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D751568"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3D45FE">
              <w:t>3</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6A1750">
              <w:rPr>
                <w:sz w:val="32"/>
              </w:rPr>
              <w:t>0</w:t>
            </w:r>
            <w:r w:rsidR="003D45FE">
              <w:rPr>
                <w:sz w:val="32"/>
              </w:rPr>
              <w:t>6</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pt" o:ole="">
                  <v:imagedata r:id="rId9" o:title=""/>
                </v:shape>
                <o:OLEObject Type="Embed" ProgID="Word.Picture.8" ShapeID="_x0000_i1025" DrawAspect="Content" ObjectID="_181157945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B07508">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52268D23" w14:textId="7346067E" w:rsidR="00AA5D9B" w:rsidRDefault="008110D0">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AA5D9B">
        <w:rPr>
          <w:noProof/>
        </w:rPr>
        <w:t>Foreword</w:t>
      </w:r>
      <w:r w:rsidR="00AA5D9B">
        <w:rPr>
          <w:noProof/>
        </w:rPr>
        <w:tab/>
      </w:r>
      <w:r w:rsidR="00AA5D9B">
        <w:rPr>
          <w:noProof/>
        </w:rPr>
        <w:fldChar w:fldCharType="begin" w:fldLock="1"/>
      </w:r>
      <w:r w:rsidR="00AA5D9B">
        <w:rPr>
          <w:noProof/>
        </w:rPr>
        <w:instrText xml:space="preserve"> PAGEREF _Toc200970303 \h </w:instrText>
      </w:r>
      <w:r w:rsidR="00AA5D9B">
        <w:rPr>
          <w:noProof/>
        </w:rPr>
      </w:r>
      <w:r w:rsidR="00AA5D9B">
        <w:rPr>
          <w:noProof/>
        </w:rPr>
        <w:fldChar w:fldCharType="separate"/>
      </w:r>
      <w:r w:rsidR="00AA5D9B">
        <w:rPr>
          <w:noProof/>
        </w:rPr>
        <w:t>22</w:t>
      </w:r>
      <w:r w:rsidR="00AA5D9B">
        <w:rPr>
          <w:noProof/>
        </w:rPr>
        <w:fldChar w:fldCharType="end"/>
      </w:r>
    </w:p>
    <w:p w14:paraId="2C015E71" w14:textId="3B7D64C9"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_Toc200970304 \h </w:instrText>
      </w:r>
      <w:r>
        <w:rPr>
          <w:noProof/>
        </w:rPr>
      </w:r>
      <w:r>
        <w:rPr>
          <w:noProof/>
        </w:rPr>
        <w:fldChar w:fldCharType="separate"/>
      </w:r>
      <w:r>
        <w:rPr>
          <w:noProof/>
        </w:rPr>
        <w:t>24</w:t>
      </w:r>
      <w:r>
        <w:rPr>
          <w:noProof/>
        </w:rPr>
        <w:fldChar w:fldCharType="end"/>
      </w:r>
    </w:p>
    <w:p w14:paraId="4B90F003" w14:textId="5443BA54"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_Toc200970305 \h </w:instrText>
      </w:r>
      <w:r>
        <w:rPr>
          <w:noProof/>
        </w:rPr>
      </w:r>
      <w:r>
        <w:rPr>
          <w:noProof/>
        </w:rPr>
        <w:fldChar w:fldCharType="separate"/>
      </w:r>
      <w:r>
        <w:rPr>
          <w:noProof/>
        </w:rPr>
        <w:t>24</w:t>
      </w:r>
      <w:r>
        <w:rPr>
          <w:noProof/>
        </w:rPr>
        <w:fldChar w:fldCharType="end"/>
      </w:r>
    </w:p>
    <w:p w14:paraId="12549090" w14:textId="34E883DF"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_Toc200970306 \h </w:instrText>
      </w:r>
      <w:r>
        <w:rPr>
          <w:noProof/>
        </w:rPr>
      </w:r>
      <w:r>
        <w:rPr>
          <w:noProof/>
        </w:rPr>
        <w:fldChar w:fldCharType="separate"/>
      </w:r>
      <w:r>
        <w:rPr>
          <w:noProof/>
        </w:rPr>
        <w:t>25</w:t>
      </w:r>
      <w:r>
        <w:rPr>
          <w:noProof/>
        </w:rPr>
        <w:fldChar w:fldCharType="end"/>
      </w:r>
    </w:p>
    <w:p w14:paraId="513AA640" w14:textId="1503A8B9"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_Toc200970307 \h </w:instrText>
      </w:r>
      <w:r>
        <w:rPr>
          <w:noProof/>
        </w:rPr>
      </w:r>
      <w:r>
        <w:rPr>
          <w:noProof/>
        </w:rPr>
        <w:fldChar w:fldCharType="separate"/>
      </w:r>
      <w:r>
        <w:rPr>
          <w:noProof/>
        </w:rPr>
        <w:t>25</w:t>
      </w:r>
      <w:r>
        <w:rPr>
          <w:noProof/>
        </w:rPr>
        <w:fldChar w:fldCharType="end"/>
      </w:r>
    </w:p>
    <w:p w14:paraId="5208B918" w14:textId="642B8AAA"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_Toc200970308 \h </w:instrText>
      </w:r>
      <w:r>
        <w:rPr>
          <w:noProof/>
        </w:rPr>
      </w:r>
      <w:r>
        <w:rPr>
          <w:noProof/>
        </w:rPr>
        <w:fldChar w:fldCharType="separate"/>
      </w:r>
      <w:r>
        <w:rPr>
          <w:noProof/>
        </w:rPr>
        <w:t>25</w:t>
      </w:r>
      <w:r>
        <w:rPr>
          <w:noProof/>
        </w:rPr>
        <w:fldChar w:fldCharType="end"/>
      </w:r>
    </w:p>
    <w:p w14:paraId="33B1B160" w14:textId="090464EC"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_Toc200970309 \h </w:instrText>
      </w:r>
      <w:r>
        <w:rPr>
          <w:noProof/>
        </w:rPr>
      </w:r>
      <w:r>
        <w:rPr>
          <w:noProof/>
        </w:rPr>
        <w:fldChar w:fldCharType="separate"/>
      </w:r>
      <w:r>
        <w:rPr>
          <w:noProof/>
        </w:rPr>
        <w:t>25</w:t>
      </w:r>
      <w:r>
        <w:rPr>
          <w:noProof/>
        </w:rPr>
        <w:fldChar w:fldCharType="end"/>
      </w:r>
    </w:p>
    <w:p w14:paraId="42EE79AE" w14:textId="399164A4"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_Toc200970310 \h </w:instrText>
      </w:r>
      <w:r>
        <w:rPr>
          <w:noProof/>
        </w:rPr>
      </w:r>
      <w:r>
        <w:rPr>
          <w:noProof/>
        </w:rPr>
        <w:fldChar w:fldCharType="separate"/>
      </w:r>
      <w:r>
        <w:rPr>
          <w:noProof/>
        </w:rPr>
        <w:t>26</w:t>
      </w:r>
      <w:r>
        <w:rPr>
          <w:noProof/>
        </w:rPr>
        <w:fldChar w:fldCharType="end"/>
      </w:r>
    </w:p>
    <w:p w14:paraId="51BEDED4" w14:textId="21C567B8"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_Toc200970311 \h </w:instrText>
      </w:r>
      <w:r>
        <w:rPr>
          <w:noProof/>
        </w:rPr>
      </w:r>
      <w:r>
        <w:rPr>
          <w:noProof/>
        </w:rPr>
        <w:fldChar w:fldCharType="separate"/>
      </w:r>
      <w:r>
        <w:rPr>
          <w:noProof/>
        </w:rPr>
        <w:t>26</w:t>
      </w:r>
      <w:r>
        <w:rPr>
          <w:noProof/>
        </w:rPr>
        <w:fldChar w:fldCharType="end"/>
      </w:r>
    </w:p>
    <w:p w14:paraId="227743F5" w14:textId="6D1F2D59"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_Toc200970312 \h </w:instrText>
      </w:r>
      <w:r>
        <w:rPr>
          <w:noProof/>
        </w:rPr>
      </w:r>
      <w:r>
        <w:rPr>
          <w:noProof/>
        </w:rPr>
        <w:fldChar w:fldCharType="separate"/>
      </w:r>
      <w:r>
        <w:rPr>
          <w:noProof/>
        </w:rPr>
        <w:t>26</w:t>
      </w:r>
      <w:r>
        <w:rPr>
          <w:noProof/>
        </w:rPr>
        <w:fldChar w:fldCharType="end"/>
      </w:r>
    </w:p>
    <w:p w14:paraId="5476D8C8" w14:textId="12037899"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_Toc200970313 \h </w:instrText>
      </w:r>
      <w:r>
        <w:rPr>
          <w:noProof/>
        </w:rPr>
      </w:r>
      <w:r>
        <w:rPr>
          <w:noProof/>
        </w:rPr>
        <w:fldChar w:fldCharType="separate"/>
      </w:r>
      <w:r>
        <w:rPr>
          <w:noProof/>
        </w:rPr>
        <w:t>28</w:t>
      </w:r>
      <w:r>
        <w:rPr>
          <w:noProof/>
        </w:rPr>
        <w:fldChar w:fldCharType="end"/>
      </w:r>
    </w:p>
    <w:p w14:paraId="6E675522" w14:textId="57622DC1"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_Toc200970314 \h </w:instrText>
      </w:r>
      <w:r>
        <w:rPr>
          <w:noProof/>
        </w:rPr>
      </w:r>
      <w:r>
        <w:rPr>
          <w:noProof/>
        </w:rPr>
        <w:fldChar w:fldCharType="separate"/>
      </w:r>
      <w:r>
        <w:rPr>
          <w:noProof/>
        </w:rPr>
        <w:t>28</w:t>
      </w:r>
      <w:r>
        <w:rPr>
          <w:noProof/>
        </w:rPr>
        <w:fldChar w:fldCharType="end"/>
      </w:r>
    </w:p>
    <w:p w14:paraId="0D39E973" w14:textId="5B3280E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_Toc200970315 \h </w:instrText>
      </w:r>
      <w:r>
        <w:rPr>
          <w:noProof/>
        </w:rPr>
      </w:r>
      <w:r>
        <w:rPr>
          <w:noProof/>
        </w:rPr>
        <w:fldChar w:fldCharType="separate"/>
      </w:r>
      <w:r>
        <w:rPr>
          <w:noProof/>
        </w:rPr>
        <w:t>29</w:t>
      </w:r>
      <w:r>
        <w:rPr>
          <w:noProof/>
        </w:rPr>
        <w:fldChar w:fldCharType="end"/>
      </w:r>
    </w:p>
    <w:p w14:paraId="01BD8A11" w14:textId="19C4047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_Toc200970316 \h </w:instrText>
      </w:r>
      <w:r>
        <w:rPr>
          <w:noProof/>
        </w:rPr>
      </w:r>
      <w:r>
        <w:rPr>
          <w:noProof/>
        </w:rPr>
        <w:fldChar w:fldCharType="separate"/>
      </w:r>
      <w:r>
        <w:rPr>
          <w:noProof/>
        </w:rPr>
        <w:t>29</w:t>
      </w:r>
      <w:r>
        <w:rPr>
          <w:noProof/>
        </w:rPr>
        <w:fldChar w:fldCharType="end"/>
      </w:r>
    </w:p>
    <w:p w14:paraId="5F6664DF" w14:textId="2DDA49A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_Toc200970317 \h </w:instrText>
      </w:r>
      <w:r>
        <w:rPr>
          <w:noProof/>
        </w:rPr>
      </w:r>
      <w:r>
        <w:rPr>
          <w:noProof/>
        </w:rPr>
        <w:fldChar w:fldCharType="separate"/>
      </w:r>
      <w:r>
        <w:rPr>
          <w:noProof/>
        </w:rPr>
        <w:t>29</w:t>
      </w:r>
      <w:r>
        <w:rPr>
          <w:noProof/>
        </w:rPr>
        <w:fldChar w:fldCharType="end"/>
      </w:r>
    </w:p>
    <w:p w14:paraId="7638AFC7" w14:textId="1707461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_Toc200970318 \h </w:instrText>
      </w:r>
      <w:r>
        <w:rPr>
          <w:noProof/>
        </w:rPr>
      </w:r>
      <w:r>
        <w:rPr>
          <w:noProof/>
        </w:rPr>
        <w:fldChar w:fldCharType="separate"/>
      </w:r>
      <w:r>
        <w:rPr>
          <w:noProof/>
        </w:rPr>
        <w:t>29</w:t>
      </w:r>
      <w:r>
        <w:rPr>
          <w:noProof/>
        </w:rPr>
        <w:fldChar w:fldCharType="end"/>
      </w:r>
    </w:p>
    <w:p w14:paraId="77BC644B" w14:textId="0430FF0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_Toc200970319 \h </w:instrText>
      </w:r>
      <w:r>
        <w:rPr>
          <w:noProof/>
        </w:rPr>
      </w:r>
      <w:r>
        <w:rPr>
          <w:noProof/>
        </w:rPr>
        <w:fldChar w:fldCharType="separate"/>
      </w:r>
      <w:r>
        <w:rPr>
          <w:noProof/>
        </w:rPr>
        <w:t>29</w:t>
      </w:r>
      <w:r>
        <w:rPr>
          <w:noProof/>
        </w:rPr>
        <w:fldChar w:fldCharType="end"/>
      </w:r>
    </w:p>
    <w:p w14:paraId="11608CF5" w14:textId="6554B2F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_Toc200970320 \h </w:instrText>
      </w:r>
      <w:r>
        <w:rPr>
          <w:noProof/>
        </w:rPr>
      </w:r>
      <w:r>
        <w:rPr>
          <w:noProof/>
        </w:rPr>
        <w:fldChar w:fldCharType="separate"/>
      </w:r>
      <w:r>
        <w:rPr>
          <w:noProof/>
        </w:rPr>
        <w:t>29</w:t>
      </w:r>
      <w:r>
        <w:rPr>
          <w:noProof/>
        </w:rPr>
        <w:fldChar w:fldCharType="end"/>
      </w:r>
    </w:p>
    <w:p w14:paraId="400C4249" w14:textId="672A4A4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_Toc200970321 \h </w:instrText>
      </w:r>
      <w:r>
        <w:rPr>
          <w:noProof/>
        </w:rPr>
      </w:r>
      <w:r>
        <w:rPr>
          <w:noProof/>
        </w:rPr>
        <w:fldChar w:fldCharType="separate"/>
      </w:r>
      <w:r>
        <w:rPr>
          <w:noProof/>
        </w:rPr>
        <w:t>29</w:t>
      </w:r>
      <w:r>
        <w:rPr>
          <w:noProof/>
        </w:rPr>
        <w:fldChar w:fldCharType="end"/>
      </w:r>
    </w:p>
    <w:p w14:paraId="3157B599" w14:textId="16305F2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_Toc200970322 \h </w:instrText>
      </w:r>
      <w:r>
        <w:rPr>
          <w:noProof/>
        </w:rPr>
      </w:r>
      <w:r>
        <w:rPr>
          <w:noProof/>
        </w:rPr>
        <w:fldChar w:fldCharType="separate"/>
      </w:r>
      <w:r>
        <w:rPr>
          <w:noProof/>
        </w:rPr>
        <w:t>30</w:t>
      </w:r>
      <w:r>
        <w:rPr>
          <w:noProof/>
        </w:rPr>
        <w:fldChar w:fldCharType="end"/>
      </w:r>
    </w:p>
    <w:p w14:paraId="0CDE8893" w14:textId="5206AAD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_Toc200970323 \h </w:instrText>
      </w:r>
      <w:r>
        <w:rPr>
          <w:noProof/>
        </w:rPr>
      </w:r>
      <w:r>
        <w:rPr>
          <w:noProof/>
        </w:rPr>
        <w:fldChar w:fldCharType="separate"/>
      </w:r>
      <w:r>
        <w:rPr>
          <w:noProof/>
        </w:rPr>
        <w:t>30</w:t>
      </w:r>
      <w:r>
        <w:rPr>
          <w:noProof/>
        </w:rPr>
        <w:fldChar w:fldCharType="end"/>
      </w:r>
    </w:p>
    <w:p w14:paraId="502A28A6" w14:textId="55DFB64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_Toc200970324 \h </w:instrText>
      </w:r>
      <w:r>
        <w:rPr>
          <w:noProof/>
        </w:rPr>
      </w:r>
      <w:r>
        <w:rPr>
          <w:noProof/>
        </w:rPr>
        <w:fldChar w:fldCharType="separate"/>
      </w:r>
      <w:r>
        <w:rPr>
          <w:noProof/>
        </w:rPr>
        <w:t>30</w:t>
      </w:r>
      <w:r>
        <w:rPr>
          <w:noProof/>
        </w:rPr>
        <w:fldChar w:fldCharType="end"/>
      </w:r>
    </w:p>
    <w:p w14:paraId="7C663973" w14:textId="06C7645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_Toc200970325 \h </w:instrText>
      </w:r>
      <w:r>
        <w:rPr>
          <w:noProof/>
        </w:rPr>
      </w:r>
      <w:r>
        <w:rPr>
          <w:noProof/>
        </w:rPr>
        <w:fldChar w:fldCharType="separate"/>
      </w:r>
      <w:r>
        <w:rPr>
          <w:noProof/>
        </w:rPr>
        <w:t>30</w:t>
      </w:r>
      <w:r>
        <w:rPr>
          <w:noProof/>
        </w:rPr>
        <w:fldChar w:fldCharType="end"/>
      </w:r>
    </w:p>
    <w:p w14:paraId="78B6E61D" w14:textId="66D82EE1"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_Toc200970326 \h </w:instrText>
      </w:r>
      <w:r>
        <w:rPr>
          <w:noProof/>
        </w:rPr>
      </w:r>
      <w:r>
        <w:rPr>
          <w:noProof/>
        </w:rPr>
        <w:fldChar w:fldCharType="separate"/>
      </w:r>
      <w:r>
        <w:rPr>
          <w:noProof/>
        </w:rPr>
        <w:t>31</w:t>
      </w:r>
      <w:r>
        <w:rPr>
          <w:noProof/>
        </w:rPr>
        <w:fldChar w:fldCharType="end"/>
      </w:r>
    </w:p>
    <w:p w14:paraId="1BA6D1C3" w14:textId="4FC7864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_Toc200970327 \h </w:instrText>
      </w:r>
      <w:r>
        <w:rPr>
          <w:noProof/>
        </w:rPr>
      </w:r>
      <w:r>
        <w:rPr>
          <w:noProof/>
        </w:rPr>
        <w:fldChar w:fldCharType="separate"/>
      </w:r>
      <w:r>
        <w:rPr>
          <w:noProof/>
        </w:rPr>
        <w:t>31</w:t>
      </w:r>
      <w:r>
        <w:rPr>
          <w:noProof/>
        </w:rPr>
        <w:fldChar w:fldCharType="end"/>
      </w:r>
    </w:p>
    <w:p w14:paraId="69C9D69E" w14:textId="7BFE7EF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_Toc200970328 \h </w:instrText>
      </w:r>
      <w:r>
        <w:rPr>
          <w:noProof/>
        </w:rPr>
      </w:r>
      <w:r>
        <w:rPr>
          <w:noProof/>
        </w:rPr>
        <w:fldChar w:fldCharType="separate"/>
      </w:r>
      <w:r>
        <w:rPr>
          <w:noProof/>
        </w:rPr>
        <w:t>31</w:t>
      </w:r>
      <w:r>
        <w:rPr>
          <w:noProof/>
        </w:rPr>
        <w:fldChar w:fldCharType="end"/>
      </w:r>
    </w:p>
    <w:p w14:paraId="7F3B4EC0" w14:textId="39082CF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_Toc200970329 \h </w:instrText>
      </w:r>
      <w:r>
        <w:rPr>
          <w:noProof/>
        </w:rPr>
      </w:r>
      <w:r>
        <w:rPr>
          <w:noProof/>
        </w:rPr>
        <w:fldChar w:fldCharType="separate"/>
      </w:r>
      <w:r>
        <w:rPr>
          <w:noProof/>
        </w:rPr>
        <w:t>31</w:t>
      </w:r>
      <w:r>
        <w:rPr>
          <w:noProof/>
        </w:rPr>
        <w:fldChar w:fldCharType="end"/>
      </w:r>
    </w:p>
    <w:p w14:paraId="21491669" w14:textId="7C1B576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_Toc200970330 \h </w:instrText>
      </w:r>
      <w:r>
        <w:rPr>
          <w:noProof/>
        </w:rPr>
      </w:r>
      <w:r>
        <w:rPr>
          <w:noProof/>
        </w:rPr>
        <w:fldChar w:fldCharType="separate"/>
      </w:r>
      <w:r>
        <w:rPr>
          <w:noProof/>
        </w:rPr>
        <w:t>31</w:t>
      </w:r>
      <w:r>
        <w:rPr>
          <w:noProof/>
        </w:rPr>
        <w:fldChar w:fldCharType="end"/>
      </w:r>
    </w:p>
    <w:p w14:paraId="0BED7AF6" w14:textId="1893D9B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_Toc200970331 \h </w:instrText>
      </w:r>
      <w:r>
        <w:rPr>
          <w:noProof/>
        </w:rPr>
      </w:r>
      <w:r>
        <w:rPr>
          <w:noProof/>
        </w:rPr>
        <w:fldChar w:fldCharType="separate"/>
      </w:r>
      <w:r>
        <w:rPr>
          <w:noProof/>
        </w:rPr>
        <w:t>31</w:t>
      </w:r>
      <w:r>
        <w:rPr>
          <w:noProof/>
        </w:rPr>
        <w:fldChar w:fldCharType="end"/>
      </w:r>
    </w:p>
    <w:p w14:paraId="3092E76A" w14:textId="6A1C24B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_Toc200970332 \h </w:instrText>
      </w:r>
      <w:r>
        <w:rPr>
          <w:noProof/>
        </w:rPr>
      </w:r>
      <w:r>
        <w:rPr>
          <w:noProof/>
        </w:rPr>
        <w:fldChar w:fldCharType="separate"/>
      </w:r>
      <w:r>
        <w:rPr>
          <w:noProof/>
        </w:rPr>
        <w:t>31</w:t>
      </w:r>
      <w:r>
        <w:rPr>
          <w:noProof/>
        </w:rPr>
        <w:fldChar w:fldCharType="end"/>
      </w:r>
    </w:p>
    <w:p w14:paraId="0EC4A241" w14:textId="43C3A02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_Toc200970333 \h </w:instrText>
      </w:r>
      <w:r>
        <w:rPr>
          <w:noProof/>
        </w:rPr>
      </w:r>
      <w:r>
        <w:rPr>
          <w:noProof/>
        </w:rPr>
        <w:fldChar w:fldCharType="separate"/>
      </w:r>
      <w:r>
        <w:rPr>
          <w:noProof/>
        </w:rPr>
        <w:t>32</w:t>
      </w:r>
      <w:r>
        <w:rPr>
          <w:noProof/>
        </w:rPr>
        <w:fldChar w:fldCharType="end"/>
      </w:r>
    </w:p>
    <w:p w14:paraId="28915BCD" w14:textId="22A25F4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_Toc200970334 \h </w:instrText>
      </w:r>
      <w:r>
        <w:rPr>
          <w:noProof/>
        </w:rPr>
      </w:r>
      <w:r>
        <w:rPr>
          <w:noProof/>
        </w:rPr>
        <w:fldChar w:fldCharType="separate"/>
      </w:r>
      <w:r>
        <w:rPr>
          <w:noProof/>
        </w:rPr>
        <w:t>32</w:t>
      </w:r>
      <w:r>
        <w:rPr>
          <w:noProof/>
        </w:rPr>
        <w:fldChar w:fldCharType="end"/>
      </w:r>
    </w:p>
    <w:p w14:paraId="6B7B862F" w14:textId="10F2E9D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_Toc200970335 \h </w:instrText>
      </w:r>
      <w:r>
        <w:rPr>
          <w:noProof/>
        </w:rPr>
      </w:r>
      <w:r>
        <w:rPr>
          <w:noProof/>
        </w:rPr>
        <w:fldChar w:fldCharType="separate"/>
      </w:r>
      <w:r>
        <w:rPr>
          <w:noProof/>
        </w:rPr>
        <w:t>32</w:t>
      </w:r>
      <w:r>
        <w:rPr>
          <w:noProof/>
        </w:rPr>
        <w:fldChar w:fldCharType="end"/>
      </w:r>
    </w:p>
    <w:p w14:paraId="7CD7BA8C" w14:textId="3C30481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_Toc200970336 \h </w:instrText>
      </w:r>
      <w:r>
        <w:rPr>
          <w:noProof/>
        </w:rPr>
      </w:r>
      <w:r>
        <w:rPr>
          <w:noProof/>
        </w:rPr>
        <w:fldChar w:fldCharType="separate"/>
      </w:r>
      <w:r>
        <w:rPr>
          <w:noProof/>
        </w:rPr>
        <w:t>32</w:t>
      </w:r>
      <w:r>
        <w:rPr>
          <w:noProof/>
        </w:rPr>
        <w:fldChar w:fldCharType="end"/>
      </w:r>
    </w:p>
    <w:p w14:paraId="7B1C8843" w14:textId="62F38EC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_Toc200970337 \h </w:instrText>
      </w:r>
      <w:r>
        <w:rPr>
          <w:noProof/>
        </w:rPr>
      </w:r>
      <w:r>
        <w:rPr>
          <w:noProof/>
        </w:rPr>
        <w:fldChar w:fldCharType="separate"/>
      </w:r>
      <w:r>
        <w:rPr>
          <w:noProof/>
        </w:rPr>
        <w:t>33</w:t>
      </w:r>
      <w:r>
        <w:rPr>
          <w:noProof/>
        </w:rPr>
        <w:fldChar w:fldCharType="end"/>
      </w:r>
    </w:p>
    <w:p w14:paraId="10A478D7" w14:textId="6BBDBE1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_Toc200970338 \h </w:instrText>
      </w:r>
      <w:r>
        <w:rPr>
          <w:noProof/>
        </w:rPr>
      </w:r>
      <w:r>
        <w:rPr>
          <w:noProof/>
        </w:rPr>
        <w:fldChar w:fldCharType="separate"/>
      </w:r>
      <w:r>
        <w:rPr>
          <w:noProof/>
        </w:rPr>
        <w:t>34</w:t>
      </w:r>
      <w:r>
        <w:rPr>
          <w:noProof/>
        </w:rPr>
        <w:fldChar w:fldCharType="end"/>
      </w:r>
    </w:p>
    <w:p w14:paraId="10BC8562" w14:textId="0657D03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_Toc200970339 \h </w:instrText>
      </w:r>
      <w:r>
        <w:rPr>
          <w:noProof/>
        </w:rPr>
      </w:r>
      <w:r>
        <w:rPr>
          <w:noProof/>
        </w:rPr>
        <w:fldChar w:fldCharType="separate"/>
      </w:r>
      <w:r>
        <w:rPr>
          <w:noProof/>
        </w:rPr>
        <w:t>34</w:t>
      </w:r>
      <w:r>
        <w:rPr>
          <w:noProof/>
        </w:rPr>
        <w:fldChar w:fldCharType="end"/>
      </w:r>
    </w:p>
    <w:p w14:paraId="2B55B9B3" w14:textId="187C863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_Toc200970340 \h </w:instrText>
      </w:r>
      <w:r>
        <w:rPr>
          <w:noProof/>
        </w:rPr>
      </w:r>
      <w:r>
        <w:rPr>
          <w:noProof/>
        </w:rPr>
        <w:fldChar w:fldCharType="separate"/>
      </w:r>
      <w:r>
        <w:rPr>
          <w:noProof/>
        </w:rPr>
        <w:t>34</w:t>
      </w:r>
      <w:r>
        <w:rPr>
          <w:noProof/>
        </w:rPr>
        <w:fldChar w:fldCharType="end"/>
      </w:r>
    </w:p>
    <w:p w14:paraId="12C1CB3E" w14:textId="7538FC8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_Toc200970341 \h </w:instrText>
      </w:r>
      <w:r>
        <w:rPr>
          <w:noProof/>
        </w:rPr>
      </w:r>
      <w:r>
        <w:rPr>
          <w:noProof/>
        </w:rPr>
        <w:fldChar w:fldCharType="separate"/>
      </w:r>
      <w:r>
        <w:rPr>
          <w:noProof/>
        </w:rPr>
        <w:t>34</w:t>
      </w:r>
      <w:r>
        <w:rPr>
          <w:noProof/>
        </w:rPr>
        <w:fldChar w:fldCharType="end"/>
      </w:r>
    </w:p>
    <w:p w14:paraId="2F9EBA61" w14:textId="1509C56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_Toc200970342 \h </w:instrText>
      </w:r>
      <w:r>
        <w:rPr>
          <w:noProof/>
        </w:rPr>
      </w:r>
      <w:r>
        <w:rPr>
          <w:noProof/>
        </w:rPr>
        <w:fldChar w:fldCharType="separate"/>
      </w:r>
      <w:r>
        <w:rPr>
          <w:noProof/>
        </w:rPr>
        <w:t>35</w:t>
      </w:r>
      <w:r>
        <w:rPr>
          <w:noProof/>
        </w:rPr>
        <w:fldChar w:fldCharType="end"/>
      </w:r>
    </w:p>
    <w:p w14:paraId="7760DF32" w14:textId="4AD8553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_Toc200970343 \h </w:instrText>
      </w:r>
      <w:r>
        <w:rPr>
          <w:noProof/>
        </w:rPr>
      </w:r>
      <w:r>
        <w:rPr>
          <w:noProof/>
        </w:rPr>
        <w:fldChar w:fldCharType="separate"/>
      </w:r>
      <w:r>
        <w:rPr>
          <w:noProof/>
        </w:rPr>
        <w:t>35</w:t>
      </w:r>
      <w:r>
        <w:rPr>
          <w:noProof/>
        </w:rPr>
        <w:fldChar w:fldCharType="end"/>
      </w:r>
    </w:p>
    <w:p w14:paraId="5A5F77B3" w14:textId="52774AA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_Toc200970344 \h </w:instrText>
      </w:r>
      <w:r>
        <w:rPr>
          <w:noProof/>
        </w:rPr>
      </w:r>
      <w:r>
        <w:rPr>
          <w:noProof/>
        </w:rPr>
        <w:fldChar w:fldCharType="separate"/>
      </w:r>
      <w:r>
        <w:rPr>
          <w:noProof/>
        </w:rPr>
        <w:t>35</w:t>
      </w:r>
      <w:r>
        <w:rPr>
          <w:noProof/>
        </w:rPr>
        <w:fldChar w:fldCharType="end"/>
      </w:r>
    </w:p>
    <w:p w14:paraId="1B7FF5A8" w14:textId="2CA92D1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_Toc200970345 \h </w:instrText>
      </w:r>
      <w:r>
        <w:rPr>
          <w:noProof/>
        </w:rPr>
      </w:r>
      <w:r>
        <w:rPr>
          <w:noProof/>
        </w:rPr>
        <w:fldChar w:fldCharType="separate"/>
      </w:r>
      <w:r>
        <w:rPr>
          <w:noProof/>
        </w:rPr>
        <w:t>35</w:t>
      </w:r>
      <w:r>
        <w:rPr>
          <w:noProof/>
        </w:rPr>
        <w:fldChar w:fldCharType="end"/>
      </w:r>
    </w:p>
    <w:p w14:paraId="16FFE987" w14:textId="7399ACE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_Toc200970346 \h </w:instrText>
      </w:r>
      <w:r>
        <w:rPr>
          <w:noProof/>
        </w:rPr>
      </w:r>
      <w:r>
        <w:rPr>
          <w:noProof/>
        </w:rPr>
        <w:fldChar w:fldCharType="separate"/>
      </w:r>
      <w:r>
        <w:rPr>
          <w:noProof/>
        </w:rPr>
        <w:t>36</w:t>
      </w:r>
      <w:r>
        <w:rPr>
          <w:noProof/>
        </w:rPr>
        <w:fldChar w:fldCharType="end"/>
      </w:r>
    </w:p>
    <w:p w14:paraId="72AE9C0F" w14:textId="23500C0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_Toc200970347 \h </w:instrText>
      </w:r>
      <w:r>
        <w:rPr>
          <w:noProof/>
        </w:rPr>
      </w:r>
      <w:r>
        <w:rPr>
          <w:noProof/>
        </w:rPr>
        <w:fldChar w:fldCharType="separate"/>
      </w:r>
      <w:r>
        <w:rPr>
          <w:noProof/>
        </w:rPr>
        <w:t>36</w:t>
      </w:r>
      <w:r>
        <w:rPr>
          <w:noProof/>
        </w:rPr>
        <w:fldChar w:fldCharType="end"/>
      </w:r>
    </w:p>
    <w:p w14:paraId="2FA5D83F" w14:textId="536AFB3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_Toc200970348 \h </w:instrText>
      </w:r>
      <w:r>
        <w:rPr>
          <w:noProof/>
        </w:rPr>
      </w:r>
      <w:r>
        <w:rPr>
          <w:noProof/>
        </w:rPr>
        <w:fldChar w:fldCharType="separate"/>
      </w:r>
      <w:r>
        <w:rPr>
          <w:noProof/>
        </w:rPr>
        <w:t>36</w:t>
      </w:r>
      <w:r>
        <w:rPr>
          <w:noProof/>
        </w:rPr>
        <w:fldChar w:fldCharType="end"/>
      </w:r>
    </w:p>
    <w:p w14:paraId="0865B8D7" w14:textId="75D13842"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_Toc200970349 \h </w:instrText>
      </w:r>
      <w:r>
        <w:rPr>
          <w:noProof/>
        </w:rPr>
      </w:r>
      <w:r>
        <w:rPr>
          <w:noProof/>
        </w:rPr>
        <w:fldChar w:fldCharType="separate"/>
      </w:r>
      <w:r>
        <w:rPr>
          <w:noProof/>
        </w:rPr>
        <w:t>37</w:t>
      </w:r>
      <w:r>
        <w:rPr>
          <w:noProof/>
        </w:rPr>
        <w:fldChar w:fldCharType="end"/>
      </w:r>
    </w:p>
    <w:p w14:paraId="4170BC50" w14:textId="4804BEE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_Toc200970350 \h </w:instrText>
      </w:r>
      <w:r>
        <w:rPr>
          <w:noProof/>
        </w:rPr>
      </w:r>
      <w:r>
        <w:rPr>
          <w:noProof/>
        </w:rPr>
        <w:fldChar w:fldCharType="separate"/>
      </w:r>
      <w:r>
        <w:rPr>
          <w:noProof/>
        </w:rPr>
        <w:t>37</w:t>
      </w:r>
      <w:r>
        <w:rPr>
          <w:noProof/>
        </w:rPr>
        <w:fldChar w:fldCharType="end"/>
      </w:r>
    </w:p>
    <w:p w14:paraId="1CF52959" w14:textId="40FBB33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_Toc200970351 \h </w:instrText>
      </w:r>
      <w:r>
        <w:rPr>
          <w:noProof/>
        </w:rPr>
      </w:r>
      <w:r>
        <w:rPr>
          <w:noProof/>
        </w:rPr>
        <w:fldChar w:fldCharType="separate"/>
      </w:r>
      <w:r>
        <w:rPr>
          <w:noProof/>
        </w:rPr>
        <w:t>37</w:t>
      </w:r>
      <w:r>
        <w:rPr>
          <w:noProof/>
        </w:rPr>
        <w:fldChar w:fldCharType="end"/>
      </w:r>
    </w:p>
    <w:p w14:paraId="043FFE79" w14:textId="312EC84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_Toc200970352 \h </w:instrText>
      </w:r>
      <w:r>
        <w:rPr>
          <w:noProof/>
        </w:rPr>
      </w:r>
      <w:r>
        <w:rPr>
          <w:noProof/>
        </w:rPr>
        <w:fldChar w:fldCharType="separate"/>
      </w:r>
      <w:r>
        <w:rPr>
          <w:noProof/>
        </w:rPr>
        <w:t>37</w:t>
      </w:r>
      <w:r>
        <w:rPr>
          <w:noProof/>
        </w:rPr>
        <w:fldChar w:fldCharType="end"/>
      </w:r>
    </w:p>
    <w:p w14:paraId="261211D8" w14:textId="3234E76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_Toc200970353 \h </w:instrText>
      </w:r>
      <w:r>
        <w:rPr>
          <w:noProof/>
        </w:rPr>
      </w:r>
      <w:r>
        <w:rPr>
          <w:noProof/>
        </w:rPr>
        <w:fldChar w:fldCharType="separate"/>
      </w:r>
      <w:r>
        <w:rPr>
          <w:noProof/>
        </w:rPr>
        <w:t>37</w:t>
      </w:r>
      <w:r>
        <w:rPr>
          <w:noProof/>
        </w:rPr>
        <w:fldChar w:fldCharType="end"/>
      </w:r>
    </w:p>
    <w:p w14:paraId="1E43538D" w14:textId="2198FE9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_Toc200970354 \h </w:instrText>
      </w:r>
      <w:r>
        <w:rPr>
          <w:noProof/>
        </w:rPr>
      </w:r>
      <w:r>
        <w:rPr>
          <w:noProof/>
        </w:rPr>
        <w:fldChar w:fldCharType="separate"/>
      </w:r>
      <w:r>
        <w:rPr>
          <w:noProof/>
        </w:rPr>
        <w:t>37</w:t>
      </w:r>
      <w:r>
        <w:rPr>
          <w:noProof/>
        </w:rPr>
        <w:fldChar w:fldCharType="end"/>
      </w:r>
    </w:p>
    <w:p w14:paraId="17E91806" w14:textId="1C79214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_Toc200970355 \h </w:instrText>
      </w:r>
      <w:r>
        <w:rPr>
          <w:noProof/>
        </w:rPr>
      </w:r>
      <w:r>
        <w:rPr>
          <w:noProof/>
        </w:rPr>
        <w:fldChar w:fldCharType="separate"/>
      </w:r>
      <w:r>
        <w:rPr>
          <w:noProof/>
        </w:rPr>
        <w:t>37</w:t>
      </w:r>
      <w:r>
        <w:rPr>
          <w:noProof/>
        </w:rPr>
        <w:fldChar w:fldCharType="end"/>
      </w:r>
    </w:p>
    <w:p w14:paraId="644B62D0" w14:textId="39A8C37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_Toc200970356 \h </w:instrText>
      </w:r>
      <w:r>
        <w:rPr>
          <w:noProof/>
        </w:rPr>
      </w:r>
      <w:r>
        <w:rPr>
          <w:noProof/>
        </w:rPr>
        <w:fldChar w:fldCharType="separate"/>
      </w:r>
      <w:r>
        <w:rPr>
          <w:noProof/>
        </w:rPr>
        <w:t>38</w:t>
      </w:r>
      <w:r>
        <w:rPr>
          <w:noProof/>
        </w:rPr>
        <w:fldChar w:fldCharType="end"/>
      </w:r>
    </w:p>
    <w:p w14:paraId="3B1AAE17" w14:textId="6568A727"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_Toc200970357 \h </w:instrText>
      </w:r>
      <w:r>
        <w:rPr>
          <w:noProof/>
        </w:rPr>
      </w:r>
      <w:r>
        <w:rPr>
          <w:noProof/>
        </w:rPr>
        <w:fldChar w:fldCharType="separate"/>
      </w:r>
      <w:r>
        <w:rPr>
          <w:noProof/>
        </w:rPr>
        <w:t>38</w:t>
      </w:r>
      <w:r>
        <w:rPr>
          <w:noProof/>
        </w:rPr>
        <w:fldChar w:fldCharType="end"/>
      </w:r>
    </w:p>
    <w:p w14:paraId="09956ABF" w14:textId="5B7324C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_Toc200970358 \h </w:instrText>
      </w:r>
      <w:r>
        <w:rPr>
          <w:noProof/>
        </w:rPr>
      </w:r>
      <w:r>
        <w:rPr>
          <w:noProof/>
        </w:rPr>
        <w:fldChar w:fldCharType="separate"/>
      </w:r>
      <w:r>
        <w:rPr>
          <w:noProof/>
        </w:rPr>
        <w:t>38</w:t>
      </w:r>
      <w:r>
        <w:rPr>
          <w:noProof/>
        </w:rPr>
        <w:fldChar w:fldCharType="end"/>
      </w:r>
    </w:p>
    <w:p w14:paraId="442CD251" w14:textId="3817904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_Toc200970359 \h </w:instrText>
      </w:r>
      <w:r>
        <w:rPr>
          <w:noProof/>
        </w:rPr>
      </w:r>
      <w:r>
        <w:rPr>
          <w:noProof/>
        </w:rPr>
        <w:fldChar w:fldCharType="separate"/>
      </w:r>
      <w:r>
        <w:rPr>
          <w:noProof/>
        </w:rPr>
        <w:t>39</w:t>
      </w:r>
      <w:r>
        <w:rPr>
          <w:noProof/>
        </w:rPr>
        <w:fldChar w:fldCharType="end"/>
      </w:r>
    </w:p>
    <w:p w14:paraId="068D385C" w14:textId="76450E9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_Toc200970360 \h </w:instrText>
      </w:r>
      <w:r>
        <w:rPr>
          <w:noProof/>
        </w:rPr>
      </w:r>
      <w:r>
        <w:rPr>
          <w:noProof/>
        </w:rPr>
        <w:fldChar w:fldCharType="separate"/>
      </w:r>
      <w:r>
        <w:rPr>
          <w:noProof/>
        </w:rPr>
        <w:t>39</w:t>
      </w:r>
      <w:r>
        <w:rPr>
          <w:noProof/>
        </w:rPr>
        <w:fldChar w:fldCharType="end"/>
      </w:r>
    </w:p>
    <w:p w14:paraId="72B7C71C" w14:textId="774CFED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_Toc200970361 \h </w:instrText>
      </w:r>
      <w:r>
        <w:rPr>
          <w:noProof/>
        </w:rPr>
      </w:r>
      <w:r>
        <w:rPr>
          <w:noProof/>
        </w:rPr>
        <w:fldChar w:fldCharType="separate"/>
      </w:r>
      <w:r>
        <w:rPr>
          <w:noProof/>
        </w:rPr>
        <w:t>39</w:t>
      </w:r>
      <w:r>
        <w:rPr>
          <w:noProof/>
        </w:rPr>
        <w:fldChar w:fldCharType="end"/>
      </w:r>
    </w:p>
    <w:p w14:paraId="0F5E6507" w14:textId="7354CCA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_Toc200970362 \h </w:instrText>
      </w:r>
      <w:r>
        <w:rPr>
          <w:noProof/>
        </w:rPr>
      </w:r>
      <w:r>
        <w:rPr>
          <w:noProof/>
        </w:rPr>
        <w:fldChar w:fldCharType="separate"/>
      </w:r>
      <w:r>
        <w:rPr>
          <w:noProof/>
        </w:rPr>
        <w:t>39</w:t>
      </w:r>
      <w:r>
        <w:rPr>
          <w:noProof/>
        </w:rPr>
        <w:fldChar w:fldCharType="end"/>
      </w:r>
    </w:p>
    <w:p w14:paraId="335667BB" w14:textId="1D90A7D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_Toc200970363 \h </w:instrText>
      </w:r>
      <w:r>
        <w:rPr>
          <w:noProof/>
        </w:rPr>
      </w:r>
      <w:r>
        <w:rPr>
          <w:noProof/>
        </w:rPr>
        <w:fldChar w:fldCharType="separate"/>
      </w:r>
      <w:r>
        <w:rPr>
          <w:noProof/>
        </w:rPr>
        <w:t>39</w:t>
      </w:r>
      <w:r>
        <w:rPr>
          <w:noProof/>
        </w:rPr>
        <w:fldChar w:fldCharType="end"/>
      </w:r>
    </w:p>
    <w:p w14:paraId="14D62E87" w14:textId="042BFE3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_Toc200970364 \h </w:instrText>
      </w:r>
      <w:r>
        <w:rPr>
          <w:noProof/>
        </w:rPr>
      </w:r>
      <w:r>
        <w:rPr>
          <w:noProof/>
        </w:rPr>
        <w:fldChar w:fldCharType="separate"/>
      </w:r>
      <w:r>
        <w:rPr>
          <w:noProof/>
        </w:rPr>
        <w:t>40</w:t>
      </w:r>
      <w:r>
        <w:rPr>
          <w:noProof/>
        </w:rPr>
        <w:fldChar w:fldCharType="end"/>
      </w:r>
    </w:p>
    <w:p w14:paraId="77C3B05B" w14:textId="57169E8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_Toc200970365 \h </w:instrText>
      </w:r>
      <w:r>
        <w:rPr>
          <w:noProof/>
        </w:rPr>
      </w:r>
      <w:r>
        <w:rPr>
          <w:noProof/>
        </w:rPr>
        <w:fldChar w:fldCharType="separate"/>
      </w:r>
      <w:r>
        <w:rPr>
          <w:noProof/>
        </w:rPr>
        <w:t>40</w:t>
      </w:r>
      <w:r>
        <w:rPr>
          <w:noProof/>
        </w:rPr>
        <w:fldChar w:fldCharType="end"/>
      </w:r>
    </w:p>
    <w:p w14:paraId="29517F8E" w14:textId="1813118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_Toc200970366 \h </w:instrText>
      </w:r>
      <w:r>
        <w:rPr>
          <w:noProof/>
        </w:rPr>
      </w:r>
      <w:r>
        <w:rPr>
          <w:noProof/>
        </w:rPr>
        <w:fldChar w:fldCharType="separate"/>
      </w:r>
      <w:r>
        <w:rPr>
          <w:noProof/>
        </w:rPr>
        <w:t>40</w:t>
      </w:r>
      <w:r>
        <w:rPr>
          <w:noProof/>
        </w:rPr>
        <w:fldChar w:fldCharType="end"/>
      </w:r>
    </w:p>
    <w:p w14:paraId="36974506" w14:textId="3AFA08D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_Toc200970367 \h </w:instrText>
      </w:r>
      <w:r>
        <w:rPr>
          <w:noProof/>
        </w:rPr>
      </w:r>
      <w:r>
        <w:rPr>
          <w:noProof/>
        </w:rPr>
        <w:fldChar w:fldCharType="separate"/>
      </w:r>
      <w:r>
        <w:rPr>
          <w:noProof/>
        </w:rPr>
        <w:t>40</w:t>
      </w:r>
      <w:r>
        <w:rPr>
          <w:noProof/>
        </w:rPr>
        <w:fldChar w:fldCharType="end"/>
      </w:r>
    </w:p>
    <w:p w14:paraId="643FDA3C" w14:textId="521D166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_Toc200970368 \h </w:instrText>
      </w:r>
      <w:r>
        <w:rPr>
          <w:noProof/>
        </w:rPr>
      </w:r>
      <w:r>
        <w:rPr>
          <w:noProof/>
        </w:rPr>
        <w:fldChar w:fldCharType="separate"/>
      </w:r>
      <w:r>
        <w:rPr>
          <w:noProof/>
        </w:rPr>
        <w:t>40</w:t>
      </w:r>
      <w:r>
        <w:rPr>
          <w:noProof/>
        </w:rPr>
        <w:fldChar w:fldCharType="end"/>
      </w:r>
    </w:p>
    <w:p w14:paraId="00A40E96" w14:textId="2BC4976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_Toc200970369 \h </w:instrText>
      </w:r>
      <w:r>
        <w:rPr>
          <w:noProof/>
        </w:rPr>
      </w:r>
      <w:r>
        <w:rPr>
          <w:noProof/>
        </w:rPr>
        <w:fldChar w:fldCharType="separate"/>
      </w:r>
      <w:r>
        <w:rPr>
          <w:noProof/>
        </w:rPr>
        <w:t>40</w:t>
      </w:r>
      <w:r>
        <w:rPr>
          <w:noProof/>
        </w:rPr>
        <w:fldChar w:fldCharType="end"/>
      </w:r>
    </w:p>
    <w:p w14:paraId="30D03B5A" w14:textId="2116EDA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_Toc200970370 \h </w:instrText>
      </w:r>
      <w:r>
        <w:rPr>
          <w:noProof/>
        </w:rPr>
      </w:r>
      <w:r>
        <w:rPr>
          <w:noProof/>
        </w:rPr>
        <w:fldChar w:fldCharType="separate"/>
      </w:r>
      <w:r>
        <w:rPr>
          <w:noProof/>
        </w:rPr>
        <w:t>41</w:t>
      </w:r>
      <w:r>
        <w:rPr>
          <w:noProof/>
        </w:rPr>
        <w:fldChar w:fldCharType="end"/>
      </w:r>
    </w:p>
    <w:p w14:paraId="3F81C1A4" w14:textId="3DF4D3C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_Toc200970371 \h </w:instrText>
      </w:r>
      <w:r>
        <w:rPr>
          <w:noProof/>
        </w:rPr>
      </w:r>
      <w:r>
        <w:rPr>
          <w:noProof/>
        </w:rPr>
        <w:fldChar w:fldCharType="separate"/>
      </w:r>
      <w:r>
        <w:rPr>
          <w:noProof/>
        </w:rPr>
        <w:t>41</w:t>
      </w:r>
      <w:r>
        <w:rPr>
          <w:noProof/>
        </w:rPr>
        <w:fldChar w:fldCharType="end"/>
      </w:r>
    </w:p>
    <w:p w14:paraId="6FEE7CAA" w14:textId="5FA0056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_Toc200970372 \h </w:instrText>
      </w:r>
      <w:r>
        <w:rPr>
          <w:noProof/>
        </w:rPr>
      </w:r>
      <w:r>
        <w:rPr>
          <w:noProof/>
        </w:rPr>
        <w:fldChar w:fldCharType="separate"/>
      </w:r>
      <w:r>
        <w:rPr>
          <w:noProof/>
        </w:rPr>
        <w:t>41</w:t>
      </w:r>
      <w:r>
        <w:rPr>
          <w:noProof/>
        </w:rPr>
        <w:fldChar w:fldCharType="end"/>
      </w:r>
    </w:p>
    <w:p w14:paraId="2B31843D" w14:textId="59D99B42"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_Toc200970373 \h </w:instrText>
      </w:r>
      <w:r>
        <w:rPr>
          <w:noProof/>
        </w:rPr>
      </w:r>
      <w:r>
        <w:rPr>
          <w:noProof/>
        </w:rPr>
        <w:fldChar w:fldCharType="separate"/>
      </w:r>
      <w:r>
        <w:rPr>
          <w:noProof/>
        </w:rPr>
        <w:t>42</w:t>
      </w:r>
      <w:r>
        <w:rPr>
          <w:noProof/>
        </w:rPr>
        <w:fldChar w:fldCharType="end"/>
      </w:r>
    </w:p>
    <w:p w14:paraId="25AAE304" w14:textId="1F6B3DA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_Toc200970374 \h </w:instrText>
      </w:r>
      <w:r>
        <w:rPr>
          <w:noProof/>
        </w:rPr>
      </w:r>
      <w:r>
        <w:rPr>
          <w:noProof/>
        </w:rPr>
        <w:fldChar w:fldCharType="separate"/>
      </w:r>
      <w:r>
        <w:rPr>
          <w:noProof/>
        </w:rPr>
        <w:t>42</w:t>
      </w:r>
      <w:r>
        <w:rPr>
          <w:noProof/>
        </w:rPr>
        <w:fldChar w:fldCharType="end"/>
      </w:r>
    </w:p>
    <w:p w14:paraId="27D3D58A" w14:textId="39AC1382"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_Toc200970375 \h </w:instrText>
      </w:r>
      <w:r>
        <w:rPr>
          <w:noProof/>
        </w:rPr>
      </w:r>
      <w:r>
        <w:rPr>
          <w:noProof/>
        </w:rPr>
        <w:fldChar w:fldCharType="separate"/>
      </w:r>
      <w:r>
        <w:rPr>
          <w:noProof/>
        </w:rPr>
        <w:t>42</w:t>
      </w:r>
      <w:r>
        <w:rPr>
          <w:noProof/>
        </w:rPr>
        <w:fldChar w:fldCharType="end"/>
      </w:r>
    </w:p>
    <w:p w14:paraId="04B3D4BF" w14:textId="0C3880F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_Toc200970376 \h </w:instrText>
      </w:r>
      <w:r>
        <w:rPr>
          <w:noProof/>
        </w:rPr>
      </w:r>
      <w:r>
        <w:rPr>
          <w:noProof/>
        </w:rPr>
        <w:fldChar w:fldCharType="separate"/>
      </w:r>
      <w:r>
        <w:rPr>
          <w:noProof/>
        </w:rPr>
        <w:t>42</w:t>
      </w:r>
      <w:r>
        <w:rPr>
          <w:noProof/>
        </w:rPr>
        <w:fldChar w:fldCharType="end"/>
      </w:r>
    </w:p>
    <w:p w14:paraId="01F54D0D" w14:textId="4CE0563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_Toc200970377 \h </w:instrText>
      </w:r>
      <w:r>
        <w:rPr>
          <w:noProof/>
        </w:rPr>
      </w:r>
      <w:r>
        <w:rPr>
          <w:noProof/>
        </w:rPr>
        <w:fldChar w:fldCharType="separate"/>
      </w:r>
      <w:r>
        <w:rPr>
          <w:noProof/>
        </w:rPr>
        <w:t>42</w:t>
      </w:r>
      <w:r>
        <w:rPr>
          <w:noProof/>
        </w:rPr>
        <w:fldChar w:fldCharType="end"/>
      </w:r>
    </w:p>
    <w:p w14:paraId="3A999EE6" w14:textId="2C36B96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_Toc200970378 \h </w:instrText>
      </w:r>
      <w:r>
        <w:rPr>
          <w:noProof/>
        </w:rPr>
      </w:r>
      <w:r>
        <w:rPr>
          <w:noProof/>
        </w:rPr>
        <w:fldChar w:fldCharType="separate"/>
      </w:r>
      <w:r>
        <w:rPr>
          <w:noProof/>
        </w:rPr>
        <w:t>42</w:t>
      </w:r>
      <w:r>
        <w:rPr>
          <w:noProof/>
        </w:rPr>
        <w:fldChar w:fldCharType="end"/>
      </w:r>
    </w:p>
    <w:p w14:paraId="3271B9B8" w14:textId="554C074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_Toc200970379 \h </w:instrText>
      </w:r>
      <w:r>
        <w:rPr>
          <w:noProof/>
        </w:rPr>
      </w:r>
      <w:r>
        <w:rPr>
          <w:noProof/>
        </w:rPr>
        <w:fldChar w:fldCharType="separate"/>
      </w:r>
      <w:r>
        <w:rPr>
          <w:noProof/>
        </w:rPr>
        <w:t>42</w:t>
      </w:r>
      <w:r>
        <w:rPr>
          <w:noProof/>
        </w:rPr>
        <w:fldChar w:fldCharType="end"/>
      </w:r>
    </w:p>
    <w:p w14:paraId="4FEEA25B" w14:textId="64F7821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_Toc200970380 \h </w:instrText>
      </w:r>
      <w:r>
        <w:rPr>
          <w:noProof/>
        </w:rPr>
      </w:r>
      <w:r>
        <w:rPr>
          <w:noProof/>
        </w:rPr>
        <w:fldChar w:fldCharType="separate"/>
      </w:r>
      <w:r>
        <w:rPr>
          <w:noProof/>
        </w:rPr>
        <w:t>43</w:t>
      </w:r>
      <w:r>
        <w:rPr>
          <w:noProof/>
        </w:rPr>
        <w:fldChar w:fldCharType="end"/>
      </w:r>
    </w:p>
    <w:p w14:paraId="10D76716" w14:textId="7CF4538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_Toc200970381 \h </w:instrText>
      </w:r>
      <w:r>
        <w:rPr>
          <w:noProof/>
        </w:rPr>
      </w:r>
      <w:r>
        <w:rPr>
          <w:noProof/>
        </w:rPr>
        <w:fldChar w:fldCharType="separate"/>
      </w:r>
      <w:r>
        <w:rPr>
          <w:noProof/>
        </w:rPr>
        <w:t>43</w:t>
      </w:r>
      <w:r>
        <w:rPr>
          <w:noProof/>
        </w:rPr>
        <w:fldChar w:fldCharType="end"/>
      </w:r>
    </w:p>
    <w:p w14:paraId="329A6B4B" w14:textId="1837ECF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_Toc200970382 \h </w:instrText>
      </w:r>
      <w:r>
        <w:rPr>
          <w:noProof/>
        </w:rPr>
      </w:r>
      <w:r>
        <w:rPr>
          <w:noProof/>
        </w:rPr>
        <w:fldChar w:fldCharType="separate"/>
      </w:r>
      <w:r>
        <w:rPr>
          <w:noProof/>
        </w:rPr>
        <w:t>43</w:t>
      </w:r>
      <w:r>
        <w:rPr>
          <w:noProof/>
        </w:rPr>
        <w:fldChar w:fldCharType="end"/>
      </w:r>
    </w:p>
    <w:p w14:paraId="6912EDD7" w14:textId="18D6D8E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_Toc200970383 \h </w:instrText>
      </w:r>
      <w:r>
        <w:rPr>
          <w:noProof/>
        </w:rPr>
      </w:r>
      <w:r>
        <w:rPr>
          <w:noProof/>
        </w:rPr>
        <w:fldChar w:fldCharType="separate"/>
      </w:r>
      <w:r>
        <w:rPr>
          <w:noProof/>
        </w:rPr>
        <w:t>44</w:t>
      </w:r>
      <w:r>
        <w:rPr>
          <w:noProof/>
        </w:rPr>
        <w:fldChar w:fldCharType="end"/>
      </w:r>
    </w:p>
    <w:p w14:paraId="163B49E5" w14:textId="61892A0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_Toc200970384 \h </w:instrText>
      </w:r>
      <w:r>
        <w:rPr>
          <w:noProof/>
        </w:rPr>
      </w:r>
      <w:r>
        <w:rPr>
          <w:noProof/>
        </w:rPr>
        <w:fldChar w:fldCharType="separate"/>
      </w:r>
      <w:r>
        <w:rPr>
          <w:noProof/>
        </w:rPr>
        <w:t>44</w:t>
      </w:r>
      <w:r>
        <w:rPr>
          <w:noProof/>
        </w:rPr>
        <w:fldChar w:fldCharType="end"/>
      </w:r>
    </w:p>
    <w:p w14:paraId="7B8E822C" w14:textId="7867E97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_Toc200970385 \h </w:instrText>
      </w:r>
      <w:r>
        <w:rPr>
          <w:noProof/>
        </w:rPr>
      </w:r>
      <w:r>
        <w:rPr>
          <w:noProof/>
        </w:rPr>
        <w:fldChar w:fldCharType="separate"/>
      </w:r>
      <w:r>
        <w:rPr>
          <w:noProof/>
        </w:rPr>
        <w:t>44</w:t>
      </w:r>
      <w:r>
        <w:rPr>
          <w:noProof/>
        </w:rPr>
        <w:fldChar w:fldCharType="end"/>
      </w:r>
    </w:p>
    <w:p w14:paraId="2524C3BA" w14:textId="0DD658A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_Toc200970386 \h </w:instrText>
      </w:r>
      <w:r>
        <w:rPr>
          <w:noProof/>
        </w:rPr>
      </w:r>
      <w:r>
        <w:rPr>
          <w:noProof/>
        </w:rPr>
        <w:fldChar w:fldCharType="separate"/>
      </w:r>
      <w:r>
        <w:rPr>
          <w:noProof/>
        </w:rPr>
        <w:t>45</w:t>
      </w:r>
      <w:r>
        <w:rPr>
          <w:noProof/>
        </w:rPr>
        <w:fldChar w:fldCharType="end"/>
      </w:r>
    </w:p>
    <w:p w14:paraId="0E758639" w14:textId="59040F1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_Toc200970387 \h </w:instrText>
      </w:r>
      <w:r>
        <w:rPr>
          <w:noProof/>
        </w:rPr>
      </w:r>
      <w:r>
        <w:rPr>
          <w:noProof/>
        </w:rPr>
        <w:fldChar w:fldCharType="separate"/>
      </w:r>
      <w:r>
        <w:rPr>
          <w:noProof/>
        </w:rPr>
        <w:t>45</w:t>
      </w:r>
      <w:r>
        <w:rPr>
          <w:noProof/>
        </w:rPr>
        <w:fldChar w:fldCharType="end"/>
      </w:r>
    </w:p>
    <w:p w14:paraId="4DAAEF67" w14:textId="5D24838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_Toc200970388 \h </w:instrText>
      </w:r>
      <w:r>
        <w:rPr>
          <w:noProof/>
        </w:rPr>
      </w:r>
      <w:r>
        <w:rPr>
          <w:noProof/>
        </w:rPr>
        <w:fldChar w:fldCharType="separate"/>
      </w:r>
      <w:r>
        <w:rPr>
          <w:noProof/>
        </w:rPr>
        <w:t>45</w:t>
      </w:r>
      <w:r>
        <w:rPr>
          <w:noProof/>
        </w:rPr>
        <w:fldChar w:fldCharType="end"/>
      </w:r>
    </w:p>
    <w:p w14:paraId="31AF3330" w14:textId="659DDE03"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_Toc200970389 \h </w:instrText>
      </w:r>
      <w:r>
        <w:rPr>
          <w:noProof/>
        </w:rPr>
      </w:r>
      <w:r>
        <w:rPr>
          <w:noProof/>
        </w:rPr>
        <w:fldChar w:fldCharType="separate"/>
      </w:r>
      <w:r>
        <w:rPr>
          <w:noProof/>
        </w:rPr>
        <w:t>45</w:t>
      </w:r>
      <w:r>
        <w:rPr>
          <w:noProof/>
        </w:rPr>
        <w:fldChar w:fldCharType="end"/>
      </w:r>
    </w:p>
    <w:p w14:paraId="294B7A14" w14:textId="598A288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sidRPr="00100C06">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_Toc200970390 \h </w:instrText>
      </w:r>
      <w:r>
        <w:rPr>
          <w:noProof/>
        </w:rPr>
      </w:r>
      <w:r>
        <w:rPr>
          <w:noProof/>
        </w:rPr>
        <w:fldChar w:fldCharType="separate"/>
      </w:r>
      <w:r>
        <w:rPr>
          <w:noProof/>
        </w:rPr>
        <w:t>45</w:t>
      </w:r>
      <w:r>
        <w:rPr>
          <w:noProof/>
        </w:rPr>
        <w:fldChar w:fldCharType="end"/>
      </w:r>
    </w:p>
    <w:p w14:paraId="4F97093D" w14:textId="78FA2A9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sidRPr="00100C06">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_Toc200970391 \h </w:instrText>
      </w:r>
      <w:r>
        <w:rPr>
          <w:noProof/>
        </w:rPr>
      </w:r>
      <w:r>
        <w:rPr>
          <w:noProof/>
        </w:rPr>
        <w:fldChar w:fldCharType="separate"/>
      </w:r>
      <w:r>
        <w:rPr>
          <w:noProof/>
        </w:rPr>
        <w:t>45</w:t>
      </w:r>
      <w:r>
        <w:rPr>
          <w:noProof/>
        </w:rPr>
        <w:fldChar w:fldCharType="end"/>
      </w:r>
    </w:p>
    <w:p w14:paraId="704A36EF" w14:textId="30E448F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_Toc200970392 \h </w:instrText>
      </w:r>
      <w:r>
        <w:rPr>
          <w:noProof/>
        </w:rPr>
      </w:r>
      <w:r>
        <w:rPr>
          <w:noProof/>
        </w:rPr>
        <w:fldChar w:fldCharType="separate"/>
      </w:r>
      <w:r>
        <w:rPr>
          <w:noProof/>
        </w:rPr>
        <w:t>45</w:t>
      </w:r>
      <w:r>
        <w:rPr>
          <w:noProof/>
        </w:rPr>
        <w:fldChar w:fldCharType="end"/>
      </w:r>
    </w:p>
    <w:p w14:paraId="6A2A5D7E" w14:textId="1F029D9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_Toc200970393 \h </w:instrText>
      </w:r>
      <w:r>
        <w:rPr>
          <w:noProof/>
        </w:rPr>
      </w:r>
      <w:r>
        <w:rPr>
          <w:noProof/>
        </w:rPr>
        <w:fldChar w:fldCharType="separate"/>
      </w:r>
      <w:r>
        <w:rPr>
          <w:noProof/>
        </w:rPr>
        <w:t>46</w:t>
      </w:r>
      <w:r>
        <w:rPr>
          <w:noProof/>
        </w:rPr>
        <w:fldChar w:fldCharType="end"/>
      </w:r>
    </w:p>
    <w:p w14:paraId="76518F8D" w14:textId="25E89C3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_Toc200970394 \h </w:instrText>
      </w:r>
      <w:r>
        <w:rPr>
          <w:noProof/>
        </w:rPr>
      </w:r>
      <w:r>
        <w:rPr>
          <w:noProof/>
        </w:rPr>
        <w:fldChar w:fldCharType="separate"/>
      </w:r>
      <w:r>
        <w:rPr>
          <w:noProof/>
        </w:rPr>
        <w:t>46</w:t>
      </w:r>
      <w:r>
        <w:rPr>
          <w:noProof/>
        </w:rPr>
        <w:fldChar w:fldCharType="end"/>
      </w:r>
    </w:p>
    <w:p w14:paraId="31FCF9D4" w14:textId="7D55EB6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_Toc200970395 \h </w:instrText>
      </w:r>
      <w:r>
        <w:rPr>
          <w:noProof/>
        </w:rPr>
      </w:r>
      <w:r>
        <w:rPr>
          <w:noProof/>
        </w:rPr>
        <w:fldChar w:fldCharType="separate"/>
      </w:r>
      <w:r>
        <w:rPr>
          <w:noProof/>
        </w:rPr>
        <w:t>46</w:t>
      </w:r>
      <w:r>
        <w:rPr>
          <w:noProof/>
        </w:rPr>
        <w:fldChar w:fldCharType="end"/>
      </w:r>
    </w:p>
    <w:p w14:paraId="5108F92E" w14:textId="34A09D0D"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_Toc200970396 \h </w:instrText>
      </w:r>
      <w:r>
        <w:rPr>
          <w:noProof/>
        </w:rPr>
      </w:r>
      <w:r>
        <w:rPr>
          <w:noProof/>
        </w:rPr>
        <w:fldChar w:fldCharType="separate"/>
      </w:r>
      <w:r>
        <w:rPr>
          <w:noProof/>
        </w:rPr>
        <w:t>46</w:t>
      </w:r>
      <w:r>
        <w:rPr>
          <w:noProof/>
        </w:rPr>
        <w:fldChar w:fldCharType="end"/>
      </w:r>
    </w:p>
    <w:p w14:paraId="604C3845" w14:textId="7B0298E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_Toc200970397 \h </w:instrText>
      </w:r>
      <w:r>
        <w:rPr>
          <w:noProof/>
        </w:rPr>
      </w:r>
      <w:r>
        <w:rPr>
          <w:noProof/>
        </w:rPr>
        <w:fldChar w:fldCharType="separate"/>
      </w:r>
      <w:r>
        <w:rPr>
          <w:noProof/>
        </w:rPr>
        <w:t>46</w:t>
      </w:r>
      <w:r>
        <w:rPr>
          <w:noProof/>
        </w:rPr>
        <w:fldChar w:fldCharType="end"/>
      </w:r>
    </w:p>
    <w:p w14:paraId="671791BF" w14:textId="1B2876B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_Toc200970398 \h </w:instrText>
      </w:r>
      <w:r>
        <w:rPr>
          <w:noProof/>
        </w:rPr>
      </w:r>
      <w:r>
        <w:rPr>
          <w:noProof/>
        </w:rPr>
        <w:fldChar w:fldCharType="separate"/>
      </w:r>
      <w:r>
        <w:rPr>
          <w:noProof/>
        </w:rPr>
        <w:t>46</w:t>
      </w:r>
      <w:r>
        <w:rPr>
          <w:noProof/>
        </w:rPr>
        <w:fldChar w:fldCharType="end"/>
      </w:r>
    </w:p>
    <w:p w14:paraId="0E3F2EB2" w14:textId="4D0A296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_Toc200970399 \h </w:instrText>
      </w:r>
      <w:r>
        <w:rPr>
          <w:noProof/>
        </w:rPr>
      </w:r>
      <w:r>
        <w:rPr>
          <w:noProof/>
        </w:rPr>
        <w:fldChar w:fldCharType="separate"/>
      </w:r>
      <w:r>
        <w:rPr>
          <w:noProof/>
        </w:rPr>
        <w:t>46</w:t>
      </w:r>
      <w:r>
        <w:rPr>
          <w:noProof/>
        </w:rPr>
        <w:fldChar w:fldCharType="end"/>
      </w:r>
    </w:p>
    <w:p w14:paraId="28EF2221" w14:textId="49039A5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_Toc200970400 \h </w:instrText>
      </w:r>
      <w:r>
        <w:rPr>
          <w:noProof/>
        </w:rPr>
      </w:r>
      <w:r>
        <w:rPr>
          <w:noProof/>
        </w:rPr>
        <w:fldChar w:fldCharType="separate"/>
      </w:r>
      <w:r>
        <w:rPr>
          <w:noProof/>
        </w:rPr>
        <w:t>47</w:t>
      </w:r>
      <w:r>
        <w:rPr>
          <w:noProof/>
        </w:rPr>
        <w:fldChar w:fldCharType="end"/>
      </w:r>
    </w:p>
    <w:p w14:paraId="78FD200E" w14:textId="32FF311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_Toc200970401 \h </w:instrText>
      </w:r>
      <w:r>
        <w:rPr>
          <w:noProof/>
        </w:rPr>
      </w:r>
      <w:r>
        <w:rPr>
          <w:noProof/>
        </w:rPr>
        <w:fldChar w:fldCharType="separate"/>
      </w:r>
      <w:r>
        <w:rPr>
          <w:noProof/>
        </w:rPr>
        <w:t>47</w:t>
      </w:r>
      <w:r>
        <w:rPr>
          <w:noProof/>
        </w:rPr>
        <w:fldChar w:fldCharType="end"/>
      </w:r>
    </w:p>
    <w:p w14:paraId="21C3B1A6" w14:textId="46DD2C1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_Toc200970402 \h </w:instrText>
      </w:r>
      <w:r>
        <w:rPr>
          <w:noProof/>
        </w:rPr>
      </w:r>
      <w:r>
        <w:rPr>
          <w:noProof/>
        </w:rPr>
        <w:fldChar w:fldCharType="separate"/>
      </w:r>
      <w:r>
        <w:rPr>
          <w:noProof/>
        </w:rPr>
        <w:t>47</w:t>
      </w:r>
      <w:r>
        <w:rPr>
          <w:noProof/>
        </w:rPr>
        <w:fldChar w:fldCharType="end"/>
      </w:r>
    </w:p>
    <w:p w14:paraId="6B82EAD2" w14:textId="5466DEE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_Toc200970403 \h </w:instrText>
      </w:r>
      <w:r>
        <w:rPr>
          <w:noProof/>
        </w:rPr>
      </w:r>
      <w:r>
        <w:rPr>
          <w:noProof/>
        </w:rPr>
        <w:fldChar w:fldCharType="separate"/>
      </w:r>
      <w:r>
        <w:rPr>
          <w:noProof/>
        </w:rPr>
        <w:t>47</w:t>
      </w:r>
      <w:r>
        <w:rPr>
          <w:noProof/>
        </w:rPr>
        <w:fldChar w:fldCharType="end"/>
      </w:r>
    </w:p>
    <w:p w14:paraId="18775900" w14:textId="45DADB1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_Toc200970404 \h </w:instrText>
      </w:r>
      <w:r>
        <w:rPr>
          <w:noProof/>
        </w:rPr>
      </w:r>
      <w:r>
        <w:rPr>
          <w:noProof/>
        </w:rPr>
        <w:fldChar w:fldCharType="separate"/>
      </w:r>
      <w:r>
        <w:rPr>
          <w:noProof/>
        </w:rPr>
        <w:t>47</w:t>
      </w:r>
      <w:r>
        <w:rPr>
          <w:noProof/>
        </w:rPr>
        <w:fldChar w:fldCharType="end"/>
      </w:r>
    </w:p>
    <w:p w14:paraId="359E1F41" w14:textId="29AF5E3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_Toc200970405 \h </w:instrText>
      </w:r>
      <w:r>
        <w:rPr>
          <w:noProof/>
        </w:rPr>
      </w:r>
      <w:r>
        <w:rPr>
          <w:noProof/>
        </w:rPr>
        <w:fldChar w:fldCharType="separate"/>
      </w:r>
      <w:r>
        <w:rPr>
          <w:noProof/>
        </w:rPr>
        <w:t>48</w:t>
      </w:r>
      <w:r>
        <w:rPr>
          <w:noProof/>
        </w:rPr>
        <w:fldChar w:fldCharType="end"/>
      </w:r>
    </w:p>
    <w:p w14:paraId="0E21DAAE" w14:textId="16B0CBD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_Toc200970406 \h </w:instrText>
      </w:r>
      <w:r>
        <w:rPr>
          <w:noProof/>
        </w:rPr>
      </w:r>
      <w:r>
        <w:rPr>
          <w:noProof/>
        </w:rPr>
        <w:fldChar w:fldCharType="separate"/>
      </w:r>
      <w:r>
        <w:rPr>
          <w:noProof/>
        </w:rPr>
        <w:t>48</w:t>
      </w:r>
      <w:r>
        <w:rPr>
          <w:noProof/>
        </w:rPr>
        <w:fldChar w:fldCharType="end"/>
      </w:r>
    </w:p>
    <w:p w14:paraId="43CF056D" w14:textId="5B75B72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_Toc200970407 \h </w:instrText>
      </w:r>
      <w:r>
        <w:rPr>
          <w:noProof/>
        </w:rPr>
      </w:r>
      <w:r>
        <w:rPr>
          <w:noProof/>
        </w:rPr>
        <w:fldChar w:fldCharType="separate"/>
      </w:r>
      <w:r>
        <w:rPr>
          <w:noProof/>
        </w:rPr>
        <w:t>48</w:t>
      </w:r>
      <w:r>
        <w:rPr>
          <w:noProof/>
        </w:rPr>
        <w:fldChar w:fldCharType="end"/>
      </w:r>
    </w:p>
    <w:p w14:paraId="780FF39F" w14:textId="16BC544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_Toc200970408 \h </w:instrText>
      </w:r>
      <w:r>
        <w:rPr>
          <w:noProof/>
        </w:rPr>
      </w:r>
      <w:r>
        <w:rPr>
          <w:noProof/>
        </w:rPr>
        <w:fldChar w:fldCharType="separate"/>
      </w:r>
      <w:r>
        <w:rPr>
          <w:noProof/>
        </w:rPr>
        <w:t>48</w:t>
      </w:r>
      <w:r>
        <w:rPr>
          <w:noProof/>
        </w:rPr>
        <w:fldChar w:fldCharType="end"/>
      </w:r>
    </w:p>
    <w:p w14:paraId="1702107A" w14:textId="24E11B5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_Toc200970409 \h </w:instrText>
      </w:r>
      <w:r>
        <w:rPr>
          <w:noProof/>
        </w:rPr>
      </w:r>
      <w:r>
        <w:rPr>
          <w:noProof/>
        </w:rPr>
        <w:fldChar w:fldCharType="separate"/>
      </w:r>
      <w:r>
        <w:rPr>
          <w:noProof/>
        </w:rPr>
        <w:t>49</w:t>
      </w:r>
      <w:r>
        <w:rPr>
          <w:noProof/>
        </w:rPr>
        <w:fldChar w:fldCharType="end"/>
      </w:r>
    </w:p>
    <w:p w14:paraId="453ED995" w14:textId="22C614F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_Toc200970410 \h </w:instrText>
      </w:r>
      <w:r>
        <w:rPr>
          <w:noProof/>
        </w:rPr>
      </w:r>
      <w:r>
        <w:rPr>
          <w:noProof/>
        </w:rPr>
        <w:fldChar w:fldCharType="separate"/>
      </w:r>
      <w:r>
        <w:rPr>
          <w:noProof/>
        </w:rPr>
        <w:t>49</w:t>
      </w:r>
      <w:r>
        <w:rPr>
          <w:noProof/>
        </w:rPr>
        <w:fldChar w:fldCharType="end"/>
      </w:r>
    </w:p>
    <w:p w14:paraId="172E0AFD" w14:textId="4CE4B95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_Toc200970411 \h </w:instrText>
      </w:r>
      <w:r>
        <w:rPr>
          <w:noProof/>
        </w:rPr>
      </w:r>
      <w:r>
        <w:rPr>
          <w:noProof/>
        </w:rPr>
        <w:fldChar w:fldCharType="separate"/>
      </w:r>
      <w:r>
        <w:rPr>
          <w:noProof/>
        </w:rPr>
        <w:t>49</w:t>
      </w:r>
      <w:r>
        <w:rPr>
          <w:noProof/>
        </w:rPr>
        <w:fldChar w:fldCharType="end"/>
      </w:r>
    </w:p>
    <w:p w14:paraId="5C6847ED" w14:textId="1E4A666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_Toc200970412 \h </w:instrText>
      </w:r>
      <w:r>
        <w:rPr>
          <w:noProof/>
        </w:rPr>
      </w:r>
      <w:r>
        <w:rPr>
          <w:noProof/>
        </w:rPr>
        <w:fldChar w:fldCharType="separate"/>
      </w:r>
      <w:r>
        <w:rPr>
          <w:noProof/>
        </w:rPr>
        <w:t>49</w:t>
      </w:r>
      <w:r>
        <w:rPr>
          <w:noProof/>
        </w:rPr>
        <w:fldChar w:fldCharType="end"/>
      </w:r>
    </w:p>
    <w:p w14:paraId="279C3BE5" w14:textId="20ABD991"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_Toc200970413 \h </w:instrText>
      </w:r>
      <w:r>
        <w:rPr>
          <w:noProof/>
        </w:rPr>
      </w:r>
      <w:r>
        <w:rPr>
          <w:noProof/>
        </w:rPr>
        <w:fldChar w:fldCharType="separate"/>
      </w:r>
      <w:r>
        <w:rPr>
          <w:noProof/>
        </w:rPr>
        <w:t>50</w:t>
      </w:r>
      <w:r>
        <w:rPr>
          <w:noProof/>
        </w:rPr>
        <w:fldChar w:fldCharType="end"/>
      </w:r>
    </w:p>
    <w:p w14:paraId="2FB29024" w14:textId="722DB48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_Toc200970414 \h </w:instrText>
      </w:r>
      <w:r>
        <w:rPr>
          <w:noProof/>
        </w:rPr>
      </w:r>
      <w:r>
        <w:rPr>
          <w:noProof/>
        </w:rPr>
        <w:fldChar w:fldCharType="separate"/>
      </w:r>
      <w:r>
        <w:rPr>
          <w:noProof/>
        </w:rPr>
        <w:t>50</w:t>
      </w:r>
      <w:r>
        <w:rPr>
          <w:noProof/>
        </w:rPr>
        <w:fldChar w:fldCharType="end"/>
      </w:r>
    </w:p>
    <w:p w14:paraId="705087A5" w14:textId="10FD6D6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_Toc200970415 \h </w:instrText>
      </w:r>
      <w:r>
        <w:rPr>
          <w:noProof/>
        </w:rPr>
      </w:r>
      <w:r>
        <w:rPr>
          <w:noProof/>
        </w:rPr>
        <w:fldChar w:fldCharType="separate"/>
      </w:r>
      <w:r>
        <w:rPr>
          <w:noProof/>
        </w:rPr>
        <w:t>50</w:t>
      </w:r>
      <w:r>
        <w:rPr>
          <w:noProof/>
        </w:rPr>
        <w:fldChar w:fldCharType="end"/>
      </w:r>
    </w:p>
    <w:p w14:paraId="5C70CB96" w14:textId="7E69AED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_Toc200970416 \h </w:instrText>
      </w:r>
      <w:r>
        <w:rPr>
          <w:noProof/>
        </w:rPr>
      </w:r>
      <w:r>
        <w:rPr>
          <w:noProof/>
        </w:rPr>
        <w:fldChar w:fldCharType="separate"/>
      </w:r>
      <w:r>
        <w:rPr>
          <w:noProof/>
        </w:rPr>
        <w:t>50</w:t>
      </w:r>
      <w:r>
        <w:rPr>
          <w:noProof/>
        </w:rPr>
        <w:fldChar w:fldCharType="end"/>
      </w:r>
    </w:p>
    <w:p w14:paraId="6E3F2310" w14:textId="681179E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_Toc200970417 \h </w:instrText>
      </w:r>
      <w:r>
        <w:rPr>
          <w:noProof/>
        </w:rPr>
      </w:r>
      <w:r>
        <w:rPr>
          <w:noProof/>
        </w:rPr>
        <w:fldChar w:fldCharType="separate"/>
      </w:r>
      <w:r>
        <w:rPr>
          <w:noProof/>
        </w:rPr>
        <w:t>50</w:t>
      </w:r>
      <w:r>
        <w:rPr>
          <w:noProof/>
        </w:rPr>
        <w:fldChar w:fldCharType="end"/>
      </w:r>
    </w:p>
    <w:p w14:paraId="07311A65" w14:textId="2BBB160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_Toc200970418 \h </w:instrText>
      </w:r>
      <w:r>
        <w:rPr>
          <w:noProof/>
        </w:rPr>
      </w:r>
      <w:r>
        <w:rPr>
          <w:noProof/>
        </w:rPr>
        <w:fldChar w:fldCharType="separate"/>
      </w:r>
      <w:r>
        <w:rPr>
          <w:noProof/>
        </w:rPr>
        <w:t>50</w:t>
      </w:r>
      <w:r>
        <w:rPr>
          <w:noProof/>
        </w:rPr>
        <w:fldChar w:fldCharType="end"/>
      </w:r>
    </w:p>
    <w:p w14:paraId="01CE58A8" w14:textId="1A0AA5A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_Toc200970419 \h </w:instrText>
      </w:r>
      <w:r>
        <w:rPr>
          <w:noProof/>
        </w:rPr>
      </w:r>
      <w:r>
        <w:rPr>
          <w:noProof/>
        </w:rPr>
        <w:fldChar w:fldCharType="separate"/>
      </w:r>
      <w:r>
        <w:rPr>
          <w:noProof/>
        </w:rPr>
        <w:t>50</w:t>
      </w:r>
      <w:r>
        <w:rPr>
          <w:noProof/>
        </w:rPr>
        <w:fldChar w:fldCharType="end"/>
      </w:r>
    </w:p>
    <w:p w14:paraId="642BCED7" w14:textId="3AC4E67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_Toc200970420 \h </w:instrText>
      </w:r>
      <w:r>
        <w:rPr>
          <w:noProof/>
        </w:rPr>
      </w:r>
      <w:r>
        <w:rPr>
          <w:noProof/>
        </w:rPr>
        <w:fldChar w:fldCharType="separate"/>
      </w:r>
      <w:r>
        <w:rPr>
          <w:noProof/>
        </w:rPr>
        <w:t>51</w:t>
      </w:r>
      <w:r>
        <w:rPr>
          <w:noProof/>
        </w:rPr>
        <w:fldChar w:fldCharType="end"/>
      </w:r>
    </w:p>
    <w:p w14:paraId="7FAAF595" w14:textId="55C6074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_Toc200970421 \h </w:instrText>
      </w:r>
      <w:r>
        <w:rPr>
          <w:noProof/>
        </w:rPr>
      </w:r>
      <w:r>
        <w:rPr>
          <w:noProof/>
        </w:rPr>
        <w:fldChar w:fldCharType="separate"/>
      </w:r>
      <w:r>
        <w:rPr>
          <w:noProof/>
        </w:rPr>
        <w:t>51</w:t>
      </w:r>
      <w:r>
        <w:rPr>
          <w:noProof/>
        </w:rPr>
        <w:fldChar w:fldCharType="end"/>
      </w:r>
    </w:p>
    <w:p w14:paraId="5C9C400D" w14:textId="346585B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_Toc200970422 \h </w:instrText>
      </w:r>
      <w:r>
        <w:rPr>
          <w:noProof/>
        </w:rPr>
      </w:r>
      <w:r>
        <w:rPr>
          <w:noProof/>
        </w:rPr>
        <w:fldChar w:fldCharType="separate"/>
      </w:r>
      <w:r>
        <w:rPr>
          <w:noProof/>
        </w:rPr>
        <w:t>51</w:t>
      </w:r>
      <w:r>
        <w:rPr>
          <w:noProof/>
        </w:rPr>
        <w:fldChar w:fldCharType="end"/>
      </w:r>
    </w:p>
    <w:p w14:paraId="7152145A" w14:textId="1E5A97DF"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_Toc200970423 \h </w:instrText>
      </w:r>
      <w:r>
        <w:rPr>
          <w:noProof/>
        </w:rPr>
      </w:r>
      <w:r>
        <w:rPr>
          <w:noProof/>
        </w:rPr>
        <w:fldChar w:fldCharType="separate"/>
      </w:r>
      <w:r>
        <w:rPr>
          <w:noProof/>
        </w:rPr>
        <w:t>51</w:t>
      </w:r>
      <w:r>
        <w:rPr>
          <w:noProof/>
        </w:rPr>
        <w:fldChar w:fldCharType="end"/>
      </w:r>
    </w:p>
    <w:p w14:paraId="74E3B488" w14:textId="2E4393B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_Toc200970424 \h </w:instrText>
      </w:r>
      <w:r>
        <w:rPr>
          <w:noProof/>
        </w:rPr>
      </w:r>
      <w:r>
        <w:rPr>
          <w:noProof/>
        </w:rPr>
        <w:fldChar w:fldCharType="separate"/>
      </w:r>
      <w:r>
        <w:rPr>
          <w:noProof/>
        </w:rPr>
        <w:t>51</w:t>
      </w:r>
      <w:r>
        <w:rPr>
          <w:noProof/>
        </w:rPr>
        <w:fldChar w:fldCharType="end"/>
      </w:r>
    </w:p>
    <w:p w14:paraId="5E91BEB7" w14:textId="2AFEC4B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_Toc200970425 \h </w:instrText>
      </w:r>
      <w:r>
        <w:rPr>
          <w:noProof/>
        </w:rPr>
      </w:r>
      <w:r>
        <w:rPr>
          <w:noProof/>
        </w:rPr>
        <w:fldChar w:fldCharType="separate"/>
      </w:r>
      <w:r>
        <w:rPr>
          <w:noProof/>
        </w:rPr>
        <w:t>51</w:t>
      </w:r>
      <w:r>
        <w:rPr>
          <w:noProof/>
        </w:rPr>
        <w:fldChar w:fldCharType="end"/>
      </w:r>
    </w:p>
    <w:p w14:paraId="184E4F52" w14:textId="09AB061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_Toc200970426 \h </w:instrText>
      </w:r>
      <w:r>
        <w:rPr>
          <w:noProof/>
        </w:rPr>
      </w:r>
      <w:r>
        <w:rPr>
          <w:noProof/>
        </w:rPr>
        <w:fldChar w:fldCharType="separate"/>
      </w:r>
      <w:r>
        <w:rPr>
          <w:noProof/>
        </w:rPr>
        <w:t>51</w:t>
      </w:r>
      <w:r>
        <w:rPr>
          <w:noProof/>
        </w:rPr>
        <w:fldChar w:fldCharType="end"/>
      </w:r>
    </w:p>
    <w:p w14:paraId="0F45B24B" w14:textId="72FE3A9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_Toc200970427 \h </w:instrText>
      </w:r>
      <w:r>
        <w:rPr>
          <w:noProof/>
        </w:rPr>
      </w:r>
      <w:r>
        <w:rPr>
          <w:noProof/>
        </w:rPr>
        <w:fldChar w:fldCharType="separate"/>
      </w:r>
      <w:r>
        <w:rPr>
          <w:noProof/>
        </w:rPr>
        <w:t>52</w:t>
      </w:r>
      <w:r>
        <w:rPr>
          <w:noProof/>
        </w:rPr>
        <w:fldChar w:fldCharType="end"/>
      </w:r>
    </w:p>
    <w:p w14:paraId="7FD58EE1" w14:textId="51FC5C7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_Toc200970428 \h </w:instrText>
      </w:r>
      <w:r>
        <w:rPr>
          <w:noProof/>
        </w:rPr>
      </w:r>
      <w:r>
        <w:rPr>
          <w:noProof/>
        </w:rPr>
        <w:fldChar w:fldCharType="separate"/>
      </w:r>
      <w:r>
        <w:rPr>
          <w:noProof/>
        </w:rPr>
        <w:t>52</w:t>
      </w:r>
      <w:r>
        <w:rPr>
          <w:noProof/>
        </w:rPr>
        <w:fldChar w:fldCharType="end"/>
      </w:r>
    </w:p>
    <w:p w14:paraId="3ED75150" w14:textId="2E5699B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_Toc200970429 \h </w:instrText>
      </w:r>
      <w:r>
        <w:rPr>
          <w:noProof/>
        </w:rPr>
      </w:r>
      <w:r>
        <w:rPr>
          <w:noProof/>
        </w:rPr>
        <w:fldChar w:fldCharType="separate"/>
      </w:r>
      <w:r>
        <w:rPr>
          <w:noProof/>
        </w:rPr>
        <w:t>52</w:t>
      </w:r>
      <w:r>
        <w:rPr>
          <w:noProof/>
        </w:rPr>
        <w:fldChar w:fldCharType="end"/>
      </w:r>
    </w:p>
    <w:p w14:paraId="65574267" w14:textId="73B2B74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_Toc200970430 \h </w:instrText>
      </w:r>
      <w:r>
        <w:rPr>
          <w:noProof/>
        </w:rPr>
      </w:r>
      <w:r>
        <w:rPr>
          <w:noProof/>
        </w:rPr>
        <w:fldChar w:fldCharType="separate"/>
      </w:r>
      <w:r>
        <w:rPr>
          <w:noProof/>
        </w:rPr>
        <w:t>52</w:t>
      </w:r>
      <w:r>
        <w:rPr>
          <w:noProof/>
        </w:rPr>
        <w:fldChar w:fldCharType="end"/>
      </w:r>
    </w:p>
    <w:p w14:paraId="5F9B492D" w14:textId="35E383A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_Toc200970431 \h </w:instrText>
      </w:r>
      <w:r>
        <w:rPr>
          <w:noProof/>
        </w:rPr>
      </w:r>
      <w:r>
        <w:rPr>
          <w:noProof/>
        </w:rPr>
        <w:fldChar w:fldCharType="separate"/>
      </w:r>
      <w:r>
        <w:rPr>
          <w:noProof/>
        </w:rPr>
        <w:t>52</w:t>
      </w:r>
      <w:r>
        <w:rPr>
          <w:noProof/>
        </w:rPr>
        <w:fldChar w:fldCharType="end"/>
      </w:r>
    </w:p>
    <w:p w14:paraId="6353226E" w14:textId="6AFF2B5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_Toc200970432 \h </w:instrText>
      </w:r>
      <w:r>
        <w:rPr>
          <w:noProof/>
        </w:rPr>
      </w:r>
      <w:r>
        <w:rPr>
          <w:noProof/>
        </w:rPr>
        <w:fldChar w:fldCharType="separate"/>
      </w:r>
      <w:r>
        <w:rPr>
          <w:noProof/>
        </w:rPr>
        <w:t>52</w:t>
      </w:r>
      <w:r>
        <w:rPr>
          <w:noProof/>
        </w:rPr>
        <w:fldChar w:fldCharType="end"/>
      </w:r>
    </w:p>
    <w:p w14:paraId="075CC30F" w14:textId="5F1129F9"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_Toc200970433 \h </w:instrText>
      </w:r>
      <w:r>
        <w:rPr>
          <w:noProof/>
        </w:rPr>
      </w:r>
      <w:r>
        <w:rPr>
          <w:noProof/>
        </w:rPr>
        <w:fldChar w:fldCharType="separate"/>
      </w:r>
      <w:r>
        <w:rPr>
          <w:noProof/>
        </w:rPr>
        <w:t>53</w:t>
      </w:r>
      <w:r>
        <w:rPr>
          <w:noProof/>
        </w:rPr>
        <w:fldChar w:fldCharType="end"/>
      </w:r>
    </w:p>
    <w:p w14:paraId="0CB3DBE9" w14:textId="2143CE74"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_Toc200970434 \h </w:instrText>
      </w:r>
      <w:r>
        <w:rPr>
          <w:noProof/>
        </w:rPr>
      </w:r>
      <w:r>
        <w:rPr>
          <w:noProof/>
        </w:rPr>
        <w:fldChar w:fldCharType="separate"/>
      </w:r>
      <w:r>
        <w:rPr>
          <w:noProof/>
        </w:rPr>
        <w:t>53</w:t>
      </w:r>
      <w:r>
        <w:rPr>
          <w:noProof/>
        </w:rPr>
        <w:fldChar w:fldCharType="end"/>
      </w:r>
    </w:p>
    <w:p w14:paraId="6B083BBB" w14:textId="48808B6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_Toc200970435 \h </w:instrText>
      </w:r>
      <w:r>
        <w:rPr>
          <w:noProof/>
        </w:rPr>
      </w:r>
      <w:r>
        <w:rPr>
          <w:noProof/>
        </w:rPr>
        <w:fldChar w:fldCharType="separate"/>
      </w:r>
      <w:r>
        <w:rPr>
          <w:noProof/>
        </w:rPr>
        <w:t>53</w:t>
      </w:r>
      <w:r>
        <w:rPr>
          <w:noProof/>
        </w:rPr>
        <w:fldChar w:fldCharType="end"/>
      </w:r>
    </w:p>
    <w:p w14:paraId="35E856B7" w14:textId="570D7D3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_Toc200970436 \h </w:instrText>
      </w:r>
      <w:r>
        <w:rPr>
          <w:noProof/>
        </w:rPr>
      </w:r>
      <w:r>
        <w:rPr>
          <w:noProof/>
        </w:rPr>
        <w:fldChar w:fldCharType="separate"/>
      </w:r>
      <w:r>
        <w:rPr>
          <w:noProof/>
        </w:rPr>
        <w:t>53</w:t>
      </w:r>
      <w:r>
        <w:rPr>
          <w:noProof/>
        </w:rPr>
        <w:fldChar w:fldCharType="end"/>
      </w:r>
    </w:p>
    <w:p w14:paraId="2D5385F8" w14:textId="1A3E9A8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_Toc200970437 \h </w:instrText>
      </w:r>
      <w:r>
        <w:rPr>
          <w:noProof/>
        </w:rPr>
      </w:r>
      <w:r>
        <w:rPr>
          <w:noProof/>
        </w:rPr>
        <w:fldChar w:fldCharType="separate"/>
      </w:r>
      <w:r>
        <w:rPr>
          <w:noProof/>
        </w:rPr>
        <w:t>53</w:t>
      </w:r>
      <w:r>
        <w:rPr>
          <w:noProof/>
        </w:rPr>
        <w:fldChar w:fldCharType="end"/>
      </w:r>
    </w:p>
    <w:p w14:paraId="78474C9D" w14:textId="587CC35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_Toc200970438 \h </w:instrText>
      </w:r>
      <w:r>
        <w:rPr>
          <w:noProof/>
        </w:rPr>
      </w:r>
      <w:r>
        <w:rPr>
          <w:noProof/>
        </w:rPr>
        <w:fldChar w:fldCharType="separate"/>
      </w:r>
      <w:r>
        <w:rPr>
          <w:noProof/>
        </w:rPr>
        <w:t>53</w:t>
      </w:r>
      <w:r>
        <w:rPr>
          <w:noProof/>
        </w:rPr>
        <w:fldChar w:fldCharType="end"/>
      </w:r>
    </w:p>
    <w:p w14:paraId="625314D9" w14:textId="64D6089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_Toc200970439 \h </w:instrText>
      </w:r>
      <w:r>
        <w:rPr>
          <w:noProof/>
        </w:rPr>
      </w:r>
      <w:r>
        <w:rPr>
          <w:noProof/>
        </w:rPr>
        <w:fldChar w:fldCharType="separate"/>
      </w:r>
      <w:r>
        <w:rPr>
          <w:noProof/>
        </w:rPr>
        <w:t>53</w:t>
      </w:r>
      <w:r>
        <w:rPr>
          <w:noProof/>
        </w:rPr>
        <w:fldChar w:fldCharType="end"/>
      </w:r>
    </w:p>
    <w:p w14:paraId="2853C5BD" w14:textId="55D6170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_Toc200970440 \h </w:instrText>
      </w:r>
      <w:r>
        <w:rPr>
          <w:noProof/>
        </w:rPr>
      </w:r>
      <w:r>
        <w:rPr>
          <w:noProof/>
        </w:rPr>
        <w:fldChar w:fldCharType="separate"/>
      </w:r>
      <w:r>
        <w:rPr>
          <w:noProof/>
        </w:rPr>
        <w:t>54</w:t>
      </w:r>
      <w:r>
        <w:rPr>
          <w:noProof/>
        </w:rPr>
        <w:fldChar w:fldCharType="end"/>
      </w:r>
    </w:p>
    <w:p w14:paraId="30D5B5A2" w14:textId="153480D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_Toc200970441 \h </w:instrText>
      </w:r>
      <w:r>
        <w:rPr>
          <w:noProof/>
        </w:rPr>
      </w:r>
      <w:r>
        <w:rPr>
          <w:noProof/>
        </w:rPr>
        <w:fldChar w:fldCharType="separate"/>
      </w:r>
      <w:r>
        <w:rPr>
          <w:noProof/>
        </w:rPr>
        <w:t>54</w:t>
      </w:r>
      <w:r>
        <w:rPr>
          <w:noProof/>
        </w:rPr>
        <w:fldChar w:fldCharType="end"/>
      </w:r>
    </w:p>
    <w:p w14:paraId="11A5D6C1" w14:textId="20E1BCB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_Toc200970442 \h </w:instrText>
      </w:r>
      <w:r>
        <w:rPr>
          <w:noProof/>
        </w:rPr>
      </w:r>
      <w:r>
        <w:rPr>
          <w:noProof/>
        </w:rPr>
        <w:fldChar w:fldCharType="separate"/>
      </w:r>
      <w:r>
        <w:rPr>
          <w:noProof/>
        </w:rPr>
        <w:t>54</w:t>
      </w:r>
      <w:r>
        <w:rPr>
          <w:noProof/>
        </w:rPr>
        <w:fldChar w:fldCharType="end"/>
      </w:r>
    </w:p>
    <w:p w14:paraId="222C67DB" w14:textId="5E62DDE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_Toc200970443 \h </w:instrText>
      </w:r>
      <w:r>
        <w:rPr>
          <w:noProof/>
        </w:rPr>
      </w:r>
      <w:r>
        <w:rPr>
          <w:noProof/>
        </w:rPr>
        <w:fldChar w:fldCharType="separate"/>
      </w:r>
      <w:r>
        <w:rPr>
          <w:noProof/>
        </w:rPr>
        <w:t>54</w:t>
      </w:r>
      <w:r>
        <w:rPr>
          <w:noProof/>
        </w:rPr>
        <w:fldChar w:fldCharType="end"/>
      </w:r>
    </w:p>
    <w:p w14:paraId="1C9909D0" w14:textId="5F4CF0D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_Toc200970444 \h </w:instrText>
      </w:r>
      <w:r>
        <w:rPr>
          <w:noProof/>
        </w:rPr>
      </w:r>
      <w:r>
        <w:rPr>
          <w:noProof/>
        </w:rPr>
        <w:fldChar w:fldCharType="separate"/>
      </w:r>
      <w:r>
        <w:rPr>
          <w:noProof/>
        </w:rPr>
        <w:t>54</w:t>
      </w:r>
      <w:r>
        <w:rPr>
          <w:noProof/>
        </w:rPr>
        <w:fldChar w:fldCharType="end"/>
      </w:r>
    </w:p>
    <w:p w14:paraId="361A2E74" w14:textId="6F0BFB3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_Toc200970445 \h </w:instrText>
      </w:r>
      <w:r>
        <w:rPr>
          <w:noProof/>
        </w:rPr>
      </w:r>
      <w:r>
        <w:rPr>
          <w:noProof/>
        </w:rPr>
        <w:fldChar w:fldCharType="separate"/>
      </w:r>
      <w:r>
        <w:rPr>
          <w:noProof/>
        </w:rPr>
        <w:t>54</w:t>
      </w:r>
      <w:r>
        <w:rPr>
          <w:noProof/>
        </w:rPr>
        <w:fldChar w:fldCharType="end"/>
      </w:r>
    </w:p>
    <w:p w14:paraId="2574F355" w14:textId="6A0028E1"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_Toc200970446 \h </w:instrText>
      </w:r>
      <w:r>
        <w:rPr>
          <w:noProof/>
        </w:rPr>
      </w:r>
      <w:r>
        <w:rPr>
          <w:noProof/>
        </w:rPr>
        <w:fldChar w:fldCharType="separate"/>
      </w:r>
      <w:r>
        <w:rPr>
          <w:noProof/>
        </w:rPr>
        <w:t>55</w:t>
      </w:r>
      <w:r>
        <w:rPr>
          <w:noProof/>
        </w:rPr>
        <w:fldChar w:fldCharType="end"/>
      </w:r>
    </w:p>
    <w:p w14:paraId="12A7B988" w14:textId="11CE7D4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_Toc200970447 \h </w:instrText>
      </w:r>
      <w:r>
        <w:rPr>
          <w:noProof/>
        </w:rPr>
      </w:r>
      <w:r>
        <w:rPr>
          <w:noProof/>
        </w:rPr>
        <w:fldChar w:fldCharType="separate"/>
      </w:r>
      <w:r>
        <w:rPr>
          <w:noProof/>
        </w:rPr>
        <w:t>55</w:t>
      </w:r>
      <w:r>
        <w:rPr>
          <w:noProof/>
        </w:rPr>
        <w:fldChar w:fldCharType="end"/>
      </w:r>
    </w:p>
    <w:p w14:paraId="47854BFB" w14:textId="3F62FB3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_Toc200970448 \h </w:instrText>
      </w:r>
      <w:r>
        <w:rPr>
          <w:noProof/>
        </w:rPr>
      </w:r>
      <w:r>
        <w:rPr>
          <w:noProof/>
        </w:rPr>
        <w:fldChar w:fldCharType="separate"/>
      </w:r>
      <w:r>
        <w:rPr>
          <w:noProof/>
        </w:rPr>
        <w:t>55</w:t>
      </w:r>
      <w:r>
        <w:rPr>
          <w:noProof/>
        </w:rPr>
        <w:fldChar w:fldCharType="end"/>
      </w:r>
    </w:p>
    <w:p w14:paraId="5FC0B127" w14:textId="0063481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_Toc200970449 \h </w:instrText>
      </w:r>
      <w:r>
        <w:rPr>
          <w:noProof/>
        </w:rPr>
      </w:r>
      <w:r>
        <w:rPr>
          <w:noProof/>
        </w:rPr>
        <w:fldChar w:fldCharType="separate"/>
      </w:r>
      <w:r>
        <w:rPr>
          <w:noProof/>
        </w:rPr>
        <w:t>55</w:t>
      </w:r>
      <w:r>
        <w:rPr>
          <w:noProof/>
        </w:rPr>
        <w:fldChar w:fldCharType="end"/>
      </w:r>
    </w:p>
    <w:p w14:paraId="7E58FE41" w14:textId="49A62A7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_Toc200970450 \h </w:instrText>
      </w:r>
      <w:r>
        <w:rPr>
          <w:noProof/>
        </w:rPr>
      </w:r>
      <w:r>
        <w:rPr>
          <w:noProof/>
        </w:rPr>
        <w:fldChar w:fldCharType="separate"/>
      </w:r>
      <w:r>
        <w:rPr>
          <w:noProof/>
        </w:rPr>
        <w:t>55</w:t>
      </w:r>
      <w:r>
        <w:rPr>
          <w:noProof/>
        </w:rPr>
        <w:fldChar w:fldCharType="end"/>
      </w:r>
    </w:p>
    <w:p w14:paraId="371F02B1" w14:textId="4083F95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_Toc200970451 \h </w:instrText>
      </w:r>
      <w:r>
        <w:rPr>
          <w:noProof/>
        </w:rPr>
      </w:r>
      <w:r>
        <w:rPr>
          <w:noProof/>
        </w:rPr>
        <w:fldChar w:fldCharType="separate"/>
      </w:r>
      <w:r>
        <w:rPr>
          <w:noProof/>
        </w:rPr>
        <w:t>55</w:t>
      </w:r>
      <w:r>
        <w:rPr>
          <w:noProof/>
        </w:rPr>
        <w:fldChar w:fldCharType="end"/>
      </w:r>
    </w:p>
    <w:p w14:paraId="3BB71C8A" w14:textId="5D32CB7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_Toc200970452 \h </w:instrText>
      </w:r>
      <w:r>
        <w:rPr>
          <w:noProof/>
        </w:rPr>
      </w:r>
      <w:r>
        <w:rPr>
          <w:noProof/>
        </w:rPr>
        <w:fldChar w:fldCharType="separate"/>
      </w:r>
      <w:r>
        <w:rPr>
          <w:noProof/>
        </w:rPr>
        <w:t>55</w:t>
      </w:r>
      <w:r>
        <w:rPr>
          <w:noProof/>
        </w:rPr>
        <w:fldChar w:fldCharType="end"/>
      </w:r>
    </w:p>
    <w:p w14:paraId="7ACEA49C" w14:textId="7573EDA6"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_Toc200970453 \h </w:instrText>
      </w:r>
      <w:r>
        <w:rPr>
          <w:noProof/>
        </w:rPr>
      </w:r>
      <w:r>
        <w:rPr>
          <w:noProof/>
        </w:rPr>
        <w:fldChar w:fldCharType="separate"/>
      </w:r>
      <w:r>
        <w:rPr>
          <w:noProof/>
        </w:rPr>
        <w:t>56</w:t>
      </w:r>
      <w:r>
        <w:rPr>
          <w:noProof/>
        </w:rPr>
        <w:fldChar w:fldCharType="end"/>
      </w:r>
    </w:p>
    <w:p w14:paraId="648DE3A4" w14:textId="157666D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_Toc200970454 \h </w:instrText>
      </w:r>
      <w:r>
        <w:rPr>
          <w:noProof/>
        </w:rPr>
      </w:r>
      <w:r>
        <w:rPr>
          <w:noProof/>
        </w:rPr>
        <w:fldChar w:fldCharType="separate"/>
      </w:r>
      <w:r>
        <w:rPr>
          <w:noProof/>
        </w:rPr>
        <w:t>56</w:t>
      </w:r>
      <w:r>
        <w:rPr>
          <w:noProof/>
        </w:rPr>
        <w:fldChar w:fldCharType="end"/>
      </w:r>
    </w:p>
    <w:p w14:paraId="3262E4DE" w14:textId="7CDE846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_Toc200970455 \h </w:instrText>
      </w:r>
      <w:r>
        <w:rPr>
          <w:noProof/>
        </w:rPr>
      </w:r>
      <w:r>
        <w:rPr>
          <w:noProof/>
        </w:rPr>
        <w:fldChar w:fldCharType="separate"/>
      </w:r>
      <w:r>
        <w:rPr>
          <w:noProof/>
        </w:rPr>
        <w:t>56</w:t>
      </w:r>
      <w:r>
        <w:rPr>
          <w:noProof/>
        </w:rPr>
        <w:fldChar w:fldCharType="end"/>
      </w:r>
    </w:p>
    <w:p w14:paraId="16F2EDC5" w14:textId="66D3A45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_Toc200970456 \h </w:instrText>
      </w:r>
      <w:r>
        <w:rPr>
          <w:noProof/>
        </w:rPr>
      </w:r>
      <w:r>
        <w:rPr>
          <w:noProof/>
        </w:rPr>
        <w:fldChar w:fldCharType="separate"/>
      </w:r>
      <w:r>
        <w:rPr>
          <w:noProof/>
        </w:rPr>
        <w:t>56</w:t>
      </w:r>
      <w:r>
        <w:rPr>
          <w:noProof/>
        </w:rPr>
        <w:fldChar w:fldCharType="end"/>
      </w:r>
    </w:p>
    <w:p w14:paraId="00985F3C" w14:textId="5F362B0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_Toc200970457 \h </w:instrText>
      </w:r>
      <w:r>
        <w:rPr>
          <w:noProof/>
        </w:rPr>
      </w:r>
      <w:r>
        <w:rPr>
          <w:noProof/>
        </w:rPr>
        <w:fldChar w:fldCharType="separate"/>
      </w:r>
      <w:r>
        <w:rPr>
          <w:noProof/>
        </w:rPr>
        <w:t>56</w:t>
      </w:r>
      <w:r>
        <w:rPr>
          <w:noProof/>
        </w:rPr>
        <w:fldChar w:fldCharType="end"/>
      </w:r>
    </w:p>
    <w:p w14:paraId="708A2AE7" w14:textId="6EB5759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_Toc200970458 \h </w:instrText>
      </w:r>
      <w:r>
        <w:rPr>
          <w:noProof/>
        </w:rPr>
      </w:r>
      <w:r>
        <w:rPr>
          <w:noProof/>
        </w:rPr>
        <w:fldChar w:fldCharType="separate"/>
      </w:r>
      <w:r>
        <w:rPr>
          <w:noProof/>
        </w:rPr>
        <w:t>56</w:t>
      </w:r>
      <w:r>
        <w:rPr>
          <w:noProof/>
        </w:rPr>
        <w:fldChar w:fldCharType="end"/>
      </w:r>
    </w:p>
    <w:p w14:paraId="7F9CE344" w14:textId="421EB86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_Toc200970459 \h </w:instrText>
      </w:r>
      <w:r>
        <w:rPr>
          <w:noProof/>
        </w:rPr>
      </w:r>
      <w:r>
        <w:rPr>
          <w:noProof/>
        </w:rPr>
        <w:fldChar w:fldCharType="separate"/>
      </w:r>
      <w:r>
        <w:rPr>
          <w:noProof/>
        </w:rPr>
        <w:t>56</w:t>
      </w:r>
      <w:r>
        <w:rPr>
          <w:noProof/>
        </w:rPr>
        <w:fldChar w:fldCharType="end"/>
      </w:r>
    </w:p>
    <w:p w14:paraId="40C79D1E" w14:textId="268D6474"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_Toc200970460 \h </w:instrText>
      </w:r>
      <w:r>
        <w:rPr>
          <w:noProof/>
        </w:rPr>
      </w:r>
      <w:r>
        <w:rPr>
          <w:noProof/>
        </w:rPr>
        <w:fldChar w:fldCharType="separate"/>
      </w:r>
      <w:r>
        <w:rPr>
          <w:noProof/>
        </w:rPr>
        <w:t>56</w:t>
      </w:r>
      <w:r>
        <w:rPr>
          <w:noProof/>
        </w:rPr>
        <w:fldChar w:fldCharType="end"/>
      </w:r>
    </w:p>
    <w:p w14:paraId="44E353A7" w14:textId="3D5F3F4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_Toc200970461 \h </w:instrText>
      </w:r>
      <w:r>
        <w:rPr>
          <w:noProof/>
        </w:rPr>
      </w:r>
      <w:r>
        <w:rPr>
          <w:noProof/>
        </w:rPr>
        <w:fldChar w:fldCharType="separate"/>
      </w:r>
      <w:r>
        <w:rPr>
          <w:noProof/>
        </w:rPr>
        <w:t>56</w:t>
      </w:r>
      <w:r>
        <w:rPr>
          <w:noProof/>
        </w:rPr>
        <w:fldChar w:fldCharType="end"/>
      </w:r>
    </w:p>
    <w:p w14:paraId="600CF9A5" w14:textId="1F299D9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_Toc200970462 \h </w:instrText>
      </w:r>
      <w:r>
        <w:rPr>
          <w:noProof/>
        </w:rPr>
      </w:r>
      <w:r>
        <w:rPr>
          <w:noProof/>
        </w:rPr>
        <w:fldChar w:fldCharType="separate"/>
      </w:r>
      <w:r>
        <w:rPr>
          <w:noProof/>
        </w:rPr>
        <w:t>57</w:t>
      </w:r>
      <w:r>
        <w:rPr>
          <w:noProof/>
        </w:rPr>
        <w:fldChar w:fldCharType="end"/>
      </w:r>
    </w:p>
    <w:p w14:paraId="6CD20FD2" w14:textId="41940EB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_Toc200970463 \h </w:instrText>
      </w:r>
      <w:r>
        <w:rPr>
          <w:noProof/>
        </w:rPr>
      </w:r>
      <w:r>
        <w:rPr>
          <w:noProof/>
        </w:rPr>
        <w:fldChar w:fldCharType="separate"/>
      </w:r>
      <w:r>
        <w:rPr>
          <w:noProof/>
        </w:rPr>
        <w:t>57</w:t>
      </w:r>
      <w:r>
        <w:rPr>
          <w:noProof/>
        </w:rPr>
        <w:fldChar w:fldCharType="end"/>
      </w:r>
    </w:p>
    <w:p w14:paraId="51B5E62C" w14:textId="04FEE2C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_Toc200970464 \h </w:instrText>
      </w:r>
      <w:r>
        <w:rPr>
          <w:noProof/>
        </w:rPr>
      </w:r>
      <w:r>
        <w:rPr>
          <w:noProof/>
        </w:rPr>
        <w:fldChar w:fldCharType="separate"/>
      </w:r>
      <w:r>
        <w:rPr>
          <w:noProof/>
        </w:rPr>
        <w:t>57</w:t>
      </w:r>
      <w:r>
        <w:rPr>
          <w:noProof/>
        </w:rPr>
        <w:fldChar w:fldCharType="end"/>
      </w:r>
    </w:p>
    <w:p w14:paraId="4A4BFBA1" w14:textId="67E2404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_Toc200970465 \h </w:instrText>
      </w:r>
      <w:r>
        <w:rPr>
          <w:noProof/>
        </w:rPr>
      </w:r>
      <w:r>
        <w:rPr>
          <w:noProof/>
        </w:rPr>
        <w:fldChar w:fldCharType="separate"/>
      </w:r>
      <w:r>
        <w:rPr>
          <w:noProof/>
        </w:rPr>
        <w:t>57</w:t>
      </w:r>
      <w:r>
        <w:rPr>
          <w:noProof/>
        </w:rPr>
        <w:fldChar w:fldCharType="end"/>
      </w:r>
    </w:p>
    <w:p w14:paraId="60011A91" w14:textId="766EA5A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_Toc200970466 \h </w:instrText>
      </w:r>
      <w:r>
        <w:rPr>
          <w:noProof/>
        </w:rPr>
      </w:r>
      <w:r>
        <w:rPr>
          <w:noProof/>
        </w:rPr>
        <w:fldChar w:fldCharType="separate"/>
      </w:r>
      <w:r>
        <w:rPr>
          <w:noProof/>
        </w:rPr>
        <w:t>57</w:t>
      </w:r>
      <w:r>
        <w:rPr>
          <w:noProof/>
        </w:rPr>
        <w:fldChar w:fldCharType="end"/>
      </w:r>
    </w:p>
    <w:p w14:paraId="256506AB" w14:textId="4ED3651B"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_Toc200970467 \h </w:instrText>
      </w:r>
      <w:r>
        <w:rPr>
          <w:noProof/>
        </w:rPr>
      </w:r>
      <w:r>
        <w:rPr>
          <w:noProof/>
        </w:rPr>
        <w:fldChar w:fldCharType="separate"/>
      </w:r>
      <w:r>
        <w:rPr>
          <w:noProof/>
        </w:rPr>
        <w:t>57</w:t>
      </w:r>
      <w:r>
        <w:rPr>
          <w:noProof/>
        </w:rPr>
        <w:fldChar w:fldCharType="end"/>
      </w:r>
    </w:p>
    <w:p w14:paraId="2FBD875E" w14:textId="7A96AB4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_Toc200970468 \h </w:instrText>
      </w:r>
      <w:r>
        <w:rPr>
          <w:noProof/>
        </w:rPr>
      </w:r>
      <w:r>
        <w:rPr>
          <w:noProof/>
        </w:rPr>
        <w:fldChar w:fldCharType="separate"/>
      </w:r>
      <w:r>
        <w:rPr>
          <w:noProof/>
        </w:rPr>
        <w:t>57</w:t>
      </w:r>
      <w:r>
        <w:rPr>
          <w:noProof/>
        </w:rPr>
        <w:fldChar w:fldCharType="end"/>
      </w:r>
    </w:p>
    <w:p w14:paraId="14FEF24C" w14:textId="77E8A56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_Toc200970469 \h </w:instrText>
      </w:r>
      <w:r>
        <w:rPr>
          <w:noProof/>
        </w:rPr>
      </w:r>
      <w:r>
        <w:rPr>
          <w:noProof/>
        </w:rPr>
        <w:fldChar w:fldCharType="separate"/>
      </w:r>
      <w:r>
        <w:rPr>
          <w:noProof/>
        </w:rPr>
        <w:t>58</w:t>
      </w:r>
      <w:r>
        <w:rPr>
          <w:noProof/>
        </w:rPr>
        <w:fldChar w:fldCharType="end"/>
      </w:r>
    </w:p>
    <w:p w14:paraId="13A21C96" w14:textId="3CDF6EC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_Toc200970470 \h </w:instrText>
      </w:r>
      <w:r>
        <w:rPr>
          <w:noProof/>
        </w:rPr>
      </w:r>
      <w:r>
        <w:rPr>
          <w:noProof/>
        </w:rPr>
        <w:fldChar w:fldCharType="separate"/>
      </w:r>
      <w:r>
        <w:rPr>
          <w:noProof/>
        </w:rPr>
        <w:t>58</w:t>
      </w:r>
      <w:r>
        <w:rPr>
          <w:noProof/>
        </w:rPr>
        <w:fldChar w:fldCharType="end"/>
      </w:r>
    </w:p>
    <w:p w14:paraId="4D2F6B33" w14:textId="7729961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_Toc200970471 \h </w:instrText>
      </w:r>
      <w:r>
        <w:rPr>
          <w:noProof/>
        </w:rPr>
      </w:r>
      <w:r>
        <w:rPr>
          <w:noProof/>
        </w:rPr>
        <w:fldChar w:fldCharType="separate"/>
      </w:r>
      <w:r>
        <w:rPr>
          <w:noProof/>
        </w:rPr>
        <w:t>58</w:t>
      </w:r>
      <w:r>
        <w:rPr>
          <w:noProof/>
        </w:rPr>
        <w:fldChar w:fldCharType="end"/>
      </w:r>
    </w:p>
    <w:p w14:paraId="2F307306" w14:textId="5BCC5FC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_Toc200970472 \h </w:instrText>
      </w:r>
      <w:r>
        <w:rPr>
          <w:noProof/>
        </w:rPr>
      </w:r>
      <w:r>
        <w:rPr>
          <w:noProof/>
        </w:rPr>
        <w:fldChar w:fldCharType="separate"/>
      </w:r>
      <w:r>
        <w:rPr>
          <w:noProof/>
        </w:rPr>
        <w:t>58</w:t>
      </w:r>
      <w:r>
        <w:rPr>
          <w:noProof/>
        </w:rPr>
        <w:fldChar w:fldCharType="end"/>
      </w:r>
    </w:p>
    <w:p w14:paraId="70B96B71" w14:textId="21E508A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_Toc200970473 \h </w:instrText>
      </w:r>
      <w:r>
        <w:rPr>
          <w:noProof/>
        </w:rPr>
      </w:r>
      <w:r>
        <w:rPr>
          <w:noProof/>
        </w:rPr>
        <w:fldChar w:fldCharType="separate"/>
      </w:r>
      <w:r>
        <w:rPr>
          <w:noProof/>
        </w:rPr>
        <w:t>58</w:t>
      </w:r>
      <w:r>
        <w:rPr>
          <w:noProof/>
        </w:rPr>
        <w:fldChar w:fldCharType="end"/>
      </w:r>
    </w:p>
    <w:p w14:paraId="145BCC15" w14:textId="64DB112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_Toc200970474 \h </w:instrText>
      </w:r>
      <w:r>
        <w:rPr>
          <w:noProof/>
        </w:rPr>
      </w:r>
      <w:r>
        <w:rPr>
          <w:noProof/>
        </w:rPr>
        <w:fldChar w:fldCharType="separate"/>
      </w:r>
      <w:r>
        <w:rPr>
          <w:noProof/>
        </w:rPr>
        <w:t>58</w:t>
      </w:r>
      <w:r>
        <w:rPr>
          <w:noProof/>
        </w:rPr>
        <w:fldChar w:fldCharType="end"/>
      </w:r>
    </w:p>
    <w:p w14:paraId="20B10930" w14:textId="4C88868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_Toc200970475 \h </w:instrText>
      </w:r>
      <w:r>
        <w:rPr>
          <w:noProof/>
        </w:rPr>
      </w:r>
      <w:r>
        <w:rPr>
          <w:noProof/>
        </w:rPr>
        <w:fldChar w:fldCharType="separate"/>
      </w:r>
      <w:r>
        <w:rPr>
          <w:noProof/>
        </w:rPr>
        <w:t>59</w:t>
      </w:r>
      <w:r>
        <w:rPr>
          <w:noProof/>
        </w:rPr>
        <w:fldChar w:fldCharType="end"/>
      </w:r>
    </w:p>
    <w:p w14:paraId="42BA3BD2" w14:textId="60A8693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100C06">
        <w:rPr>
          <w:noProof/>
          <w:lang w:val="en-US"/>
        </w:rPr>
        <w:t>tri</w:t>
      </w:r>
      <w:r w:rsidRPr="00100C06">
        <w:rPr>
          <w:noProof/>
          <w:lang w:val="en-US" w:eastAsia="zh-CN"/>
        </w:rPr>
        <w:t>e</w:t>
      </w:r>
      <w:r w:rsidRPr="00100C06">
        <w:rPr>
          <w:noProof/>
          <w:lang w:val="en-US"/>
        </w:rPr>
        <w:t>val</w:t>
      </w:r>
      <w:r>
        <w:rPr>
          <w:noProof/>
        </w:rPr>
        <w:tab/>
      </w:r>
      <w:r>
        <w:rPr>
          <w:noProof/>
        </w:rPr>
        <w:fldChar w:fldCharType="begin" w:fldLock="1"/>
      </w:r>
      <w:r>
        <w:rPr>
          <w:noProof/>
        </w:rPr>
        <w:instrText xml:space="preserve"> PAGEREF _Toc200970476 \h </w:instrText>
      </w:r>
      <w:r>
        <w:rPr>
          <w:noProof/>
        </w:rPr>
      </w:r>
      <w:r>
        <w:rPr>
          <w:noProof/>
        </w:rPr>
        <w:fldChar w:fldCharType="separate"/>
      </w:r>
      <w:r>
        <w:rPr>
          <w:noProof/>
        </w:rPr>
        <w:t>59</w:t>
      </w:r>
      <w:r>
        <w:rPr>
          <w:noProof/>
        </w:rPr>
        <w:fldChar w:fldCharType="end"/>
      </w:r>
    </w:p>
    <w:p w14:paraId="7D95C8C4" w14:textId="59D76D1A"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5.16</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Eees_EASInformationProvisioning Service</w:t>
      </w:r>
      <w:r>
        <w:rPr>
          <w:noProof/>
        </w:rPr>
        <w:tab/>
      </w:r>
      <w:r>
        <w:rPr>
          <w:noProof/>
        </w:rPr>
        <w:fldChar w:fldCharType="begin" w:fldLock="1"/>
      </w:r>
      <w:r>
        <w:rPr>
          <w:noProof/>
        </w:rPr>
        <w:instrText xml:space="preserve"> PAGEREF _Toc200970477 \h </w:instrText>
      </w:r>
      <w:r>
        <w:rPr>
          <w:noProof/>
        </w:rPr>
      </w:r>
      <w:r>
        <w:rPr>
          <w:noProof/>
        </w:rPr>
        <w:fldChar w:fldCharType="separate"/>
      </w:r>
      <w:r>
        <w:rPr>
          <w:noProof/>
        </w:rPr>
        <w:t>60</w:t>
      </w:r>
      <w:r>
        <w:rPr>
          <w:noProof/>
        </w:rPr>
        <w:fldChar w:fldCharType="end"/>
      </w:r>
    </w:p>
    <w:p w14:paraId="76441377" w14:textId="0AF3912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_Toc200970478 \h </w:instrText>
      </w:r>
      <w:r>
        <w:rPr>
          <w:noProof/>
        </w:rPr>
      </w:r>
      <w:r>
        <w:rPr>
          <w:noProof/>
        </w:rPr>
        <w:fldChar w:fldCharType="separate"/>
      </w:r>
      <w:r>
        <w:rPr>
          <w:noProof/>
        </w:rPr>
        <w:t>60</w:t>
      </w:r>
      <w:r>
        <w:rPr>
          <w:noProof/>
        </w:rPr>
        <w:fldChar w:fldCharType="end"/>
      </w:r>
    </w:p>
    <w:p w14:paraId="2CABBDA2" w14:textId="0F65386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5.16.2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_Toc200970479 \h </w:instrText>
      </w:r>
      <w:r>
        <w:rPr>
          <w:noProof/>
        </w:rPr>
      </w:r>
      <w:r>
        <w:rPr>
          <w:noProof/>
        </w:rPr>
        <w:fldChar w:fldCharType="separate"/>
      </w:r>
      <w:r>
        <w:rPr>
          <w:noProof/>
        </w:rPr>
        <w:t>60</w:t>
      </w:r>
      <w:r>
        <w:rPr>
          <w:noProof/>
        </w:rPr>
        <w:fldChar w:fldCharType="end"/>
      </w:r>
    </w:p>
    <w:p w14:paraId="5396BE00" w14:textId="1E0AC4F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_Toc200970480 \h </w:instrText>
      </w:r>
      <w:r>
        <w:rPr>
          <w:noProof/>
        </w:rPr>
      </w:r>
      <w:r>
        <w:rPr>
          <w:noProof/>
        </w:rPr>
        <w:fldChar w:fldCharType="separate"/>
      </w:r>
      <w:r>
        <w:rPr>
          <w:noProof/>
        </w:rPr>
        <w:t>60</w:t>
      </w:r>
      <w:r>
        <w:rPr>
          <w:noProof/>
        </w:rPr>
        <w:fldChar w:fldCharType="end"/>
      </w:r>
    </w:p>
    <w:p w14:paraId="5903F125" w14:textId="742F43A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5.16.2.2</w:t>
      </w:r>
      <w:r>
        <w:rPr>
          <w:rFonts w:asciiTheme="minorHAnsi" w:eastAsiaTheme="minorEastAsia" w:hAnsiTheme="minorHAnsi" w:cstheme="minorBidi"/>
          <w:noProof/>
          <w:kern w:val="2"/>
          <w:sz w:val="24"/>
          <w:szCs w:val="24"/>
          <w:lang w:eastAsia="ko-KR"/>
          <w14:ligatures w14:val="standardContextual"/>
        </w:rPr>
        <w:tab/>
      </w:r>
      <w:r>
        <w:rPr>
          <w:noProof/>
        </w:rPr>
        <w:t>Eees_EASInformationProvisioning_Declare</w:t>
      </w:r>
      <w:r>
        <w:rPr>
          <w:noProof/>
        </w:rPr>
        <w:tab/>
      </w:r>
      <w:r>
        <w:rPr>
          <w:noProof/>
        </w:rPr>
        <w:fldChar w:fldCharType="begin" w:fldLock="1"/>
      </w:r>
      <w:r>
        <w:rPr>
          <w:noProof/>
        </w:rPr>
        <w:instrText xml:space="preserve"> PAGEREF _Toc200970481 \h </w:instrText>
      </w:r>
      <w:r>
        <w:rPr>
          <w:noProof/>
        </w:rPr>
      </w:r>
      <w:r>
        <w:rPr>
          <w:noProof/>
        </w:rPr>
        <w:fldChar w:fldCharType="separate"/>
      </w:r>
      <w:r>
        <w:rPr>
          <w:noProof/>
        </w:rPr>
        <w:t>60</w:t>
      </w:r>
      <w:r>
        <w:rPr>
          <w:noProof/>
        </w:rPr>
        <w:fldChar w:fldCharType="end"/>
      </w:r>
    </w:p>
    <w:p w14:paraId="07470EE8" w14:textId="450DFBF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_Toc200970482 \h </w:instrText>
      </w:r>
      <w:r>
        <w:rPr>
          <w:noProof/>
        </w:rPr>
      </w:r>
      <w:r>
        <w:rPr>
          <w:noProof/>
        </w:rPr>
        <w:fldChar w:fldCharType="separate"/>
      </w:r>
      <w:r>
        <w:rPr>
          <w:noProof/>
        </w:rPr>
        <w:t>60</w:t>
      </w:r>
      <w:r>
        <w:rPr>
          <w:noProof/>
        </w:rPr>
        <w:fldChar w:fldCharType="end"/>
      </w:r>
    </w:p>
    <w:p w14:paraId="4C13946D" w14:textId="57B2297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5.16.2.2.2</w:t>
      </w:r>
      <w:r>
        <w:rPr>
          <w:rFonts w:asciiTheme="minorHAnsi" w:eastAsiaTheme="minorEastAsia" w:hAnsiTheme="minorHAnsi" w:cstheme="minorBidi"/>
          <w:noProof/>
          <w:kern w:val="2"/>
          <w:sz w:val="24"/>
          <w:szCs w:val="24"/>
          <w:lang w:eastAsia="ko-KR"/>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_Toc200970483 \h </w:instrText>
      </w:r>
      <w:r>
        <w:rPr>
          <w:noProof/>
        </w:rPr>
      </w:r>
      <w:r>
        <w:rPr>
          <w:noProof/>
        </w:rPr>
        <w:fldChar w:fldCharType="separate"/>
      </w:r>
      <w:r>
        <w:rPr>
          <w:noProof/>
        </w:rPr>
        <w:t>60</w:t>
      </w:r>
      <w:r>
        <w:rPr>
          <w:noProof/>
        </w:rPr>
        <w:fldChar w:fldCharType="end"/>
      </w:r>
    </w:p>
    <w:p w14:paraId="2631F1A4" w14:textId="28E7978A"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_Toc200970484 \h </w:instrText>
      </w:r>
      <w:r>
        <w:rPr>
          <w:noProof/>
        </w:rPr>
      </w:r>
      <w:r>
        <w:rPr>
          <w:noProof/>
        </w:rPr>
        <w:fldChar w:fldCharType="separate"/>
      </w:r>
      <w:r>
        <w:rPr>
          <w:noProof/>
        </w:rPr>
        <w:t>61</w:t>
      </w:r>
      <w:r>
        <w:rPr>
          <w:noProof/>
        </w:rPr>
        <w:fldChar w:fldCharType="end"/>
      </w:r>
    </w:p>
    <w:p w14:paraId="650FE476" w14:textId="173512C0"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_Toc200970485 \h </w:instrText>
      </w:r>
      <w:r>
        <w:rPr>
          <w:noProof/>
        </w:rPr>
      </w:r>
      <w:r>
        <w:rPr>
          <w:noProof/>
        </w:rPr>
        <w:fldChar w:fldCharType="separate"/>
      </w:r>
      <w:r>
        <w:rPr>
          <w:noProof/>
        </w:rPr>
        <w:t>61</w:t>
      </w:r>
      <w:r>
        <w:rPr>
          <w:noProof/>
        </w:rPr>
        <w:fldChar w:fldCharType="end"/>
      </w:r>
    </w:p>
    <w:p w14:paraId="2DBC7270" w14:textId="72424340"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_Toc200970486 \h </w:instrText>
      </w:r>
      <w:r>
        <w:rPr>
          <w:noProof/>
        </w:rPr>
      </w:r>
      <w:r>
        <w:rPr>
          <w:noProof/>
        </w:rPr>
        <w:fldChar w:fldCharType="separate"/>
      </w:r>
      <w:r>
        <w:rPr>
          <w:noProof/>
        </w:rPr>
        <w:t>62</w:t>
      </w:r>
      <w:r>
        <w:rPr>
          <w:noProof/>
        </w:rPr>
        <w:fldChar w:fldCharType="end"/>
      </w:r>
    </w:p>
    <w:p w14:paraId="317EF7EC" w14:textId="63FB73C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_Toc200970487 \h </w:instrText>
      </w:r>
      <w:r>
        <w:rPr>
          <w:noProof/>
        </w:rPr>
      </w:r>
      <w:r>
        <w:rPr>
          <w:noProof/>
        </w:rPr>
        <w:fldChar w:fldCharType="separate"/>
      </w:r>
      <w:r>
        <w:rPr>
          <w:noProof/>
        </w:rPr>
        <w:t>62</w:t>
      </w:r>
      <w:r>
        <w:rPr>
          <w:noProof/>
        </w:rPr>
        <w:fldChar w:fldCharType="end"/>
      </w:r>
    </w:p>
    <w:p w14:paraId="6EF9EC47" w14:textId="09D21A9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_Toc200970488 \h </w:instrText>
      </w:r>
      <w:r>
        <w:rPr>
          <w:noProof/>
        </w:rPr>
      </w:r>
      <w:r>
        <w:rPr>
          <w:noProof/>
        </w:rPr>
        <w:fldChar w:fldCharType="separate"/>
      </w:r>
      <w:r>
        <w:rPr>
          <w:noProof/>
        </w:rPr>
        <w:t>62</w:t>
      </w:r>
      <w:r>
        <w:rPr>
          <w:noProof/>
        </w:rPr>
        <w:fldChar w:fldCharType="end"/>
      </w:r>
    </w:p>
    <w:p w14:paraId="04EA4DF1" w14:textId="605D900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_Toc200970489 \h </w:instrText>
      </w:r>
      <w:r>
        <w:rPr>
          <w:noProof/>
        </w:rPr>
      </w:r>
      <w:r>
        <w:rPr>
          <w:noProof/>
        </w:rPr>
        <w:fldChar w:fldCharType="separate"/>
      </w:r>
      <w:r>
        <w:rPr>
          <w:noProof/>
        </w:rPr>
        <w:t>62</w:t>
      </w:r>
      <w:r>
        <w:rPr>
          <w:noProof/>
        </w:rPr>
        <w:fldChar w:fldCharType="end"/>
      </w:r>
    </w:p>
    <w:p w14:paraId="2BBCCAA1" w14:textId="2BB67B2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_Toc200970490 \h </w:instrText>
      </w:r>
      <w:r>
        <w:rPr>
          <w:noProof/>
        </w:rPr>
      </w:r>
      <w:r>
        <w:rPr>
          <w:noProof/>
        </w:rPr>
        <w:fldChar w:fldCharType="separate"/>
      </w:r>
      <w:r>
        <w:rPr>
          <w:noProof/>
        </w:rPr>
        <w:t>62</w:t>
      </w:r>
      <w:r>
        <w:rPr>
          <w:noProof/>
        </w:rPr>
        <w:fldChar w:fldCharType="end"/>
      </w:r>
    </w:p>
    <w:p w14:paraId="04B63F2F" w14:textId="59F59C2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_Toc200970491 \h </w:instrText>
      </w:r>
      <w:r>
        <w:rPr>
          <w:noProof/>
        </w:rPr>
      </w:r>
      <w:r>
        <w:rPr>
          <w:noProof/>
        </w:rPr>
        <w:fldChar w:fldCharType="separate"/>
      </w:r>
      <w:r>
        <w:rPr>
          <w:noProof/>
        </w:rPr>
        <w:t>62</w:t>
      </w:r>
      <w:r>
        <w:rPr>
          <w:noProof/>
        </w:rPr>
        <w:fldChar w:fldCharType="end"/>
      </w:r>
    </w:p>
    <w:p w14:paraId="5EA2A67E" w14:textId="337D666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_Toc200970492 \h </w:instrText>
      </w:r>
      <w:r>
        <w:rPr>
          <w:noProof/>
        </w:rPr>
      </w:r>
      <w:r>
        <w:rPr>
          <w:noProof/>
        </w:rPr>
        <w:fldChar w:fldCharType="separate"/>
      </w:r>
      <w:r>
        <w:rPr>
          <w:noProof/>
        </w:rPr>
        <w:t>62</w:t>
      </w:r>
      <w:r>
        <w:rPr>
          <w:noProof/>
        </w:rPr>
        <w:fldChar w:fldCharType="end"/>
      </w:r>
    </w:p>
    <w:p w14:paraId="20DA275C" w14:textId="570C88E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_Toc200970493 \h </w:instrText>
      </w:r>
      <w:r>
        <w:rPr>
          <w:noProof/>
        </w:rPr>
      </w:r>
      <w:r>
        <w:rPr>
          <w:noProof/>
        </w:rPr>
        <w:fldChar w:fldCharType="separate"/>
      </w:r>
      <w:r>
        <w:rPr>
          <w:noProof/>
        </w:rPr>
        <w:t>63</w:t>
      </w:r>
      <w:r>
        <w:rPr>
          <w:noProof/>
        </w:rPr>
        <w:fldChar w:fldCharType="end"/>
      </w:r>
    </w:p>
    <w:p w14:paraId="6C24CA5D" w14:textId="62124C9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_Toc200970494 \h </w:instrText>
      </w:r>
      <w:r>
        <w:rPr>
          <w:noProof/>
        </w:rPr>
      </w:r>
      <w:r>
        <w:rPr>
          <w:noProof/>
        </w:rPr>
        <w:fldChar w:fldCharType="separate"/>
      </w:r>
      <w:r>
        <w:rPr>
          <w:noProof/>
        </w:rPr>
        <w:t>63</w:t>
      </w:r>
      <w:r>
        <w:rPr>
          <w:noProof/>
        </w:rPr>
        <w:fldChar w:fldCharType="end"/>
      </w:r>
    </w:p>
    <w:p w14:paraId="5A7438BC" w14:textId="0EDAD2C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_Toc200970495 \h </w:instrText>
      </w:r>
      <w:r>
        <w:rPr>
          <w:noProof/>
        </w:rPr>
      </w:r>
      <w:r>
        <w:rPr>
          <w:noProof/>
        </w:rPr>
        <w:fldChar w:fldCharType="separate"/>
      </w:r>
      <w:r>
        <w:rPr>
          <w:noProof/>
        </w:rPr>
        <w:t>63</w:t>
      </w:r>
      <w:r>
        <w:rPr>
          <w:noProof/>
        </w:rPr>
        <w:fldChar w:fldCharType="end"/>
      </w:r>
    </w:p>
    <w:p w14:paraId="37B17451" w14:textId="5B2EB4F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_Toc200970496 \h </w:instrText>
      </w:r>
      <w:r>
        <w:rPr>
          <w:noProof/>
        </w:rPr>
      </w:r>
      <w:r>
        <w:rPr>
          <w:noProof/>
        </w:rPr>
        <w:fldChar w:fldCharType="separate"/>
      </w:r>
      <w:r>
        <w:rPr>
          <w:noProof/>
        </w:rPr>
        <w:t>63</w:t>
      </w:r>
      <w:r>
        <w:rPr>
          <w:noProof/>
        </w:rPr>
        <w:fldChar w:fldCharType="end"/>
      </w:r>
    </w:p>
    <w:p w14:paraId="2DC8101C" w14:textId="5015FF8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_Toc200970497 \h </w:instrText>
      </w:r>
      <w:r>
        <w:rPr>
          <w:noProof/>
        </w:rPr>
      </w:r>
      <w:r>
        <w:rPr>
          <w:noProof/>
        </w:rPr>
        <w:fldChar w:fldCharType="separate"/>
      </w:r>
      <w:r>
        <w:rPr>
          <w:noProof/>
        </w:rPr>
        <w:t>63</w:t>
      </w:r>
      <w:r>
        <w:rPr>
          <w:noProof/>
        </w:rPr>
        <w:fldChar w:fldCharType="end"/>
      </w:r>
    </w:p>
    <w:p w14:paraId="6F1EBCFD" w14:textId="751142F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_Toc200970498 \h </w:instrText>
      </w:r>
      <w:r>
        <w:rPr>
          <w:noProof/>
        </w:rPr>
      </w:r>
      <w:r>
        <w:rPr>
          <w:noProof/>
        </w:rPr>
        <w:fldChar w:fldCharType="separate"/>
      </w:r>
      <w:r>
        <w:rPr>
          <w:noProof/>
        </w:rPr>
        <w:t>64</w:t>
      </w:r>
      <w:r>
        <w:rPr>
          <w:noProof/>
        </w:rPr>
        <w:fldChar w:fldCharType="end"/>
      </w:r>
    </w:p>
    <w:p w14:paraId="0945264E" w14:textId="69667DE8"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_Toc200970499 \h </w:instrText>
      </w:r>
      <w:r>
        <w:rPr>
          <w:noProof/>
        </w:rPr>
      </w:r>
      <w:r>
        <w:rPr>
          <w:noProof/>
        </w:rPr>
        <w:fldChar w:fldCharType="separate"/>
      </w:r>
      <w:r>
        <w:rPr>
          <w:noProof/>
        </w:rPr>
        <w:t>64</w:t>
      </w:r>
      <w:r>
        <w:rPr>
          <w:noProof/>
        </w:rPr>
        <w:fldChar w:fldCharType="end"/>
      </w:r>
    </w:p>
    <w:p w14:paraId="3CDB437F" w14:textId="442A19B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_Toc200970500 \h </w:instrText>
      </w:r>
      <w:r>
        <w:rPr>
          <w:noProof/>
        </w:rPr>
      </w:r>
      <w:r>
        <w:rPr>
          <w:noProof/>
        </w:rPr>
        <w:fldChar w:fldCharType="separate"/>
      </w:r>
      <w:r>
        <w:rPr>
          <w:noProof/>
        </w:rPr>
        <w:t>64</w:t>
      </w:r>
      <w:r>
        <w:rPr>
          <w:noProof/>
        </w:rPr>
        <w:fldChar w:fldCharType="end"/>
      </w:r>
    </w:p>
    <w:p w14:paraId="42B92BB7" w14:textId="006109C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_Toc200970501 \h </w:instrText>
      </w:r>
      <w:r>
        <w:rPr>
          <w:noProof/>
        </w:rPr>
      </w:r>
      <w:r>
        <w:rPr>
          <w:noProof/>
        </w:rPr>
        <w:fldChar w:fldCharType="separate"/>
      </w:r>
      <w:r>
        <w:rPr>
          <w:noProof/>
        </w:rPr>
        <w:t>64</w:t>
      </w:r>
      <w:r>
        <w:rPr>
          <w:noProof/>
        </w:rPr>
        <w:fldChar w:fldCharType="end"/>
      </w:r>
    </w:p>
    <w:p w14:paraId="54CED762" w14:textId="7566E13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_Toc200970502 \h </w:instrText>
      </w:r>
      <w:r>
        <w:rPr>
          <w:noProof/>
        </w:rPr>
      </w:r>
      <w:r>
        <w:rPr>
          <w:noProof/>
        </w:rPr>
        <w:fldChar w:fldCharType="separate"/>
      </w:r>
      <w:r>
        <w:rPr>
          <w:noProof/>
        </w:rPr>
        <w:t>64</w:t>
      </w:r>
      <w:r>
        <w:rPr>
          <w:noProof/>
        </w:rPr>
        <w:fldChar w:fldCharType="end"/>
      </w:r>
    </w:p>
    <w:p w14:paraId="1E29A485" w14:textId="12ADCC8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_Toc200970503 \h </w:instrText>
      </w:r>
      <w:r>
        <w:rPr>
          <w:noProof/>
        </w:rPr>
      </w:r>
      <w:r>
        <w:rPr>
          <w:noProof/>
        </w:rPr>
        <w:fldChar w:fldCharType="separate"/>
      </w:r>
      <w:r>
        <w:rPr>
          <w:noProof/>
        </w:rPr>
        <w:t>64</w:t>
      </w:r>
      <w:r>
        <w:rPr>
          <w:noProof/>
        </w:rPr>
        <w:fldChar w:fldCharType="end"/>
      </w:r>
    </w:p>
    <w:p w14:paraId="3E993498" w14:textId="72AA642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_Toc200970504 \h </w:instrText>
      </w:r>
      <w:r>
        <w:rPr>
          <w:noProof/>
        </w:rPr>
      </w:r>
      <w:r>
        <w:rPr>
          <w:noProof/>
        </w:rPr>
        <w:fldChar w:fldCharType="separate"/>
      </w:r>
      <w:r>
        <w:rPr>
          <w:noProof/>
        </w:rPr>
        <w:t>64</w:t>
      </w:r>
      <w:r>
        <w:rPr>
          <w:noProof/>
        </w:rPr>
        <w:fldChar w:fldCharType="end"/>
      </w:r>
    </w:p>
    <w:p w14:paraId="1683807D" w14:textId="6385CC3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_Toc200970505 \h </w:instrText>
      </w:r>
      <w:r>
        <w:rPr>
          <w:noProof/>
        </w:rPr>
      </w:r>
      <w:r>
        <w:rPr>
          <w:noProof/>
        </w:rPr>
        <w:fldChar w:fldCharType="separate"/>
      </w:r>
      <w:r>
        <w:rPr>
          <w:noProof/>
        </w:rPr>
        <w:t>64</w:t>
      </w:r>
      <w:r>
        <w:rPr>
          <w:noProof/>
        </w:rPr>
        <w:fldChar w:fldCharType="end"/>
      </w:r>
    </w:p>
    <w:p w14:paraId="4DE50A02" w14:textId="6CDF1ED7"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_Toc200970506 \h </w:instrText>
      </w:r>
      <w:r>
        <w:rPr>
          <w:noProof/>
        </w:rPr>
      </w:r>
      <w:r>
        <w:rPr>
          <w:noProof/>
        </w:rPr>
        <w:fldChar w:fldCharType="separate"/>
      </w:r>
      <w:r>
        <w:rPr>
          <w:noProof/>
        </w:rPr>
        <w:t>65</w:t>
      </w:r>
      <w:r>
        <w:rPr>
          <w:noProof/>
        </w:rPr>
        <w:fldChar w:fldCharType="end"/>
      </w:r>
    </w:p>
    <w:p w14:paraId="66BDDD52" w14:textId="239496B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_Toc200970507 \h </w:instrText>
      </w:r>
      <w:r>
        <w:rPr>
          <w:noProof/>
        </w:rPr>
      </w:r>
      <w:r>
        <w:rPr>
          <w:noProof/>
        </w:rPr>
        <w:fldChar w:fldCharType="separate"/>
      </w:r>
      <w:r>
        <w:rPr>
          <w:noProof/>
        </w:rPr>
        <w:t>65</w:t>
      </w:r>
      <w:r>
        <w:rPr>
          <w:noProof/>
        </w:rPr>
        <w:fldChar w:fldCharType="end"/>
      </w:r>
    </w:p>
    <w:p w14:paraId="1CE07087" w14:textId="089845F1"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_Toc200970508 \h </w:instrText>
      </w:r>
      <w:r>
        <w:rPr>
          <w:noProof/>
        </w:rPr>
      </w:r>
      <w:r>
        <w:rPr>
          <w:noProof/>
        </w:rPr>
        <w:fldChar w:fldCharType="separate"/>
      </w:r>
      <w:r>
        <w:rPr>
          <w:noProof/>
        </w:rPr>
        <w:t>65</w:t>
      </w:r>
      <w:r>
        <w:rPr>
          <w:noProof/>
        </w:rPr>
        <w:fldChar w:fldCharType="end"/>
      </w:r>
    </w:p>
    <w:p w14:paraId="6949A76F" w14:textId="764C96F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_Toc200970509 \h </w:instrText>
      </w:r>
      <w:r>
        <w:rPr>
          <w:noProof/>
        </w:rPr>
      </w:r>
      <w:r>
        <w:rPr>
          <w:noProof/>
        </w:rPr>
        <w:fldChar w:fldCharType="separate"/>
      </w:r>
      <w:r>
        <w:rPr>
          <w:noProof/>
        </w:rPr>
        <w:t>65</w:t>
      </w:r>
      <w:r>
        <w:rPr>
          <w:noProof/>
        </w:rPr>
        <w:fldChar w:fldCharType="end"/>
      </w:r>
    </w:p>
    <w:p w14:paraId="49A93699" w14:textId="1C72257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_Toc200970510 \h </w:instrText>
      </w:r>
      <w:r>
        <w:rPr>
          <w:noProof/>
        </w:rPr>
      </w:r>
      <w:r>
        <w:rPr>
          <w:noProof/>
        </w:rPr>
        <w:fldChar w:fldCharType="separate"/>
      </w:r>
      <w:r>
        <w:rPr>
          <w:noProof/>
        </w:rPr>
        <w:t>66</w:t>
      </w:r>
      <w:r>
        <w:rPr>
          <w:noProof/>
        </w:rPr>
        <w:fldChar w:fldCharType="end"/>
      </w:r>
    </w:p>
    <w:p w14:paraId="7BA06D49" w14:textId="465D74F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_Toc200970511 \h </w:instrText>
      </w:r>
      <w:r>
        <w:rPr>
          <w:noProof/>
        </w:rPr>
      </w:r>
      <w:r>
        <w:rPr>
          <w:noProof/>
        </w:rPr>
        <w:fldChar w:fldCharType="separate"/>
      </w:r>
      <w:r>
        <w:rPr>
          <w:noProof/>
        </w:rPr>
        <w:t>66</w:t>
      </w:r>
      <w:r>
        <w:rPr>
          <w:noProof/>
        </w:rPr>
        <w:fldChar w:fldCharType="end"/>
      </w:r>
    </w:p>
    <w:p w14:paraId="548D8453" w14:textId="50869C5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_Toc200970512 \h </w:instrText>
      </w:r>
      <w:r>
        <w:rPr>
          <w:noProof/>
        </w:rPr>
      </w:r>
      <w:r>
        <w:rPr>
          <w:noProof/>
        </w:rPr>
        <w:fldChar w:fldCharType="separate"/>
      </w:r>
      <w:r>
        <w:rPr>
          <w:noProof/>
        </w:rPr>
        <w:t>66</w:t>
      </w:r>
      <w:r>
        <w:rPr>
          <w:noProof/>
        </w:rPr>
        <w:fldChar w:fldCharType="end"/>
      </w:r>
    </w:p>
    <w:p w14:paraId="541A5944" w14:textId="523F841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_Toc200970513 \h </w:instrText>
      </w:r>
      <w:r>
        <w:rPr>
          <w:noProof/>
        </w:rPr>
      </w:r>
      <w:r>
        <w:rPr>
          <w:noProof/>
        </w:rPr>
        <w:fldChar w:fldCharType="separate"/>
      </w:r>
      <w:r>
        <w:rPr>
          <w:noProof/>
        </w:rPr>
        <w:t>66</w:t>
      </w:r>
      <w:r>
        <w:rPr>
          <w:noProof/>
        </w:rPr>
        <w:fldChar w:fldCharType="end"/>
      </w:r>
    </w:p>
    <w:p w14:paraId="11DF5BE0" w14:textId="22EC587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_Toc200970514 \h </w:instrText>
      </w:r>
      <w:r>
        <w:rPr>
          <w:noProof/>
        </w:rPr>
      </w:r>
      <w:r>
        <w:rPr>
          <w:noProof/>
        </w:rPr>
        <w:fldChar w:fldCharType="separate"/>
      </w:r>
      <w:r>
        <w:rPr>
          <w:noProof/>
        </w:rPr>
        <w:t>66</w:t>
      </w:r>
      <w:r>
        <w:rPr>
          <w:noProof/>
        </w:rPr>
        <w:fldChar w:fldCharType="end"/>
      </w:r>
    </w:p>
    <w:p w14:paraId="40D44F81" w14:textId="5D3F8B8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_Toc200970515 \h </w:instrText>
      </w:r>
      <w:r>
        <w:rPr>
          <w:noProof/>
        </w:rPr>
      </w:r>
      <w:r>
        <w:rPr>
          <w:noProof/>
        </w:rPr>
        <w:fldChar w:fldCharType="separate"/>
      </w:r>
      <w:r>
        <w:rPr>
          <w:noProof/>
        </w:rPr>
        <w:t>66</w:t>
      </w:r>
      <w:r>
        <w:rPr>
          <w:noProof/>
        </w:rPr>
        <w:fldChar w:fldCharType="end"/>
      </w:r>
    </w:p>
    <w:p w14:paraId="2BFAEB5F" w14:textId="600C8E6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6.4.2.4</w:t>
      </w:r>
      <w:r>
        <w:rPr>
          <w:rFonts w:asciiTheme="minorHAnsi" w:eastAsiaTheme="minorEastAsia" w:hAnsiTheme="minorHAnsi" w:cstheme="minorBidi"/>
          <w:noProof/>
          <w:kern w:val="2"/>
          <w:sz w:val="24"/>
          <w:szCs w:val="24"/>
          <w:lang w:eastAsia="ko-KR"/>
          <w14:ligatures w14:val="standardContextual"/>
        </w:rPr>
        <w:tab/>
      </w:r>
      <w:r>
        <w:rPr>
          <w:noProof/>
        </w:rPr>
        <w:t>Eecs_EASInfoManagement_Update</w:t>
      </w:r>
      <w:r>
        <w:rPr>
          <w:noProof/>
        </w:rPr>
        <w:tab/>
      </w:r>
      <w:r>
        <w:rPr>
          <w:noProof/>
        </w:rPr>
        <w:fldChar w:fldCharType="begin" w:fldLock="1"/>
      </w:r>
      <w:r>
        <w:rPr>
          <w:noProof/>
        </w:rPr>
        <w:instrText xml:space="preserve"> PAGEREF _Toc200970516 \h </w:instrText>
      </w:r>
      <w:r>
        <w:rPr>
          <w:noProof/>
        </w:rPr>
      </w:r>
      <w:r>
        <w:rPr>
          <w:noProof/>
        </w:rPr>
        <w:fldChar w:fldCharType="separate"/>
      </w:r>
      <w:r>
        <w:rPr>
          <w:noProof/>
        </w:rPr>
        <w:t>67</w:t>
      </w:r>
      <w:r>
        <w:rPr>
          <w:noProof/>
        </w:rPr>
        <w:fldChar w:fldCharType="end"/>
      </w:r>
    </w:p>
    <w:p w14:paraId="54245761" w14:textId="67CD035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_Toc200970517 \h </w:instrText>
      </w:r>
      <w:r>
        <w:rPr>
          <w:noProof/>
        </w:rPr>
      </w:r>
      <w:r>
        <w:rPr>
          <w:noProof/>
        </w:rPr>
        <w:fldChar w:fldCharType="separate"/>
      </w:r>
      <w:r>
        <w:rPr>
          <w:noProof/>
        </w:rPr>
        <w:t>67</w:t>
      </w:r>
      <w:r>
        <w:rPr>
          <w:noProof/>
        </w:rPr>
        <w:fldChar w:fldCharType="end"/>
      </w:r>
    </w:p>
    <w:p w14:paraId="1139031A" w14:textId="285DEE7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6.4.2.4.2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Update</w:t>
      </w:r>
      <w:r>
        <w:rPr>
          <w:noProof/>
        </w:rPr>
        <w:tab/>
      </w:r>
      <w:r>
        <w:rPr>
          <w:noProof/>
        </w:rPr>
        <w:fldChar w:fldCharType="begin" w:fldLock="1"/>
      </w:r>
      <w:r>
        <w:rPr>
          <w:noProof/>
        </w:rPr>
        <w:instrText xml:space="preserve"> PAGEREF _Toc200970518 \h </w:instrText>
      </w:r>
      <w:r>
        <w:rPr>
          <w:noProof/>
        </w:rPr>
      </w:r>
      <w:r>
        <w:rPr>
          <w:noProof/>
        </w:rPr>
        <w:fldChar w:fldCharType="separate"/>
      </w:r>
      <w:r>
        <w:rPr>
          <w:noProof/>
        </w:rPr>
        <w:t>67</w:t>
      </w:r>
      <w:r>
        <w:rPr>
          <w:noProof/>
        </w:rPr>
        <w:fldChar w:fldCharType="end"/>
      </w:r>
    </w:p>
    <w:p w14:paraId="5338AE46" w14:textId="2E93D09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6.4.2.5</w:t>
      </w:r>
      <w:r>
        <w:rPr>
          <w:rFonts w:asciiTheme="minorHAnsi" w:eastAsiaTheme="minorEastAsia" w:hAnsiTheme="minorHAnsi" w:cstheme="minorBidi"/>
          <w:noProof/>
          <w:kern w:val="2"/>
          <w:sz w:val="24"/>
          <w:szCs w:val="24"/>
          <w:lang w:eastAsia="ko-KR"/>
          <w14:ligatures w14:val="standardContextual"/>
        </w:rPr>
        <w:tab/>
      </w:r>
      <w:r>
        <w:rPr>
          <w:noProof/>
        </w:rPr>
        <w:t>Eecs_EASInfoManagement_Delete</w:t>
      </w:r>
      <w:r>
        <w:rPr>
          <w:noProof/>
        </w:rPr>
        <w:tab/>
      </w:r>
      <w:r>
        <w:rPr>
          <w:noProof/>
        </w:rPr>
        <w:fldChar w:fldCharType="begin" w:fldLock="1"/>
      </w:r>
      <w:r>
        <w:rPr>
          <w:noProof/>
        </w:rPr>
        <w:instrText xml:space="preserve"> PAGEREF _Toc200970519 \h </w:instrText>
      </w:r>
      <w:r>
        <w:rPr>
          <w:noProof/>
        </w:rPr>
      </w:r>
      <w:r>
        <w:rPr>
          <w:noProof/>
        </w:rPr>
        <w:fldChar w:fldCharType="separate"/>
      </w:r>
      <w:r>
        <w:rPr>
          <w:noProof/>
        </w:rPr>
        <w:t>67</w:t>
      </w:r>
      <w:r>
        <w:rPr>
          <w:noProof/>
        </w:rPr>
        <w:fldChar w:fldCharType="end"/>
      </w:r>
    </w:p>
    <w:p w14:paraId="40828540" w14:textId="234050D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_Toc200970520 \h </w:instrText>
      </w:r>
      <w:r>
        <w:rPr>
          <w:noProof/>
        </w:rPr>
      </w:r>
      <w:r>
        <w:rPr>
          <w:noProof/>
        </w:rPr>
        <w:fldChar w:fldCharType="separate"/>
      </w:r>
      <w:r>
        <w:rPr>
          <w:noProof/>
        </w:rPr>
        <w:t>67</w:t>
      </w:r>
      <w:r>
        <w:rPr>
          <w:noProof/>
        </w:rPr>
        <w:fldChar w:fldCharType="end"/>
      </w:r>
    </w:p>
    <w:p w14:paraId="6A3ECF93" w14:textId="4B555D9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6.4.2.5.2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Deletion</w:t>
      </w:r>
      <w:r>
        <w:rPr>
          <w:noProof/>
        </w:rPr>
        <w:tab/>
      </w:r>
      <w:r>
        <w:rPr>
          <w:noProof/>
        </w:rPr>
        <w:fldChar w:fldCharType="begin" w:fldLock="1"/>
      </w:r>
      <w:r>
        <w:rPr>
          <w:noProof/>
        </w:rPr>
        <w:instrText xml:space="preserve"> PAGEREF _Toc200970521 \h </w:instrText>
      </w:r>
      <w:r>
        <w:rPr>
          <w:noProof/>
        </w:rPr>
      </w:r>
      <w:r>
        <w:rPr>
          <w:noProof/>
        </w:rPr>
        <w:fldChar w:fldCharType="separate"/>
      </w:r>
      <w:r>
        <w:rPr>
          <w:noProof/>
        </w:rPr>
        <w:t>68</w:t>
      </w:r>
      <w:r>
        <w:rPr>
          <w:noProof/>
        </w:rPr>
        <w:fldChar w:fldCharType="end"/>
      </w:r>
    </w:p>
    <w:p w14:paraId="06AE26C1" w14:textId="12A346FE"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_Toc200970522 \h </w:instrText>
      </w:r>
      <w:r>
        <w:rPr>
          <w:noProof/>
        </w:rPr>
      </w:r>
      <w:r>
        <w:rPr>
          <w:noProof/>
        </w:rPr>
        <w:fldChar w:fldCharType="separate"/>
      </w:r>
      <w:r>
        <w:rPr>
          <w:noProof/>
        </w:rPr>
        <w:t>68</w:t>
      </w:r>
      <w:r>
        <w:rPr>
          <w:noProof/>
        </w:rPr>
        <w:fldChar w:fldCharType="end"/>
      </w:r>
    </w:p>
    <w:p w14:paraId="62116040" w14:textId="159396D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_Toc200970523 \h </w:instrText>
      </w:r>
      <w:r>
        <w:rPr>
          <w:noProof/>
        </w:rPr>
      </w:r>
      <w:r>
        <w:rPr>
          <w:noProof/>
        </w:rPr>
        <w:fldChar w:fldCharType="separate"/>
      </w:r>
      <w:r>
        <w:rPr>
          <w:noProof/>
        </w:rPr>
        <w:t>68</w:t>
      </w:r>
      <w:r>
        <w:rPr>
          <w:noProof/>
        </w:rPr>
        <w:fldChar w:fldCharType="end"/>
      </w:r>
    </w:p>
    <w:p w14:paraId="4FA6628C" w14:textId="22C673C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_Toc200970524 \h </w:instrText>
      </w:r>
      <w:r>
        <w:rPr>
          <w:noProof/>
        </w:rPr>
      </w:r>
      <w:r>
        <w:rPr>
          <w:noProof/>
        </w:rPr>
        <w:fldChar w:fldCharType="separate"/>
      </w:r>
      <w:r>
        <w:rPr>
          <w:noProof/>
        </w:rPr>
        <w:t>68</w:t>
      </w:r>
      <w:r>
        <w:rPr>
          <w:noProof/>
        </w:rPr>
        <w:fldChar w:fldCharType="end"/>
      </w:r>
    </w:p>
    <w:p w14:paraId="3D1F72E5" w14:textId="10AB094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100C06">
        <w:rPr>
          <w:noProof/>
          <w:lang w:val="en-US"/>
        </w:rPr>
        <w:t>Request</w:t>
      </w:r>
      <w:r>
        <w:rPr>
          <w:noProof/>
        </w:rPr>
        <w:tab/>
      </w:r>
      <w:r>
        <w:rPr>
          <w:noProof/>
        </w:rPr>
        <w:fldChar w:fldCharType="begin" w:fldLock="1"/>
      </w:r>
      <w:r>
        <w:rPr>
          <w:noProof/>
        </w:rPr>
        <w:instrText xml:space="preserve"> PAGEREF _Toc200970525 \h </w:instrText>
      </w:r>
      <w:r>
        <w:rPr>
          <w:noProof/>
        </w:rPr>
      </w:r>
      <w:r>
        <w:rPr>
          <w:noProof/>
        </w:rPr>
        <w:fldChar w:fldCharType="separate"/>
      </w:r>
      <w:r>
        <w:rPr>
          <w:noProof/>
        </w:rPr>
        <w:t>69</w:t>
      </w:r>
      <w:r>
        <w:rPr>
          <w:noProof/>
        </w:rPr>
        <w:fldChar w:fldCharType="end"/>
      </w:r>
    </w:p>
    <w:p w14:paraId="7A879374" w14:textId="3239A19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_Toc200970526 \h </w:instrText>
      </w:r>
      <w:r>
        <w:rPr>
          <w:noProof/>
        </w:rPr>
      </w:r>
      <w:r>
        <w:rPr>
          <w:noProof/>
        </w:rPr>
        <w:fldChar w:fldCharType="separate"/>
      </w:r>
      <w:r>
        <w:rPr>
          <w:noProof/>
        </w:rPr>
        <w:t>69</w:t>
      </w:r>
      <w:r>
        <w:rPr>
          <w:noProof/>
        </w:rPr>
        <w:fldChar w:fldCharType="end"/>
      </w:r>
    </w:p>
    <w:p w14:paraId="3E30C84B" w14:textId="5D2C9C7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100C06">
        <w:rPr>
          <w:noProof/>
          <w:lang w:val="en-US"/>
        </w:rPr>
        <w:t>ervice Provisioning Information</w:t>
      </w:r>
      <w:r w:rsidRPr="00100C06">
        <w:rPr>
          <w:rFonts w:cs="Courier New"/>
          <w:noProof/>
        </w:rPr>
        <w:t xml:space="preserve"> Retrieval Request</w:t>
      </w:r>
      <w:r>
        <w:rPr>
          <w:noProof/>
        </w:rPr>
        <w:tab/>
      </w:r>
      <w:r>
        <w:rPr>
          <w:noProof/>
        </w:rPr>
        <w:fldChar w:fldCharType="begin" w:fldLock="1"/>
      </w:r>
      <w:r>
        <w:rPr>
          <w:noProof/>
        </w:rPr>
        <w:instrText xml:space="preserve"> PAGEREF _Toc200970527 \h </w:instrText>
      </w:r>
      <w:r>
        <w:rPr>
          <w:noProof/>
        </w:rPr>
      </w:r>
      <w:r>
        <w:rPr>
          <w:noProof/>
        </w:rPr>
        <w:fldChar w:fldCharType="separate"/>
      </w:r>
      <w:r>
        <w:rPr>
          <w:noProof/>
        </w:rPr>
        <w:t>69</w:t>
      </w:r>
      <w:r>
        <w:rPr>
          <w:noProof/>
        </w:rPr>
        <w:fldChar w:fldCharType="end"/>
      </w:r>
    </w:p>
    <w:p w14:paraId="7080C886" w14:textId="6A3FAA0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_Toc200970528 \h </w:instrText>
      </w:r>
      <w:r>
        <w:rPr>
          <w:noProof/>
        </w:rPr>
      </w:r>
      <w:r>
        <w:rPr>
          <w:noProof/>
        </w:rPr>
        <w:fldChar w:fldCharType="separate"/>
      </w:r>
      <w:r>
        <w:rPr>
          <w:noProof/>
        </w:rPr>
        <w:t>69</w:t>
      </w:r>
      <w:r>
        <w:rPr>
          <w:noProof/>
        </w:rPr>
        <w:fldChar w:fldCharType="end"/>
      </w:r>
    </w:p>
    <w:p w14:paraId="1799B05F" w14:textId="04CE50A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_Toc200970529 \h </w:instrText>
      </w:r>
      <w:r>
        <w:rPr>
          <w:noProof/>
        </w:rPr>
      </w:r>
      <w:r>
        <w:rPr>
          <w:noProof/>
        </w:rPr>
        <w:fldChar w:fldCharType="separate"/>
      </w:r>
      <w:r>
        <w:rPr>
          <w:noProof/>
        </w:rPr>
        <w:t>69</w:t>
      </w:r>
      <w:r>
        <w:rPr>
          <w:noProof/>
        </w:rPr>
        <w:fldChar w:fldCharType="end"/>
      </w:r>
    </w:p>
    <w:p w14:paraId="7E0FF15E" w14:textId="64399F8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_Toc200970530 \h </w:instrText>
      </w:r>
      <w:r>
        <w:rPr>
          <w:noProof/>
        </w:rPr>
      </w:r>
      <w:r>
        <w:rPr>
          <w:noProof/>
        </w:rPr>
        <w:fldChar w:fldCharType="separate"/>
      </w:r>
      <w:r>
        <w:rPr>
          <w:noProof/>
        </w:rPr>
        <w:t>69</w:t>
      </w:r>
      <w:r>
        <w:rPr>
          <w:noProof/>
        </w:rPr>
        <w:fldChar w:fldCharType="end"/>
      </w:r>
    </w:p>
    <w:p w14:paraId="44ABA094" w14:textId="7A525EE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_Toc200970531 \h </w:instrText>
      </w:r>
      <w:r>
        <w:rPr>
          <w:noProof/>
        </w:rPr>
      </w:r>
      <w:r>
        <w:rPr>
          <w:noProof/>
        </w:rPr>
        <w:fldChar w:fldCharType="separate"/>
      </w:r>
      <w:r>
        <w:rPr>
          <w:noProof/>
        </w:rPr>
        <w:t>69</w:t>
      </w:r>
      <w:r>
        <w:rPr>
          <w:noProof/>
        </w:rPr>
        <w:fldChar w:fldCharType="end"/>
      </w:r>
    </w:p>
    <w:p w14:paraId="073C2A4E" w14:textId="744F747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_Toc200970532 \h </w:instrText>
      </w:r>
      <w:r>
        <w:rPr>
          <w:noProof/>
        </w:rPr>
      </w:r>
      <w:r>
        <w:rPr>
          <w:noProof/>
        </w:rPr>
        <w:fldChar w:fldCharType="separate"/>
      </w:r>
      <w:r>
        <w:rPr>
          <w:noProof/>
        </w:rPr>
        <w:t>69</w:t>
      </w:r>
      <w:r>
        <w:rPr>
          <w:noProof/>
        </w:rPr>
        <w:fldChar w:fldCharType="end"/>
      </w:r>
    </w:p>
    <w:p w14:paraId="2A2FB254" w14:textId="5322D59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_Toc200970533 \h </w:instrText>
      </w:r>
      <w:r>
        <w:rPr>
          <w:noProof/>
        </w:rPr>
      </w:r>
      <w:r>
        <w:rPr>
          <w:noProof/>
        </w:rPr>
        <w:fldChar w:fldCharType="separate"/>
      </w:r>
      <w:r>
        <w:rPr>
          <w:noProof/>
        </w:rPr>
        <w:t>70</w:t>
      </w:r>
      <w:r>
        <w:rPr>
          <w:noProof/>
        </w:rPr>
        <w:fldChar w:fldCharType="end"/>
      </w:r>
    </w:p>
    <w:p w14:paraId="02D8F8A4" w14:textId="47ED64C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_Toc200970534 \h </w:instrText>
      </w:r>
      <w:r>
        <w:rPr>
          <w:noProof/>
        </w:rPr>
      </w:r>
      <w:r>
        <w:rPr>
          <w:noProof/>
        </w:rPr>
        <w:fldChar w:fldCharType="separate"/>
      </w:r>
      <w:r>
        <w:rPr>
          <w:noProof/>
        </w:rPr>
        <w:t>70</w:t>
      </w:r>
      <w:r>
        <w:rPr>
          <w:noProof/>
        </w:rPr>
        <w:fldChar w:fldCharType="end"/>
      </w:r>
    </w:p>
    <w:p w14:paraId="58C760ED" w14:textId="47FC283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_Toc200970535 \h </w:instrText>
      </w:r>
      <w:r>
        <w:rPr>
          <w:noProof/>
        </w:rPr>
      </w:r>
      <w:r>
        <w:rPr>
          <w:noProof/>
        </w:rPr>
        <w:fldChar w:fldCharType="separate"/>
      </w:r>
      <w:r>
        <w:rPr>
          <w:noProof/>
        </w:rPr>
        <w:t>70</w:t>
      </w:r>
      <w:r>
        <w:rPr>
          <w:noProof/>
        </w:rPr>
        <w:fldChar w:fldCharType="end"/>
      </w:r>
    </w:p>
    <w:p w14:paraId="73DE4A86" w14:textId="7789BDA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100C06">
        <w:rPr>
          <w:noProof/>
          <w:lang w:val="en-US"/>
        </w:rPr>
        <w:t>Deletion</w:t>
      </w:r>
      <w:r>
        <w:rPr>
          <w:noProof/>
        </w:rPr>
        <w:tab/>
      </w:r>
      <w:r>
        <w:rPr>
          <w:noProof/>
        </w:rPr>
        <w:fldChar w:fldCharType="begin" w:fldLock="1"/>
      </w:r>
      <w:r>
        <w:rPr>
          <w:noProof/>
        </w:rPr>
        <w:instrText xml:space="preserve"> PAGEREF _Toc200970536 \h </w:instrText>
      </w:r>
      <w:r>
        <w:rPr>
          <w:noProof/>
        </w:rPr>
      </w:r>
      <w:r>
        <w:rPr>
          <w:noProof/>
        </w:rPr>
        <w:fldChar w:fldCharType="separate"/>
      </w:r>
      <w:r>
        <w:rPr>
          <w:noProof/>
        </w:rPr>
        <w:t>70</w:t>
      </w:r>
      <w:r>
        <w:rPr>
          <w:noProof/>
        </w:rPr>
        <w:fldChar w:fldCharType="end"/>
      </w:r>
    </w:p>
    <w:p w14:paraId="31DDF323" w14:textId="4EBCCF6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_Toc200970537 \h </w:instrText>
      </w:r>
      <w:r>
        <w:rPr>
          <w:noProof/>
        </w:rPr>
      </w:r>
      <w:r>
        <w:rPr>
          <w:noProof/>
        </w:rPr>
        <w:fldChar w:fldCharType="separate"/>
      </w:r>
      <w:r>
        <w:rPr>
          <w:noProof/>
        </w:rPr>
        <w:t>70</w:t>
      </w:r>
      <w:r>
        <w:rPr>
          <w:noProof/>
        </w:rPr>
        <w:fldChar w:fldCharType="end"/>
      </w:r>
    </w:p>
    <w:p w14:paraId="2AC55451" w14:textId="0198906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_Toc200970538 \h </w:instrText>
      </w:r>
      <w:r>
        <w:rPr>
          <w:noProof/>
        </w:rPr>
      </w:r>
      <w:r>
        <w:rPr>
          <w:noProof/>
        </w:rPr>
        <w:fldChar w:fldCharType="separate"/>
      </w:r>
      <w:r>
        <w:rPr>
          <w:noProof/>
        </w:rPr>
        <w:t>70</w:t>
      </w:r>
      <w:r>
        <w:rPr>
          <w:noProof/>
        </w:rPr>
        <w:fldChar w:fldCharType="end"/>
      </w:r>
    </w:p>
    <w:p w14:paraId="6F406FA7" w14:textId="21F9634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100C06">
        <w:rPr>
          <w:noProof/>
          <w:lang w:val="en-US"/>
        </w:rPr>
        <w:t>Notification</w:t>
      </w:r>
      <w:r>
        <w:rPr>
          <w:noProof/>
        </w:rPr>
        <w:tab/>
      </w:r>
      <w:r>
        <w:rPr>
          <w:noProof/>
        </w:rPr>
        <w:fldChar w:fldCharType="begin" w:fldLock="1"/>
      </w:r>
      <w:r>
        <w:rPr>
          <w:noProof/>
        </w:rPr>
        <w:instrText xml:space="preserve"> PAGEREF _Toc200970539 \h </w:instrText>
      </w:r>
      <w:r>
        <w:rPr>
          <w:noProof/>
        </w:rPr>
      </w:r>
      <w:r>
        <w:rPr>
          <w:noProof/>
        </w:rPr>
        <w:fldChar w:fldCharType="separate"/>
      </w:r>
      <w:r>
        <w:rPr>
          <w:noProof/>
        </w:rPr>
        <w:t>71</w:t>
      </w:r>
      <w:r>
        <w:rPr>
          <w:noProof/>
        </w:rPr>
        <w:fldChar w:fldCharType="end"/>
      </w:r>
    </w:p>
    <w:p w14:paraId="16085DC5" w14:textId="26B8577F"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_Toc200970540 \h </w:instrText>
      </w:r>
      <w:r>
        <w:rPr>
          <w:noProof/>
        </w:rPr>
      </w:r>
      <w:r>
        <w:rPr>
          <w:noProof/>
        </w:rPr>
        <w:fldChar w:fldCharType="separate"/>
      </w:r>
      <w:r>
        <w:rPr>
          <w:noProof/>
        </w:rPr>
        <w:t>71</w:t>
      </w:r>
      <w:r>
        <w:rPr>
          <w:noProof/>
        </w:rPr>
        <w:fldChar w:fldCharType="end"/>
      </w:r>
    </w:p>
    <w:p w14:paraId="5A020B08" w14:textId="141CAB6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_Toc200970541 \h </w:instrText>
      </w:r>
      <w:r>
        <w:rPr>
          <w:noProof/>
        </w:rPr>
      </w:r>
      <w:r>
        <w:rPr>
          <w:noProof/>
        </w:rPr>
        <w:fldChar w:fldCharType="separate"/>
      </w:r>
      <w:r>
        <w:rPr>
          <w:noProof/>
        </w:rPr>
        <w:t>71</w:t>
      </w:r>
      <w:r>
        <w:rPr>
          <w:noProof/>
        </w:rPr>
        <w:fldChar w:fldCharType="end"/>
      </w:r>
    </w:p>
    <w:p w14:paraId="1B6E2227" w14:textId="18AB5AC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_Toc200970542 \h </w:instrText>
      </w:r>
      <w:r>
        <w:rPr>
          <w:noProof/>
        </w:rPr>
      </w:r>
      <w:r>
        <w:rPr>
          <w:noProof/>
        </w:rPr>
        <w:fldChar w:fldCharType="separate"/>
      </w:r>
      <w:r>
        <w:rPr>
          <w:noProof/>
        </w:rPr>
        <w:t>71</w:t>
      </w:r>
      <w:r>
        <w:rPr>
          <w:noProof/>
        </w:rPr>
        <w:fldChar w:fldCharType="end"/>
      </w:r>
    </w:p>
    <w:p w14:paraId="6B20E963" w14:textId="25A8232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_Toc200970543 \h </w:instrText>
      </w:r>
      <w:r>
        <w:rPr>
          <w:noProof/>
        </w:rPr>
      </w:r>
      <w:r>
        <w:rPr>
          <w:noProof/>
        </w:rPr>
        <w:fldChar w:fldCharType="separate"/>
      </w:r>
      <w:r>
        <w:rPr>
          <w:noProof/>
        </w:rPr>
        <w:t>71</w:t>
      </w:r>
      <w:r>
        <w:rPr>
          <w:noProof/>
        </w:rPr>
        <w:fldChar w:fldCharType="end"/>
      </w:r>
    </w:p>
    <w:p w14:paraId="68A67625" w14:textId="0DBCBFA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_Toc200970544 \h </w:instrText>
      </w:r>
      <w:r>
        <w:rPr>
          <w:noProof/>
        </w:rPr>
      </w:r>
      <w:r>
        <w:rPr>
          <w:noProof/>
        </w:rPr>
        <w:fldChar w:fldCharType="separate"/>
      </w:r>
      <w:r>
        <w:rPr>
          <w:noProof/>
        </w:rPr>
        <w:t>71</w:t>
      </w:r>
      <w:r>
        <w:rPr>
          <w:noProof/>
        </w:rPr>
        <w:fldChar w:fldCharType="end"/>
      </w:r>
    </w:p>
    <w:p w14:paraId="550F5AF5" w14:textId="2358418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_Toc200970545 \h </w:instrText>
      </w:r>
      <w:r>
        <w:rPr>
          <w:noProof/>
        </w:rPr>
      </w:r>
      <w:r>
        <w:rPr>
          <w:noProof/>
        </w:rPr>
        <w:fldChar w:fldCharType="separate"/>
      </w:r>
      <w:r>
        <w:rPr>
          <w:noProof/>
        </w:rPr>
        <w:t>71</w:t>
      </w:r>
      <w:r>
        <w:rPr>
          <w:noProof/>
        </w:rPr>
        <w:fldChar w:fldCharType="end"/>
      </w:r>
    </w:p>
    <w:p w14:paraId="492149F6" w14:textId="16FA2BD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_Toc200970546 \h </w:instrText>
      </w:r>
      <w:r>
        <w:rPr>
          <w:noProof/>
        </w:rPr>
      </w:r>
      <w:r>
        <w:rPr>
          <w:noProof/>
        </w:rPr>
        <w:fldChar w:fldCharType="separate"/>
      </w:r>
      <w:r>
        <w:rPr>
          <w:noProof/>
        </w:rPr>
        <w:t>71</w:t>
      </w:r>
      <w:r>
        <w:rPr>
          <w:noProof/>
        </w:rPr>
        <w:fldChar w:fldCharType="end"/>
      </w:r>
    </w:p>
    <w:p w14:paraId="1D1F3DDB" w14:textId="63F843F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_Toc200970547 \h </w:instrText>
      </w:r>
      <w:r>
        <w:rPr>
          <w:noProof/>
        </w:rPr>
      </w:r>
      <w:r>
        <w:rPr>
          <w:noProof/>
        </w:rPr>
        <w:fldChar w:fldCharType="separate"/>
      </w:r>
      <w:r>
        <w:rPr>
          <w:noProof/>
        </w:rPr>
        <w:t>72</w:t>
      </w:r>
      <w:r>
        <w:rPr>
          <w:noProof/>
        </w:rPr>
        <w:fldChar w:fldCharType="end"/>
      </w:r>
    </w:p>
    <w:p w14:paraId="5294CC14" w14:textId="405A749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_Toc200970548 \h </w:instrText>
      </w:r>
      <w:r>
        <w:rPr>
          <w:noProof/>
        </w:rPr>
      </w:r>
      <w:r>
        <w:rPr>
          <w:noProof/>
        </w:rPr>
        <w:fldChar w:fldCharType="separate"/>
      </w:r>
      <w:r>
        <w:rPr>
          <w:noProof/>
        </w:rPr>
        <w:t>72</w:t>
      </w:r>
      <w:r>
        <w:rPr>
          <w:noProof/>
        </w:rPr>
        <w:fldChar w:fldCharType="end"/>
      </w:r>
    </w:p>
    <w:p w14:paraId="31660D15" w14:textId="72B99EC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_Toc200970549 \h </w:instrText>
      </w:r>
      <w:r>
        <w:rPr>
          <w:noProof/>
        </w:rPr>
      </w:r>
      <w:r>
        <w:rPr>
          <w:noProof/>
        </w:rPr>
        <w:fldChar w:fldCharType="separate"/>
      </w:r>
      <w:r>
        <w:rPr>
          <w:noProof/>
        </w:rPr>
        <w:t>72</w:t>
      </w:r>
      <w:r>
        <w:rPr>
          <w:noProof/>
        </w:rPr>
        <w:fldChar w:fldCharType="end"/>
      </w:r>
    </w:p>
    <w:p w14:paraId="3310B519" w14:textId="529AA585"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6.7</w:t>
      </w:r>
      <w:r>
        <w:rPr>
          <w:rFonts w:asciiTheme="minorHAnsi" w:eastAsiaTheme="minorEastAsia" w:hAnsiTheme="minorHAnsi" w:cstheme="minorBidi"/>
          <w:noProof/>
          <w:kern w:val="2"/>
          <w:sz w:val="24"/>
          <w:szCs w:val="24"/>
          <w:lang w:eastAsia="ko-KR"/>
          <w14:ligatures w14:val="standardContextual"/>
        </w:rPr>
        <w:tab/>
      </w:r>
      <w:r>
        <w:rPr>
          <w:noProof/>
        </w:rPr>
        <w:t>Eecs_ACREvents</w:t>
      </w:r>
      <w:r>
        <w:rPr>
          <w:noProof/>
        </w:rPr>
        <w:tab/>
      </w:r>
      <w:r>
        <w:rPr>
          <w:noProof/>
        </w:rPr>
        <w:fldChar w:fldCharType="begin" w:fldLock="1"/>
      </w:r>
      <w:r>
        <w:rPr>
          <w:noProof/>
        </w:rPr>
        <w:instrText xml:space="preserve"> PAGEREF _Toc200970550 \h </w:instrText>
      </w:r>
      <w:r>
        <w:rPr>
          <w:noProof/>
        </w:rPr>
      </w:r>
      <w:r>
        <w:rPr>
          <w:noProof/>
        </w:rPr>
        <w:fldChar w:fldCharType="separate"/>
      </w:r>
      <w:r>
        <w:rPr>
          <w:noProof/>
        </w:rPr>
        <w:t>72</w:t>
      </w:r>
      <w:r>
        <w:rPr>
          <w:noProof/>
        </w:rPr>
        <w:fldChar w:fldCharType="end"/>
      </w:r>
    </w:p>
    <w:p w14:paraId="23004B16" w14:textId="43DA69A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_Toc200970551 \h </w:instrText>
      </w:r>
      <w:r>
        <w:rPr>
          <w:noProof/>
        </w:rPr>
      </w:r>
      <w:r>
        <w:rPr>
          <w:noProof/>
        </w:rPr>
        <w:fldChar w:fldCharType="separate"/>
      </w:r>
      <w:r>
        <w:rPr>
          <w:noProof/>
        </w:rPr>
        <w:t>72</w:t>
      </w:r>
      <w:r>
        <w:rPr>
          <w:noProof/>
        </w:rPr>
        <w:fldChar w:fldCharType="end"/>
      </w:r>
    </w:p>
    <w:p w14:paraId="5D4D5E03" w14:textId="3367F4F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_Toc200970552 \h </w:instrText>
      </w:r>
      <w:r>
        <w:rPr>
          <w:noProof/>
        </w:rPr>
      </w:r>
      <w:r>
        <w:rPr>
          <w:noProof/>
        </w:rPr>
        <w:fldChar w:fldCharType="separate"/>
      </w:r>
      <w:r>
        <w:rPr>
          <w:noProof/>
        </w:rPr>
        <w:t>72</w:t>
      </w:r>
      <w:r>
        <w:rPr>
          <w:noProof/>
        </w:rPr>
        <w:fldChar w:fldCharType="end"/>
      </w:r>
    </w:p>
    <w:p w14:paraId="7C1C7CD1" w14:textId="14E493D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_Toc200970553 \h </w:instrText>
      </w:r>
      <w:r>
        <w:rPr>
          <w:noProof/>
        </w:rPr>
      </w:r>
      <w:r>
        <w:rPr>
          <w:noProof/>
        </w:rPr>
        <w:fldChar w:fldCharType="separate"/>
      </w:r>
      <w:r>
        <w:rPr>
          <w:noProof/>
        </w:rPr>
        <w:t>72</w:t>
      </w:r>
      <w:r>
        <w:rPr>
          <w:noProof/>
        </w:rPr>
        <w:fldChar w:fldCharType="end"/>
      </w:r>
    </w:p>
    <w:p w14:paraId="6BED550F" w14:textId="5496CE5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6.7.2.2</w:t>
      </w:r>
      <w:r>
        <w:rPr>
          <w:rFonts w:asciiTheme="minorHAnsi" w:eastAsiaTheme="minorEastAsia" w:hAnsiTheme="minorHAnsi" w:cstheme="minorBidi"/>
          <w:noProof/>
          <w:kern w:val="2"/>
          <w:sz w:val="24"/>
          <w:szCs w:val="24"/>
          <w:lang w:eastAsia="ko-KR"/>
          <w14:ligatures w14:val="standardContextual"/>
        </w:rPr>
        <w:tab/>
      </w:r>
      <w:r>
        <w:rPr>
          <w:noProof/>
        </w:rPr>
        <w:t>Eecs_ACREvents_Subscribe</w:t>
      </w:r>
      <w:r>
        <w:rPr>
          <w:noProof/>
        </w:rPr>
        <w:tab/>
      </w:r>
      <w:r>
        <w:rPr>
          <w:noProof/>
        </w:rPr>
        <w:fldChar w:fldCharType="begin" w:fldLock="1"/>
      </w:r>
      <w:r>
        <w:rPr>
          <w:noProof/>
        </w:rPr>
        <w:instrText xml:space="preserve"> PAGEREF _Toc200970554 \h </w:instrText>
      </w:r>
      <w:r>
        <w:rPr>
          <w:noProof/>
        </w:rPr>
      </w:r>
      <w:r>
        <w:rPr>
          <w:noProof/>
        </w:rPr>
        <w:fldChar w:fldCharType="separate"/>
      </w:r>
      <w:r>
        <w:rPr>
          <w:noProof/>
        </w:rPr>
        <w:t>73</w:t>
      </w:r>
      <w:r>
        <w:rPr>
          <w:noProof/>
        </w:rPr>
        <w:fldChar w:fldCharType="end"/>
      </w:r>
    </w:p>
    <w:p w14:paraId="0AE51976" w14:textId="05A2B44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_Toc200970555 \h </w:instrText>
      </w:r>
      <w:r>
        <w:rPr>
          <w:noProof/>
        </w:rPr>
      </w:r>
      <w:r>
        <w:rPr>
          <w:noProof/>
        </w:rPr>
        <w:fldChar w:fldCharType="separate"/>
      </w:r>
      <w:r>
        <w:rPr>
          <w:noProof/>
        </w:rPr>
        <w:t>73</w:t>
      </w:r>
      <w:r>
        <w:rPr>
          <w:noProof/>
        </w:rPr>
        <w:fldChar w:fldCharType="end"/>
      </w:r>
    </w:p>
    <w:p w14:paraId="120E84D5" w14:textId="16F798C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6.7.2.2.2</w:t>
      </w:r>
      <w:r>
        <w:rPr>
          <w:rFonts w:asciiTheme="minorHAnsi" w:eastAsiaTheme="minorEastAsia" w:hAnsiTheme="minorHAnsi" w:cstheme="minorBidi"/>
          <w:noProof/>
          <w:kern w:val="2"/>
          <w:sz w:val="24"/>
          <w:szCs w:val="24"/>
          <w:lang w:eastAsia="ko-KR"/>
          <w14:ligatures w14:val="standardContextual"/>
        </w:rPr>
        <w:tab/>
      </w:r>
      <w:r>
        <w:rPr>
          <w:noProof/>
        </w:rPr>
        <w:t>ACR Events Subscription Creation</w:t>
      </w:r>
      <w:r>
        <w:rPr>
          <w:noProof/>
        </w:rPr>
        <w:tab/>
      </w:r>
      <w:r>
        <w:rPr>
          <w:noProof/>
        </w:rPr>
        <w:fldChar w:fldCharType="begin" w:fldLock="1"/>
      </w:r>
      <w:r>
        <w:rPr>
          <w:noProof/>
        </w:rPr>
        <w:instrText xml:space="preserve"> PAGEREF _Toc200970556 \h </w:instrText>
      </w:r>
      <w:r>
        <w:rPr>
          <w:noProof/>
        </w:rPr>
      </w:r>
      <w:r>
        <w:rPr>
          <w:noProof/>
        </w:rPr>
        <w:fldChar w:fldCharType="separate"/>
      </w:r>
      <w:r>
        <w:rPr>
          <w:noProof/>
        </w:rPr>
        <w:t>73</w:t>
      </w:r>
      <w:r>
        <w:rPr>
          <w:noProof/>
        </w:rPr>
        <w:fldChar w:fldCharType="end"/>
      </w:r>
    </w:p>
    <w:p w14:paraId="520AA55C" w14:textId="09C19A1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6.7.2.3</w:t>
      </w:r>
      <w:r>
        <w:rPr>
          <w:rFonts w:asciiTheme="minorHAnsi" w:eastAsiaTheme="minorEastAsia" w:hAnsiTheme="minorHAnsi" w:cstheme="minorBidi"/>
          <w:noProof/>
          <w:kern w:val="2"/>
          <w:sz w:val="24"/>
          <w:szCs w:val="24"/>
          <w:lang w:eastAsia="ko-KR"/>
          <w14:ligatures w14:val="standardContextual"/>
        </w:rPr>
        <w:tab/>
      </w:r>
      <w:r>
        <w:rPr>
          <w:noProof/>
        </w:rPr>
        <w:t>Eecs_ACREvents_Update</w:t>
      </w:r>
      <w:r>
        <w:rPr>
          <w:noProof/>
        </w:rPr>
        <w:tab/>
      </w:r>
      <w:r>
        <w:rPr>
          <w:noProof/>
        </w:rPr>
        <w:fldChar w:fldCharType="begin" w:fldLock="1"/>
      </w:r>
      <w:r>
        <w:rPr>
          <w:noProof/>
        </w:rPr>
        <w:instrText xml:space="preserve"> PAGEREF _Toc200970557 \h </w:instrText>
      </w:r>
      <w:r>
        <w:rPr>
          <w:noProof/>
        </w:rPr>
      </w:r>
      <w:r>
        <w:rPr>
          <w:noProof/>
        </w:rPr>
        <w:fldChar w:fldCharType="separate"/>
      </w:r>
      <w:r>
        <w:rPr>
          <w:noProof/>
        </w:rPr>
        <w:t>73</w:t>
      </w:r>
      <w:r>
        <w:rPr>
          <w:noProof/>
        </w:rPr>
        <w:fldChar w:fldCharType="end"/>
      </w:r>
    </w:p>
    <w:p w14:paraId="7D76AD49" w14:textId="5F87AE7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6.7.2.3.1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_Toc200970558 \h </w:instrText>
      </w:r>
      <w:r>
        <w:rPr>
          <w:noProof/>
        </w:rPr>
      </w:r>
      <w:r>
        <w:rPr>
          <w:noProof/>
        </w:rPr>
        <w:fldChar w:fldCharType="separate"/>
      </w:r>
      <w:r>
        <w:rPr>
          <w:noProof/>
        </w:rPr>
        <w:t>73</w:t>
      </w:r>
      <w:r>
        <w:rPr>
          <w:noProof/>
        </w:rPr>
        <w:fldChar w:fldCharType="end"/>
      </w:r>
    </w:p>
    <w:p w14:paraId="4CE2B4D1" w14:textId="4F21F83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6.7.2.3.2</w:t>
      </w:r>
      <w:r>
        <w:rPr>
          <w:rFonts w:asciiTheme="minorHAnsi" w:eastAsiaTheme="minorEastAsia" w:hAnsiTheme="minorHAnsi" w:cstheme="minorBidi"/>
          <w:noProof/>
          <w:kern w:val="2"/>
          <w:sz w:val="24"/>
          <w:szCs w:val="24"/>
          <w:lang w:eastAsia="ko-KR"/>
          <w14:ligatures w14:val="standardContextual"/>
        </w:rPr>
        <w:tab/>
      </w:r>
      <w:r>
        <w:rPr>
          <w:noProof/>
        </w:rPr>
        <w:t>ACR Events Subscription Update</w:t>
      </w:r>
      <w:r>
        <w:rPr>
          <w:noProof/>
        </w:rPr>
        <w:tab/>
      </w:r>
      <w:r>
        <w:rPr>
          <w:noProof/>
        </w:rPr>
        <w:fldChar w:fldCharType="begin" w:fldLock="1"/>
      </w:r>
      <w:r>
        <w:rPr>
          <w:noProof/>
        </w:rPr>
        <w:instrText xml:space="preserve"> PAGEREF _Toc200970559 \h </w:instrText>
      </w:r>
      <w:r>
        <w:rPr>
          <w:noProof/>
        </w:rPr>
      </w:r>
      <w:r>
        <w:rPr>
          <w:noProof/>
        </w:rPr>
        <w:fldChar w:fldCharType="separate"/>
      </w:r>
      <w:r>
        <w:rPr>
          <w:noProof/>
        </w:rPr>
        <w:t>73</w:t>
      </w:r>
      <w:r>
        <w:rPr>
          <w:noProof/>
        </w:rPr>
        <w:fldChar w:fldCharType="end"/>
      </w:r>
    </w:p>
    <w:p w14:paraId="303F93F6" w14:textId="0EA6060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6.7.2.4</w:t>
      </w:r>
      <w:r>
        <w:rPr>
          <w:rFonts w:asciiTheme="minorHAnsi" w:eastAsiaTheme="minorEastAsia" w:hAnsiTheme="minorHAnsi" w:cstheme="minorBidi"/>
          <w:noProof/>
          <w:kern w:val="2"/>
          <w:sz w:val="24"/>
          <w:szCs w:val="24"/>
          <w:lang w:eastAsia="ko-KR"/>
          <w14:ligatures w14:val="standardContextual"/>
        </w:rPr>
        <w:tab/>
      </w:r>
      <w:r>
        <w:rPr>
          <w:noProof/>
        </w:rPr>
        <w:t>Eecs_ACREvents_Unsubscribe</w:t>
      </w:r>
      <w:r>
        <w:rPr>
          <w:noProof/>
        </w:rPr>
        <w:tab/>
      </w:r>
      <w:r>
        <w:rPr>
          <w:noProof/>
        </w:rPr>
        <w:fldChar w:fldCharType="begin" w:fldLock="1"/>
      </w:r>
      <w:r>
        <w:rPr>
          <w:noProof/>
        </w:rPr>
        <w:instrText xml:space="preserve"> PAGEREF _Toc200970560 \h </w:instrText>
      </w:r>
      <w:r>
        <w:rPr>
          <w:noProof/>
        </w:rPr>
      </w:r>
      <w:r>
        <w:rPr>
          <w:noProof/>
        </w:rPr>
        <w:fldChar w:fldCharType="separate"/>
      </w:r>
      <w:r>
        <w:rPr>
          <w:noProof/>
        </w:rPr>
        <w:t>74</w:t>
      </w:r>
      <w:r>
        <w:rPr>
          <w:noProof/>
        </w:rPr>
        <w:fldChar w:fldCharType="end"/>
      </w:r>
    </w:p>
    <w:p w14:paraId="121C1CA3" w14:textId="7ECCBC3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6.7.2.4.1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_Toc200970561 \h </w:instrText>
      </w:r>
      <w:r>
        <w:rPr>
          <w:noProof/>
        </w:rPr>
      </w:r>
      <w:r>
        <w:rPr>
          <w:noProof/>
        </w:rPr>
        <w:fldChar w:fldCharType="separate"/>
      </w:r>
      <w:r>
        <w:rPr>
          <w:noProof/>
        </w:rPr>
        <w:t>74</w:t>
      </w:r>
      <w:r>
        <w:rPr>
          <w:noProof/>
        </w:rPr>
        <w:fldChar w:fldCharType="end"/>
      </w:r>
    </w:p>
    <w:p w14:paraId="5B834BA4" w14:textId="208221B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6.7.2.4.2</w:t>
      </w:r>
      <w:r>
        <w:rPr>
          <w:rFonts w:asciiTheme="minorHAnsi" w:eastAsiaTheme="minorEastAsia" w:hAnsiTheme="minorHAnsi" w:cstheme="minorBidi"/>
          <w:noProof/>
          <w:kern w:val="2"/>
          <w:sz w:val="24"/>
          <w:szCs w:val="24"/>
          <w:lang w:eastAsia="ko-KR"/>
          <w14:ligatures w14:val="standardContextual"/>
        </w:rPr>
        <w:tab/>
      </w:r>
      <w:r>
        <w:rPr>
          <w:noProof/>
        </w:rPr>
        <w:t xml:space="preserve">ACR Events Subscription </w:t>
      </w:r>
      <w:r w:rsidRPr="00100C06">
        <w:rPr>
          <w:noProof/>
          <w:lang w:val="en-US"/>
        </w:rPr>
        <w:t>Deletion</w:t>
      </w:r>
      <w:r>
        <w:rPr>
          <w:noProof/>
        </w:rPr>
        <w:tab/>
      </w:r>
      <w:r>
        <w:rPr>
          <w:noProof/>
        </w:rPr>
        <w:fldChar w:fldCharType="begin" w:fldLock="1"/>
      </w:r>
      <w:r>
        <w:rPr>
          <w:noProof/>
        </w:rPr>
        <w:instrText xml:space="preserve"> PAGEREF _Toc200970562 \h </w:instrText>
      </w:r>
      <w:r>
        <w:rPr>
          <w:noProof/>
        </w:rPr>
      </w:r>
      <w:r>
        <w:rPr>
          <w:noProof/>
        </w:rPr>
        <w:fldChar w:fldCharType="separate"/>
      </w:r>
      <w:r>
        <w:rPr>
          <w:noProof/>
        </w:rPr>
        <w:t>74</w:t>
      </w:r>
      <w:r>
        <w:rPr>
          <w:noProof/>
        </w:rPr>
        <w:fldChar w:fldCharType="end"/>
      </w:r>
    </w:p>
    <w:p w14:paraId="56F9B5C8" w14:textId="2CFFB0F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6.7.2.5</w:t>
      </w:r>
      <w:r>
        <w:rPr>
          <w:rFonts w:asciiTheme="minorHAnsi" w:eastAsiaTheme="minorEastAsia" w:hAnsiTheme="minorHAnsi" w:cstheme="minorBidi"/>
          <w:noProof/>
          <w:kern w:val="2"/>
          <w:sz w:val="24"/>
          <w:szCs w:val="24"/>
          <w:lang w:eastAsia="ko-KR"/>
          <w14:ligatures w14:val="standardContextual"/>
        </w:rPr>
        <w:tab/>
      </w:r>
      <w:r>
        <w:rPr>
          <w:noProof/>
        </w:rPr>
        <w:t>Eecs_ACREvents_Notify</w:t>
      </w:r>
      <w:r>
        <w:rPr>
          <w:noProof/>
        </w:rPr>
        <w:tab/>
      </w:r>
      <w:r>
        <w:rPr>
          <w:noProof/>
        </w:rPr>
        <w:fldChar w:fldCharType="begin" w:fldLock="1"/>
      </w:r>
      <w:r>
        <w:rPr>
          <w:noProof/>
        </w:rPr>
        <w:instrText xml:space="preserve"> PAGEREF _Toc200970563 \h </w:instrText>
      </w:r>
      <w:r>
        <w:rPr>
          <w:noProof/>
        </w:rPr>
      </w:r>
      <w:r>
        <w:rPr>
          <w:noProof/>
        </w:rPr>
        <w:fldChar w:fldCharType="separate"/>
      </w:r>
      <w:r>
        <w:rPr>
          <w:noProof/>
        </w:rPr>
        <w:t>74</w:t>
      </w:r>
      <w:r>
        <w:rPr>
          <w:noProof/>
        </w:rPr>
        <w:fldChar w:fldCharType="end"/>
      </w:r>
    </w:p>
    <w:p w14:paraId="44BFA661" w14:textId="70DB72E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6.7.2.5.1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_Toc200970564 \h </w:instrText>
      </w:r>
      <w:r>
        <w:rPr>
          <w:noProof/>
        </w:rPr>
      </w:r>
      <w:r>
        <w:rPr>
          <w:noProof/>
        </w:rPr>
        <w:fldChar w:fldCharType="separate"/>
      </w:r>
      <w:r>
        <w:rPr>
          <w:noProof/>
        </w:rPr>
        <w:t>74</w:t>
      </w:r>
      <w:r>
        <w:rPr>
          <w:noProof/>
        </w:rPr>
        <w:fldChar w:fldCharType="end"/>
      </w:r>
    </w:p>
    <w:p w14:paraId="075EA039" w14:textId="0A8188E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6.7.2.5.2</w:t>
      </w:r>
      <w:r>
        <w:rPr>
          <w:rFonts w:asciiTheme="minorHAnsi" w:eastAsiaTheme="minorEastAsia" w:hAnsiTheme="minorHAnsi" w:cstheme="minorBidi"/>
          <w:noProof/>
          <w:kern w:val="2"/>
          <w:sz w:val="24"/>
          <w:szCs w:val="24"/>
          <w:lang w:eastAsia="ko-KR"/>
          <w14:ligatures w14:val="standardContextual"/>
        </w:rPr>
        <w:tab/>
      </w:r>
      <w:r>
        <w:rPr>
          <w:noProof/>
        </w:rPr>
        <w:t xml:space="preserve">ACR Events </w:t>
      </w:r>
      <w:r w:rsidRPr="00100C06">
        <w:rPr>
          <w:noProof/>
          <w:lang w:val="en-US"/>
        </w:rPr>
        <w:t>Notification</w:t>
      </w:r>
      <w:r>
        <w:rPr>
          <w:noProof/>
        </w:rPr>
        <w:tab/>
      </w:r>
      <w:r>
        <w:rPr>
          <w:noProof/>
        </w:rPr>
        <w:fldChar w:fldCharType="begin" w:fldLock="1"/>
      </w:r>
      <w:r>
        <w:rPr>
          <w:noProof/>
        </w:rPr>
        <w:instrText xml:space="preserve"> PAGEREF _Toc200970565 \h </w:instrText>
      </w:r>
      <w:r>
        <w:rPr>
          <w:noProof/>
        </w:rPr>
      </w:r>
      <w:r>
        <w:rPr>
          <w:noProof/>
        </w:rPr>
        <w:fldChar w:fldCharType="separate"/>
      </w:r>
      <w:r>
        <w:rPr>
          <w:noProof/>
        </w:rPr>
        <w:t>75</w:t>
      </w:r>
      <w:r>
        <w:rPr>
          <w:noProof/>
        </w:rPr>
        <w:fldChar w:fldCharType="end"/>
      </w:r>
    </w:p>
    <w:p w14:paraId="54355B09" w14:textId="269CCDD2"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_Toc200970566 \h </w:instrText>
      </w:r>
      <w:r>
        <w:rPr>
          <w:noProof/>
        </w:rPr>
      </w:r>
      <w:r>
        <w:rPr>
          <w:noProof/>
        </w:rPr>
        <w:fldChar w:fldCharType="separate"/>
      </w:r>
      <w:r>
        <w:rPr>
          <w:noProof/>
        </w:rPr>
        <w:t>75</w:t>
      </w:r>
      <w:r>
        <w:rPr>
          <w:noProof/>
        </w:rPr>
        <w:fldChar w:fldCharType="end"/>
      </w:r>
    </w:p>
    <w:p w14:paraId="1DF2482E" w14:textId="1DDFFF3D"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_Toc200970567 \h </w:instrText>
      </w:r>
      <w:r>
        <w:rPr>
          <w:noProof/>
        </w:rPr>
      </w:r>
      <w:r>
        <w:rPr>
          <w:noProof/>
        </w:rPr>
        <w:fldChar w:fldCharType="separate"/>
      </w:r>
      <w:r>
        <w:rPr>
          <w:noProof/>
        </w:rPr>
        <w:t>75</w:t>
      </w:r>
      <w:r>
        <w:rPr>
          <w:noProof/>
        </w:rPr>
        <w:fldChar w:fldCharType="end"/>
      </w:r>
    </w:p>
    <w:p w14:paraId="72C7D35E" w14:textId="4270D313"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_Toc200970568 \h </w:instrText>
      </w:r>
      <w:r>
        <w:rPr>
          <w:noProof/>
        </w:rPr>
      </w:r>
      <w:r>
        <w:rPr>
          <w:noProof/>
        </w:rPr>
        <w:fldChar w:fldCharType="separate"/>
      </w:r>
      <w:r>
        <w:rPr>
          <w:noProof/>
        </w:rPr>
        <w:t>75</w:t>
      </w:r>
      <w:r>
        <w:rPr>
          <w:noProof/>
        </w:rPr>
        <w:fldChar w:fldCharType="end"/>
      </w:r>
    </w:p>
    <w:p w14:paraId="7704A200" w14:textId="5C8E662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_Toc200970569 \h </w:instrText>
      </w:r>
      <w:r>
        <w:rPr>
          <w:noProof/>
        </w:rPr>
      </w:r>
      <w:r>
        <w:rPr>
          <w:noProof/>
        </w:rPr>
        <w:fldChar w:fldCharType="separate"/>
      </w:r>
      <w:r>
        <w:rPr>
          <w:noProof/>
        </w:rPr>
        <w:t>75</w:t>
      </w:r>
      <w:r>
        <w:rPr>
          <w:noProof/>
        </w:rPr>
        <w:fldChar w:fldCharType="end"/>
      </w:r>
    </w:p>
    <w:p w14:paraId="07C7C6BA" w14:textId="4DF7649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_Toc200970570 \h </w:instrText>
      </w:r>
      <w:r>
        <w:rPr>
          <w:noProof/>
        </w:rPr>
      </w:r>
      <w:r>
        <w:rPr>
          <w:noProof/>
        </w:rPr>
        <w:fldChar w:fldCharType="separate"/>
      </w:r>
      <w:r>
        <w:rPr>
          <w:noProof/>
        </w:rPr>
        <w:t>76</w:t>
      </w:r>
      <w:r>
        <w:rPr>
          <w:noProof/>
        </w:rPr>
        <w:fldChar w:fldCharType="end"/>
      </w:r>
    </w:p>
    <w:p w14:paraId="161F7044" w14:textId="527B67B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_Toc200970571 \h </w:instrText>
      </w:r>
      <w:r>
        <w:rPr>
          <w:noProof/>
        </w:rPr>
      </w:r>
      <w:r>
        <w:rPr>
          <w:noProof/>
        </w:rPr>
        <w:fldChar w:fldCharType="separate"/>
      </w:r>
      <w:r>
        <w:rPr>
          <w:noProof/>
        </w:rPr>
        <w:t>76</w:t>
      </w:r>
      <w:r>
        <w:rPr>
          <w:noProof/>
        </w:rPr>
        <w:fldChar w:fldCharType="end"/>
      </w:r>
    </w:p>
    <w:p w14:paraId="4F229800" w14:textId="3149CE7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_Toc200970572 \h </w:instrText>
      </w:r>
      <w:r>
        <w:rPr>
          <w:noProof/>
        </w:rPr>
      </w:r>
      <w:r>
        <w:rPr>
          <w:noProof/>
        </w:rPr>
        <w:fldChar w:fldCharType="separate"/>
      </w:r>
      <w:r>
        <w:rPr>
          <w:noProof/>
        </w:rPr>
        <w:t>76</w:t>
      </w:r>
      <w:r>
        <w:rPr>
          <w:noProof/>
        </w:rPr>
        <w:fldChar w:fldCharType="end"/>
      </w:r>
    </w:p>
    <w:p w14:paraId="7D2E13C9" w14:textId="3DF923A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_Toc200970573 \h </w:instrText>
      </w:r>
      <w:r>
        <w:rPr>
          <w:noProof/>
        </w:rPr>
      </w:r>
      <w:r>
        <w:rPr>
          <w:noProof/>
        </w:rPr>
        <w:fldChar w:fldCharType="separate"/>
      </w:r>
      <w:r>
        <w:rPr>
          <w:noProof/>
        </w:rPr>
        <w:t>76</w:t>
      </w:r>
      <w:r>
        <w:rPr>
          <w:noProof/>
        </w:rPr>
        <w:fldChar w:fldCharType="end"/>
      </w:r>
    </w:p>
    <w:p w14:paraId="6BB9F36A" w14:textId="25D52E0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_Toc200970574 \h </w:instrText>
      </w:r>
      <w:r>
        <w:rPr>
          <w:noProof/>
        </w:rPr>
      </w:r>
      <w:r>
        <w:rPr>
          <w:noProof/>
        </w:rPr>
        <w:fldChar w:fldCharType="separate"/>
      </w:r>
      <w:r>
        <w:rPr>
          <w:noProof/>
        </w:rPr>
        <w:t>76</w:t>
      </w:r>
      <w:r>
        <w:rPr>
          <w:noProof/>
        </w:rPr>
        <w:fldChar w:fldCharType="end"/>
      </w:r>
    </w:p>
    <w:p w14:paraId="57BC0AD7" w14:textId="64C3858D"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_Toc200970575 \h </w:instrText>
      </w:r>
      <w:r>
        <w:rPr>
          <w:noProof/>
        </w:rPr>
      </w:r>
      <w:r>
        <w:rPr>
          <w:noProof/>
        </w:rPr>
        <w:fldChar w:fldCharType="separate"/>
      </w:r>
      <w:r>
        <w:rPr>
          <w:noProof/>
        </w:rPr>
        <w:t>76</w:t>
      </w:r>
      <w:r>
        <w:rPr>
          <w:noProof/>
        </w:rPr>
        <w:fldChar w:fldCharType="end"/>
      </w:r>
    </w:p>
    <w:p w14:paraId="63F8B225" w14:textId="44F877C2"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_Toc200970576 \h </w:instrText>
      </w:r>
      <w:r>
        <w:rPr>
          <w:noProof/>
        </w:rPr>
      </w:r>
      <w:r>
        <w:rPr>
          <w:noProof/>
        </w:rPr>
        <w:fldChar w:fldCharType="separate"/>
      </w:r>
      <w:r>
        <w:rPr>
          <w:noProof/>
        </w:rPr>
        <w:t>76</w:t>
      </w:r>
      <w:r>
        <w:rPr>
          <w:noProof/>
        </w:rPr>
        <w:fldChar w:fldCharType="end"/>
      </w:r>
    </w:p>
    <w:p w14:paraId="56D71FB0" w14:textId="1EF3945F"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_Toc200970577 \h </w:instrText>
      </w:r>
      <w:r>
        <w:rPr>
          <w:noProof/>
        </w:rPr>
      </w:r>
      <w:r>
        <w:rPr>
          <w:noProof/>
        </w:rPr>
        <w:fldChar w:fldCharType="separate"/>
      </w:r>
      <w:r>
        <w:rPr>
          <w:noProof/>
        </w:rPr>
        <w:t>77</w:t>
      </w:r>
      <w:r>
        <w:rPr>
          <w:noProof/>
        </w:rPr>
        <w:fldChar w:fldCharType="end"/>
      </w:r>
    </w:p>
    <w:p w14:paraId="15E79282" w14:textId="68408DEC"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General</w:t>
      </w:r>
      <w:r>
        <w:rPr>
          <w:noProof/>
        </w:rPr>
        <w:tab/>
      </w:r>
      <w:r>
        <w:rPr>
          <w:noProof/>
        </w:rPr>
        <w:fldChar w:fldCharType="begin" w:fldLock="1"/>
      </w:r>
      <w:r>
        <w:rPr>
          <w:noProof/>
        </w:rPr>
        <w:instrText xml:space="preserve"> PAGEREF _Toc200970578 \h </w:instrText>
      </w:r>
      <w:r>
        <w:rPr>
          <w:noProof/>
        </w:rPr>
      </w:r>
      <w:r>
        <w:rPr>
          <w:noProof/>
        </w:rPr>
        <w:fldChar w:fldCharType="separate"/>
      </w:r>
      <w:r>
        <w:rPr>
          <w:noProof/>
        </w:rPr>
        <w:t>77</w:t>
      </w:r>
      <w:r>
        <w:rPr>
          <w:noProof/>
        </w:rPr>
        <w:fldChar w:fldCharType="end"/>
      </w:r>
    </w:p>
    <w:p w14:paraId="6FEC4A75" w14:textId="4D871824"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Data Types</w:t>
      </w:r>
      <w:r>
        <w:rPr>
          <w:noProof/>
        </w:rPr>
        <w:tab/>
      </w:r>
      <w:r>
        <w:rPr>
          <w:noProof/>
        </w:rPr>
        <w:fldChar w:fldCharType="begin" w:fldLock="1"/>
      </w:r>
      <w:r>
        <w:rPr>
          <w:noProof/>
        </w:rPr>
        <w:instrText xml:space="preserve"> PAGEREF _Toc200970579 \h </w:instrText>
      </w:r>
      <w:r>
        <w:rPr>
          <w:noProof/>
        </w:rPr>
      </w:r>
      <w:r>
        <w:rPr>
          <w:noProof/>
        </w:rPr>
        <w:fldChar w:fldCharType="separate"/>
      </w:r>
      <w:r>
        <w:rPr>
          <w:noProof/>
        </w:rPr>
        <w:t>77</w:t>
      </w:r>
      <w:r>
        <w:rPr>
          <w:noProof/>
        </w:rPr>
        <w:fldChar w:fldCharType="end"/>
      </w:r>
    </w:p>
    <w:p w14:paraId="56F16469" w14:textId="4100F28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sidRPr="00100C06">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General</w:t>
      </w:r>
      <w:r>
        <w:rPr>
          <w:noProof/>
        </w:rPr>
        <w:tab/>
      </w:r>
      <w:r>
        <w:rPr>
          <w:noProof/>
        </w:rPr>
        <w:fldChar w:fldCharType="begin" w:fldLock="1"/>
      </w:r>
      <w:r>
        <w:rPr>
          <w:noProof/>
        </w:rPr>
        <w:instrText xml:space="preserve"> PAGEREF _Toc200970580 \h </w:instrText>
      </w:r>
      <w:r>
        <w:rPr>
          <w:noProof/>
        </w:rPr>
      </w:r>
      <w:r>
        <w:rPr>
          <w:noProof/>
        </w:rPr>
        <w:fldChar w:fldCharType="separate"/>
      </w:r>
      <w:r>
        <w:rPr>
          <w:noProof/>
        </w:rPr>
        <w:t>77</w:t>
      </w:r>
      <w:r>
        <w:rPr>
          <w:noProof/>
        </w:rPr>
        <w:fldChar w:fldCharType="end"/>
      </w:r>
    </w:p>
    <w:p w14:paraId="05A5FE5E" w14:textId="5EAA91F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sidRPr="00100C06">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Referenced structured data types</w:t>
      </w:r>
      <w:r>
        <w:rPr>
          <w:noProof/>
        </w:rPr>
        <w:tab/>
      </w:r>
      <w:r>
        <w:rPr>
          <w:noProof/>
        </w:rPr>
        <w:fldChar w:fldCharType="begin" w:fldLock="1"/>
      </w:r>
      <w:r>
        <w:rPr>
          <w:noProof/>
        </w:rPr>
        <w:instrText xml:space="preserve"> PAGEREF _Toc200970581 \h </w:instrText>
      </w:r>
      <w:r>
        <w:rPr>
          <w:noProof/>
        </w:rPr>
      </w:r>
      <w:r>
        <w:rPr>
          <w:noProof/>
        </w:rPr>
        <w:fldChar w:fldCharType="separate"/>
      </w:r>
      <w:r>
        <w:rPr>
          <w:noProof/>
        </w:rPr>
        <w:t>78</w:t>
      </w:r>
      <w:r>
        <w:rPr>
          <w:noProof/>
        </w:rPr>
        <w:fldChar w:fldCharType="end"/>
      </w:r>
    </w:p>
    <w:p w14:paraId="4C1C170B" w14:textId="65AF98C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sidRPr="00100C06">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Referenced simple data types and enumerations</w:t>
      </w:r>
      <w:r>
        <w:rPr>
          <w:noProof/>
        </w:rPr>
        <w:tab/>
      </w:r>
      <w:r>
        <w:rPr>
          <w:noProof/>
        </w:rPr>
        <w:fldChar w:fldCharType="begin" w:fldLock="1"/>
      </w:r>
      <w:r>
        <w:rPr>
          <w:noProof/>
        </w:rPr>
        <w:instrText xml:space="preserve"> PAGEREF _Toc200970582 \h </w:instrText>
      </w:r>
      <w:r>
        <w:rPr>
          <w:noProof/>
        </w:rPr>
      </w:r>
      <w:r>
        <w:rPr>
          <w:noProof/>
        </w:rPr>
        <w:fldChar w:fldCharType="separate"/>
      </w:r>
      <w:r>
        <w:rPr>
          <w:noProof/>
        </w:rPr>
        <w:t>78</w:t>
      </w:r>
      <w:r>
        <w:rPr>
          <w:noProof/>
        </w:rPr>
        <w:fldChar w:fldCharType="end"/>
      </w:r>
    </w:p>
    <w:p w14:paraId="6CACD1FE" w14:textId="11C8EAB6"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Usage of HTTP</w:t>
      </w:r>
      <w:r>
        <w:rPr>
          <w:noProof/>
        </w:rPr>
        <w:tab/>
      </w:r>
      <w:r>
        <w:rPr>
          <w:noProof/>
        </w:rPr>
        <w:fldChar w:fldCharType="begin" w:fldLock="1"/>
      </w:r>
      <w:r>
        <w:rPr>
          <w:noProof/>
        </w:rPr>
        <w:instrText xml:space="preserve"> PAGEREF _Toc200970583 \h </w:instrText>
      </w:r>
      <w:r>
        <w:rPr>
          <w:noProof/>
        </w:rPr>
      </w:r>
      <w:r>
        <w:rPr>
          <w:noProof/>
        </w:rPr>
        <w:fldChar w:fldCharType="separate"/>
      </w:r>
      <w:r>
        <w:rPr>
          <w:noProof/>
        </w:rPr>
        <w:t>78</w:t>
      </w:r>
      <w:r>
        <w:rPr>
          <w:noProof/>
        </w:rPr>
        <w:fldChar w:fldCharType="end"/>
      </w:r>
    </w:p>
    <w:p w14:paraId="3D00E4AD" w14:textId="699E93CE"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Content type</w:t>
      </w:r>
      <w:r>
        <w:rPr>
          <w:noProof/>
        </w:rPr>
        <w:tab/>
      </w:r>
      <w:r>
        <w:rPr>
          <w:noProof/>
        </w:rPr>
        <w:fldChar w:fldCharType="begin" w:fldLock="1"/>
      </w:r>
      <w:r>
        <w:rPr>
          <w:noProof/>
        </w:rPr>
        <w:instrText xml:space="preserve"> PAGEREF _Toc200970584 \h </w:instrText>
      </w:r>
      <w:r>
        <w:rPr>
          <w:noProof/>
        </w:rPr>
      </w:r>
      <w:r>
        <w:rPr>
          <w:noProof/>
        </w:rPr>
        <w:fldChar w:fldCharType="separate"/>
      </w:r>
      <w:r>
        <w:rPr>
          <w:noProof/>
        </w:rPr>
        <w:t>78</w:t>
      </w:r>
      <w:r>
        <w:rPr>
          <w:noProof/>
        </w:rPr>
        <w:fldChar w:fldCharType="end"/>
      </w:r>
    </w:p>
    <w:p w14:paraId="66518DCC" w14:textId="3A2CCE8E"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URI structure</w:t>
      </w:r>
      <w:r>
        <w:rPr>
          <w:noProof/>
        </w:rPr>
        <w:tab/>
      </w:r>
      <w:r>
        <w:rPr>
          <w:noProof/>
        </w:rPr>
        <w:fldChar w:fldCharType="begin" w:fldLock="1"/>
      </w:r>
      <w:r>
        <w:rPr>
          <w:noProof/>
        </w:rPr>
        <w:instrText xml:space="preserve"> PAGEREF _Toc200970585 \h </w:instrText>
      </w:r>
      <w:r>
        <w:rPr>
          <w:noProof/>
        </w:rPr>
      </w:r>
      <w:r>
        <w:rPr>
          <w:noProof/>
        </w:rPr>
        <w:fldChar w:fldCharType="separate"/>
      </w:r>
      <w:r>
        <w:rPr>
          <w:noProof/>
        </w:rPr>
        <w:t>78</w:t>
      </w:r>
      <w:r>
        <w:rPr>
          <w:noProof/>
        </w:rPr>
        <w:fldChar w:fldCharType="end"/>
      </w:r>
    </w:p>
    <w:p w14:paraId="61B9B9DA" w14:textId="0C46B6A3"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sidRPr="00100C06">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Resource URI structure</w:t>
      </w:r>
      <w:r>
        <w:rPr>
          <w:noProof/>
        </w:rPr>
        <w:tab/>
      </w:r>
      <w:r>
        <w:rPr>
          <w:noProof/>
        </w:rPr>
        <w:fldChar w:fldCharType="begin" w:fldLock="1"/>
      </w:r>
      <w:r>
        <w:rPr>
          <w:noProof/>
        </w:rPr>
        <w:instrText xml:space="preserve"> PAGEREF _Toc200970586 \h </w:instrText>
      </w:r>
      <w:r>
        <w:rPr>
          <w:noProof/>
        </w:rPr>
      </w:r>
      <w:r>
        <w:rPr>
          <w:noProof/>
        </w:rPr>
        <w:fldChar w:fldCharType="separate"/>
      </w:r>
      <w:r>
        <w:rPr>
          <w:noProof/>
        </w:rPr>
        <w:t>78</w:t>
      </w:r>
      <w:r>
        <w:rPr>
          <w:noProof/>
        </w:rPr>
        <w:fldChar w:fldCharType="end"/>
      </w:r>
    </w:p>
    <w:p w14:paraId="2D1BCBDE" w14:textId="2673AAA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_Toc200970587 \h </w:instrText>
      </w:r>
      <w:r>
        <w:rPr>
          <w:noProof/>
        </w:rPr>
      </w:r>
      <w:r>
        <w:rPr>
          <w:noProof/>
        </w:rPr>
        <w:fldChar w:fldCharType="separate"/>
      </w:r>
      <w:r>
        <w:rPr>
          <w:noProof/>
        </w:rPr>
        <w:t>79</w:t>
      </w:r>
      <w:r>
        <w:rPr>
          <w:noProof/>
        </w:rPr>
        <w:fldChar w:fldCharType="end"/>
      </w:r>
    </w:p>
    <w:p w14:paraId="1E68DE2A" w14:textId="7BF1A905"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Notifications</w:t>
      </w:r>
      <w:r>
        <w:rPr>
          <w:noProof/>
        </w:rPr>
        <w:tab/>
      </w:r>
      <w:r>
        <w:rPr>
          <w:noProof/>
        </w:rPr>
        <w:fldChar w:fldCharType="begin" w:fldLock="1"/>
      </w:r>
      <w:r>
        <w:rPr>
          <w:noProof/>
        </w:rPr>
        <w:instrText xml:space="preserve"> PAGEREF _Toc200970588 \h </w:instrText>
      </w:r>
      <w:r>
        <w:rPr>
          <w:noProof/>
        </w:rPr>
      </w:r>
      <w:r>
        <w:rPr>
          <w:noProof/>
        </w:rPr>
        <w:fldChar w:fldCharType="separate"/>
      </w:r>
      <w:r>
        <w:rPr>
          <w:noProof/>
        </w:rPr>
        <w:t>79</w:t>
      </w:r>
      <w:r>
        <w:rPr>
          <w:noProof/>
        </w:rPr>
        <w:fldChar w:fldCharType="end"/>
      </w:r>
    </w:p>
    <w:p w14:paraId="381FB4EB" w14:textId="02D143B2"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Error handling</w:t>
      </w:r>
      <w:r>
        <w:rPr>
          <w:noProof/>
        </w:rPr>
        <w:tab/>
      </w:r>
      <w:r>
        <w:rPr>
          <w:noProof/>
        </w:rPr>
        <w:fldChar w:fldCharType="begin" w:fldLock="1"/>
      </w:r>
      <w:r>
        <w:rPr>
          <w:noProof/>
        </w:rPr>
        <w:instrText xml:space="preserve"> PAGEREF _Toc200970589 \h </w:instrText>
      </w:r>
      <w:r>
        <w:rPr>
          <w:noProof/>
        </w:rPr>
      </w:r>
      <w:r>
        <w:rPr>
          <w:noProof/>
        </w:rPr>
        <w:fldChar w:fldCharType="separate"/>
      </w:r>
      <w:r>
        <w:rPr>
          <w:noProof/>
        </w:rPr>
        <w:t>79</w:t>
      </w:r>
      <w:r>
        <w:rPr>
          <w:noProof/>
        </w:rPr>
        <w:fldChar w:fldCharType="end"/>
      </w:r>
    </w:p>
    <w:p w14:paraId="336C7609" w14:textId="117D3089"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Feature negotiation</w:t>
      </w:r>
      <w:r>
        <w:rPr>
          <w:noProof/>
        </w:rPr>
        <w:tab/>
      </w:r>
      <w:r>
        <w:rPr>
          <w:noProof/>
        </w:rPr>
        <w:fldChar w:fldCharType="begin" w:fldLock="1"/>
      </w:r>
      <w:r>
        <w:rPr>
          <w:noProof/>
        </w:rPr>
        <w:instrText xml:space="preserve"> PAGEREF _Toc200970590 \h </w:instrText>
      </w:r>
      <w:r>
        <w:rPr>
          <w:noProof/>
        </w:rPr>
      </w:r>
      <w:r>
        <w:rPr>
          <w:noProof/>
        </w:rPr>
        <w:fldChar w:fldCharType="separate"/>
      </w:r>
      <w:r>
        <w:rPr>
          <w:noProof/>
        </w:rPr>
        <w:t>79</w:t>
      </w:r>
      <w:r>
        <w:rPr>
          <w:noProof/>
        </w:rPr>
        <w:fldChar w:fldCharType="end"/>
      </w:r>
    </w:p>
    <w:p w14:paraId="62F908DD" w14:textId="37567DC8"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HTTP headers</w:t>
      </w:r>
      <w:r>
        <w:rPr>
          <w:noProof/>
        </w:rPr>
        <w:tab/>
      </w:r>
      <w:r>
        <w:rPr>
          <w:noProof/>
        </w:rPr>
        <w:fldChar w:fldCharType="begin" w:fldLock="1"/>
      </w:r>
      <w:r>
        <w:rPr>
          <w:noProof/>
        </w:rPr>
        <w:instrText xml:space="preserve"> PAGEREF _Toc200970591 \h </w:instrText>
      </w:r>
      <w:r>
        <w:rPr>
          <w:noProof/>
        </w:rPr>
      </w:r>
      <w:r>
        <w:rPr>
          <w:noProof/>
        </w:rPr>
        <w:fldChar w:fldCharType="separate"/>
      </w:r>
      <w:r>
        <w:rPr>
          <w:noProof/>
        </w:rPr>
        <w:t>79</w:t>
      </w:r>
      <w:r>
        <w:rPr>
          <w:noProof/>
        </w:rPr>
        <w:fldChar w:fldCharType="end"/>
      </w:r>
    </w:p>
    <w:p w14:paraId="06D5FF13" w14:textId="5DEB3408"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sidRPr="00100C06">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Conventions for Open API specification files</w:t>
      </w:r>
      <w:r>
        <w:rPr>
          <w:noProof/>
        </w:rPr>
        <w:tab/>
      </w:r>
      <w:r>
        <w:rPr>
          <w:noProof/>
        </w:rPr>
        <w:fldChar w:fldCharType="begin" w:fldLock="1"/>
      </w:r>
      <w:r>
        <w:rPr>
          <w:noProof/>
        </w:rPr>
        <w:instrText xml:space="preserve"> PAGEREF _Toc200970592 \h </w:instrText>
      </w:r>
      <w:r>
        <w:rPr>
          <w:noProof/>
        </w:rPr>
      </w:r>
      <w:r>
        <w:rPr>
          <w:noProof/>
        </w:rPr>
        <w:fldChar w:fldCharType="separate"/>
      </w:r>
      <w:r>
        <w:rPr>
          <w:noProof/>
        </w:rPr>
        <w:t>80</w:t>
      </w:r>
      <w:r>
        <w:rPr>
          <w:noProof/>
        </w:rPr>
        <w:fldChar w:fldCharType="end"/>
      </w:r>
    </w:p>
    <w:p w14:paraId="5AA727E2" w14:textId="69A6B40F"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_Toc200970593 \h </w:instrText>
      </w:r>
      <w:r>
        <w:rPr>
          <w:noProof/>
        </w:rPr>
      </w:r>
      <w:r>
        <w:rPr>
          <w:noProof/>
        </w:rPr>
        <w:fldChar w:fldCharType="separate"/>
      </w:r>
      <w:r>
        <w:rPr>
          <w:noProof/>
        </w:rPr>
        <w:t>80</w:t>
      </w:r>
      <w:r>
        <w:rPr>
          <w:noProof/>
        </w:rPr>
        <w:fldChar w:fldCharType="end"/>
      </w:r>
    </w:p>
    <w:p w14:paraId="59B1FAD7" w14:textId="5019080A"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_Toc200970594 \h </w:instrText>
      </w:r>
      <w:r>
        <w:rPr>
          <w:noProof/>
        </w:rPr>
      </w:r>
      <w:r>
        <w:rPr>
          <w:noProof/>
        </w:rPr>
        <w:fldChar w:fldCharType="separate"/>
      </w:r>
      <w:r>
        <w:rPr>
          <w:noProof/>
        </w:rPr>
        <w:t>80</w:t>
      </w:r>
      <w:r>
        <w:rPr>
          <w:noProof/>
        </w:rPr>
        <w:fldChar w:fldCharType="end"/>
      </w:r>
    </w:p>
    <w:p w14:paraId="1BF0FFF8" w14:textId="187A6F3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_Toc200970595 \h </w:instrText>
      </w:r>
      <w:r>
        <w:rPr>
          <w:noProof/>
        </w:rPr>
      </w:r>
      <w:r>
        <w:rPr>
          <w:noProof/>
        </w:rPr>
        <w:fldChar w:fldCharType="separate"/>
      </w:r>
      <w:r>
        <w:rPr>
          <w:noProof/>
        </w:rPr>
        <w:t>80</w:t>
      </w:r>
      <w:r>
        <w:rPr>
          <w:noProof/>
        </w:rPr>
        <w:fldChar w:fldCharType="end"/>
      </w:r>
    </w:p>
    <w:p w14:paraId="07989C39" w14:textId="78D7025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_Toc200970596 \h </w:instrText>
      </w:r>
      <w:r>
        <w:rPr>
          <w:noProof/>
        </w:rPr>
      </w:r>
      <w:r>
        <w:rPr>
          <w:noProof/>
        </w:rPr>
        <w:fldChar w:fldCharType="separate"/>
      </w:r>
      <w:r>
        <w:rPr>
          <w:noProof/>
        </w:rPr>
        <w:t>80</w:t>
      </w:r>
      <w:r>
        <w:rPr>
          <w:noProof/>
        </w:rPr>
        <w:fldChar w:fldCharType="end"/>
      </w:r>
    </w:p>
    <w:p w14:paraId="04ADE2FE" w14:textId="752FCF0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_Toc200970597 \h </w:instrText>
      </w:r>
      <w:r>
        <w:rPr>
          <w:noProof/>
        </w:rPr>
      </w:r>
      <w:r>
        <w:rPr>
          <w:noProof/>
        </w:rPr>
        <w:fldChar w:fldCharType="separate"/>
      </w:r>
      <w:r>
        <w:rPr>
          <w:noProof/>
        </w:rPr>
        <w:t>80</w:t>
      </w:r>
      <w:r>
        <w:rPr>
          <w:noProof/>
        </w:rPr>
        <w:fldChar w:fldCharType="end"/>
      </w:r>
    </w:p>
    <w:p w14:paraId="1DE9EB2A" w14:textId="7860D7A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_Toc200970598 \h </w:instrText>
      </w:r>
      <w:r>
        <w:rPr>
          <w:noProof/>
        </w:rPr>
      </w:r>
      <w:r>
        <w:rPr>
          <w:noProof/>
        </w:rPr>
        <w:fldChar w:fldCharType="separate"/>
      </w:r>
      <w:r>
        <w:rPr>
          <w:noProof/>
        </w:rPr>
        <w:t>81</w:t>
      </w:r>
      <w:r>
        <w:rPr>
          <w:noProof/>
        </w:rPr>
        <w:fldChar w:fldCharType="end"/>
      </w:r>
    </w:p>
    <w:p w14:paraId="31EF6946" w14:textId="75AD7B1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sidRPr="00100C06">
        <w:rPr>
          <w:noProof/>
          <w:lang w:val="en-US" w:eastAsia="zh-CN"/>
        </w:rPr>
        <w:t>8.1.2.2.1</w:t>
      </w:r>
      <w:r>
        <w:rPr>
          <w:rFonts w:asciiTheme="minorHAnsi" w:eastAsiaTheme="minorEastAsia" w:hAnsiTheme="minorHAnsi" w:cstheme="minorBidi"/>
          <w:noProof/>
          <w:kern w:val="2"/>
          <w:sz w:val="24"/>
          <w:szCs w:val="24"/>
          <w:lang w:eastAsia="ko-KR"/>
          <w14:ligatures w14:val="standardContextual"/>
        </w:rPr>
        <w:tab/>
      </w:r>
      <w:r w:rsidRPr="00100C06">
        <w:rPr>
          <w:noProof/>
          <w:lang w:val="en-US" w:eastAsia="zh-CN"/>
        </w:rPr>
        <w:t>Description</w:t>
      </w:r>
      <w:r>
        <w:rPr>
          <w:noProof/>
        </w:rPr>
        <w:tab/>
      </w:r>
      <w:r>
        <w:rPr>
          <w:noProof/>
        </w:rPr>
        <w:fldChar w:fldCharType="begin" w:fldLock="1"/>
      </w:r>
      <w:r>
        <w:rPr>
          <w:noProof/>
        </w:rPr>
        <w:instrText xml:space="preserve"> PAGEREF _Toc200970599 \h </w:instrText>
      </w:r>
      <w:r>
        <w:rPr>
          <w:noProof/>
        </w:rPr>
      </w:r>
      <w:r>
        <w:rPr>
          <w:noProof/>
        </w:rPr>
        <w:fldChar w:fldCharType="separate"/>
      </w:r>
      <w:r>
        <w:rPr>
          <w:noProof/>
        </w:rPr>
        <w:t>81</w:t>
      </w:r>
      <w:r>
        <w:rPr>
          <w:noProof/>
        </w:rPr>
        <w:fldChar w:fldCharType="end"/>
      </w:r>
    </w:p>
    <w:p w14:paraId="48A6730D" w14:textId="20924BA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_Toc200970600 \h </w:instrText>
      </w:r>
      <w:r>
        <w:rPr>
          <w:noProof/>
        </w:rPr>
      </w:r>
      <w:r>
        <w:rPr>
          <w:noProof/>
        </w:rPr>
        <w:fldChar w:fldCharType="separate"/>
      </w:r>
      <w:r>
        <w:rPr>
          <w:noProof/>
        </w:rPr>
        <w:t>81</w:t>
      </w:r>
      <w:r>
        <w:rPr>
          <w:noProof/>
        </w:rPr>
        <w:fldChar w:fldCharType="end"/>
      </w:r>
    </w:p>
    <w:p w14:paraId="3498A4A5" w14:textId="236CD51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_Toc200970601 \h </w:instrText>
      </w:r>
      <w:r>
        <w:rPr>
          <w:noProof/>
        </w:rPr>
      </w:r>
      <w:r>
        <w:rPr>
          <w:noProof/>
        </w:rPr>
        <w:fldChar w:fldCharType="separate"/>
      </w:r>
      <w:r>
        <w:rPr>
          <w:noProof/>
        </w:rPr>
        <w:t>81</w:t>
      </w:r>
      <w:r>
        <w:rPr>
          <w:noProof/>
        </w:rPr>
        <w:fldChar w:fldCharType="end"/>
      </w:r>
    </w:p>
    <w:p w14:paraId="5EF12F7F" w14:textId="26E2966B"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_Toc200970602 \h </w:instrText>
      </w:r>
      <w:r>
        <w:rPr>
          <w:noProof/>
        </w:rPr>
      </w:r>
      <w:r>
        <w:rPr>
          <w:noProof/>
        </w:rPr>
        <w:fldChar w:fldCharType="separate"/>
      </w:r>
      <w:r>
        <w:rPr>
          <w:noProof/>
        </w:rPr>
        <w:t>81</w:t>
      </w:r>
      <w:r>
        <w:rPr>
          <w:noProof/>
        </w:rPr>
        <w:fldChar w:fldCharType="end"/>
      </w:r>
    </w:p>
    <w:p w14:paraId="65B80801" w14:textId="37E8257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_Toc200970603 \h </w:instrText>
      </w:r>
      <w:r>
        <w:rPr>
          <w:noProof/>
        </w:rPr>
      </w:r>
      <w:r>
        <w:rPr>
          <w:noProof/>
        </w:rPr>
        <w:fldChar w:fldCharType="separate"/>
      </w:r>
      <w:r>
        <w:rPr>
          <w:noProof/>
        </w:rPr>
        <w:t>82</w:t>
      </w:r>
      <w:r>
        <w:rPr>
          <w:noProof/>
        </w:rPr>
        <w:fldChar w:fldCharType="end"/>
      </w:r>
    </w:p>
    <w:p w14:paraId="60180BA4" w14:textId="755D7A3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_Toc200970604 \h </w:instrText>
      </w:r>
      <w:r>
        <w:rPr>
          <w:noProof/>
        </w:rPr>
      </w:r>
      <w:r>
        <w:rPr>
          <w:noProof/>
        </w:rPr>
        <w:fldChar w:fldCharType="separate"/>
      </w:r>
      <w:r>
        <w:rPr>
          <w:noProof/>
        </w:rPr>
        <w:t>82</w:t>
      </w:r>
      <w:r>
        <w:rPr>
          <w:noProof/>
        </w:rPr>
        <w:fldChar w:fldCharType="end"/>
      </w:r>
    </w:p>
    <w:p w14:paraId="15838765" w14:textId="481BF22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_Toc200970605 \h </w:instrText>
      </w:r>
      <w:r>
        <w:rPr>
          <w:noProof/>
        </w:rPr>
      </w:r>
      <w:r>
        <w:rPr>
          <w:noProof/>
        </w:rPr>
        <w:fldChar w:fldCharType="separate"/>
      </w:r>
      <w:r>
        <w:rPr>
          <w:noProof/>
        </w:rPr>
        <w:t>82</w:t>
      </w:r>
      <w:r>
        <w:rPr>
          <w:noProof/>
        </w:rPr>
        <w:fldChar w:fldCharType="end"/>
      </w:r>
    </w:p>
    <w:p w14:paraId="71EDE7FC" w14:textId="089BFB0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_Toc200970606 \h </w:instrText>
      </w:r>
      <w:r>
        <w:rPr>
          <w:noProof/>
        </w:rPr>
      </w:r>
      <w:r>
        <w:rPr>
          <w:noProof/>
        </w:rPr>
        <w:fldChar w:fldCharType="separate"/>
      </w:r>
      <w:r>
        <w:rPr>
          <w:noProof/>
        </w:rPr>
        <w:t>82</w:t>
      </w:r>
      <w:r>
        <w:rPr>
          <w:noProof/>
        </w:rPr>
        <w:fldChar w:fldCharType="end"/>
      </w:r>
    </w:p>
    <w:p w14:paraId="4EE99486" w14:textId="1199BC4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_Toc200970607 \h </w:instrText>
      </w:r>
      <w:r>
        <w:rPr>
          <w:noProof/>
        </w:rPr>
      </w:r>
      <w:r>
        <w:rPr>
          <w:noProof/>
        </w:rPr>
        <w:fldChar w:fldCharType="separate"/>
      </w:r>
      <w:r>
        <w:rPr>
          <w:noProof/>
        </w:rPr>
        <w:t>82</w:t>
      </w:r>
      <w:r>
        <w:rPr>
          <w:noProof/>
        </w:rPr>
        <w:fldChar w:fldCharType="end"/>
      </w:r>
    </w:p>
    <w:p w14:paraId="71F3BAC2" w14:textId="0E68845D"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_Toc200970608 \h </w:instrText>
      </w:r>
      <w:r>
        <w:rPr>
          <w:noProof/>
        </w:rPr>
      </w:r>
      <w:r>
        <w:rPr>
          <w:noProof/>
        </w:rPr>
        <w:fldChar w:fldCharType="separate"/>
      </w:r>
      <w:r>
        <w:rPr>
          <w:noProof/>
        </w:rPr>
        <w:t>82</w:t>
      </w:r>
      <w:r>
        <w:rPr>
          <w:noProof/>
        </w:rPr>
        <w:fldChar w:fldCharType="end"/>
      </w:r>
    </w:p>
    <w:p w14:paraId="2E509BC4" w14:textId="2EE02886"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_Toc200970609 \h </w:instrText>
      </w:r>
      <w:r>
        <w:rPr>
          <w:noProof/>
        </w:rPr>
      </w:r>
      <w:r>
        <w:rPr>
          <w:noProof/>
        </w:rPr>
        <w:fldChar w:fldCharType="separate"/>
      </w:r>
      <w:r>
        <w:rPr>
          <w:noProof/>
        </w:rPr>
        <w:t>83</w:t>
      </w:r>
      <w:r>
        <w:rPr>
          <w:noProof/>
        </w:rPr>
        <w:fldChar w:fldCharType="end"/>
      </w:r>
    </w:p>
    <w:p w14:paraId="65746845" w14:textId="39D68FCD"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_Toc200970610 \h </w:instrText>
      </w:r>
      <w:r>
        <w:rPr>
          <w:noProof/>
        </w:rPr>
      </w:r>
      <w:r>
        <w:rPr>
          <w:noProof/>
        </w:rPr>
        <w:fldChar w:fldCharType="separate"/>
      </w:r>
      <w:r>
        <w:rPr>
          <w:noProof/>
        </w:rPr>
        <w:t>84</w:t>
      </w:r>
      <w:r>
        <w:rPr>
          <w:noProof/>
        </w:rPr>
        <w:fldChar w:fldCharType="end"/>
      </w:r>
    </w:p>
    <w:p w14:paraId="3DD11681" w14:textId="6B4A6704"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_Toc200970611 \h </w:instrText>
      </w:r>
      <w:r>
        <w:rPr>
          <w:noProof/>
        </w:rPr>
      </w:r>
      <w:r>
        <w:rPr>
          <w:noProof/>
        </w:rPr>
        <w:fldChar w:fldCharType="separate"/>
      </w:r>
      <w:r>
        <w:rPr>
          <w:noProof/>
        </w:rPr>
        <w:t>85</w:t>
      </w:r>
      <w:r>
        <w:rPr>
          <w:noProof/>
        </w:rPr>
        <w:fldChar w:fldCharType="end"/>
      </w:r>
    </w:p>
    <w:p w14:paraId="19591ADF" w14:textId="2C84593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_Toc200970612 \h </w:instrText>
      </w:r>
      <w:r>
        <w:rPr>
          <w:noProof/>
        </w:rPr>
      </w:r>
      <w:r>
        <w:rPr>
          <w:noProof/>
        </w:rPr>
        <w:fldChar w:fldCharType="separate"/>
      </w:r>
      <w:r>
        <w:rPr>
          <w:noProof/>
        </w:rPr>
        <w:t>86</w:t>
      </w:r>
      <w:r>
        <w:rPr>
          <w:noProof/>
        </w:rPr>
        <w:fldChar w:fldCharType="end"/>
      </w:r>
    </w:p>
    <w:p w14:paraId="0A68A5D8" w14:textId="27032D6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_Toc200970613 \h </w:instrText>
      </w:r>
      <w:r>
        <w:rPr>
          <w:noProof/>
        </w:rPr>
      </w:r>
      <w:r>
        <w:rPr>
          <w:noProof/>
        </w:rPr>
        <w:fldChar w:fldCharType="separate"/>
      </w:r>
      <w:r>
        <w:rPr>
          <w:noProof/>
        </w:rPr>
        <w:t>86</w:t>
      </w:r>
      <w:r>
        <w:rPr>
          <w:noProof/>
        </w:rPr>
        <w:fldChar w:fldCharType="end"/>
      </w:r>
    </w:p>
    <w:p w14:paraId="6BAF1839" w14:textId="6A5E833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_Toc200970614 \h </w:instrText>
      </w:r>
      <w:r>
        <w:rPr>
          <w:noProof/>
        </w:rPr>
      </w:r>
      <w:r>
        <w:rPr>
          <w:noProof/>
        </w:rPr>
        <w:fldChar w:fldCharType="separate"/>
      </w:r>
      <w:r>
        <w:rPr>
          <w:noProof/>
        </w:rPr>
        <w:t>87</w:t>
      </w:r>
      <w:r>
        <w:rPr>
          <w:noProof/>
        </w:rPr>
        <w:fldChar w:fldCharType="end"/>
      </w:r>
    </w:p>
    <w:p w14:paraId="37412ADC" w14:textId="127464E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_Toc200970615 \h </w:instrText>
      </w:r>
      <w:r>
        <w:rPr>
          <w:noProof/>
        </w:rPr>
      </w:r>
      <w:r>
        <w:rPr>
          <w:noProof/>
        </w:rPr>
        <w:fldChar w:fldCharType="separate"/>
      </w:r>
      <w:r>
        <w:rPr>
          <w:noProof/>
        </w:rPr>
        <w:t>87</w:t>
      </w:r>
      <w:r>
        <w:rPr>
          <w:noProof/>
        </w:rPr>
        <w:fldChar w:fldCharType="end"/>
      </w:r>
    </w:p>
    <w:p w14:paraId="5A15FFFB" w14:textId="73AFF46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_Toc200970616 \h </w:instrText>
      </w:r>
      <w:r>
        <w:rPr>
          <w:noProof/>
        </w:rPr>
      </w:r>
      <w:r>
        <w:rPr>
          <w:noProof/>
        </w:rPr>
        <w:fldChar w:fldCharType="separate"/>
      </w:r>
      <w:r>
        <w:rPr>
          <w:noProof/>
        </w:rPr>
        <w:t>87</w:t>
      </w:r>
      <w:r>
        <w:rPr>
          <w:noProof/>
        </w:rPr>
        <w:fldChar w:fldCharType="end"/>
      </w:r>
    </w:p>
    <w:p w14:paraId="190A13A8" w14:textId="246005F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_Toc200970617 \h </w:instrText>
      </w:r>
      <w:r>
        <w:rPr>
          <w:noProof/>
        </w:rPr>
      </w:r>
      <w:r>
        <w:rPr>
          <w:noProof/>
        </w:rPr>
        <w:fldChar w:fldCharType="separate"/>
      </w:r>
      <w:r>
        <w:rPr>
          <w:noProof/>
        </w:rPr>
        <w:t>88</w:t>
      </w:r>
      <w:r>
        <w:rPr>
          <w:noProof/>
        </w:rPr>
        <w:fldChar w:fldCharType="end"/>
      </w:r>
    </w:p>
    <w:p w14:paraId="32A0D4D8" w14:textId="586009F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_Toc200970618 \h </w:instrText>
      </w:r>
      <w:r>
        <w:rPr>
          <w:noProof/>
        </w:rPr>
      </w:r>
      <w:r>
        <w:rPr>
          <w:noProof/>
        </w:rPr>
        <w:fldChar w:fldCharType="separate"/>
      </w:r>
      <w:r>
        <w:rPr>
          <w:noProof/>
        </w:rPr>
        <w:t>88</w:t>
      </w:r>
      <w:r>
        <w:rPr>
          <w:noProof/>
        </w:rPr>
        <w:fldChar w:fldCharType="end"/>
      </w:r>
    </w:p>
    <w:p w14:paraId="5F1240E0" w14:textId="2DE5225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_Toc200970619 \h </w:instrText>
      </w:r>
      <w:r>
        <w:rPr>
          <w:noProof/>
        </w:rPr>
      </w:r>
      <w:r>
        <w:rPr>
          <w:noProof/>
        </w:rPr>
        <w:fldChar w:fldCharType="separate"/>
      </w:r>
      <w:r>
        <w:rPr>
          <w:noProof/>
        </w:rPr>
        <w:t>88</w:t>
      </w:r>
      <w:r>
        <w:rPr>
          <w:noProof/>
        </w:rPr>
        <w:fldChar w:fldCharType="end"/>
      </w:r>
    </w:p>
    <w:p w14:paraId="5A4FCC7B" w14:textId="7B7AA25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_Toc200970620 \h </w:instrText>
      </w:r>
      <w:r>
        <w:rPr>
          <w:noProof/>
        </w:rPr>
      </w:r>
      <w:r>
        <w:rPr>
          <w:noProof/>
        </w:rPr>
        <w:fldChar w:fldCharType="separate"/>
      </w:r>
      <w:r>
        <w:rPr>
          <w:noProof/>
        </w:rPr>
        <w:t>89</w:t>
      </w:r>
      <w:r>
        <w:rPr>
          <w:noProof/>
        </w:rPr>
        <w:fldChar w:fldCharType="end"/>
      </w:r>
    </w:p>
    <w:p w14:paraId="4264753B" w14:textId="309390F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_Toc200970621 \h </w:instrText>
      </w:r>
      <w:r>
        <w:rPr>
          <w:noProof/>
        </w:rPr>
      </w:r>
      <w:r>
        <w:rPr>
          <w:noProof/>
        </w:rPr>
        <w:fldChar w:fldCharType="separate"/>
      </w:r>
      <w:r>
        <w:rPr>
          <w:noProof/>
        </w:rPr>
        <w:t>92</w:t>
      </w:r>
      <w:r>
        <w:rPr>
          <w:noProof/>
        </w:rPr>
        <w:fldChar w:fldCharType="end"/>
      </w:r>
    </w:p>
    <w:p w14:paraId="22F23D84" w14:textId="3710BB2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_Toc200970622 \h </w:instrText>
      </w:r>
      <w:r>
        <w:rPr>
          <w:noProof/>
        </w:rPr>
      </w:r>
      <w:r>
        <w:rPr>
          <w:noProof/>
        </w:rPr>
        <w:fldChar w:fldCharType="separate"/>
      </w:r>
      <w:r>
        <w:rPr>
          <w:noProof/>
        </w:rPr>
        <w:t>92</w:t>
      </w:r>
      <w:r>
        <w:rPr>
          <w:noProof/>
        </w:rPr>
        <w:fldChar w:fldCharType="end"/>
      </w:r>
    </w:p>
    <w:p w14:paraId="422EA5B4" w14:textId="271CBC6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_Toc200970623 \h </w:instrText>
      </w:r>
      <w:r>
        <w:rPr>
          <w:noProof/>
        </w:rPr>
      </w:r>
      <w:r>
        <w:rPr>
          <w:noProof/>
        </w:rPr>
        <w:fldChar w:fldCharType="separate"/>
      </w:r>
      <w:r>
        <w:rPr>
          <w:noProof/>
        </w:rPr>
        <w:t>93</w:t>
      </w:r>
      <w:r>
        <w:rPr>
          <w:noProof/>
        </w:rPr>
        <w:fldChar w:fldCharType="end"/>
      </w:r>
    </w:p>
    <w:p w14:paraId="1297BF70" w14:textId="43D748F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_Toc200970624 \h </w:instrText>
      </w:r>
      <w:r>
        <w:rPr>
          <w:noProof/>
        </w:rPr>
      </w:r>
      <w:r>
        <w:rPr>
          <w:noProof/>
        </w:rPr>
        <w:fldChar w:fldCharType="separate"/>
      </w:r>
      <w:r>
        <w:rPr>
          <w:noProof/>
        </w:rPr>
        <w:t>93</w:t>
      </w:r>
      <w:r>
        <w:rPr>
          <w:noProof/>
        </w:rPr>
        <w:fldChar w:fldCharType="end"/>
      </w:r>
    </w:p>
    <w:p w14:paraId="6297E561" w14:textId="3F5EC7B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_Toc200970625 \h </w:instrText>
      </w:r>
      <w:r>
        <w:rPr>
          <w:noProof/>
        </w:rPr>
      </w:r>
      <w:r>
        <w:rPr>
          <w:noProof/>
        </w:rPr>
        <w:fldChar w:fldCharType="separate"/>
      </w:r>
      <w:r>
        <w:rPr>
          <w:noProof/>
        </w:rPr>
        <w:t>93</w:t>
      </w:r>
      <w:r>
        <w:rPr>
          <w:noProof/>
        </w:rPr>
        <w:fldChar w:fldCharType="end"/>
      </w:r>
    </w:p>
    <w:p w14:paraId="7847B531" w14:textId="1084A15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_Toc200970626 \h </w:instrText>
      </w:r>
      <w:r>
        <w:rPr>
          <w:noProof/>
        </w:rPr>
      </w:r>
      <w:r>
        <w:rPr>
          <w:noProof/>
        </w:rPr>
        <w:fldChar w:fldCharType="separate"/>
      </w:r>
      <w:r>
        <w:rPr>
          <w:noProof/>
        </w:rPr>
        <w:t>94</w:t>
      </w:r>
      <w:r>
        <w:rPr>
          <w:noProof/>
        </w:rPr>
        <w:fldChar w:fldCharType="end"/>
      </w:r>
    </w:p>
    <w:p w14:paraId="71FF1BC6" w14:textId="1520E05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_Toc200970627 \h </w:instrText>
      </w:r>
      <w:r>
        <w:rPr>
          <w:noProof/>
        </w:rPr>
      </w:r>
      <w:r>
        <w:rPr>
          <w:noProof/>
        </w:rPr>
        <w:fldChar w:fldCharType="separate"/>
      </w:r>
      <w:r>
        <w:rPr>
          <w:noProof/>
        </w:rPr>
        <w:t>94</w:t>
      </w:r>
      <w:r>
        <w:rPr>
          <w:noProof/>
        </w:rPr>
        <w:fldChar w:fldCharType="end"/>
      </w:r>
    </w:p>
    <w:p w14:paraId="62D96840" w14:textId="065AB53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_Toc200970628 \h </w:instrText>
      </w:r>
      <w:r>
        <w:rPr>
          <w:noProof/>
        </w:rPr>
      </w:r>
      <w:r>
        <w:rPr>
          <w:noProof/>
        </w:rPr>
        <w:fldChar w:fldCharType="separate"/>
      </w:r>
      <w:r>
        <w:rPr>
          <w:noProof/>
        </w:rPr>
        <w:t>95</w:t>
      </w:r>
      <w:r>
        <w:rPr>
          <w:noProof/>
        </w:rPr>
        <w:fldChar w:fldCharType="end"/>
      </w:r>
    </w:p>
    <w:p w14:paraId="498139B0" w14:textId="1373008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_Toc200970629 \h </w:instrText>
      </w:r>
      <w:r>
        <w:rPr>
          <w:noProof/>
        </w:rPr>
      </w:r>
      <w:r>
        <w:rPr>
          <w:noProof/>
        </w:rPr>
        <w:fldChar w:fldCharType="separate"/>
      </w:r>
      <w:r>
        <w:rPr>
          <w:noProof/>
        </w:rPr>
        <w:t>95</w:t>
      </w:r>
      <w:r>
        <w:rPr>
          <w:noProof/>
        </w:rPr>
        <w:fldChar w:fldCharType="end"/>
      </w:r>
    </w:p>
    <w:p w14:paraId="7D8EF7FD" w14:textId="2538C65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_Toc200970630 \h </w:instrText>
      </w:r>
      <w:r>
        <w:rPr>
          <w:noProof/>
        </w:rPr>
      </w:r>
      <w:r>
        <w:rPr>
          <w:noProof/>
        </w:rPr>
        <w:fldChar w:fldCharType="separate"/>
      </w:r>
      <w:r>
        <w:rPr>
          <w:noProof/>
        </w:rPr>
        <w:t>95</w:t>
      </w:r>
      <w:r>
        <w:rPr>
          <w:noProof/>
        </w:rPr>
        <w:fldChar w:fldCharType="end"/>
      </w:r>
    </w:p>
    <w:p w14:paraId="70CCAA0E" w14:textId="3FEE470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_Toc200970631 \h </w:instrText>
      </w:r>
      <w:r>
        <w:rPr>
          <w:noProof/>
        </w:rPr>
      </w:r>
      <w:r>
        <w:rPr>
          <w:noProof/>
        </w:rPr>
        <w:fldChar w:fldCharType="separate"/>
      </w:r>
      <w:r>
        <w:rPr>
          <w:noProof/>
        </w:rPr>
        <w:t>95</w:t>
      </w:r>
      <w:r>
        <w:rPr>
          <w:noProof/>
        </w:rPr>
        <w:fldChar w:fldCharType="end"/>
      </w:r>
    </w:p>
    <w:p w14:paraId="76A4D2BE" w14:textId="117C9C7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_Toc200970632 \h </w:instrText>
      </w:r>
      <w:r>
        <w:rPr>
          <w:noProof/>
        </w:rPr>
      </w:r>
      <w:r>
        <w:rPr>
          <w:noProof/>
        </w:rPr>
        <w:fldChar w:fldCharType="separate"/>
      </w:r>
      <w:r>
        <w:rPr>
          <w:noProof/>
        </w:rPr>
        <w:t>95</w:t>
      </w:r>
      <w:r>
        <w:rPr>
          <w:noProof/>
        </w:rPr>
        <w:fldChar w:fldCharType="end"/>
      </w:r>
    </w:p>
    <w:p w14:paraId="2C35C660" w14:textId="0838811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_Toc200970633 \h </w:instrText>
      </w:r>
      <w:r>
        <w:rPr>
          <w:noProof/>
        </w:rPr>
      </w:r>
      <w:r>
        <w:rPr>
          <w:noProof/>
        </w:rPr>
        <w:fldChar w:fldCharType="separate"/>
      </w:r>
      <w:r>
        <w:rPr>
          <w:noProof/>
        </w:rPr>
        <w:t>95</w:t>
      </w:r>
      <w:r>
        <w:rPr>
          <w:noProof/>
        </w:rPr>
        <w:fldChar w:fldCharType="end"/>
      </w:r>
    </w:p>
    <w:p w14:paraId="26081463" w14:textId="4F74077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_Toc200970634 \h </w:instrText>
      </w:r>
      <w:r>
        <w:rPr>
          <w:noProof/>
        </w:rPr>
      </w:r>
      <w:r>
        <w:rPr>
          <w:noProof/>
        </w:rPr>
        <w:fldChar w:fldCharType="separate"/>
      </w:r>
      <w:r>
        <w:rPr>
          <w:noProof/>
        </w:rPr>
        <w:t>96</w:t>
      </w:r>
      <w:r>
        <w:rPr>
          <w:noProof/>
        </w:rPr>
        <w:fldChar w:fldCharType="end"/>
      </w:r>
    </w:p>
    <w:p w14:paraId="1F02E6B2" w14:textId="1C00B2C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_Toc200970635 \h </w:instrText>
      </w:r>
      <w:r>
        <w:rPr>
          <w:noProof/>
        </w:rPr>
      </w:r>
      <w:r>
        <w:rPr>
          <w:noProof/>
        </w:rPr>
        <w:fldChar w:fldCharType="separate"/>
      </w:r>
      <w:r>
        <w:rPr>
          <w:noProof/>
        </w:rPr>
        <w:t>96</w:t>
      </w:r>
      <w:r>
        <w:rPr>
          <w:noProof/>
        </w:rPr>
        <w:fldChar w:fldCharType="end"/>
      </w:r>
    </w:p>
    <w:p w14:paraId="4D58EE24" w14:textId="72CD888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_Toc200970636 \h </w:instrText>
      </w:r>
      <w:r>
        <w:rPr>
          <w:noProof/>
        </w:rPr>
      </w:r>
      <w:r>
        <w:rPr>
          <w:noProof/>
        </w:rPr>
        <w:fldChar w:fldCharType="separate"/>
      </w:r>
      <w:r>
        <w:rPr>
          <w:noProof/>
        </w:rPr>
        <w:t>96</w:t>
      </w:r>
      <w:r>
        <w:rPr>
          <w:noProof/>
        </w:rPr>
        <w:fldChar w:fldCharType="end"/>
      </w:r>
    </w:p>
    <w:p w14:paraId="67B4ACBF" w14:textId="600BB40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_Toc200970637 \h </w:instrText>
      </w:r>
      <w:r>
        <w:rPr>
          <w:noProof/>
        </w:rPr>
      </w:r>
      <w:r>
        <w:rPr>
          <w:noProof/>
        </w:rPr>
        <w:fldChar w:fldCharType="separate"/>
      </w:r>
      <w:r>
        <w:rPr>
          <w:noProof/>
        </w:rPr>
        <w:t>96</w:t>
      </w:r>
      <w:r>
        <w:rPr>
          <w:noProof/>
        </w:rPr>
        <w:fldChar w:fldCharType="end"/>
      </w:r>
    </w:p>
    <w:p w14:paraId="19541B24" w14:textId="77D126E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8.1.5.3.9</w:t>
      </w:r>
      <w:r>
        <w:rPr>
          <w:rFonts w:asciiTheme="minorHAnsi" w:eastAsiaTheme="minorEastAsia" w:hAnsiTheme="minorHAnsi" w:cstheme="minorBidi"/>
          <w:noProof/>
          <w:kern w:val="2"/>
          <w:sz w:val="24"/>
          <w:szCs w:val="24"/>
          <w:lang w:eastAsia="ko-KR"/>
          <w14:ligatures w14:val="standardContextual"/>
        </w:rPr>
        <w:tab/>
      </w:r>
      <w:r>
        <w:rPr>
          <w:noProof/>
        </w:rPr>
        <w:t>Enumeration: EASStatus</w:t>
      </w:r>
      <w:r>
        <w:rPr>
          <w:noProof/>
        </w:rPr>
        <w:tab/>
      </w:r>
      <w:r>
        <w:rPr>
          <w:noProof/>
        </w:rPr>
        <w:fldChar w:fldCharType="begin" w:fldLock="1"/>
      </w:r>
      <w:r>
        <w:rPr>
          <w:noProof/>
        </w:rPr>
        <w:instrText xml:space="preserve"> PAGEREF _Toc200970638 \h </w:instrText>
      </w:r>
      <w:r>
        <w:rPr>
          <w:noProof/>
        </w:rPr>
      </w:r>
      <w:r>
        <w:rPr>
          <w:noProof/>
        </w:rPr>
        <w:fldChar w:fldCharType="separate"/>
      </w:r>
      <w:r>
        <w:rPr>
          <w:noProof/>
        </w:rPr>
        <w:t>96</w:t>
      </w:r>
      <w:r>
        <w:rPr>
          <w:noProof/>
        </w:rPr>
        <w:fldChar w:fldCharType="end"/>
      </w:r>
    </w:p>
    <w:p w14:paraId="4AA2024E" w14:textId="5A36448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8.1.5.3.10</w:t>
      </w:r>
      <w:r>
        <w:rPr>
          <w:rFonts w:asciiTheme="minorHAnsi" w:eastAsiaTheme="minorEastAsia" w:hAnsiTheme="minorHAnsi" w:cstheme="minorBidi"/>
          <w:noProof/>
          <w:kern w:val="2"/>
          <w:sz w:val="24"/>
          <w:szCs w:val="24"/>
          <w:lang w:eastAsia="ko-KR"/>
          <w14:ligatures w14:val="standardContextual"/>
        </w:rPr>
        <w:tab/>
      </w:r>
      <w:r>
        <w:rPr>
          <w:noProof/>
        </w:rPr>
        <w:t>Enumeration: DeviceType</w:t>
      </w:r>
      <w:r>
        <w:rPr>
          <w:noProof/>
        </w:rPr>
        <w:tab/>
      </w:r>
      <w:r>
        <w:rPr>
          <w:noProof/>
        </w:rPr>
        <w:fldChar w:fldCharType="begin" w:fldLock="1"/>
      </w:r>
      <w:r>
        <w:rPr>
          <w:noProof/>
        </w:rPr>
        <w:instrText xml:space="preserve"> PAGEREF _Toc200970639 \h </w:instrText>
      </w:r>
      <w:r>
        <w:rPr>
          <w:noProof/>
        </w:rPr>
      </w:r>
      <w:r>
        <w:rPr>
          <w:noProof/>
        </w:rPr>
        <w:fldChar w:fldCharType="separate"/>
      </w:r>
      <w:r>
        <w:rPr>
          <w:noProof/>
        </w:rPr>
        <w:t>97</w:t>
      </w:r>
      <w:r>
        <w:rPr>
          <w:noProof/>
        </w:rPr>
        <w:fldChar w:fldCharType="end"/>
      </w:r>
    </w:p>
    <w:p w14:paraId="443F3617" w14:textId="1C8B471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_Toc200970640 \h </w:instrText>
      </w:r>
      <w:r>
        <w:rPr>
          <w:noProof/>
        </w:rPr>
      </w:r>
      <w:r>
        <w:rPr>
          <w:noProof/>
        </w:rPr>
        <w:fldChar w:fldCharType="separate"/>
      </w:r>
      <w:r>
        <w:rPr>
          <w:noProof/>
        </w:rPr>
        <w:t>97</w:t>
      </w:r>
      <w:r>
        <w:rPr>
          <w:noProof/>
        </w:rPr>
        <w:fldChar w:fldCharType="end"/>
      </w:r>
    </w:p>
    <w:p w14:paraId="480ADC55" w14:textId="6059A96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_Toc200970641 \h </w:instrText>
      </w:r>
      <w:r>
        <w:rPr>
          <w:noProof/>
        </w:rPr>
      </w:r>
      <w:r>
        <w:rPr>
          <w:noProof/>
        </w:rPr>
        <w:fldChar w:fldCharType="separate"/>
      </w:r>
      <w:r>
        <w:rPr>
          <w:noProof/>
        </w:rPr>
        <w:t>97</w:t>
      </w:r>
      <w:r>
        <w:rPr>
          <w:noProof/>
        </w:rPr>
        <w:fldChar w:fldCharType="end"/>
      </w:r>
    </w:p>
    <w:p w14:paraId="63B389C2" w14:textId="2FF3E0D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_Toc200970642 \h </w:instrText>
      </w:r>
      <w:r>
        <w:rPr>
          <w:noProof/>
        </w:rPr>
      </w:r>
      <w:r>
        <w:rPr>
          <w:noProof/>
        </w:rPr>
        <w:fldChar w:fldCharType="separate"/>
      </w:r>
      <w:r>
        <w:rPr>
          <w:noProof/>
        </w:rPr>
        <w:t>97</w:t>
      </w:r>
      <w:r>
        <w:rPr>
          <w:noProof/>
        </w:rPr>
        <w:fldChar w:fldCharType="end"/>
      </w:r>
    </w:p>
    <w:p w14:paraId="79B8D25B" w14:textId="3508915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_Toc200970643 \h </w:instrText>
      </w:r>
      <w:r>
        <w:rPr>
          <w:noProof/>
        </w:rPr>
      </w:r>
      <w:r>
        <w:rPr>
          <w:noProof/>
        </w:rPr>
        <w:fldChar w:fldCharType="separate"/>
      </w:r>
      <w:r>
        <w:rPr>
          <w:noProof/>
        </w:rPr>
        <w:t>97</w:t>
      </w:r>
      <w:r>
        <w:rPr>
          <w:noProof/>
        </w:rPr>
        <w:fldChar w:fldCharType="end"/>
      </w:r>
    </w:p>
    <w:p w14:paraId="426AE911" w14:textId="73D6AD5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_Toc200970644 \h </w:instrText>
      </w:r>
      <w:r>
        <w:rPr>
          <w:noProof/>
        </w:rPr>
      </w:r>
      <w:r>
        <w:rPr>
          <w:noProof/>
        </w:rPr>
        <w:fldChar w:fldCharType="separate"/>
      </w:r>
      <w:r>
        <w:rPr>
          <w:noProof/>
        </w:rPr>
        <w:t>97</w:t>
      </w:r>
      <w:r>
        <w:rPr>
          <w:noProof/>
        </w:rPr>
        <w:fldChar w:fldCharType="end"/>
      </w:r>
    </w:p>
    <w:p w14:paraId="1A7BFC55" w14:textId="502D6779"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_Toc200970645 \h </w:instrText>
      </w:r>
      <w:r>
        <w:rPr>
          <w:noProof/>
        </w:rPr>
      </w:r>
      <w:r>
        <w:rPr>
          <w:noProof/>
        </w:rPr>
        <w:fldChar w:fldCharType="separate"/>
      </w:r>
      <w:r>
        <w:rPr>
          <w:noProof/>
        </w:rPr>
        <w:t>98</w:t>
      </w:r>
      <w:r>
        <w:rPr>
          <w:noProof/>
        </w:rPr>
        <w:fldChar w:fldCharType="end"/>
      </w:r>
    </w:p>
    <w:p w14:paraId="218C037A" w14:textId="5BE001E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_Toc200970646 \h </w:instrText>
      </w:r>
      <w:r>
        <w:rPr>
          <w:noProof/>
        </w:rPr>
      </w:r>
      <w:r>
        <w:rPr>
          <w:noProof/>
        </w:rPr>
        <w:fldChar w:fldCharType="separate"/>
      </w:r>
      <w:r>
        <w:rPr>
          <w:noProof/>
        </w:rPr>
        <w:t>98</w:t>
      </w:r>
      <w:r>
        <w:rPr>
          <w:noProof/>
        </w:rPr>
        <w:fldChar w:fldCharType="end"/>
      </w:r>
    </w:p>
    <w:p w14:paraId="136E1473" w14:textId="719C0C5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_Toc200970647 \h </w:instrText>
      </w:r>
      <w:r>
        <w:rPr>
          <w:noProof/>
        </w:rPr>
      </w:r>
      <w:r>
        <w:rPr>
          <w:noProof/>
        </w:rPr>
        <w:fldChar w:fldCharType="separate"/>
      </w:r>
      <w:r>
        <w:rPr>
          <w:noProof/>
        </w:rPr>
        <w:t>98</w:t>
      </w:r>
      <w:r>
        <w:rPr>
          <w:noProof/>
        </w:rPr>
        <w:fldChar w:fldCharType="end"/>
      </w:r>
    </w:p>
    <w:p w14:paraId="01132AF1" w14:textId="0AB3E01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_Toc200970648 \h </w:instrText>
      </w:r>
      <w:r>
        <w:rPr>
          <w:noProof/>
        </w:rPr>
      </w:r>
      <w:r>
        <w:rPr>
          <w:noProof/>
        </w:rPr>
        <w:fldChar w:fldCharType="separate"/>
      </w:r>
      <w:r>
        <w:rPr>
          <w:noProof/>
        </w:rPr>
        <w:t>98</w:t>
      </w:r>
      <w:r>
        <w:rPr>
          <w:noProof/>
        </w:rPr>
        <w:fldChar w:fldCharType="end"/>
      </w:r>
    </w:p>
    <w:p w14:paraId="576304A4" w14:textId="66AA792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_Toc200970649 \h </w:instrText>
      </w:r>
      <w:r>
        <w:rPr>
          <w:noProof/>
        </w:rPr>
      </w:r>
      <w:r>
        <w:rPr>
          <w:noProof/>
        </w:rPr>
        <w:fldChar w:fldCharType="separate"/>
      </w:r>
      <w:r>
        <w:rPr>
          <w:noProof/>
        </w:rPr>
        <w:t>99</w:t>
      </w:r>
      <w:r>
        <w:rPr>
          <w:noProof/>
        </w:rPr>
        <w:fldChar w:fldCharType="end"/>
      </w:r>
    </w:p>
    <w:p w14:paraId="0CB5DE0D" w14:textId="07F86DA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_Toc200970650 \h </w:instrText>
      </w:r>
      <w:r>
        <w:rPr>
          <w:noProof/>
        </w:rPr>
      </w:r>
      <w:r>
        <w:rPr>
          <w:noProof/>
        </w:rPr>
        <w:fldChar w:fldCharType="separate"/>
      </w:r>
      <w:r>
        <w:rPr>
          <w:noProof/>
        </w:rPr>
        <w:t>99</w:t>
      </w:r>
      <w:r>
        <w:rPr>
          <w:noProof/>
        </w:rPr>
        <w:fldChar w:fldCharType="end"/>
      </w:r>
    </w:p>
    <w:p w14:paraId="381448D4" w14:textId="1072A78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_Toc200970651 \h </w:instrText>
      </w:r>
      <w:r>
        <w:rPr>
          <w:noProof/>
        </w:rPr>
      </w:r>
      <w:r>
        <w:rPr>
          <w:noProof/>
        </w:rPr>
        <w:fldChar w:fldCharType="separate"/>
      </w:r>
      <w:r>
        <w:rPr>
          <w:noProof/>
        </w:rPr>
        <w:t>99</w:t>
      </w:r>
      <w:r>
        <w:rPr>
          <w:noProof/>
        </w:rPr>
        <w:fldChar w:fldCharType="end"/>
      </w:r>
    </w:p>
    <w:p w14:paraId="7D3AB804" w14:textId="6A2E29D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_Toc200970652 \h </w:instrText>
      </w:r>
      <w:r>
        <w:rPr>
          <w:noProof/>
        </w:rPr>
      </w:r>
      <w:r>
        <w:rPr>
          <w:noProof/>
        </w:rPr>
        <w:fldChar w:fldCharType="separate"/>
      </w:r>
      <w:r>
        <w:rPr>
          <w:noProof/>
        </w:rPr>
        <w:t>100</w:t>
      </w:r>
      <w:r>
        <w:rPr>
          <w:noProof/>
        </w:rPr>
        <w:fldChar w:fldCharType="end"/>
      </w:r>
    </w:p>
    <w:p w14:paraId="50B26AD6" w14:textId="7C6C39F8"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_Toc200970653 \h </w:instrText>
      </w:r>
      <w:r>
        <w:rPr>
          <w:noProof/>
        </w:rPr>
      </w:r>
      <w:r>
        <w:rPr>
          <w:noProof/>
        </w:rPr>
        <w:fldChar w:fldCharType="separate"/>
      </w:r>
      <w:r>
        <w:rPr>
          <w:noProof/>
        </w:rPr>
        <w:t>100</w:t>
      </w:r>
      <w:r>
        <w:rPr>
          <w:noProof/>
        </w:rPr>
        <w:fldChar w:fldCharType="end"/>
      </w:r>
    </w:p>
    <w:p w14:paraId="67B97778" w14:textId="14D4025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_Toc200970654 \h </w:instrText>
      </w:r>
      <w:r>
        <w:rPr>
          <w:noProof/>
        </w:rPr>
      </w:r>
      <w:r>
        <w:rPr>
          <w:noProof/>
        </w:rPr>
        <w:fldChar w:fldCharType="separate"/>
      </w:r>
      <w:r>
        <w:rPr>
          <w:noProof/>
        </w:rPr>
        <w:t>100</w:t>
      </w:r>
      <w:r>
        <w:rPr>
          <w:noProof/>
        </w:rPr>
        <w:fldChar w:fldCharType="end"/>
      </w:r>
    </w:p>
    <w:p w14:paraId="51292DBB" w14:textId="692E538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_Toc200970655 \h </w:instrText>
      </w:r>
      <w:r>
        <w:rPr>
          <w:noProof/>
        </w:rPr>
      </w:r>
      <w:r>
        <w:rPr>
          <w:noProof/>
        </w:rPr>
        <w:fldChar w:fldCharType="separate"/>
      </w:r>
      <w:r>
        <w:rPr>
          <w:noProof/>
        </w:rPr>
        <w:t>101</w:t>
      </w:r>
      <w:r>
        <w:rPr>
          <w:noProof/>
        </w:rPr>
        <w:fldChar w:fldCharType="end"/>
      </w:r>
    </w:p>
    <w:p w14:paraId="33CC316E" w14:textId="45691D5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_Toc200970656 \h </w:instrText>
      </w:r>
      <w:r>
        <w:rPr>
          <w:noProof/>
        </w:rPr>
      </w:r>
      <w:r>
        <w:rPr>
          <w:noProof/>
        </w:rPr>
        <w:fldChar w:fldCharType="separate"/>
      </w:r>
      <w:r>
        <w:rPr>
          <w:noProof/>
        </w:rPr>
        <w:t>101</w:t>
      </w:r>
      <w:r>
        <w:rPr>
          <w:noProof/>
        </w:rPr>
        <w:fldChar w:fldCharType="end"/>
      </w:r>
    </w:p>
    <w:p w14:paraId="3B912247" w14:textId="6B1CB1D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_Toc200970657 \h </w:instrText>
      </w:r>
      <w:r>
        <w:rPr>
          <w:noProof/>
        </w:rPr>
      </w:r>
      <w:r>
        <w:rPr>
          <w:noProof/>
        </w:rPr>
        <w:fldChar w:fldCharType="separate"/>
      </w:r>
      <w:r>
        <w:rPr>
          <w:noProof/>
        </w:rPr>
        <w:t>101</w:t>
      </w:r>
      <w:r>
        <w:rPr>
          <w:noProof/>
        </w:rPr>
        <w:fldChar w:fldCharType="end"/>
      </w:r>
    </w:p>
    <w:p w14:paraId="49DCC50D" w14:textId="3721472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_Toc200970658 \h </w:instrText>
      </w:r>
      <w:r>
        <w:rPr>
          <w:noProof/>
        </w:rPr>
      </w:r>
      <w:r>
        <w:rPr>
          <w:noProof/>
        </w:rPr>
        <w:fldChar w:fldCharType="separate"/>
      </w:r>
      <w:r>
        <w:rPr>
          <w:noProof/>
        </w:rPr>
        <w:t>101</w:t>
      </w:r>
      <w:r>
        <w:rPr>
          <w:noProof/>
        </w:rPr>
        <w:fldChar w:fldCharType="end"/>
      </w:r>
    </w:p>
    <w:p w14:paraId="35805399" w14:textId="3B034F53"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_Toc200970659 \h </w:instrText>
      </w:r>
      <w:r>
        <w:rPr>
          <w:noProof/>
        </w:rPr>
      </w:r>
      <w:r>
        <w:rPr>
          <w:noProof/>
        </w:rPr>
        <w:fldChar w:fldCharType="separate"/>
      </w:r>
      <w:r>
        <w:rPr>
          <w:noProof/>
        </w:rPr>
        <w:t>101</w:t>
      </w:r>
      <w:r>
        <w:rPr>
          <w:noProof/>
        </w:rPr>
        <w:fldChar w:fldCharType="end"/>
      </w:r>
    </w:p>
    <w:p w14:paraId="1713E030" w14:textId="706B39D7"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_Toc200970660 \h </w:instrText>
      </w:r>
      <w:r>
        <w:rPr>
          <w:noProof/>
        </w:rPr>
      </w:r>
      <w:r>
        <w:rPr>
          <w:noProof/>
        </w:rPr>
        <w:fldChar w:fldCharType="separate"/>
      </w:r>
      <w:r>
        <w:rPr>
          <w:noProof/>
        </w:rPr>
        <w:t>102</w:t>
      </w:r>
      <w:r>
        <w:rPr>
          <w:noProof/>
        </w:rPr>
        <w:fldChar w:fldCharType="end"/>
      </w:r>
    </w:p>
    <w:p w14:paraId="708C4F7A" w14:textId="16941775"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_Toc200970661 \h </w:instrText>
      </w:r>
      <w:r>
        <w:rPr>
          <w:noProof/>
        </w:rPr>
      </w:r>
      <w:r>
        <w:rPr>
          <w:noProof/>
        </w:rPr>
        <w:fldChar w:fldCharType="separate"/>
      </w:r>
      <w:r>
        <w:rPr>
          <w:noProof/>
        </w:rPr>
        <w:t>103</w:t>
      </w:r>
      <w:r>
        <w:rPr>
          <w:noProof/>
        </w:rPr>
        <w:fldChar w:fldCharType="end"/>
      </w:r>
    </w:p>
    <w:p w14:paraId="51D1E472" w14:textId="7E58315C"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_Toc200970662 \h </w:instrText>
      </w:r>
      <w:r>
        <w:rPr>
          <w:noProof/>
        </w:rPr>
      </w:r>
      <w:r>
        <w:rPr>
          <w:noProof/>
        </w:rPr>
        <w:fldChar w:fldCharType="separate"/>
      </w:r>
      <w:r>
        <w:rPr>
          <w:noProof/>
        </w:rPr>
        <w:t>104</w:t>
      </w:r>
      <w:r>
        <w:rPr>
          <w:noProof/>
        </w:rPr>
        <w:fldChar w:fldCharType="end"/>
      </w:r>
    </w:p>
    <w:p w14:paraId="7C35BD41" w14:textId="53A4F73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_Toc200970663 \h </w:instrText>
      </w:r>
      <w:r>
        <w:rPr>
          <w:noProof/>
        </w:rPr>
      </w:r>
      <w:r>
        <w:rPr>
          <w:noProof/>
        </w:rPr>
        <w:fldChar w:fldCharType="separate"/>
      </w:r>
      <w:r>
        <w:rPr>
          <w:noProof/>
        </w:rPr>
        <w:t>105</w:t>
      </w:r>
      <w:r>
        <w:rPr>
          <w:noProof/>
        </w:rPr>
        <w:fldChar w:fldCharType="end"/>
      </w:r>
    </w:p>
    <w:p w14:paraId="34AA70A2" w14:textId="41103BB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_Toc200970664 \h </w:instrText>
      </w:r>
      <w:r>
        <w:rPr>
          <w:noProof/>
        </w:rPr>
      </w:r>
      <w:r>
        <w:rPr>
          <w:noProof/>
        </w:rPr>
        <w:fldChar w:fldCharType="separate"/>
      </w:r>
      <w:r>
        <w:rPr>
          <w:noProof/>
        </w:rPr>
        <w:t>105</w:t>
      </w:r>
      <w:r>
        <w:rPr>
          <w:noProof/>
        </w:rPr>
        <w:fldChar w:fldCharType="end"/>
      </w:r>
    </w:p>
    <w:p w14:paraId="09AFC0CF" w14:textId="30A5C4B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_Toc200970665 \h </w:instrText>
      </w:r>
      <w:r>
        <w:rPr>
          <w:noProof/>
        </w:rPr>
      </w:r>
      <w:r>
        <w:rPr>
          <w:noProof/>
        </w:rPr>
        <w:fldChar w:fldCharType="separate"/>
      </w:r>
      <w:r>
        <w:rPr>
          <w:noProof/>
        </w:rPr>
        <w:t>105</w:t>
      </w:r>
      <w:r>
        <w:rPr>
          <w:noProof/>
        </w:rPr>
        <w:fldChar w:fldCharType="end"/>
      </w:r>
    </w:p>
    <w:p w14:paraId="36848364" w14:textId="4FF586E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_Toc200970666 \h </w:instrText>
      </w:r>
      <w:r>
        <w:rPr>
          <w:noProof/>
        </w:rPr>
      </w:r>
      <w:r>
        <w:rPr>
          <w:noProof/>
        </w:rPr>
        <w:fldChar w:fldCharType="separate"/>
      </w:r>
      <w:r>
        <w:rPr>
          <w:noProof/>
        </w:rPr>
        <w:t>106</w:t>
      </w:r>
      <w:r>
        <w:rPr>
          <w:noProof/>
        </w:rPr>
        <w:fldChar w:fldCharType="end"/>
      </w:r>
    </w:p>
    <w:p w14:paraId="14B16407" w14:textId="32EDF6F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_Toc200970667 \h </w:instrText>
      </w:r>
      <w:r>
        <w:rPr>
          <w:noProof/>
        </w:rPr>
      </w:r>
      <w:r>
        <w:rPr>
          <w:noProof/>
        </w:rPr>
        <w:fldChar w:fldCharType="separate"/>
      </w:r>
      <w:r>
        <w:rPr>
          <w:noProof/>
        </w:rPr>
        <w:t>106</w:t>
      </w:r>
      <w:r>
        <w:rPr>
          <w:noProof/>
        </w:rPr>
        <w:fldChar w:fldCharType="end"/>
      </w:r>
    </w:p>
    <w:p w14:paraId="74572C11" w14:textId="4408CC9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_Toc200970668 \h </w:instrText>
      </w:r>
      <w:r>
        <w:rPr>
          <w:noProof/>
        </w:rPr>
      </w:r>
      <w:r>
        <w:rPr>
          <w:noProof/>
        </w:rPr>
        <w:fldChar w:fldCharType="separate"/>
      </w:r>
      <w:r>
        <w:rPr>
          <w:noProof/>
        </w:rPr>
        <w:t>106</w:t>
      </w:r>
      <w:r>
        <w:rPr>
          <w:noProof/>
        </w:rPr>
        <w:fldChar w:fldCharType="end"/>
      </w:r>
    </w:p>
    <w:p w14:paraId="4F428BF9" w14:textId="17FD23E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_Toc200970669 \h </w:instrText>
      </w:r>
      <w:r>
        <w:rPr>
          <w:noProof/>
        </w:rPr>
      </w:r>
      <w:r>
        <w:rPr>
          <w:noProof/>
        </w:rPr>
        <w:fldChar w:fldCharType="separate"/>
      </w:r>
      <w:r>
        <w:rPr>
          <w:noProof/>
        </w:rPr>
        <w:t>107</w:t>
      </w:r>
      <w:r>
        <w:rPr>
          <w:noProof/>
        </w:rPr>
        <w:fldChar w:fldCharType="end"/>
      </w:r>
    </w:p>
    <w:p w14:paraId="4700BCC7" w14:textId="6710200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_Toc200970670 \h </w:instrText>
      </w:r>
      <w:r>
        <w:rPr>
          <w:noProof/>
        </w:rPr>
      </w:r>
      <w:r>
        <w:rPr>
          <w:noProof/>
        </w:rPr>
        <w:fldChar w:fldCharType="separate"/>
      </w:r>
      <w:r>
        <w:rPr>
          <w:noProof/>
        </w:rPr>
        <w:t>107</w:t>
      </w:r>
      <w:r>
        <w:rPr>
          <w:noProof/>
        </w:rPr>
        <w:fldChar w:fldCharType="end"/>
      </w:r>
    </w:p>
    <w:p w14:paraId="0256F8A9" w14:textId="671592D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_Toc200970671 \h </w:instrText>
      </w:r>
      <w:r>
        <w:rPr>
          <w:noProof/>
        </w:rPr>
      </w:r>
      <w:r>
        <w:rPr>
          <w:noProof/>
        </w:rPr>
        <w:fldChar w:fldCharType="separate"/>
      </w:r>
      <w:r>
        <w:rPr>
          <w:noProof/>
        </w:rPr>
        <w:t>108</w:t>
      </w:r>
      <w:r>
        <w:rPr>
          <w:noProof/>
        </w:rPr>
        <w:fldChar w:fldCharType="end"/>
      </w:r>
    </w:p>
    <w:p w14:paraId="5D8E211E" w14:textId="57725FE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_Toc200970672 \h </w:instrText>
      </w:r>
      <w:r>
        <w:rPr>
          <w:noProof/>
        </w:rPr>
      </w:r>
      <w:r>
        <w:rPr>
          <w:noProof/>
        </w:rPr>
        <w:fldChar w:fldCharType="separate"/>
      </w:r>
      <w:r>
        <w:rPr>
          <w:noProof/>
        </w:rPr>
        <w:t>108</w:t>
      </w:r>
      <w:r>
        <w:rPr>
          <w:noProof/>
        </w:rPr>
        <w:fldChar w:fldCharType="end"/>
      </w:r>
    </w:p>
    <w:p w14:paraId="30995ECF" w14:textId="4ADE9B6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_Toc200970673 \h </w:instrText>
      </w:r>
      <w:r>
        <w:rPr>
          <w:noProof/>
        </w:rPr>
      </w:r>
      <w:r>
        <w:rPr>
          <w:noProof/>
        </w:rPr>
        <w:fldChar w:fldCharType="separate"/>
      </w:r>
      <w:r>
        <w:rPr>
          <w:noProof/>
        </w:rPr>
        <w:t>108</w:t>
      </w:r>
      <w:r>
        <w:rPr>
          <w:noProof/>
        </w:rPr>
        <w:fldChar w:fldCharType="end"/>
      </w:r>
    </w:p>
    <w:p w14:paraId="06D6ECB1" w14:textId="205972D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_Toc200970674 \h </w:instrText>
      </w:r>
      <w:r>
        <w:rPr>
          <w:noProof/>
        </w:rPr>
      </w:r>
      <w:r>
        <w:rPr>
          <w:noProof/>
        </w:rPr>
        <w:fldChar w:fldCharType="separate"/>
      </w:r>
      <w:r>
        <w:rPr>
          <w:noProof/>
        </w:rPr>
        <w:t>108</w:t>
      </w:r>
      <w:r>
        <w:rPr>
          <w:noProof/>
        </w:rPr>
        <w:fldChar w:fldCharType="end"/>
      </w:r>
    </w:p>
    <w:p w14:paraId="7E42EC55" w14:textId="5DDF9F85"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_Toc200970675 \h </w:instrText>
      </w:r>
      <w:r>
        <w:rPr>
          <w:noProof/>
        </w:rPr>
      </w:r>
      <w:r>
        <w:rPr>
          <w:noProof/>
        </w:rPr>
        <w:fldChar w:fldCharType="separate"/>
      </w:r>
      <w:r>
        <w:rPr>
          <w:noProof/>
        </w:rPr>
        <w:t>108</w:t>
      </w:r>
      <w:r>
        <w:rPr>
          <w:noProof/>
        </w:rPr>
        <w:fldChar w:fldCharType="end"/>
      </w:r>
    </w:p>
    <w:p w14:paraId="68717542" w14:textId="340C4CC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sidRPr="00100C06">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100C06">
        <w:rPr>
          <w:noProof/>
          <w:lang w:val="fr-FR"/>
        </w:rPr>
        <w:t>User Consent Revocation Notification</w:t>
      </w:r>
      <w:r>
        <w:rPr>
          <w:noProof/>
        </w:rPr>
        <w:tab/>
      </w:r>
      <w:r>
        <w:rPr>
          <w:noProof/>
        </w:rPr>
        <w:fldChar w:fldCharType="begin" w:fldLock="1"/>
      </w:r>
      <w:r>
        <w:rPr>
          <w:noProof/>
        </w:rPr>
        <w:instrText xml:space="preserve"> PAGEREF _Toc200970676 \h </w:instrText>
      </w:r>
      <w:r>
        <w:rPr>
          <w:noProof/>
        </w:rPr>
      </w:r>
      <w:r>
        <w:rPr>
          <w:noProof/>
        </w:rPr>
        <w:fldChar w:fldCharType="separate"/>
      </w:r>
      <w:r>
        <w:rPr>
          <w:noProof/>
        </w:rPr>
        <w:t>109</w:t>
      </w:r>
      <w:r>
        <w:rPr>
          <w:noProof/>
        </w:rPr>
        <w:fldChar w:fldCharType="end"/>
      </w:r>
    </w:p>
    <w:p w14:paraId="63AC52E5" w14:textId="5049E03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sidRPr="00100C06">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100C06">
        <w:rPr>
          <w:noProof/>
          <w:lang w:val="fr-FR" w:eastAsia="zh-CN"/>
        </w:rPr>
        <w:t>Description</w:t>
      </w:r>
      <w:r>
        <w:rPr>
          <w:noProof/>
        </w:rPr>
        <w:tab/>
      </w:r>
      <w:r>
        <w:rPr>
          <w:noProof/>
        </w:rPr>
        <w:fldChar w:fldCharType="begin" w:fldLock="1"/>
      </w:r>
      <w:r>
        <w:rPr>
          <w:noProof/>
        </w:rPr>
        <w:instrText xml:space="preserve"> PAGEREF _Toc200970677 \h </w:instrText>
      </w:r>
      <w:r>
        <w:rPr>
          <w:noProof/>
        </w:rPr>
      </w:r>
      <w:r>
        <w:rPr>
          <w:noProof/>
        </w:rPr>
        <w:fldChar w:fldCharType="separate"/>
      </w:r>
      <w:r>
        <w:rPr>
          <w:noProof/>
        </w:rPr>
        <w:t>109</w:t>
      </w:r>
      <w:r>
        <w:rPr>
          <w:noProof/>
        </w:rPr>
        <w:fldChar w:fldCharType="end"/>
      </w:r>
    </w:p>
    <w:p w14:paraId="64F506F0" w14:textId="2CEBD64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_Toc200970678 \h </w:instrText>
      </w:r>
      <w:r>
        <w:rPr>
          <w:noProof/>
        </w:rPr>
      </w:r>
      <w:r>
        <w:rPr>
          <w:noProof/>
        </w:rPr>
        <w:fldChar w:fldCharType="separate"/>
      </w:r>
      <w:r>
        <w:rPr>
          <w:noProof/>
        </w:rPr>
        <w:t>109</w:t>
      </w:r>
      <w:r>
        <w:rPr>
          <w:noProof/>
        </w:rPr>
        <w:fldChar w:fldCharType="end"/>
      </w:r>
    </w:p>
    <w:p w14:paraId="271806AC" w14:textId="592FAE4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_Toc200970679 \h </w:instrText>
      </w:r>
      <w:r>
        <w:rPr>
          <w:noProof/>
        </w:rPr>
      </w:r>
      <w:r>
        <w:rPr>
          <w:noProof/>
        </w:rPr>
        <w:fldChar w:fldCharType="separate"/>
      </w:r>
      <w:r>
        <w:rPr>
          <w:noProof/>
        </w:rPr>
        <w:t>109</w:t>
      </w:r>
      <w:r>
        <w:rPr>
          <w:noProof/>
        </w:rPr>
        <w:fldChar w:fldCharType="end"/>
      </w:r>
    </w:p>
    <w:p w14:paraId="5FC4B406" w14:textId="535FD4B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_Toc200970680 \h </w:instrText>
      </w:r>
      <w:r>
        <w:rPr>
          <w:noProof/>
        </w:rPr>
      </w:r>
      <w:r>
        <w:rPr>
          <w:noProof/>
        </w:rPr>
        <w:fldChar w:fldCharType="separate"/>
      </w:r>
      <w:r>
        <w:rPr>
          <w:noProof/>
        </w:rPr>
        <w:t>110</w:t>
      </w:r>
      <w:r>
        <w:rPr>
          <w:noProof/>
        </w:rPr>
        <w:fldChar w:fldCharType="end"/>
      </w:r>
    </w:p>
    <w:p w14:paraId="183B2538" w14:textId="55067E6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_Toc200970681 \h </w:instrText>
      </w:r>
      <w:r>
        <w:rPr>
          <w:noProof/>
        </w:rPr>
      </w:r>
      <w:r>
        <w:rPr>
          <w:noProof/>
        </w:rPr>
        <w:fldChar w:fldCharType="separate"/>
      </w:r>
      <w:r>
        <w:rPr>
          <w:noProof/>
        </w:rPr>
        <w:t>110</w:t>
      </w:r>
      <w:r>
        <w:rPr>
          <w:noProof/>
        </w:rPr>
        <w:fldChar w:fldCharType="end"/>
      </w:r>
    </w:p>
    <w:p w14:paraId="300FA36C" w14:textId="10DDE77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_Toc200970682 \h </w:instrText>
      </w:r>
      <w:r>
        <w:rPr>
          <w:noProof/>
        </w:rPr>
      </w:r>
      <w:r>
        <w:rPr>
          <w:noProof/>
        </w:rPr>
        <w:fldChar w:fldCharType="separate"/>
      </w:r>
      <w:r>
        <w:rPr>
          <w:noProof/>
        </w:rPr>
        <w:t>112</w:t>
      </w:r>
      <w:r>
        <w:rPr>
          <w:noProof/>
        </w:rPr>
        <w:fldChar w:fldCharType="end"/>
      </w:r>
    </w:p>
    <w:p w14:paraId="62FD240C" w14:textId="2D2BC72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_Toc200970683 \h </w:instrText>
      </w:r>
      <w:r>
        <w:rPr>
          <w:noProof/>
        </w:rPr>
      </w:r>
      <w:r>
        <w:rPr>
          <w:noProof/>
        </w:rPr>
        <w:fldChar w:fldCharType="separate"/>
      </w:r>
      <w:r>
        <w:rPr>
          <w:noProof/>
        </w:rPr>
        <w:t>112</w:t>
      </w:r>
      <w:r>
        <w:rPr>
          <w:noProof/>
        </w:rPr>
        <w:fldChar w:fldCharType="end"/>
      </w:r>
    </w:p>
    <w:p w14:paraId="245CDAF2" w14:textId="1FBAE12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_Toc200970684 \h </w:instrText>
      </w:r>
      <w:r>
        <w:rPr>
          <w:noProof/>
        </w:rPr>
      </w:r>
      <w:r>
        <w:rPr>
          <w:noProof/>
        </w:rPr>
        <w:fldChar w:fldCharType="separate"/>
      </w:r>
      <w:r>
        <w:rPr>
          <w:noProof/>
        </w:rPr>
        <w:t>112</w:t>
      </w:r>
      <w:r>
        <w:rPr>
          <w:noProof/>
        </w:rPr>
        <w:fldChar w:fldCharType="end"/>
      </w:r>
    </w:p>
    <w:p w14:paraId="19482FB0" w14:textId="487B2D9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_Toc200970685 \h </w:instrText>
      </w:r>
      <w:r>
        <w:rPr>
          <w:noProof/>
        </w:rPr>
      </w:r>
      <w:r>
        <w:rPr>
          <w:noProof/>
        </w:rPr>
        <w:fldChar w:fldCharType="separate"/>
      </w:r>
      <w:r>
        <w:rPr>
          <w:noProof/>
        </w:rPr>
        <w:t>114</w:t>
      </w:r>
      <w:r>
        <w:rPr>
          <w:noProof/>
        </w:rPr>
        <w:fldChar w:fldCharType="end"/>
      </w:r>
    </w:p>
    <w:p w14:paraId="015A2824" w14:textId="06D93E9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_Toc200970686 \h </w:instrText>
      </w:r>
      <w:r>
        <w:rPr>
          <w:noProof/>
        </w:rPr>
      </w:r>
      <w:r>
        <w:rPr>
          <w:noProof/>
        </w:rPr>
        <w:fldChar w:fldCharType="separate"/>
      </w:r>
      <w:r>
        <w:rPr>
          <w:noProof/>
        </w:rPr>
        <w:t>114</w:t>
      </w:r>
      <w:r>
        <w:rPr>
          <w:noProof/>
        </w:rPr>
        <w:fldChar w:fldCharType="end"/>
      </w:r>
    </w:p>
    <w:p w14:paraId="7AC29F34" w14:textId="2AE5929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_Toc200970687 \h </w:instrText>
      </w:r>
      <w:r>
        <w:rPr>
          <w:noProof/>
        </w:rPr>
      </w:r>
      <w:r>
        <w:rPr>
          <w:noProof/>
        </w:rPr>
        <w:fldChar w:fldCharType="separate"/>
      </w:r>
      <w:r>
        <w:rPr>
          <w:noProof/>
        </w:rPr>
        <w:t>114</w:t>
      </w:r>
      <w:r>
        <w:rPr>
          <w:noProof/>
        </w:rPr>
        <w:fldChar w:fldCharType="end"/>
      </w:r>
    </w:p>
    <w:p w14:paraId="17627B97" w14:textId="58F4D23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_Toc200970688 \h </w:instrText>
      </w:r>
      <w:r>
        <w:rPr>
          <w:noProof/>
        </w:rPr>
      </w:r>
      <w:r>
        <w:rPr>
          <w:noProof/>
        </w:rPr>
        <w:fldChar w:fldCharType="separate"/>
      </w:r>
      <w:r>
        <w:rPr>
          <w:noProof/>
        </w:rPr>
        <w:t>115</w:t>
      </w:r>
      <w:r>
        <w:rPr>
          <w:noProof/>
        </w:rPr>
        <w:fldChar w:fldCharType="end"/>
      </w:r>
    </w:p>
    <w:p w14:paraId="382C0BE0" w14:textId="1371A32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_Toc200970689 \h </w:instrText>
      </w:r>
      <w:r>
        <w:rPr>
          <w:noProof/>
        </w:rPr>
      </w:r>
      <w:r>
        <w:rPr>
          <w:noProof/>
        </w:rPr>
        <w:fldChar w:fldCharType="separate"/>
      </w:r>
      <w:r>
        <w:rPr>
          <w:noProof/>
        </w:rPr>
        <w:t>115</w:t>
      </w:r>
      <w:r>
        <w:rPr>
          <w:noProof/>
        </w:rPr>
        <w:fldChar w:fldCharType="end"/>
      </w:r>
    </w:p>
    <w:p w14:paraId="0CD056D0" w14:textId="7795561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sidRPr="00100C06">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100C06">
        <w:rPr>
          <w:noProof/>
          <w:lang w:val="fr-FR" w:eastAsia="zh-CN"/>
        </w:rPr>
        <w:t xml:space="preserve">Type: </w:t>
      </w:r>
      <w:r w:rsidRPr="00100C06">
        <w:rPr>
          <w:noProof/>
          <w:lang w:val="fr-FR"/>
        </w:rPr>
        <w:t>ConsentRevocNotif</w:t>
      </w:r>
      <w:r>
        <w:rPr>
          <w:noProof/>
        </w:rPr>
        <w:tab/>
      </w:r>
      <w:r>
        <w:rPr>
          <w:noProof/>
        </w:rPr>
        <w:fldChar w:fldCharType="begin" w:fldLock="1"/>
      </w:r>
      <w:r>
        <w:rPr>
          <w:noProof/>
        </w:rPr>
        <w:instrText xml:space="preserve"> PAGEREF _Toc200970690 \h </w:instrText>
      </w:r>
      <w:r>
        <w:rPr>
          <w:noProof/>
        </w:rPr>
      </w:r>
      <w:r>
        <w:rPr>
          <w:noProof/>
        </w:rPr>
        <w:fldChar w:fldCharType="separate"/>
      </w:r>
      <w:r>
        <w:rPr>
          <w:noProof/>
        </w:rPr>
        <w:t>115</w:t>
      </w:r>
      <w:r>
        <w:rPr>
          <w:noProof/>
        </w:rPr>
        <w:fldChar w:fldCharType="end"/>
      </w:r>
    </w:p>
    <w:p w14:paraId="2F9F1326" w14:textId="184741D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_Toc200970691 \h </w:instrText>
      </w:r>
      <w:r>
        <w:rPr>
          <w:noProof/>
        </w:rPr>
      </w:r>
      <w:r>
        <w:rPr>
          <w:noProof/>
        </w:rPr>
        <w:fldChar w:fldCharType="separate"/>
      </w:r>
      <w:r>
        <w:rPr>
          <w:noProof/>
        </w:rPr>
        <w:t>116</w:t>
      </w:r>
      <w:r>
        <w:rPr>
          <w:noProof/>
        </w:rPr>
        <w:fldChar w:fldCharType="end"/>
      </w:r>
    </w:p>
    <w:p w14:paraId="04AE6B61" w14:textId="16EA9EA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_Toc200970692 \h </w:instrText>
      </w:r>
      <w:r>
        <w:rPr>
          <w:noProof/>
        </w:rPr>
      </w:r>
      <w:r>
        <w:rPr>
          <w:noProof/>
        </w:rPr>
        <w:fldChar w:fldCharType="separate"/>
      </w:r>
      <w:r>
        <w:rPr>
          <w:noProof/>
        </w:rPr>
        <w:t>116</w:t>
      </w:r>
      <w:r>
        <w:rPr>
          <w:noProof/>
        </w:rPr>
        <w:fldChar w:fldCharType="end"/>
      </w:r>
    </w:p>
    <w:p w14:paraId="325A2229" w14:textId="78E0A20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_Toc200970693 \h </w:instrText>
      </w:r>
      <w:r>
        <w:rPr>
          <w:noProof/>
        </w:rPr>
      </w:r>
      <w:r>
        <w:rPr>
          <w:noProof/>
        </w:rPr>
        <w:fldChar w:fldCharType="separate"/>
      </w:r>
      <w:r>
        <w:rPr>
          <w:noProof/>
        </w:rPr>
        <w:t>116</w:t>
      </w:r>
      <w:r>
        <w:rPr>
          <w:noProof/>
        </w:rPr>
        <w:fldChar w:fldCharType="end"/>
      </w:r>
    </w:p>
    <w:p w14:paraId="46DD4208" w14:textId="08182A6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_Toc200970694 \h </w:instrText>
      </w:r>
      <w:r>
        <w:rPr>
          <w:noProof/>
        </w:rPr>
      </w:r>
      <w:r>
        <w:rPr>
          <w:noProof/>
        </w:rPr>
        <w:fldChar w:fldCharType="separate"/>
      </w:r>
      <w:r>
        <w:rPr>
          <w:noProof/>
        </w:rPr>
        <w:t>116</w:t>
      </w:r>
      <w:r>
        <w:rPr>
          <w:noProof/>
        </w:rPr>
        <w:fldChar w:fldCharType="end"/>
      </w:r>
    </w:p>
    <w:p w14:paraId="313AFD28" w14:textId="592BC99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_Toc200970695 \h </w:instrText>
      </w:r>
      <w:r>
        <w:rPr>
          <w:noProof/>
        </w:rPr>
      </w:r>
      <w:r>
        <w:rPr>
          <w:noProof/>
        </w:rPr>
        <w:fldChar w:fldCharType="separate"/>
      </w:r>
      <w:r>
        <w:rPr>
          <w:noProof/>
        </w:rPr>
        <w:t>116</w:t>
      </w:r>
      <w:r>
        <w:rPr>
          <w:noProof/>
        </w:rPr>
        <w:fldChar w:fldCharType="end"/>
      </w:r>
    </w:p>
    <w:p w14:paraId="3F0EAF9D" w14:textId="462CCFD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_Toc200970696 \h </w:instrText>
      </w:r>
      <w:r>
        <w:rPr>
          <w:noProof/>
        </w:rPr>
      </w:r>
      <w:r>
        <w:rPr>
          <w:noProof/>
        </w:rPr>
        <w:fldChar w:fldCharType="separate"/>
      </w:r>
      <w:r>
        <w:rPr>
          <w:noProof/>
        </w:rPr>
        <w:t>116</w:t>
      </w:r>
      <w:r>
        <w:rPr>
          <w:noProof/>
        </w:rPr>
        <w:fldChar w:fldCharType="end"/>
      </w:r>
    </w:p>
    <w:p w14:paraId="3173E9D6" w14:textId="5AE672A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_Toc200970697 \h </w:instrText>
      </w:r>
      <w:r>
        <w:rPr>
          <w:noProof/>
        </w:rPr>
      </w:r>
      <w:r>
        <w:rPr>
          <w:noProof/>
        </w:rPr>
        <w:fldChar w:fldCharType="separate"/>
      </w:r>
      <w:r>
        <w:rPr>
          <w:noProof/>
        </w:rPr>
        <w:t>116</w:t>
      </w:r>
      <w:r>
        <w:rPr>
          <w:noProof/>
        </w:rPr>
        <w:fldChar w:fldCharType="end"/>
      </w:r>
    </w:p>
    <w:p w14:paraId="46DE7B60" w14:textId="60EB75FC"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_Toc200970698 \h </w:instrText>
      </w:r>
      <w:r>
        <w:rPr>
          <w:noProof/>
        </w:rPr>
      </w:r>
      <w:r>
        <w:rPr>
          <w:noProof/>
        </w:rPr>
        <w:fldChar w:fldCharType="separate"/>
      </w:r>
      <w:r>
        <w:rPr>
          <w:noProof/>
        </w:rPr>
        <w:t>117</w:t>
      </w:r>
      <w:r>
        <w:rPr>
          <w:noProof/>
        </w:rPr>
        <w:fldChar w:fldCharType="end"/>
      </w:r>
    </w:p>
    <w:p w14:paraId="602FFA66" w14:textId="5EB73D3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_Toc200970699 \h </w:instrText>
      </w:r>
      <w:r>
        <w:rPr>
          <w:noProof/>
        </w:rPr>
      </w:r>
      <w:r>
        <w:rPr>
          <w:noProof/>
        </w:rPr>
        <w:fldChar w:fldCharType="separate"/>
      </w:r>
      <w:r>
        <w:rPr>
          <w:noProof/>
        </w:rPr>
        <w:t>117</w:t>
      </w:r>
      <w:r>
        <w:rPr>
          <w:noProof/>
        </w:rPr>
        <w:fldChar w:fldCharType="end"/>
      </w:r>
    </w:p>
    <w:p w14:paraId="2BA603CE" w14:textId="5748531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_Toc200970700 \h </w:instrText>
      </w:r>
      <w:r>
        <w:rPr>
          <w:noProof/>
        </w:rPr>
      </w:r>
      <w:r>
        <w:rPr>
          <w:noProof/>
        </w:rPr>
        <w:fldChar w:fldCharType="separate"/>
      </w:r>
      <w:r>
        <w:rPr>
          <w:noProof/>
        </w:rPr>
        <w:t>117</w:t>
      </w:r>
      <w:r>
        <w:rPr>
          <w:noProof/>
        </w:rPr>
        <w:fldChar w:fldCharType="end"/>
      </w:r>
    </w:p>
    <w:p w14:paraId="1AECCD21" w14:textId="08CE41B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_Toc200970701 \h </w:instrText>
      </w:r>
      <w:r>
        <w:rPr>
          <w:noProof/>
        </w:rPr>
      </w:r>
      <w:r>
        <w:rPr>
          <w:noProof/>
        </w:rPr>
        <w:fldChar w:fldCharType="separate"/>
      </w:r>
      <w:r>
        <w:rPr>
          <w:noProof/>
        </w:rPr>
        <w:t>117</w:t>
      </w:r>
      <w:r>
        <w:rPr>
          <w:noProof/>
        </w:rPr>
        <w:fldChar w:fldCharType="end"/>
      </w:r>
    </w:p>
    <w:p w14:paraId="098635EC" w14:textId="7EA5C87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_Toc200970702 \h </w:instrText>
      </w:r>
      <w:r>
        <w:rPr>
          <w:noProof/>
        </w:rPr>
      </w:r>
      <w:r>
        <w:rPr>
          <w:noProof/>
        </w:rPr>
        <w:fldChar w:fldCharType="separate"/>
      </w:r>
      <w:r>
        <w:rPr>
          <w:noProof/>
        </w:rPr>
        <w:t>117</w:t>
      </w:r>
      <w:r>
        <w:rPr>
          <w:noProof/>
        </w:rPr>
        <w:fldChar w:fldCharType="end"/>
      </w:r>
    </w:p>
    <w:p w14:paraId="7CCF446C" w14:textId="71ED6D0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_Toc200970703 \h </w:instrText>
      </w:r>
      <w:r>
        <w:rPr>
          <w:noProof/>
        </w:rPr>
      </w:r>
      <w:r>
        <w:rPr>
          <w:noProof/>
        </w:rPr>
        <w:fldChar w:fldCharType="separate"/>
      </w:r>
      <w:r>
        <w:rPr>
          <w:noProof/>
        </w:rPr>
        <w:t>118</w:t>
      </w:r>
      <w:r>
        <w:rPr>
          <w:noProof/>
        </w:rPr>
        <w:fldChar w:fldCharType="end"/>
      </w:r>
    </w:p>
    <w:p w14:paraId="3680CB16" w14:textId="7B9973A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_Toc200970704 \h </w:instrText>
      </w:r>
      <w:r>
        <w:rPr>
          <w:noProof/>
        </w:rPr>
      </w:r>
      <w:r>
        <w:rPr>
          <w:noProof/>
        </w:rPr>
        <w:fldChar w:fldCharType="separate"/>
      </w:r>
      <w:r>
        <w:rPr>
          <w:noProof/>
        </w:rPr>
        <w:t>118</w:t>
      </w:r>
      <w:r>
        <w:rPr>
          <w:noProof/>
        </w:rPr>
        <w:fldChar w:fldCharType="end"/>
      </w:r>
    </w:p>
    <w:p w14:paraId="05FBDB8B" w14:textId="37D0EB1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_Toc200970705 \h </w:instrText>
      </w:r>
      <w:r>
        <w:rPr>
          <w:noProof/>
        </w:rPr>
      </w:r>
      <w:r>
        <w:rPr>
          <w:noProof/>
        </w:rPr>
        <w:fldChar w:fldCharType="separate"/>
      </w:r>
      <w:r>
        <w:rPr>
          <w:noProof/>
        </w:rPr>
        <w:t>118</w:t>
      </w:r>
      <w:r>
        <w:rPr>
          <w:noProof/>
        </w:rPr>
        <w:fldChar w:fldCharType="end"/>
      </w:r>
    </w:p>
    <w:p w14:paraId="2A222117" w14:textId="4628D02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_Toc200970706 \h </w:instrText>
      </w:r>
      <w:r>
        <w:rPr>
          <w:noProof/>
        </w:rPr>
      </w:r>
      <w:r>
        <w:rPr>
          <w:noProof/>
        </w:rPr>
        <w:fldChar w:fldCharType="separate"/>
      </w:r>
      <w:r>
        <w:rPr>
          <w:noProof/>
        </w:rPr>
        <w:t>119</w:t>
      </w:r>
      <w:r>
        <w:rPr>
          <w:noProof/>
        </w:rPr>
        <w:fldChar w:fldCharType="end"/>
      </w:r>
    </w:p>
    <w:p w14:paraId="7A5C2EAB" w14:textId="6198BFE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_Toc200970707 \h </w:instrText>
      </w:r>
      <w:r>
        <w:rPr>
          <w:noProof/>
        </w:rPr>
      </w:r>
      <w:r>
        <w:rPr>
          <w:noProof/>
        </w:rPr>
        <w:fldChar w:fldCharType="separate"/>
      </w:r>
      <w:r>
        <w:rPr>
          <w:noProof/>
        </w:rPr>
        <w:t>119</w:t>
      </w:r>
      <w:r>
        <w:rPr>
          <w:noProof/>
        </w:rPr>
        <w:fldChar w:fldCharType="end"/>
      </w:r>
    </w:p>
    <w:p w14:paraId="3D77429E" w14:textId="56025F8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_Toc200970708 \h </w:instrText>
      </w:r>
      <w:r>
        <w:rPr>
          <w:noProof/>
        </w:rPr>
      </w:r>
      <w:r>
        <w:rPr>
          <w:noProof/>
        </w:rPr>
        <w:fldChar w:fldCharType="separate"/>
      </w:r>
      <w:r>
        <w:rPr>
          <w:noProof/>
        </w:rPr>
        <w:t>119</w:t>
      </w:r>
      <w:r>
        <w:rPr>
          <w:noProof/>
        </w:rPr>
        <w:fldChar w:fldCharType="end"/>
      </w:r>
    </w:p>
    <w:p w14:paraId="234381D7" w14:textId="3452522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_Toc200970709 \h </w:instrText>
      </w:r>
      <w:r>
        <w:rPr>
          <w:noProof/>
        </w:rPr>
      </w:r>
      <w:r>
        <w:rPr>
          <w:noProof/>
        </w:rPr>
        <w:fldChar w:fldCharType="separate"/>
      </w:r>
      <w:r>
        <w:rPr>
          <w:noProof/>
        </w:rPr>
        <w:t>120</w:t>
      </w:r>
      <w:r>
        <w:rPr>
          <w:noProof/>
        </w:rPr>
        <w:fldChar w:fldCharType="end"/>
      </w:r>
    </w:p>
    <w:p w14:paraId="6FD8D1CB" w14:textId="6EB7D5A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_Toc200970710 \h </w:instrText>
      </w:r>
      <w:r>
        <w:rPr>
          <w:noProof/>
        </w:rPr>
      </w:r>
      <w:r>
        <w:rPr>
          <w:noProof/>
        </w:rPr>
        <w:fldChar w:fldCharType="separate"/>
      </w:r>
      <w:r>
        <w:rPr>
          <w:noProof/>
        </w:rPr>
        <w:t>120</w:t>
      </w:r>
      <w:r>
        <w:rPr>
          <w:noProof/>
        </w:rPr>
        <w:fldChar w:fldCharType="end"/>
      </w:r>
    </w:p>
    <w:p w14:paraId="6BF55DE4" w14:textId="1DD7262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_Toc200970711 \h </w:instrText>
      </w:r>
      <w:r>
        <w:rPr>
          <w:noProof/>
        </w:rPr>
      </w:r>
      <w:r>
        <w:rPr>
          <w:noProof/>
        </w:rPr>
        <w:fldChar w:fldCharType="separate"/>
      </w:r>
      <w:r>
        <w:rPr>
          <w:noProof/>
        </w:rPr>
        <w:t>120</w:t>
      </w:r>
      <w:r>
        <w:rPr>
          <w:noProof/>
        </w:rPr>
        <w:fldChar w:fldCharType="end"/>
      </w:r>
    </w:p>
    <w:p w14:paraId="3F1FEB7D" w14:textId="1FDE859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_Toc200970712 \h </w:instrText>
      </w:r>
      <w:r>
        <w:rPr>
          <w:noProof/>
        </w:rPr>
      </w:r>
      <w:r>
        <w:rPr>
          <w:noProof/>
        </w:rPr>
        <w:fldChar w:fldCharType="separate"/>
      </w:r>
      <w:r>
        <w:rPr>
          <w:noProof/>
        </w:rPr>
        <w:t>121</w:t>
      </w:r>
      <w:r>
        <w:rPr>
          <w:noProof/>
        </w:rPr>
        <w:fldChar w:fldCharType="end"/>
      </w:r>
    </w:p>
    <w:p w14:paraId="4699F765" w14:textId="6B01FC1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_Toc200970713 \h </w:instrText>
      </w:r>
      <w:r>
        <w:rPr>
          <w:noProof/>
        </w:rPr>
      </w:r>
      <w:r>
        <w:rPr>
          <w:noProof/>
        </w:rPr>
        <w:fldChar w:fldCharType="separate"/>
      </w:r>
      <w:r>
        <w:rPr>
          <w:noProof/>
        </w:rPr>
        <w:t>121</w:t>
      </w:r>
      <w:r>
        <w:rPr>
          <w:noProof/>
        </w:rPr>
        <w:fldChar w:fldCharType="end"/>
      </w:r>
    </w:p>
    <w:p w14:paraId="1BB4C77E" w14:textId="0A41A09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_Toc200970714 \h </w:instrText>
      </w:r>
      <w:r>
        <w:rPr>
          <w:noProof/>
        </w:rPr>
      </w:r>
      <w:r>
        <w:rPr>
          <w:noProof/>
        </w:rPr>
        <w:fldChar w:fldCharType="separate"/>
      </w:r>
      <w:r>
        <w:rPr>
          <w:noProof/>
        </w:rPr>
        <w:t>121</w:t>
      </w:r>
      <w:r>
        <w:rPr>
          <w:noProof/>
        </w:rPr>
        <w:fldChar w:fldCharType="end"/>
      </w:r>
    </w:p>
    <w:p w14:paraId="0155F289" w14:textId="74EC1C0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_Toc200970715 \h </w:instrText>
      </w:r>
      <w:r>
        <w:rPr>
          <w:noProof/>
        </w:rPr>
      </w:r>
      <w:r>
        <w:rPr>
          <w:noProof/>
        </w:rPr>
        <w:fldChar w:fldCharType="separate"/>
      </w:r>
      <w:r>
        <w:rPr>
          <w:noProof/>
        </w:rPr>
        <w:t>122</w:t>
      </w:r>
      <w:r>
        <w:rPr>
          <w:noProof/>
        </w:rPr>
        <w:fldChar w:fldCharType="end"/>
      </w:r>
    </w:p>
    <w:p w14:paraId="5946295D" w14:textId="28DE483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_Toc200970716 \h </w:instrText>
      </w:r>
      <w:r>
        <w:rPr>
          <w:noProof/>
        </w:rPr>
      </w:r>
      <w:r>
        <w:rPr>
          <w:noProof/>
        </w:rPr>
        <w:fldChar w:fldCharType="separate"/>
      </w:r>
      <w:r>
        <w:rPr>
          <w:noProof/>
        </w:rPr>
        <w:t>122</w:t>
      </w:r>
      <w:r>
        <w:rPr>
          <w:noProof/>
        </w:rPr>
        <w:fldChar w:fldCharType="end"/>
      </w:r>
    </w:p>
    <w:p w14:paraId="73ADCC72" w14:textId="11A2822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_Toc200970717 \h </w:instrText>
      </w:r>
      <w:r>
        <w:rPr>
          <w:noProof/>
        </w:rPr>
      </w:r>
      <w:r>
        <w:rPr>
          <w:noProof/>
        </w:rPr>
        <w:fldChar w:fldCharType="separate"/>
      </w:r>
      <w:r>
        <w:rPr>
          <w:noProof/>
        </w:rPr>
        <w:t>123</w:t>
      </w:r>
      <w:r>
        <w:rPr>
          <w:noProof/>
        </w:rPr>
        <w:fldChar w:fldCharType="end"/>
      </w:r>
    </w:p>
    <w:p w14:paraId="6D8919C9" w14:textId="6E7286C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_Toc200970718 \h </w:instrText>
      </w:r>
      <w:r>
        <w:rPr>
          <w:noProof/>
        </w:rPr>
      </w:r>
      <w:r>
        <w:rPr>
          <w:noProof/>
        </w:rPr>
        <w:fldChar w:fldCharType="separate"/>
      </w:r>
      <w:r>
        <w:rPr>
          <w:noProof/>
        </w:rPr>
        <w:t>123</w:t>
      </w:r>
      <w:r>
        <w:rPr>
          <w:noProof/>
        </w:rPr>
        <w:fldChar w:fldCharType="end"/>
      </w:r>
    </w:p>
    <w:p w14:paraId="3FAF3545" w14:textId="63EA616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_Toc200970719 \h </w:instrText>
      </w:r>
      <w:r>
        <w:rPr>
          <w:noProof/>
        </w:rPr>
      </w:r>
      <w:r>
        <w:rPr>
          <w:noProof/>
        </w:rPr>
        <w:fldChar w:fldCharType="separate"/>
      </w:r>
      <w:r>
        <w:rPr>
          <w:noProof/>
        </w:rPr>
        <w:t>123</w:t>
      </w:r>
      <w:r>
        <w:rPr>
          <w:noProof/>
        </w:rPr>
        <w:fldChar w:fldCharType="end"/>
      </w:r>
    </w:p>
    <w:p w14:paraId="3F9B7EA5" w14:textId="1515ECE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_Toc200970720 \h </w:instrText>
      </w:r>
      <w:r>
        <w:rPr>
          <w:noProof/>
        </w:rPr>
      </w:r>
      <w:r>
        <w:rPr>
          <w:noProof/>
        </w:rPr>
        <w:fldChar w:fldCharType="separate"/>
      </w:r>
      <w:r>
        <w:rPr>
          <w:noProof/>
        </w:rPr>
        <w:t>123</w:t>
      </w:r>
      <w:r>
        <w:rPr>
          <w:noProof/>
        </w:rPr>
        <w:fldChar w:fldCharType="end"/>
      </w:r>
    </w:p>
    <w:p w14:paraId="4B564CF8" w14:textId="03179233"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_Toc200970721 \h </w:instrText>
      </w:r>
      <w:r>
        <w:rPr>
          <w:noProof/>
        </w:rPr>
      </w:r>
      <w:r>
        <w:rPr>
          <w:noProof/>
        </w:rPr>
        <w:fldChar w:fldCharType="separate"/>
      </w:r>
      <w:r>
        <w:rPr>
          <w:noProof/>
        </w:rPr>
        <w:t>123</w:t>
      </w:r>
      <w:r>
        <w:rPr>
          <w:noProof/>
        </w:rPr>
        <w:fldChar w:fldCharType="end"/>
      </w:r>
    </w:p>
    <w:p w14:paraId="48D39571" w14:textId="43F4F1D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_Toc200970722 \h </w:instrText>
      </w:r>
      <w:r>
        <w:rPr>
          <w:noProof/>
        </w:rPr>
      </w:r>
      <w:r>
        <w:rPr>
          <w:noProof/>
        </w:rPr>
        <w:fldChar w:fldCharType="separate"/>
      </w:r>
      <w:r>
        <w:rPr>
          <w:noProof/>
        </w:rPr>
        <w:t>123</w:t>
      </w:r>
      <w:r>
        <w:rPr>
          <w:noProof/>
        </w:rPr>
        <w:fldChar w:fldCharType="end"/>
      </w:r>
    </w:p>
    <w:p w14:paraId="7818F799" w14:textId="7237481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_Toc200970723 \h </w:instrText>
      </w:r>
      <w:r>
        <w:rPr>
          <w:noProof/>
        </w:rPr>
      </w:r>
      <w:r>
        <w:rPr>
          <w:noProof/>
        </w:rPr>
        <w:fldChar w:fldCharType="separate"/>
      </w:r>
      <w:r>
        <w:rPr>
          <w:noProof/>
        </w:rPr>
        <w:t>123</w:t>
      </w:r>
      <w:r>
        <w:rPr>
          <w:noProof/>
        </w:rPr>
        <w:fldChar w:fldCharType="end"/>
      </w:r>
    </w:p>
    <w:p w14:paraId="70DFA9D5" w14:textId="2E2886C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_Toc200970724 \h </w:instrText>
      </w:r>
      <w:r>
        <w:rPr>
          <w:noProof/>
        </w:rPr>
      </w:r>
      <w:r>
        <w:rPr>
          <w:noProof/>
        </w:rPr>
        <w:fldChar w:fldCharType="separate"/>
      </w:r>
      <w:r>
        <w:rPr>
          <w:noProof/>
        </w:rPr>
        <w:t>123</w:t>
      </w:r>
      <w:r>
        <w:rPr>
          <w:noProof/>
        </w:rPr>
        <w:fldChar w:fldCharType="end"/>
      </w:r>
    </w:p>
    <w:p w14:paraId="4F8336F5" w14:textId="05C92D53"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_Toc200970725 \h </w:instrText>
      </w:r>
      <w:r>
        <w:rPr>
          <w:noProof/>
        </w:rPr>
      </w:r>
      <w:r>
        <w:rPr>
          <w:noProof/>
        </w:rPr>
        <w:fldChar w:fldCharType="separate"/>
      </w:r>
      <w:r>
        <w:rPr>
          <w:noProof/>
        </w:rPr>
        <w:t>124</w:t>
      </w:r>
      <w:r>
        <w:rPr>
          <w:noProof/>
        </w:rPr>
        <w:fldChar w:fldCharType="end"/>
      </w:r>
    </w:p>
    <w:p w14:paraId="77E0221A" w14:textId="7BE9B075"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_Toc200970726 \h </w:instrText>
      </w:r>
      <w:r>
        <w:rPr>
          <w:noProof/>
        </w:rPr>
      </w:r>
      <w:r>
        <w:rPr>
          <w:noProof/>
        </w:rPr>
        <w:fldChar w:fldCharType="separate"/>
      </w:r>
      <w:r>
        <w:rPr>
          <w:noProof/>
        </w:rPr>
        <w:t>124</w:t>
      </w:r>
      <w:r>
        <w:rPr>
          <w:noProof/>
        </w:rPr>
        <w:fldChar w:fldCharType="end"/>
      </w:r>
    </w:p>
    <w:p w14:paraId="6C893C20" w14:textId="018F0BA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_Toc200970727 \h </w:instrText>
      </w:r>
      <w:r>
        <w:rPr>
          <w:noProof/>
        </w:rPr>
      </w:r>
      <w:r>
        <w:rPr>
          <w:noProof/>
        </w:rPr>
        <w:fldChar w:fldCharType="separate"/>
      </w:r>
      <w:r>
        <w:rPr>
          <w:noProof/>
        </w:rPr>
        <w:t>124</w:t>
      </w:r>
      <w:r>
        <w:rPr>
          <w:noProof/>
        </w:rPr>
        <w:fldChar w:fldCharType="end"/>
      </w:r>
    </w:p>
    <w:p w14:paraId="67D47B0E" w14:textId="0F9D319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_Toc200970728 \h </w:instrText>
      </w:r>
      <w:r>
        <w:rPr>
          <w:noProof/>
        </w:rPr>
      </w:r>
      <w:r>
        <w:rPr>
          <w:noProof/>
        </w:rPr>
        <w:fldChar w:fldCharType="separate"/>
      </w:r>
      <w:r>
        <w:rPr>
          <w:noProof/>
        </w:rPr>
        <w:t>124</w:t>
      </w:r>
      <w:r>
        <w:rPr>
          <w:noProof/>
        </w:rPr>
        <w:fldChar w:fldCharType="end"/>
      </w:r>
    </w:p>
    <w:p w14:paraId="5D81A36C" w14:textId="5C7FDC4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_Toc200970729 \h </w:instrText>
      </w:r>
      <w:r>
        <w:rPr>
          <w:noProof/>
        </w:rPr>
      </w:r>
      <w:r>
        <w:rPr>
          <w:noProof/>
        </w:rPr>
        <w:fldChar w:fldCharType="separate"/>
      </w:r>
      <w:r>
        <w:rPr>
          <w:noProof/>
        </w:rPr>
        <w:t>124</w:t>
      </w:r>
      <w:r>
        <w:rPr>
          <w:noProof/>
        </w:rPr>
        <w:fldChar w:fldCharType="end"/>
      </w:r>
    </w:p>
    <w:p w14:paraId="5167502F" w14:textId="4C91981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sidRPr="00100C06">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100C06">
        <w:rPr>
          <w:noProof/>
          <w:lang w:val="fr-FR"/>
        </w:rPr>
        <w:t>Resource: Application Client Information Subscriptions</w:t>
      </w:r>
      <w:r>
        <w:rPr>
          <w:noProof/>
        </w:rPr>
        <w:tab/>
      </w:r>
      <w:r>
        <w:rPr>
          <w:noProof/>
        </w:rPr>
        <w:fldChar w:fldCharType="begin" w:fldLock="1"/>
      </w:r>
      <w:r>
        <w:rPr>
          <w:noProof/>
        </w:rPr>
        <w:instrText xml:space="preserve"> PAGEREF _Toc200970730 \h </w:instrText>
      </w:r>
      <w:r>
        <w:rPr>
          <w:noProof/>
        </w:rPr>
      </w:r>
      <w:r>
        <w:rPr>
          <w:noProof/>
        </w:rPr>
        <w:fldChar w:fldCharType="separate"/>
      </w:r>
      <w:r>
        <w:rPr>
          <w:noProof/>
        </w:rPr>
        <w:t>125</w:t>
      </w:r>
      <w:r>
        <w:rPr>
          <w:noProof/>
        </w:rPr>
        <w:fldChar w:fldCharType="end"/>
      </w:r>
    </w:p>
    <w:p w14:paraId="037BEEC6" w14:textId="47D4E23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sidRPr="00100C06">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100C06">
        <w:rPr>
          <w:noProof/>
          <w:lang w:val="fr-FR" w:eastAsia="zh-CN"/>
        </w:rPr>
        <w:t>Description</w:t>
      </w:r>
      <w:r>
        <w:rPr>
          <w:noProof/>
        </w:rPr>
        <w:tab/>
      </w:r>
      <w:r>
        <w:rPr>
          <w:noProof/>
        </w:rPr>
        <w:fldChar w:fldCharType="begin" w:fldLock="1"/>
      </w:r>
      <w:r>
        <w:rPr>
          <w:noProof/>
        </w:rPr>
        <w:instrText xml:space="preserve"> PAGEREF _Toc200970731 \h </w:instrText>
      </w:r>
      <w:r>
        <w:rPr>
          <w:noProof/>
        </w:rPr>
      </w:r>
      <w:r>
        <w:rPr>
          <w:noProof/>
        </w:rPr>
        <w:fldChar w:fldCharType="separate"/>
      </w:r>
      <w:r>
        <w:rPr>
          <w:noProof/>
        </w:rPr>
        <w:t>125</w:t>
      </w:r>
      <w:r>
        <w:rPr>
          <w:noProof/>
        </w:rPr>
        <w:fldChar w:fldCharType="end"/>
      </w:r>
    </w:p>
    <w:p w14:paraId="4483D149" w14:textId="2187F9D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_Toc200970732 \h </w:instrText>
      </w:r>
      <w:r>
        <w:rPr>
          <w:noProof/>
        </w:rPr>
      </w:r>
      <w:r>
        <w:rPr>
          <w:noProof/>
        </w:rPr>
        <w:fldChar w:fldCharType="separate"/>
      </w:r>
      <w:r>
        <w:rPr>
          <w:noProof/>
        </w:rPr>
        <w:t>125</w:t>
      </w:r>
      <w:r>
        <w:rPr>
          <w:noProof/>
        </w:rPr>
        <w:fldChar w:fldCharType="end"/>
      </w:r>
    </w:p>
    <w:p w14:paraId="1000AF92" w14:textId="53F7FF0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_Toc200970733 \h </w:instrText>
      </w:r>
      <w:r>
        <w:rPr>
          <w:noProof/>
        </w:rPr>
      </w:r>
      <w:r>
        <w:rPr>
          <w:noProof/>
        </w:rPr>
        <w:fldChar w:fldCharType="separate"/>
      </w:r>
      <w:r>
        <w:rPr>
          <w:noProof/>
        </w:rPr>
        <w:t>126</w:t>
      </w:r>
      <w:r>
        <w:rPr>
          <w:noProof/>
        </w:rPr>
        <w:fldChar w:fldCharType="end"/>
      </w:r>
    </w:p>
    <w:p w14:paraId="055C238C" w14:textId="3FF1D385"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_Toc200970734 \h </w:instrText>
      </w:r>
      <w:r>
        <w:rPr>
          <w:noProof/>
        </w:rPr>
      </w:r>
      <w:r>
        <w:rPr>
          <w:noProof/>
        </w:rPr>
        <w:fldChar w:fldCharType="separate"/>
      </w:r>
      <w:r>
        <w:rPr>
          <w:noProof/>
        </w:rPr>
        <w:t>126</w:t>
      </w:r>
      <w:r>
        <w:rPr>
          <w:noProof/>
        </w:rPr>
        <w:fldChar w:fldCharType="end"/>
      </w:r>
    </w:p>
    <w:p w14:paraId="3ACC6B7B" w14:textId="0FD25EC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_Toc200970735 \h </w:instrText>
      </w:r>
      <w:r>
        <w:rPr>
          <w:noProof/>
        </w:rPr>
      </w:r>
      <w:r>
        <w:rPr>
          <w:noProof/>
        </w:rPr>
        <w:fldChar w:fldCharType="separate"/>
      </w:r>
      <w:r>
        <w:rPr>
          <w:noProof/>
        </w:rPr>
        <w:t>126</w:t>
      </w:r>
      <w:r>
        <w:rPr>
          <w:noProof/>
        </w:rPr>
        <w:fldChar w:fldCharType="end"/>
      </w:r>
    </w:p>
    <w:p w14:paraId="4F441B4F" w14:textId="5BBC53F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_Toc200970736 \h </w:instrText>
      </w:r>
      <w:r>
        <w:rPr>
          <w:noProof/>
        </w:rPr>
      </w:r>
      <w:r>
        <w:rPr>
          <w:noProof/>
        </w:rPr>
        <w:fldChar w:fldCharType="separate"/>
      </w:r>
      <w:r>
        <w:rPr>
          <w:noProof/>
        </w:rPr>
        <w:t>126</w:t>
      </w:r>
      <w:r>
        <w:rPr>
          <w:noProof/>
        </w:rPr>
        <w:fldChar w:fldCharType="end"/>
      </w:r>
    </w:p>
    <w:p w14:paraId="02D88670" w14:textId="7D08D9F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_Toc200970737 \h </w:instrText>
      </w:r>
      <w:r>
        <w:rPr>
          <w:noProof/>
        </w:rPr>
      </w:r>
      <w:r>
        <w:rPr>
          <w:noProof/>
        </w:rPr>
        <w:fldChar w:fldCharType="separate"/>
      </w:r>
      <w:r>
        <w:rPr>
          <w:noProof/>
        </w:rPr>
        <w:t>126</w:t>
      </w:r>
      <w:r>
        <w:rPr>
          <w:noProof/>
        </w:rPr>
        <w:fldChar w:fldCharType="end"/>
      </w:r>
    </w:p>
    <w:p w14:paraId="47AA16E8" w14:textId="5214A4F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_Toc200970738 \h </w:instrText>
      </w:r>
      <w:r>
        <w:rPr>
          <w:noProof/>
        </w:rPr>
      </w:r>
      <w:r>
        <w:rPr>
          <w:noProof/>
        </w:rPr>
        <w:fldChar w:fldCharType="separate"/>
      </w:r>
      <w:r>
        <w:rPr>
          <w:noProof/>
        </w:rPr>
        <w:t>126</w:t>
      </w:r>
      <w:r>
        <w:rPr>
          <w:noProof/>
        </w:rPr>
        <w:fldChar w:fldCharType="end"/>
      </w:r>
    </w:p>
    <w:p w14:paraId="633DA02B" w14:textId="2109D57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_Toc200970739 \h </w:instrText>
      </w:r>
      <w:r>
        <w:rPr>
          <w:noProof/>
        </w:rPr>
      </w:r>
      <w:r>
        <w:rPr>
          <w:noProof/>
        </w:rPr>
        <w:fldChar w:fldCharType="separate"/>
      </w:r>
      <w:r>
        <w:rPr>
          <w:noProof/>
        </w:rPr>
        <w:t>127</w:t>
      </w:r>
      <w:r>
        <w:rPr>
          <w:noProof/>
        </w:rPr>
        <w:fldChar w:fldCharType="end"/>
      </w:r>
    </w:p>
    <w:p w14:paraId="4E3672F4" w14:textId="72EE2C99"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_Toc200970740 \h </w:instrText>
      </w:r>
      <w:r>
        <w:rPr>
          <w:noProof/>
        </w:rPr>
      </w:r>
      <w:r>
        <w:rPr>
          <w:noProof/>
        </w:rPr>
        <w:fldChar w:fldCharType="separate"/>
      </w:r>
      <w:r>
        <w:rPr>
          <w:noProof/>
        </w:rPr>
        <w:t>127</w:t>
      </w:r>
      <w:r>
        <w:rPr>
          <w:noProof/>
        </w:rPr>
        <w:fldChar w:fldCharType="end"/>
      </w:r>
    </w:p>
    <w:p w14:paraId="19E4D29C" w14:textId="2E63FA2F"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_Toc200970741 \h </w:instrText>
      </w:r>
      <w:r>
        <w:rPr>
          <w:noProof/>
        </w:rPr>
      </w:r>
      <w:r>
        <w:rPr>
          <w:noProof/>
        </w:rPr>
        <w:fldChar w:fldCharType="separate"/>
      </w:r>
      <w:r>
        <w:rPr>
          <w:noProof/>
        </w:rPr>
        <w:t>128</w:t>
      </w:r>
      <w:r>
        <w:rPr>
          <w:noProof/>
        </w:rPr>
        <w:fldChar w:fldCharType="end"/>
      </w:r>
    </w:p>
    <w:p w14:paraId="7A706796" w14:textId="4458D7B0"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_Toc200970742 \h </w:instrText>
      </w:r>
      <w:r>
        <w:rPr>
          <w:noProof/>
        </w:rPr>
      </w:r>
      <w:r>
        <w:rPr>
          <w:noProof/>
        </w:rPr>
        <w:fldChar w:fldCharType="separate"/>
      </w:r>
      <w:r>
        <w:rPr>
          <w:noProof/>
        </w:rPr>
        <w:t>129</w:t>
      </w:r>
      <w:r>
        <w:rPr>
          <w:noProof/>
        </w:rPr>
        <w:fldChar w:fldCharType="end"/>
      </w:r>
    </w:p>
    <w:p w14:paraId="4542D92E" w14:textId="29B2128D"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_Toc200970743 \h </w:instrText>
      </w:r>
      <w:r>
        <w:rPr>
          <w:noProof/>
        </w:rPr>
      </w:r>
      <w:r>
        <w:rPr>
          <w:noProof/>
        </w:rPr>
        <w:fldChar w:fldCharType="separate"/>
      </w:r>
      <w:r>
        <w:rPr>
          <w:noProof/>
        </w:rPr>
        <w:t>130</w:t>
      </w:r>
      <w:r>
        <w:rPr>
          <w:noProof/>
        </w:rPr>
        <w:fldChar w:fldCharType="end"/>
      </w:r>
    </w:p>
    <w:p w14:paraId="3092A4EF" w14:textId="493A5D7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_Toc200970744 \h </w:instrText>
      </w:r>
      <w:r>
        <w:rPr>
          <w:noProof/>
        </w:rPr>
      </w:r>
      <w:r>
        <w:rPr>
          <w:noProof/>
        </w:rPr>
        <w:fldChar w:fldCharType="separate"/>
      </w:r>
      <w:r>
        <w:rPr>
          <w:noProof/>
        </w:rPr>
        <w:t>131</w:t>
      </w:r>
      <w:r>
        <w:rPr>
          <w:noProof/>
        </w:rPr>
        <w:fldChar w:fldCharType="end"/>
      </w:r>
    </w:p>
    <w:p w14:paraId="04CE3BE5" w14:textId="6EA2AB63"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_Toc200970745 \h </w:instrText>
      </w:r>
      <w:r>
        <w:rPr>
          <w:noProof/>
        </w:rPr>
      </w:r>
      <w:r>
        <w:rPr>
          <w:noProof/>
        </w:rPr>
        <w:fldChar w:fldCharType="separate"/>
      </w:r>
      <w:r>
        <w:rPr>
          <w:noProof/>
        </w:rPr>
        <w:t>131</w:t>
      </w:r>
      <w:r>
        <w:rPr>
          <w:noProof/>
        </w:rPr>
        <w:fldChar w:fldCharType="end"/>
      </w:r>
    </w:p>
    <w:p w14:paraId="76DC7636" w14:textId="3865E4D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_Toc200970746 \h </w:instrText>
      </w:r>
      <w:r>
        <w:rPr>
          <w:noProof/>
        </w:rPr>
      </w:r>
      <w:r>
        <w:rPr>
          <w:noProof/>
        </w:rPr>
        <w:fldChar w:fldCharType="separate"/>
      </w:r>
      <w:r>
        <w:rPr>
          <w:noProof/>
        </w:rPr>
        <w:t>131</w:t>
      </w:r>
      <w:r>
        <w:rPr>
          <w:noProof/>
        </w:rPr>
        <w:fldChar w:fldCharType="end"/>
      </w:r>
    </w:p>
    <w:p w14:paraId="02AFF466" w14:textId="4193302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_Toc200970747 \h </w:instrText>
      </w:r>
      <w:r>
        <w:rPr>
          <w:noProof/>
        </w:rPr>
      </w:r>
      <w:r>
        <w:rPr>
          <w:noProof/>
        </w:rPr>
        <w:fldChar w:fldCharType="separate"/>
      </w:r>
      <w:r>
        <w:rPr>
          <w:noProof/>
        </w:rPr>
        <w:t>131</w:t>
      </w:r>
      <w:r>
        <w:rPr>
          <w:noProof/>
        </w:rPr>
        <w:fldChar w:fldCharType="end"/>
      </w:r>
    </w:p>
    <w:p w14:paraId="333FAD6B" w14:textId="4C4B7C4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_Toc200970748 \h </w:instrText>
      </w:r>
      <w:r>
        <w:rPr>
          <w:noProof/>
        </w:rPr>
      </w:r>
      <w:r>
        <w:rPr>
          <w:noProof/>
        </w:rPr>
        <w:fldChar w:fldCharType="separate"/>
      </w:r>
      <w:r>
        <w:rPr>
          <w:noProof/>
        </w:rPr>
        <w:t>131</w:t>
      </w:r>
      <w:r>
        <w:rPr>
          <w:noProof/>
        </w:rPr>
        <w:fldChar w:fldCharType="end"/>
      </w:r>
    </w:p>
    <w:p w14:paraId="2CECBCD6" w14:textId="1A0F3C0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_Toc200970749 \h </w:instrText>
      </w:r>
      <w:r>
        <w:rPr>
          <w:noProof/>
        </w:rPr>
      </w:r>
      <w:r>
        <w:rPr>
          <w:noProof/>
        </w:rPr>
        <w:fldChar w:fldCharType="separate"/>
      </w:r>
      <w:r>
        <w:rPr>
          <w:noProof/>
        </w:rPr>
        <w:t>131</w:t>
      </w:r>
      <w:r>
        <w:rPr>
          <w:noProof/>
        </w:rPr>
        <w:fldChar w:fldCharType="end"/>
      </w:r>
    </w:p>
    <w:p w14:paraId="11153BDB" w14:textId="20A6E8A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_Toc200970750 \h </w:instrText>
      </w:r>
      <w:r>
        <w:rPr>
          <w:noProof/>
        </w:rPr>
      </w:r>
      <w:r>
        <w:rPr>
          <w:noProof/>
        </w:rPr>
        <w:fldChar w:fldCharType="separate"/>
      </w:r>
      <w:r>
        <w:rPr>
          <w:noProof/>
        </w:rPr>
        <w:t>131</w:t>
      </w:r>
      <w:r>
        <w:rPr>
          <w:noProof/>
        </w:rPr>
        <w:fldChar w:fldCharType="end"/>
      </w:r>
    </w:p>
    <w:p w14:paraId="76A5F96D" w14:textId="1C2E0E8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_Toc200970751 \h </w:instrText>
      </w:r>
      <w:r>
        <w:rPr>
          <w:noProof/>
        </w:rPr>
      </w:r>
      <w:r>
        <w:rPr>
          <w:noProof/>
        </w:rPr>
        <w:fldChar w:fldCharType="separate"/>
      </w:r>
      <w:r>
        <w:rPr>
          <w:noProof/>
        </w:rPr>
        <w:t>131</w:t>
      </w:r>
      <w:r>
        <w:rPr>
          <w:noProof/>
        </w:rPr>
        <w:fldChar w:fldCharType="end"/>
      </w:r>
    </w:p>
    <w:p w14:paraId="585EC5A1" w14:textId="78CB211F"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_Toc200970752 \h </w:instrText>
      </w:r>
      <w:r>
        <w:rPr>
          <w:noProof/>
        </w:rPr>
      </w:r>
      <w:r>
        <w:rPr>
          <w:noProof/>
        </w:rPr>
        <w:fldChar w:fldCharType="separate"/>
      </w:r>
      <w:r>
        <w:rPr>
          <w:noProof/>
        </w:rPr>
        <w:t>131</w:t>
      </w:r>
      <w:r>
        <w:rPr>
          <w:noProof/>
        </w:rPr>
        <w:fldChar w:fldCharType="end"/>
      </w:r>
    </w:p>
    <w:p w14:paraId="46D09538" w14:textId="5275B4F4"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_Toc200970753 \h </w:instrText>
      </w:r>
      <w:r>
        <w:rPr>
          <w:noProof/>
        </w:rPr>
      </w:r>
      <w:r>
        <w:rPr>
          <w:noProof/>
        </w:rPr>
        <w:fldChar w:fldCharType="separate"/>
      </w:r>
      <w:r>
        <w:rPr>
          <w:noProof/>
        </w:rPr>
        <w:t>132</w:t>
      </w:r>
      <w:r>
        <w:rPr>
          <w:noProof/>
        </w:rPr>
        <w:fldChar w:fldCharType="end"/>
      </w:r>
    </w:p>
    <w:p w14:paraId="4AF9561E" w14:textId="5D6E1D6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_Toc200970754 \h </w:instrText>
      </w:r>
      <w:r>
        <w:rPr>
          <w:noProof/>
        </w:rPr>
      </w:r>
      <w:r>
        <w:rPr>
          <w:noProof/>
        </w:rPr>
        <w:fldChar w:fldCharType="separate"/>
      </w:r>
      <w:r>
        <w:rPr>
          <w:noProof/>
        </w:rPr>
        <w:t>132</w:t>
      </w:r>
      <w:r>
        <w:rPr>
          <w:noProof/>
        </w:rPr>
        <w:fldChar w:fldCharType="end"/>
      </w:r>
    </w:p>
    <w:p w14:paraId="5A698F65" w14:textId="5AB44E3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_Toc200970755 \h </w:instrText>
      </w:r>
      <w:r>
        <w:rPr>
          <w:noProof/>
        </w:rPr>
      </w:r>
      <w:r>
        <w:rPr>
          <w:noProof/>
        </w:rPr>
        <w:fldChar w:fldCharType="separate"/>
      </w:r>
      <w:r>
        <w:rPr>
          <w:noProof/>
        </w:rPr>
        <w:t>135</w:t>
      </w:r>
      <w:r>
        <w:rPr>
          <w:noProof/>
        </w:rPr>
        <w:fldChar w:fldCharType="end"/>
      </w:r>
    </w:p>
    <w:p w14:paraId="1EAEEF02" w14:textId="01C8A40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_Toc200970756 \h </w:instrText>
      </w:r>
      <w:r>
        <w:rPr>
          <w:noProof/>
        </w:rPr>
      </w:r>
      <w:r>
        <w:rPr>
          <w:noProof/>
        </w:rPr>
        <w:fldChar w:fldCharType="separate"/>
      </w:r>
      <w:r>
        <w:rPr>
          <w:noProof/>
        </w:rPr>
        <w:t>135</w:t>
      </w:r>
      <w:r>
        <w:rPr>
          <w:noProof/>
        </w:rPr>
        <w:fldChar w:fldCharType="end"/>
      </w:r>
    </w:p>
    <w:p w14:paraId="3813E6FC" w14:textId="10B46F6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_Toc200970757 \h </w:instrText>
      </w:r>
      <w:r>
        <w:rPr>
          <w:noProof/>
        </w:rPr>
      </w:r>
      <w:r>
        <w:rPr>
          <w:noProof/>
        </w:rPr>
        <w:fldChar w:fldCharType="separate"/>
      </w:r>
      <w:r>
        <w:rPr>
          <w:noProof/>
        </w:rPr>
        <w:t>135</w:t>
      </w:r>
      <w:r>
        <w:rPr>
          <w:noProof/>
        </w:rPr>
        <w:fldChar w:fldCharType="end"/>
      </w:r>
    </w:p>
    <w:p w14:paraId="6E91216B" w14:textId="3494E0E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_Toc200970758 \h </w:instrText>
      </w:r>
      <w:r>
        <w:rPr>
          <w:noProof/>
        </w:rPr>
      </w:r>
      <w:r>
        <w:rPr>
          <w:noProof/>
        </w:rPr>
        <w:fldChar w:fldCharType="separate"/>
      </w:r>
      <w:r>
        <w:rPr>
          <w:noProof/>
        </w:rPr>
        <w:t>136</w:t>
      </w:r>
      <w:r>
        <w:rPr>
          <w:noProof/>
        </w:rPr>
        <w:fldChar w:fldCharType="end"/>
      </w:r>
    </w:p>
    <w:p w14:paraId="50BBF7D6" w14:textId="003EEBD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_Toc200970759 \h </w:instrText>
      </w:r>
      <w:r>
        <w:rPr>
          <w:noProof/>
        </w:rPr>
      </w:r>
      <w:r>
        <w:rPr>
          <w:noProof/>
        </w:rPr>
        <w:fldChar w:fldCharType="separate"/>
      </w:r>
      <w:r>
        <w:rPr>
          <w:noProof/>
        </w:rPr>
        <w:t>136</w:t>
      </w:r>
      <w:r>
        <w:rPr>
          <w:noProof/>
        </w:rPr>
        <w:fldChar w:fldCharType="end"/>
      </w:r>
    </w:p>
    <w:p w14:paraId="561FB138" w14:textId="79C9C26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_Toc200970760 \h </w:instrText>
      </w:r>
      <w:r>
        <w:rPr>
          <w:noProof/>
        </w:rPr>
      </w:r>
      <w:r>
        <w:rPr>
          <w:noProof/>
        </w:rPr>
        <w:fldChar w:fldCharType="separate"/>
      </w:r>
      <w:r>
        <w:rPr>
          <w:noProof/>
        </w:rPr>
        <w:t>137</w:t>
      </w:r>
      <w:r>
        <w:rPr>
          <w:noProof/>
        </w:rPr>
        <w:fldChar w:fldCharType="end"/>
      </w:r>
    </w:p>
    <w:p w14:paraId="18DEA170" w14:textId="5DB54E8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_Toc200970761 \h </w:instrText>
      </w:r>
      <w:r>
        <w:rPr>
          <w:noProof/>
        </w:rPr>
      </w:r>
      <w:r>
        <w:rPr>
          <w:noProof/>
        </w:rPr>
        <w:fldChar w:fldCharType="separate"/>
      </w:r>
      <w:r>
        <w:rPr>
          <w:noProof/>
        </w:rPr>
        <w:t>137</w:t>
      </w:r>
      <w:r>
        <w:rPr>
          <w:noProof/>
        </w:rPr>
        <w:fldChar w:fldCharType="end"/>
      </w:r>
    </w:p>
    <w:p w14:paraId="2FE41556" w14:textId="6911FE4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_Toc200970762 \h </w:instrText>
      </w:r>
      <w:r>
        <w:rPr>
          <w:noProof/>
        </w:rPr>
      </w:r>
      <w:r>
        <w:rPr>
          <w:noProof/>
        </w:rPr>
        <w:fldChar w:fldCharType="separate"/>
      </w:r>
      <w:r>
        <w:rPr>
          <w:noProof/>
        </w:rPr>
        <w:t>138</w:t>
      </w:r>
      <w:r>
        <w:rPr>
          <w:noProof/>
        </w:rPr>
        <w:fldChar w:fldCharType="end"/>
      </w:r>
    </w:p>
    <w:p w14:paraId="5C13614D" w14:textId="40AD17D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_Toc200970763 \h </w:instrText>
      </w:r>
      <w:r>
        <w:rPr>
          <w:noProof/>
        </w:rPr>
      </w:r>
      <w:r>
        <w:rPr>
          <w:noProof/>
        </w:rPr>
        <w:fldChar w:fldCharType="separate"/>
      </w:r>
      <w:r>
        <w:rPr>
          <w:noProof/>
        </w:rPr>
        <w:t>138</w:t>
      </w:r>
      <w:r>
        <w:rPr>
          <w:noProof/>
        </w:rPr>
        <w:fldChar w:fldCharType="end"/>
      </w:r>
    </w:p>
    <w:p w14:paraId="6E88B7BD" w14:textId="53B3DD0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_Toc200970764 \h </w:instrText>
      </w:r>
      <w:r>
        <w:rPr>
          <w:noProof/>
        </w:rPr>
      </w:r>
      <w:r>
        <w:rPr>
          <w:noProof/>
        </w:rPr>
        <w:fldChar w:fldCharType="separate"/>
      </w:r>
      <w:r>
        <w:rPr>
          <w:noProof/>
        </w:rPr>
        <w:t>138</w:t>
      </w:r>
      <w:r>
        <w:rPr>
          <w:noProof/>
        </w:rPr>
        <w:fldChar w:fldCharType="end"/>
      </w:r>
    </w:p>
    <w:p w14:paraId="0DFDB5AA" w14:textId="363A81A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_Toc200970765 \h </w:instrText>
      </w:r>
      <w:r>
        <w:rPr>
          <w:noProof/>
        </w:rPr>
      </w:r>
      <w:r>
        <w:rPr>
          <w:noProof/>
        </w:rPr>
        <w:fldChar w:fldCharType="separate"/>
      </w:r>
      <w:r>
        <w:rPr>
          <w:noProof/>
        </w:rPr>
        <w:t>138</w:t>
      </w:r>
      <w:r>
        <w:rPr>
          <w:noProof/>
        </w:rPr>
        <w:fldChar w:fldCharType="end"/>
      </w:r>
    </w:p>
    <w:p w14:paraId="592EF2BA" w14:textId="5C41CF3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_Toc200970766 \h </w:instrText>
      </w:r>
      <w:r>
        <w:rPr>
          <w:noProof/>
        </w:rPr>
      </w:r>
      <w:r>
        <w:rPr>
          <w:noProof/>
        </w:rPr>
        <w:fldChar w:fldCharType="separate"/>
      </w:r>
      <w:r>
        <w:rPr>
          <w:noProof/>
        </w:rPr>
        <w:t>139</w:t>
      </w:r>
      <w:r>
        <w:rPr>
          <w:noProof/>
        </w:rPr>
        <w:fldChar w:fldCharType="end"/>
      </w:r>
    </w:p>
    <w:p w14:paraId="7922BDB5" w14:textId="5E1E1D2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_Toc200970767 \h </w:instrText>
      </w:r>
      <w:r>
        <w:rPr>
          <w:noProof/>
        </w:rPr>
      </w:r>
      <w:r>
        <w:rPr>
          <w:noProof/>
        </w:rPr>
        <w:fldChar w:fldCharType="separate"/>
      </w:r>
      <w:r>
        <w:rPr>
          <w:noProof/>
        </w:rPr>
        <w:t>139</w:t>
      </w:r>
      <w:r>
        <w:rPr>
          <w:noProof/>
        </w:rPr>
        <w:fldChar w:fldCharType="end"/>
      </w:r>
    </w:p>
    <w:p w14:paraId="44D4B76C" w14:textId="28F0BB1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_Toc200970768 \h </w:instrText>
      </w:r>
      <w:r>
        <w:rPr>
          <w:noProof/>
        </w:rPr>
      </w:r>
      <w:r>
        <w:rPr>
          <w:noProof/>
        </w:rPr>
        <w:fldChar w:fldCharType="separate"/>
      </w:r>
      <w:r>
        <w:rPr>
          <w:noProof/>
        </w:rPr>
        <w:t>139</w:t>
      </w:r>
      <w:r>
        <w:rPr>
          <w:noProof/>
        </w:rPr>
        <w:fldChar w:fldCharType="end"/>
      </w:r>
    </w:p>
    <w:p w14:paraId="2F8D8F04" w14:textId="446BE9B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_Toc200970769 \h </w:instrText>
      </w:r>
      <w:r>
        <w:rPr>
          <w:noProof/>
        </w:rPr>
      </w:r>
      <w:r>
        <w:rPr>
          <w:noProof/>
        </w:rPr>
        <w:fldChar w:fldCharType="separate"/>
      </w:r>
      <w:r>
        <w:rPr>
          <w:noProof/>
        </w:rPr>
        <w:t>139</w:t>
      </w:r>
      <w:r>
        <w:rPr>
          <w:noProof/>
        </w:rPr>
        <w:fldChar w:fldCharType="end"/>
      </w:r>
    </w:p>
    <w:p w14:paraId="64B44BB1" w14:textId="5A81700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_Toc200970770 \h </w:instrText>
      </w:r>
      <w:r>
        <w:rPr>
          <w:noProof/>
        </w:rPr>
      </w:r>
      <w:r>
        <w:rPr>
          <w:noProof/>
        </w:rPr>
        <w:fldChar w:fldCharType="separate"/>
      </w:r>
      <w:r>
        <w:rPr>
          <w:noProof/>
        </w:rPr>
        <w:t>139</w:t>
      </w:r>
      <w:r>
        <w:rPr>
          <w:noProof/>
        </w:rPr>
        <w:fldChar w:fldCharType="end"/>
      </w:r>
    </w:p>
    <w:p w14:paraId="73C8AAD3" w14:textId="15D1108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_Toc200970771 \h </w:instrText>
      </w:r>
      <w:r>
        <w:rPr>
          <w:noProof/>
        </w:rPr>
      </w:r>
      <w:r>
        <w:rPr>
          <w:noProof/>
        </w:rPr>
        <w:fldChar w:fldCharType="separate"/>
      </w:r>
      <w:r>
        <w:rPr>
          <w:noProof/>
        </w:rPr>
        <w:t>139</w:t>
      </w:r>
      <w:r>
        <w:rPr>
          <w:noProof/>
        </w:rPr>
        <w:fldChar w:fldCharType="end"/>
      </w:r>
    </w:p>
    <w:p w14:paraId="744E6593" w14:textId="7DA2A987"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_Toc200970772 \h </w:instrText>
      </w:r>
      <w:r>
        <w:rPr>
          <w:noProof/>
        </w:rPr>
      </w:r>
      <w:r>
        <w:rPr>
          <w:noProof/>
        </w:rPr>
        <w:fldChar w:fldCharType="separate"/>
      </w:r>
      <w:r>
        <w:rPr>
          <w:noProof/>
        </w:rPr>
        <w:t>140</w:t>
      </w:r>
      <w:r>
        <w:rPr>
          <w:noProof/>
        </w:rPr>
        <w:fldChar w:fldCharType="end"/>
      </w:r>
    </w:p>
    <w:p w14:paraId="7E9B9B3B" w14:textId="0DC65F84"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_Toc200970773 \h </w:instrText>
      </w:r>
      <w:r>
        <w:rPr>
          <w:noProof/>
        </w:rPr>
      </w:r>
      <w:r>
        <w:rPr>
          <w:noProof/>
        </w:rPr>
        <w:fldChar w:fldCharType="separate"/>
      </w:r>
      <w:r>
        <w:rPr>
          <w:noProof/>
        </w:rPr>
        <w:t>140</w:t>
      </w:r>
      <w:r>
        <w:rPr>
          <w:noProof/>
        </w:rPr>
        <w:fldChar w:fldCharType="end"/>
      </w:r>
    </w:p>
    <w:p w14:paraId="329F16C1" w14:textId="36CA19C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_Toc200970774 \h </w:instrText>
      </w:r>
      <w:r>
        <w:rPr>
          <w:noProof/>
        </w:rPr>
      </w:r>
      <w:r>
        <w:rPr>
          <w:noProof/>
        </w:rPr>
        <w:fldChar w:fldCharType="separate"/>
      </w:r>
      <w:r>
        <w:rPr>
          <w:noProof/>
        </w:rPr>
        <w:t>140</w:t>
      </w:r>
      <w:r>
        <w:rPr>
          <w:noProof/>
        </w:rPr>
        <w:fldChar w:fldCharType="end"/>
      </w:r>
    </w:p>
    <w:p w14:paraId="1C38A862" w14:textId="00E8AC1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_Toc200970775 \h </w:instrText>
      </w:r>
      <w:r>
        <w:rPr>
          <w:noProof/>
        </w:rPr>
      </w:r>
      <w:r>
        <w:rPr>
          <w:noProof/>
        </w:rPr>
        <w:fldChar w:fldCharType="separate"/>
      </w:r>
      <w:r>
        <w:rPr>
          <w:noProof/>
        </w:rPr>
        <w:t>140</w:t>
      </w:r>
      <w:r>
        <w:rPr>
          <w:noProof/>
        </w:rPr>
        <w:fldChar w:fldCharType="end"/>
      </w:r>
    </w:p>
    <w:p w14:paraId="44A068E8" w14:textId="1E01909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_Toc200970776 \h </w:instrText>
      </w:r>
      <w:r>
        <w:rPr>
          <w:noProof/>
        </w:rPr>
      </w:r>
      <w:r>
        <w:rPr>
          <w:noProof/>
        </w:rPr>
        <w:fldChar w:fldCharType="separate"/>
      </w:r>
      <w:r>
        <w:rPr>
          <w:noProof/>
        </w:rPr>
        <w:t>141</w:t>
      </w:r>
      <w:r>
        <w:rPr>
          <w:noProof/>
        </w:rPr>
        <w:fldChar w:fldCharType="end"/>
      </w:r>
    </w:p>
    <w:p w14:paraId="58E553B0" w14:textId="1587F7A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_Toc200970777 \h </w:instrText>
      </w:r>
      <w:r>
        <w:rPr>
          <w:noProof/>
        </w:rPr>
      </w:r>
      <w:r>
        <w:rPr>
          <w:noProof/>
        </w:rPr>
        <w:fldChar w:fldCharType="separate"/>
      </w:r>
      <w:r>
        <w:rPr>
          <w:noProof/>
        </w:rPr>
        <w:t>141</w:t>
      </w:r>
      <w:r>
        <w:rPr>
          <w:noProof/>
        </w:rPr>
        <w:fldChar w:fldCharType="end"/>
      </w:r>
    </w:p>
    <w:p w14:paraId="70C864BF" w14:textId="3B02C11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_Toc200970778 \h </w:instrText>
      </w:r>
      <w:r>
        <w:rPr>
          <w:noProof/>
        </w:rPr>
      </w:r>
      <w:r>
        <w:rPr>
          <w:noProof/>
        </w:rPr>
        <w:fldChar w:fldCharType="separate"/>
      </w:r>
      <w:r>
        <w:rPr>
          <w:noProof/>
        </w:rPr>
        <w:t>141</w:t>
      </w:r>
      <w:r>
        <w:rPr>
          <w:noProof/>
        </w:rPr>
        <w:fldChar w:fldCharType="end"/>
      </w:r>
    </w:p>
    <w:p w14:paraId="52CDDD1C" w14:textId="2518B07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_Toc200970779 \h </w:instrText>
      </w:r>
      <w:r>
        <w:rPr>
          <w:noProof/>
        </w:rPr>
      </w:r>
      <w:r>
        <w:rPr>
          <w:noProof/>
        </w:rPr>
        <w:fldChar w:fldCharType="separate"/>
      </w:r>
      <w:r>
        <w:rPr>
          <w:noProof/>
        </w:rPr>
        <w:t>141</w:t>
      </w:r>
      <w:r>
        <w:rPr>
          <w:noProof/>
        </w:rPr>
        <w:fldChar w:fldCharType="end"/>
      </w:r>
    </w:p>
    <w:p w14:paraId="3EA86067" w14:textId="0A554CE5"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_Toc200970780 \h </w:instrText>
      </w:r>
      <w:r>
        <w:rPr>
          <w:noProof/>
        </w:rPr>
      </w:r>
      <w:r>
        <w:rPr>
          <w:noProof/>
        </w:rPr>
        <w:fldChar w:fldCharType="separate"/>
      </w:r>
      <w:r>
        <w:rPr>
          <w:noProof/>
        </w:rPr>
        <w:t>141</w:t>
      </w:r>
      <w:r>
        <w:rPr>
          <w:noProof/>
        </w:rPr>
        <w:fldChar w:fldCharType="end"/>
      </w:r>
    </w:p>
    <w:p w14:paraId="5C87121A" w14:textId="64B97914"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_Toc200970781 \h </w:instrText>
      </w:r>
      <w:r>
        <w:rPr>
          <w:noProof/>
        </w:rPr>
      </w:r>
      <w:r>
        <w:rPr>
          <w:noProof/>
        </w:rPr>
        <w:fldChar w:fldCharType="separate"/>
      </w:r>
      <w:r>
        <w:rPr>
          <w:noProof/>
        </w:rPr>
        <w:t>142</w:t>
      </w:r>
      <w:r>
        <w:rPr>
          <w:noProof/>
        </w:rPr>
        <w:fldChar w:fldCharType="end"/>
      </w:r>
    </w:p>
    <w:p w14:paraId="44CE629C" w14:textId="10F00CB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_Toc200970782 \h </w:instrText>
      </w:r>
      <w:r>
        <w:rPr>
          <w:noProof/>
        </w:rPr>
      </w:r>
      <w:r>
        <w:rPr>
          <w:noProof/>
        </w:rPr>
        <w:fldChar w:fldCharType="separate"/>
      </w:r>
      <w:r>
        <w:rPr>
          <w:noProof/>
        </w:rPr>
        <w:t>143</w:t>
      </w:r>
      <w:r>
        <w:rPr>
          <w:noProof/>
        </w:rPr>
        <w:fldChar w:fldCharType="end"/>
      </w:r>
    </w:p>
    <w:p w14:paraId="3CA9DB7B" w14:textId="5462206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_Toc200970783 \h </w:instrText>
      </w:r>
      <w:r>
        <w:rPr>
          <w:noProof/>
        </w:rPr>
      </w:r>
      <w:r>
        <w:rPr>
          <w:noProof/>
        </w:rPr>
        <w:fldChar w:fldCharType="separate"/>
      </w:r>
      <w:r>
        <w:rPr>
          <w:noProof/>
        </w:rPr>
        <w:t>143</w:t>
      </w:r>
      <w:r>
        <w:rPr>
          <w:noProof/>
        </w:rPr>
        <w:fldChar w:fldCharType="end"/>
      </w:r>
    </w:p>
    <w:p w14:paraId="5B55CB3C" w14:textId="0244047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_Toc200970784 \h </w:instrText>
      </w:r>
      <w:r>
        <w:rPr>
          <w:noProof/>
        </w:rPr>
      </w:r>
      <w:r>
        <w:rPr>
          <w:noProof/>
        </w:rPr>
        <w:fldChar w:fldCharType="separate"/>
      </w:r>
      <w:r>
        <w:rPr>
          <w:noProof/>
        </w:rPr>
        <w:t>143</w:t>
      </w:r>
      <w:r>
        <w:rPr>
          <w:noProof/>
        </w:rPr>
        <w:fldChar w:fldCharType="end"/>
      </w:r>
    </w:p>
    <w:p w14:paraId="05629691" w14:textId="7BBA6D0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_Toc200970785 \h </w:instrText>
      </w:r>
      <w:r>
        <w:rPr>
          <w:noProof/>
        </w:rPr>
      </w:r>
      <w:r>
        <w:rPr>
          <w:noProof/>
        </w:rPr>
        <w:fldChar w:fldCharType="separate"/>
      </w:r>
      <w:r>
        <w:rPr>
          <w:noProof/>
        </w:rPr>
        <w:t>143</w:t>
      </w:r>
      <w:r>
        <w:rPr>
          <w:noProof/>
        </w:rPr>
        <w:fldChar w:fldCharType="end"/>
      </w:r>
    </w:p>
    <w:p w14:paraId="3236DD04" w14:textId="3DA91D9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_Toc200970786 \h </w:instrText>
      </w:r>
      <w:r>
        <w:rPr>
          <w:noProof/>
        </w:rPr>
      </w:r>
      <w:r>
        <w:rPr>
          <w:noProof/>
        </w:rPr>
        <w:fldChar w:fldCharType="separate"/>
      </w:r>
      <w:r>
        <w:rPr>
          <w:noProof/>
        </w:rPr>
        <w:t>144</w:t>
      </w:r>
      <w:r>
        <w:rPr>
          <w:noProof/>
        </w:rPr>
        <w:fldChar w:fldCharType="end"/>
      </w:r>
    </w:p>
    <w:p w14:paraId="7DC9BFF6" w14:textId="392BCAD9"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_Toc200970787 \h </w:instrText>
      </w:r>
      <w:r>
        <w:rPr>
          <w:noProof/>
        </w:rPr>
      </w:r>
      <w:r>
        <w:rPr>
          <w:noProof/>
        </w:rPr>
        <w:fldChar w:fldCharType="separate"/>
      </w:r>
      <w:r>
        <w:rPr>
          <w:noProof/>
        </w:rPr>
        <w:t>144</w:t>
      </w:r>
      <w:r>
        <w:rPr>
          <w:noProof/>
        </w:rPr>
        <w:fldChar w:fldCharType="end"/>
      </w:r>
    </w:p>
    <w:p w14:paraId="3FD63495" w14:textId="1199DCCD"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_Toc200970788 \h </w:instrText>
      </w:r>
      <w:r>
        <w:rPr>
          <w:noProof/>
        </w:rPr>
      </w:r>
      <w:r>
        <w:rPr>
          <w:noProof/>
        </w:rPr>
        <w:fldChar w:fldCharType="separate"/>
      </w:r>
      <w:r>
        <w:rPr>
          <w:noProof/>
        </w:rPr>
        <w:t>145</w:t>
      </w:r>
      <w:r>
        <w:rPr>
          <w:noProof/>
        </w:rPr>
        <w:fldChar w:fldCharType="end"/>
      </w:r>
    </w:p>
    <w:p w14:paraId="17AC077B" w14:textId="40C44516"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_Toc200970789 \h </w:instrText>
      </w:r>
      <w:r>
        <w:rPr>
          <w:noProof/>
        </w:rPr>
      </w:r>
      <w:r>
        <w:rPr>
          <w:noProof/>
        </w:rPr>
        <w:fldChar w:fldCharType="separate"/>
      </w:r>
      <w:r>
        <w:rPr>
          <w:noProof/>
        </w:rPr>
        <w:t>146</w:t>
      </w:r>
      <w:r>
        <w:rPr>
          <w:noProof/>
        </w:rPr>
        <w:fldChar w:fldCharType="end"/>
      </w:r>
    </w:p>
    <w:p w14:paraId="3DA7BADF" w14:textId="361620FB"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_Toc200970790 \h </w:instrText>
      </w:r>
      <w:r>
        <w:rPr>
          <w:noProof/>
        </w:rPr>
      </w:r>
      <w:r>
        <w:rPr>
          <w:noProof/>
        </w:rPr>
        <w:fldChar w:fldCharType="separate"/>
      </w:r>
      <w:r>
        <w:rPr>
          <w:noProof/>
        </w:rPr>
        <w:t>147</w:t>
      </w:r>
      <w:r>
        <w:rPr>
          <w:noProof/>
        </w:rPr>
        <w:fldChar w:fldCharType="end"/>
      </w:r>
    </w:p>
    <w:p w14:paraId="66B8D7E6" w14:textId="2733DEE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_Toc200970791 \h </w:instrText>
      </w:r>
      <w:r>
        <w:rPr>
          <w:noProof/>
        </w:rPr>
      </w:r>
      <w:r>
        <w:rPr>
          <w:noProof/>
        </w:rPr>
        <w:fldChar w:fldCharType="separate"/>
      </w:r>
      <w:r>
        <w:rPr>
          <w:noProof/>
        </w:rPr>
        <w:t>148</w:t>
      </w:r>
      <w:r>
        <w:rPr>
          <w:noProof/>
        </w:rPr>
        <w:fldChar w:fldCharType="end"/>
      </w:r>
    </w:p>
    <w:p w14:paraId="5C3F790E" w14:textId="5C6570D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_Toc200970792 \h </w:instrText>
      </w:r>
      <w:r>
        <w:rPr>
          <w:noProof/>
        </w:rPr>
      </w:r>
      <w:r>
        <w:rPr>
          <w:noProof/>
        </w:rPr>
        <w:fldChar w:fldCharType="separate"/>
      </w:r>
      <w:r>
        <w:rPr>
          <w:noProof/>
        </w:rPr>
        <w:t>148</w:t>
      </w:r>
      <w:r>
        <w:rPr>
          <w:noProof/>
        </w:rPr>
        <w:fldChar w:fldCharType="end"/>
      </w:r>
    </w:p>
    <w:p w14:paraId="0A13FA83" w14:textId="2C8EB7A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_Toc200970793 \h </w:instrText>
      </w:r>
      <w:r>
        <w:rPr>
          <w:noProof/>
        </w:rPr>
      </w:r>
      <w:r>
        <w:rPr>
          <w:noProof/>
        </w:rPr>
        <w:fldChar w:fldCharType="separate"/>
      </w:r>
      <w:r>
        <w:rPr>
          <w:noProof/>
        </w:rPr>
        <w:t>148</w:t>
      </w:r>
      <w:r>
        <w:rPr>
          <w:noProof/>
        </w:rPr>
        <w:fldChar w:fldCharType="end"/>
      </w:r>
    </w:p>
    <w:p w14:paraId="3B7E20B3" w14:textId="45F9DCC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_Toc200970794 \h </w:instrText>
      </w:r>
      <w:r>
        <w:rPr>
          <w:noProof/>
        </w:rPr>
      </w:r>
      <w:r>
        <w:rPr>
          <w:noProof/>
        </w:rPr>
        <w:fldChar w:fldCharType="separate"/>
      </w:r>
      <w:r>
        <w:rPr>
          <w:noProof/>
        </w:rPr>
        <w:t>148</w:t>
      </w:r>
      <w:r>
        <w:rPr>
          <w:noProof/>
        </w:rPr>
        <w:fldChar w:fldCharType="end"/>
      </w:r>
    </w:p>
    <w:p w14:paraId="70B933D6" w14:textId="0BF6232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_Toc200970795 \h </w:instrText>
      </w:r>
      <w:r>
        <w:rPr>
          <w:noProof/>
        </w:rPr>
      </w:r>
      <w:r>
        <w:rPr>
          <w:noProof/>
        </w:rPr>
        <w:fldChar w:fldCharType="separate"/>
      </w:r>
      <w:r>
        <w:rPr>
          <w:noProof/>
        </w:rPr>
        <w:t>148</w:t>
      </w:r>
      <w:r>
        <w:rPr>
          <w:noProof/>
        </w:rPr>
        <w:fldChar w:fldCharType="end"/>
      </w:r>
    </w:p>
    <w:p w14:paraId="0C069D85" w14:textId="3D21838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_Toc200970796 \h </w:instrText>
      </w:r>
      <w:r>
        <w:rPr>
          <w:noProof/>
        </w:rPr>
      </w:r>
      <w:r>
        <w:rPr>
          <w:noProof/>
        </w:rPr>
        <w:fldChar w:fldCharType="separate"/>
      </w:r>
      <w:r>
        <w:rPr>
          <w:noProof/>
        </w:rPr>
        <w:t>148</w:t>
      </w:r>
      <w:r>
        <w:rPr>
          <w:noProof/>
        </w:rPr>
        <w:fldChar w:fldCharType="end"/>
      </w:r>
    </w:p>
    <w:p w14:paraId="74D5A5B2" w14:textId="0175286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_Toc200970797 \h </w:instrText>
      </w:r>
      <w:r>
        <w:rPr>
          <w:noProof/>
        </w:rPr>
      </w:r>
      <w:r>
        <w:rPr>
          <w:noProof/>
        </w:rPr>
        <w:fldChar w:fldCharType="separate"/>
      </w:r>
      <w:r>
        <w:rPr>
          <w:noProof/>
        </w:rPr>
        <w:t>148</w:t>
      </w:r>
      <w:r>
        <w:rPr>
          <w:noProof/>
        </w:rPr>
        <w:fldChar w:fldCharType="end"/>
      </w:r>
    </w:p>
    <w:p w14:paraId="43428836" w14:textId="2FE6ADF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_Toc200970798 \h </w:instrText>
      </w:r>
      <w:r>
        <w:rPr>
          <w:noProof/>
        </w:rPr>
      </w:r>
      <w:r>
        <w:rPr>
          <w:noProof/>
        </w:rPr>
        <w:fldChar w:fldCharType="separate"/>
      </w:r>
      <w:r>
        <w:rPr>
          <w:noProof/>
        </w:rPr>
        <w:t>148</w:t>
      </w:r>
      <w:r>
        <w:rPr>
          <w:noProof/>
        </w:rPr>
        <w:fldChar w:fldCharType="end"/>
      </w:r>
    </w:p>
    <w:p w14:paraId="6A7064D8" w14:textId="16BAE133"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_Toc200970799 \h </w:instrText>
      </w:r>
      <w:r>
        <w:rPr>
          <w:noProof/>
        </w:rPr>
      </w:r>
      <w:r>
        <w:rPr>
          <w:noProof/>
        </w:rPr>
        <w:fldChar w:fldCharType="separate"/>
      </w:r>
      <w:r>
        <w:rPr>
          <w:noProof/>
        </w:rPr>
        <w:t>148</w:t>
      </w:r>
      <w:r>
        <w:rPr>
          <w:noProof/>
        </w:rPr>
        <w:fldChar w:fldCharType="end"/>
      </w:r>
    </w:p>
    <w:p w14:paraId="74D99B84" w14:textId="418E40A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_Toc200970800 \h </w:instrText>
      </w:r>
      <w:r>
        <w:rPr>
          <w:noProof/>
        </w:rPr>
      </w:r>
      <w:r>
        <w:rPr>
          <w:noProof/>
        </w:rPr>
        <w:fldChar w:fldCharType="separate"/>
      </w:r>
      <w:r>
        <w:rPr>
          <w:noProof/>
        </w:rPr>
        <w:t>149</w:t>
      </w:r>
      <w:r>
        <w:rPr>
          <w:noProof/>
        </w:rPr>
        <w:fldChar w:fldCharType="end"/>
      </w:r>
    </w:p>
    <w:p w14:paraId="5B300A1E" w14:textId="7F20DCF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_Toc200970801 \h </w:instrText>
      </w:r>
      <w:r>
        <w:rPr>
          <w:noProof/>
        </w:rPr>
      </w:r>
      <w:r>
        <w:rPr>
          <w:noProof/>
        </w:rPr>
        <w:fldChar w:fldCharType="separate"/>
      </w:r>
      <w:r>
        <w:rPr>
          <w:noProof/>
        </w:rPr>
        <w:t>149</w:t>
      </w:r>
      <w:r>
        <w:rPr>
          <w:noProof/>
        </w:rPr>
        <w:fldChar w:fldCharType="end"/>
      </w:r>
    </w:p>
    <w:p w14:paraId="5D0101C7" w14:textId="688424F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_Toc200970802 \h </w:instrText>
      </w:r>
      <w:r>
        <w:rPr>
          <w:noProof/>
        </w:rPr>
      </w:r>
      <w:r>
        <w:rPr>
          <w:noProof/>
        </w:rPr>
        <w:fldChar w:fldCharType="separate"/>
      </w:r>
      <w:r>
        <w:rPr>
          <w:noProof/>
        </w:rPr>
        <w:t>151</w:t>
      </w:r>
      <w:r>
        <w:rPr>
          <w:noProof/>
        </w:rPr>
        <w:fldChar w:fldCharType="end"/>
      </w:r>
    </w:p>
    <w:p w14:paraId="0AAE2A2E" w14:textId="280A0B2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_Toc200970803 \h </w:instrText>
      </w:r>
      <w:r>
        <w:rPr>
          <w:noProof/>
        </w:rPr>
      </w:r>
      <w:r>
        <w:rPr>
          <w:noProof/>
        </w:rPr>
        <w:fldChar w:fldCharType="separate"/>
      </w:r>
      <w:r>
        <w:rPr>
          <w:noProof/>
        </w:rPr>
        <w:t>151</w:t>
      </w:r>
      <w:r>
        <w:rPr>
          <w:noProof/>
        </w:rPr>
        <w:fldChar w:fldCharType="end"/>
      </w:r>
    </w:p>
    <w:p w14:paraId="5694D5FD" w14:textId="42AE113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_Toc200970804 \h </w:instrText>
      </w:r>
      <w:r>
        <w:rPr>
          <w:noProof/>
        </w:rPr>
      </w:r>
      <w:r>
        <w:rPr>
          <w:noProof/>
        </w:rPr>
        <w:fldChar w:fldCharType="separate"/>
      </w:r>
      <w:r>
        <w:rPr>
          <w:noProof/>
        </w:rPr>
        <w:t>151</w:t>
      </w:r>
      <w:r>
        <w:rPr>
          <w:noProof/>
        </w:rPr>
        <w:fldChar w:fldCharType="end"/>
      </w:r>
    </w:p>
    <w:p w14:paraId="26E23C5A" w14:textId="3D0F28D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_Toc200970805 \h </w:instrText>
      </w:r>
      <w:r>
        <w:rPr>
          <w:noProof/>
        </w:rPr>
      </w:r>
      <w:r>
        <w:rPr>
          <w:noProof/>
        </w:rPr>
        <w:fldChar w:fldCharType="separate"/>
      </w:r>
      <w:r>
        <w:rPr>
          <w:noProof/>
        </w:rPr>
        <w:t>154</w:t>
      </w:r>
      <w:r>
        <w:rPr>
          <w:noProof/>
        </w:rPr>
        <w:fldChar w:fldCharType="end"/>
      </w:r>
    </w:p>
    <w:p w14:paraId="503222AF" w14:textId="32CD1F0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_Toc200970806 \h </w:instrText>
      </w:r>
      <w:r>
        <w:rPr>
          <w:noProof/>
        </w:rPr>
      </w:r>
      <w:r>
        <w:rPr>
          <w:noProof/>
        </w:rPr>
        <w:fldChar w:fldCharType="separate"/>
      </w:r>
      <w:r>
        <w:rPr>
          <w:noProof/>
        </w:rPr>
        <w:t>154</w:t>
      </w:r>
      <w:r>
        <w:rPr>
          <w:noProof/>
        </w:rPr>
        <w:fldChar w:fldCharType="end"/>
      </w:r>
    </w:p>
    <w:p w14:paraId="2E69732F" w14:textId="15938D6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_Toc200970807 \h </w:instrText>
      </w:r>
      <w:r>
        <w:rPr>
          <w:noProof/>
        </w:rPr>
      </w:r>
      <w:r>
        <w:rPr>
          <w:noProof/>
        </w:rPr>
        <w:fldChar w:fldCharType="separate"/>
      </w:r>
      <w:r>
        <w:rPr>
          <w:noProof/>
        </w:rPr>
        <w:t>155</w:t>
      </w:r>
      <w:r>
        <w:rPr>
          <w:noProof/>
        </w:rPr>
        <w:fldChar w:fldCharType="end"/>
      </w:r>
    </w:p>
    <w:p w14:paraId="1E74A339" w14:textId="77ACD8E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_Toc200970808 \h </w:instrText>
      </w:r>
      <w:r>
        <w:rPr>
          <w:noProof/>
        </w:rPr>
      </w:r>
      <w:r>
        <w:rPr>
          <w:noProof/>
        </w:rPr>
        <w:fldChar w:fldCharType="separate"/>
      </w:r>
      <w:r>
        <w:rPr>
          <w:noProof/>
        </w:rPr>
        <w:t>155</w:t>
      </w:r>
      <w:r>
        <w:rPr>
          <w:noProof/>
        </w:rPr>
        <w:fldChar w:fldCharType="end"/>
      </w:r>
    </w:p>
    <w:p w14:paraId="7BA690AE" w14:textId="615EFDD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_Toc200970809 \h </w:instrText>
      </w:r>
      <w:r>
        <w:rPr>
          <w:noProof/>
        </w:rPr>
      </w:r>
      <w:r>
        <w:rPr>
          <w:noProof/>
        </w:rPr>
        <w:fldChar w:fldCharType="separate"/>
      </w:r>
      <w:r>
        <w:rPr>
          <w:noProof/>
        </w:rPr>
        <w:t>155</w:t>
      </w:r>
      <w:r>
        <w:rPr>
          <w:noProof/>
        </w:rPr>
        <w:fldChar w:fldCharType="end"/>
      </w:r>
    </w:p>
    <w:p w14:paraId="40094E49" w14:textId="5272F45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_Toc200970810 \h </w:instrText>
      </w:r>
      <w:r>
        <w:rPr>
          <w:noProof/>
        </w:rPr>
      </w:r>
      <w:r>
        <w:rPr>
          <w:noProof/>
        </w:rPr>
        <w:fldChar w:fldCharType="separate"/>
      </w:r>
      <w:r>
        <w:rPr>
          <w:noProof/>
        </w:rPr>
        <w:t>155</w:t>
      </w:r>
      <w:r>
        <w:rPr>
          <w:noProof/>
        </w:rPr>
        <w:fldChar w:fldCharType="end"/>
      </w:r>
    </w:p>
    <w:p w14:paraId="400D0FBA" w14:textId="42D0957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_Toc200970811 \h </w:instrText>
      </w:r>
      <w:r>
        <w:rPr>
          <w:noProof/>
        </w:rPr>
      </w:r>
      <w:r>
        <w:rPr>
          <w:noProof/>
        </w:rPr>
        <w:fldChar w:fldCharType="separate"/>
      </w:r>
      <w:r>
        <w:rPr>
          <w:noProof/>
        </w:rPr>
        <w:t>155</w:t>
      </w:r>
      <w:r>
        <w:rPr>
          <w:noProof/>
        </w:rPr>
        <w:fldChar w:fldCharType="end"/>
      </w:r>
    </w:p>
    <w:p w14:paraId="502117CE" w14:textId="3AEE6EB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_Toc200970812 \h </w:instrText>
      </w:r>
      <w:r>
        <w:rPr>
          <w:noProof/>
        </w:rPr>
      </w:r>
      <w:r>
        <w:rPr>
          <w:noProof/>
        </w:rPr>
        <w:fldChar w:fldCharType="separate"/>
      </w:r>
      <w:r>
        <w:rPr>
          <w:noProof/>
        </w:rPr>
        <w:t>155</w:t>
      </w:r>
      <w:r>
        <w:rPr>
          <w:noProof/>
        </w:rPr>
        <w:fldChar w:fldCharType="end"/>
      </w:r>
    </w:p>
    <w:p w14:paraId="209B0D62" w14:textId="2CFF4E96"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_Toc200970813 \h </w:instrText>
      </w:r>
      <w:r>
        <w:rPr>
          <w:noProof/>
        </w:rPr>
      </w:r>
      <w:r>
        <w:rPr>
          <w:noProof/>
        </w:rPr>
        <w:fldChar w:fldCharType="separate"/>
      </w:r>
      <w:r>
        <w:rPr>
          <w:noProof/>
        </w:rPr>
        <w:t>155</w:t>
      </w:r>
      <w:r>
        <w:rPr>
          <w:noProof/>
        </w:rPr>
        <w:fldChar w:fldCharType="end"/>
      </w:r>
    </w:p>
    <w:p w14:paraId="775D3061" w14:textId="19F575B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_Toc200970814 \h </w:instrText>
      </w:r>
      <w:r>
        <w:rPr>
          <w:noProof/>
        </w:rPr>
      </w:r>
      <w:r>
        <w:rPr>
          <w:noProof/>
        </w:rPr>
        <w:fldChar w:fldCharType="separate"/>
      </w:r>
      <w:r>
        <w:rPr>
          <w:noProof/>
        </w:rPr>
        <w:t>155</w:t>
      </w:r>
      <w:r>
        <w:rPr>
          <w:noProof/>
        </w:rPr>
        <w:fldChar w:fldCharType="end"/>
      </w:r>
    </w:p>
    <w:p w14:paraId="4D15F9E4" w14:textId="0D0340F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_Toc200970815 \h </w:instrText>
      </w:r>
      <w:r>
        <w:rPr>
          <w:noProof/>
        </w:rPr>
      </w:r>
      <w:r>
        <w:rPr>
          <w:noProof/>
        </w:rPr>
        <w:fldChar w:fldCharType="separate"/>
      </w:r>
      <w:r>
        <w:rPr>
          <w:noProof/>
        </w:rPr>
        <w:t>156</w:t>
      </w:r>
      <w:r>
        <w:rPr>
          <w:noProof/>
        </w:rPr>
        <w:fldChar w:fldCharType="end"/>
      </w:r>
    </w:p>
    <w:p w14:paraId="5F207505" w14:textId="3D3E4E3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_Toc200970816 \h </w:instrText>
      </w:r>
      <w:r>
        <w:rPr>
          <w:noProof/>
        </w:rPr>
      </w:r>
      <w:r>
        <w:rPr>
          <w:noProof/>
        </w:rPr>
        <w:fldChar w:fldCharType="separate"/>
      </w:r>
      <w:r>
        <w:rPr>
          <w:noProof/>
        </w:rPr>
        <w:t>156</w:t>
      </w:r>
      <w:r>
        <w:rPr>
          <w:noProof/>
        </w:rPr>
        <w:fldChar w:fldCharType="end"/>
      </w:r>
    </w:p>
    <w:p w14:paraId="7B362ECF" w14:textId="232A6A1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_Toc200970817 \h </w:instrText>
      </w:r>
      <w:r>
        <w:rPr>
          <w:noProof/>
        </w:rPr>
      </w:r>
      <w:r>
        <w:rPr>
          <w:noProof/>
        </w:rPr>
        <w:fldChar w:fldCharType="separate"/>
      </w:r>
      <w:r>
        <w:rPr>
          <w:noProof/>
        </w:rPr>
        <w:t>157</w:t>
      </w:r>
      <w:r>
        <w:rPr>
          <w:noProof/>
        </w:rPr>
        <w:fldChar w:fldCharType="end"/>
      </w:r>
    </w:p>
    <w:p w14:paraId="68AEADEA" w14:textId="44D355B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_Toc200970818 \h </w:instrText>
      </w:r>
      <w:r>
        <w:rPr>
          <w:noProof/>
        </w:rPr>
      </w:r>
      <w:r>
        <w:rPr>
          <w:noProof/>
        </w:rPr>
        <w:fldChar w:fldCharType="separate"/>
      </w:r>
      <w:r>
        <w:rPr>
          <w:noProof/>
        </w:rPr>
        <w:t>157</w:t>
      </w:r>
      <w:r>
        <w:rPr>
          <w:noProof/>
        </w:rPr>
        <w:fldChar w:fldCharType="end"/>
      </w:r>
    </w:p>
    <w:p w14:paraId="1052C772" w14:textId="63EF44D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_Toc200970819 \h </w:instrText>
      </w:r>
      <w:r>
        <w:rPr>
          <w:noProof/>
        </w:rPr>
      </w:r>
      <w:r>
        <w:rPr>
          <w:noProof/>
        </w:rPr>
        <w:fldChar w:fldCharType="separate"/>
      </w:r>
      <w:r>
        <w:rPr>
          <w:noProof/>
        </w:rPr>
        <w:t>157</w:t>
      </w:r>
      <w:r>
        <w:rPr>
          <w:noProof/>
        </w:rPr>
        <w:fldChar w:fldCharType="end"/>
      </w:r>
    </w:p>
    <w:p w14:paraId="52BA274C" w14:textId="69F6C41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_Toc200970820 \h </w:instrText>
      </w:r>
      <w:r>
        <w:rPr>
          <w:noProof/>
        </w:rPr>
      </w:r>
      <w:r>
        <w:rPr>
          <w:noProof/>
        </w:rPr>
        <w:fldChar w:fldCharType="separate"/>
      </w:r>
      <w:r>
        <w:rPr>
          <w:noProof/>
        </w:rPr>
        <w:t>157</w:t>
      </w:r>
      <w:r>
        <w:rPr>
          <w:noProof/>
        </w:rPr>
        <w:fldChar w:fldCharType="end"/>
      </w:r>
    </w:p>
    <w:p w14:paraId="4A826201" w14:textId="33595D92"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_Toc200970821 \h </w:instrText>
      </w:r>
      <w:r>
        <w:rPr>
          <w:noProof/>
        </w:rPr>
      </w:r>
      <w:r>
        <w:rPr>
          <w:noProof/>
        </w:rPr>
        <w:fldChar w:fldCharType="separate"/>
      </w:r>
      <w:r>
        <w:rPr>
          <w:noProof/>
        </w:rPr>
        <w:t>157</w:t>
      </w:r>
      <w:r>
        <w:rPr>
          <w:noProof/>
        </w:rPr>
        <w:fldChar w:fldCharType="end"/>
      </w:r>
    </w:p>
    <w:p w14:paraId="06F6A093" w14:textId="4AA91624"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_Toc200970822 \h </w:instrText>
      </w:r>
      <w:r>
        <w:rPr>
          <w:noProof/>
        </w:rPr>
      </w:r>
      <w:r>
        <w:rPr>
          <w:noProof/>
        </w:rPr>
        <w:fldChar w:fldCharType="separate"/>
      </w:r>
      <w:r>
        <w:rPr>
          <w:noProof/>
        </w:rPr>
        <w:t>158</w:t>
      </w:r>
      <w:r>
        <w:rPr>
          <w:noProof/>
        </w:rPr>
        <w:fldChar w:fldCharType="end"/>
      </w:r>
    </w:p>
    <w:p w14:paraId="3E7AE392" w14:textId="2538EE6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_Toc200970823 \h </w:instrText>
      </w:r>
      <w:r>
        <w:rPr>
          <w:noProof/>
        </w:rPr>
      </w:r>
      <w:r>
        <w:rPr>
          <w:noProof/>
        </w:rPr>
        <w:fldChar w:fldCharType="separate"/>
      </w:r>
      <w:r>
        <w:rPr>
          <w:noProof/>
        </w:rPr>
        <w:t>159</w:t>
      </w:r>
      <w:r>
        <w:rPr>
          <w:noProof/>
        </w:rPr>
        <w:fldChar w:fldCharType="end"/>
      </w:r>
    </w:p>
    <w:p w14:paraId="0B792C69" w14:textId="2CE2F2D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_Toc200970824 \h </w:instrText>
      </w:r>
      <w:r>
        <w:rPr>
          <w:noProof/>
        </w:rPr>
      </w:r>
      <w:r>
        <w:rPr>
          <w:noProof/>
        </w:rPr>
        <w:fldChar w:fldCharType="separate"/>
      </w:r>
      <w:r>
        <w:rPr>
          <w:noProof/>
        </w:rPr>
        <w:t>159</w:t>
      </w:r>
      <w:r>
        <w:rPr>
          <w:noProof/>
        </w:rPr>
        <w:fldChar w:fldCharType="end"/>
      </w:r>
    </w:p>
    <w:p w14:paraId="42A97FDA" w14:textId="3E5CBC6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_Toc200970825 \h </w:instrText>
      </w:r>
      <w:r>
        <w:rPr>
          <w:noProof/>
        </w:rPr>
      </w:r>
      <w:r>
        <w:rPr>
          <w:noProof/>
        </w:rPr>
        <w:fldChar w:fldCharType="separate"/>
      </w:r>
      <w:r>
        <w:rPr>
          <w:noProof/>
        </w:rPr>
        <w:t>159</w:t>
      </w:r>
      <w:r>
        <w:rPr>
          <w:noProof/>
        </w:rPr>
        <w:fldChar w:fldCharType="end"/>
      </w:r>
    </w:p>
    <w:p w14:paraId="7B9AA183" w14:textId="535FECE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_Toc200970826 \h </w:instrText>
      </w:r>
      <w:r>
        <w:rPr>
          <w:noProof/>
        </w:rPr>
      </w:r>
      <w:r>
        <w:rPr>
          <w:noProof/>
        </w:rPr>
        <w:fldChar w:fldCharType="separate"/>
      </w:r>
      <w:r>
        <w:rPr>
          <w:noProof/>
        </w:rPr>
        <w:t>159</w:t>
      </w:r>
      <w:r>
        <w:rPr>
          <w:noProof/>
        </w:rPr>
        <w:fldChar w:fldCharType="end"/>
      </w:r>
    </w:p>
    <w:p w14:paraId="76331E31" w14:textId="4ED1AF9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_Toc200970827 \h </w:instrText>
      </w:r>
      <w:r>
        <w:rPr>
          <w:noProof/>
        </w:rPr>
      </w:r>
      <w:r>
        <w:rPr>
          <w:noProof/>
        </w:rPr>
        <w:fldChar w:fldCharType="separate"/>
      </w:r>
      <w:r>
        <w:rPr>
          <w:noProof/>
        </w:rPr>
        <w:t>159</w:t>
      </w:r>
      <w:r>
        <w:rPr>
          <w:noProof/>
        </w:rPr>
        <w:fldChar w:fldCharType="end"/>
      </w:r>
    </w:p>
    <w:p w14:paraId="221A2488" w14:textId="09782E30"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_Toc200970828 \h </w:instrText>
      </w:r>
      <w:r>
        <w:rPr>
          <w:noProof/>
        </w:rPr>
      </w:r>
      <w:r>
        <w:rPr>
          <w:noProof/>
        </w:rPr>
        <w:fldChar w:fldCharType="separate"/>
      </w:r>
      <w:r>
        <w:rPr>
          <w:noProof/>
        </w:rPr>
        <w:t>159</w:t>
      </w:r>
      <w:r>
        <w:rPr>
          <w:noProof/>
        </w:rPr>
        <w:fldChar w:fldCharType="end"/>
      </w:r>
    </w:p>
    <w:p w14:paraId="5FF82A14" w14:textId="11E65880"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_Toc200970829 \h </w:instrText>
      </w:r>
      <w:r>
        <w:rPr>
          <w:noProof/>
        </w:rPr>
      </w:r>
      <w:r>
        <w:rPr>
          <w:noProof/>
        </w:rPr>
        <w:fldChar w:fldCharType="separate"/>
      </w:r>
      <w:r>
        <w:rPr>
          <w:noProof/>
        </w:rPr>
        <w:t>160</w:t>
      </w:r>
      <w:r>
        <w:rPr>
          <w:noProof/>
        </w:rPr>
        <w:fldChar w:fldCharType="end"/>
      </w:r>
    </w:p>
    <w:p w14:paraId="4E7335B4" w14:textId="02CF990A"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_Toc200970830 \h </w:instrText>
      </w:r>
      <w:r>
        <w:rPr>
          <w:noProof/>
        </w:rPr>
      </w:r>
      <w:r>
        <w:rPr>
          <w:noProof/>
        </w:rPr>
        <w:fldChar w:fldCharType="separate"/>
      </w:r>
      <w:r>
        <w:rPr>
          <w:noProof/>
        </w:rPr>
        <w:t>161</w:t>
      </w:r>
      <w:r>
        <w:rPr>
          <w:noProof/>
        </w:rPr>
        <w:fldChar w:fldCharType="end"/>
      </w:r>
    </w:p>
    <w:p w14:paraId="34E01E92" w14:textId="45C7A12E"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_Toc200970831 \h </w:instrText>
      </w:r>
      <w:r>
        <w:rPr>
          <w:noProof/>
        </w:rPr>
      </w:r>
      <w:r>
        <w:rPr>
          <w:noProof/>
        </w:rPr>
        <w:fldChar w:fldCharType="separate"/>
      </w:r>
      <w:r>
        <w:rPr>
          <w:noProof/>
        </w:rPr>
        <w:t>162</w:t>
      </w:r>
      <w:r>
        <w:rPr>
          <w:noProof/>
        </w:rPr>
        <w:fldChar w:fldCharType="end"/>
      </w:r>
    </w:p>
    <w:p w14:paraId="15019B43" w14:textId="512A45D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_Toc200970832 \h </w:instrText>
      </w:r>
      <w:r>
        <w:rPr>
          <w:noProof/>
        </w:rPr>
      </w:r>
      <w:r>
        <w:rPr>
          <w:noProof/>
        </w:rPr>
        <w:fldChar w:fldCharType="separate"/>
      </w:r>
      <w:r>
        <w:rPr>
          <w:noProof/>
        </w:rPr>
        <w:t>163</w:t>
      </w:r>
      <w:r>
        <w:rPr>
          <w:noProof/>
        </w:rPr>
        <w:fldChar w:fldCharType="end"/>
      </w:r>
    </w:p>
    <w:p w14:paraId="79AE131B" w14:textId="6023713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_Toc200970833 \h </w:instrText>
      </w:r>
      <w:r>
        <w:rPr>
          <w:noProof/>
        </w:rPr>
      </w:r>
      <w:r>
        <w:rPr>
          <w:noProof/>
        </w:rPr>
        <w:fldChar w:fldCharType="separate"/>
      </w:r>
      <w:r>
        <w:rPr>
          <w:noProof/>
        </w:rPr>
        <w:t>163</w:t>
      </w:r>
      <w:r>
        <w:rPr>
          <w:noProof/>
        </w:rPr>
        <w:fldChar w:fldCharType="end"/>
      </w:r>
    </w:p>
    <w:p w14:paraId="261FF4BC" w14:textId="7F2C2DF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_Toc200970834 \h </w:instrText>
      </w:r>
      <w:r>
        <w:rPr>
          <w:noProof/>
        </w:rPr>
      </w:r>
      <w:r>
        <w:rPr>
          <w:noProof/>
        </w:rPr>
        <w:fldChar w:fldCharType="separate"/>
      </w:r>
      <w:r>
        <w:rPr>
          <w:noProof/>
        </w:rPr>
        <w:t>164</w:t>
      </w:r>
      <w:r>
        <w:rPr>
          <w:noProof/>
        </w:rPr>
        <w:fldChar w:fldCharType="end"/>
      </w:r>
    </w:p>
    <w:p w14:paraId="32FCA8F0" w14:textId="2DDCD23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_Toc200970835 \h </w:instrText>
      </w:r>
      <w:r>
        <w:rPr>
          <w:noProof/>
        </w:rPr>
      </w:r>
      <w:r>
        <w:rPr>
          <w:noProof/>
        </w:rPr>
        <w:fldChar w:fldCharType="separate"/>
      </w:r>
      <w:r>
        <w:rPr>
          <w:noProof/>
        </w:rPr>
        <w:t>164</w:t>
      </w:r>
      <w:r>
        <w:rPr>
          <w:noProof/>
        </w:rPr>
        <w:fldChar w:fldCharType="end"/>
      </w:r>
    </w:p>
    <w:p w14:paraId="21E9D475" w14:textId="1DC4258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_Toc200970836 \h </w:instrText>
      </w:r>
      <w:r>
        <w:rPr>
          <w:noProof/>
        </w:rPr>
      </w:r>
      <w:r>
        <w:rPr>
          <w:noProof/>
        </w:rPr>
        <w:fldChar w:fldCharType="separate"/>
      </w:r>
      <w:r>
        <w:rPr>
          <w:noProof/>
        </w:rPr>
        <w:t>164</w:t>
      </w:r>
      <w:r>
        <w:rPr>
          <w:noProof/>
        </w:rPr>
        <w:fldChar w:fldCharType="end"/>
      </w:r>
    </w:p>
    <w:p w14:paraId="22885B1B" w14:textId="50DB03E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_Toc200970837 \h </w:instrText>
      </w:r>
      <w:r>
        <w:rPr>
          <w:noProof/>
        </w:rPr>
      </w:r>
      <w:r>
        <w:rPr>
          <w:noProof/>
        </w:rPr>
        <w:fldChar w:fldCharType="separate"/>
      </w:r>
      <w:r>
        <w:rPr>
          <w:noProof/>
        </w:rPr>
        <w:t>164</w:t>
      </w:r>
      <w:r>
        <w:rPr>
          <w:noProof/>
        </w:rPr>
        <w:fldChar w:fldCharType="end"/>
      </w:r>
    </w:p>
    <w:p w14:paraId="641BE30A" w14:textId="0832310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_Toc200970838 \h </w:instrText>
      </w:r>
      <w:r>
        <w:rPr>
          <w:noProof/>
        </w:rPr>
      </w:r>
      <w:r>
        <w:rPr>
          <w:noProof/>
        </w:rPr>
        <w:fldChar w:fldCharType="separate"/>
      </w:r>
      <w:r>
        <w:rPr>
          <w:noProof/>
        </w:rPr>
        <w:t>164</w:t>
      </w:r>
      <w:r>
        <w:rPr>
          <w:noProof/>
        </w:rPr>
        <w:fldChar w:fldCharType="end"/>
      </w:r>
    </w:p>
    <w:p w14:paraId="1CE1D45F" w14:textId="4C6D65D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_Toc200970839 \h </w:instrText>
      </w:r>
      <w:r>
        <w:rPr>
          <w:noProof/>
        </w:rPr>
      </w:r>
      <w:r>
        <w:rPr>
          <w:noProof/>
        </w:rPr>
        <w:fldChar w:fldCharType="separate"/>
      </w:r>
      <w:r>
        <w:rPr>
          <w:noProof/>
        </w:rPr>
        <w:t>165</w:t>
      </w:r>
      <w:r>
        <w:rPr>
          <w:noProof/>
        </w:rPr>
        <w:fldChar w:fldCharType="end"/>
      </w:r>
    </w:p>
    <w:p w14:paraId="1E9CFCE8" w14:textId="7125048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100C06">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100C06">
        <w:rPr>
          <w:noProof/>
          <w:lang w:val="en-US" w:eastAsia="zh-CN"/>
        </w:rPr>
        <w:t>Description</w:t>
      </w:r>
      <w:r>
        <w:rPr>
          <w:noProof/>
        </w:rPr>
        <w:tab/>
      </w:r>
      <w:r>
        <w:rPr>
          <w:noProof/>
        </w:rPr>
        <w:fldChar w:fldCharType="begin" w:fldLock="1"/>
      </w:r>
      <w:r>
        <w:rPr>
          <w:noProof/>
        </w:rPr>
        <w:instrText xml:space="preserve"> PAGEREF _Toc200970840 \h </w:instrText>
      </w:r>
      <w:r>
        <w:rPr>
          <w:noProof/>
        </w:rPr>
      </w:r>
      <w:r>
        <w:rPr>
          <w:noProof/>
        </w:rPr>
        <w:fldChar w:fldCharType="separate"/>
      </w:r>
      <w:r>
        <w:rPr>
          <w:noProof/>
        </w:rPr>
        <w:t>165</w:t>
      </w:r>
      <w:r>
        <w:rPr>
          <w:noProof/>
        </w:rPr>
        <w:fldChar w:fldCharType="end"/>
      </w:r>
    </w:p>
    <w:p w14:paraId="079F1332" w14:textId="0AA48F5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_Toc200970841 \h </w:instrText>
      </w:r>
      <w:r>
        <w:rPr>
          <w:noProof/>
        </w:rPr>
      </w:r>
      <w:r>
        <w:rPr>
          <w:noProof/>
        </w:rPr>
        <w:fldChar w:fldCharType="separate"/>
      </w:r>
      <w:r>
        <w:rPr>
          <w:noProof/>
        </w:rPr>
        <w:t>165</w:t>
      </w:r>
      <w:r>
        <w:rPr>
          <w:noProof/>
        </w:rPr>
        <w:fldChar w:fldCharType="end"/>
      </w:r>
    </w:p>
    <w:p w14:paraId="7CB02081" w14:textId="3BADD52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_Toc200970842 \h </w:instrText>
      </w:r>
      <w:r>
        <w:rPr>
          <w:noProof/>
        </w:rPr>
      </w:r>
      <w:r>
        <w:rPr>
          <w:noProof/>
        </w:rPr>
        <w:fldChar w:fldCharType="separate"/>
      </w:r>
      <w:r>
        <w:rPr>
          <w:noProof/>
        </w:rPr>
        <w:t>166</w:t>
      </w:r>
      <w:r>
        <w:rPr>
          <w:noProof/>
        </w:rPr>
        <w:fldChar w:fldCharType="end"/>
      </w:r>
    </w:p>
    <w:p w14:paraId="0BDBEFAD" w14:textId="0388A81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_Toc200970843 \h </w:instrText>
      </w:r>
      <w:r>
        <w:rPr>
          <w:noProof/>
        </w:rPr>
      </w:r>
      <w:r>
        <w:rPr>
          <w:noProof/>
        </w:rPr>
        <w:fldChar w:fldCharType="separate"/>
      </w:r>
      <w:r>
        <w:rPr>
          <w:noProof/>
        </w:rPr>
        <w:t>166</w:t>
      </w:r>
      <w:r>
        <w:rPr>
          <w:noProof/>
        </w:rPr>
        <w:fldChar w:fldCharType="end"/>
      </w:r>
    </w:p>
    <w:p w14:paraId="0F86683D" w14:textId="6C6FB4A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_Toc200970844 \h </w:instrText>
      </w:r>
      <w:r>
        <w:rPr>
          <w:noProof/>
        </w:rPr>
      </w:r>
      <w:r>
        <w:rPr>
          <w:noProof/>
        </w:rPr>
        <w:fldChar w:fldCharType="separate"/>
      </w:r>
      <w:r>
        <w:rPr>
          <w:noProof/>
        </w:rPr>
        <w:t>166</w:t>
      </w:r>
      <w:r>
        <w:rPr>
          <w:noProof/>
        </w:rPr>
        <w:fldChar w:fldCharType="end"/>
      </w:r>
    </w:p>
    <w:p w14:paraId="32599BF7" w14:textId="51AE020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_Toc200970845 \h </w:instrText>
      </w:r>
      <w:r>
        <w:rPr>
          <w:noProof/>
        </w:rPr>
      </w:r>
      <w:r>
        <w:rPr>
          <w:noProof/>
        </w:rPr>
        <w:fldChar w:fldCharType="separate"/>
      </w:r>
      <w:r>
        <w:rPr>
          <w:noProof/>
        </w:rPr>
        <w:t>169</w:t>
      </w:r>
      <w:r>
        <w:rPr>
          <w:noProof/>
        </w:rPr>
        <w:fldChar w:fldCharType="end"/>
      </w:r>
    </w:p>
    <w:p w14:paraId="32C1283A" w14:textId="25EF5CC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_Toc200970846 \h </w:instrText>
      </w:r>
      <w:r>
        <w:rPr>
          <w:noProof/>
        </w:rPr>
      </w:r>
      <w:r>
        <w:rPr>
          <w:noProof/>
        </w:rPr>
        <w:fldChar w:fldCharType="separate"/>
      </w:r>
      <w:r>
        <w:rPr>
          <w:noProof/>
        </w:rPr>
        <w:t>169</w:t>
      </w:r>
      <w:r>
        <w:rPr>
          <w:noProof/>
        </w:rPr>
        <w:fldChar w:fldCharType="end"/>
      </w:r>
    </w:p>
    <w:p w14:paraId="3730F636" w14:textId="0313012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_Toc200970847 \h </w:instrText>
      </w:r>
      <w:r>
        <w:rPr>
          <w:noProof/>
        </w:rPr>
      </w:r>
      <w:r>
        <w:rPr>
          <w:noProof/>
        </w:rPr>
        <w:fldChar w:fldCharType="separate"/>
      </w:r>
      <w:r>
        <w:rPr>
          <w:noProof/>
        </w:rPr>
        <w:t>169</w:t>
      </w:r>
      <w:r>
        <w:rPr>
          <w:noProof/>
        </w:rPr>
        <w:fldChar w:fldCharType="end"/>
      </w:r>
    </w:p>
    <w:p w14:paraId="6C6257D9" w14:textId="4F88007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_Toc200970848 \h </w:instrText>
      </w:r>
      <w:r>
        <w:rPr>
          <w:noProof/>
        </w:rPr>
      </w:r>
      <w:r>
        <w:rPr>
          <w:noProof/>
        </w:rPr>
        <w:fldChar w:fldCharType="separate"/>
      </w:r>
      <w:r>
        <w:rPr>
          <w:noProof/>
        </w:rPr>
        <w:t>172</w:t>
      </w:r>
      <w:r>
        <w:rPr>
          <w:noProof/>
        </w:rPr>
        <w:fldChar w:fldCharType="end"/>
      </w:r>
    </w:p>
    <w:p w14:paraId="13D0FEB2" w14:textId="5EE952F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_Toc200970849 \h </w:instrText>
      </w:r>
      <w:r>
        <w:rPr>
          <w:noProof/>
        </w:rPr>
      </w:r>
      <w:r>
        <w:rPr>
          <w:noProof/>
        </w:rPr>
        <w:fldChar w:fldCharType="separate"/>
      </w:r>
      <w:r>
        <w:rPr>
          <w:noProof/>
        </w:rPr>
        <w:t>174</w:t>
      </w:r>
      <w:r>
        <w:rPr>
          <w:noProof/>
        </w:rPr>
        <w:fldChar w:fldCharType="end"/>
      </w:r>
    </w:p>
    <w:p w14:paraId="53C7A4A4" w14:textId="5839465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_Toc200970850 \h </w:instrText>
      </w:r>
      <w:r>
        <w:rPr>
          <w:noProof/>
        </w:rPr>
      </w:r>
      <w:r>
        <w:rPr>
          <w:noProof/>
        </w:rPr>
        <w:fldChar w:fldCharType="separate"/>
      </w:r>
      <w:r>
        <w:rPr>
          <w:noProof/>
        </w:rPr>
        <w:t>175</w:t>
      </w:r>
      <w:r>
        <w:rPr>
          <w:noProof/>
        </w:rPr>
        <w:fldChar w:fldCharType="end"/>
      </w:r>
    </w:p>
    <w:p w14:paraId="2D040757" w14:textId="6169597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_Toc200970851 \h </w:instrText>
      </w:r>
      <w:r>
        <w:rPr>
          <w:noProof/>
        </w:rPr>
      </w:r>
      <w:r>
        <w:rPr>
          <w:noProof/>
        </w:rPr>
        <w:fldChar w:fldCharType="separate"/>
      </w:r>
      <w:r>
        <w:rPr>
          <w:noProof/>
        </w:rPr>
        <w:t>176</w:t>
      </w:r>
      <w:r>
        <w:rPr>
          <w:noProof/>
        </w:rPr>
        <w:fldChar w:fldCharType="end"/>
      </w:r>
    </w:p>
    <w:p w14:paraId="0E9A4D54" w14:textId="0853738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_Toc200970852 \h </w:instrText>
      </w:r>
      <w:r>
        <w:rPr>
          <w:noProof/>
        </w:rPr>
      </w:r>
      <w:r>
        <w:rPr>
          <w:noProof/>
        </w:rPr>
        <w:fldChar w:fldCharType="separate"/>
      </w:r>
      <w:r>
        <w:rPr>
          <w:noProof/>
        </w:rPr>
        <w:t>178</w:t>
      </w:r>
      <w:r>
        <w:rPr>
          <w:noProof/>
        </w:rPr>
        <w:fldChar w:fldCharType="end"/>
      </w:r>
    </w:p>
    <w:p w14:paraId="5095563F" w14:textId="13FF3B9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_Toc200970853 \h </w:instrText>
      </w:r>
      <w:r>
        <w:rPr>
          <w:noProof/>
        </w:rPr>
      </w:r>
      <w:r>
        <w:rPr>
          <w:noProof/>
        </w:rPr>
        <w:fldChar w:fldCharType="separate"/>
      </w:r>
      <w:r>
        <w:rPr>
          <w:noProof/>
        </w:rPr>
        <w:t>179</w:t>
      </w:r>
      <w:r>
        <w:rPr>
          <w:noProof/>
        </w:rPr>
        <w:fldChar w:fldCharType="end"/>
      </w:r>
    </w:p>
    <w:p w14:paraId="0C1A9AB6" w14:textId="643A092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_Toc200970854 \h </w:instrText>
      </w:r>
      <w:r>
        <w:rPr>
          <w:noProof/>
        </w:rPr>
      </w:r>
      <w:r>
        <w:rPr>
          <w:noProof/>
        </w:rPr>
        <w:fldChar w:fldCharType="separate"/>
      </w:r>
      <w:r>
        <w:rPr>
          <w:noProof/>
        </w:rPr>
        <w:t>179</w:t>
      </w:r>
      <w:r>
        <w:rPr>
          <w:noProof/>
        </w:rPr>
        <w:fldChar w:fldCharType="end"/>
      </w:r>
    </w:p>
    <w:p w14:paraId="73ADFA33" w14:textId="21A6DE9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_Toc200970855 \h </w:instrText>
      </w:r>
      <w:r>
        <w:rPr>
          <w:noProof/>
        </w:rPr>
      </w:r>
      <w:r>
        <w:rPr>
          <w:noProof/>
        </w:rPr>
        <w:fldChar w:fldCharType="separate"/>
      </w:r>
      <w:r>
        <w:rPr>
          <w:noProof/>
        </w:rPr>
        <w:t>179</w:t>
      </w:r>
      <w:r>
        <w:rPr>
          <w:noProof/>
        </w:rPr>
        <w:fldChar w:fldCharType="end"/>
      </w:r>
    </w:p>
    <w:p w14:paraId="74647EAB" w14:textId="1867C0F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_Toc200970856 \h </w:instrText>
      </w:r>
      <w:r>
        <w:rPr>
          <w:noProof/>
        </w:rPr>
      </w:r>
      <w:r>
        <w:rPr>
          <w:noProof/>
        </w:rPr>
        <w:fldChar w:fldCharType="separate"/>
      </w:r>
      <w:r>
        <w:rPr>
          <w:noProof/>
        </w:rPr>
        <w:t>180</w:t>
      </w:r>
      <w:r>
        <w:rPr>
          <w:noProof/>
        </w:rPr>
        <w:fldChar w:fldCharType="end"/>
      </w:r>
    </w:p>
    <w:p w14:paraId="4E5C67F9" w14:textId="76CF4B0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_Toc200970857 \h </w:instrText>
      </w:r>
      <w:r>
        <w:rPr>
          <w:noProof/>
        </w:rPr>
      </w:r>
      <w:r>
        <w:rPr>
          <w:noProof/>
        </w:rPr>
        <w:fldChar w:fldCharType="separate"/>
      </w:r>
      <w:r>
        <w:rPr>
          <w:noProof/>
        </w:rPr>
        <w:t>180</w:t>
      </w:r>
      <w:r>
        <w:rPr>
          <w:noProof/>
        </w:rPr>
        <w:fldChar w:fldCharType="end"/>
      </w:r>
    </w:p>
    <w:p w14:paraId="4A0D8D0E" w14:textId="1781EAC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_Toc200970858 \h </w:instrText>
      </w:r>
      <w:r>
        <w:rPr>
          <w:noProof/>
        </w:rPr>
      </w:r>
      <w:r>
        <w:rPr>
          <w:noProof/>
        </w:rPr>
        <w:fldChar w:fldCharType="separate"/>
      </w:r>
      <w:r>
        <w:rPr>
          <w:noProof/>
        </w:rPr>
        <w:t>180</w:t>
      </w:r>
      <w:r>
        <w:rPr>
          <w:noProof/>
        </w:rPr>
        <w:fldChar w:fldCharType="end"/>
      </w:r>
    </w:p>
    <w:p w14:paraId="04E92483" w14:textId="0E191F3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_Toc200970859 \h </w:instrText>
      </w:r>
      <w:r>
        <w:rPr>
          <w:noProof/>
        </w:rPr>
      </w:r>
      <w:r>
        <w:rPr>
          <w:noProof/>
        </w:rPr>
        <w:fldChar w:fldCharType="separate"/>
      </w:r>
      <w:r>
        <w:rPr>
          <w:noProof/>
        </w:rPr>
        <w:t>180</w:t>
      </w:r>
      <w:r>
        <w:rPr>
          <w:noProof/>
        </w:rPr>
        <w:fldChar w:fldCharType="end"/>
      </w:r>
    </w:p>
    <w:p w14:paraId="7F2A6192" w14:textId="10C6BE1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_Toc200970860 \h </w:instrText>
      </w:r>
      <w:r>
        <w:rPr>
          <w:noProof/>
        </w:rPr>
      </w:r>
      <w:r>
        <w:rPr>
          <w:noProof/>
        </w:rPr>
        <w:fldChar w:fldCharType="separate"/>
      </w:r>
      <w:r>
        <w:rPr>
          <w:noProof/>
        </w:rPr>
        <w:t>181</w:t>
      </w:r>
      <w:r>
        <w:rPr>
          <w:noProof/>
        </w:rPr>
        <w:fldChar w:fldCharType="end"/>
      </w:r>
    </w:p>
    <w:p w14:paraId="17EE0FC8" w14:textId="603E651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_Toc200970861 \h </w:instrText>
      </w:r>
      <w:r>
        <w:rPr>
          <w:noProof/>
        </w:rPr>
      </w:r>
      <w:r>
        <w:rPr>
          <w:noProof/>
        </w:rPr>
        <w:fldChar w:fldCharType="separate"/>
      </w:r>
      <w:r>
        <w:rPr>
          <w:noProof/>
        </w:rPr>
        <w:t>181</w:t>
      </w:r>
      <w:r>
        <w:rPr>
          <w:noProof/>
        </w:rPr>
        <w:fldChar w:fldCharType="end"/>
      </w:r>
    </w:p>
    <w:p w14:paraId="22E03B4F" w14:textId="614FD66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_Toc200970862 \h </w:instrText>
      </w:r>
      <w:r>
        <w:rPr>
          <w:noProof/>
        </w:rPr>
      </w:r>
      <w:r>
        <w:rPr>
          <w:noProof/>
        </w:rPr>
        <w:fldChar w:fldCharType="separate"/>
      </w:r>
      <w:r>
        <w:rPr>
          <w:noProof/>
        </w:rPr>
        <w:t>181</w:t>
      </w:r>
      <w:r>
        <w:rPr>
          <w:noProof/>
        </w:rPr>
        <w:fldChar w:fldCharType="end"/>
      </w:r>
    </w:p>
    <w:p w14:paraId="0F4FFC66" w14:textId="6C7215D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_Toc200970863 \h </w:instrText>
      </w:r>
      <w:r>
        <w:rPr>
          <w:noProof/>
        </w:rPr>
      </w:r>
      <w:r>
        <w:rPr>
          <w:noProof/>
        </w:rPr>
        <w:fldChar w:fldCharType="separate"/>
      </w:r>
      <w:r>
        <w:rPr>
          <w:noProof/>
        </w:rPr>
        <w:t>181</w:t>
      </w:r>
      <w:r>
        <w:rPr>
          <w:noProof/>
        </w:rPr>
        <w:fldChar w:fldCharType="end"/>
      </w:r>
    </w:p>
    <w:p w14:paraId="0A929F76" w14:textId="61C6FDA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_Toc200970864 \h </w:instrText>
      </w:r>
      <w:r>
        <w:rPr>
          <w:noProof/>
        </w:rPr>
      </w:r>
      <w:r>
        <w:rPr>
          <w:noProof/>
        </w:rPr>
        <w:fldChar w:fldCharType="separate"/>
      </w:r>
      <w:r>
        <w:rPr>
          <w:noProof/>
        </w:rPr>
        <w:t>181</w:t>
      </w:r>
      <w:r>
        <w:rPr>
          <w:noProof/>
        </w:rPr>
        <w:fldChar w:fldCharType="end"/>
      </w:r>
    </w:p>
    <w:p w14:paraId="35FC3381" w14:textId="22FB830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_Toc200970865 \h </w:instrText>
      </w:r>
      <w:r>
        <w:rPr>
          <w:noProof/>
        </w:rPr>
      </w:r>
      <w:r>
        <w:rPr>
          <w:noProof/>
        </w:rPr>
        <w:fldChar w:fldCharType="separate"/>
      </w:r>
      <w:r>
        <w:rPr>
          <w:noProof/>
        </w:rPr>
        <w:t>181</w:t>
      </w:r>
      <w:r>
        <w:rPr>
          <w:noProof/>
        </w:rPr>
        <w:fldChar w:fldCharType="end"/>
      </w:r>
    </w:p>
    <w:p w14:paraId="2750BA33" w14:textId="163D0DB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_Toc200970866 \h </w:instrText>
      </w:r>
      <w:r>
        <w:rPr>
          <w:noProof/>
        </w:rPr>
      </w:r>
      <w:r>
        <w:rPr>
          <w:noProof/>
        </w:rPr>
        <w:fldChar w:fldCharType="separate"/>
      </w:r>
      <w:r>
        <w:rPr>
          <w:noProof/>
        </w:rPr>
        <w:t>182</w:t>
      </w:r>
      <w:r>
        <w:rPr>
          <w:noProof/>
        </w:rPr>
        <w:fldChar w:fldCharType="end"/>
      </w:r>
    </w:p>
    <w:p w14:paraId="5F04044D" w14:textId="6655FB3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_Toc200970867 \h </w:instrText>
      </w:r>
      <w:r>
        <w:rPr>
          <w:noProof/>
        </w:rPr>
      </w:r>
      <w:r>
        <w:rPr>
          <w:noProof/>
        </w:rPr>
        <w:fldChar w:fldCharType="separate"/>
      </w:r>
      <w:r>
        <w:rPr>
          <w:noProof/>
        </w:rPr>
        <w:t>182</w:t>
      </w:r>
      <w:r>
        <w:rPr>
          <w:noProof/>
        </w:rPr>
        <w:fldChar w:fldCharType="end"/>
      </w:r>
    </w:p>
    <w:p w14:paraId="3825ECA4" w14:textId="273D0D4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_Toc200970868 \h </w:instrText>
      </w:r>
      <w:r>
        <w:rPr>
          <w:noProof/>
        </w:rPr>
      </w:r>
      <w:r>
        <w:rPr>
          <w:noProof/>
        </w:rPr>
        <w:fldChar w:fldCharType="separate"/>
      </w:r>
      <w:r>
        <w:rPr>
          <w:noProof/>
        </w:rPr>
        <w:t>182</w:t>
      </w:r>
      <w:r>
        <w:rPr>
          <w:noProof/>
        </w:rPr>
        <w:fldChar w:fldCharType="end"/>
      </w:r>
    </w:p>
    <w:p w14:paraId="21F43449" w14:textId="183430B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_Toc200970869 \h </w:instrText>
      </w:r>
      <w:r>
        <w:rPr>
          <w:noProof/>
        </w:rPr>
      </w:r>
      <w:r>
        <w:rPr>
          <w:noProof/>
        </w:rPr>
        <w:fldChar w:fldCharType="separate"/>
      </w:r>
      <w:r>
        <w:rPr>
          <w:noProof/>
        </w:rPr>
        <w:t>182</w:t>
      </w:r>
      <w:r>
        <w:rPr>
          <w:noProof/>
        </w:rPr>
        <w:fldChar w:fldCharType="end"/>
      </w:r>
    </w:p>
    <w:p w14:paraId="30868CCB" w14:textId="6AC18DB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_Toc200970870 \h </w:instrText>
      </w:r>
      <w:r>
        <w:rPr>
          <w:noProof/>
        </w:rPr>
      </w:r>
      <w:r>
        <w:rPr>
          <w:noProof/>
        </w:rPr>
        <w:fldChar w:fldCharType="separate"/>
      </w:r>
      <w:r>
        <w:rPr>
          <w:noProof/>
        </w:rPr>
        <w:t>183</w:t>
      </w:r>
      <w:r>
        <w:rPr>
          <w:noProof/>
        </w:rPr>
        <w:fldChar w:fldCharType="end"/>
      </w:r>
    </w:p>
    <w:p w14:paraId="34D40B08" w14:textId="4F15FBA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8.6.5.3.9</w:t>
      </w:r>
      <w:r>
        <w:rPr>
          <w:rFonts w:asciiTheme="minorHAnsi" w:eastAsiaTheme="minorEastAsia" w:hAnsiTheme="minorHAnsi" w:cstheme="minorBidi"/>
          <w:noProof/>
          <w:kern w:val="2"/>
          <w:sz w:val="24"/>
          <w:szCs w:val="24"/>
          <w:lang w:eastAsia="ko-KR"/>
          <w14:ligatures w14:val="standardContextual"/>
        </w:rPr>
        <w:tab/>
      </w:r>
      <w:r>
        <w:rPr>
          <w:noProof/>
        </w:rPr>
        <w:t>Enumeration: InOutArea</w:t>
      </w:r>
      <w:r>
        <w:rPr>
          <w:noProof/>
        </w:rPr>
        <w:tab/>
      </w:r>
      <w:r>
        <w:rPr>
          <w:noProof/>
        </w:rPr>
        <w:fldChar w:fldCharType="begin" w:fldLock="1"/>
      </w:r>
      <w:r>
        <w:rPr>
          <w:noProof/>
        </w:rPr>
        <w:instrText xml:space="preserve"> PAGEREF _Toc200970871 \h </w:instrText>
      </w:r>
      <w:r>
        <w:rPr>
          <w:noProof/>
        </w:rPr>
      </w:r>
      <w:r>
        <w:rPr>
          <w:noProof/>
        </w:rPr>
        <w:fldChar w:fldCharType="separate"/>
      </w:r>
      <w:r>
        <w:rPr>
          <w:noProof/>
        </w:rPr>
        <w:t>183</w:t>
      </w:r>
      <w:r>
        <w:rPr>
          <w:noProof/>
        </w:rPr>
        <w:fldChar w:fldCharType="end"/>
      </w:r>
    </w:p>
    <w:p w14:paraId="45B81017" w14:textId="6D1251A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_Toc200970872 \h </w:instrText>
      </w:r>
      <w:r>
        <w:rPr>
          <w:noProof/>
        </w:rPr>
      </w:r>
      <w:r>
        <w:rPr>
          <w:noProof/>
        </w:rPr>
        <w:fldChar w:fldCharType="separate"/>
      </w:r>
      <w:r>
        <w:rPr>
          <w:noProof/>
        </w:rPr>
        <w:t>183</w:t>
      </w:r>
      <w:r>
        <w:rPr>
          <w:noProof/>
        </w:rPr>
        <w:fldChar w:fldCharType="end"/>
      </w:r>
    </w:p>
    <w:p w14:paraId="414E288F" w14:textId="0228721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_Toc200970873 \h </w:instrText>
      </w:r>
      <w:r>
        <w:rPr>
          <w:noProof/>
        </w:rPr>
      </w:r>
      <w:r>
        <w:rPr>
          <w:noProof/>
        </w:rPr>
        <w:fldChar w:fldCharType="separate"/>
      </w:r>
      <w:r>
        <w:rPr>
          <w:noProof/>
        </w:rPr>
        <w:t>183</w:t>
      </w:r>
      <w:r>
        <w:rPr>
          <w:noProof/>
        </w:rPr>
        <w:fldChar w:fldCharType="end"/>
      </w:r>
    </w:p>
    <w:p w14:paraId="6E76C67F" w14:textId="09800E6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_Toc200970874 \h </w:instrText>
      </w:r>
      <w:r>
        <w:rPr>
          <w:noProof/>
        </w:rPr>
      </w:r>
      <w:r>
        <w:rPr>
          <w:noProof/>
        </w:rPr>
        <w:fldChar w:fldCharType="separate"/>
      </w:r>
      <w:r>
        <w:rPr>
          <w:noProof/>
        </w:rPr>
        <w:t>183</w:t>
      </w:r>
      <w:r>
        <w:rPr>
          <w:noProof/>
        </w:rPr>
        <w:fldChar w:fldCharType="end"/>
      </w:r>
    </w:p>
    <w:p w14:paraId="5DA9DA17" w14:textId="3A7A920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_Toc200970875 \h </w:instrText>
      </w:r>
      <w:r>
        <w:rPr>
          <w:noProof/>
        </w:rPr>
      </w:r>
      <w:r>
        <w:rPr>
          <w:noProof/>
        </w:rPr>
        <w:fldChar w:fldCharType="separate"/>
      </w:r>
      <w:r>
        <w:rPr>
          <w:noProof/>
        </w:rPr>
        <w:t>183</w:t>
      </w:r>
      <w:r>
        <w:rPr>
          <w:noProof/>
        </w:rPr>
        <w:fldChar w:fldCharType="end"/>
      </w:r>
    </w:p>
    <w:p w14:paraId="58208A2F" w14:textId="1CDBE0E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_Toc200970876 \h </w:instrText>
      </w:r>
      <w:r>
        <w:rPr>
          <w:noProof/>
        </w:rPr>
      </w:r>
      <w:r>
        <w:rPr>
          <w:noProof/>
        </w:rPr>
        <w:fldChar w:fldCharType="separate"/>
      </w:r>
      <w:r>
        <w:rPr>
          <w:noProof/>
        </w:rPr>
        <w:t>183</w:t>
      </w:r>
      <w:r>
        <w:rPr>
          <w:noProof/>
        </w:rPr>
        <w:fldChar w:fldCharType="end"/>
      </w:r>
    </w:p>
    <w:p w14:paraId="73620124" w14:textId="7D81BA09"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_Toc200970877 \h </w:instrText>
      </w:r>
      <w:r>
        <w:rPr>
          <w:noProof/>
        </w:rPr>
      </w:r>
      <w:r>
        <w:rPr>
          <w:noProof/>
        </w:rPr>
        <w:fldChar w:fldCharType="separate"/>
      </w:r>
      <w:r>
        <w:rPr>
          <w:noProof/>
        </w:rPr>
        <w:t>184</w:t>
      </w:r>
      <w:r>
        <w:rPr>
          <w:noProof/>
        </w:rPr>
        <w:fldChar w:fldCharType="end"/>
      </w:r>
    </w:p>
    <w:p w14:paraId="11D2BAA4" w14:textId="5409A24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_Toc200970878 \h </w:instrText>
      </w:r>
      <w:r>
        <w:rPr>
          <w:noProof/>
        </w:rPr>
      </w:r>
      <w:r>
        <w:rPr>
          <w:noProof/>
        </w:rPr>
        <w:fldChar w:fldCharType="separate"/>
      </w:r>
      <w:r>
        <w:rPr>
          <w:noProof/>
        </w:rPr>
        <w:t>184</w:t>
      </w:r>
      <w:r>
        <w:rPr>
          <w:noProof/>
        </w:rPr>
        <w:fldChar w:fldCharType="end"/>
      </w:r>
    </w:p>
    <w:p w14:paraId="5C4EE318" w14:textId="0B396F7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_Toc200970879 \h </w:instrText>
      </w:r>
      <w:r>
        <w:rPr>
          <w:noProof/>
        </w:rPr>
      </w:r>
      <w:r>
        <w:rPr>
          <w:noProof/>
        </w:rPr>
        <w:fldChar w:fldCharType="separate"/>
      </w:r>
      <w:r>
        <w:rPr>
          <w:noProof/>
        </w:rPr>
        <w:t>184</w:t>
      </w:r>
      <w:r>
        <w:rPr>
          <w:noProof/>
        </w:rPr>
        <w:fldChar w:fldCharType="end"/>
      </w:r>
    </w:p>
    <w:p w14:paraId="596AEE6D" w14:textId="7180360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_Toc200970880 \h </w:instrText>
      </w:r>
      <w:r>
        <w:rPr>
          <w:noProof/>
        </w:rPr>
      </w:r>
      <w:r>
        <w:rPr>
          <w:noProof/>
        </w:rPr>
        <w:fldChar w:fldCharType="separate"/>
      </w:r>
      <w:r>
        <w:rPr>
          <w:noProof/>
        </w:rPr>
        <w:t>184</w:t>
      </w:r>
      <w:r>
        <w:rPr>
          <w:noProof/>
        </w:rPr>
        <w:fldChar w:fldCharType="end"/>
      </w:r>
    </w:p>
    <w:p w14:paraId="7649BC36" w14:textId="64DA664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_Toc200970881 \h </w:instrText>
      </w:r>
      <w:r>
        <w:rPr>
          <w:noProof/>
        </w:rPr>
      </w:r>
      <w:r>
        <w:rPr>
          <w:noProof/>
        </w:rPr>
        <w:fldChar w:fldCharType="separate"/>
      </w:r>
      <w:r>
        <w:rPr>
          <w:noProof/>
        </w:rPr>
        <w:t>184</w:t>
      </w:r>
      <w:r>
        <w:rPr>
          <w:noProof/>
        </w:rPr>
        <w:fldChar w:fldCharType="end"/>
      </w:r>
    </w:p>
    <w:p w14:paraId="05C6640C" w14:textId="3DEBD85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_Toc200970882 \h </w:instrText>
      </w:r>
      <w:r>
        <w:rPr>
          <w:noProof/>
        </w:rPr>
      </w:r>
      <w:r>
        <w:rPr>
          <w:noProof/>
        </w:rPr>
        <w:fldChar w:fldCharType="separate"/>
      </w:r>
      <w:r>
        <w:rPr>
          <w:noProof/>
        </w:rPr>
        <w:t>185</w:t>
      </w:r>
      <w:r>
        <w:rPr>
          <w:noProof/>
        </w:rPr>
        <w:fldChar w:fldCharType="end"/>
      </w:r>
    </w:p>
    <w:p w14:paraId="26F8E0BA" w14:textId="45FF89B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_Toc200970883 \h </w:instrText>
      </w:r>
      <w:r>
        <w:rPr>
          <w:noProof/>
        </w:rPr>
      </w:r>
      <w:r>
        <w:rPr>
          <w:noProof/>
        </w:rPr>
        <w:fldChar w:fldCharType="separate"/>
      </w:r>
      <w:r>
        <w:rPr>
          <w:noProof/>
        </w:rPr>
        <w:t>185</w:t>
      </w:r>
      <w:r>
        <w:rPr>
          <w:noProof/>
        </w:rPr>
        <w:fldChar w:fldCharType="end"/>
      </w:r>
    </w:p>
    <w:p w14:paraId="34D1F42C" w14:textId="6B85F58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_Toc200970884 \h </w:instrText>
      </w:r>
      <w:r>
        <w:rPr>
          <w:noProof/>
        </w:rPr>
      </w:r>
      <w:r>
        <w:rPr>
          <w:noProof/>
        </w:rPr>
        <w:fldChar w:fldCharType="separate"/>
      </w:r>
      <w:r>
        <w:rPr>
          <w:noProof/>
        </w:rPr>
        <w:t>185</w:t>
      </w:r>
      <w:r>
        <w:rPr>
          <w:noProof/>
        </w:rPr>
        <w:fldChar w:fldCharType="end"/>
      </w:r>
    </w:p>
    <w:p w14:paraId="75910317" w14:textId="09C456E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_Toc200970885 \h </w:instrText>
      </w:r>
      <w:r>
        <w:rPr>
          <w:noProof/>
        </w:rPr>
      </w:r>
      <w:r>
        <w:rPr>
          <w:noProof/>
        </w:rPr>
        <w:fldChar w:fldCharType="separate"/>
      </w:r>
      <w:r>
        <w:rPr>
          <w:noProof/>
        </w:rPr>
        <w:t>185</w:t>
      </w:r>
      <w:r>
        <w:rPr>
          <w:noProof/>
        </w:rPr>
        <w:fldChar w:fldCharType="end"/>
      </w:r>
    </w:p>
    <w:p w14:paraId="573071A8" w14:textId="352D50AE"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_Toc200970886 \h </w:instrText>
      </w:r>
      <w:r>
        <w:rPr>
          <w:noProof/>
        </w:rPr>
      </w:r>
      <w:r>
        <w:rPr>
          <w:noProof/>
        </w:rPr>
        <w:fldChar w:fldCharType="separate"/>
      </w:r>
      <w:r>
        <w:rPr>
          <w:noProof/>
        </w:rPr>
        <w:t>185</w:t>
      </w:r>
      <w:r>
        <w:rPr>
          <w:noProof/>
        </w:rPr>
        <w:fldChar w:fldCharType="end"/>
      </w:r>
    </w:p>
    <w:p w14:paraId="78850DDF" w14:textId="6E81BEFF"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_Toc200970887 \h </w:instrText>
      </w:r>
      <w:r>
        <w:rPr>
          <w:noProof/>
        </w:rPr>
      </w:r>
      <w:r>
        <w:rPr>
          <w:noProof/>
        </w:rPr>
        <w:fldChar w:fldCharType="separate"/>
      </w:r>
      <w:r>
        <w:rPr>
          <w:noProof/>
        </w:rPr>
        <w:t>186</w:t>
      </w:r>
      <w:r>
        <w:rPr>
          <w:noProof/>
        </w:rPr>
        <w:fldChar w:fldCharType="end"/>
      </w:r>
    </w:p>
    <w:p w14:paraId="23722E08" w14:textId="4136291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_Toc200970888 \h </w:instrText>
      </w:r>
      <w:r>
        <w:rPr>
          <w:noProof/>
        </w:rPr>
      </w:r>
      <w:r>
        <w:rPr>
          <w:noProof/>
        </w:rPr>
        <w:fldChar w:fldCharType="separate"/>
      </w:r>
      <w:r>
        <w:rPr>
          <w:noProof/>
        </w:rPr>
        <w:t>187</w:t>
      </w:r>
      <w:r>
        <w:rPr>
          <w:noProof/>
        </w:rPr>
        <w:fldChar w:fldCharType="end"/>
      </w:r>
    </w:p>
    <w:p w14:paraId="6E5CB2DC" w14:textId="0A31DD71"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_Toc200970889 \h </w:instrText>
      </w:r>
      <w:r>
        <w:rPr>
          <w:noProof/>
        </w:rPr>
      </w:r>
      <w:r>
        <w:rPr>
          <w:noProof/>
        </w:rPr>
        <w:fldChar w:fldCharType="separate"/>
      </w:r>
      <w:r>
        <w:rPr>
          <w:noProof/>
        </w:rPr>
        <w:t>187</w:t>
      </w:r>
      <w:r>
        <w:rPr>
          <w:noProof/>
        </w:rPr>
        <w:fldChar w:fldCharType="end"/>
      </w:r>
    </w:p>
    <w:p w14:paraId="75468679" w14:textId="3AE796D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_Toc200970890 \h </w:instrText>
      </w:r>
      <w:r>
        <w:rPr>
          <w:noProof/>
        </w:rPr>
      </w:r>
      <w:r>
        <w:rPr>
          <w:noProof/>
        </w:rPr>
        <w:fldChar w:fldCharType="separate"/>
      </w:r>
      <w:r>
        <w:rPr>
          <w:noProof/>
        </w:rPr>
        <w:t>187</w:t>
      </w:r>
      <w:r>
        <w:rPr>
          <w:noProof/>
        </w:rPr>
        <w:fldChar w:fldCharType="end"/>
      </w:r>
    </w:p>
    <w:p w14:paraId="2DA1C72B" w14:textId="1C6958B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_Toc200970891 \h </w:instrText>
      </w:r>
      <w:r>
        <w:rPr>
          <w:noProof/>
        </w:rPr>
      </w:r>
      <w:r>
        <w:rPr>
          <w:noProof/>
        </w:rPr>
        <w:fldChar w:fldCharType="separate"/>
      </w:r>
      <w:r>
        <w:rPr>
          <w:noProof/>
        </w:rPr>
        <w:t>187</w:t>
      </w:r>
      <w:r>
        <w:rPr>
          <w:noProof/>
        </w:rPr>
        <w:fldChar w:fldCharType="end"/>
      </w:r>
    </w:p>
    <w:p w14:paraId="32629629" w14:textId="51AD703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_Toc200970892 \h </w:instrText>
      </w:r>
      <w:r>
        <w:rPr>
          <w:noProof/>
        </w:rPr>
      </w:r>
      <w:r>
        <w:rPr>
          <w:noProof/>
        </w:rPr>
        <w:fldChar w:fldCharType="separate"/>
      </w:r>
      <w:r>
        <w:rPr>
          <w:noProof/>
        </w:rPr>
        <w:t>187</w:t>
      </w:r>
      <w:r>
        <w:rPr>
          <w:noProof/>
        </w:rPr>
        <w:fldChar w:fldCharType="end"/>
      </w:r>
    </w:p>
    <w:p w14:paraId="0B277F0F" w14:textId="4D628C5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_Toc200970893 \h </w:instrText>
      </w:r>
      <w:r>
        <w:rPr>
          <w:noProof/>
        </w:rPr>
      </w:r>
      <w:r>
        <w:rPr>
          <w:noProof/>
        </w:rPr>
        <w:fldChar w:fldCharType="separate"/>
      </w:r>
      <w:r>
        <w:rPr>
          <w:noProof/>
        </w:rPr>
        <w:t>188</w:t>
      </w:r>
      <w:r>
        <w:rPr>
          <w:noProof/>
        </w:rPr>
        <w:fldChar w:fldCharType="end"/>
      </w:r>
    </w:p>
    <w:p w14:paraId="054225F7" w14:textId="4767FAB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_Toc200970894 \h </w:instrText>
      </w:r>
      <w:r>
        <w:rPr>
          <w:noProof/>
        </w:rPr>
      </w:r>
      <w:r>
        <w:rPr>
          <w:noProof/>
        </w:rPr>
        <w:fldChar w:fldCharType="separate"/>
      </w:r>
      <w:r>
        <w:rPr>
          <w:noProof/>
        </w:rPr>
        <w:t>188</w:t>
      </w:r>
      <w:r>
        <w:rPr>
          <w:noProof/>
        </w:rPr>
        <w:fldChar w:fldCharType="end"/>
      </w:r>
    </w:p>
    <w:p w14:paraId="55B71B18" w14:textId="3D3013F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sidRPr="00100C06">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100C06">
        <w:rPr>
          <w:noProof/>
          <w:lang w:val="fr-FR" w:eastAsia="zh-CN"/>
        </w:rPr>
        <w:t>Type: SessionContexts</w:t>
      </w:r>
      <w:r>
        <w:rPr>
          <w:noProof/>
        </w:rPr>
        <w:tab/>
      </w:r>
      <w:r>
        <w:rPr>
          <w:noProof/>
        </w:rPr>
        <w:fldChar w:fldCharType="begin" w:fldLock="1"/>
      </w:r>
      <w:r>
        <w:rPr>
          <w:noProof/>
        </w:rPr>
        <w:instrText xml:space="preserve"> PAGEREF _Toc200970895 \h </w:instrText>
      </w:r>
      <w:r>
        <w:rPr>
          <w:noProof/>
        </w:rPr>
      </w:r>
      <w:r>
        <w:rPr>
          <w:noProof/>
        </w:rPr>
        <w:fldChar w:fldCharType="separate"/>
      </w:r>
      <w:r>
        <w:rPr>
          <w:noProof/>
        </w:rPr>
        <w:t>188</w:t>
      </w:r>
      <w:r>
        <w:rPr>
          <w:noProof/>
        </w:rPr>
        <w:fldChar w:fldCharType="end"/>
      </w:r>
    </w:p>
    <w:p w14:paraId="6C97418E" w14:textId="47593F4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_Toc200970896 \h </w:instrText>
      </w:r>
      <w:r>
        <w:rPr>
          <w:noProof/>
        </w:rPr>
      </w:r>
      <w:r>
        <w:rPr>
          <w:noProof/>
        </w:rPr>
        <w:fldChar w:fldCharType="separate"/>
      </w:r>
      <w:r>
        <w:rPr>
          <w:noProof/>
        </w:rPr>
        <w:t>188</w:t>
      </w:r>
      <w:r>
        <w:rPr>
          <w:noProof/>
        </w:rPr>
        <w:fldChar w:fldCharType="end"/>
      </w:r>
    </w:p>
    <w:p w14:paraId="01BADCA0" w14:textId="2E70098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_Toc200970897 \h </w:instrText>
      </w:r>
      <w:r>
        <w:rPr>
          <w:noProof/>
        </w:rPr>
      </w:r>
      <w:r>
        <w:rPr>
          <w:noProof/>
        </w:rPr>
        <w:fldChar w:fldCharType="separate"/>
      </w:r>
      <w:r>
        <w:rPr>
          <w:noProof/>
        </w:rPr>
        <w:t>189</w:t>
      </w:r>
      <w:r>
        <w:rPr>
          <w:noProof/>
        </w:rPr>
        <w:fldChar w:fldCharType="end"/>
      </w:r>
    </w:p>
    <w:p w14:paraId="78AE994C" w14:textId="0B82258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_Toc200970898 \h </w:instrText>
      </w:r>
      <w:r>
        <w:rPr>
          <w:noProof/>
        </w:rPr>
      </w:r>
      <w:r>
        <w:rPr>
          <w:noProof/>
        </w:rPr>
        <w:fldChar w:fldCharType="separate"/>
      </w:r>
      <w:r>
        <w:rPr>
          <w:noProof/>
        </w:rPr>
        <w:t>190</w:t>
      </w:r>
      <w:r>
        <w:rPr>
          <w:noProof/>
        </w:rPr>
        <w:fldChar w:fldCharType="end"/>
      </w:r>
    </w:p>
    <w:p w14:paraId="5D3BFB23" w14:textId="06629D6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_Toc200970899 \h </w:instrText>
      </w:r>
      <w:r>
        <w:rPr>
          <w:noProof/>
        </w:rPr>
      </w:r>
      <w:r>
        <w:rPr>
          <w:noProof/>
        </w:rPr>
        <w:fldChar w:fldCharType="separate"/>
      </w:r>
      <w:r>
        <w:rPr>
          <w:noProof/>
        </w:rPr>
        <w:t>190</w:t>
      </w:r>
      <w:r>
        <w:rPr>
          <w:noProof/>
        </w:rPr>
        <w:fldChar w:fldCharType="end"/>
      </w:r>
    </w:p>
    <w:p w14:paraId="611E484D" w14:textId="2C5C2FF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_Toc200970900 \h </w:instrText>
      </w:r>
      <w:r>
        <w:rPr>
          <w:noProof/>
        </w:rPr>
      </w:r>
      <w:r>
        <w:rPr>
          <w:noProof/>
        </w:rPr>
        <w:fldChar w:fldCharType="separate"/>
      </w:r>
      <w:r>
        <w:rPr>
          <w:noProof/>
        </w:rPr>
        <w:t>191</w:t>
      </w:r>
      <w:r>
        <w:rPr>
          <w:noProof/>
        </w:rPr>
        <w:fldChar w:fldCharType="end"/>
      </w:r>
    </w:p>
    <w:p w14:paraId="61C8A2F6" w14:textId="3D10546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_Toc200970901 \h </w:instrText>
      </w:r>
      <w:r>
        <w:rPr>
          <w:noProof/>
        </w:rPr>
      </w:r>
      <w:r>
        <w:rPr>
          <w:noProof/>
        </w:rPr>
        <w:fldChar w:fldCharType="separate"/>
      </w:r>
      <w:r>
        <w:rPr>
          <w:noProof/>
        </w:rPr>
        <w:t>191</w:t>
      </w:r>
      <w:r>
        <w:rPr>
          <w:noProof/>
        </w:rPr>
        <w:fldChar w:fldCharType="end"/>
      </w:r>
    </w:p>
    <w:p w14:paraId="6920B445" w14:textId="101B10F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_Toc200970902 \h </w:instrText>
      </w:r>
      <w:r>
        <w:rPr>
          <w:noProof/>
        </w:rPr>
      </w:r>
      <w:r>
        <w:rPr>
          <w:noProof/>
        </w:rPr>
        <w:fldChar w:fldCharType="separate"/>
      </w:r>
      <w:r>
        <w:rPr>
          <w:noProof/>
        </w:rPr>
        <w:t>191</w:t>
      </w:r>
      <w:r>
        <w:rPr>
          <w:noProof/>
        </w:rPr>
        <w:fldChar w:fldCharType="end"/>
      </w:r>
    </w:p>
    <w:p w14:paraId="26B0B367" w14:textId="70D200B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_Toc200970903 \h </w:instrText>
      </w:r>
      <w:r>
        <w:rPr>
          <w:noProof/>
        </w:rPr>
      </w:r>
      <w:r>
        <w:rPr>
          <w:noProof/>
        </w:rPr>
        <w:fldChar w:fldCharType="separate"/>
      </w:r>
      <w:r>
        <w:rPr>
          <w:noProof/>
        </w:rPr>
        <w:t>191</w:t>
      </w:r>
      <w:r>
        <w:rPr>
          <w:noProof/>
        </w:rPr>
        <w:fldChar w:fldCharType="end"/>
      </w:r>
    </w:p>
    <w:p w14:paraId="63DF4551" w14:textId="43A6E1D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_Toc200970904 \h </w:instrText>
      </w:r>
      <w:r>
        <w:rPr>
          <w:noProof/>
        </w:rPr>
      </w:r>
      <w:r>
        <w:rPr>
          <w:noProof/>
        </w:rPr>
        <w:fldChar w:fldCharType="separate"/>
      </w:r>
      <w:r>
        <w:rPr>
          <w:noProof/>
        </w:rPr>
        <w:t>191</w:t>
      </w:r>
      <w:r>
        <w:rPr>
          <w:noProof/>
        </w:rPr>
        <w:fldChar w:fldCharType="end"/>
      </w:r>
    </w:p>
    <w:p w14:paraId="07731889" w14:textId="0CA2894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100C06">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_Toc200970905 \h </w:instrText>
      </w:r>
      <w:r>
        <w:rPr>
          <w:noProof/>
        </w:rPr>
      </w:r>
      <w:r>
        <w:rPr>
          <w:noProof/>
        </w:rPr>
        <w:fldChar w:fldCharType="separate"/>
      </w:r>
      <w:r>
        <w:rPr>
          <w:noProof/>
        </w:rPr>
        <w:t>191</w:t>
      </w:r>
      <w:r>
        <w:rPr>
          <w:noProof/>
        </w:rPr>
        <w:fldChar w:fldCharType="end"/>
      </w:r>
    </w:p>
    <w:p w14:paraId="6580E6A8" w14:textId="1B5241D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_Toc200970906 \h </w:instrText>
      </w:r>
      <w:r>
        <w:rPr>
          <w:noProof/>
        </w:rPr>
      </w:r>
      <w:r>
        <w:rPr>
          <w:noProof/>
        </w:rPr>
        <w:fldChar w:fldCharType="separate"/>
      </w:r>
      <w:r>
        <w:rPr>
          <w:noProof/>
        </w:rPr>
        <w:t>192</w:t>
      </w:r>
      <w:r>
        <w:rPr>
          <w:noProof/>
        </w:rPr>
        <w:fldChar w:fldCharType="end"/>
      </w:r>
    </w:p>
    <w:p w14:paraId="1D1D9F4A" w14:textId="62E95F3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_Toc200970907 \h </w:instrText>
      </w:r>
      <w:r>
        <w:rPr>
          <w:noProof/>
        </w:rPr>
      </w:r>
      <w:r>
        <w:rPr>
          <w:noProof/>
        </w:rPr>
        <w:fldChar w:fldCharType="separate"/>
      </w:r>
      <w:r>
        <w:rPr>
          <w:noProof/>
        </w:rPr>
        <w:t>192</w:t>
      </w:r>
      <w:r>
        <w:rPr>
          <w:noProof/>
        </w:rPr>
        <w:fldChar w:fldCharType="end"/>
      </w:r>
    </w:p>
    <w:p w14:paraId="14748EB6" w14:textId="7C3807C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_Toc200970908 \h </w:instrText>
      </w:r>
      <w:r>
        <w:rPr>
          <w:noProof/>
        </w:rPr>
      </w:r>
      <w:r>
        <w:rPr>
          <w:noProof/>
        </w:rPr>
        <w:fldChar w:fldCharType="separate"/>
      </w:r>
      <w:r>
        <w:rPr>
          <w:noProof/>
        </w:rPr>
        <w:t>192</w:t>
      </w:r>
      <w:r>
        <w:rPr>
          <w:noProof/>
        </w:rPr>
        <w:fldChar w:fldCharType="end"/>
      </w:r>
    </w:p>
    <w:p w14:paraId="569391C4" w14:textId="5760D5D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_Toc200970909 \h </w:instrText>
      </w:r>
      <w:r>
        <w:rPr>
          <w:noProof/>
        </w:rPr>
      </w:r>
      <w:r>
        <w:rPr>
          <w:noProof/>
        </w:rPr>
        <w:fldChar w:fldCharType="separate"/>
      </w:r>
      <w:r>
        <w:rPr>
          <w:noProof/>
        </w:rPr>
        <w:t>192</w:t>
      </w:r>
      <w:r>
        <w:rPr>
          <w:noProof/>
        </w:rPr>
        <w:fldChar w:fldCharType="end"/>
      </w:r>
    </w:p>
    <w:p w14:paraId="764BE823" w14:textId="0A227D1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_Toc200970910 \h </w:instrText>
      </w:r>
      <w:r>
        <w:rPr>
          <w:noProof/>
        </w:rPr>
      </w:r>
      <w:r>
        <w:rPr>
          <w:noProof/>
        </w:rPr>
        <w:fldChar w:fldCharType="separate"/>
      </w:r>
      <w:r>
        <w:rPr>
          <w:noProof/>
        </w:rPr>
        <w:t>192</w:t>
      </w:r>
      <w:r>
        <w:rPr>
          <w:noProof/>
        </w:rPr>
        <w:fldChar w:fldCharType="end"/>
      </w:r>
    </w:p>
    <w:p w14:paraId="5915820C" w14:textId="32F9149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_Toc200970911 \h </w:instrText>
      </w:r>
      <w:r>
        <w:rPr>
          <w:noProof/>
        </w:rPr>
      </w:r>
      <w:r>
        <w:rPr>
          <w:noProof/>
        </w:rPr>
        <w:fldChar w:fldCharType="separate"/>
      </w:r>
      <w:r>
        <w:rPr>
          <w:noProof/>
        </w:rPr>
        <w:t>192</w:t>
      </w:r>
      <w:r>
        <w:rPr>
          <w:noProof/>
        </w:rPr>
        <w:fldChar w:fldCharType="end"/>
      </w:r>
    </w:p>
    <w:p w14:paraId="292ADF9A" w14:textId="25C74AA2"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_Toc200970912 \h </w:instrText>
      </w:r>
      <w:r>
        <w:rPr>
          <w:noProof/>
        </w:rPr>
      </w:r>
      <w:r>
        <w:rPr>
          <w:noProof/>
        </w:rPr>
        <w:fldChar w:fldCharType="separate"/>
      </w:r>
      <w:r>
        <w:rPr>
          <w:noProof/>
        </w:rPr>
        <w:t>192</w:t>
      </w:r>
      <w:r>
        <w:rPr>
          <w:noProof/>
        </w:rPr>
        <w:fldChar w:fldCharType="end"/>
      </w:r>
    </w:p>
    <w:p w14:paraId="6CD0D73B" w14:textId="64D325FF"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_Toc200970913 \h </w:instrText>
      </w:r>
      <w:r>
        <w:rPr>
          <w:noProof/>
        </w:rPr>
      </w:r>
      <w:r>
        <w:rPr>
          <w:noProof/>
        </w:rPr>
        <w:fldChar w:fldCharType="separate"/>
      </w:r>
      <w:r>
        <w:rPr>
          <w:noProof/>
        </w:rPr>
        <w:t>193</w:t>
      </w:r>
      <w:r>
        <w:rPr>
          <w:noProof/>
        </w:rPr>
        <w:fldChar w:fldCharType="end"/>
      </w:r>
    </w:p>
    <w:p w14:paraId="22DDECCB" w14:textId="1029304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_Toc200970914 \h </w:instrText>
      </w:r>
      <w:r>
        <w:rPr>
          <w:noProof/>
        </w:rPr>
      </w:r>
      <w:r>
        <w:rPr>
          <w:noProof/>
        </w:rPr>
        <w:fldChar w:fldCharType="separate"/>
      </w:r>
      <w:r>
        <w:rPr>
          <w:noProof/>
        </w:rPr>
        <w:t>193</w:t>
      </w:r>
      <w:r>
        <w:rPr>
          <w:noProof/>
        </w:rPr>
        <w:fldChar w:fldCharType="end"/>
      </w:r>
    </w:p>
    <w:p w14:paraId="36D1F30D" w14:textId="2824814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_Toc200970915 \h </w:instrText>
      </w:r>
      <w:r>
        <w:rPr>
          <w:noProof/>
        </w:rPr>
      </w:r>
      <w:r>
        <w:rPr>
          <w:noProof/>
        </w:rPr>
        <w:fldChar w:fldCharType="separate"/>
      </w:r>
      <w:r>
        <w:rPr>
          <w:noProof/>
        </w:rPr>
        <w:t>193</w:t>
      </w:r>
      <w:r>
        <w:rPr>
          <w:noProof/>
        </w:rPr>
        <w:fldChar w:fldCharType="end"/>
      </w:r>
    </w:p>
    <w:p w14:paraId="2F660241" w14:textId="2EBA1D2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_Toc200970916 \h </w:instrText>
      </w:r>
      <w:r>
        <w:rPr>
          <w:noProof/>
        </w:rPr>
      </w:r>
      <w:r>
        <w:rPr>
          <w:noProof/>
        </w:rPr>
        <w:fldChar w:fldCharType="separate"/>
      </w:r>
      <w:r>
        <w:rPr>
          <w:noProof/>
        </w:rPr>
        <w:t>193</w:t>
      </w:r>
      <w:r>
        <w:rPr>
          <w:noProof/>
        </w:rPr>
        <w:fldChar w:fldCharType="end"/>
      </w:r>
    </w:p>
    <w:p w14:paraId="77714ADB" w14:textId="48DFD80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_Toc200970917 \h </w:instrText>
      </w:r>
      <w:r>
        <w:rPr>
          <w:noProof/>
        </w:rPr>
      </w:r>
      <w:r>
        <w:rPr>
          <w:noProof/>
        </w:rPr>
        <w:fldChar w:fldCharType="separate"/>
      </w:r>
      <w:r>
        <w:rPr>
          <w:noProof/>
        </w:rPr>
        <w:t>193</w:t>
      </w:r>
      <w:r>
        <w:rPr>
          <w:noProof/>
        </w:rPr>
        <w:fldChar w:fldCharType="end"/>
      </w:r>
    </w:p>
    <w:p w14:paraId="5051AC31" w14:textId="23F85F6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_Toc200970918 \h </w:instrText>
      </w:r>
      <w:r>
        <w:rPr>
          <w:noProof/>
        </w:rPr>
      </w:r>
      <w:r>
        <w:rPr>
          <w:noProof/>
        </w:rPr>
        <w:fldChar w:fldCharType="separate"/>
      </w:r>
      <w:r>
        <w:rPr>
          <w:noProof/>
        </w:rPr>
        <w:t>194</w:t>
      </w:r>
      <w:r>
        <w:rPr>
          <w:noProof/>
        </w:rPr>
        <w:fldChar w:fldCharType="end"/>
      </w:r>
    </w:p>
    <w:p w14:paraId="6847BEB9" w14:textId="1D66F5A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_Toc200970919 \h </w:instrText>
      </w:r>
      <w:r>
        <w:rPr>
          <w:noProof/>
        </w:rPr>
      </w:r>
      <w:r>
        <w:rPr>
          <w:noProof/>
        </w:rPr>
        <w:fldChar w:fldCharType="separate"/>
      </w:r>
      <w:r>
        <w:rPr>
          <w:noProof/>
        </w:rPr>
        <w:t>194</w:t>
      </w:r>
      <w:r>
        <w:rPr>
          <w:noProof/>
        </w:rPr>
        <w:fldChar w:fldCharType="end"/>
      </w:r>
    </w:p>
    <w:p w14:paraId="236CA0C4" w14:textId="5A1F0FE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_Toc200970920 \h </w:instrText>
      </w:r>
      <w:r>
        <w:rPr>
          <w:noProof/>
        </w:rPr>
      </w:r>
      <w:r>
        <w:rPr>
          <w:noProof/>
        </w:rPr>
        <w:fldChar w:fldCharType="separate"/>
      </w:r>
      <w:r>
        <w:rPr>
          <w:noProof/>
        </w:rPr>
        <w:t>194</w:t>
      </w:r>
      <w:r>
        <w:rPr>
          <w:noProof/>
        </w:rPr>
        <w:fldChar w:fldCharType="end"/>
      </w:r>
    </w:p>
    <w:p w14:paraId="196045B7" w14:textId="657BF6F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_Toc200970921 \h </w:instrText>
      </w:r>
      <w:r>
        <w:rPr>
          <w:noProof/>
        </w:rPr>
      </w:r>
      <w:r>
        <w:rPr>
          <w:noProof/>
        </w:rPr>
        <w:fldChar w:fldCharType="separate"/>
      </w:r>
      <w:r>
        <w:rPr>
          <w:noProof/>
        </w:rPr>
        <w:t>194</w:t>
      </w:r>
      <w:r>
        <w:rPr>
          <w:noProof/>
        </w:rPr>
        <w:fldChar w:fldCharType="end"/>
      </w:r>
    </w:p>
    <w:p w14:paraId="1D5F2E09" w14:textId="462FD357"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_Toc200970922 \h </w:instrText>
      </w:r>
      <w:r>
        <w:rPr>
          <w:noProof/>
        </w:rPr>
      </w:r>
      <w:r>
        <w:rPr>
          <w:noProof/>
        </w:rPr>
        <w:fldChar w:fldCharType="separate"/>
      </w:r>
      <w:r>
        <w:rPr>
          <w:noProof/>
        </w:rPr>
        <w:t>195</w:t>
      </w:r>
      <w:r>
        <w:rPr>
          <w:noProof/>
        </w:rPr>
        <w:fldChar w:fldCharType="end"/>
      </w:r>
    </w:p>
    <w:p w14:paraId="6775DDB8" w14:textId="7FB7D563"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_Toc200970923 \h </w:instrText>
      </w:r>
      <w:r>
        <w:rPr>
          <w:noProof/>
        </w:rPr>
      </w:r>
      <w:r>
        <w:rPr>
          <w:noProof/>
        </w:rPr>
        <w:fldChar w:fldCharType="separate"/>
      </w:r>
      <w:r>
        <w:rPr>
          <w:noProof/>
        </w:rPr>
        <w:t>195</w:t>
      </w:r>
      <w:r>
        <w:rPr>
          <w:noProof/>
        </w:rPr>
        <w:fldChar w:fldCharType="end"/>
      </w:r>
    </w:p>
    <w:p w14:paraId="2FC7BC81" w14:textId="22A5069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_Toc200970924 \h </w:instrText>
      </w:r>
      <w:r>
        <w:rPr>
          <w:noProof/>
        </w:rPr>
      </w:r>
      <w:r>
        <w:rPr>
          <w:noProof/>
        </w:rPr>
        <w:fldChar w:fldCharType="separate"/>
      </w:r>
      <w:r>
        <w:rPr>
          <w:noProof/>
        </w:rPr>
        <w:t>196</w:t>
      </w:r>
      <w:r>
        <w:rPr>
          <w:noProof/>
        </w:rPr>
        <w:fldChar w:fldCharType="end"/>
      </w:r>
    </w:p>
    <w:p w14:paraId="1C97607B" w14:textId="4FB8331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_Toc200970925 \h </w:instrText>
      </w:r>
      <w:r>
        <w:rPr>
          <w:noProof/>
        </w:rPr>
      </w:r>
      <w:r>
        <w:rPr>
          <w:noProof/>
        </w:rPr>
        <w:fldChar w:fldCharType="separate"/>
      </w:r>
      <w:r>
        <w:rPr>
          <w:noProof/>
        </w:rPr>
        <w:t>196</w:t>
      </w:r>
      <w:r>
        <w:rPr>
          <w:noProof/>
        </w:rPr>
        <w:fldChar w:fldCharType="end"/>
      </w:r>
    </w:p>
    <w:p w14:paraId="765D0A53" w14:textId="44C2AE8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_Toc200970926 \h </w:instrText>
      </w:r>
      <w:r>
        <w:rPr>
          <w:noProof/>
        </w:rPr>
      </w:r>
      <w:r>
        <w:rPr>
          <w:noProof/>
        </w:rPr>
        <w:fldChar w:fldCharType="separate"/>
      </w:r>
      <w:r>
        <w:rPr>
          <w:noProof/>
        </w:rPr>
        <w:t>196</w:t>
      </w:r>
      <w:r>
        <w:rPr>
          <w:noProof/>
        </w:rPr>
        <w:fldChar w:fldCharType="end"/>
      </w:r>
    </w:p>
    <w:p w14:paraId="6A620278" w14:textId="64939C9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_Toc200970927 \h </w:instrText>
      </w:r>
      <w:r>
        <w:rPr>
          <w:noProof/>
        </w:rPr>
      </w:r>
      <w:r>
        <w:rPr>
          <w:noProof/>
        </w:rPr>
        <w:fldChar w:fldCharType="separate"/>
      </w:r>
      <w:r>
        <w:rPr>
          <w:noProof/>
        </w:rPr>
        <w:t>196</w:t>
      </w:r>
      <w:r>
        <w:rPr>
          <w:noProof/>
        </w:rPr>
        <w:fldChar w:fldCharType="end"/>
      </w:r>
    </w:p>
    <w:p w14:paraId="4D059A39" w14:textId="75B4055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_Toc200970928 \h </w:instrText>
      </w:r>
      <w:r>
        <w:rPr>
          <w:noProof/>
        </w:rPr>
      </w:r>
      <w:r>
        <w:rPr>
          <w:noProof/>
        </w:rPr>
        <w:fldChar w:fldCharType="separate"/>
      </w:r>
      <w:r>
        <w:rPr>
          <w:noProof/>
        </w:rPr>
        <w:t>196</w:t>
      </w:r>
      <w:r>
        <w:rPr>
          <w:noProof/>
        </w:rPr>
        <w:fldChar w:fldCharType="end"/>
      </w:r>
    </w:p>
    <w:p w14:paraId="6AFA545F" w14:textId="6598FE46"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_Toc200970929 \h </w:instrText>
      </w:r>
      <w:r>
        <w:rPr>
          <w:noProof/>
        </w:rPr>
      </w:r>
      <w:r>
        <w:rPr>
          <w:noProof/>
        </w:rPr>
        <w:fldChar w:fldCharType="separate"/>
      </w:r>
      <w:r>
        <w:rPr>
          <w:noProof/>
        </w:rPr>
        <w:t>197</w:t>
      </w:r>
      <w:r>
        <w:rPr>
          <w:noProof/>
        </w:rPr>
        <w:fldChar w:fldCharType="end"/>
      </w:r>
    </w:p>
    <w:p w14:paraId="2083AE49" w14:textId="62C3D60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_Toc200970930 \h </w:instrText>
      </w:r>
      <w:r>
        <w:rPr>
          <w:noProof/>
        </w:rPr>
      </w:r>
      <w:r>
        <w:rPr>
          <w:noProof/>
        </w:rPr>
        <w:fldChar w:fldCharType="separate"/>
      </w:r>
      <w:r>
        <w:rPr>
          <w:noProof/>
        </w:rPr>
        <w:t>197</w:t>
      </w:r>
      <w:r>
        <w:rPr>
          <w:noProof/>
        </w:rPr>
        <w:fldChar w:fldCharType="end"/>
      </w:r>
    </w:p>
    <w:p w14:paraId="76C1DE0A" w14:textId="38099BA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_Toc200970931 \h </w:instrText>
      </w:r>
      <w:r>
        <w:rPr>
          <w:noProof/>
        </w:rPr>
      </w:r>
      <w:r>
        <w:rPr>
          <w:noProof/>
        </w:rPr>
        <w:fldChar w:fldCharType="separate"/>
      </w:r>
      <w:r>
        <w:rPr>
          <w:noProof/>
        </w:rPr>
        <w:t>198</w:t>
      </w:r>
      <w:r>
        <w:rPr>
          <w:noProof/>
        </w:rPr>
        <w:fldChar w:fldCharType="end"/>
      </w:r>
    </w:p>
    <w:p w14:paraId="06701654" w14:textId="23E5E1E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_Toc200970932 \h </w:instrText>
      </w:r>
      <w:r>
        <w:rPr>
          <w:noProof/>
        </w:rPr>
      </w:r>
      <w:r>
        <w:rPr>
          <w:noProof/>
        </w:rPr>
        <w:fldChar w:fldCharType="separate"/>
      </w:r>
      <w:r>
        <w:rPr>
          <w:noProof/>
        </w:rPr>
        <w:t>198</w:t>
      </w:r>
      <w:r>
        <w:rPr>
          <w:noProof/>
        </w:rPr>
        <w:fldChar w:fldCharType="end"/>
      </w:r>
    </w:p>
    <w:p w14:paraId="15154F30" w14:textId="3D4873C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100C06">
        <w:rPr>
          <w:rFonts w:cs="Courier New"/>
          <w:noProof/>
        </w:rPr>
        <w:t>EELManagedACR</w:t>
      </w:r>
      <w:r>
        <w:rPr>
          <w:noProof/>
        </w:rPr>
        <w:tab/>
      </w:r>
      <w:r>
        <w:rPr>
          <w:noProof/>
        </w:rPr>
        <w:fldChar w:fldCharType="begin" w:fldLock="1"/>
      </w:r>
      <w:r>
        <w:rPr>
          <w:noProof/>
        </w:rPr>
        <w:instrText xml:space="preserve"> PAGEREF _Toc200970933 \h </w:instrText>
      </w:r>
      <w:r>
        <w:rPr>
          <w:noProof/>
        </w:rPr>
      </w:r>
      <w:r>
        <w:rPr>
          <w:noProof/>
        </w:rPr>
        <w:fldChar w:fldCharType="separate"/>
      </w:r>
      <w:r>
        <w:rPr>
          <w:noProof/>
        </w:rPr>
        <w:t>198</w:t>
      </w:r>
      <w:r>
        <w:rPr>
          <w:noProof/>
        </w:rPr>
        <w:fldChar w:fldCharType="end"/>
      </w:r>
    </w:p>
    <w:p w14:paraId="6D8BA087" w14:textId="7C97EA9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_Toc200970934 \h </w:instrText>
      </w:r>
      <w:r>
        <w:rPr>
          <w:noProof/>
        </w:rPr>
      </w:r>
      <w:r>
        <w:rPr>
          <w:noProof/>
        </w:rPr>
        <w:fldChar w:fldCharType="separate"/>
      </w:r>
      <w:r>
        <w:rPr>
          <w:noProof/>
        </w:rPr>
        <w:t>198</w:t>
      </w:r>
      <w:r>
        <w:rPr>
          <w:noProof/>
        </w:rPr>
        <w:fldChar w:fldCharType="end"/>
      </w:r>
    </w:p>
    <w:p w14:paraId="209A4ECF" w14:textId="09F3302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_Toc200970935 \h </w:instrText>
      </w:r>
      <w:r>
        <w:rPr>
          <w:noProof/>
        </w:rPr>
      </w:r>
      <w:r>
        <w:rPr>
          <w:noProof/>
        </w:rPr>
        <w:fldChar w:fldCharType="separate"/>
      </w:r>
      <w:r>
        <w:rPr>
          <w:noProof/>
        </w:rPr>
        <w:t>198</w:t>
      </w:r>
      <w:r>
        <w:rPr>
          <w:noProof/>
        </w:rPr>
        <w:fldChar w:fldCharType="end"/>
      </w:r>
    </w:p>
    <w:p w14:paraId="5ACE271A" w14:textId="4C57ADE4"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_Toc200970936 \h </w:instrText>
      </w:r>
      <w:r>
        <w:rPr>
          <w:noProof/>
        </w:rPr>
      </w:r>
      <w:r>
        <w:rPr>
          <w:noProof/>
        </w:rPr>
        <w:fldChar w:fldCharType="separate"/>
      </w:r>
      <w:r>
        <w:rPr>
          <w:noProof/>
        </w:rPr>
        <w:t>199</w:t>
      </w:r>
      <w:r>
        <w:rPr>
          <w:noProof/>
        </w:rPr>
        <w:fldChar w:fldCharType="end"/>
      </w:r>
    </w:p>
    <w:p w14:paraId="31BEEA5C" w14:textId="0FA44B8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_Toc200970937 \h </w:instrText>
      </w:r>
      <w:r>
        <w:rPr>
          <w:noProof/>
        </w:rPr>
      </w:r>
      <w:r>
        <w:rPr>
          <w:noProof/>
        </w:rPr>
        <w:fldChar w:fldCharType="separate"/>
      </w:r>
      <w:r>
        <w:rPr>
          <w:noProof/>
        </w:rPr>
        <w:t>199</w:t>
      </w:r>
      <w:r>
        <w:rPr>
          <w:noProof/>
        </w:rPr>
        <w:fldChar w:fldCharType="end"/>
      </w:r>
    </w:p>
    <w:p w14:paraId="0431A411" w14:textId="68B04C0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100C06">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ACT Status Notification</w:t>
      </w:r>
      <w:r>
        <w:rPr>
          <w:noProof/>
        </w:rPr>
        <w:tab/>
      </w:r>
      <w:r>
        <w:rPr>
          <w:noProof/>
        </w:rPr>
        <w:fldChar w:fldCharType="begin" w:fldLock="1"/>
      </w:r>
      <w:r>
        <w:rPr>
          <w:noProof/>
        </w:rPr>
        <w:instrText xml:space="preserve"> PAGEREF _Toc200970938 \h </w:instrText>
      </w:r>
      <w:r>
        <w:rPr>
          <w:noProof/>
        </w:rPr>
      </w:r>
      <w:r>
        <w:rPr>
          <w:noProof/>
        </w:rPr>
        <w:fldChar w:fldCharType="separate"/>
      </w:r>
      <w:r>
        <w:rPr>
          <w:noProof/>
        </w:rPr>
        <w:t>199</w:t>
      </w:r>
      <w:r>
        <w:rPr>
          <w:noProof/>
        </w:rPr>
        <w:fldChar w:fldCharType="end"/>
      </w:r>
    </w:p>
    <w:p w14:paraId="7F6FCF14" w14:textId="3D038D0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100C06">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Description</w:t>
      </w:r>
      <w:r>
        <w:rPr>
          <w:noProof/>
        </w:rPr>
        <w:tab/>
      </w:r>
      <w:r>
        <w:rPr>
          <w:noProof/>
        </w:rPr>
        <w:fldChar w:fldCharType="begin" w:fldLock="1"/>
      </w:r>
      <w:r>
        <w:rPr>
          <w:noProof/>
        </w:rPr>
        <w:instrText xml:space="preserve"> PAGEREF _Toc200970939 \h </w:instrText>
      </w:r>
      <w:r>
        <w:rPr>
          <w:noProof/>
        </w:rPr>
      </w:r>
      <w:r>
        <w:rPr>
          <w:noProof/>
        </w:rPr>
        <w:fldChar w:fldCharType="separate"/>
      </w:r>
      <w:r>
        <w:rPr>
          <w:noProof/>
        </w:rPr>
        <w:t>199</w:t>
      </w:r>
      <w:r>
        <w:rPr>
          <w:noProof/>
        </w:rPr>
        <w:fldChar w:fldCharType="end"/>
      </w:r>
    </w:p>
    <w:p w14:paraId="7F68273A" w14:textId="00C9296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_Toc200970940 \h </w:instrText>
      </w:r>
      <w:r>
        <w:rPr>
          <w:noProof/>
        </w:rPr>
      </w:r>
      <w:r>
        <w:rPr>
          <w:noProof/>
        </w:rPr>
        <w:fldChar w:fldCharType="separate"/>
      </w:r>
      <w:r>
        <w:rPr>
          <w:noProof/>
        </w:rPr>
        <w:t>199</w:t>
      </w:r>
      <w:r>
        <w:rPr>
          <w:noProof/>
        </w:rPr>
        <w:fldChar w:fldCharType="end"/>
      </w:r>
    </w:p>
    <w:p w14:paraId="59B5CABD" w14:textId="00D5971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_Toc200970941 \h </w:instrText>
      </w:r>
      <w:r>
        <w:rPr>
          <w:noProof/>
        </w:rPr>
      </w:r>
      <w:r>
        <w:rPr>
          <w:noProof/>
        </w:rPr>
        <w:fldChar w:fldCharType="separate"/>
      </w:r>
      <w:r>
        <w:rPr>
          <w:noProof/>
        </w:rPr>
        <w:t>200</w:t>
      </w:r>
      <w:r>
        <w:rPr>
          <w:noProof/>
        </w:rPr>
        <w:fldChar w:fldCharType="end"/>
      </w:r>
    </w:p>
    <w:p w14:paraId="2E2F9971" w14:textId="10ED3892"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_Toc200970942 \h </w:instrText>
      </w:r>
      <w:r>
        <w:rPr>
          <w:noProof/>
        </w:rPr>
      </w:r>
      <w:r>
        <w:rPr>
          <w:noProof/>
        </w:rPr>
        <w:fldChar w:fldCharType="separate"/>
      </w:r>
      <w:r>
        <w:rPr>
          <w:noProof/>
        </w:rPr>
        <w:t>200</w:t>
      </w:r>
      <w:r>
        <w:rPr>
          <w:noProof/>
        </w:rPr>
        <w:fldChar w:fldCharType="end"/>
      </w:r>
    </w:p>
    <w:p w14:paraId="731E434A" w14:textId="663961F3"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_Toc200970943 \h </w:instrText>
      </w:r>
      <w:r>
        <w:rPr>
          <w:noProof/>
        </w:rPr>
      </w:r>
      <w:r>
        <w:rPr>
          <w:noProof/>
        </w:rPr>
        <w:fldChar w:fldCharType="separate"/>
      </w:r>
      <w:r>
        <w:rPr>
          <w:noProof/>
        </w:rPr>
        <w:t>201</w:t>
      </w:r>
      <w:r>
        <w:rPr>
          <w:noProof/>
        </w:rPr>
        <w:fldChar w:fldCharType="end"/>
      </w:r>
    </w:p>
    <w:p w14:paraId="6B085369" w14:textId="2EADD10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_Toc200970944 \h </w:instrText>
      </w:r>
      <w:r>
        <w:rPr>
          <w:noProof/>
        </w:rPr>
      </w:r>
      <w:r>
        <w:rPr>
          <w:noProof/>
        </w:rPr>
        <w:fldChar w:fldCharType="separate"/>
      </w:r>
      <w:r>
        <w:rPr>
          <w:noProof/>
        </w:rPr>
        <w:t>201</w:t>
      </w:r>
      <w:r>
        <w:rPr>
          <w:noProof/>
        </w:rPr>
        <w:fldChar w:fldCharType="end"/>
      </w:r>
    </w:p>
    <w:p w14:paraId="3974C1C8" w14:textId="4ED18D9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8.8</w:t>
      </w:r>
      <w:r w:rsidRPr="00100C0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Structured data types</w:t>
      </w:r>
      <w:r>
        <w:rPr>
          <w:noProof/>
        </w:rPr>
        <w:tab/>
      </w:r>
      <w:r>
        <w:rPr>
          <w:noProof/>
        </w:rPr>
        <w:fldChar w:fldCharType="begin" w:fldLock="1"/>
      </w:r>
      <w:r>
        <w:rPr>
          <w:noProof/>
        </w:rPr>
        <w:instrText xml:space="preserve"> PAGEREF _Toc200970945 \h </w:instrText>
      </w:r>
      <w:r>
        <w:rPr>
          <w:noProof/>
        </w:rPr>
      </w:r>
      <w:r>
        <w:rPr>
          <w:noProof/>
        </w:rPr>
        <w:fldChar w:fldCharType="separate"/>
      </w:r>
      <w:r>
        <w:rPr>
          <w:noProof/>
        </w:rPr>
        <w:t>201</w:t>
      </w:r>
      <w:r>
        <w:rPr>
          <w:noProof/>
        </w:rPr>
        <w:fldChar w:fldCharType="end"/>
      </w:r>
    </w:p>
    <w:p w14:paraId="4F3AD904" w14:textId="016132F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_Toc200970946 \h </w:instrText>
      </w:r>
      <w:r>
        <w:rPr>
          <w:noProof/>
        </w:rPr>
      </w:r>
      <w:r>
        <w:rPr>
          <w:noProof/>
        </w:rPr>
        <w:fldChar w:fldCharType="separate"/>
      </w:r>
      <w:r>
        <w:rPr>
          <w:noProof/>
        </w:rPr>
        <w:t>201</w:t>
      </w:r>
      <w:r>
        <w:rPr>
          <w:noProof/>
        </w:rPr>
        <w:fldChar w:fldCharType="end"/>
      </w:r>
    </w:p>
    <w:p w14:paraId="1FA4539C" w14:textId="6F2DE8D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_Toc200970947 \h </w:instrText>
      </w:r>
      <w:r>
        <w:rPr>
          <w:noProof/>
        </w:rPr>
      </w:r>
      <w:r>
        <w:rPr>
          <w:noProof/>
        </w:rPr>
        <w:fldChar w:fldCharType="separate"/>
      </w:r>
      <w:r>
        <w:rPr>
          <w:noProof/>
        </w:rPr>
        <w:t>201</w:t>
      </w:r>
      <w:r>
        <w:rPr>
          <w:noProof/>
        </w:rPr>
        <w:fldChar w:fldCharType="end"/>
      </w:r>
    </w:p>
    <w:p w14:paraId="7E284363" w14:textId="7ECD067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_Toc200970948 \h </w:instrText>
      </w:r>
      <w:r>
        <w:rPr>
          <w:noProof/>
        </w:rPr>
      </w:r>
      <w:r>
        <w:rPr>
          <w:noProof/>
        </w:rPr>
        <w:fldChar w:fldCharType="separate"/>
      </w:r>
      <w:r>
        <w:rPr>
          <w:noProof/>
        </w:rPr>
        <w:t>202</w:t>
      </w:r>
      <w:r>
        <w:rPr>
          <w:noProof/>
        </w:rPr>
        <w:fldChar w:fldCharType="end"/>
      </w:r>
    </w:p>
    <w:p w14:paraId="69AE2440" w14:textId="335A53E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_Toc200970949 \h </w:instrText>
      </w:r>
      <w:r>
        <w:rPr>
          <w:noProof/>
        </w:rPr>
      </w:r>
      <w:r>
        <w:rPr>
          <w:noProof/>
        </w:rPr>
        <w:fldChar w:fldCharType="separate"/>
      </w:r>
      <w:r>
        <w:rPr>
          <w:noProof/>
        </w:rPr>
        <w:t>202</w:t>
      </w:r>
      <w:r>
        <w:rPr>
          <w:noProof/>
        </w:rPr>
        <w:fldChar w:fldCharType="end"/>
      </w:r>
    </w:p>
    <w:p w14:paraId="58B18BAE" w14:textId="71D912B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_Toc200970950 \h </w:instrText>
      </w:r>
      <w:r>
        <w:rPr>
          <w:noProof/>
        </w:rPr>
      </w:r>
      <w:r>
        <w:rPr>
          <w:noProof/>
        </w:rPr>
        <w:fldChar w:fldCharType="separate"/>
      </w:r>
      <w:r>
        <w:rPr>
          <w:noProof/>
        </w:rPr>
        <w:t>202</w:t>
      </w:r>
      <w:r>
        <w:rPr>
          <w:noProof/>
        </w:rPr>
        <w:fldChar w:fldCharType="end"/>
      </w:r>
    </w:p>
    <w:p w14:paraId="2E4889A6" w14:textId="4BDF5E0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100C0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Simple data types and enumerations</w:t>
      </w:r>
      <w:r>
        <w:rPr>
          <w:noProof/>
        </w:rPr>
        <w:tab/>
      </w:r>
      <w:r>
        <w:rPr>
          <w:noProof/>
        </w:rPr>
        <w:fldChar w:fldCharType="begin" w:fldLock="1"/>
      </w:r>
      <w:r>
        <w:rPr>
          <w:noProof/>
        </w:rPr>
        <w:instrText xml:space="preserve"> PAGEREF _Toc200970951 \h </w:instrText>
      </w:r>
      <w:r>
        <w:rPr>
          <w:noProof/>
        </w:rPr>
      </w:r>
      <w:r>
        <w:rPr>
          <w:noProof/>
        </w:rPr>
        <w:fldChar w:fldCharType="separate"/>
      </w:r>
      <w:r>
        <w:rPr>
          <w:noProof/>
        </w:rPr>
        <w:t>202</w:t>
      </w:r>
      <w:r>
        <w:rPr>
          <w:noProof/>
        </w:rPr>
        <w:fldChar w:fldCharType="end"/>
      </w:r>
    </w:p>
    <w:p w14:paraId="2FD56D50" w14:textId="0E85BD8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_Toc200970952 \h </w:instrText>
      </w:r>
      <w:r>
        <w:rPr>
          <w:noProof/>
        </w:rPr>
      </w:r>
      <w:r>
        <w:rPr>
          <w:noProof/>
        </w:rPr>
        <w:fldChar w:fldCharType="separate"/>
      </w:r>
      <w:r>
        <w:rPr>
          <w:noProof/>
        </w:rPr>
        <w:t>202</w:t>
      </w:r>
      <w:r>
        <w:rPr>
          <w:noProof/>
        </w:rPr>
        <w:fldChar w:fldCharType="end"/>
      </w:r>
    </w:p>
    <w:p w14:paraId="29CF5EE5" w14:textId="235A4C1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_Toc200970953 \h </w:instrText>
      </w:r>
      <w:r>
        <w:rPr>
          <w:noProof/>
        </w:rPr>
      </w:r>
      <w:r>
        <w:rPr>
          <w:noProof/>
        </w:rPr>
        <w:fldChar w:fldCharType="separate"/>
      </w:r>
      <w:r>
        <w:rPr>
          <w:noProof/>
        </w:rPr>
        <w:t>202</w:t>
      </w:r>
      <w:r>
        <w:rPr>
          <w:noProof/>
        </w:rPr>
        <w:fldChar w:fldCharType="end"/>
      </w:r>
    </w:p>
    <w:p w14:paraId="13783FF3" w14:textId="342E2BC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100C0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_Toc200970954 \h </w:instrText>
      </w:r>
      <w:r>
        <w:rPr>
          <w:noProof/>
        </w:rPr>
      </w:r>
      <w:r>
        <w:rPr>
          <w:noProof/>
        </w:rPr>
        <w:fldChar w:fldCharType="separate"/>
      </w:r>
      <w:r>
        <w:rPr>
          <w:noProof/>
        </w:rPr>
        <w:t>203</w:t>
      </w:r>
      <w:r>
        <w:rPr>
          <w:noProof/>
        </w:rPr>
        <w:fldChar w:fldCharType="end"/>
      </w:r>
    </w:p>
    <w:p w14:paraId="073A0F11" w14:textId="668F1B7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_Toc200970955 \h </w:instrText>
      </w:r>
      <w:r>
        <w:rPr>
          <w:noProof/>
        </w:rPr>
      </w:r>
      <w:r>
        <w:rPr>
          <w:noProof/>
        </w:rPr>
        <w:fldChar w:fldCharType="separate"/>
      </w:r>
      <w:r>
        <w:rPr>
          <w:noProof/>
        </w:rPr>
        <w:t>203</w:t>
      </w:r>
      <w:r>
        <w:rPr>
          <w:noProof/>
        </w:rPr>
        <w:fldChar w:fldCharType="end"/>
      </w:r>
    </w:p>
    <w:p w14:paraId="5960C515" w14:textId="70F43FD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_Toc200970956 \h </w:instrText>
      </w:r>
      <w:r>
        <w:rPr>
          <w:noProof/>
        </w:rPr>
      </w:r>
      <w:r>
        <w:rPr>
          <w:noProof/>
        </w:rPr>
        <w:fldChar w:fldCharType="separate"/>
      </w:r>
      <w:r>
        <w:rPr>
          <w:noProof/>
        </w:rPr>
        <w:t>203</w:t>
      </w:r>
      <w:r>
        <w:rPr>
          <w:noProof/>
        </w:rPr>
        <w:fldChar w:fldCharType="end"/>
      </w:r>
    </w:p>
    <w:p w14:paraId="7075A286" w14:textId="2D38ADA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_Toc200970957 \h </w:instrText>
      </w:r>
      <w:r>
        <w:rPr>
          <w:noProof/>
        </w:rPr>
      </w:r>
      <w:r>
        <w:rPr>
          <w:noProof/>
        </w:rPr>
        <w:fldChar w:fldCharType="separate"/>
      </w:r>
      <w:r>
        <w:rPr>
          <w:noProof/>
        </w:rPr>
        <w:t>203</w:t>
      </w:r>
      <w:r>
        <w:rPr>
          <w:noProof/>
        </w:rPr>
        <w:fldChar w:fldCharType="end"/>
      </w:r>
    </w:p>
    <w:p w14:paraId="6BE8DE19" w14:textId="5E60F8A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_Toc200970958 \h </w:instrText>
      </w:r>
      <w:r>
        <w:rPr>
          <w:noProof/>
        </w:rPr>
      </w:r>
      <w:r>
        <w:rPr>
          <w:noProof/>
        </w:rPr>
        <w:fldChar w:fldCharType="separate"/>
      </w:r>
      <w:r>
        <w:rPr>
          <w:noProof/>
        </w:rPr>
        <w:t>203</w:t>
      </w:r>
      <w:r>
        <w:rPr>
          <w:noProof/>
        </w:rPr>
        <w:fldChar w:fldCharType="end"/>
      </w:r>
    </w:p>
    <w:p w14:paraId="5F9D42D1" w14:textId="47193F4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_Toc200970959 \h </w:instrText>
      </w:r>
      <w:r>
        <w:rPr>
          <w:noProof/>
        </w:rPr>
      </w:r>
      <w:r>
        <w:rPr>
          <w:noProof/>
        </w:rPr>
        <w:fldChar w:fldCharType="separate"/>
      </w:r>
      <w:r>
        <w:rPr>
          <w:noProof/>
        </w:rPr>
        <w:t>203</w:t>
      </w:r>
      <w:r>
        <w:rPr>
          <w:noProof/>
        </w:rPr>
        <w:fldChar w:fldCharType="end"/>
      </w:r>
    </w:p>
    <w:p w14:paraId="2F192EC2" w14:textId="0A06052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_Toc200970960 \h </w:instrText>
      </w:r>
      <w:r>
        <w:rPr>
          <w:noProof/>
        </w:rPr>
      </w:r>
      <w:r>
        <w:rPr>
          <w:noProof/>
        </w:rPr>
        <w:fldChar w:fldCharType="separate"/>
      </w:r>
      <w:r>
        <w:rPr>
          <w:noProof/>
        </w:rPr>
        <w:t>203</w:t>
      </w:r>
      <w:r>
        <w:rPr>
          <w:noProof/>
        </w:rPr>
        <w:fldChar w:fldCharType="end"/>
      </w:r>
    </w:p>
    <w:p w14:paraId="7423925A" w14:textId="044F7A3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_Toc200970961 \h </w:instrText>
      </w:r>
      <w:r>
        <w:rPr>
          <w:noProof/>
        </w:rPr>
      </w:r>
      <w:r>
        <w:rPr>
          <w:noProof/>
        </w:rPr>
        <w:fldChar w:fldCharType="separate"/>
      </w:r>
      <w:r>
        <w:rPr>
          <w:noProof/>
        </w:rPr>
        <w:t>203</w:t>
      </w:r>
      <w:r>
        <w:rPr>
          <w:noProof/>
        </w:rPr>
        <w:fldChar w:fldCharType="end"/>
      </w:r>
    </w:p>
    <w:p w14:paraId="13B28AA6" w14:textId="5239D8E8"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_Toc200970962 \h </w:instrText>
      </w:r>
      <w:r>
        <w:rPr>
          <w:noProof/>
        </w:rPr>
      </w:r>
      <w:r>
        <w:rPr>
          <w:noProof/>
        </w:rPr>
        <w:fldChar w:fldCharType="separate"/>
      </w:r>
      <w:r>
        <w:rPr>
          <w:noProof/>
        </w:rPr>
        <w:t>203</w:t>
      </w:r>
      <w:r>
        <w:rPr>
          <w:noProof/>
        </w:rPr>
        <w:fldChar w:fldCharType="end"/>
      </w:r>
    </w:p>
    <w:p w14:paraId="437DB0D6" w14:textId="3F9F781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_Toc200970963 \h </w:instrText>
      </w:r>
      <w:r>
        <w:rPr>
          <w:noProof/>
        </w:rPr>
      </w:r>
      <w:r>
        <w:rPr>
          <w:noProof/>
        </w:rPr>
        <w:fldChar w:fldCharType="separate"/>
      </w:r>
      <w:r>
        <w:rPr>
          <w:noProof/>
        </w:rPr>
        <w:t>203</w:t>
      </w:r>
      <w:r>
        <w:rPr>
          <w:noProof/>
        </w:rPr>
        <w:fldChar w:fldCharType="end"/>
      </w:r>
    </w:p>
    <w:p w14:paraId="47F5D3DD" w14:textId="785E001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_Toc200970964 \h </w:instrText>
      </w:r>
      <w:r>
        <w:rPr>
          <w:noProof/>
        </w:rPr>
      </w:r>
      <w:r>
        <w:rPr>
          <w:noProof/>
        </w:rPr>
        <w:fldChar w:fldCharType="separate"/>
      </w:r>
      <w:r>
        <w:rPr>
          <w:noProof/>
        </w:rPr>
        <w:t>204</w:t>
      </w:r>
      <w:r>
        <w:rPr>
          <w:noProof/>
        </w:rPr>
        <w:fldChar w:fldCharType="end"/>
      </w:r>
    </w:p>
    <w:p w14:paraId="3CCDA21F" w14:textId="3799650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_Toc200970965 \h </w:instrText>
      </w:r>
      <w:r>
        <w:rPr>
          <w:noProof/>
        </w:rPr>
      </w:r>
      <w:r>
        <w:rPr>
          <w:noProof/>
        </w:rPr>
        <w:fldChar w:fldCharType="separate"/>
      </w:r>
      <w:r>
        <w:rPr>
          <w:noProof/>
        </w:rPr>
        <w:t>204</w:t>
      </w:r>
      <w:r>
        <w:rPr>
          <w:noProof/>
        </w:rPr>
        <w:fldChar w:fldCharType="end"/>
      </w:r>
    </w:p>
    <w:p w14:paraId="37D15B20" w14:textId="7D0D9D91"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_Toc200970966 \h </w:instrText>
      </w:r>
      <w:r>
        <w:rPr>
          <w:noProof/>
        </w:rPr>
      </w:r>
      <w:r>
        <w:rPr>
          <w:noProof/>
        </w:rPr>
        <w:fldChar w:fldCharType="separate"/>
      </w:r>
      <w:r>
        <w:rPr>
          <w:noProof/>
        </w:rPr>
        <w:t>204</w:t>
      </w:r>
      <w:r>
        <w:rPr>
          <w:noProof/>
        </w:rPr>
        <w:fldChar w:fldCharType="end"/>
      </w:r>
    </w:p>
    <w:p w14:paraId="75A1A89F" w14:textId="333D9E3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_Toc200970967 \h </w:instrText>
      </w:r>
      <w:r>
        <w:rPr>
          <w:noProof/>
        </w:rPr>
      </w:r>
      <w:r>
        <w:rPr>
          <w:noProof/>
        </w:rPr>
        <w:fldChar w:fldCharType="separate"/>
      </w:r>
      <w:r>
        <w:rPr>
          <w:noProof/>
        </w:rPr>
        <w:t>204</w:t>
      </w:r>
      <w:r>
        <w:rPr>
          <w:noProof/>
        </w:rPr>
        <w:fldChar w:fldCharType="end"/>
      </w:r>
    </w:p>
    <w:p w14:paraId="55CEDF56" w14:textId="6113932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100C06">
        <w:rPr>
          <w:rFonts w:cs="Courier New"/>
          <w:noProof/>
        </w:rPr>
        <w:t>ACRUpdate</w:t>
      </w:r>
      <w:r>
        <w:rPr>
          <w:noProof/>
        </w:rPr>
        <w:tab/>
      </w:r>
      <w:r>
        <w:rPr>
          <w:noProof/>
        </w:rPr>
        <w:fldChar w:fldCharType="begin" w:fldLock="1"/>
      </w:r>
      <w:r>
        <w:rPr>
          <w:noProof/>
        </w:rPr>
        <w:instrText xml:space="preserve"> PAGEREF _Toc200970968 \h </w:instrText>
      </w:r>
      <w:r>
        <w:rPr>
          <w:noProof/>
        </w:rPr>
      </w:r>
      <w:r>
        <w:rPr>
          <w:noProof/>
        </w:rPr>
        <w:fldChar w:fldCharType="separate"/>
      </w:r>
      <w:r>
        <w:rPr>
          <w:noProof/>
        </w:rPr>
        <w:t>205</w:t>
      </w:r>
      <w:r>
        <w:rPr>
          <w:noProof/>
        </w:rPr>
        <w:fldChar w:fldCharType="end"/>
      </w:r>
    </w:p>
    <w:p w14:paraId="7C5ABE94" w14:textId="4F4B9F8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_Toc200970969 \h </w:instrText>
      </w:r>
      <w:r>
        <w:rPr>
          <w:noProof/>
        </w:rPr>
      </w:r>
      <w:r>
        <w:rPr>
          <w:noProof/>
        </w:rPr>
        <w:fldChar w:fldCharType="separate"/>
      </w:r>
      <w:r>
        <w:rPr>
          <w:noProof/>
        </w:rPr>
        <w:t>205</w:t>
      </w:r>
      <w:r>
        <w:rPr>
          <w:noProof/>
        </w:rPr>
        <w:fldChar w:fldCharType="end"/>
      </w:r>
    </w:p>
    <w:p w14:paraId="404E39E3" w14:textId="7756A53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_Toc200970970 \h </w:instrText>
      </w:r>
      <w:r>
        <w:rPr>
          <w:noProof/>
        </w:rPr>
      </w:r>
      <w:r>
        <w:rPr>
          <w:noProof/>
        </w:rPr>
        <w:fldChar w:fldCharType="separate"/>
      </w:r>
      <w:r>
        <w:rPr>
          <w:noProof/>
        </w:rPr>
        <w:t>205</w:t>
      </w:r>
      <w:r>
        <w:rPr>
          <w:noProof/>
        </w:rPr>
        <w:fldChar w:fldCharType="end"/>
      </w:r>
    </w:p>
    <w:p w14:paraId="140F98B4" w14:textId="1C08337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_Toc200970971 \h </w:instrText>
      </w:r>
      <w:r>
        <w:rPr>
          <w:noProof/>
        </w:rPr>
      </w:r>
      <w:r>
        <w:rPr>
          <w:noProof/>
        </w:rPr>
        <w:fldChar w:fldCharType="separate"/>
      </w:r>
      <w:r>
        <w:rPr>
          <w:noProof/>
        </w:rPr>
        <w:t>205</w:t>
      </w:r>
      <w:r>
        <w:rPr>
          <w:noProof/>
        </w:rPr>
        <w:fldChar w:fldCharType="end"/>
      </w:r>
    </w:p>
    <w:p w14:paraId="3561DFB3" w14:textId="2706D47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_Toc200970972 \h </w:instrText>
      </w:r>
      <w:r>
        <w:rPr>
          <w:noProof/>
        </w:rPr>
      </w:r>
      <w:r>
        <w:rPr>
          <w:noProof/>
        </w:rPr>
        <w:fldChar w:fldCharType="separate"/>
      </w:r>
      <w:r>
        <w:rPr>
          <w:noProof/>
        </w:rPr>
        <w:t>206</w:t>
      </w:r>
      <w:r>
        <w:rPr>
          <w:noProof/>
        </w:rPr>
        <w:fldChar w:fldCharType="end"/>
      </w:r>
    </w:p>
    <w:p w14:paraId="06CF933F" w14:textId="44C056A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_Toc200970973 \h </w:instrText>
      </w:r>
      <w:r>
        <w:rPr>
          <w:noProof/>
        </w:rPr>
      </w:r>
      <w:r>
        <w:rPr>
          <w:noProof/>
        </w:rPr>
        <w:fldChar w:fldCharType="separate"/>
      </w:r>
      <w:r>
        <w:rPr>
          <w:noProof/>
        </w:rPr>
        <w:t>206</w:t>
      </w:r>
      <w:r>
        <w:rPr>
          <w:noProof/>
        </w:rPr>
        <w:fldChar w:fldCharType="end"/>
      </w:r>
    </w:p>
    <w:p w14:paraId="64509AB9" w14:textId="414AB7A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100C0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Structured data types</w:t>
      </w:r>
      <w:r>
        <w:rPr>
          <w:noProof/>
        </w:rPr>
        <w:tab/>
      </w:r>
      <w:r>
        <w:rPr>
          <w:noProof/>
        </w:rPr>
        <w:fldChar w:fldCharType="begin" w:fldLock="1"/>
      </w:r>
      <w:r>
        <w:rPr>
          <w:noProof/>
        </w:rPr>
        <w:instrText xml:space="preserve"> PAGEREF _Toc200970974 \h </w:instrText>
      </w:r>
      <w:r>
        <w:rPr>
          <w:noProof/>
        </w:rPr>
      </w:r>
      <w:r>
        <w:rPr>
          <w:noProof/>
        </w:rPr>
        <w:fldChar w:fldCharType="separate"/>
      </w:r>
      <w:r>
        <w:rPr>
          <w:noProof/>
        </w:rPr>
        <w:t>206</w:t>
      </w:r>
      <w:r>
        <w:rPr>
          <w:noProof/>
        </w:rPr>
        <w:fldChar w:fldCharType="end"/>
      </w:r>
    </w:p>
    <w:p w14:paraId="034C85F3" w14:textId="5C5E699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_Toc200970975 \h </w:instrText>
      </w:r>
      <w:r>
        <w:rPr>
          <w:noProof/>
        </w:rPr>
      </w:r>
      <w:r>
        <w:rPr>
          <w:noProof/>
        </w:rPr>
        <w:fldChar w:fldCharType="separate"/>
      </w:r>
      <w:r>
        <w:rPr>
          <w:noProof/>
        </w:rPr>
        <w:t>206</w:t>
      </w:r>
      <w:r>
        <w:rPr>
          <w:noProof/>
        </w:rPr>
        <w:fldChar w:fldCharType="end"/>
      </w:r>
    </w:p>
    <w:p w14:paraId="29BB6D7B" w14:textId="4CD66ED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_Toc200970976 \h </w:instrText>
      </w:r>
      <w:r>
        <w:rPr>
          <w:noProof/>
        </w:rPr>
      </w:r>
      <w:r>
        <w:rPr>
          <w:noProof/>
        </w:rPr>
        <w:fldChar w:fldCharType="separate"/>
      </w:r>
      <w:r>
        <w:rPr>
          <w:noProof/>
        </w:rPr>
        <w:t>207</w:t>
      </w:r>
      <w:r>
        <w:rPr>
          <w:noProof/>
        </w:rPr>
        <w:fldChar w:fldCharType="end"/>
      </w:r>
    </w:p>
    <w:p w14:paraId="1663D5FD" w14:textId="21AA996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_Toc200970977 \h </w:instrText>
      </w:r>
      <w:r>
        <w:rPr>
          <w:noProof/>
        </w:rPr>
      </w:r>
      <w:r>
        <w:rPr>
          <w:noProof/>
        </w:rPr>
        <w:fldChar w:fldCharType="separate"/>
      </w:r>
      <w:r>
        <w:rPr>
          <w:noProof/>
        </w:rPr>
        <w:t>207</w:t>
      </w:r>
      <w:r>
        <w:rPr>
          <w:noProof/>
        </w:rPr>
        <w:fldChar w:fldCharType="end"/>
      </w:r>
    </w:p>
    <w:p w14:paraId="0F150E46" w14:textId="13475E5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_Toc200970978 \h </w:instrText>
      </w:r>
      <w:r>
        <w:rPr>
          <w:noProof/>
        </w:rPr>
      </w:r>
      <w:r>
        <w:rPr>
          <w:noProof/>
        </w:rPr>
        <w:fldChar w:fldCharType="separate"/>
      </w:r>
      <w:r>
        <w:rPr>
          <w:noProof/>
        </w:rPr>
        <w:t>208</w:t>
      </w:r>
      <w:r>
        <w:rPr>
          <w:noProof/>
        </w:rPr>
        <w:fldChar w:fldCharType="end"/>
      </w:r>
    </w:p>
    <w:p w14:paraId="35D15238" w14:textId="40E9091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8.9.6.2.5</w:t>
      </w:r>
      <w:r>
        <w:rPr>
          <w:rFonts w:asciiTheme="minorHAnsi" w:eastAsiaTheme="minorEastAsia" w:hAnsiTheme="minorHAnsi" w:cstheme="minorBidi"/>
          <w:noProof/>
          <w:kern w:val="2"/>
          <w:sz w:val="24"/>
          <w:szCs w:val="24"/>
          <w:lang w:eastAsia="ko-KR"/>
          <w14:ligatures w14:val="standardContextual"/>
        </w:rPr>
        <w:tab/>
      </w:r>
      <w:r>
        <w:rPr>
          <w:noProof/>
        </w:rPr>
        <w:t>Type: AppGroupInfo</w:t>
      </w:r>
      <w:r>
        <w:rPr>
          <w:noProof/>
        </w:rPr>
        <w:tab/>
      </w:r>
      <w:r>
        <w:rPr>
          <w:noProof/>
        </w:rPr>
        <w:fldChar w:fldCharType="begin" w:fldLock="1"/>
      </w:r>
      <w:r>
        <w:rPr>
          <w:noProof/>
        </w:rPr>
        <w:instrText xml:space="preserve"> PAGEREF _Toc200970979 \h </w:instrText>
      </w:r>
      <w:r>
        <w:rPr>
          <w:noProof/>
        </w:rPr>
      </w:r>
      <w:r>
        <w:rPr>
          <w:noProof/>
        </w:rPr>
        <w:fldChar w:fldCharType="separate"/>
      </w:r>
      <w:r>
        <w:rPr>
          <w:noProof/>
        </w:rPr>
        <w:t>208</w:t>
      </w:r>
      <w:r>
        <w:rPr>
          <w:noProof/>
        </w:rPr>
        <w:fldChar w:fldCharType="end"/>
      </w:r>
    </w:p>
    <w:p w14:paraId="3A4C106D" w14:textId="590D187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100C0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Simple data types and enumerations</w:t>
      </w:r>
      <w:r>
        <w:rPr>
          <w:noProof/>
        </w:rPr>
        <w:tab/>
      </w:r>
      <w:r>
        <w:rPr>
          <w:noProof/>
        </w:rPr>
        <w:fldChar w:fldCharType="begin" w:fldLock="1"/>
      </w:r>
      <w:r>
        <w:rPr>
          <w:noProof/>
        </w:rPr>
        <w:instrText xml:space="preserve"> PAGEREF _Toc200970980 \h </w:instrText>
      </w:r>
      <w:r>
        <w:rPr>
          <w:noProof/>
        </w:rPr>
      </w:r>
      <w:r>
        <w:rPr>
          <w:noProof/>
        </w:rPr>
        <w:fldChar w:fldCharType="separate"/>
      </w:r>
      <w:r>
        <w:rPr>
          <w:noProof/>
        </w:rPr>
        <w:t>208</w:t>
      </w:r>
      <w:r>
        <w:rPr>
          <w:noProof/>
        </w:rPr>
        <w:fldChar w:fldCharType="end"/>
      </w:r>
    </w:p>
    <w:p w14:paraId="131EF686" w14:textId="399F904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_Toc200970981 \h </w:instrText>
      </w:r>
      <w:r>
        <w:rPr>
          <w:noProof/>
        </w:rPr>
      </w:r>
      <w:r>
        <w:rPr>
          <w:noProof/>
        </w:rPr>
        <w:fldChar w:fldCharType="separate"/>
      </w:r>
      <w:r>
        <w:rPr>
          <w:noProof/>
        </w:rPr>
        <w:t>208</w:t>
      </w:r>
      <w:r>
        <w:rPr>
          <w:noProof/>
        </w:rPr>
        <w:fldChar w:fldCharType="end"/>
      </w:r>
    </w:p>
    <w:p w14:paraId="25E42CC0" w14:textId="1C9412F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_Toc200970982 \h </w:instrText>
      </w:r>
      <w:r>
        <w:rPr>
          <w:noProof/>
        </w:rPr>
      </w:r>
      <w:r>
        <w:rPr>
          <w:noProof/>
        </w:rPr>
        <w:fldChar w:fldCharType="separate"/>
      </w:r>
      <w:r>
        <w:rPr>
          <w:noProof/>
        </w:rPr>
        <w:t>208</w:t>
      </w:r>
      <w:r>
        <w:rPr>
          <w:noProof/>
        </w:rPr>
        <w:fldChar w:fldCharType="end"/>
      </w:r>
    </w:p>
    <w:p w14:paraId="3D9592D3" w14:textId="63541AD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_Toc200970983 \h </w:instrText>
      </w:r>
      <w:r>
        <w:rPr>
          <w:noProof/>
        </w:rPr>
      </w:r>
      <w:r>
        <w:rPr>
          <w:noProof/>
        </w:rPr>
        <w:fldChar w:fldCharType="separate"/>
      </w:r>
      <w:r>
        <w:rPr>
          <w:noProof/>
        </w:rPr>
        <w:t>208</w:t>
      </w:r>
      <w:r>
        <w:rPr>
          <w:noProof/>
        </w:rPr>
        <w:fldChar w:fldCharType="end"/>
      </w:r>
    </w:p>
    <w:p w14:paraId="2E2E70A9" w14:textId="0F76C6F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_Toc200970984 \h </w:instrText>
      </w:r>
      <w:r>
        <w:rPr>
          <w:noProof/>
        </w:rPr>
      </w:r>
      <w:r>
        <w:rPr>
          <w:noProof/>
        </w:rPr>
        <w:fldChar w:fldCharType="separate"/>
      </w:r>
      <w:r>
        <w:rPr>
          <w:noProof/>
        </w:rPr>
        <w:t>208</w:t>
      </w:r>
      <w:r>
        <w:rPr>
          <w:noProof/>
        </w:rPr>
        <w:fldChar w:fldCharType="end"/>
      </w:r>
    </w:p>
    <w:p w14:paraId="46A4CC3A" w14:textId="0DA05A7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_Toc200970985 \h </w:instrText>
      </w:r>
      <w:r>
        <w:rPr>
          <w:noProof/>
        </w:rPr>
      </w:r>
      <w:r>
        <w:rPr>
          <w:noProof/>
        </w:rPr>
        <w:fldChar w:fldCharType="separate"/>
      </w:r>
      <w:r>
        <w:rPr>
          <w:noProof/>
        </w:rPr>
        <w:t>209</w:t>
      </w:r>
      <w:r>
        <w:rPr>
          <w:noProof/>
        </w:rPr>
        <w:fldChar w:fldCharType="end"/>
      </w:r>
    </w:p>
    <w:p w14:paraId="3B3B95D4" w14:textId="24AB6E5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100C0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_Toc200970986 \h </w:instrText>
      </w:r>
      <w:r>
        <w:rPr>
          <w:noProof/>
        </w:rPr>
      </w:r>
      <w:r>
        <w:rPr>
          <w:noProof/>
        </w:rPr>
        <w:fldChar w:fldCharType="separate"/>
      </w:r>
      <w:r>
        <w:rPr>
          <w:noProof/>
        </w:rPr>
        <w:t>209</w:t>
      </w:r>
      <w:r>
        <w:rPr>
          <w:noProof/>
        </w:rPr>
        <w:fldChar w:fldCharType="end"/>
      </w:r>
    </w:p>
    <w:p w14:paraId="77EFA7CD" w14:textId="7E116E1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_Toc200970987 \h </w:instrText>
      </w:r>
      <w:r>
        <w:rPr>
          <w:noProof/>
        </w:rPr>
      </w:r>
      <w:r>
        <w:rPr>
          <w:noProof/>
        </w:rPr>
        <w:fldChar w:fldCharType="separate"/>
      </w:r>
      <w:r>
        <w:rPr>
          <w:noProof/>
        </w:rPr>
        <w:t>209</w:t>
      </w:r>
      <w:r>
        <w:rPr>
          <w:noProof/>
        </w:rPr>
        <w:fldChar w:fldCharType="end"/>
      </w:r>
    </w:p>
    <w:p w14:paraId="40054FBF" w14:textId="221F5A0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_Toc200970988 \h </w:instrText>
      </w:r>
      <w:r>
        <w:rPr>
          <w:noProof/>
        </w:rPr>
      </w:r>
      <w:r>
        <w:rPr>
          <w:noProof/>
        </w:rPr>
        <w:fldChar w:fldCharType="separate"/>
      </w:r>
      <w:r>
        <w:rPr>
          <w:noProof/>
        </w:rPr>
        <w:t>209</w:t>
      </w:r>
      <w:r>
        <w:rPr>
          <w:noProof/>
        </w:rPr>
        <w:fldChar w:fldCharType="end"/>
      </w:r>
    </w:p>
    <w:p w14:paraId="26D117FF" w14:textId="0DEF621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_Toc200970989 \h </w:instrText>
      </w:r>
      <w:r>
        <w:rPr>
          <w:noProof/>
        </w:rPr>
      </w:r>
      <w:r>
        <w:rPr>
          <w:noProof/>
        </w:rPr>
        <w:fldChar w:fldCharType="separate"/>
      </w:r>
      <w:r>
        <w:rPr>
          <w:noProof/>
        </w:rPr>
        <w:t>209</w:t>
      </w:r>
      <w:r>
        <w:rPr>
          <w:noProof/>
        </w:rPr>
        <w:fldChar w:fldCharType="end"/>
      </w:r>
    </w:p>
    <w:p w14:paraId="3E9261A9" w14:textId="2932DEB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_Toc200970990 \h </w:instrText>
      </w:r>
      <w:r>
        <w:rPr>
          <w:noProof/>
        </w:rPr>
      </w:r>
      <w:r>
        <w:rPr>
          <w:noProof/>
        </w:rPr>
        <w:fldChar w:fldCharType="separate"/>
      </w:r>
      <w:r>
        <w:rPr>
          <w:noProof/>
        </w:rPr>
        <w:t>209</w:t>
      </w:r>
      <w:r>
        <w:rPr>
          <w:noProof/>
        </w:rPr>
        <w:fldChar w:fldCharType="end"/>
      </w:r>
    </w:p>
    <w:p w14:paraId="10B969F0" w14:textId="232992D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_Toc200970991 \h </w:instrText>
      </w:r>
      <w:r>
        <w:rPr>
          <w:noProof/>
        </w:rPr>
      </w:r>
      <w:r>
        <w:rPr>
          <w:noProof/>
        </w:rPr>
        <w:fldChar w:fldCharType="separate"/>
      </w:r>
      <w:r>
        <w:rPr>
          <w:noProof/>
        </w:rPr>
        <w:t>209</w:t>
      </w:r>
      <w:r>
        <w:rPr>
          <w:noProof/>
        </w:rPr>
        <w:fldChar w:fldCharType="end"/>
      </w:r>
    </w:p>
    <w:p w14:paraId="3421D1FD" w14:textId="70DF08A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_Toc200970992 \h </w:instrText>
      </w:r>
      <w:r>
        <w:rPr>
          <w:noProof/>
        </w:rPr>
      </w:r>
      <w:r>
        <w:rPr>
          <w:noProof/>
        </w:rPr>
        <w:fldChar w:fldCharType="separate"/>
      </w:r>
      <w:r>
        <w:rPr>
          <w:noProof/>
        </w:rPr>
        <w:t>209</w:t>
      </w:r>
      <w:r>
        <w:rPr>
          <w:noProof/>
        </w:rPr>
        <w:fldChar w:fldCharType="end"/>
      </w:r>
    </w:p>
    <w:p w14:paraId="10819A6C" w14:textId="3FEE877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_Toc200970993 \h </w:instrText>
      </w:r>
      <w:r>
        <w:rPr>
          <w:noProof/>
        </w:rPr>
      </w:r>
      <w:r>
        <w:rPr>
          <w:noProof/>
        </w:rPr>
        <w:fldChar w:fldCharType="separate"/>
      </w:r>
      <w:r>
        <w:rPr>
          <w:noProof/>
        </w:rPr>
        <w:t>210</w:t>
      </w:r>
      <w:r>
        <w:rPr>
          <w:noProof/>
        </w:rPr>
        <w:fldChar w:fldCharType="end"/>
      </w:r>
    </w:p>
    <w:p w14:paraId="570DEDF6" w14:textId="78EF57F1"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_Toc200970994 \h </w:instrText>
      </w:r>
      <w:r>
        <w:rPr>
          <w:noProof/>
        </w:rPr>
      </w:r>
      <w:r>
        <w:rPr>
          <w:noProof/>
        </w:rPr>
        <w:fldChar w:fldCharType="separate"/>
      </w:r>
      <w:r>
        <w:rPr>
          <w:noProof/>
        </w:rPr>
        <w:t>210</w:t>
      </w:r>
      <w:r>
        <w:rPr>
          <w:noProof/>
        </w:rPr>
        <w:fldChar w:fldCharType="end"/>
      </w:r>
    </w:p>
    <w:p w14:paraId="4C6ED035" w14:textId="4B4B92F4"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_Toc200970995 \h </w:instrText>
      </w:r>
      <w:r>
        <w:rPr>
          <w:noProof/>
        </w:rPr>
      </w:r>
      <w:r>
        <w:rPr>
          <w:noProof/>
        </w:rPr>
        <w:fldChar w:fldCharType="separate"/>
      </w:r>
      <w:r>
        <w:rPr>
          <w:noProof/>
        </w:rPr>
        <w:t>210</w:t>
      </w:r>
      <w:r>
        <w:rPr>
          <w:noProof/>
        </w:rPr>
        <w:fldChar w:fldCharType="end"/>
      </w:r>
    </w:p>
    <w:p w14:paraId="523652ED" w14:textId="3A8413D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_Toc200970996 \h </w:instrText>
      </w:r>
      <w:r>
        <w:rPr>
          <w:noProof/>
        </w:rPr>
      </w:r>
      <w:r>
        <w:rPr>
          <w:noProof/>
        </w:rPr>
        <w:fldChar w:fldCharType="separate"/>
      </w:r>
      <w:r>
        <w:rPr>
          <w:noProof/>
        </w:rPr>
        <w:t>210</w:t>
      </w:r>
      <w:r>
        <w:rPr>
          <w:noProof/>
        </w:rPr>
        <w:fldChar w:fldCharType="end"/>
      </w:r>
    </w:p>
    <w:p w14:paraId="0918277E" w14:textId="50F30112"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_Toc200970997 \h </w:instrText>
      </w:r>
      <w:r>
        <w:rPr>
          <w:noProof/>
        </w:rPr>
      </w:r>
      <w:r>
        <w:rPr>
          <w:noProof/>
        </w:rPr>
        <w:fldChar w:fldCharType="separate"/>
      </w:r>
      <w:r>
        <w:rPr>
          <w:noProof/>
        </w:rPr>
        <w:t>210</w:t>
      </w:r>
      <w:r>
        <w:rPr>
          <w:noProof/>
        </w:rPr>
        <w:fldChar w:fldCharType="end"/>
      </w:r>
    </w:p>
    <w:p w14:paraId="7EAFB4A2" w14:textId="5A0607A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_Toc200970998 \h </w:instrText>
      </w:r>
      <w:r>
        <w:rPr>
          <w:noProof/>
        </w:rPr>
      </w:r>
      <w:r>
        <w:rPr>
          <w:noProof/>
        </w:rPr>
        <w:fldChar w:fldCharType="separate"/>
      </w:r>
      <w:r>
        <w:rPr>
          <w:noProof/>
        </w:rPr>
        <w:t>211</w:t>
      </w:r>
      <w:r>
        <w:rPr>
          <w:noProof/>
        </w:rPr>
        <w:fldChar w:fldCharType="end"/>
      </w:r>
    </w:p>
    <w:p w14:paraId="35B19CF8" w14:textId="4BD0AFA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_Toc200970999 \h </w:instrText>
      </w:r>
      <w:r>
        <w:rPr>
          <w:noProof/>
        </w:rPr>
      </w:r>
      <w:r>
        <w:rPr>
          <w:noProof/>
        </w:rPr>
        <w:fldChar w:fldCharType="separate"/>
      </w:r>
      <w:r>
        <w:rPr>
          <w:noProof/>
        </w:rPr>
        <w:t>211</w:t>
      </w:r>
      <w:r>
        <w:rPr>
          <w:noProof/>
        </w:rPr>
        <w:fldChar w:fldCharType="end"/>
      </w:r>
    </w:p>
    <w:p w14:paraId="79DFA225" w14:textId="0164F1D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_Toc200971000 \h </w:instrText>
      </w:r>
      <w:r>
        <w:rPr>
          <w:noProof/>
        </w:rPr>
      </w:r>
      <w:r>
        <w:rPr>
          <w:noProof/>
        </w:rPr>
        <w:fldChar w:fldCharType="separate"/>
      </w:r>
      <w:r>
        <w:rPr>
          <w:noProof/>
        </w:rPr>
        <w:t>211</w:t>
      </w:r>
      <w:r>
        <w:rPr>
          <w:noProof/>
        </w:rPr>
        <w:fldChar w:fldCharType="end"/>
      </w:r>
    </w:p>
    <w:p w14:paraId="135C4D4C" w14:textId="58B9CB5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_Toc200971001 \h </w:instrText>
      </w:r>
      <w:r>
        <w:rPr>
          <w:noProof/>
        </w:rPr>
      </w:r>
      <w:r>
        <w:rPr>
          <w:noProof/>
        </w:rPr>
        <w:fldChar w:fldCharType="separate"/>
      </w:r>
      <w:r>
        <w:rPr>
          <w:noProof/>
        </w:rPr>
        <w:t>211</w:t>
      </w:r>
      <w:r>
        <w:rPr>
          <w:noProof/>
        </w:rPr>
        <w:fldChar w:fldCharType="end"/>
      </w:r>
    </w:p>
    <w:p w14:paraId="570E06CB" w14:textId="0B771C3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_Toc200971002 \h </w:instrText>
      </w:r>
      <w:r>
        <w:rPr>
          <w:noProof/>
        </w:rPr>
      </w:r>
      <w:r>
        <w:rPr>
          <w:noProof/>
        </w:rPr>
        <w:fldChar w:fldCharType="separate"/>
      </w:r>
      <w:r>
        <w:rPr>
          <w:noProof/>
        </w:rPr>
        <w:t>211</w:t>
      </w:r>
      <w:r>
        <w:rPr>
          <w:noProof/>
        </w:rPr>
        <w:fldChar w:fldCharType="end"/>
      </w:r>
    </w:p>
    <w:p w14:paraId="50277DB3" w14:textId="2EB1D65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_Toc200971003 \h </w:instrText>
      </w:r>
      <w:r>
        <w:rPr>
          <w:noProof/>
        </w:rPr>
      </w:r>
      <w:r>
        <w:rPr>
          <w:noProof/>
        </w:rPr>
        <w:fldChar w:fldCharType="separate"/>
      </w:r>
      <w:r>
        <w:rPr>
          <w:noProof/>
        </w:rPr>
        <w:t>212</w:t>
      </w:r>
      <w:r>
        <w:rPr>
          <w:noProof/>
        </w:rPr>
        <w:fldChar w:fldCharType="end"/>
      </w:r>
    </w:p>
    <w:p w14:paraId="160E21B5" w14:textId="79CEE1F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_Toc200971004 \h </w:instrText>
      </w:r>
      <w:r>
        <w:rPr>
          <w:noProof/>
        </w:rPr>
      </w:r>
      <w:r>
        <w:rPr>
          <w:noProof/>
        </w:rPr>
        <w:fldChar w:fldCharType="separate"/>
      </w:r>
      <w:r>
        <w:rPr>
          <w:noProof/>
        </w:rPr>
        <w:t>212</w:t>
      </w:r>
      <w:r>
        <w:rPr>
          <w:noProof/>
        </w:rPr>
        <w:fldChar w:fldCharType="end"/>
      </w:r>
    </w:p>
    <w:p w14:paraId="372FE2E3" w14:textId="0117E9B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_Toc200971005 \h </w:instrText>
      </w:r>
      <w:r>
        <w:rPr>
          <w:noProof/>
        </w:rPr>
      </w:r>
      <w:r>
        <w:rPr>
          <w:noProof/>
        </w:rPr>
        <w:fldChar w:fldCharType="separate"/>
      </w:r>
      <w:r>
        <w:rPr>
          <w:noProof/>
        </w:rPr>
        <w:t>212</w:t>
      </w:r>
      <w:r>
        <w:rPr>
          <w:noProof/>
        </w:rPr>
        <w:fldChar w:fldCharType="end"/>
      </w:r>
    </w:p>
    <w:p w14:paraId="431FF8E7" w14:textId="033D8F7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100C0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Structured data types</w:t>
      </w:r>
      <w:r>
        <w:rPr>
          <w:noProof/>
        </w:rPr>
        <w:tab/>
      </w:r>
      <w:r>
        <w:rPr>
          <w:noProof/>
        </w:rPr>
        <w:fldChar w:fldCharType="begin" w:fldLock="1"/>
      </w:r>
      <w:r>
        <w:rPr>
          <w:noProof/>
        </w:rPr>
        <w:instrText xml:space="preserve"> PAGEREF _Toc200971006 \h </w:instrText>
      </w:r>
      <w:r>
        <w:rPr>
          <w:noProof/>
        </w:rPr>
      </w:r>
      <w:r>
        <w:rPr>
          <w:noProof/>
        </w:rPr>
        <w:fldChar w:fldCharType="separate"/>
      </w:r>
      <w:r>
        <w:rPr>
          <w:noProof/>
        </w:rPr>
        <w:t>213</w:t>
      </w:r>
      <w:r>
        <w:rPr>
          <w:noProof/>
        </w:rPr>
        <w:fldChar w:fldCharType="end"/>
      </w:r>
    </w:p>
    <w:p w14:paraId="3C9C98F9" w14:textId="54044BB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_Toc200971007 \h </w:instrText>
      </w:r>
      <w:r>
        <w:rPr>
          <w:noProof/>
        </w:rPr>
      </w:r>
      <w:r>
        <w:rPr>
          <w:noProof/>
        </w:rPr>
        <w:fldChar w:fldCharType="separate"/>
      </w:r>
      <w:r>
        <w:rPr>
          <w:noProof/>
        </w:rPr>
        <w:t>213</w:t>
      </w:r>
      <w:r>
        <w:rPr>
          <w:noProof/>
        </w:rPr>
        <w:fldChar w:fldCharType="end"/>
      </w:r>
    </w:p>
    <w:p w14:paraId="5EA5673D" w14:textId="5DA0EF6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_Toc200971008 \h </w:instrText>
      </w:r>
      <w:r>
        <w:rPr>
          <w:noProof/>
        </w:rPr>
      </w:r>
      <w:r>
        <w:rPr>
          <w:noProof/>
        </w:rPr>
        <w:fldChar w:fldCharType="separate"/>
      </w:r>
      <w:r>
        <w:rPr>
          <w:noProof/>
        </w:rPr>
        <w:t>213</w:t>
      </w:r>
      <w:r>
        <w:rPr>
          <w:noProof/>
        </w:rPr>
        <w:fldChar w:fldCharType="end"/>
      </w:r>
    </w:p>
    <w:p w14:paraId="0A7686C0" w14:textId="0E66A99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100C0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Simple data types and enumerations</w:t>
      </w:r>
      <w:r>
        <w:rPr>
          <w:noProof/>
        </w:rPr>
        <w:tab/>
      </w:r>
      <w:r>
        <w:rPr>
          <w:noProof/>
        </w:rPr>
        <w:fldChar w:fldCharType="begin" w:fldLock="1"/>
      </w:r>
      <w:r>
        <w:rPr>
          <w:noProof/>
        </w:rPr>
        <w:instrText xml:space="preserve"> PAGEREF _Toc200971009 \h </w:instrText>
      </w:r>
      <w:r>
        <w:rPr>
          <w:noProof/>
        </w:rPr>
      </w:r>
      <w:r>
        <w:rPr>
          <w:noProof/>
        </w:rPr>
        <w:fldChar w:fldCharType="separate"/>
      </w:r>
      <w:r>
        <w:rPr>
          <w:noProof/>
        </w:rPr>
        <w:t>213</w:t>
      </w:r>
      <w:r>
        <w:rPr>
          <w:noProof/>
        </w:rPr>
        <w:fldChar w:fldCharType="end"/>
      </w:r>
    </w:p>
    <w:p w14:paraId="001C2355" w14:textId="5A690EE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_Toc200971010 \h </w:instrText>
      </w:r>
      <w:r>
        <w:rPr>
          <w:noProof/>
        </w:rPr>
      </w:r>
      <w:r>
        <w:rPr>
          <w:noProof/>
        </w:rPr>
        <w:fldChar w:fldCharType="separate"/>
      </w:r>
      <w:r>
        <w:rPr>
          <w:noProof/>
        </w:rPr>
        <w:t>213</w:t>
      </w:r>
      <w:r>
        <w:rPr>
          <w:noProof/>
        </w:rPr>
        <w:fldChar w:fldCharType="end"/>
      </w:r>
    </w:p>
    <w:p w14:paraId="52843477" w14:textId="3AADDA7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_Toc200971011 \h </w:instrText>
      </w:r>
      <w:r>
        <w:rPr>
          <w:noProof/>
        </w:rPr>
      </w:r>
      <w:r>
        <w:rPr>
          <w:noProof/>
        </w:rPr>
        <w:fldChar w:fldCharType="separate"/>
      </w:r>
      <w:r>
        <w:rPr>
          <w:noProof/>
        </w:rPr>
        <w:t>213</w:t>
      </w:r>
      <w:r>
        <w:rPr>
          <w:noProof/>
        </w:rPr>
        <w:fldChar w:fldCharType="end"/>
      </w:r>
    </w:p>
    <w:p w14:paraId="34DDA91A" w14:textId="688A879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100C0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_Toc200971012 \h </w:instrText>
      </w:r>
      <w:r>
        <w:rPr>
          <w:noProof/>
        </w:rPr>
      </w:r>
      <w:r>
        <w:rPr>
          <w:noProof/>
        </w:rPr>
        <w:fldChar w:fldCharType="separate"/>
      </w:r>
      <w:r>
        <w:rPr>
          <w:noProof/>
        </w:rPr>
        <w:t>213</w:t>
      </w:r>
      <w:r>
        <w:rPr>
          <w:noProof/>
        </w:rPr>
        <w:fldChar w:fldCharType="end"/>
      </w:r>
    </w:p>
    <w:p w14:paraId="36AD1394" w14:textId="0CC2F4B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_Toc200971013 \h </w:instrText>
      </w:r>
      <w:r>
        <w:rPr>
          <w:noProof/>
        </w:rPr>
      </w:r>
      <w:r>
        <w:rPr>
          <w:noProof/>
        </w:rPr>
        <w:fldChar w:fldCharType="separate"/>
      </w:r>
      <w:r>
        <w:rPr>
          <w:noProof/>
        </w:rPr>
        <w:t>214</w:t>
      </w:r>
      <w:r>
        <w:rPr>
          <w:noProof/>
        </w:rPr>
        <w:fldChar w:fldCharType="end"/>
      </w:r>
    </w:p>
    <w:p w14:paraId="28D4D308" w14:textId="3301A5B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_Toc200971014 \h </w:instrText>
      </w:r>
      <w:r>
        <w:rPr>
          <w:noProof/>
        </w:rPr>
      </w:r>
      <w:r>
        <w:rPr>
          <w:noProof/>
        </w:rPr>
        <w:fldChar w:fldCharType="separate"/>
      </w:r>
      <w:r>
        <w:rPr>
          <w:noProof/>
        </w:rPr>
        <w:t>214</w:t>
      </w:r>
      <w:r>
        <w:rPr>
          <w:noProof/>
        </w:rPr>
        <w:fldChar w:fldCharType="end"/>
      </w:r>
    </w:p>
    <w:p w14:paraId="07B0B193" w14:textId="64A0882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_Toc200971015 \h </w:instrText>
      </w:r>
      <w:r>
        <w:rPr>
          <w:noProof/>
        </w:rPr>
      </w:r>
      <w:r>
        <w:rPr>
          <w:noProof/>
        </w:rPr>
        <w:fldChar w:fldCharType="separate"/>
      </w:r>
      <w:r>
        <w:rPr>
          <w:noProof/>
        </w:rPr>
        <w:t>214</w:t>
      </w:r>
      <w:r>
        <w:rPr>
          <w:noProof/>
        </w:rPr>
        <w:fldChar w:fldCharType="end"/>
      </w:r>
    </w:p>
    <w:p w14:paraId="20991BD0" w14:textId="151F36C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_Toc200971016 \h </w:instrText>
      </w:r>
      <w:r>
        <w:rPr>
          <w:noProof/>
        </w:rPr>
      </w:r>
      <w:r>
        <w:rPr>
          <w:noProof/>
        </w:rPr>
        <w:fldChar w:fldCharType="separate"/>
      </w:r>
      <w:r>
        <w:rPr>
          <w:noProof/>
        </w:rPr>
        <w:t>214</w:t>
      </w:r>
      <w:r>
        <w:rPr>
          <w:noProof/>
        </w:rPr>
        <w:fldChar w:fldCharType="end"/>
      </w:r>
    </w:p>
    <w:p w14:paraId="2CCCB203" w14:textId="13E7DB1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_Toc200971017 \h </w:instrText>
      </w:r>
      <w:r>
        <w:rPr>
          <w:noProof/>
        </w:rPr>
      </w:r>
      <w:r>
        <w:rPr>
          <w:noProof/>
        </w:rPr>
        <w:fldChar w:fldCharType="separate"/>
      </w:r>
      <w:r>
        <w:rPr>
          <w:noProof/>
        </w:rPr>
        <w:t>214</w:t>
      </w:r>
      <w:r>
        <w:rPr>
          <w:noProof/>
        </w:rPr>
        <w:fldChar w:fldCharType="end"/>
      </w:r>
    </w:p>
    <w:p w14:paraId="43D5E073" w14:textId="5270AA5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_Toc200971018 \h </w:instrText>
      </w:r>
      <w:r>
        <w:rPr>
          <w:noProof/>
        </w:rPr>
      </w:r>
      <w:r>
        <w:rPr>
          <w:noProof/>
        </w:rPr>
        <w:fldChar w:fldCharType="separate"/>
      </w:r>
      <w:r>
        <w:rPr>
          <w:noProof/>
        </w:rPr>
        <w:t>214</w:t>
      </w:r>
      <w:r>
        <w:rPr>
          <w:noProof/>
        </w:rPr>
        <w:fldChar w:fldCharType="end"/>
      </w:r>
    </w:p>
    <w:p w14:paraId="7F1080ED" w14:textId="39EBD62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_Toc200971019 \h </w:instrText>
      </w:r>
      <w:r>
        <w:rPr>
          <w:noProof/>
        </w:rPr>
      </w:r>
      <w:r>
        <w:rPr>
          <w:noProof/>
        </w:rPr>
        <w:fldChar w:fldCharType="separate"/>
      </w:r>
      <w:r>
        <w:rPr>
          <w:noProof/>
        </w:rPr>
        <w:t>214</w:t>
      </w:r>
      <w:r>
        <w:rPr>
          <w:noProof/>
        </w:rPr>
        <w:fldChar w:fldCharType="end"/>
      </w:r>
    </w:p>
    <w:p w14:paraId="372F0C8B" w14:textId="7106EF13"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_Toc200971020 \h </w:instrText>
      </w:r>
      <w:r>
        <w:rPr>
          <w:noProof/>
        </w:rPr>
      </w:r>
      <w:r>
        <w:rPr>
          <w:noProof/>
        </w:rPr>
        <w:fldChar w:fldCharType="separate"/>
      </w:r>
      <w:r>
        <w:rPr>
          <w:noProof/>
        </w:rPr>
        <w:t>214</w:t>
      </w:r>
      <w:r>
        <w:rPr>
          <w:noProof/>
        </w:rPr>
        <w:fldChar w:fldCharType="end"/>
      </w:r>
    </w:p>
    <w:p w14:paraId="2301017F" w14:textId="269E0AE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_Toc200971021 \h </w:instrText>
      </w:r>
      <w:r>
        <w:rPr>
          <w:noProof/>
        </w:rPr>
      </w:r>
      <w:r>
        <w:rPr>
          <w:noProof/>
        </w:rPr>
        <w:fldChar w:fldCharType="separate"/>
      </w:r>
      <w:r>
        <w:rPr>
          <w:noProof/>
        </w:rPr>
        <w:t>214</w:t>
      </w:r>
      <w:r>
        <w:rPr>
          <w:noProof/>
        </w:rPr>
        <w:fldChar w:fldCharType="end"/>
      </w:r>
    </w:p>
    <w:p w14:paraId="78A3262C" w14:textId="401F410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_Toc200971022 \h </w:instrText>
      </w:r>
      <w:r>
        <w:rPr>
          <w:noProof/>
        </w:rPr>
      </w:r>
      <w:r>
        <w:rPr>
          <w:noProof/>
        </w:rPr>
        <w:fldChar w:fldCharType="separate"/>
      </w:r>
      <w:r>
        <w:rPr>
          <w:noProof/>
        </w:rPr>
        <w:t>215</w:t>
      </w:r>
      <w:r>
        <w:rPr>
          <w:noProof/>
        </w:rPr>
        <w:fldChar w:fldCharType="end"/>
      </w:r>
    </w:p>
    <w:p w14:paraId="25FC594D" w14:textId="79664DF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_Toc200971023 \h </w:instrText>
      </w:r>
      <w:r>
        <w:rPr>
          <w:noProof/>
        </w:rPr>
      </w:r>
      <w:r>
        <w:rPr>
          <w:noProof/>
        </w:rPr>
        <w:fldChar w:fldCharType="separate"/>
      </w:r>
      <w:r>
        <w:rPr>
          <w:noProof/>
        </w:rPr>
        <w:t>215</w:t>
      </w:r>
      <w:r>
        <w:rPr>
          <w:noProof/>
        </w:rPr>
        <w:fldChar w:fldCharType="end"/>
      </w:r>
    </w:p>
    <w:p w14:paraId="5CFAA76D" w14:textId="7406056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_Toc200971024 \h </w:instrText>
      </w:r>
      <w:r>
        <w:rPr>
          <w:noProof/>
        </w:rPr>
      </w:r>
      <w:r>
        <w:rPr>
          <w:noProof/>
        </w:rPr>
        <w:fldChar w:fldCharType="separate"/>
      </w:r>
      <w:r>
        <w:rPr>
          <w:noProof/>
        </w:rPr>
        <w:t>215</w:t>
      </w:r>
      <w:r>
        <w:rPr>
          <w:noProof/>
        </w:rPr>
        <w:fldChar w:fldCharType="end"/>
      </w:r>
    </w:p>
    <w:p w14:paraId="16F5F33E" w14:textId="531E25C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_Toc200971025 \h </w:instrText>
      </w:r>
      <w:r>
        <w:rPr>
          <w:noProof/>
        </w:rPr>
      </w:r>
      <w:r>
        <w:rPr>
          <w:noProof/>
        </w:rPr>
        <w:fldChar w:fldCharType="separate"/>
      </w:r>
      <w:r>
        <w:rPr>
          <w:noProof/>
        </w:rPr>
        <w:t>215</w:t>
      </w:r>
      <w:r>
        <w:rPr>
          <w:noProof/>
        </w:rPr>
        <w:fldChar w:fldCharType="end"/>
      </w:r>
    </w:p>
    <w:p w14:paraId="7481418D" w14:textId="49E65F2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_Toc200971026 \h </w:instrText>
      </w:r>
      <w:r>
        <w:rPr>
          <w:noProof/>
        </w:rPr>
      </w:r>
      <w:r>
        <w:rPr>
          <w:noProof/>
        </w:rPr>
        <w:fldChar w:fldCharType="separate"/>
      </w:r>
      <w:r>
        <w:rPr>
          <w:noProof/>
        </w:rPr>
        <w:t>215</w:t>
      </w:r>
      <w:r>
        <w:rPr>
          <w:noProof/>
        </w:rPr>
        <w:fldChar w:fldCharType="end"/>
      </w:r>
    </w:p>
    <w:p w14:paraId="1DBCA8A0" w14:textId="23171B5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_Toc200971027 \h </w:instrText>
      </w:r>
      <w:r>
        <w:rPr>
          <w:noProof/>
        </w:rPr>
      </w:r>
      <w:r>
        <w:rPr>
          <w:noProof/>
        </w:rPr>
        <w:fldChar w:fldCharType="separate"/>
      </w:r>
      <w:r>
        <w:rPr>
          <w:noProof/>
        </w:rPr>
        <w:t>215</w:t>
      </w:r>
      <w:r>
        <w:rPr>
          <w:noProof/>
        </w:rPr>
        <w:fldChar w:fldCharType="end"/>
      </w:r>
    </w:p>
    <w:p w14:paraId="699DB2E7" w14:textId="14967AD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_Toc200971028 \h </w:instrText>
      </w:r>
      <w:r>
        <w:rPr>
          <w:noProof/>
        </w:rPr>
      </w:r>
      <w:r>
        <w:rPr>
          <w:noProof/>
        </w:rPr>
        <w:fldChar w:fldCharType="separate"/>
      </w:r>
      <w:r>
        <w:rPr>
          <w:noProof/>
        </w:rPr>
        <w:t>216</w:t>
      </w:r>
      <w:r>
        <w:rPr>
          <w:noProof/>
        </w:rPr>
        <w:fldChar w:fldCharType="end"/>
      </w:r>
    </w:p>
    <w:p w14:paraId="61E52B45" w14:textId="5E89F592"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_Toc200971029 \h </w:instrText>
      </w:r>
      <w:r>
        <w:rPr>
          <w:noProof/>
        </w:rPr>
      </w:r>
      <w:r>
        <w:rPr>
          <w:noProof/>
        </w:rPr>
        <w:fldChar w:fldCharType="separate"/>
      </w:r>
      <w:r>
        <w:rPr>
          <w:noProof/>
        </w:rPr>
        <w:t>216</w:t>
      </w:r>
      <w:r>
        <w:rPr>
          <w:noProof/>
        </w:rPr>
        <w:fldChar w:fldCharType="end"/>
      </w:r>
    </w:p>
    <w:p w14:paraId="2FB9F0BA" w14:textId="5C955D3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_Toc200971030 \h </w:instrText>
      </w:r>
      <w:r>
        <w:rPr>
          <w:noProof/>
        </w:rPr>
      </w:r>
      <w:r>
        <w:rPr>
          <w:noProof/>
        </w:rPr>
        <w:fldChar w:fldCharType="separate"/>
      </w:r>
      <w:r>
        <w:rPr>
          <w:noProof/>
        </w:rPr>
        <w:t>216</w:t>
      </w:r>
      <w:r>
        <w:rPr>
          <w:noProof/>
        </w:rPr>
        <w:fldChar w:fldCharType="end"/>
      </w:r>
    </w:p>
    <w:p w14:paraId="0B54D050" w14:textId="0870F8E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_Toc200971031 \h </w:instrText>
      </w:r>
      <w:r>
        <w:rPr>
          <w:noProof/>
        </w:rPr>
      </w:r>
      <w:r>
        <w:rPr>
          <w:noProof/>
        </w:rPr>
        <w:fldChar w:fldCharType="separate"/>
      </w:r>
      <w:r>
        <w:rPr>
          <w:noProof/>
        </w:rPr>
        <w:t>216</w:t>
      </w:r>
      <w:r>
        <w:rPr>
          <w:noProof/>
        </w:rPr>
        <w:fldChar w:fldCharType="end"/>
      </w:r>
    </w:p>
    <w:p w14:paraId="4FC83E24" w14:textId="36324FA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100C0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Structured data types</w:t>
      </w:r>
      <w:r>
        <w:rPr>
          <w:noProof/>
        </w:rPr>
        <w:tab/>
      </w:r>
      <w:r>
        <w:rPr>
          <w:noProof/>
        </w:rPr>
        <w:fldChar w:fldCharType="begin" w:fldLock="1"/>
      </w:r>
      <w:r>
        <w:rPr>
          <w:noProof/>
        </w:rPr>
        <w:instrText xml:space="preserve"> PAGEREF _Toc200971032 \h </w:instrText>
      </w:r>
      <w:r>
        <w:rPr>
          <w:noProof/>
        </w:rPr>
      </w:r>
      <w:r>
        <w:rPr>
          <w:noProof/>
        </w:rPr>
        <w:fldChar w:fldCharType="separate"/>
      </w:r>
      <w:r>
        <w:rPr>
          <w:noProof/>
        </w:rPr>
        <w:t>217</w:t>
      </w:r>
      <w:r>
        <w:rPr>
          <w:noProof/>
        </w:rPr>
        <w:fldChar w:fldCharType="end"/>
      </w:r>
    </w:p>
    <w:p w14:paraId="5004C3F1" w14:textId="41A8BC0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_Toc200971033 \h </w:instrText>
      </w:r>
      <w:r>
        <w:rPr>
          <w:noProof/>
        </w:rPr>
      </w:r>
      <w:r>
        <w:rPr>
          <w:noProof/>
        </w:rPr>
        <w:fldChar w:fldCharType="separate"/>
      </w:r>
      <w:r>
        <w:rPr>
          <w:noProof/>
        </w:rPr>
        <w:t>217</w:t>
      </w:r>
      <w:r>
        <w:rPr>
          <w:noProof/>
        </w:rPr>
        <w:fldChar w:fldCharType="end"/>
      </w:r>
    </w:p>
    <w:p w14:paraId="61DDDEB9" w14:textId="3332A54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_Toc200971034 \h </w:instrText>
      </w:r>
      <w:r>
        <w:rPr>
          <w:noProof/>
        </w:rPr>
      </w:r>
      <w:r>
        <w:rPr>
          <w:noProof/>
        </w:rPr>
        <w:fldChar w:fldCharType="separate"/>
      </w:r>
      <w:r>
        <w:rPr>
          <w:noProof/>
        </w:rPr>
        <w:t>217</w:t>
      </w:r>
      <w:r>
        <w:rPr>
          <w:noProof/>
        </w:rPr>
        <w:fldChar w:fldCharType="end"/>
      </w:r>
    </w:p>
    <w:p w14:paraId="17B647CF" w14:textId="07767F4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8.11.6.2.3</w:t>
      </w:r>
      <w:r>
        <w:rPr>
          <w:rFonts w:asciiTheme="minorHAnsi" w:eastAsiaTheme="minorEastAsia" w:hAnsiTheme="minorHAnsi" w:cstheme="minorBidi"/>
          <w:noProof/>
          <w:kern w:val="2"/>
          <w:sz w:val="24"/>
          <w:szCs w:val="24"/>
          <w:lang w:eastAsia="ko-KR"/>
          <w14:ligatures w14:val="standardContextual"/>
        </w:rPr>
        <w:tab/>
      </w:r>
      <w:r>
        <w:rPr>
          <w:noProof/>
        </w:rPr>
        <w:t>Type: CommonEASInfoDecResp</w:t>
      </w:r>
      <w:r>
        <w:rPr>
          <w:noProof/>
        </w:rPr>
        <w:tab/>
      </w:r>
      <w:r>
        <w:rPr>
          <w:noProof/>
        </w:rPr>
        <w:fldChar w:fldCharType="begin" w:fldLock="1"/>
      </w:r>
      <w:r>
        <w:rPr>
          <w:noProof/>
        </w:rPr>
        <w:instrText xml:space="preserve"> PAGEREF _Toc200971035 \h </w:instrText>
      </w:r>
      <w:r>
        <w:rPr>
          <w:noProof/>
        </w:rPr>
      </w:r>
      <w:r>
        <w:rPr>
          <w:noProof/>
        </w:rPr>
        <w:fldChar w:fldCharType="separate"/>
      </w:r>
      <w:r>
        <w:rPr>
          <w:noProof/>
        </w:rPr>
        <w:t>218</w:t>
      </w:r>
      <w:r>
        <w:rPr>
          <w:noProof/>
        </w:rPr>
        <w:fldChar w:fldCharType="end"/>
      </w:r>
    </w:p>
    <w:p w14:paraId="46ED998E" w14:textId="39A4E94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8.11.6.2.4</w:t>
      </w:r>
      <w:r>
        <w:rPr>
          <w:rFonts w:asciiTheme="minorHAnsi" w:eastAsiaTheme="minorEastAsia" w:hAnsiTheme="minorHAnsi" w:cstheme="minorBidi"/>
          <w:noProof/>
          <w:kern w:val="2"/>
          <w:sz w:val="24"/>
          <w:szCs w:val="24"/>
          <w:lang w:eastAsia="ko-KR"/>
          <w14:ligatures w14:val="standardContextual"/>
        </w:rPr>
        <w:tab/>
      </w:r>
      <w:r>
        <w:rPr>
          <w:noProof/>
        </w:rPr>
        <w:t>Type: GrpConnInfo</w:t>
      </w:r>
      <w:r>
        <w:rPr>
          <w:noProof/>
        </w:rPr>
        <w:tab/>
      </w:r>
      <w:r>
        <w:rPr>
          <w:noProof/>
        </w:rPr>
        <w:fldChar w:fldCharType="begin" w:fldLock="1"/>
      </w:r>
      <w:r>
        <w:rPr>
          <w:noProof/>
        </w:rPr>
        <w:instrText xml:space="preserve"> PAGEREF _Toc200971036 \h </w:instrText>
      </w:r>
      <w:r>
        <w:rPr>
          <w:noProof/>
        </w:rPr>
      </w:r>
      <w:r>
        <w:rPr>
          <w:noProof/>
        </w:rPr>
        <w:fldChar w:fldCharType="separate"/>
      </w:r>
      <w:r>
        <w:rPr>
          <w:noProof/>
        </w:rPr>
        <w:t>218</w:t>
      </w:r>
      <w:r>
        <w:rPr>
          <w:noProof/>
        </w:rPr>
        <w:fldChar w:fldCharType="end"/>
      </w:r>
    </w:p>
    <w:p w14:paraId="2428AFC2" w14:textId="6FAE622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100C0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Simple data types and enumerations</w:t>
      </w:r>
      <w:r>
        <w:rPr>
          <w:noProof/>
        </w:rPr>
        <w:tab/>
      </w:r>
      <w:r>
        <w:rPr>
          <w:noProof/>
        </w:rPr>
        <w:fldChar w:fldCharType="begin" w:fldLock="1"/>
      </w:r>
      <w:r>
        <w:rPr>
          <w:noProof/>
        </w:rPr>
        <w:instrText xml:space="preserve"> PAGEREF _Toc200971037 \h </w:instrText>
      </w:r>
      <w:r>
        <w:rPr>
          <w:noProof/>
        </w:rPr>
      </w:r>
      <w:r>
        <w:rPr>
          <w:noProof/>
        </w:rPr>
        <w:fldChar w:fldCharType="separate"/>
      </w:r>
      <w:r>
        <w:rPr>
          <w:noProof/>
        </w:rPr>
        <w:t>218</w:t>
      </w:r>
      <w:r>
        <w:rPr>
          <w:noProof/>
        </w:rPr>
        <w:fldChar w:fldCharType="end"/>
      </w:r>
    </w:p>
    <w:p w14:paraId="47EB70C8" w14:textId="70C4E24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_Toc200971038 \h </w:instrText>
      </w:r>
      <w:r>
        <w:rPr>
          <w:noProof/>
        </w:rPr>
      </w:r>
      <w:r>
        <w:rPr>
          <w:noProof/>
        </w:rPr>
        <w:fldChar w:fldCharType="separate"/>
      </w:r>
      <w:r>
        <w:rPr>
          <w:noProof/>
        </w:rPr>
        <w:t>218</w:t>
      </w:r>
      <w:r>
        <w:rPr>
          <w:noProof/>
        </w:rPr>
        <w:fldChar w:fldCharType="end"/>
      </w:r>
    </w:p>
    <w:p w14:paraId="2E527130" w14:textId="25FC954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_Toc200971039 \h </w:instrText>
      </w:r>
      <w:r>
        <w:rPr>
          <w:noProof/>
        </w:rPr>
      </w:r>
      <w:r>
        <w:rPr>
          <w:noProof/>
        </w:rPr>
        <w:fldChar w:fldCharType="separate"/>
      </w:r>
      <w:r>
        <w:rPr>
          <w:noProof/>
        </w:rPr>
        <w:t>218</w:t>
      </w:r>
      <w:r>
        <w:rPr>
          <w:noProof/>
        </w:rPr>
        <w:fldChar w:fldCharType="end"/>
      </w:r>
    </w:p>
    <w:p w14:paraId="2BCD11AF" w14:textId="38BB692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100C0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_Toc200971040 \h </w:instrText>
      </w:r>
      <w:r>
        <w:rPr>
          <w:noProof/>
        </w:rPr>
      </w:r>
      <w:r>
        <w:rPr>
          <w:noProof/>
        </w:rPr>
        <w:fldChar w:fldCharType="separate"/>
      </w:r>
      <w:r>
        <w:rPr>
          <w:noProof/>
        </w:rPr>
        <w:t>218</w:t>
      </w:r>
      <w:r>
        <w:rPr>
          <w:noProof/>
        </w:rPr>
        <w:fldChar w:fldCharType="end"/>
      </w:r>
    </w:p>
    <w:p w14:paraId="752C38D8" w14:textId="63E0453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_Toc200971041 \h </w:instrText>
      </w:r>
      <w:r>
        <w:rPr>
          <w:noProof/>
        </w:rPr>
      </w:r>
      <w:r>
        <w:rPr>
          <w:noProof/>
        </w:rPr>
        <w:fldChar w:fldCharType="separate"/>
      </w:r>
      <w:r>
        <w:rPr>
          <w:noProof/>
        </w:rPr>
        <w:t>219</w:t>
      </w:r>
      <w:r>
        <w:rPr>
          <w:noProof/>
        </w:rPr>
        <w:fldChar w:fldCharType="end"/>
      </w:r>
    </w:p>
    <w:p w14:paraId="3C8DA13E" w14:textId="2AD883F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_Toc200971042 \h </w:instrText>
      </w:r>
      <w:r>
        <w:rPr>
          <w:noProof/>
        </w:rPr>
      </w:r>
      <w:r>
        <w:rPr>
          <w:noProof/>
        </w:rPr>
        <w:fldChar w:fldCharType="separate"/>
      </w:r>
      <w:r>
        <w:rPr>
          <w:noProof/>
        </w:rPr>
        <w:t>219</w:t>
      </w:r>
      <w:r>
        <w:rPr>
          <w:noProof/>
        </w:rPr>
        <w:fldChar w:fldCharType="end"/>
      </w:r>
    </w:p>
    <w:p w14:paraId="206F9B38" w14:textId="5A7F196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_Toc200971043 \h </w:instrText>
      </w:r>
      <w:r>
        <w:rPr>
          <w:noProof/>
        </w:rPr>
      </w:r>
      <w:r>
        <w:rPr>
          <w:noProof/>
        </w:rPr>
        <w:fldChar w:fldCharType="separate"/>
      </w:r>
      <w:r>
        <w:rPr>
          <w:noProof/>
        </w:rPr>
        <w:t>219</w:t>
      </w:r>
      <w:r>
        <w:rPr>
          <w:noProof/>
        </w:rPr>
        <w:fldChar w:fldCharType="end"/>
      </w:r>
    </w:p>
    <w:p w14:paraId="74A2890F" w14:textId="7086EEC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_Toc200971044 \h </w:instrText>
      </w:r>
      <w:r>
        <w:rPr>
          <w:noProof/>
        </w:rPr>
      </w:r>
      <w:r>
        <w:rPr>
          <w:noProof/>
        </w:rPr>
        <w:fldChar w:fldCharType="separate"/>
      </w:r>
      <w:r>
        <w:rPr>
          <w:noProof/>
        </w:rPr>
        <w:t>219</w:t>
      </w:r>
      <w:r>
        <w:rPr>
          <w:noProof/>
        </w:rPr>
        <w:fldChar w:fldCharType="end"/>
      </w:r>
    </w:p>
    <w:p w14:paraId="1A70FCDD" w14:textId="05682C6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_Toc200971045 \h </w:instrText>
      </w:r>
      <w:r>
        <w:rPr>
          <w:noProof/>
        </w:rPr>
      </w:r>
      <w:r>
        <w:rPr>
          <w:noProof/>
        </w:rPr>
        <w:fldChar w:fldCharType="separate"/>
      </w:r>
      <w:r>
        <w:rPr>
          <w:noProof/>
        </w:rPr>
        <w:t>219</w:t>
      </w:r>
      <w:r>
        <w:rPr>
          <w:noProof/>
        </w:rPr>
        <w:fldChar w:fldCharType="end"/>
      </w:r>
    </w:p>
    <w:p w14:paraId="7BA159DC" w14:textId="121917C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_Toc200971046 \h </w:instrText>
      </w:r>
      <w:r>
        <w:rPr>
          <w:noProof/>
        </w:rPr>
      </w:r>
      <w:r>
        <w:rPr>
          <w:noProof/>
        </w:rPr>
        <w:fldChar w:fldCharType="separate"/>
      </w:r>
      <w:r>
        <w:rPr>
          <w:noProof/>
        </w:rPr>
        <w:t>219</w:t>
      </w:r>
      <w:r>
        <w:rPr>
          <w:noProof/>
        </w:rPr>
        <w:fldChar w:fldCharType="end"/>
      </w:r>
    </w:p>
    <w:p w14:paraId="78015A3C" w14:textId="4751EC14"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_Toc200971047 \h </w:instrText>
      </w:r>
      <w:r>
        <w:rPr>
          <w:noProof/>
        </w:rPr>
      </w:r>
      <w:r>
        <w:rPr>
          <w:noProof/>
        </w:rPr>
        <w:fldChar w:fldCharType="separate"/>
      </w:r>
      <w:r>
        <w:rPr>
          <w:noProof/>
        </w:rPr>
        <w:t>219</w:t>
      </w:r>
      <w:r>
        <w:rPr>
          <w:noProof/>
        </w:rPr>
        <w:fldChar w:fldCharType="end"/>
      </w:r>
    </w:p>
    <w:p w14:paraId="66EF9FD0" w14:textId="5D51DAE9"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_Toc200971048 \h </w:instrText>
      </w:r>
      <w:r>
        <w:rPr>
          <w:noProof/>
        </w:rPr>
      </w:r>
      <w:r>
        <w:rPr>
          <w:noProof/>
        </w:rPr>
        <w:fldChar w:fldCharType="separate"/>
      </w:r>
      <w:r>
        <w:rPr>
          <w:noProof/>
        </w:rPr>
        <w:t>219</w:t>
      </w:r>
      <w:r>
        <w:rPr>
          <w:noProof/>
        </w:rPr>
        <w:fldChar w:fldCharType="end"/>
      </w:r>
    </w:p>
    <w:p w14:paraId="11D2DDAF" w14:textId="0F0D936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_Toc200971049 \h </w:instrText>
      </w:r>
      <w:r>
        <w:rPr>
          <w:noProof/>
        </w:rPr>
      </w:r>
      <w:r>
        <w:rPr>
          <w:noProof/>
        </w:rPr>
        <w:fldChar w:fldCharType="separate"/>
      </w:r>
      <w:r>
        <w:rPr>
          <w:noProof/>
        </w:rPr>
        <w:t>219</w:t>
      </w:r>
      <w:r>
        <w:rPr>
          <w:noProof/>
        </w:rPr>
        <w:fldChar w:fldCharType="end"/>
      </w:r>
    </w:p>
    <w:p w14:paraId="618F445C" w14:textId="04D2158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_Toc200971050 \h </w:instrText>
      </w:r>
      <w:r>
        <w:rPr>
          <w:noProof/>
        </w:rPr>
      </w:r>
      <w:r>
        <w:rPr>
          <w:noProof/>
        </w:rPr>
        <w:fldChar w:fldCharType="separate"/>
      </w:r>
      <w:r>
        <w:rPr>
          <w:noProof/>
        </w:rPr>
        <w:t>220</w:t>
      </w:r>
      <w:r>
        <w:rPr>
          <w:noProof/>
        </w:rPr>
        <w:fldChar w:fldCharType="end"/>
      </w:r>
    </w:p>
    <w:p w14:paraId="503E69B1" w14:textId="1C4E466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_Toc200971051 \h </w:instrText>
      </w:r>
      <w:r>
        <w:rPr>
          <w:noProof/>
        </w:rPr>
      </w:r>
      <w:r>
        <w:rPr>
          <w:noProof/>
        </w:rPr>
        <w:fldChar w:fldCharType="separate"/>
      </w:r>
      <w:r>
        <w:rPr>
          <w:noProof/>
        </w:rPr>
        <w:t>220</w:t>
      </w:r>
      <w:r>
        <w:rPr>
          <w:noProof/>
        </w:rPr>
        <w:fldChar w:fldCharType="end"/>
      </w:r>
    </w:p>
    <w:p w14:paraId="05699734" w14:textId="3A38ED7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_Toc200971052 \h </w:instrText>
      </w:r>
      <w:r>
        <w:rPr>
          <w:noProof/>
        </w:rPr>
      </w:r>
      <w:r>
        <w:rPr>
          <w:noProof/>
        </w:rPr>
        <w:fldChar w:fldCharType="separate"/>
      </w:r>
      <w:r>
        <w:rPr>
          <w:noProof/>
        </w:rPr>
        <w:t>220</w:t>
      </w:r>
      <w:r>
        <w:rPr>
          <w:noProof/>
        </w:rPr>
        <w:fldChar w:fldCharType="end"/>
      </w:r>
    </w:p>
    <w:p w14:paraId="3EDA4895" w14:textId="1DFA377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_Toc200971053 \h </w:instrText>
      </w:r>
      <w:r>
        <w:rPr>
          <w:noProof/>
        </w:rPr>
      </w:r>
      <w:r>
        <w:rPr>
          <w:noProof/>
        </w:rPr>
        <w:fldChar w:fldCharType="separate"/>
      </w:r>
      <w:r>
        <w:rPr>
          <w:noProof/>
        </w:rPr>
        <w:t>221</w:t>
      </w:r>
      <w:r>
        <w:rPr>
          <w:noProof/>
        </w:rPr>
        <w:fldChar w:fldCharType="end"/>
      </w:r>
    </w:p>
    <w:p w14:paraId="571F59CA" w14:textId="3438CE1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_Toc200971054 \h </w:instrText>
      </w:r>
      <w:r>
        <w:rPr>
          <w:noProof/>
        </w:rPr>
      </w:r>
      <w:r>
        <w:rPr>
          <w:noProof/>
        </w:rPr>
        <w:fldChar w:fldCharType="separate"/>
      </w:r>
      <w:r>
        <w:rPr>
          <w:noProof/>
        </w:rPr>
        <w:t>221</w:t>
      </w:r>
      <w:r>
        <w:rPr>
          <w:noProof/>
        </w:rPr>
        <w:fldChar w:fldCharType="end"/>
      </w:r>
    </w:p>
    <w:p w14:paraId="68C4762B" w14:textId="61D316A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_Toc200971055 \h </w:instrText>
      </w:r>
      <w:r>
        <w:rPr>
          <w:noProof/>
        </w:rPr>
      </w:r>
      <w:r>
        <w:rPr>
          <w:noProof/>
        </w:rPr>
        <w:fldChar w:fldCharType="separate"/>
      </w:r>
      <w:r>
        <w:rPr>
          <w:noProof/>
        </w:rPr>
        <w:t>221</w:t>
      </w:r>
      <w:r>
        <w:rPr>
          <w:noProof/>
        </w:rPr>
        <w:fldChar w:fldCharType="end"/>
      </w:r>
    </w:p>
    <w:p w14:paraId="53F63D04" w14:textId="1A5953B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_Toc200971056 \h </w:instrText>
      </w:r>
      <w:r>
        <w:rPr>
          <w:noProof/>
        </w:rPr>
      </w:r>
      <w:r>
        <w:rPr>
          <w:noProof/>
        </w:rPr>
        <w:fldChar w:fldCharType="separate"/>
      </w:r>
      <w:r>
        <w:rPr>
          <w:noProof/>
        </w:rPr>
        <w:t>221</w:t>
      </w:r>
      <w:r>
        <w:rPr>
          <w:noProof/>
        </w:rPr>
        <w:fldChar w:fldCharType="end"/>
      </w:r>
    </w:p>
    <w:p w14:paraId="288FA3C9" w14:textId="6725A2A0"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_Toc200971057 \h </w:instrText>
      </w:r>
      <w:r>
        <w:rPr>
          <w:noProof/>
        </w:rPr>
      </w:r>
      <w:r>
        <w:rPr>
          <w:noProof/>
        </w:rPr>
        <w:fldChar w:fldCharType="separate"/>
      </w:r>
      <w:r>
        <w:rPr>
          <w:noProof/>
        </w:rPr>
        <w:t>221</w:t>
      </w:r>
      <w:r>
        <w:rPr>
          <w:noProof/>
        </w:rPr>
        <w:fldChar w:fldCharType="end"/>
      </w:r>
    </w:p>
    <w:p w14:paraId="298B2DFD" w14:textId="7568B0C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_Toc200971058 \h </w:instrText>
      </w:r>
      <w:r>
        <w:rPr>
          <w:noProof/>
        </w:rPr>
      </w:r>
      <w:r>
        <w:rPr>
          <w:noProof/>
        </w:rPr>
        <w:fldChar w:fldCharType="separate"/>
      </w:r>
      <w:r>
        <w:rPr>
          <w:noProof/>
        </w:rPr>
        <w:t>222</w:t>
      </w:r>
      <w:r>
        <w:rPr>
          <w:noProof/>
        </w:rPr>
        <w:fldChar w:fldCharType="end"/>
      </w:r>
    </w:p>
    <w:p w14:paraId="5B6FFFD3" w14:textId="0059DA2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_Toc200971059 \h </w:instrText>
      </w:r>
      <w:r>
        <w:rPr>
          <w:noProof/>
        </w:rPr>
      </w:r>
      <w:r>
        <w:rPr>
          <w:noProof/>
        </w:rPr>
        <w:fldChar w:fldCharType="separate"/>
      </w:r>
      <w:r>
        <w:rPr>
          <w:noProof/>
        </w:rPr>
        <w:t>222</w:t>
      </w:r>
      <w:r>
        <w:rPr>
          <w:noProof/>
        </w:rPr>
        <w:fldChar w:fldCharType="end"/>
      </w:r>
    </w:p>
    <w:p w14:paraId="72B63557" w14:textId="416F7D4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_Toc200971060 \h </w:instrText>
      </w:r>
      <w:r>
        <w:rPr>
          <w:noProof/>
        </w:rPr>
      </w:r>
      <w:r>
        <w:rPr>
          <w:noProof/>
        </w:rPr>
        <w:fldChar w:fldCharType="separate"/>
      </w:r>
      <w:r>
        <w:rPr>
          <w:noProof/>
        </w:rPr>
        <w:t>222</w:t>
      </w:r>
      <w:r>
        <w:rPr>
          <w:noProof/>
        </w:rPr>
        <w:fldChar w:fldCharType="end"/>
      </w:r>
    </w:p>
    <w:p w14:paraId="532935D4" w14:textId="0AC9894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_Toc200971061 \h </w:instrText>
      </w:r>
      <w:r>
        <w:rPr>
          <w:noProof/>
        </w:rPr>
      </w:r>
      <w:r>
        <w:rPr>
          <w:noProof/>
        </w:rPr>
        <w:fldChar w:fldCharType="separate"/>
      </w:r>
      <w:r>
        <w:rPr>
          <w:noProof/>
        </w:rPr>
        <w:t>222</w:t>
      </w:r>
      <w:r>
        <w:rPr>
          <w:noProof/>
        </w:rPr>
        <w:fldChar w:fldCharType="end"/>
      </w:r>
    </w:p>
    <w:p w14:paraId="6F02DD28" w14:textId="0E3EB58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_Toc200971062 \h </w:instrText>
      </w:r>
      <w:r>
        <w:rPr>
          <w:noProof/>
        </w:rPr>
      </w:r>
      <w:r>
        <w:rPr>
          <w:noProof/>
        </w:rPr>
        <w:fldChar w:fldCharType="separate"/>
      </w:r>
      <w:r>
        <w:rPr>
          <w:noProof/>
        </w:rPr>
        <w:t>222</w:t>
      </w:r>
      <w:r>
        <w:rPr>
          <w:noProof/>
        </w:rPr>
        <w:fldChar w:fldCharType="end"/>
      </w:r>
    </w:p>
    <w:p w14:paraId="5BEB2AE3" w14:textId="14A59CE2"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_Toc200971063 \h </w:instrText>
      </w:r>
      <w:r>
        <w:rPr>
          <w:noProof/>
        </w:rPr>
      </w:r>
      <w:r>
        <w:rPr>
          <w:noProof/>
        </w:rPr>
        <w:fldChar w:fldCharType="separate"/>
      </w:r>
      <w:r>
        <w:rPr>
          <w:noProof/>
        </w:rPr>
        <w:t>222</w:t>
      </w:r>
      <w:r>
        <w:rPr>
          <w:noProof/>
        </w:rPr>
        <w:fldChar w:fldCharType="end"/>
      </w:r>
    </w:p>
    <w:p w14:paraId="67D91AE8" w14:textId="4FE6E443"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_Toc200971064 \h </w:instrText>
      </w:r>
      <w:r>
        <w:rPr>
          <w:noProof/>
        </w:rPr>
      </w:r>
      <w:r>
        <w:rPr>
          <w:noProof/>
        </w:rPr>
        <w:fldChar w:fldCharType="separate"/>
      </w:r>
      <w:r>
        <w:rPr>
          <w:noProof/>
        </w:rPr>
        <w:t>223</w:t>
      </w:r>
      <w:r>
        <w:rPr>
          <w:noProof/>
        </w:rPr>
        <w:fldChar w:fldCharType="end"/>
      </w:r>
    </w:p>
    <w:p w14:paraId="0EEA2B53" w14:textId="37E86CE4"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_Toc200971065 \h </w:instrText>
      </w:r>
      <w:r>
        <w:rPr>
          <w:noProof/>
        </w:rPr>
      </w:r>
      <w:r>
        <w:rPr>
          <w:noProof/>
        </w:rPr>
        <w:fldChar w:fldCharType="separate"/>
      </w:r>
      <w:r>
        <w:rPr>
          <w:noProof/>
        </w:rPr>
        <w:t>224</w:t>
      </w:r>
      <w:r>
        <w:rPr>
          <w:noProof/>
        </w:rPr>
        <w:fldChar w:fldCharType="end"/>
      </w:r>
    </w:p>
    <w:p w14:paraId="488CB7FD" w14:textId="0FD86A8D"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_Toc200971066 \h </w:instrText>
      </w:r>
      <w:r>
        <w:rPr>
          <w:noProof/>
        </w:rPr>
      </w:r>
      <w:r>
        <w:rPr>
          <w:noProof/>
        </w:rPr>
        <w:fldChar w:fldCharType="separate"/>
      </w:r>
      <w:r>
        <w:rPr>
          <w:noProof/>
        </w:rPr>
        <w:t>226</w:t>
      </w:r>
      <w:r>
        <w:rPr>
          <w:noProof/>
        </w:rPr>
        <w:fldChar w:fldCharType="end"/>
      </w:r>
    </w:p>
    <w:p w14:paraId="597B3E86" w14:textId="0A551B7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_Toc200971067 \h </w:instrText>
      </w:r>
      <w:r>
        <w:rPr>
          <w:noProof/>
        </w:rPr>
      </w:r>
      <w:r>
        <w:rPr>
          <w:noProof/>
        </w:rPr>
        <w:fldChar w:fldCharType="separate"/>
      </w:r>
      <w:r>
        <w:rPr>
          <w:noProof/>
        </w:rPr>
        <w:t>226</w:t>
      </w:r>
      <w:r>
        <w:rPr>
          <w:noProof/>
        </w:rPr>
        <w:fldChar w:fldCharType="end"/>
      </w:r>
    </w:p>
    <w:p w14:paraId="681A7DCF" w14:textId="11602ED1"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_Toc200971068 \h </w:instrText>
      </w:r>
      <w:r>
        <w:rPr>
          <w:noProof/>
        </w:rPr>
      </w:r>
      <w:r>
        <w:rPr>
          <w:noProof/>
        </w:rPr>
        <w:fldChar w:fldCharType="separate"/>
      </w:r>
      <w:r>
        <w:rPr>
          <w:noProof/>
        </w:rPr>
        <w:t>227</w:t>
      </w:r>
      <w:r>
        <w:rPr>
          <w:noProof/>
        </w:rPr>
        <w:fldChar w:fldCharType="end"/>
      </w:r>
    </w:p>
    <w:p w14:paraId="5B5953F3" w14:textId="6749690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_Toc200971069 \h </w:instrText>
      </w:r>
      <w:r>
        <w:rPr>
          <w:noProof/>
        </w:rPr>
      </w:r>
      <w:r>
        <w:rPr>
          <w:noProof/>
        </w:rPr>
        <w:fldChar w:fldCharType="separate"/>
      </w:r>
      <w:r>
        <w:rPr>
          <w:noProof/>
        </w:rPr>
        <w:t>227</w:t>
      </w:r>
      <w:r>
        <w:rPr>
          <w:noProof/>
        </w:rPr>
        <w:fldChar w:fldCharType="end"/>
      </w:r>
    </w:p>
    <w:p w14:paraId="0CF684BF" w14:textId="794B3C6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_Toc200971070 \h </w:instrText>
      </w:r>
      <w:r>
        <w:rPr>
          <w:noProof/>
        </w:rPr>
      </w:r>
      <w:r>
        <w:rPr>
          <w:noProof/>
        </w:rPr>
        <w:fldChar w:fldCharType="separate"/>
      </w:r>
      <w:r>
        <w:rPr>
          <w:noProof/>
        </w:rPr>
        <w:t>227</w:t>
      </w:r>
      <w:r>
        <w:rPr>
          <w:noProof/>
        </w:rPr>
        <w:fldChar w:fldCharType="end"/>
      </w:r>
    </w:p>
    <w:p w14:paraId="684F4357" w14:textId="08DEEDC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100C06">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Structured data types</w:t>
      </w:r>
      <w:r>
        <w:rPr>
          <w:noProof/>
        </w:rPr>
        <w:tab/>
      </w:r>
      <w:r>
        <w:rPr>
          <w:noProof/>
        </w:rPr>
        <w:fldChar w:fldCharType="begin" w:fldLock="1"/>
      </w:r>
      <w:r>
        <w:rPr>
          <w:noProof/>
        </w:rPr>
        <w:instrText xml:space="preserve"> PAGEREF _Toc200971071 \h </w:instrText>
      </w:r>
      <w:r>
        <w:rPr>
          <w:noProof/>
        </w:rPr>
      </w:r>
      <w:r>
        <w:rPr>
          <w:noProof/>
        </w:rPr>
        <w:fldChar w:fldCharType="separate"/>
      </w:r>
      <w:r>
        <w:rPr>
          <w:noProof/>
        </w:rPr>
        <w:t>227</w:t>
      </w:r>
      <w:r>
        <w:rPr>
          <w:noProof/>
        </w:rPr>
        <w:fldChar w:fldCharType="end"/>
      </w:r>
    </w:p>
    <w:p w14:paraId="43D74409" w14:textId="57DED81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_Toc200971072 \h </w:instrText>
      </w:r>
      <w:r>
        <w:rPr>
          <w:noProof/>
        </w:rPr>
      </w:r>
      <w:r>
        <w:rPr>
          <w:noProof/>
        </w:rPr>
        <w:fldChar w:fldCharType="separate"/>
      </w:r>
      <w:r>
        <w:rPr>
          <w:noProof/>
        </w:rPr>
        <w:t>227</w:t>
      </w:r>
      <w:r>
        <w:rPr>
          <w:noProof/>
        </w:rPr>
        <w:fldChar w:fldCharType="end"/>
      </w:r>
    </w:p>
    <w:p w14:paraId="3459E889" w14:textId="507CCD6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_Toc200971073 \h </w:instrText>
      </w:r>
      <w:r>
        <w:rPr>
          <w:noProof/>
        </w:rPr>
      </w:r>
      <w:r>
        <w:rPr>
          <w:noProof/>
        </w:rPr>
        <w:fldChar w:fldCharType="separate"/>
      </w:r>
      <w:r>
        <w:rPr>
          <w:noProof/>
        </w:rPr>
        <w:t>228</w:t>
      </w:r>
      <w:r>
        <w:rPr>
          <w:noProof/>
        </w:rPr>
        <w:fldChar w:fldCharType="end"/>
      </w:r>
    </w:p>
    <w:p w14:paraId="783A8C62" w14:textId="68E21FE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100C06">
        <w:rPr>
          <w:noProof/>
          <w:lang w:val="en-US"/>
        </w:rPr>
        <w:t>atch</w:t>
      </w:r>
      <w:r>
        <w:rPr>
          <w:noProof/>
        </w:rPr>
        <w:tab/>
      </w:r>
      <w:r>
        <w:rPr>
          <w:noProof/>
        </w:rPr>
        <w:fldChar w:fldCharType="begin" w:fldLock="1"/>
      </w:r>
      <w:r>
        <w:rPr>
          <w:noProof/>
        </w:rPr>
        <w:instrText xml:space="preserve"> PAGEREF _Toc200971074 \h </w:instrText>
      </w:r>
      <w:r>
        <w:rPr>
          <w:noProof/>
        </w:rPr>
      </w:r>
      <w:r>
        <w:rPr>
          <w:noProof/>
        </w:rPr>
        <w:fldChar w:fldCharType="separate"/>
      </w:r>
      <w:r>
        <w:rPr>
          <w:noProof/>
        </w:rPr>
        <w:t>229</w:t>
      </w:r>
      <w:r>
        <w:rPr>
          <w:noProof/>
        </w:rPr>
        <w:fldChar w:fldCharType="end"/>
      </w:r>
    </w:p>
    <w:p w14:paraId="792889C7" w14:textId="688083C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100C06">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Simple data types and enumerations</w:t>
      </w:r>
      <w:r>
        <w:rPr>
          <w:noProof/>
        </w:rPr>
        <w:tab/>
      </w:r>
      <w:r>
        <w:rPr>
          <w:noProof/>
        </w:rPr>
        <w:fldChar w:fldCharType="begin" w:fldLock="1"/>
      </w:r>
      <w:r>
        <w:rPr>
          <w:noProof/>
        </w:rPr>
        <w:instrText xml:space="preserve"> PAGEREF _Toc200971075 \h </w:instrText>
      </w:r>
      <w:r>
        <w:rPr>
          <w:noProof/>
        </w:rPr>
      </w:r>
      <w:r>
        <w:rPr>
          <w:noProof/>
        </w:rPr>
        <w:fldChar w:fldCharType="separate"/>
      </w:r>
      <w:r>
        <w:rPr>
          <w:noProof/>
        </w:rPr>
        <w:t>229</w:t>
      </w:r>
      <w:r>
        <w:rPr>
          <w:noProof/>
        </w:rPr>
        <w:fldChar w:fldCharType="end"/>
      </w:r>
    </w:p>
    <w:p w14:paraId="233A9300" w14:textId="27C6D04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_Toc200971076 \h </w:instrText>
      </w:r>
      <w:r>
        <w:rPr>
          <w:noProof/>
        </w:rPr>
      </w:r>
      <w:r>
        <w:rPr>
          <w:noProof/>
        </w:rPr>
        <w:fldChar w:fldCharType="separate"/>
      </w:r>
      <w:r>
        <w:rPr>
          <w:noProof/>
        </w:rPr>
        <w:t>229</w:t>
      </w:r>
      <w:r>
        <w:rPr>
          <w:noProof/>
        </w:rPr>
        <w:fldChar w:fldCharType="end"/>
      </w:r>
    </w:p>
    <w:p w14:paraId="19263CA5" w14:textId="77F6983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_Toc200971077 \h </w:instrText>
      </w:r>
      <w:r>
        <w:rPr>
          <w:noProof/>
        </w:rPr>
      </w:r>
      <w:r>
        <w:rPr>
          <w:noProof/>
        </w:rPr>
        <w:fldChar w:fldCharType="separate"/>
      </w:r>
      <w:r>
        <w:rPr>
          <w:noProof/>
        </w:rPr>
        <w:t>229</w:t>
      </w:r>
      <w:r>
        <w:rPr>
          <w:noProof/>
        </w:rPr>
        <w:fldChar w:fldCharType="end"/>
      </w:r>
    </w:p>
    <w:p w14:paraId="6AF15104" w14:textId="1FF86F0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100C06">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_Toc200971078 \h </w:instrText>
      </w:r>
      <w:r>
        <w:rPr>
          <w:noProof/>
        </w:rPr>
      </w:r>
      <w:r>
        <w:rPr>
          <w:noProof/>
        </w:rPr>
        <w:fldChar w:fldCharType="separate"/>
      </w:r>
      <w:r>
        <w:rPr>
          <w:noProof/>
        </w:rPr>
        <w:t>229</w:t>
      </w:r>
      <w:r>
        <w:rPr>
          <w:noProof/>
        </w:rPr>
        <w:fldChar w:fldCharType="end"/>
      </w:r>
    </w:p>
    <w:p w14:paraId="46BE06CE" w14:textId="32DAA58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_Toc200971079 \h </w:instrText>
      </w:r>
      <w:r>
        <w:rPr>
          <w:noProof/>
        </w:rPr>
      </w:r>
      <w:r>
        <w:rPr>
          <w:noProof/>
        </w:rPr>
        <w:fldChar w:fldCharType="separate"/>
      </w:r>
      <w:r>
        <w:rPr>
          <w:noProof/>
        </w:rPr>
        <w:t>229</w:t>
      </w:r>
      <w:r>
        <w:rPr>
          <w:noProof/>
        </w:rPr>
        <w:fldChar w:fldCharType="end"/>
      </w:r>
    </w:p>
    <w:p w14:paraId="0317EC86" w14:textId="1FEB73B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_Toc200971080 \h </w:instrText>
      </w:r>
      <w:r>
        <w:rPr>
          <w:noProof/>
        </w:rPr>
      </w:r>
      <w:r>
        <w:rPr>
          <w:noProof/>
        </w:rPr>
        <w:fldChar w:fldCharType="separate"/>
      </w:r>
      <w:r>
        <w:rPr>
          <w:noProof/>
        </w:rPr>
        <w:t>229</w:t>
      </w:r>
      <w:r>
        <w:rPr>
          <w:noProof/>
        </w:rPr>
        <w:fldChar w:fldCharType="end"/>
      </w:r>
    </w:p>
    <w:p w14:paraId="47D9826F" w14:textId="520CCF3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_Toc200971081 \h </w:instrText>
      </w:r>
      <w:r>
        <w:rPr>
          <w:noProof/>
        </w:rPr>
      </w:r>
      <w:r>
        <w:rPr>
          <w:noProof/>
        </w:rPr>
        <w:fldChar w:fldCharType="separate"/>
      </w:r>
      <w:r>
        <w:rPr>
          <w:noProof/>
        </w:rPr>
        <w:t>230</w:t>
      </w:r>
      <w:r>
        <w:rPr>
          <w:noProof/>
        </w:rPr>
        <w:fldChar w:fldCharType="end"/>
      </w:r>
    </w:p>
    <w:p w14:paraId="7E6DA72D" w14:textId="63895F5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_Toc200971082 \h </w:instrText>
      </w:r>
      <w:r>
        <w:rPr>
          <w:noProof/>
        </w:rPr>
      </w:r>
      <w:r>
        <w:rPr>
          <w:noProof/>
        </w:rPr>
        <w:fldChar w:fldCharType="separate"/>
      </w:r>
      <w:r>
        <w:rPr>
          <w:noProof/>
        </w:rPr>
        <w:t>230</w:t>
      </w:r>
      <w:r>
        <w:rPr>
          <w:noProof/>
        </w:rPr>
        <w:fldChar w:fldCharType="end"/>
      </w:r>
    </w:p>
    <w:p w14:paraId="4FB36BCC" w14:textId="4C44B0E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_Toc200971083 \h </w:instrText>
      </w:r>
      <w:r>
        <w:rPr>
          <w:noProof/>
        </w:rPr>
      </w:r>
      <w:r>
        <w:rPr>
          <w:noProof/>
        </w:rPr>
        <w:fldChar w:fldCharType="separate"/>
      </w:r>
      <w:r>
        <w:rPr>
          <w:noProof/>
        </w:rPr>
        <w:t>230</w:t>
      </w:r>
      <w:r>
        <w:rPr>
          <w:noProof/>
        </w:rPr>
        <w:fldChar w:fldCharType="end"/>
      </w:r>
    </w:p>
    <w:p w14:paraId="313B5417" w14:textId="4D50570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_Toc200971084 \h </w:instrText>
      </w:r>
      <w:r>
        <w:rPr>
          <w:noProof/>
        </w:rPr>
      </w:r>
      <w:r>
        <w:rPr>
          <w:noProof/>
        </w:rPr>
        <w:fldChar w:fldCharType="separate"/>
      </w:r>
      <w:r>
        <w:rPr>
          <w:noProof/>
        </w:rPr>
        <w:t>230</w:t>
      </w:r>
      <w:r>
        <w:rPr>
          <w:noProof/>
        </w:rPr>
        <w:fldChar w:fldCharType="end"/>
      </w:r>
    </w:p>
    <w:p w14:paraId="4C15CE2C" w14:textId="43612FD2"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_Toc200971085 \h </w:instrText>
      </w:r>
      <w:r>
        <w:rPr>
          <w:noProof/>
        </w:rPr>
      </w:r>
      <w:r>
        <w:rPr>
          <w:noProof/>
        </w:rPr>
        <w:fldChar w:fldCharType="separate"/>
      </w:r>
      <w:r>
        <w:rPr>
          <w:noProof/>
        </w:rPr>
        <w:t>230</w:t>
      </w:r>
      <w:r>
        <w:rPr>
          <w:noProof/>
        </w:rPr>
        <w:fldChar w:fldCharType="end"/>
      </w:r>
    </w:p>
    <w:p w14:paraId="7B934353" w14:textId="40FDDC78"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_Toc200971086 \h </w:instrText>
      </w:r>
      <w:r>
        <w:rPr>
          <w:noProof/>
        </w:rPr>
      </w:r>
      <w:r>
        <w:rPr>
          <w:noProof/>
        </w:rPr>
        <w:fldChar w:fldCharType="separate"/>
      </w:r>
      <w:r>
        <w:rPr>
          <w:noProof/>
        </w:rPr>
        <w:t>230</w:t>
      </w:r>
      <w:r>
        <w:rPr>
          <w:noProof/>
        </w:rPr>
        <w:fldChar w:fldCharType="end"/>
      </w:r>
    </w:p>
    <w:p w14:paraId="5B8AC315" w14:textId="1159C1D5"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_Toc200971087 \h </w:instrText>
      </w:r>
      <w:r>
        <w:rPr>
          <w:noProof/>
        </w:rPr>
      </w:r>
      <w:r>
        <w:rPr>
          <w:noProof/>
        </w:rPr>
        <w:fldChar w:fldCharType="separate"/>
      </w:r>
      <w:r>
        <w:rPr>
          <w:noProof/>
        </w:rPr>
        <w:t>230</w:t>
      </w:r>
      <w:r>
        <w:rPr>
          <w:noProof/>
        </w:rPr>
        <w:fldChar w:fldCharType="end"/>
      </w:r>
    </w:p>
    <w:p w14:paraId="756AE740" w14:textId="075BDED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_Toc200971088 \h </w:instrText>
      </w:r>
      <w:r>
        <w:rPr>
          <w:noProof/>
        </w:rPr>
      </w:r>
      <w:r>
        <w:rPr>
          <w:noProof/>
        </w:rPr>
        <w:fldChar w:fldCharType="separate"/>
      </w:r>
      <w:r>
        <w:rPr>
          <w:noProof/>
        </w:rPr>
        <w:t>230</w:t>
      </w:r>
      <w:r>
        <w:rPr>
          <w:noProof/>
        </w:rPr>
        <w:fldChar w:fldCharType="end"/>
      </w:r>
    </w:p>
    <w:p w14:paraId="21366E4C" w14:textId="76990EB9"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_Toc200971089 \h </w:instrText>
      </w:r>
      <w:r>
        <w:rPr>
          <w:noProof/>
        </w:rPr>
      </w:r>
      <w:r>
        <w:rPr>
          <w:noProof/>
        </w:rPr>
        <w:fldChar w:fldCharType="separate"/>
      </w:r>
      <w:r>
        <w:rPr>
          <w:noProof/>
        </w:rPr>
        <w:t>231</w:t>
      </w:r>
      <w:r>
        <w:rPr>
          <w:noProof/>
        </w:rPr>
        <w:fldChar w:fldCharType="end"/>
      </w:r>
    </w:p>
    <w:p w14:paraId="403230C0" w14:textId="58B7EE1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_Toc200971090 \h </w:instrText>
      </w:r>
      <w:r>
        <w:rPr>
          <w:noProof/>
        </w:rPr>
      </w:r>
      <w:r>
        <w:rPr>
          <w:noProof/>
        </w:rPr>
        <w:fldChar w:fldCharType="separate"/>
      </w:r>
      <w:r>
        <w:rPr>
          <w:noProof/>
        </w:rPr>
        <w:t>231</w:t>
      </w:r>
      <w:r>
        <w:rPr>
          <w:noProof/>
        </w:rPr>
        <w:fldChar w:fldCharType="end"/>
      </w:r>
    </w:p>
    <w:p w14:paraId="6085191A" w14:textId="298889A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_Toc200971091 \h </w:instrText>
      </w:r>
      <w:r>
        <w:rPr>
          <w:noProof/>
        </w:rPr>
      </w:r>
      <w:r>
        <w:rPr>
          <w:noProof/>
        </w:rPr>
        <w:fldChar w:fldCharType="separate"/>
      </w:r>
      <w:r>
        <w:rPr>
          <w:noProof/>
        </w:rPr>
        <w:t>231</w:t>
      </w:r>
      <w:r>
        <w:rPr>
          <w:noProof/>
        </w:rPr>
        <w:fldChar w:fldCharType="end"/>
      </w:r>
    </w:p>
    <w:p w14:paraId="6D20F51A" w14:textId="2D55747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_Toc200971092 \h </w:instrText>
      </w:r>
      <w:r>
        <w:rPr>
          <w:noProof/>
        </w:rPr>
      </w:r>
      <w:r>
        <w:rPr>
          <w:noProof/>
        </w:rPr>
        <w:fldChar w:fldCharType="separate"/>
      </w:r>
      <w:r>
        <w:rPr>
          <w:noProof/>
        </w:rPr>
        <w:t>231</w:t>
      </w:r>
      <w:r>
        <w:rPr>
          <w:noProof/>
        </w:rPr>
        <w:fldChar w:fldCharType="end"/>
      </w:r>
    </w:p>
    <w:p w14:paraId="2467CD8C" w14:textId="031E5EE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_Toc200971093 \h </w:instrText>
      </w:r>
      <w:r>
        <w:rPr>
          <w:noProof/>
        </w:rPr>
      </w:r>
      <w:r>
        <w:rPr>
          <w:noProof/>
        </w:rPr>
        <w:fldChar w:fldCharType="separate"/>
      </w:r>
      <w:r>
        <w:rPr>
          <w:noProof/>
        </w:rPr>
        <w:t>231</w:t>
      </w:r>
      <w:r>
        <w:rPr>
          <w:noProof/>
        </w:rPr>
        <w:fldChar w:fldCharType="end"/>
      </w:r>
    </w:p>
    <w:p w14:paraId="3D454B4D" w14:textId="5607216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_Toc200971094 \h </w:instrText>
      </w:r>
      <w:r>
        <w:rPr>
          <w:noProof/>
        </w:rPr>
      </w:r>
      <w:r>
        <w:rPr>
          <w:noProof/>
        </w:rPr>
        <w:fldChar w:fldCharType="separate"/>
      </w:r>
      <w:r>
        <w:rPr>
          <w:noProof/>
        </w:rPr>
        <w:t>231</w:t>
      </w:r>
      <w:r>
        <w:rPr>
          <w:noProof/>
        </w:rPr>
        <w:fldChar w:fldCharType="end"/>
      </w:r>
    </w:p>
    <w:p w14:paraId="2666A1D7" w14:textId="5BC325D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_Toc200971095 \h </w:instrText>
      </w:r>
      <w:r>
        <w:rPr>
          <w:noProof/>
        </w:rPr>
      </w:r>
      <w:r>
        <w:rPr>
          <w:noProof/>
        </w:rPr>
        <w:fldChar w:fldCharType="separate"/>
      </w:r>
      <w:r>
        <w:rPr>
          <w:noProof/>
        </w:rPr>
        <w:t>231</w:t>
      </w:r>
      <w:r>
        <w:rPr>
          <w:noProof/>
        </w:rPr>
        <w:fldChar w:fldCharType="end"/>
      </w:r>
    </w:p>
    <w:p w14:paraId="4A5B78EA" w14:textId="15588BA1"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_Toc200971096 \h </w:instrText>
      </w:r>
      <w:r>
        <w:rPr>
          <w:noProof/>
        </w:rPr>
      </w:r>
      <w:r>
        <w:rPr>
          <w:noProof/>
        </w:rPr>
        <w:fldChar w:fldCharType="separate"/>
      </w:r>
      <w:r>
        <w:rPr>
          <w:noProof/>
        </w:rPr>
        <w:t>232</w:t>
      </w:r>
      <w:r>
        <w:rPr>
          <w:noProof/>
        </w:rPr>
        <w:fldChar w:fldCharType="end"/>
      </w:r>
    </w:p>
    <w:p w14:paraId="323A919C" w14:textId="7880B5A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_Toc200971097 \h </w:instrText>
      </w:r>
      <w:r>
        <w:rPr>
          <w:noProof/>
        </w:rPr>
      </w:r>
      <w:r>
        <w:rPr>
          <w:noProof/>
        </w:rPr>
        <w:fldChar w:fldCharType="separate"/>
      </w:r>
      <w:r>
        <w:rPr>
          <w:noProof/>
        </w:rPr>
        <w:t>232</w:t>
      </w:r>
      <w:r>
        <w:rPr>
          <w:noProof/>
        </w:rPr>
        <w:fldChar w:fldCharType="end"/>
      </w:r>
    </w:p>
    <w:p w14:paraId="0BF0D708" w14:textId="6AFCB35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_Toc200971098 \h </w:instrText>
      </w:r>
      <w:r>
        <w:rPr>
          <w:noProof/>
        </w:rPr>
      </w:r>
      <w:r>
        <w:rPr>
          <w:noProof/>
        </w:rPr>
        <w:fldChar w:fldCharType="separate"/>
      </w:r>
      <w:r>
        <w:rPr>
          <w:noProof/>
        </w:rPr>
        <w:t>232</w:t>
      </w:r>
      <w:r>
        <w:rPr>
          <w:noProof/>
        </w:rPr>
        <w:fldChar w:fldCharType="end"/>
      </w:r>
    </w:p>
    <w:p w14:paraId="3175FAB7" w14:textId="7FFD404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100C0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Structured data types</w:t>
      </w:r>
      <w:r>
        <w:rPr>
          <w:noProof/>
        </w:rPr>
        <w:tab/>
      </w:r>
      <w:r>
        <w:rPr>
          <w:noProof/>
        </w:rPr>
        <w:fldChar w:fldCharType="begin" w:fldLock="1"/>
      </w:r>
      <w:r>
        <w:rPr>
          <w:noProof/>
        </w:rPr>
        <w:instrText xml:space="preserve"> PAGEREF _Toc200971099 \h </w:instrText>
      </w:r>
      <w:r>
        <w:rPr>
          <w:noProof/>
        </w:rPr>
      </w:r>
      <w:r>
        <w:rPr>
          <w:noProof/>
        </w:rPr>
        <w:fldChar w:fldCharType="separate"/>
      </w:r>
      <w:r>
        <w:rPr>
          <w:noProof/>
        </w:rPr>
        <w:t>233</w:t>
      </w:r>
      <w:r>
        <w:rPr>
          <w:noProof/>
        </w:rPr>
        <w:fldChar w:fldCharType="end"/>
      </w:r>
    </w:p>
    <w:p w14:paraId="162009C9" w14:textId="2DFC738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_Toc200971100 \h </w:instrText>
      </w:r>
      <w:r>
        <w:rPr>
          <w:noProof/>
        </w:rPr>
      </w:r>
      <w:r>
        <w:rPr>
          <w:noProof/>
        </w:rPr>
        <w:fldChar w:fldCharType="separate"/>
      </w:r>
      <w:r>
        <w:rPr>
          <w:noProof/>
        </w:rPr>
        <w:t>233</w:t>
      </w:r>
      <w:r>
        <w:rPr>
          <w:noProof/>
        </w:rPr>
        <w:fldChar w:fldCharType="end"/>
      </w:r>
    </w:p>
    <w:p w14:paraId="66242C8C" w14:textId="377AA20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_Toc200971101 \h </w:instrText>
      </w:r>
      <w:r>
        <w:rPr>
          <w:noProof/>
        </w:rPr>
      </w:r>
      <w:r>
        <w:rPr>
          <w:noProof/>
        </w:rPr>
        <w:fldChar w:fldCharType="separate"/>
      </w:r>
      <w:r>
        <w:rPr>
          <w:noProof/>
        </w:rPr>
        <w:t>233</w:t>
      </w:r>
      <w:r>
        <w:rPr>
          <w:noProof/>
        </w:rPr>
        <w:fldChar w:fldCharType="end"/>
      </w:r>
    </w:p>
    <w:p w14:paraId="14CDF079" w14:textId="66D8A04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100C0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Simple data types and enumerations</w:t>
      </w:r>
      <w:r>
        <w:rPr>
          <w:noProof/>
        </w:rPr>
        <w:tab/>
      </w:r>
      <w:r>
        <w:rPr>
          <w:noProof/>
        </w:rPr>
        <w:fldChar w:fldCharType="begin" w:fldLock="1"/>
      </w:r>
      <w:r>
        <w:rPr>
          <w:noProof/>
        </w:rPr>
        <w:instrText xml:space="preserve"> PAGEREF _Toc200971102 \h </w:instrText>
      </w:r>
      <w:r>
        <w:rPr>
          <w:noProof/>
        </w:rPr>
      </w:r>
      <w:r>
        <w:rPr>
          <w:noProof/>
        </w:rPr>
        <w:fldChar w:fldCharType="separate"/>
      </w:r>
      <w:r>
        <w:rPr>
          <w:noProof/>
        </w:rPr>
        <w:t>233</w:t>
      </w:r>
      <w:r>
        <w:rPr>
          <w:noProof/>
        </w:rPr>
        <w:fldChar w:fldCharType="end"/>
      </w:r>
    </w:p>
    <w:p w14:paraId="3B8EFDDE" w14:textId="1855F30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100C06">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_Toc200971103 \h </w:instrText>
      </w:r>
      <w:r>
        <w:rPr>
          <w:noProof/>
        </w:rPr>
      </w:r>
      <w:r>
        <w:rPr>
          <w:noProof/>
        </w:rPr>
        <w:fldChar w:fldCharType="separate"/>
      </w:r>
      <w:r>
        <w:rPr>
          <w:noProof/>
        </w:rPr>
        <w:t>233</w:t>
      </w:r>
      <w:r>
        <w:rPr>
          <w:noProof/>
        </w:rPr>
        <w:fldChar w:fldCharType="end"/>
      </w:r>
    </w:p>
    <w:p w14:paraId="77ADF20E" w14:textId="5C10CBA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100C06">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_Toc200971104 \h </w:instrText>
      </w:r>
      <w:r>
        <w:rPr>
          <w:noProof/>
        </w:rPr>
      </w:r>
      <w:r>
        <w:rPr>
          <w:noProof/>
        </w:rPr>
        <w:fldChar w:fldCharType="separate"/>
      </w:r>
      <w:r>
        <w:rPr>
          <w:noProof/>
        </w:rPr>
        <w:t>233</w:t>
      </w:r>
      <w:r>
        <w:rPr>
          <w:noProof/>
        </w:rPr>
        <w:fldChar w:fldCharType="end"/>
      </w:r>
    </w:p>
    <w:p w14:paraId="672BFD11" w14:textId="27DBB65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100C0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_Toc200971105 \h </w:instrText>
      </w:r>
      <w:r>
        <w:rPr>
          <w:noProof/>
        </w:rPr>
      </w:r>
      <w:r>
        <w:rPr>
          <w:noProof/>
        </w:rPr>
        <w:fldChar w:fldCharType="separate"/>
      </w:r>
      <w:r>
        <w:rPr>
          <w:noProof/>
        </w:rPr>
        <w:t>233</w:t>
      </w:r>
      <w:r>
        <w:rPr>
          <w:noProof/>
        </w:rPr>
        <w:fldChar w:fldCharType="end"/>
      </w:r>
    </w:p>
    <w:p w14:paraId="1D986A4B" w14:textId="3033107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100C06">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_Toc200971106 \h </w:instrText>
      </w:r>
      <w:r>
        <w:rPr>
          <w:noProof/>
        </w:rPr>
      </w:r>
      <w:r>
        <w:rPr>
          <w:noProof/>
        </w:rPr>
        <w:fldChar w:fldCharType="separate"/>
      </w:r>
      <w:r>
        <w:rPr>
          <w:noProof/>
        </w:rPr>
        <w:t>234</w:t>
      </w:r>
      <w:r>
        <w:rPr>
          <w:noProof/>
        </w:rPr>
        <w:fldChar w:fldCharType="end"/>
      </w:r>
    </w:p>
    <w:p w14:paraId="7B326F0C" w14:textId="46D44AA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100C06">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_Toc200971107 \h </w:instrText>
      </w:r>
      <w:r>
        <w:rPr>
          <w:noProof/>
        </w:rPr>
      </w:r>
      <w:r>
        <w:rPr>
          <w:noProof/>
        </w:rPr>
        <w:fldChar w:fldCharType="separate"/>
      </w:r>
      <w:r>
        <w:rPr>
          <w:noProof/>
        </w:rPr>
        <w:t>234</w:t>
      </w:r>
      <w:r>
        <w:rPr>
          <w:noProof/>
        </w:rPr>
        <w:fldChar w:fldCharType="end"/>
      </w:r>
    </w:p>
    <w:p w14:paraId="58DB1B37" w14:textId="360A4D0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_Toc200971108 \h </w:instrText>
      </w:r>
      <w:r>
        <w:rPr>
          <w:noProof/>
        </w:rPr>
      </w:r>
      <w:r>
        <w:rPr>
          <w:noProof/>
        </w:rPr>
        <w:fldChar w:fldCharType="separate"/>
      </w:r>
      <w:r>
        <w:rPr>
          <w:noProof/>
        </w:rPr>
        <w:t>234</w:t>
      </w:r>
      <w:r>
        <w:rPr>
          <w:noProof/>
        </w:rPr>
        <w:fldChar w:fldCharType="end"/>
      </w:r>
    </w:p>
    <w:p w14:paraId="68AFF08F" w14:textId="209F0C8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_Toc200971109 \h </w:instrText>
      </w:r>
      <w:r>
        <w:rPr>
          <w:noProof/>
        </w:rPr>
      </w:r>
      <w:r>
        <w:rPr>
          <w:noProof/>
        </w:rPr>
        <w:fldChar w:fldCharType="separate"/>
      </w:r>
      <w:r>
        <w:rPr>
          <w:noProof/>
        </w:rPr>
        <w:t>234</w:t>
      </w:r>
      <w:r>
        <w:rPr>
          <w:noProof/>
        </w:rPr>
        <w:fldChar w:fldCharType="end"/>
      </w:r>
    </w:p>
    <w:p w14:paraId="40AC8726" w14:textId="02F6EB0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_Toc200971110 \h </w:instrText>
      </w:r>
      <w:r>
        <w:rPr>
          <w:noProof/>
        </w:rPr>
      </w:r>
      <w:r>
        <w:rPr>
          <w:noProof/>
        </w:rPr>
        <w:fldChar w:fldCharType="separate"/>
      </w:r>
      <w:r>
        <w:rPr>
          <w:noProof/>
        </w:rPr>
        <w:t>234</w:t>
      </w:r>
      <w:r>
        <w:rPr>
          <w:noProof/>
        </w:rPr>
        <w:fldChar w:fldCharType="end"/>
      </w:r>
    </w:p>
    <w:p w14:paraId="35C9978B" w14:textId="26E820F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_Toc200971111 \h </w:instrText>
      </w:r>
      <w:r>
        <w:rPr>
          <w:noProof/>
        </w:rPr>
      </w:r>
      <w:r>
        <w:rPr>
          <w:noProof/>
        </w:rPr>
        <w:fldChar w:fldCharType="separate"/>
      </w:r>
      <w:r>
        <w:rPr>
          <w:noProof/>
        </w:rPr>
        <w:t>234</w:t>
      </w:r>
      <w:r>
        <w:rPr>
          <w:noProof/>
        </w:rPr>
        <w:fldChar w:fldCharType="end"/>
      </w:r>
    </w:p>
    <w:p w14:paraId="11C78811" w14:textId="7270526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_Toc200971112 \h </w:instrText>
      </w:r>
      <w:r>
        <w:rPr>
          <w:noProof/>
        </w:rPr>
      </w:r>
      <w:r>
        <w:rPr>
          <w:noProof/>
        </w:rPr>
        <w:fldChar w:fldCharType="separate"/>
      </w:r>
      <w:r>
        <w:rPr>
          <w:noProof/>
        </w:rPr>
        <w:t>234</w:t>
      </w:r>
      <w:r>
        <w:rPr>
          <w:noProof/>
        </w:rPr>
        <w:fldChar w:fldCharType="end"/>
      </w:r>
    </w:p>
    <w:p w14:paraId="2EBB9C1D" w14:textId="36C22D2C"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_Toc200971113 \h </w:instrText>
      </w:r>
      <w:r>
        <w:rPr>
          <w:noProof/>
        </w:rPr>
      </w:r>
      <w:r>
        <w:rPr>
          <w:noProof/>
        </w:rPr>
        <w:fldChar w:fldCharType="separate"/>
      </w:r>
      <w:r>
        <w:rPr>
          <w:noProof/>
        </w:rPr>
        <w:t>234</w:t>
      </w:r>
      <w:r>
        <w:rPr>
          <w:noProof/>
        </w:rPr>
        <w:fldChar w:fldCharType="end"/>
      </w:r>
    </w:p>
    <w:p w14:paraId="6E60D741" w14:textId="50FF1F39"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_Toc200971114 \h </w:instrText>
      </w:r>
      <w:r>
        <w:rPr>
          <w:noProof/>
        </w:rPr>
      </w:r>
      <w:r>
        <w:rPr>
          <w:noProof/>
        </w:rPr>
        <w:fldChar w:fldCharType="separate"/>
      </w:r>
      <w:r>
        <w:rPr>
          <w:noProof/>
        </w:rPr>
        <w:t>234</w:t>
      </w:r>
      <w:r>
        <w:rPr>
          <w:noProof/>
        </w:rPr>
        <w:fldChar w:fldCharType="end"/>
      </w:r>
    </w:p>
    <w:p w14:paraId="142EC6D6" w14:textId="3CFCA330"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_Toc200971115 \h </w:instrText>
      </w:r>
      <w:r>
        <w:rPr>
          <w:noProof/>
        </w:rPr>
      </w:r>
      <w:r>
        <w:rPr>
          <w:noProof/>
        </w:rPr>
        <w:fldChar w:fldCharType="separate"/>
      </w:r>
      <w:r>
        <w:rPr>
          <w:noProof/>
        </w:rPr>
        <w:t>234</w:t>
      </w:r>
      <w:r>
        <w:rPr>
          <w:noProof/>
        </w:rPr>
        <w:fldChar w:fldCharType="end"/>
      </w:r>
    </w:p>
    <w:p w14:paraId="618EBAB6" w14:textId="11E0C784"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_Toc200971116 \h </w:instrText>
      </w:r>
      <w:r>
        <w:rPr>
          <w:noProof/>
        </w:rPr>
      </w:r>
      <w:r>
        <w:rPr>
          <w:noProof/>
        </w:rPr>
        <w:fldChar w:fldCharType="separate"/>
      </w:r>
      <w:r>
        <w:rPr>
          <w:noProof/>
        </w:rPr>
        <w:t>235</w:t>
      </w:r>
      <w:r>
        <w:rPr>
          <w:noProof/>
        </w:rPr>
        <w:fldChar w:fldCharType="end"/>
      </w:r>
    </w:p>
    <w:p w14:paraId="3B9DB015" w14:textId="0301D9C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_Toc200971117 \h </w:instrText>
      </w:r>
      <w:r>
        <w:rPr>
          <w:noProof/>
        </w:rPr>
      </w:r>
      <w:r>
        <w:rPr>
          <w:noProof/>
        </w:rPr>
        <w:fldChar w:fldCharType="separate"/>
      </w:r>
      <w:r>
        <w:rPr>
          <w:noProof/>
        </w:rPr>
        <w:t>235</w:t>
      </w:r>
      <w:r>
        <w:rPr>
          <w:noProof/>
        </w:rPr>
        <w:fldChar w:fldCharType="end"/>
      </w:r>
    </w:p>
    <w:p w14:paraId="2B78F8E9" w14:textId="3B7D101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_Toc200971118 \h </w:instrText>
      </w:r>
      <w:r>
        <w:rPr>
          <w:noProof/>
        </w:rPr>
      </w:r>
      <w:r>
        <w:rPr>
          <w:noProof/>
        </w:rPr>
        <w:fldChar w:fldCharType="separate"/>
      </w:r>
      <w:r>
        <w:rPr>
          <w:noProof/>
        </w:rPr>
        <w:t>236</w:t>
      </w:r>
      <w:r>
        <w:rPr>
          <w:noProof/>
        </w:rPr>
        <w:fldChar w:fldCharType="end"/>
      </w:r>
    </w:p>
    <w:p w14:paraId="5AF1CFF8" w14:textId="348D428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_Toc200971119 \h </w:instrText>
      </w:r>
      <w:r>
        <w:rPr>
          <w:noProof/>
        </w:rPr>
      </w:r>
      <w:r>
        <w:rPr>
          <w:noProof/>
        </w:rPr>
        <w:fldChar w:fldCharType="separate"/>
      </w:r>
      <w:r>
        <w:rPr>
          <w:noProof/>
        </w:rPr>
        <w:t>236</w:t>
      </w:r>
      <w:r>
        <w:rPr>
          <w:noProof/>
        </w:rPr>
        <w:fldChar w:fldCharType="end"/>
      </w:r>
    </w:p>
    <w:p w14:paraId="09C44852" w14:textId="76FC5BA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_Toc200971120 \h </w:instrText>
      </w:r>
      <w:r>
        <w:rPr>
          <w:noProof/>
        </w:rPr>
      </w:r>
      <w:r>
        <w:rPr>
          <w:noProof/>
        </w:rPr>
        <w:fldChar w:fldCharType="separate"/>
      </w:r>
      <w:r>
        <w:rPr>
          <w:noProof/>
        </w:rPr>
        <w:t>236</w:t>
      </w:r>
      <w:r>
        <w:rPr>
          <w:noProof/>
        </w:rPr>
        <w:fldChar w:fldCharType="end"/>
      </w:r>
    </w:p>
    <w:p w14:paraId="4A17227E" w14:textId="107BEA1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_Toc200971121 \h </w:instrText>
      </w:r>
      <w:r>
        <w:rPr>
          <w:noProof/>
        </w:rPr>
      </w:r>
      <w:r>
        <w:rPr>
          <w:noProof/>
        </w:rPr>
        <w:fldChar w:fldCharType="separate"/>
      </w:r>
      <w:r>
        <w:rPr>
          <w:noProof/>
        </w:rPr>
        <w:t>236</w:t>
      </w:r>
      <w:r>
        <w:rPr>
          <w:noProof/>
        </w:rPr>
        <w:fldChar w:fldCharType="end"/>
      </w:r>
    </w:p>
    <w:p w14:paraId="74931828" w14:textId="68C45E61"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_Toc200971122 \h </w:instrText>
      </w:r>
      <w:r>
        <w:rPr>
          <w:noProof/>
        </w:rPr>
      </w:r>
      <w:r>
        <w:rPr>
          <w:noProof/>
        </w:rPr>
        <w:fldChar w:fldCharType="separate"/>
      </w:r>
      <w:r>
        <w:rPr>
          <w:noProof/>
        </w:rPr>
        <w:t>236</w:t>
      </w:r>
      <w:r>
        <w:rPr>
          <w:noProof/>
        </w:rPr>
        <w:fldChar w:fldCharType="end"/>
      </w:r>
    </w:p>
    <w:p w14:paraId="4A12B54F" w14:textId="5681468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_Toc200971123 \h </w:instrText>
      </w:r>
      <w:r>
        <w:rPr>
          <w:noProof/>
        </w:rPr>
      </w:r>
      <w:r>
        <w:rPr>
          <w:noProof/>
        </w:rPr>
        <w:fldChar w:fldCharType="separate"/>
      </w:r>
      <w:r>
        <w:rPr>
          <w:noProof/>
        </w:rPr>
        <w:t>237</w:t>
      </w:r>
      <w:r>
        <w:rPr>
          <w:noProof/>
        </w:rPr>
        <w:fldChar w:fldCharType="end"/>
      </w:r>
    </w:p>
    <w:p w14:paraId="4AC27E6D" w14:textId="14C63DC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_Toc200971124 \h </w:instrText>
      </w:r>
      <w:r>
        <w:rPr>
          <w:noProof/>
        </w:rPr>
      </w:r>
      <w:r>
        <w:rPr>
          <w:noProof/>
        </w:rPr>
        <w:fldChar w:fldCharType="separate"/>
      </w:r>
      <w:r>
        <w:rPr>
          <w:noProof/>
        </w:rPr>
        <w:t>237</w:t>
      </w:r>
      <w:r>
        <w:rPr>
          <w:noProof/>
        </w:rPr>
        <w:fldChar w:fldCharType="end"/>
      </w:r>
    </w:p>
    <w:p w14:paraId="2278F690" w14:textId="23A15B3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_Toc200971125 \h </w:instrText>
      </w:r>
      <w:r>
        <w:rPr>
          <w:noProof/>
        </w:rPr>
      </w:r>
      <w:r>
        <w:rPr>
          <w:noProof/>
        </w:rPr>
        <w:fldChar w:fldCharType="separate"/>
      </w:r>
      <w:r>
        <w:rPr>
          <w:noProof/>
        </w:rPr>
        <w:t>237</w:t>
      </w:r>
      <w:r>
        <w:rPr>
          <w:noProof/>
        </w:rPr>
        <w:fldChar w:fldCharType="end"/>
      </w:r>
    </w:p>
    <w:p w14:paraId="1597B96C" w14:textId="3280FC9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_Toc200971126 \h </w:instrText>
      </w:r>
      <w:r>
        <w:rPr>
          <w:noProof/>
        </w:rPr>
      </w:r>
      <w:r>
        <w:rPr>
          <w:noProof/>
        </w:rPr>
        <w:fldChar w:fldCharType="separate"/>
      </w:r>
      <w:r>
        <w:rPr>
          <w:noProof/>
        </w:rPr>
        <w:t>237</w:t>
      </w:r>
      <w:r>
        <w:rPr>
          <w:noProof/>
        </w:rPr>
        <w:fldChar w:fldCharType="end"/>
      </w:r>
    </w:p>
    <w:p w14:paraId="78B1262B" w14:textId="10E5F46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_Toc200971127 \h </w:instrText>
      </w:r>
      <w:r>
        <w:rPr>
          <w:noProof/>
        </w:rPr>
      </w:r>
      <w:r>
        <w:rPr>
          <w:noProof/>
        </w:rPr>
        <w:fldChar w:fldCharType="separate"/>
      </w:r>
      <w:r>
        <w:rPr>
          <w:noProof/>
        </w:rPr>
        <w:t>237</w:t>
      </w:r>
      <w:r>
        <w:rPr>
          <w:noProof/>
        </w:rPr>
        <w:fldChar w:fldCharType="end"/>
      </w:r>
    </w:p>
    <w:p w14:paraId="3F1239D4" w14:textId="2F05160B"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_Toc200971128 \h </w:instrText>
      </w:r>
      <w:r>
        <w:rPr>
          <w:noProof/>
        </w:rPr>
      </w:r>
      <w:r>
        <w:rPr>
          <w:noProof/>
        </w:rPr>
        <w:fldChar w:fldCharType="separate"/>
      </w:r>
      <w:r>
        <w:rPr>
          <w:noProof/>
        </w:rPr>
        <w:t>237</w:t>
      </w:r>
      <w:r>
        <w:rPr>
          <w:noProof/>
        </w:rPr>
        <w:fldChar w:fldCharType="end"/>
      </w:r>
    </w:p>
    <w:p w14:paraId="39415DBF" w14:textId="0EEA522D"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_Toc200971129 \h </w:instrText>
      </w:r>
      <w:r>
        <w:rPr>
          <w:noProof/>
        </w:rPr>
      </w:r>
      <w:r>
        <w:rPr>
          <w:noProof/>
        </w:rPr>
        <w:fldChar w:fldCharType="separate"/>
      </w:r>
      <w:r>
        <w:rPr>
          <w:noProof/>
        </w:rPr>
        <w:t>238</w:t>
      </w:r>
      <w:r>
        <w:rPr>
          <w:noProof/>
        </w:rPr>
        <w:fldChar w:fldCharType="end"/>
      </w:r>
    </w:p>
    <w:p w14:paraId="1BB63929" w14:textId="3DD35258"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_Toc200971130 \h </w:instrText>
      </w:r>
      <w:r>
        <w:rPr>
          <w:noProof/>
        </w:rPr>
      </w:r>
      <w:r>
        <w:rPr>
          <w:noProof/>
        </w:rPr>
        <w:fldChar w:fldCharType="separate"/>
      </w:r>
      <w:r>
        <w:rPr>
          <w:noProof/>
        </w:rPr>
        <w:t>239</w:t>
      </w:r>
      <w:r>
        <w:rPr>
          <w:noProof/>
        </w:rPr>
        <w:fldChar w:fldCharType="end"/>
      </w:r>
    </w:p>
    <w:p w14:paraId="38BBAC64" w14:textId="4DD4E57A"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_Toc200971131 \h </w:instrText>
      </w:r>
      <w:r>
        <w:rPr>
          <w:noProof/>
        </w:rPr>
      </w:r>
      <w:r>
        <w:rPr>
          <w:noProof/>
        </w:rPr>
        <w:fldChar w:fldCharType="separate"/>
      </w:r>
      <w:r>
        <w:rPr>
          <w:noProof/>
        </w:rPr>
        <w:t>240</w:t>
      </w:r>
      <w:r>
        <w:rPr>
          <w:noProof/>
        </w:rPr>
        <w:fldChar w:fldCharType="end"/>
      </w:r>
    </w:p>
    <w:p w14:paraId="12D151A5" w14:textId="15945F7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_Toc200971132 \h </w:instrText>
      </w:r>
      <w:r>
        <w:rPr>
          <w:noProof/>
        </w:rPr>
      </w:r>
      <w:r>
        <w:rPr>
          <w:noProof/>
        </w:rPr>
        <w:fldChar w:fldCharType="separate"/>
      </w:r>
      <w:r>
        <w:rPr>
          <w:noProof/>
        </w:rPr>
        <w:t>241</w:t>
      </w:r>
      <w:r>
        <w:rPr>
          <w:noProof/>
        </w:rPr>
        <w:fldChar w:fldCharType="end"/>
      </w:r>
    </w:p>
    <w:p w14:paraId="0335EE34" w14:textId="4A07553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_Toc200971133 \h </w:instrText>
      </w:r>
      <w:r>
        <w:rPr>
          <w:noProof/>
        </w:rPr>
      </w:r>
      <w:r>
        <w:rPr>
          <w:noProof/>
        </w:rPr>
        <w:fldChar w:fldCharType="separate"/>
      </w:r>
      <w:r>
        <w:rPr>
          <w:noProof/>
        </w:rPr>
        <w:t>241</w:t>
      </w:r>
      <w:r>
        <w:rPr>
          <w:noProof/>
        </w:rPr>
        <w:fldChar w:fldCharType="end"/>
      </w:r>
    </w:p>
    <w:p w14:paraId="46FFEA67" w14:textId="45D3C5E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_Toc200971134 \h </w:instrText>
      </w:r>
      <w:r>
        <w:rPr>
          <w:noProof/>
        </w:rPr>
      </w:r>
      <w:r>
        <w:rPr>
          <w:noProof/>
        </w:rPr>
        <w:fldChar w:fldCharType="separate"/>
      </w:r>
      <w:r>
        <w:rPr>
          <w:noProof/>
        </w:rPr>
        <w:t>241</w:t>
      </w:r>
      <w:r>
        <w:rPr>
          <w:noProof/>
        </w:rPr>
        <w:fldChar w:fldCharType="end"/>
      </w:r>
    </w:p>
    <w:p w14:paraId="62D03D05" w14:textId="4C529CD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_Toc200971135 \h </w:instrText>
      </w:r>
      <w:r>
        <w:rPr>
          <w:noProof/>
        </w:rPr>
      </w:r>
      <w:r>
        <w:rPr>
          <w:noProof/>
        </w:rPr>
        <w:fldChar w:fldCharType="separate"/>
      </w:r>
      <w:r>
        <w:rPr>
          <w:noProof/>
        </w:rPr>
        <w:t>241</w:t>
      </w:r>
      <w:r>
        <w:rPr>
          <w:noProof/>
        </w:rPr>
        <w:fldChar w:fldCharType="end"/>
      </w:r>
    </w:p>
    <w:p w14:paraId="69C1E439" w14:textId="5162206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_Toc200971136 \h </w:instrText>
      </w:r>
      <w:r>
        <w:rPr>
          <w:noProof/>
        </w:rPr>
      </w:r>
      <w:r>
        <w:rPr>
          <w:noProof/>
        </w:rPr>
        <w:fldChar w:fldCharType="separate"/>
      </w:r>
      <w:r>
        <w:rPr>
          <w:noProof/>
        </w:rPr>
        <w:t>241</w:t>
      </w:r>
      <w:r>
        <w:rPr>
          <w:noProof/>
        </w:rPr>
        <w:fldChar w:fldCharType="end"/>
      </w:r>
    </w:p>
    <w:p w14:paraId="4E5D3EC4" w14:textId="31F4E6E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_Toc200971137 \h </w:instrText>
      </w:r>
      <w:r>
        <w:rPr>
          <w:noProof/>
        </w:rPr>
      </w:r>
      <w:r>
        <w:rPr>
          <w:noProof/>
        </w:rPr>
        <w:fldChar w:fldCharType="separate"/>
      </w:r>
      <w:r>
        <w:rPr>
          <w:noProof/>
        </w:rPr>
        <w:t>243</w:t>
      </w:r>
      <w:r>
        <w:rPr>
          <w:noProof/>
        </w:rPr>
        <w:fldChar w:fldCharType="end"/>
      </w:r>
    </w:p>
    <w:p w14:paraId="6A3DB9CB" w14:textId="37F1EF6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_Toc200971138 \h </w:instrText>
      </w:r>
      <w:r>
        <w:rPr>
          <w:noProof/>
        </w:rPr>
      </w:r>
      <w:r>
        <w:rPr>
          <w:noProof/>
        </w:rPr>
        <w:fldChar w:fldCharType="separate"/>
      </w:r>
      <w:r>
        <w:rPr>
          <w:noProof/>
        </w:rPr>
        <w:t>243</w:t>
      </w:r>
      <w:r>
        <w:rPr>
          <w:noProof/>
        </w:rPr>
        <w:fldChar w:fldCharType="end"/>
      </w:r>
    </w:p>
    <w:p w14:paraId="5D0DA3B8" w14:textId="205880C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_Toc200971139 \h </w:instrText>
      </w:r>
      <w:r>
        <w:rPr>
          <w:noProof/>
        </w:rPr>
      </w:r>
      <w:r>
        <w:rPr>
          <w:noProof/>
        </w:rPr>
        <w:fldChar w:fldCharType="separate"/>
      </w:r>
      <w:r>
        <w:rPr>
          <w:noProof/>
        </w:rPr>
        <w:t>243</w:t>
      </w:r>
      <w:r>
        <w:rPr>
          <w:noProof/>
        </w:rPr>
        <w:fldChar w:fldCharType="end"/>
      </w:r>
    </w:p>
    <w:p w14:paraId="6F4EB729" w14:textId="09E47B7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_Toc200971140 \h </w:instrText>
      </w:r>
      <w:r>
        <w:rPr>
          <w:noProof/>
        </w:rPr>
      </w:r>
      <w:r>
        <w:rPr>
          <w:noProof/>
        </w:rPr>
        <w:fldChar w:fldCharType="separate"/>
      </w:r>
      <w:r>
        <w:rPr>
          <w:noProof/>
        </w:rPr>
        <w:t>244</w:t>
      </w:r>
      <w:r>
        <w:rPr>
          <w:noProof/>
        </w:rPr>
        <w:fldChar w:fldCharType="end"/>
      </w:r>
    </w:p>
    <w:p w14:paraId="39D5A09F" w14:textId="7A2B6D2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_Toc200971141 \h </w:instrText>
      </w:r>
      <w:r>
        <w:rPr>
          <w:noProof/>
        </w:rPr>
      </w:r>
      <w:r>
        <w:rPr>
          <w:noProof/>
        </w:rPr>
        <w:fldChar w:fldCharType="separate"/>
      </w:r>
      <w:r>
        <w:rPr>
          <w:noProof/>
        </w:rPr>
        <w:t>246</w:t>
      </w:r>
      <w:r>
        <w:rPr>
          <w:noProof/>
        </w:rPr>
        <w:fldChar w:fldCharType="end"/>
      </w:r>
    </w:p>
    <w:p w14:paraId="537FCFFF" w14:textId="23B5890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_Toc200971142 \h </w:instrText>
      </w:r>
      <w:r>
        <w:rPr>
          <w:noProof/>
        </w:rPr>
      </w:r>
      <w:r>
        <w:rPr>
          <w:noProof/>
        </w:rPr>
        <w:fldChar w:fldCharType="separate"/>
      </w:r>
      <w:r>
        <w:rPr>
          <w:noProof/>
        </w:rPr>
        <w:t>247</w:t>
      </w:r>
      <w:r>
        <w:rPr>
          <w:noProof/>
        </w:rPr>
        <w:fldChar w:fldCharType="end"/>
      </w:r>
    </w:p>
    <w:p w14:paraId="695B5A7A" w14:textId="6C0E5F6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_Toc200971143 \h </w:instrText>
      </w:r>
      <w:r>
        <w:rPr>
          <w:noProof/>
        </w:rPr>
      </w:r>
      <w:r>
        <w:rPr>
          <w:noProof/>
        </w:rPr>
        <w:fldChar w:fldCharType="separate"/>
      </w:r>
      <w:r>
        <w:rPr>
          <w:noProof/>
        </w:rPr>
        <w:t>247</w:t>
      </w:r>
      <w:r>
        <w:rPr>
          <w:noProof/>
        </w:rPr>
        <w:fldChar w:fldCharType="end"/>
      </w:r>
    </w:p>
    <w:p w14:paraId="70AAE949" w14:textId="47C02C8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_Toc200971144 \h </w:instrText>
      </w:r>
      <w:r>
        <w:rPr>
          <w:noProof/>
        </w:rPr>
      </w:r>
      <w:r>
        <w:rPr>
          <w:noProof/>
        </w:rPr>
        <w:fldChar w:fldCharType="separate"/>
      </w:r>
      <w:r>
        <w:rPr>
          <w:noProof/>
        </w:rPr>
        <w:t>247</w:t>
      </w:r>
      <w:r>
        <w:rPr>
          <w:noProof/>
        </w:rPr>
        <w:fldChar w:fldCharType="end"/>
      </w:r>
    </w:p>
    <w:p w14:paraId="67C49618" w14:textId="224499E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_Toc200971145 \h </w:instrText>
      </w:r>
      <w:r>
        <w:rPr>
          <w:noProof/>
        </w:rPr>
      </w:r>
      <w:r>
        <w:rPr>
          <w:noProof/>
        </w:rPr>
        <w:fldChar w:fldCharType="separate"/>
      </w:r>
      <w:r>
        <w:rPr>
          <w:noProof/>
        </w:rPr>
        <w:t>247</w:t>
      </w:r>
      <w:r>
        <w:rPr>
          <w:noProof/>
        </w:rPr>
        <w:fldChar w:fldCharType="end"/>
      </w:r>
    </w:p>
    <w:p w14:paraId="7BBF0B3B" w14:textId="3BE6677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_Toc200971146 \h </w:instrText>
      </w:r>
      <w:r>
        <w:rPr>
          <w:noProof/>
        </w:rPr>
      </w:r>
      <w:r>
        <w:rPr>
          <w:noProof/>
        </w:rPr>
        <w:fldChar w:fldCharType="separate"/>
      </w:r>
      <w:r>
        <w:rPr>
          <w:noProof/>
        </w:rPr>
        <w:t>248</w:t>
      </w:r>
      <w:r>
        <w:rPr>
          <w:noProof/>
        </w:rPr>
        <w:fldChar w:fldCharType="end"/>
      </w:r>
    </w:p>
    <w:p w14:paraId="6B1EC194" w14:textId="048417C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_Toc200971147 \h </w:instrText>
      </w:r>
      <w:r>
        <w:rPr>
          <w:noProof/>
        </w:rPr>
      </w:r>
      <w:r>
        <w:rPr>
          <w:noProof/>
        </w:rPr>
        <w:fldChar w:fldCharType="separate"/>
      </w:r>
      <w:r>
        <w:rPr>
          <w:noProof/>
        </w:rPr>
        <w:t>248</w:t>
      </w:r>
      <w:r>
        <w:rPr>
          <w:noProof/>
        </w:rPr>
        <w:fldChar w:fldCharType="end"/>
      </w:r>
    </w:p>
    <w:p w14:paraId="15F54161" w14:textId="79BD86D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9.1.5.2.11</w:t>
      </w:r>
      <w:r>
        <w:rPr>
          <w:rFonts w:asciiTheme="minorHAnsi" w:eastAsiaTheme="minorEastAsia" w:hAnsiTheme="minorHAnsi" w:cstheme="minorBidi"/>
          <w:noProof/>
          <w:kern w:val="2"/>
          <w:sz w:val="24"/>
          <w:szCs w:val="24"/>
          <w:lang w:eastAsia="ko-KR"/>
          <w14:ligatures w14:val="standardContextual"/>
        </w:rPr>
        <w:tab/>
      </w:r>
      <w:r>
        <w:rPr>
          <w:noProof/>
          <w:lang w:eastAsia="zh-CN"/>
        </w:rPr>
        <w:t>Type: LoadInfo</w:t>
      </w:r>
      <w:r>
        <w:rPr>
          <w:noProof/>
        </w:rPr>
        <w:tab/>
      </w:r>
      <w:r>
        <w:rPr>
          <w:noProof/>
        </w:rPr>
        <w:fldChar w:fldCharType="begin" w:fldLock="1"/>
      </w:r>
      <w:r>
        <w:rPr>
          <w:noProof/>
        </w:rPr>
        <w:instrText xml:space="preserve"> PAGEREF _Toc200971148 \h </w:instrText>
      </w:r>
      <w:r>
        <w:rPr>
          <w:noProof/>
        </w:rPr>
      </w:r>
      <w:r>
        <w:rPr>
          <w:noProof/>
        </w:rPr>
        <w:fldChar w:fldCharType="separate"/>
      </w:r>
      <w:r>
        <w:rPr>
          <w:noProof/>
        </w:rPr>
        <w:t>248</w:t>
      </w:r>
      <w:r>
        <w:rPr>
          <w:noProof/>
        </w:rPr>
        <w:fldChar w:fldCharType="end"/>
      </w:r>
    </w:p>
    <w:p w14:paraId="7CD9EE64" w14:textId="0933101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UeServSatInfo</w:t>
      </w:r>
      <w:r>
        <w:rPr>
          <w:noProof/>
        </w:rPr>
        <w:tab/>
      </w:r>
      <w:r>
        <w:rPr>
          <w:noProof/>
        </w:rPr>
        <w:fldChar w:fldCharType="begin" w:fldLock="1"/>
      </w:r>
      <w:r>
        <w:rPr>
          <w:noProof/>
        </w:rPr>
        <w:instrText xml:space="preserve"> PAGEREF _Toc200971149 \h </w:instrText>
      </w:r>
      <w:r>
        <w:rPr>
          <w:noProof/>
        </w:rPr>
      </w:r>
      <w:r>
        <w:rPr>
          <w:noProof/>
        </w:rPr>
        <w:fldChar w:fldCharType="separate"/>
      </w:r>
      <w:r>
        <w:rPr>
          <w:noProof/>
        </w:rPr>
        <w:t>249</w:t>
      </w:r>
      <w:r>
        <w:rPr>
          <w:noProof/>
        </w:rPr>
        <w:fldChar w:fldCharType="end"/>
      </w:r>
    </w:p>
    <w:p w14:paraId="4F9B6F75" w14:textId="18728F6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_Toc200971150 \h </w:instrText>
      </w:r>
      <w:r>
        <w:rPr>
          <w:noProof/>
        </w:rPr>
      </w:r>
      <w:r>
        <w:rPr>
          <w:noProof/>
        </w:rPr>
        <w:fldChar w:fldCharType="separate"/>
      </w:r>
      <w:r>
        <w:rPr>
          <w:noProof/>
        </w:rPr>
        <w:t>249</w:t>
      </w:r>
      <w:r>
        <w:rPr>
          <w:noProof/>
        </w:rPr>
        <w:fldChar w:fldCharType="end"/>
      </w:r>
    </w:p>
    <w:p w14:paraId="190FC288" w14:textId="178AD8D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_Toc200971151 \h </w:instrText>
      </w:r>
      <w:r>
        <w:rPr>
          <w:noProof/>
        </w:rPr>
      </w:r>
      <w:r>
        <w:rPr>
          <w:noProof/>
        </w:rPr>
        <w:fldChar w:fldCharType="separate"/>
      </w:r>
      <w:r>
        <w:rPr>
          <w:noProof/>
        </w:rPr>
        <w:t>249</w:t>
      </w:r>
      <w:r>
        <w:rPr>
          <w:noProof/>
        </w:rPr>
        <w:fldChar w:fldCharType="end"/>
      </w:r>
    </w:p>
    <w:p w14:paraId="0CA6ABE2" w14:textId="78AED50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_Toc200971152 \h </w:instrText>
      </w:r>
      <w:r>
        <w:rPr>
          <w:noProof/>
        </w:rPr>
      </w:r>
      <w:r>
        <w:rPr>
          <w:noProof/>
        </w:rPr>
        <w:fldChar w:fldCharType="separate"/>
      </w:r>
      <w:r>
        <w:rPr>
          <w:noProof/>
        </w:rPr>
        <w:t>249</w:t>
      </w:r>
      <w:r>
        <w:rPr>
          <w:noProof/>
        </w:rPr>
        <w:fldChar w:fldCharType="end"/>
      </w:r>
    </w:p>
    <w:p w14:paraId="711CB3B9" w14:textId="5B00794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_Toc200971153 \h </w:instrText>
      </w:r>
      <w:r>
        <w:rPr>
          <w:noProof/>
        </w:rPr>
      </w:r>
      <w:r>
        <w:rPr>
          <w:noProof/>
        </w:rPr>
        <w:fldChar w:fldCharType="separate"/>
      </w:r>
      <w:r>
        <w:rPr>
          <w:noProof/>
        </w:rPr>
        <w:t>249</w:t>
      </w:r>
      <w:r>
        <w:rPr>
          <w:noProof/>
        </w:rPr>
        <w:fldChar w:fldCharType="end"/>
      </w:r>
    </w:p>
    <w:p w14:paraId="7527AA01" w14:textId="119BE40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_Toc200971154 \h </w:instrText>
      </w:r>
      <w:r>
        <w:rPr>
          <w:noProof/>
        </w:rPr>
      </w:r>
      <w:r>
        <w:rPr>
          <w:noProof/>
        </w:rPr>
        <w:fldChar w:fldCharType="separate"/>
      </w:r>
      <w:r>
        <w:rPr>
          <w:noProof/>
        </w:rPr>
        <w:t>250</w:t>
      </w:r>
      <w:r>
        <w:rPr>
          <w:noProof/>
        </w:rPr>
        <w:fldChar w:fldCharType="end"/>
      </w:r>
    </w:p>
    <w:p w14:paraId="0DB1D47D" w14:textId="325E23D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_Toc200971155 \h </w:instrText>
      </w:r>
      <w:r>
        <w:rPr>
          <w:noProof/>
        </w:rPr>
      </w:r>
      <w:r>
        <w:rPr>
          <w:noProof/>
        </w:rPr>
        <w:fldChar w:fldCharType="separate"/>
      </w:r>
      <w:r>
        <w:rPr>
          <w:noProof/>
        </w:rPr>
        <w:t>250</w:t>
      </w:r>
      <w:r>
        <w:rPr>
          <w:noProof/>
        </w:rPr>
        <w:fldChar w:fldCharType="end"/>
      </w:r>
    </w:p>
    <w:p w14:paraId="7A317714" w14:textId="2114D6D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_Toc200971156 \h </w:instrText>
      </w:r>
      <w:r>
        <w:rPr>
          <w:noProof/>
        </w:rPr>
      </w:r>
      <w:r>
        <w:rPr>
          <w:noProof/>
        </w:rPr>
        <w:fldChar w:fldCharType="separate"/>
      </w:r>
      <w:r>
        <w:rPr>
          <w:noProof/>
        </w:rPr>
        <w:t>250</w:t>
      </w:r>
      <w:r>
        <w:rPr>
          <w:noProof/>
        </w:rPr>
        <w:fldChar w:fldCharType="end"/>
      </w:r>
    </w:p>
    <w:p w14:paraId="56B238E5" w14:textId="220A21B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_Toc200971157 \h </w:instrText>
      </w:r>
      <w:r>
        <w:rPr>
          <w:noProof/>
        </w:rPr>
      </w:r>
      <w:r>
        <w:rPr>
          <w:noProof/>
        </w:rPr>
        <w:fldChar w:fldCharType="separate"/>
      </w:r>
      <w:r>
        <w:rPr>
          <w:noProof/>
        </w:rPr>
        <w:t>250</w:t>
      </w:r>
      <w:r>
        <w:rPr>
          <w:noProof/>
        </w:rPr>
        <w:fldChar w:fldCharType="end"/>
      </w:r>
    </w:p>
    <w:p w14:paraId="0E3D8222" w14:textId="3CBBEAB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_Toc200971158 \h </w:instrText>
      </w:r>
      <w:r>
        <w:rPr>
          <w:noProof/>
        </w:rPr>
      </w:r>
      <w:r>
        <w:rPr>
          <w:noProof/>
        </w:rPr>
        <w:fldChar w:fldCharType="separate"/>
      </w:r>
      <w:r>
        <w:rPr>
          <w:noProof/>
        </w:rPr>
        <w:t>250</w:t>
      </w:r>
      <w:r>
        <w:rPr>
          <w:noProof/>
        </w:rPr>
        <w:fldChar w:fldCharType="end"/>
      </w:r>
    </w:p>
    <w:p w14:paraId="68B61D21" w14:textId="6B85648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_Toc200971159 \h </w:instrText>
      </w:r>
      <w:r>
        <w:rPr>
          <w:noProof/>
        </w:rPr>
      </w:r>
      <w:r>
        <w:rPr>
          <w:noProof/>
        </w:rPr>
        <w:fldChar w:fldCharType="separate"/>
      </w:r>
      <w:r>
        <w:rPr>
          <w:noProof/>
        </w:rPr>
        <w:t>250</w:t>
      </w:r>
      <w:r>
        <w:rPr>
          <w:noProof/>
        </w:rPr>
        <w:fldChar w:fldCharType="end"/>
      </w:r>
    </w:p>
    <w:p w14:paraId="2D885F78" w14:textId="2A55D54F"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_Toc200971160 \h </w:instrText>
      </w:r>
      <w:r>
        <w:rPr>
          <w:noProof/>
        </w:rPr>
      </w:r>
      <w:r>
        <w:rPr>
          <w:noProof/>
        </w:rPr>
        <w:fldChar w:fldCharType="separate"/>
      </w:r>
      <w:r>
        <w:rPr>
          <w:noProof/>
        </w:rPr>
        <w:t>251</w:t>
      </w:r>
      <w:r>
        <w:rPr>
          <w:noProof/>
        </w:rPr>
        <w:fldChar w:fldCharType="end"/>
      </w:r>
    </w:p>
    <w:p w14:paraId="63C34852" w14:textId="28BE69C2"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_Toc200971161 \h </w:instrText>
      </w:r>
      <w:r>
        <w:rPr>
          <w:noProof/>
        </w:rPr>
      </w:r>
      <w:r>
        <w:rPr>
          <w:noProof/>
        </w:rPr>
        <w:fldChar w:fldCharType="separate"/>
      </w:r>
      <w:r>
        <w:rPr>
          <w:noProof/>
        </w:rPr>
        <w:t>251</w:t>
      </w:r>
      <w:r>
        <w:rPr>
          <w:noProof/>
        </w:rPr>
        <w:fldChar w:fldCharType="end"/>
      </w:r>
    </w:p>
    <w:p w14:paraId="55BA67CD" w14:textId="2F82E113"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_Toc200971162 \h </w:instrText>
      </w:r>
      <w:r>
        <w:rPr>
          <w:noProof/>
        </w:rPr>
      </w:r>
      <w:r>
        <w:rPr>
          <w:noProof/>
        </w:rPr>
        <w:fldChar w:fldCharType="separate"/>
      </w:r>
      <w:r>
        <w:rPr>
          <w:noProof/>
        </w:rPr>
        <w:t>251</w:t>
      </w:r>
      <w:r>
        <w:rPr>
          <w:noProof/>
        </w:rPr>
        <w:fldChar w:fldCharType="end"/>
      </w:r>
    </w:p>
    <w:p w14:paraId="6B2D0088" w14:textId="17CCAB0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_Toc200971163 \h </w:instrText>
      </w:r>
      <w:r>
        <w:rPr>
          <w:noProof/>
        </w:rPr>
      </w:r>
      <w:r>
        <w:rPr>
          <w:noProof/>
        </w:rPr>
        <w:fldChar w:fldCharType="separate"/>
      </w:r>
      <w:r>
        <w:rPr>
          <w:noProof/>
        </w:rPr>
        <w:t>251</w:t>
      </w:r>
      <w:r>
        <w:rPr>
          <w:noProof/>
        </w:rPr>
        <w:fldChar w:fldCharType="end"/>
      </w:r>
    </w:p>
    <w:p w14:paraId="387A522D" w14:textId="26A107DB"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_Toc200971164 \h </w:instrText>
      </w:r>
      <w:r>
        <w:rPr>
          <w:noProof/>
        </w:rPr>
      </w:r>
      <w:r>
        <w:rPr>
          <w:noProof/>
        </w:rPr>
        <w:fldChar w:fldCharType="separate"/>
      </w:r>
      <w:r>
        <w:rPr>
          <w:noProof/>
        </w:rPr>
        <w:t>252</w:t>
      </w:r>
      <w:r>
        <w:rPr>
          <w:noProof/>
        </w:rPr>
        <w:fldChar w:fldCharType="end"/>
      </w:r>
    </w:p>
    <w:p w14:paraId="47AF4A0F" w14:textId="2AEF627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_Toc200971165 \h </w:instrText>
      </w:r>
      <w:r>
        <w:rPr>
          <w:noProof/>
        </w:rPr>
      </w:r>
      <w:r>
        <w:rPr>
          <w:noProof/>
        </w:rPr>
        <w:fldChar w:fldCharType="separate"/>
      </w:r>
      <w:r>
        <w:rPr>
          <w:noProof/>
        </w:rPr>
        <w:t>252</w:t>
      </w:r>
      <w:r>
        <w:rPr>
          <w:noProof/>
        </w:rPr>
        <w:fldChar w:fldCharType="end"/>
      </w:r>
    </w:p>
    <w:p w14:paraId="2AB906C1" w14:textId="7456686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_Toc200971166 \h </w:instrText>
      </w:r>
      <w:r>
        <w:rPr>
          <w:noProof/>
        </w:rPr>
      </w:r>
      <w:r>
        <w:rPr>
          <w:noProof/>
        </w:rPr>
        <w:fldChar w:fldCharType="separate"/>
      </w:r>
      <w:r>
        <w:rPr>
          <w:noProof/>
        </w:rPr>
        <w:t>252</w:t>
      </w:r>
      <w:r>
        <w:rPr>
          <w:noProof/>
        </w:rPr>
        <w:fldChar w:fldCharType="end"/>
      </w:r>
    </w:p>
    <w:p w14:paraId="1744E3C5" w14:textId="4E02E33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_Toc200971167 \h </w:instrText>
      </w:r>
      <w:r>
        <w:rPr>
          <w:noProof/>
        </w:rPr>
      </w:r>
      <w:r>
        <w:rPr>
          <w:noProof/>
        </w:rPr>
        <w:fldChar w:fldCharType="separate"/>
      </w:r>
      <w:r>
        <w:rPr>
          <w:noProof/>
        </w:rPr>
        <w:t>252</w:t>
      </w:r>
      <w:r>
        <w:rPr>
          <w:noProof/>
        </w:rPr>
        <w:fldChar w:fldCharType="end"/>
      </w:r>
    </w:p>
    <w:p w14:paraId="48E2C53F" w14:textId="10EC559D"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_Toc200971168 \h </w:instrText>
      </w:r>
      <w:r>
        <w:rPr>
          <w:noProof/>
        </w:rPr>
      </w:r>
      <w:r>
        <w:rPr>
          <w:noProof/>
        </w:rPr>
        <w:fldChar w:fldCharType="separate"/>
      </w:r>
      <w:r>
        <w:rPr>
          <w:noProof/>
        </w:rPr>
        <w:t>252</w:t>
      </w:r>
      <w:r>
        <w:rPr>
          <w:noProof/>
        </w:rPr>
        <w:fldChar w:fldCharType="end"/>
      </w:r>
    </w:p>
    <w:p w14:paraId="3EB5E312" w14:textId="7B463BE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_Toc200971169 \h </w:instrText>
      </w:r>
      <w:r>
        <w:rPr>
          <w:noProof/>
        </w:rPr>
      </w:r>
      <w:r>
        <w:rPr>
          <w:noProof/>
        </w:rPr>
        <w:fldChar w:fldCharType="separate"/>
      </w:r>
      <w:r>
        <w:rPr>
          <w:noProof/>
        </w:rPr>
        <w:t>254</w:t>
      </w:r>
      <w:r>
        <w:rPr>
          <w:noProof/>
        </w:rPr>
        <w:fldChar w:fldCharType="end"/>
      </w:r>
    </w:p>
    <w:p w14:paraId="62D4F391" w14:textId="424D8EE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_Toc200971170 \h </w:instrText>
      </w:r>
      <w:r>
        <w:rPr>
          <w:noProof/>
        </w:rPr>
      </w:r>
      <w:r>
        <w:rPr>
          <w:noProof/>
        </w:rPr>
        <w:fldChar w:fldCharType="separate"/>
      </w:r>
      <w:r>
        <w:rPr>
          <w:noProof/>
        </w:rPr>
        <w:t>254</w:t>
      </w:r>
      <w:r>
        <w:rPr>
          <w:noProof/>
        </w:rPr>
        <w:fldChar w:fldCharType="end"/>
      </w:r>
    </w:p>
    <w:p w14:paraId="1E90ED33" w14:textId="7AD4A85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_Toc200971171 \h </w:instrText>
      </w:r>
      <w:r>
        <w:rPr>
          <w:noProof/>
        </w:rPr>
      </w:r>
      <w:r>
        <w:rPr>
          <w:noProof/>
        </w:rPr>
        <w:fldChar w:fldCharType="separate"/>
      </w:r>
      <w:r>
        <w:rPr>
          <w:noProof/>
        </w:rPr>
        <w:t>254</w:t>
      </w:r>
      <w:r>
        <w:rPr>
          <w:noProof/>
        </w:rPr>
        <w:fldChar w:fldCharType="end"/>
      </w:r>
    </w:p>
    <w:p w14:paraId="38E88A1B" w14:textId="52CD7C4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_Toc200971172 \h </w:instrText>
      </w:r>
      <w:r>
        <w:rPr>
          <w:noProof/>
        </w:rPr>
      </w:r>
      <w:r>
        <w:rPr>
          <w:noProof/>
        </w:rPr>
        <w:fldChar w:fldCharType="separate"/>
      </w:r>
      <w:r>
        <w:rPr>
          <w:noProof/>
        </w:rPr>
        <w:t>254</w:t>
      </w:r>
      <w:r>
        <w:rPr>
          <w:noProof/>
        </w:rPr>
        <w:fldChar w:fldCharType="end"/>
      </w:r>
    </w:p>
    <w:p w14:paraId="4C06F9B6" w14:textId="4958D71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_Toc200971173 \h </w:instrText>
      </w:r>
      <w:r>
        <w:rPr>
          <w:noProof/>
        </w:rPr>
      </w:r>
      <w:r>
        <w:rPr>
          <w:noProof/>
        </w:rPr>
        <w:fldChar w:fldCharType="separate"/>
      </w:r>
      <w:r>
        <w:rPr>
          <w:noProof/>
        </w:rPr>
        <w:t>254</w:t>
      </w:r>
      <w:r>
        <w:rPr>
          <w:noProof/>
        </w:rPr>
        <w:fldChar w:fldCharType="end"/>
      </w:r>
    </w:p>
    <w:p w14:paraId="42A69508" w14:textId="7D53582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_Toc200971174 \h </w:instrText>
      </w:r>
      <w:r>
        <w:rPr>
          <w:noProof/>
        </w:rPr>
      </w:r>
      <w:r>
        <w:rPr>
          <w:noProof/>
        </w:rPr>
        <w:fldChar w:fldCharType="separate"/>
      </w:r>
      <w:r>
        <w:rPr>
          <w:noProof/>
        </w:rPr>
        <w:t>255</w:t>
      </w:r>
      <w:r>
        <w:rPr>
          <w:noProof/>
        </w:rPr>
        <w:fldChar w:fldCharType="end"/>
      </w:r>
    </w:p>
    <w:p w14:paraId="0BB02C8D" w14:textId="3B7E733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_Toc200971175 \h </w:instrText>
      </w:r>
      <w:r>
        <w:rPr>
          <w:noProof/>
        </w:rPr>
      </w:r>
      <w:r>
        <w:rPr>
          <w:noProof/>
        </w:rPr>
        <w:fldChar w:fldCharType="separate"/>
      </w:r>
      <w:r>
        <w:rPr>
          <w:noProof/>
        </w:rPr>
        <w:t>255</w:t>
      </w:r>
      <w:r>
        <w:rPr>
          <w:noProof/>
        </w:rPr>
        <w:fldChar w:fldCharType="end"/>
      </w:r>
    </w:p>
    <w:p w14:paraId="00A9CC22" w14:textId="5B11A1E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9.2.5.2.2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100C06">
        <w:rPr>
          <w:noProof/>
          <w:lang w:val="en-US"/>
        </w:rPr>
        <w:t>TunnelInfo</w:t>
      </w:r>
      <w:r>
        <w:rPr>
          <w:noProof/>
        </w:rPr>
        <w:tab/>
      </w:r>
      <w:r>
        <w:rPr>
          <w:noProof/>
        </w:rPr>
        <w:fldChar w:fldCharType="begin" w:fldLock="1"/>
      </w:r>
      <w:r>
        <w:rPr>
          <w:noProof/>
        </w:rPr>
        <w:instrText xml:space="preserve"> PAGEREF _Toc200971176 \h </w:instrText>
      </w:r>
      <w:r>
        <w:rPr>
          <w:noProof/>
        </w:rPr>
      </w:r>
      <w:r>
        <w:rPr>
          <w:noProof/>
        </w:rPr>
        <w:fldChar w:fldCharType="separate"/>
      </w:r>
      <w:r>
        <w:rPr>
          <w:noProof/>
        </w:rPr>
        <w:t>255</w:t>
      </w:r>
      <w:r>
        <w:rPr>
          <w:noProof/>
        </w:rPr>
        <w:fldChar w:fldCharType="end"/>
      </w:r>
    </w:p>
    <w:p w14:paraId="0D08DC97" w14:textId="7C92E29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9.2.5.2.3</w:t>
      </w:r>
      <w:r>
        <w:rPr>
          <w:rFonts w:asciiTheme="minorHAnsi" w:eastAsiaTheme="minorEastAsia" w:hAnsiTheme="minorHAnsi" w:cstheme="minorBidi"/>
          <w:noProof/>
          <w:kern w:val="2"/>
          <w:sz w:val="24"/>
          <w:szCs w:val="24"/>
          <w:lang w:eastAsia="ko-KR"/>
          <w14:ligatures w14:val="standardContextual"/>
        </w:rPr>
        <w:tab/>
      </w:r>
      <w:r>
        <w:rPr>
          <w:noProof/>
        </w:rPr>
        <w:t>Type: CandidateDnaisInfo</w:t>
      </w:r>
      <w:r>
        <w:rPr>
          <w:noProof/>
        </w:rPr>
        <w:tab/>
      </w:r>
      <w:r>
        <w:rPr>
          <w:noProof/>
        </w:rPr>
        <w:fldChar w:fldCharType="begin" w:fldLock="1"/>
      </w:r>
      <w:r>
        <w:rPr>
          <w:noProof/>
        </w:rPr>
        <w:instrText xml:space="preserve"> PAGEREF _Toc200971177 \h </w:instrText>
      </w:r>
      <w:r>
        <w:rPr>
          <w:noProof/>
        </w:rPr>
      </w:r>
      <w:r>
        <w:rPr>
          <w:noProof/>
        </w:rPr>
        <w:fldChar w:fldCharType="separate"/>
      </w:r>
      <w:r>
        <w:rPr>
          <w:noProof/>
        </w:rPr>
        <w:t>256</w:t>
      </w:r>
      <w:r>
        <w:rPr>
          <w:noProof/>
        </w:rPr>
        <w:fldChar w:fldCharType="end"/>
      </w:r>
    </w:p>
    <w:p w14:paraId="28035517" w14:textId="352DFAA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_Toc200971178 \h </w:instrText>
      </w:r>
      <w:r>
        <w:rPr>
          <w:noProof/>
        </w:rPr>
      </w:r>
      <w:r>
        <w:rPr>
          <w:noProof/>
        </w:rPr>
        <w:fldChar w:fldCharType="separate"/>
      </w:r>
      <w:r>
        <w:rPr>
          <w:noProof/>
        </w:rPr>
        <w:t>256</w:t>
      </w:r>
      <w:r>
        <w:rPr>
          <w:noProof/>
        </w:rPr>
        <w:fldChar w:fldCharType="end"/>
      </w:r>
    </w:p>
    <w:p w14:paraId="22E4163B" w14:textId="330B63E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_Toc200971179 \h </w:instrText>
      </w:r>
      <w:r>
        <w:rPr>
          <w:noProof/>
        </w:rPr>
      </w:r>
      <w:r>
        <w:rPr>
          <w:noProof/>
        </w:rPr>
        <w:fldChar w:fldCharType="separate"/>
      </w:r>
      <w:r>
        <w:rPr>
          <w:noProof/>
        </w:rPr>
        <w:t>256</w:t>
      </w:r>
      <w:r>
        <w:rPr>
          <w:noProof/>
        </w:rPr>
        <w:fldChar w:fldCharType="end"/>
      </w:r>
    </w:p>
    <w:p w14:paraId="2335A07A" w14:textId="2E6DC08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_Toc200971180 \h </w:instrText>
      </w:r>
      <w:r>
        <w:rPr>
          <w:noProof/>
        </w:rPr>
      </w:r>
      <w:r>
        <w:rPr>
          <w:noProof/>
        </w:rPr>
        <w:fldChar w:fldCharType="separate"/>
      </w:r>
      <w:r>
        <w:rPr>
          <w:noProof/>
        </w:rPr>
        <w:t>256</w:t>
      </w:r>
      <w:r>
        <w:rPr>
          <w:noProof/>
        </w:rPr>
        <w:fldChar w:fldCharType="end"/>
      </w:r>
    </w:p>
    <w:p w14:paraId="5B5A2BA4" w14:textId="448CB7FF"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_Toc200971181 \h </w:instrText>
      </w:r>
      <w:r>
        <w:rPr>
          <w:noProof/>
        </w:rPr>
      </w:r>
      <w:r>
        <w:rPr>
          <w:noProof/>
        </w:rPr>
        <w:fldChar w:fldCharType="separate"/>
      </w:r>
      <w:r>
        <w:rPr>
          <w:noProof/>
        </w:rPr>
        <w:t>257</w:t>
      </w:r>
      <w:r>
        <w:rPr>
          <w:noProof/>
        </w:rPr>
        <w:fldChar w:fldCharType="end"/>
      </w:r>
    </w:p>
    <w:p w14:paraId="2D49276E" w14:textId="6CA8769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_Toc200971182 \h </w:instrText>
      </w:r>
      <w:r>
        <w:rPr>
          <w:noProof/>
        </w:rPr>
      </w:r>
      <w:r>
        <w:rPr>
          <w:noProof/>
        </w:rPr>
        <w:fldChar w:fldCharType="separate"/>
      </w:r>
      <w:r>
        <w:rPr>
          <w:noProof/>
        </w:rPr>
        <w:t>257</w:t>
      </w:r>
      <w:r>
        <w:rPr>
          <w:noProof/>
        </w:rPr>
        <w:fldChar w:fldCharType="end"/>
      </w:r>
    </w:p>
    <w:p w14:paraId="6A7A77E2" w14:textId="4B403E0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_Toc200971183 \h </w:instrText>
      </w:r>
      <w:r>
        <w:rPr>
          <w:noProof/>
        </w:rPr>
      </w:r>
      <w:r>
        <w:rPr>
          <w:noProof/>
        </w:rPr>
        <w:fldChar w:fldCharType="separate"/>
      </w:r>
      <w:r>
        <w:rPr>
          <w:noProof/>
        </w:rPr>
        <w:t>257</w:t>
      </w:r>
      <w:r>
        <w:rPr>
          <w:noProof/>
        </w:rPr>
        <w:fldChar w:fldCharType="end"/>
      </w:r>
    </w:p>
    <w:p w14:paraId="7755F988" w14:textId="0B2298A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_Toc200971184 \h </w:instrText>
      </w:r>
      <w:r>
        <w:rPr>
          <w:noProof/>
        </w:rPr>
      </w:r>
      <w:r>
        <w:rPr>
          <w:noProof/>
        </w:rPr>
        <w:fldChar w:fldCharType="separate"/>
      </w:r>
      <w:r>
        <w:rPr>
          <w:noProof/>
        </w:rPr>
        <w:t>258</w:t>
      </w:r>
      <w:r>
        <w:rPr>
          <w:noProof/>
        </w:rPr>
        <w:fldChar w:fldCharType="end"/>
      </w:r>
    </w:p>
    <w:p w14:paraId="3852CDD8" w14:textId="205DC45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_Toc200971185 \h </w:instrText>
      </w:r>
      <w:r>
        <w:rPr>
          <w:noProof/>
        </w:rPr>
      </w:r>
      <w:r>
        <w:rPr>
          <w:noProof/>
        </w:rPr>
        <w:fldChar w:fldCharType="separate"/>
      </w:r>
      <w:r>
        <w:rPr>
          <w:noProof/>
        </w:rPr>
        <w:t>258</w:t>
      </w:r>
      <w:r>
        <w:rPr>
          <w:noProof/>
        </w:rPr>
        <w:fldChar w:fldCharType="end"/>
      </w:r>
    </w:p>
    <w:p w14:paraId="5BAF9FA0" w14:textId="7B3996F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_Toc200971186 \h </w:instrText>
      </w:r>
      <w:r>
        <w:rPr>
          <w:noProof/>
        </w:rPr>
      </w:r>
      <w:r>
        <w:rPr>
          <w:noProof/>
        </w:rPr>
        <w:fldChar w:fldCharType="separate"/>
      </w:r>
      <w:r>
        <w:rPr>
          <w:noProof/>
        </w:rPr>
        <w:t>258</w:t>
      </w:r>
      <w:r>
        <w:rPr>
          <w:noProof/>
        </w:rPr>
        <w:fldChar w:fldCharType="end"/>
      </w:r>
    </w:p>
    <w:p w14:paraId="7B8B93E3" w14:textId="11D00CE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_Toc200971187 \h </w:instrText>
      </w:r>
      <w:r>
        <w:rPr>
          <w:noProof/>
        </w:rPr>
      </w:r>
      <w:r>
        <w:rPr>
          <w:noProof/>
        </w:rPr>
        <w:fldChar w:fldCharType="separate"/>
      </w:r>
      <w:r>
        <w:rPr>
          <w:noProof/>
        </w:rPr>
        <w:t>258</w:t>
      </w:r>
      <w:r>
        <w:rPr>
          <w:noProof/>
        </w:rPr>
        <w:fldChar w:fldCharType="end"/>
      </w:r>
    </w:p>
    <w:p w14:paraId="34B578B5" w14:textId="1924296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_Toc200971188 \h </w:instrText>
      </w:r>
      <w:r>
        <w:rPr>
          <w:noProof/>
        </w:rPr>
      </w:r>
      <w:r>
        <w:rPr>
          <w:noProof/>
        </w:rPr>
        <w:fldChar w:fldCharType="separate"/>
      </w:r>
      <w:r>
        <w:rPr>
          <w:noProof/>
        </w:rPr>
        <w:t>258</w:t>
      </w:r>
      <w:r>
        <w:rPr>
          <w:noProof/>
        </w:rPr>
        <w:fldChar w:fldCharType="end"/>
      </w:r>
    </w:p>
    <w:p w14:paraId="30E47A5E" w14:textId="43A7705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_Toc200971189 \h </w:instrText>
      </w:r>
      <w:r>
        <w:rPr>
          <w:noProof/>
        </w:rPr>
      </w:r>
      <w:r>
        <w:rPr>
          <w:noProof/>
        </w:rPr>
        <w:fldChar w:fldCharType="separate"/>
      </w:r>
      <w:r>
        <w:rPr>
          <w:noProof/>
        </w:rPr>
        <w:t>259</w:t>
      </w:r>
      <w:r>
        <w:rPr>
          <w:noProof/>
        </w:rPr>
        <w:fldChar w:fldCharType="end"/>
      </w:r>
    </w:p>
    <w:p w14:paraId="48372DFB" w14:textId="12CF0C8F"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_Toc200971190 \h </w:instrText>
      </w:r>
      <w:r>
        <w:rPr>
          <w:noProof/>
        </w:rPr>
      </w:r>
      <w:r>
        <w:rPr>
          <w:noProof/>
        </w:rPr>
        <w:fldChar w:fldCharType="separate"/>
      </w:r>
      <w:r>
        <w:rPr>
          <w:noProof/>
        </w:rPr>
        <w:t>259</w:t>
      </w:r>
      <w:r>
        <w:rPr>
          <w:noProof/>
        </w:rPr>
        <w:fldChar w:fldCharType="end"/>
      </w:r>
    </w:p>
    <w:p w14:paraId="07EBDB1E" w14:textId="4903C3E0"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_Toc200971191 \h </w:instrText>
      </w:r>
      <w:r>
        <w:rPr>
          <w:noProof/>
        </w:rPr>
      </w:r>
      <w:r>
        <w:rPr>
          <w:noProof/>
        </w:rPr>
        <w:fldChar w:fldCharType="separate"/>
      </w:r>
      <w:r>
        <w:rPr>
          <w:noProof/>
        </w:rPr>
        <w:t>260</w:t>
      </w:r>
      <w:r>
        <w:rPr>
          <w:noProof/>
        </w:rPr>
        <w:fldChar w:fldCharType="end"/>
      </w:r>
    </w:p>
    <w:p w14:paraId="7E41B4B5" w14:textId="0499010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_Toc200971192 \h </w:instrText>
      </w:r>
      <w:r>
        <w:rPr>
          <w:noProof/>
        </w:rPr>
      </w:r>
      <w:r>
        <w:rPr>
          <w:noProof/>
        </w:rPr>
        <w:fldChar w:fldCharType="separate"/>
      </w:r>
      <w:r>
        <w:rPr>
          <w:noProof/>
        </w:rPr>
        <w:t>261</w:t>
      </w:r>
      <w:r>
        <w:rPr>
          <w:noProof/>
        </w:rPr>
        <w:fldChar w:fldCharType="end"/>
      </w:r>
    </w:p>
    <w:p w14:paraId="39BE8767" w14:textId="1AF71DE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9.3.3.3</w:t>
      </w:r>
      <w:r>
        <w:rPr>
          <w:rFonts w:asciiTheme="minorHAnsi" w:eastAsiaTheme="minorEastAsia" w:hAnsiTheme="minorHAnsi" w:cstheme="minorBidi"/>
          <w:noProof/>
          <w:kern w:val="2"/>
          <w:sz w:val="24"/>
          <w:szCs w:val="24"/>
          <w:lang w:eastAsia="ko-KR"/>
          <w14:ligatures w14:val="standardContextual"/>
        </w:rPr>
        <w:tab/>
      </w:r>
      <w:r>
        <w:rPr>
          <w:noProof/>
        </w:rPr>
        <w:t>Resource: Individual Common EAS Binding</w:t>
      </w:r>
      <w:r>
        <w:rPr>
          <w:noProof/>
        </w:rPr>
        <w:tab/>
      </w:r>
      <w:r>
        <w:rPr>
          <w:noProof/>
        </w:rPr>
        <w:fldChar w:fldCharType="begin" w:fldLock="1"/>
      </w:r>
      <w:r>
        <w:rPr>
          <w:noProof/>
        </w:rPr>
        <w:instrText xml:space="preserve"> PAGEREF _Toc200971193 \h </w:instrText>
      </w:r>
      <w:r>
        <w:rPr>
          <w:noProof/>
        </w:rPr>
      </w:r>
      <w:r>
        <w:rPr>
          <w:noProof/>
        </w:rPr>
        <w:fldChar w:fldCharType="separate"/>
      </w:r>
      <w:r>
        <w:rPr>
          <w:noProof/>
        </w:rPr>
        <w:t>261</w:t>
      </w:r>
      <w:r>
        <w:rPr>
          <w:noProof/>
        </w:rPr>
        <w:fldChar w:fldCharType="end"/>
      </w:r>
    </w:p>
    <w:p w14:paraId="5D5D59CD" w14:textId="0918040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_Toc200971194 \h </w:instrText>
      </w:r>
      <w:r>
        <w:rPr>
          <w:noProof/>
        </w:rPr>
      </w:r>
      <w:r>
        <w:rPr>
          <w:noProof/>
        </w:rPr>
        <w:fldChar w:fldCharType="separate"/>
      </w:r>
      <w:r>
        <w:rPr>
          <w:noProof/>
        </w:rPr>
        <w:t>261</w:t>
      </w:r>
      <w:r>
        <w:rPr>
          <w:noProof/>
        </w:rPr>
        <w:fldChar w:fldCharType="end"/>
      </w:r>
    </w:p>
    <w:p w14:paraId="614AF014" w14:textId="7CF171F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_Toc200971195 \h </w:instrText>
      </w:r>
      <w:r>
        <w:rPr>
          <w:noProof/>
        </w:rPr>
      </w:r>
      <w:r>
        <w:rPr>
          <w:noProof/>
        </w:rPr>
        <w:fldChar w:fldCharType="separate"/>
      </w:r>
      <w:r>
        <w:rPr>
          <w:noProof/>
        </w:rPr>
        <w:t>261</w:t>
      </w:r>
      <w:r>
        <w:rPr>
          <w:noProof/>
        </w:rPr>
        <w:fldChar w:fldCharType="end"/>
      </w:r>
    </w:p>
    <w:p w14:paraId="12E90A9B" w14:textId="3965C15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_Toc200971196 \h </w:instrText>
      </w:r>
      <w:r>
        <w:rPr>
          <w:noProof/>
        </w:rPr>
      </w:r>
      <w:r>
        <w:rPr>
          <w:noProof/>
        </w:rPr>
        <w:fldChar w:fldCharType="separate"/>
      </w:r>
      <w:r>
        <w:rPr>
          <w:noProof/>
        </w:rPr>
        <w:t>261</w:t>
      </w:r>
      <w:r>
        <w:rPr>
          <w:noProof/>
        </w:rPr>
        <w:fldChar w:fldCharType="end"/>
      </w:r>
    </w:p>
    <w:p w14:paraId="11489FE6" w14:textId="1C18D153"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_Toc200971197 \h </w:instrText>
      </w:r>
      <w:r>
        <w:rPr>
          <w:noProof/>
        </w:rPr>
      </w:r>
      <w:r>
        <w:rPr>
          <w:noProof/>
        </w:rPr>
        <w:fldChar w:fldCharType="separate"/>
      </w:r>
      <w:r>
        <w:rPr>
          <w:noProof/>
        </w:rPr>
        <w:t>261</w:t>
      </w:r>
      <w:r>
        <w:rPr>
          <w:noProof/>
        </w:rPr>
        <w:fldChar w:fldCharType="end"/>
      </w:r>
    </w:p>
    <w:p w14:paraId="2A2AE7E3" w14:textId="477FDFDB"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_Toc200971198 \h </w:instrText>
      </w:r>
      <w:r>
        <w:rPr>
          <w:noProof/>
        </w:rPr>
      </w:r>
      <w:r>
        <w:rPr>
          <w:noProof/>
        </w:rPr>
        <w:fldChar w:fldCharType="separate"/>
      </w:r>
      <w:r>
        <w:rPr>
          <w:noProof/>
        </w:rPr>
        <w:t>262</w:t>
      </w:r>
      <w:r>
        <w:rPr>
          <w:noProof/>
        </w:rPr>
        <w:fldChar w:fldCharType="end"/>
      </w:r>
    </w:p>
    <w:p w14:paraId="4B0EC52F" w14:textId="6DA84973"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_Toc200971199 \h </w:instrText>
      </w:r>
      <w:r>
        <w:rPr>
          <w:noProof/>
        </w:rPr>
      </w:r>
      <w:r>
        <w:rPr>
          <w:noProof/>
        </w:rPr>
        <w:fldChar w:fldCharType="separate"/>
      </w:r>
      <w:r>
        <w:rPr>
          <w:noProof/>
        </w:rPr>
        <w:t>263</w:t>
      </w:r>
      <w:r>
        <w:rPr>
          <w:noProof/>
        </w:rPr>
        <w:fldChar w:fldCharType="end"/>
      </w:r>
    </w:p>
    <w:p w14:paraId="10AF6E20" w14:textId="3B4E89C9"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_Toc200971200 \h </w:instrText>
      </w:r>
      <w:r>
        <w:rPr>
          <w:noProof/>
        </w:rPr>
      </w:r>
      <w:r>
        <w:rPr>
          <w:noProof/>
        </w:rPr>
        <w:fldChar w:fldCharType="separate"/>
      </w:r>
      <w:r>
        <w:rPr>
          <w:noProof/>
        </w:rPr>
        <w:t>264</w:t>
      </w:r>
      <w:r>
        <w:rPr>
          <w:noProof/>
        </w:rPr>
        <w:fldChar w:fldCharType="end"/>
      </w:r>
    </w:p>
    <w:p w14:paraId="35207121" w14:textId="5F1DF93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_Toc200971201 \h </w:instrText>
      </w:r>
      <w:r>
        <w:rPr>
          <w:noProof/>
        </w:rPr>
      </w:r>
      <w:r>
        <w:rPr>
          <w:noProof/>
        </w:rPr>
        <w:fldChar w:fldCharType="separate"/>
      </w:r>
      <w:r>
        <w:rPr>
          <w:noProof/>
        </w:rPr>
        <w:t>265</w:t>
      </w:r>
      <w:r>
        <w:rPr>
          <w:noProof/>
        </w:rPr>
        <w:fldChar w:fldCharType="end"/>
      </w:r>
    </w:p>
    <w:p w14:paraId="38A0DEF9" w14:textId="39887BB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_Toc200971202 \h </w:instrText>
      </w:r>
      <w:r>
        <w:rPr>
          <w:noProof/>
        </w:rPr>
      </w:r>
      <w:r>
        <w:rPr>
          <w:noProof/>
        </w:rPr>
        <w:fldChar w:fldCharType="separate"/>
      </w:r>
      <w:r>
        <w:rPr>
          <w:noProof/>
        </w:rPr>
        <w:t>265</w:t>
      </w:r>
      <w:r>
        <w:rPr>
          <w:noProof/>
        </w:rPr>
        <w:fldChar w:fldCharType="end"/>
      </w:r>
    </w:p>
    <w:p w14:paraId="0E96C416" w14:textId="3E91D34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_Toc200971203 \h </w:instrText>
      </w:r>
      <w:r>
        <w:rPr>
          <w:noProof/>
        </w:rPr>
      </w:r>
      <w:r>
        <w:rPr>
          <w:noProof/>
        </w:rPr>
        <w:fldChar w:fldCharType="separate"/>
      </w:r>
      <w:r>
        <w:rPr>
          <w:noProof/>
        </w:rPr>
        <w:t>266</w:t>
      </w:r>
      <w:r>
        <w:rPr>
          <w:noProof/>
        </w:rPr>
        <w:fldChar w:fldCharType="end"/>
      </w:r>
    </w:p>
    <w:p w14:paraId="48ED3A5C" w14:textId="12331FC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_Toc200971204 \h </w:instrText>
      </w:r>
      <w:r>
        <w:rPr>
          <w:noProof/>
        </w:rPr>
      </w:r>
      <w:r>
        <w:rPr>
          <w:noProof/>
        </w:rPr>
        <w:fldChar w:fldCharType="separate"/>
      </w:r>
      <w:r>
        <w:rPr>
          <w:noProof/>
        </w:rPr>
        <w:t>266</w:t>
      </w:r>
      <w:r>
        <w:rPr>
          <w:noProof/>
        </w:rPr>
        <w:fldChar w:fldCharType="end"/>
      </w:r>
    </w:p>
    <w:p w14:paraId="4FE4C85E" w14:textId="51EBB00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100C0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Structured data types</w:t>
      </w:r>
      <w:r>
        <w:rPr>
          <w:noProof/>
        </w:rPr>
        <w:tab/>
      </w:r>
      <w:r>
        <w:rPr>
          <w:noProof/>
        </w:rPr>
        <w:fldChar w:fldCharType="begin" w:fldLock="1"/>
      </w:r>
      <w:r>
        <w:rPr>
          <w:noProof/>
        </w:rPr>
        <w:instrText xml:space="preserve"> PAGEREF _Toc200971205 \h </w:instrText>
      </w:r>
      <w:r>
        <w:rPr>
          <w:noProof/>
        </w:rPr>
      </w:r>
      <w:r>
        <w:rPr>
          <w:noProof/>
        </w:rPr>
        <w:fldChar w:fldCharType="separate"/>
      </w:r>
      <w:r>
        <w:rPr>
          <w:noProof/>
        </w:rPr>
        <w:t>266</w:t>
      </w:r>
      <w:r>
        <w:rPr>
          <w:noProof/>
        </w:rPr>
        <w:fldChar w:fldCharType="end"/>
      </w:r>
    </w:p>
    <w:p w14:paraId="16E79C09" w14:textId="640A7A9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_Toc200971206 \h </w:instrText>
      </w:r>
      <w:r>
        <w:rPr>
          <w:noProof/>
        </w:rPr>
      </w:r>
      <w:r>
        <w:rPr>
          <w:noProof/>
        </w:rPr>
        <w:fldChar w:fldCharType="separate"/>
      </w:r>
      <w:r>
        <w:rPr>
          <w:noProof/>
        </w:rPr>
        <w:t>266</w:t>
      </w:r>
      <w:r>
        <w:rPr>
          <w:noProof/>
        </w:rPr>
        <w:fldChar w:fldCharType="end"/>
      </w:r>
    </w:p>
    <w:p w14:paraId="4E59CF99" w14:textId="03886CE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_Toc200971207 \h </w:instrText>
      </w:r>
      <w:r>
        <w:rPr>
          <w:noProof/>
        </w:rPr>
      </w:r>
      <w:r>
        <w:rPr>
          <w:noProof/>
        </w:rPr>
        <w:fldChar w:fldCharType="separate"/>
      </w:r>
      <w:r>
        <w:rPr>
          <w:noProof/>
        </w:rPr>
        <w:t>267</w:t>
      </w:r>
      <w:r>
        <w:rPr>
          <w:noProof/>
        </w:rPr>
        <w:fldChar w:fldCharType="end"/>
      </w:r>
    </w:p>
    <w:p w14:paraId="667E019D" w14:textId="795E706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_Toc200971208 \h </w:instrText>
      </w:r>
      <w:r>
        <w:rPr>
          <w:noProof/>
        </w:rPr>
      </w:r>
      <w:r>
        <w:rPr>
          <w:noProof/>
        </w:rPr>
        <w:fldChar w:fldCharType="separate"/>
      </w:r>
      <w:r>
        <w:rPr>
          <w:noProof/>
        </w:rPr>
        <w:t>267</w:t>
      </w:r>
      <w:r>
        <w:rPr>
          <w:noProof/>
        </w:rPr>
        <w:fldChar w:fldCharType="end"/>
      </w:r>
    </w:p>
    <w:p w14:paraId="0B10C67F" w14:textId="04D494D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_Toc200971209 \h </w:instrText>
      </w:r>
      <w:r>
        <w:rPr>
          <w:noProof/>
        </w:rPr>
      </w:r>
      <w:r>
        <w:rPr>
          <w:noProof/>
        </w:rPr>
        <w:fldChar w:fldCharType="separate"/>
      </w:r>
      <w:r>
        <w:rPr>
          <w:noProof/>
        </w:rPr>
        <w:t>268</w:t>
      </w:r>
      <w:r>
        <w:rPr>
          <w:noProof/>
        </w:rPr>
        <w:fldChar w:fldCharType="end"/>
      </w:r>
    </w:p>
    <w:p w14:paraId="1D9B9D2D" w14:textId="08684B3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9.3.6.2.5</w:t>
      </w:r>
      <w:r>
        <w:rPr>
          <w:rFonts w:asciiTheme="minorHAnsi" w:eastAsiaTheme="minorEastAsia" w:hAnsiTheme="minorHAnsi" w:cstheme="minorBidi"/>
          <w:noProof/>
          <w:kern w:val="2"/>
          <w:sz w:val="24"/>
          <w:szCs w:val="24"/>
          <w:lang w:eastAsia="ko-KR"/>
          <w14:ligatures w14:val="standardContextual"/>
        </w:rPr>
        <w:tab/>
      </w:r>
      <w:r>
        <w:rPr>
          <w:noProof/>
        </w:rPr>
        <w:t>Type: CommEasBdlInfo</w:t>
      </w:r>
      <w:r>
        <w:rPr>
          <w:noProof/>
        </w:rPr>
        <w:tab/>
      </w:r>
      <w:r>
        <w:rPr>
          <w:noProof/>
        </w:rPr>
        <w:fldChar w:fldCharType="begin" w:fldLock="1"/>
      </w:r>
      <w:r>
        <w:rPr>
          <w:noProof/>
        </w:rPr>
        <w:instrText xml:space="preserve"> PAGEREF _Toc200971210 \h </w:instrText>
      </w:r>
      <w:r>
        <w:rPr>
          <w:noProof/>
        </w:rPr>
      </w:r>
      <w:r>
        <w:rPr>
          <w:noProof/>
        </w:rPr>
        <w:fldChar w:fldCharType="separate"/>
      </w:r>
      <w:r>
        <w:rPr>
          <w:noProof/>
        </w:rPr>
        <w:t>269</w:t>
      </w:r>
      <w:r>
        <w:rPr>
          <w:noProof/>
        </w:rPr>
        <w:fldChar w:fldCharType="end"/>
      </w:r>
    </w:p>
    <w:p w14:paraId="75E9932C" w14:textId="28F2FB1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_Toc200971211 \h </w:instrText>
      </w:r>
      <w:r>
        <w:rPr>
          <w:noProof/>
        </w:rPr>
      </w:r>
      <w:r>
        <w:rPr>
          <w:noProof/>
        </w:rPr>
        <w:fldChar w:fldCharType="separate"/>
      </w:r>
      <w:r>
        <w:rPr>
          <w:noProof/>
        </w:rPr>
        <w:t>269</w:t>
      </w:r>
      <w:r>
        <w:rPr>
          <w:noProof/>
        </w:rPr>
        <w:fldChar w:fldCharType="end"/>
      </w:r>
    </w:p>
    <w:p w14:paraId="1CBFF84C" w14:textId="4E7CAAC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100C0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Simple data types and enumerations</w:t>
      </w:r>
      <w:r>
        <w:rPr>
          <w:noProof/>
        </w:rPr>
        <w:tab/>
      </w:r>
      <w:r>
        <w:rPr>
          <w:noProof/>
        </w:rPr>
        <w:fldChar w:fldCharType="begin" w:fldLock="1"/>
      </w:r>
      <w:r>
        <w:rPr>
          <w:noProof/>
        </w:rPr>
        <w:instrText xml:space="preserve"> PAGEREF _Toc200971212 \h </w:instrText>
      </w:r>
      <w:r>
        <w:rPr>
          <w:noProof/>
        </w:rPr>
      </w:r>
      <w:r>
        <w:rPr>
          <w:noProof/>
        </w:rPr>
        <w:fldChar w:fldCharType="separate"/>
      </w:r>
      <w:r>
        <w:rPr>
          <w:noProof/>
        </w:rPr>
        <w:t>270</w:t>
      </w:r>
      <w:r>
        <w:rPr>
          <w:noProof/>
        </w:rPr>
        <w:fldChar w:fldCharType="end"/>
      </w:r>
    </w:p>
    <w:p w14:paraId="0BA53216" w14:textId="2D0C7B4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100C06">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_Toc200971213 \h </w:instrText>
      </w:r>
      <w:r>
        <w:rPr>
          <w:noProof/>
        </w:rPr>
      </w:r>
      <w:r>
        <w:rPr>
          <w:noProof/>
        </w:rPr>
        <w:fldChar w:fldCharType="separate"/>
      </w:r>
      <w:r>
        <w:rPr>
          <w:noProof/>
        </w:rPr>
        <w:t>270</w:t>
      </w:r>
      <w:r>
        <w:rPr>
          <w:noProof/>
        </w:rPr>
        <w:fldChar w:fldCharType="end"/>
      </w:r>
    </w:p>
    <w:p w14:paraId="5B7F2B7D" w14:textId="64DB17A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100C06">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_Toc200971214 \h </w:instrText>
      </w:r>
      <w:r>
        <w:rPr>
          <w:noProof/>
        </w:rPr>
      </w:r>
      <w:r>
        <w:rPr>
          <w:noProof/>
        </w:rPr>
        <w:fldChar w:fldCharType="separate"/>
      </w:r>
      <w:r>
        <w:rPr>
          <w:noProof/>
        </w:rPr>
        <w:t>270</w:t>
      </w:r>
      <w:r>
        <w:rPr>
          <w:noProof/>
        </w:rPr>
        <w:fldChar w:fldCharType="end"/>
      </w:r>
    </w:p>
    <w:p w14:paraId="38B44EC6" w14:textId="2555603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100C0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_Toc200971215 \h </w:instrText>
      </w:r>
      <w:r>
        <w:rPr>
          <w:noProof/>
        </w:rPr>
      </w:r>
      <w:r>
        <w:rPr>
          <w:noProof/>
        </w:rPr>
        <w:fldChar w:fldCharType="separate"/>
      </w:r>
      <w:r>
        <w:rPr>
          <w:noProof/>
        </w:rPr>
        <w:t>270</w:t>
      </w:r>
      <w:r>
        <w:rPr>
          <w:noProof/>
        </w:rPr>
        <w:fldChar w:fldCharType="end"/>
      </w:r>
    </w:p>
    <w:p w14:paraId="783EDF23" w14:textId="4430467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100C06">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_Toc200971216 \h </w:instrText>
      </w:r>
      <w:r>
        <w:rPr>
          <w:noProof/>
        </w:rPr>
      </w:r>
      <w:r>
        <w:rPr>
          <w:noProof/>
        </w:rPr>
        <w:fldChar w:fldCharType="separate"/>
      </w:r>
      <w:r>
        <w:rPr>
          <w:noProof/>
        </w:rPr>
        <w:t>270</w:t>
      </w:r>
      <w:r>
        <w:rPr>
          <w:noProof/>
        </w:rPr>
        <w:fldChar w:fldCharType="end"/>
      </w:r>
    </w:p>
    <w:p w14:paraId="1F03406C" w14:textId="6ACCD09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100C06">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_Toc200971217 \h </w:instrText>
      </w:r>
      <w:r>
        <w:rPr>
          <w:noProof/>
        </w:rPr>
      </w:r>
      <w:r>
        <w:rPr>
          <w:noProof/>
        </w:rPr>
        <w:fldChar w:fldCharType="separate"/>
      </w:r>
      <w:r>
        <w:rPr>
          <w:noProof/>
        </w:rPr>
        <w:t>270</w:t>
      </w:r>
      <w:r>
        <w:rPr>
          <w:noProof/>
        </w:rPr>
        <w:fldChar w:fldCharType="end"/>
      </w:r>
    </w:p>
    <w:p w14:paraId="5ACB28B4" w14:textId="7C92973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100C06">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_Toc200971218 \h </w:instrText>
      </w:r>
      <w:r>
        <w:rPr>
          <w:noProof/>
        </w:rPr>
      </w:r>
      <w:r>
        <w:rPr>
          <w:noProof/>
        </w:rPr>
        <w:fldChar w:fldCharType="separate"/>
      </w:r>
      <w:r>
        <w:rPr>
          <w:noProof/>
        </w:rPr>
        <w:t>270</w:t>
      </w:r>
      <w:r>
        <w:rPr>
          <w:noProof/>
        </w:rPr>
        <w:fldChar w:fldCharType="end"/>
      </w:r>
    </w:p>
    <w:p w14:paraId="3EE56771" w14:textId="2617CFB6"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_Toc200971219 \h </w:instrText>
      </w:r>
      <w:r>
        <w:rPr>
          <w:noProof/>
        </w:rPr>
      </w:r>
      <w:r>
        <w:rPr>
          <w:noProof/>
        </w:rPr>
        <w:fldChar w:fldCharType="separate"/>
      </w:r>
      <w:r>
        <w:rPr>
          <w:noProof/>
        </w:rPr>
        <w:t>270</w:t>
      </w:r>
      <w:r>
        <w:rPr>
          <w:noProof/>
        </w:rPr>
        <w:fldChar w:fldCharType="end"/>
      </w:r>
    </w:p>
    <w:p w14:paraId="01BE4308" w14:textId="19E104D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_Toc200971220 \h </w:instrText>
      </w:r>
      <w:r>
        <w:rPr>
          <w:noProof/>
        </w:rPr>
      </w:r>
      <w:r>
        <w:rPr>
          <w:noProof/>
        </w:rPr>
        <w:fldChar w:fldCharType="separate"/>
      </w:r>
      <w:r>
        <w:rPr>
          <w:noProof/>
        </w:rPr>
        <w:t>270</w:t>
      </w:r>
      <w:r>
        <w:rPr>
          <w:noProof/>
        </w:rPr>
        <w:fldChar w:fldCharType="end"/>
      </w:r>
    </w:p>
    <w:p w14:paraId="7B1E295F" w14:textId="48DDDB2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_Toc200971221 \h </w:instrText>
      </w:r>
      <w:r>
        <w:rPr>
          <w:noProof/>
        </w:rPr>
      </w:r>
      <w:r>
        <w:rPr>
          <w:noProof/>
        </w:rPr>
        <w:fldChar w:fldCharType="separate"/>
      </w:r>
      <w:r>
        <w:rPr>
          <w:noProof/>
        </w:rPr>
        <w:t>270</w:t>
      </w:r>
      <w:r>
        <w:rPr>
          <w:noProof/>
        </w:rPr>
        <w:fldChar w:fldCharType="end"/>
      </w:r>
    </w:p>
    <w:p w14:paraId="4F262CCE" w14:textId="4DED49D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_Toc200971222 \h </w:instrText>
      </w:r>
      <w:r>
        <w:rPr>
          <w:noProof/>
        </w:rPr>
      </w:r>
      <w:r>
        <w:rPr>
          <w:noProof/>
        </w:rPr>
        <w:fldChar w:fldCharType="separate"/>
      </w:r>
      <w:r>
        <w:rPr>
          <w:noProof/>
        </w:rPr>
        <w:t>270</w:t>
      </w:r>
      <w:r>
        <w:rPr>
          <w:noProof/>
        </w:rPr>
        <w:fldChar w:fldCharType="end"/>
      </w:r>
    </w:p>
    <w:p w14:paraId="0691BF05" w14:textId="736FEBA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_Toc200971223 \h </w:instrText>
      </w:r>
      <w:r>
        <w:rPr>
          <w:noProof/>
        </w:rPr>
      </w:r>
      <w:r>
        <w:rPr>
          <w:noProof/>
        </w:rPr>
        <w:fldChar w:fldCharType="separate"/>
      </w:r>
      <w:r>
        <w:rPr>
          <w:noProof/>
        </w:rPr>
        <w:t>271</w:t>
      </w:r>
      <w:r>
        <w:rPr>
          <w:noProof/>
        </w:rPr>
        <w:fldChar w:fldCharType="end"/>
      </w:r>
    </w:p>
    <w:p w14:paraId="2059D0AD" w14:textId="21AE052B"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_Toc200971224 \h </w:instrText>
      </w:r>
      <w:r>
        <w:rPr>
          <w:noProof/>
        </w:rPr>
      </w:r>
      <w:r>
        <w:rPr>
          <w:noProof/>
        </w:rPr>
        <w:fldChar w:fldCharType="separate"/>
      </w:r>
      <w:r>
        <w:rPr>
          <w:noProof/>
        </w:rPr>
        <w:t>271</w:t>
      </w:r>
      <w:r>
        <w:rPr>
          <w:noProof/>
        </w:rPr>
        <w:fldChar w:fldCharType="end"/>
      </w:r>
    </w:p>
    <w:p w14:paraId="30A7369E" w14:textId="50F8A42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_Toc200971225 \h </w:instrText>
      </w:r>
      <w:r>
        <w:rPr>
          <w:noProof/>
        </w:rPr>
      </w:r>
      <w:r>
        <w:rPr>
          <w:noProof/>
        </w:rPr>
        <w:fldChar w:fldCharType="separate"/>
      </w:r>
      <w:r>
        <w:rPr>
          <w:noProof/>
        </w:rPr>
        <w:t>271</w:t>
      </w:r>
      <w:r>
        <w:rPr>
          <w:noProof/>
        </w:rPr>
        <w:fldChar w:fldCharType="end"/>
      </w:r>
    </w:p>
    <w:p w14:paraId="19E726F7" w14:textId="7683E6C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_Toc200971226 \h </w:instrText>
      </w:r>
      <w:r>
        <w:rPr>
          <w:noProof/>
        </w:rPr>
      </w:r>
      <w:r>
        <w:rPr>
          <w:noProof/>
        </w:rPr>
        <w:fldChar w:fldCharType="separate"/>
      </w:r>
      <w:r>
        <w:rPr>
          <w:noProof/>
        </w:rPr>
        <w:t>271</w:t>
      </w:r>
      <w:r>
        <w:rPr>
          <w:noProof/>
        </w:rPr>
        <w:fldChar w:fldCharType="end"/>
      </w:r>
    </w:p>
    <w:p w14:paraId="53CE83DB" w14:textId="5EC0AEA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_Toc200971227 \h </w:instrText>
      </w:r>
      <w:r>
        <w:rPr>
          <w:noProof/>
        </w:rPr>
      </w:r>
      <w:r>
        <w:rPr>
          <w:noProof/>
        </w:rPr>
        <w:fldChar w:fldCharType="separate"/>
      </w:r>
      <w:r>
        <w:rPr>
          <w:noProof/>
        </w:rPr>
        <w:t>272</w:t>
      </w:r>
      <w:r>
        <w:rPr>
          <w:noProof/>
        </w:rPr>
        <w:fldChar w:fldCharType="end"/>
      </w:r>
    </w:p>
    <w:p w14:paraId="34A55641" w14:textId="33BF81E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_Toc200971228 \h </w:instrText>
      </w:r>
      <w:r>
        <w:rPr>
          <w:noProof/>
        </w:rPr>
      </w:r>
      <w:r>
        <w:rPr>
          <w:noProof/>
        </w:rPr>
        <w:fldChar w:fldCharType="separate"/>
      </w:r>
      <w:r>
        <w:rPr>
          <w:noProof/>
        </w:rPr>
        <w:t>272</w:t>
      </w:r>
      <w:r>
        <w:rPr>
          <w:noProof/>
        </w:rPr>
        <w:fldChar w:fldCharType="end"/>
      </w:r>
    </w:p>
    <w:p w14:paraId="45EAD275" w14:textId="09AFD8D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100C06">
        <w:rPr>
          <w:noProof/>
          <w:lang w:val="en-US"/>
        </w:rPr>
        <w:t>Service Provisioning</w:t>
      </w:r>
      <w:r w:rsidRPr="00100C06">
        <w:rPr>
          <w:rFonts w:eastAsia="DengXian"/>
          <w:noProof/>
        </w:rPr>
        <w:t xml:space="preserve"> Subscriptions</w:t>
      </w:r>
      <w:r>
        <w:rPr>
          <w:noProof/>
        </w:rPr>
        <w:tab/>
      </w:r>
      <w:r>
        <w:rPr>
          <w:noProof/>
        </w:rPr>
        <w:fldChar w:fldCharType="begin" w:fldLock="1"/>
      </w:r>
      <w:r>
        <w:rPr>
          <w:noProof/>
        </w:rPr>
        <w:instrText xml:space="preserve"> PAGEREF _Toc200971229 \h </w:instrText>
      </w:r>
      <w:r>
        <w:rPr>
          <w:noProof/>
        </w:rPr>
      </w:r>
      <w:r>
        <w:rPr>
          <w:noProof/>
        </w:rPr>
        <w:fldChar w:fldCharType="separate"/>
      </w:r>
      <w:r>
        <w:rPr>
          <w:noProof/>
        </w:rPr>
        <w:t>272</w:t>
      </w:r>
      <w:r>
        <w:rPr>
          <w:noProof/>
        </w:rPr>
        <w:fldChar w:fldCharType="end"/>
      </w:r>
    </w:p>
    <w:p w14:paraId="5C9899FC" w14:textId="79493D2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_Toc200971230 \h </w:instrText>
      </w:r>
      <w:r>
        <w:rPr>
          <w:noProof/>
        </w:rPr>
      </w:r>
      <w:r>
        <w:rPr>
          <w:noProof/>
        </w:rPr>
        <w:fldChar w:fldCharType="separate"/>
      </w:r>
      <w:r>
        <w:rPr>
          <w:noProof/>
        </w:rPr>
        <w:t>272</w:t>
      </w:r>
      <w:r>
        <w:rPr>
          <w:noProof/>
        </w:rPr>
        <w:fldChar w:fldCharType="end"/>
      </w:r>
    </w:p>
    <w:p w14:paraId="65583D53" w14:textId="734F89D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_Toc200971231 \h </w:instrText>
      </w:r>
      <w:r>
        <w:rPr>
          <w:noProof/>
        </w:rPr>
      </w:r>
      <w:r>
        <w:rPr>
          <w:noProof/>
        </w:rPr>
        <w:fldChar w:fldCharType="separate"/>
      </w:r>
      <w:r>
        <w:rPr>
          <w:noProof/>
        </w:rPr>
        <w:t>272</w:t>
      </w:r>
      <w:r>
        <w:rPr>
          <w:noProof/>
        </w:rPr>
        <w:fldChar w:fldCharType="end"/>
      </w:r>
    </w:p>
    <w:p w14:paraId="05357EC2" w14:textId="7C00AF4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_Toc200971232 \h </w:instrText>
      </w:r>
      <w:r>
        <w:rPr>
          <w:noProof/>
        </w:rPr>
      </w:r>
      <w:r>
        <w:rPr>
          <w:noProof/>
        </w:rPr>
        <w:fldChar w:fldCharType="separate"/>
      </w:r>
      <w:r>
        <w:rPr>
          <w:noProof/>
        </w:rPr>
        <w:t>273</w:t>
      </w:r>
      <w:r>
        <w:rPr>
          <w:noProof/>
        </w:rPr>
        <w:fldChar w:fldCharType="end"/>
      </w:r>
    </w:p>
    <w:p w14:paraId="704C97A3" w14:textId="5DA99C57"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_Toc200971233 \h </w:instrText>
      </w:r>
      <w:r>
        <w:rPr>
          <w:noProof/>
        </w:rPr>
      </w:r>
      <w:r>
        <w:rPr>
          <w:noProof/>
        </w:rPr>
        <w:fldChar w:fldCharType="separate"/>
      </w:r>
      <w:r>
        <w:rPr>
          <w:noProof/>
        </w:rPr>
        <w:t>273</w:t>
      </w:r>
      <w:r>
        <w:rPr>
          <w:noProof/>
        </w:rPr>
        <w:fldChar w:fldCharType="end"/>
      </w:r>
    </w:p>
    <w:p w14:paraId="45624D23" w14:textId="2356400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_Toc200971234 \h </w:instrText>
      </w:r>
      <w:r>
        <w:rPr>
          <w:noProof/>
        </w:rPr>
      </w:r>
      <w:r>
        <w:rPr>
          <w:noProof/>
        </w:rPr>
        <w:fldChar w:fldCharType="separate"/>
      </w:r>
      <w:r>
        <w:rPr>
          <w:noProof/>
        </w:rPr>
        <w:t>273</w:t>
      </w:r>
      <w:r>
        <w:rPr>
          <w:noProof/>
        </w:rPr>
        <w:fldChar w:fldCharType="end"/>
      </w:r>
    </w:p>
    <w:p w14:paraId="67361A8B" w14:textId="3F3BF9C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100C06">
        <w:rPr>
          <w:noProof/>
          <w:lang w:val="en-US"/>
        </w:rPr>
        <w:t>Service Provisioning</w:t>
      </w:r>
      <w:r w:rsidRPr="00100C06">
        <w:rPr>
          <w:rFonts w:eastAsia="DengXian"/>
          <w:noProof/>
        </w:rPr>
        <w:t xml:space="preserve"> Subscription</w:t>
      </w:r>
      <w:r>
        <w:rPr>
          <w:noProof/>
        </w:rPr>
        <w:tab/>
      </w:r>
      <w:r>
        <w:rPr>
          <w:noProof/>
        </w:rPr>
        <w:fldChar w:fldCharType="begin" w:fldLock="1"/>
      </w:r>
      <w:r>
        <w:rPr>
          <w:noProof/>
        </w:rPr>
        <w:instrText xml:space="preserve"> PAGEREF _Toc200971235 \h </w:instrText>
      </w:r>
      <w:r>
        <w:rPr>
          <w:noProof/>
        </w:rPr>
      </w:r>
      <w:r>
        <w:rPr>
          <w:noProof/>
        </w:rPr>
        <w:fldChar w:fldCharType="separate"/>
      </w:r>
      <w:r>
        <w:rPr>
          <w:noProof/>
        </w:rPr>
        <w:t>273</w:t>
      </w:r>
      <w:r>
        <w:rPr>
          <w:noProof/>
        </w:rPr>
        <w:fldChar w:fldCharType="end"/>
      </w:r>
    </w:p>
    <w:p w14:paraId="21A536BE" w14:textId="6157955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_Toc200971236 \h </w:instrText>
      </w:r>
      <w:r>
        <w:rPr>
          <w:noProof/>
        </w:rPr>
      </w:r>
      <w:r>
        <w:rPr>
          <w:noProof/>
        </w:rPr>
        <w:fldChar w:fldCharType="separate"/>
      </w:r>
      <w:r>
        <w:rPr>
          <w:noProof/>
        </w:rPr>
        <w:t>273</w:t>
      </w:r>
      <w:r>
        <w:rPr>
          <w:noProof/>
        </w:rPr>
        <w:fldChar w:fldCharType="end"/>
      </w:r>
    </w:p>
    <w:p w14:paraId="5A31CE3F" w14:textId="60FA751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_Toc200971237 \h </w:instrText>
      </w:r>
      <w:r>
        <w:rPr>
          <w:noProof/>
        </w:rPr>
      </w:r>
      <w:r>
        <w:rPr>
          <w:noProof/>
        </w:rPr>
        <w:fldChar w:fldCharType="separate"/>
      </w:r>
      <w:r>
        <w:rPr>
          <w:noProof/>
        </w:rPr>
        <w:t>274</w:t>
      </w:r>
      <w:r>
        <w:rPr>
          <w:noProof/>
        </w:rPr>
        <w:fldChar w:fldCharType="end"/>
      </w:r>
    </w:p>
    <w:p w14:paraId="43C21BB5" w14:textId="597D2BC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_Toc200971238 \h </w:instrText>
      </w:r>
      <w:r>
        <w:rPr>
          <w:noProof/>
        </w:rPr>
      </w:r>
      <w:r>
        <w:rPr>
          <w:noProof/>
        </w:rPr>
        <w:fldChar w:fldCharType="separate"/>
      </w:r>
      <w:r>
        <w:rPr>
          <w:noProof/>
        </w:rPr>
        <w:t>274</w:t>
      </w:r>
      <w:r>
        <w:rPr>
          <w:noProof/>
        </w:rPr>
        <w:fldChar w:fldCharType="end"/>
      </w:r>
    </w:p>
    <w:p w14:paraId="08ADB9E9" w14:textId="2A9C9A09"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_Toc200971239 \h </w:instrText>
      </w:r>
      <w:r>
        <w:rPr>
          <w:noProof/>
        </w:rPr>
      </w:r>
      <w:r>
        <w:rPr>
          <w:noProof/>
        </w:rPr>
        <w:fldChar w:fldCharType="separate"/>
      </w:r>
      <w:r>
        <w:rPr>
          <w:noProof/>
        </w:rPr>
        <w:t>274</w:t>
      </w:r>
      <w:r>
        <w:rPr>
          <w:noProof/>
        </w:rPr>
        <w:fldChar w:fldCharType="end"/>
      </w:r>
    </w:p>
    <w:p w14:paraId="0BC1DA3E" w14:textId="12CDB211"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_Toc200971240 \h </w:instrText>
      </w:r>
      <w:r>
        <w:rPr>
          <w:noProof/>
        </w:rPr>
      </w:r>
      <w:r>
        <w:rPr>
          <w:noProof/>
        </w:rPr>
        <w:fldChar w:fldCharType="separate"/>
      </w:r>
      <w:r>
        <w:rPr>
          <w:noProof/>
        </w:rPr>
        <w:t>275</w:t>
      </w:r>
      <w:r>
        <w:rPr>
          <w:noProof/>
        </w:rPr>
        <w:fldChar w:fldCharType="end"/>
      </w:r>
    </w:p>
    <w:p w14:paraId="26DE31A6" w14:textId="5C926814"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_Toc200971241 \h </w:instrText>
      </w:r>
      <w:r>
        <w:rPr>
          <w:noProof/>
        </w:rPr>
      </w:r>
      <w:r>
        <w:rPr>
          <w:noProof/>
        </w:rPr>
        <w:fldChar w:fldCharType="separate"/>
      </w:r>
      <w:r>
        <w:rPr>
          <w:noProof/>
        </w:rPr>
        <w:t>276</w:t>
      </w:r>
      <w:r>
        <w:rPr>
          <w:noProof/>
        </w:rPr>
        <w:fldChar w:fldCharType="end"/>
      </w:r>
    </w:p>
    <w:p w14:paraId="35237ED4" w14:textId="10A82076"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_Toc200971242 \h </w:instrText>
      </w:r>
      <w:r>
        <w:rPr>
          <w:noProof/>
        </w:rPr>
      </w:r>
      <w:r>
        <w:rPr>
          <w:noProof/>
        </w:rPr>
        <w:fldChar w:fldCharType="separate"/>
      </w:r>
      <w:r>
        <w:rPr>
          <w:noProof/>
        </w:rPr>
        <w:t>277</w:t>
      </w:r>
      <w:r>
        <w:rPr>
          <w:noProof/>
        </w:rPr>
        <w:fldChar w:fldCharType="end"/>
      </w:r>
    </w:p>
    <w:p w14:paraId="2DC55678" w14:textId="2CEB1E3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_Toc200971243 \h </w:instrText>
      </w:r>
      <w:r>
        <w:rPr>
          <w:noProof/>
        </w:rPr>
      </w:r>
      <w:r>
        <w:rPr>
          <w:noProof/>
        </w:rPr>
        <w:fldChar w:fldCharType="separate"/>
      </w:r>
      <w:r>
        <w:rPr>
          <w:noProof/>
        </w:rPr>
        <w:t>278</w:t>
      </w:r>
      <w:r>
        <w:rPr>
          <w:noProof/>
        </w:rPr>
        <w:fldChar w:fldCharType="end"/>
      </w:r>
    </w:p>
    <w:p w14:paraId="06931011" w14:textId="319F772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_Toc200971244 \h </w:instrText>
      </w:r>
      <w:r>
        <w:rPr>
          <w:noProof/>
        </w:rPr>
      </w:r>
      <w:r>
        <w:rPr>
          <w:noProof/>
        </w:rPr>
        <w:fldChar w:fldCharType="separate"/>
      </w:r>
      <w:r>
        <w:rPr>
          <w:noProof/>
        </w:rPr>
        <w:t>278</w:t>
      </w:r>
      <w:r>
        <w:rPr>
          <w:noProof/>
        </w:rPr>
        <w:fldChar w:fldCharType="end"/>
      </w:r>
    </w:p>
    <w:p w14:paraId="52DC00D1" w14:textId="61D5B1C9"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_Toc200971245 \h </w:instrText>
      </w:r>
      <w:r>
        <w:rPr>
          <w:noProof/>
        </w:rPr>
      </w:r>
      <w:r>
        <w:rPr>
          <w:noProof/>
        </w:rPr>
        <w:fldChar w:fldCharType="separate"/>
      </w:r>
      <w:r>
        <w:rPr>
          <w:noProof/>
        </w:rPr>
        <w:t>279</w:t>
      </w:r>
      <w:r>
        <w:rPr>
          <w:noProof/>
        </w:rPr>
        <w:fldChar w:fldCharType="end"/>
      </w:r>
    </w:p>
    <w:p w14:paraId="5D1824F2" w14:textId="35E2A2D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_Toc200971246 \h </w:instrText>
      </w:r>
      <w:r>
        <w:rPr>
          <w:noProof/>
        </w:rPr>
      </w:r>
      <w:r>
        <w:rPr>
          <w:noProof/>
        </w:rPr>
        <w:fldChar w:fldCharType="separate"/>
      </w:r>
      <w:r>
        <w:rPr>
          <w:noProof/>
        </w:rPr>
        <w:t>279</w:t>
      </w:r>
      <w:r>
        <w:rPr>
          <w:noProof/>
        </w:rPr>
        <w:fldChar w:fldCharType="end"/>
      </w:r>
    </w:p>
    <w:p w14:paraId="024E3BA6" w14:textId="1C42BFF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_Toc200971247 \h </w:instrText>
      </w:r>
      <w:r>
        <w:rPr>
          <w:noProof/>
        </w:rPr>
      </w:r>
      <w:r>
        <w:rPr>
          <w:noProof/>
        </w:rPr>
        <w:fldChar w:fldCharType="separate"/>
      </w:r>
      <w:r>
        <w:rPr>
          <w:noProof/>
        </w:rPr>
        <w:t>279</w:t>
      </w:r>
      <w:r>
        <w:rPr>
          <w:noProof/>
        </w:rPr>
        <w:fldChar w:fldCharType="end"/>
      </w:r>
    </w:p>
    <w:p w14:paraId="0E52F9B8" w14:textId="4E386AC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_Toc200971248 \h </w:instrText>
      </w:r>
      <w:r>
        <w:rPr>
          <w:noProof/>
        </w:rPr>
      </w:r>
      <w:r>
        <w:rPr>
          <w:noProof/>
        </w:rPr>
        <w:fldChar w:fldCharType="separate"/>
      </w:r>
      <w:r>
        <w:rPr>
          <w:noProof/>
        </w:rPr>
        <w:t>280</w:t>
      </w:r>
      <w:r>
        <w:rPr>
          <w:noProof/>
        </w:rPr>
        <w:fldChar w:fldCharType="end"/>
      </w:r>
    </w:p>
    <w:p w14:paraId="2042B3FB" w14:textId="6BFDAA4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_Toc200971249 \h </w:instrText>
      </w:r>
      <w:r>
        <w:rPr>
          <w:noProof/>
        </w:rPr>
      </w:r>
      <w:r>
        <w:rPr>
          <w:noProof/>
        </w:rPr>
        <w:fldChar w:fldCharType="separate"/>
      </w:r>
      <w:r>
        <w:rPr>
          <w:noProof/>
        </w:rPr>
        <w:t>280</w:t>
      </w:r>
      <w:r>
        <w:rPr>
          <w:noProof/>
        </w:rPr>
        <w:fldChar w:fldCharType="end"/>
      </w:r>
    </w:p>
    <w:p w14:paraId="39FF6E23" w14:textId="653A8DE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Service Provisioning</w:t>
      </w:r>
      <w:r>
        <w:rPr>
          <w:noProof/>
        </w:rPr>
        <w:t xml:space="preserve"> Notification</w:t>
      </w:r>
      <w:r>
        <w:rPr>
          <w:noProof/>
        </w:rPr>
        <w:tab/>
      </w:r>
      <w:r>
        <w:rPr>
          <w:noProof/>
        </w:rPr>
        <w:fldChar w:fldCharType="begin" w:fldLock="1"/>
      </w:r>
      <w:r>
        <w:rPr>
          <w:noProof/>
        </w:rPr>
        <w:instrText xml:space="preserve"> PAGEREF _Toc200971250 \h </w:instrText>
      </w:r>
      <w:r>
        <w:rPr>
          <w:noProof/>
        </w:rPr>
      </w:r>
      <w:r>
        <w:rPr>
          <w:noProof/>
        </w:rPr>
        <w:fldChar w:fldCharType="separate"/>
      </w:r>
      <w:r>
        <w:rPr>
          <w:noProof/>
        </w:rPr>
        <w:t>281</w:t>
      </w:r>
      <w:r>
        <w:rPr>
          <w:noProof/>
        </w:rPr>
        <w:fldChar w:fldCharType="end"/>
      </w:r>
    </w:p>
    <w:p w14:paraId="17311945" w14:textId="6FE29E4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_Toc200971251 \h </w:instrText>
      </w:r>
      <w:r>
        <w:rPr>
          <w:noProof/>
        </w:rPr>
      </w:r>
      <w:r>
        <w:rPr>
          <w:noProof/>
        </w:rPr>
        <w:fldChar w:fldCharType="separate"/>
      </w:r>
      <w:r>
        <w:rPr>
          <w:noProof/>
        </w:rPr>
        <w:t>281</w:t>
      </w:r>
      <w:r>
        <w:rPr>
          <w:noProof/>
        </w:rPr>
        <w:fldChar w:fldCharType="end"/>
      </w:r>
    </w:p>
    <w:p w14:paraId="51A33CC3" w14:textId="1391679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_Toc200971252 \h </w:instrText>
      </w:r>
      <w:r>
        <w:rPr>
          <w:noProof/>
        </w:rPr>
      </w:r>
      <w:r>
        <w:rPr>
          <w:noProof/>
        </w:rPr>
        <w:fldChar w:fldCharType="separate"/>
      </w:r>
      <w:r>
        <w:rPr>
          <w:noProof/>
        </w:rPr>
        <w:t>281</w:t>
      </w:r>
      <w:r>
        <w:rPr>
          <w:noProof/>
        </w:rPr>
        <w:fldChar w:fldCharType="end"/>
      </w:r>
    </w:p>
    <w:p w14:paraId="7E5EF6BA" w14:textId="3A2F031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_Toc200971253 \h </w:instrText>
      </w:r>
      <w:r>
        <w:rPr>
          <w:noProof/>
        </w:rPr>
      </w:r>
      <w:r>
        <w:rPr>
          <w:noProof/>
        </w:rPr>
        <w:fldChar w:fldCharType="separate"/>
      </w:r>
      <w:r>
        <w:rPr>
          <w:noProof/>
        </w:rPr>
        <w:t>281</w:t>
      </w:r>
      <w:r>
        <w:rPr>
          <w:noProof/>
        </w:rPr>
        <w:fldChar w:fldCharType="end"/>
      </w:r>
    </w:p>
    <w:p w14:paraId="1C2C415F" w14:textId="284B154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_Toc200971254 \h </w:instrText>
      </w:r>
      <w:r>
        <w:rPr>
          <w:noProof/>
        </w:rPr>
      </w:r>
      <w:r>
        <w:rPr>
          <w:noProof/>
        </w:rPr>
        <w:fldChar w:fldCharType="separate"/>
      </w:r>
      <w:r>
        <w:rPr>
          <w:noProof/>
        </w:rPr>
        <w:t>282</w:t>
      </w:r>
      <w:r>
        <w:rPr>
          <w:noProof/>
        </w:rPr>
        <w:fldChar w:fldCharType="end"/>
      </w:r>
    </w:p>
    <w:p w14:paraId="68D4A077" w14:textId="2DA13CA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_Toc200971255 \h </w:instrText>
      </w:r>
      <w:r>
        <w:rPr>
          <w:noProof/>
        </w:rPr>
      </w:r>
      <w:r>
        <w:rPr>
          <w:noProof/>
        </w:rPr>
        <w:fldChar w:fldCharType="separate"/>
      </w:r>
      <w:r>
        <w:rPr>
          <w:noProof/>
        </w:rPr>
        <w:t>282</w:t>
      </w:r>
      <w:r>
        <w:rPr>
          <w:noProof/>
        </w:rPr>
        <w:fldChar w:fldCharType="end"/>
      </w:r>
    </w:p>
    <w:p w14:paraId="401CF5F5" w14:textId="3B691DF1"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100C0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Structured data types</w:t>
      </w:r>
      <w:r>
        <w:rPr>
          <w:noProof/>
        </w:rPr>
        <w:tab/>
      </w:r>
      <w:r>
        <w:rPr>
          <w:noProof/>
        </w:rPr>
        <w:fldChar w:fldCharType="begin" w:fldLock="1"/>
      </w:r>
      <w:r>
        <w:rPr>
          <w:noProof/>
        </w:rPr>
        <w:instrText xml:space="preserve"> PAGEREF _Toc200971256 \h </w:instrText>
      </w:r>
      <w:r>
        <w:rPr>
          <w:noProof/>
        </w:rPr>
      </w:r>
      <w:r>
        <w:rPr>
          <w:noProof/>
        </w:rPr>
        <w:fldChar w:fldCharType="separate"/>
      </w:r>
      <w:r>
        <w:rPr>
          <w:noProof/>
        </w:rPr>
        <w:t>283</w:t>
      </w:r>
      <w:r>
        <w:rPr>
          <w:noProof/>
        </w:rPr>
        <w:fldChar w:fldCharType="end"/>
      </w:r>
    </w:p>
    <w:p w14:paraId="32149418" w14:textId="7696B40B"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_Toc200971257 \h </w:instrText>
      </w:r>
      <w:r>
        <w:rPr>
          <w:noProof/>
        </w:rPr>
      </w:r>
      <w:r>
        <w:rPr>
          <w:noProof/>
        </w:rPr>
        <w:fldChar w:fldCharType="separate"/>
      </w:r>
      <w:r>
        <w:rPr>
          <w:noProof/>
        </w:rPr>
        <w:t>283</w:t>
      </w:r>
      <w:r>
        <w:rPr>
          <w:noProof/>
        </w:rPr>
        <w:fldChar w:fldCharType="end"/>
      </w:r>
    </w:p>
    <w:p w14:paraId="5A821942" w14:textId="1CCA6FE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_Toc200971258 \h </w:instrText>
      </w:r>
      <w:r>
        <w:rPr>
          <w:noProof/>
        </w:rPr>
      </w:r>
      <w:r>
        <w:rPr>
          <w:noProof/>
        </w:rPr>
        <w:fldChar w:fldCharType="separate"/>
      </w:r>
      <w:r>
        <w:rPr>
          <w:noProof/>
        </w:rPr>
        <w:t>283</w:t>
      </w:r>
      <w:r>
        <w:rPr>
          <w:noProof/>
        </w:rPr>
        <w:fldChar w:fldCharType="end"/>
      </w:r>
    </w:p>
    <w:p w14:paraId="4C0FF030" w14:textId="5BF62F4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_Toc200971259 \h </w:instrText>
      </w:r>
      <w:r>
        <w:rPr>
          <w:noProof/>
        </w:rPr>
      </w:r>
      <w:r>
        <w:rPr>
          <w:noProof/>
        </w:rPr>
        <w:fldChar w:fldCharType="separate"/>
      </w:r>
      <w:r>
        <w:rPr>
          <w:noProof/>
        </w:rPr>
        <w:t>283</w:t>
      </w:r>
      <w:r>
        <w:rPr>
          <w:noProof/>
        </w:rPr>
        <w:fldChar w:fldCharType="end"/>
      </w:r>
    </w:p>
    <w:p w14:paraId="1A7E3AE8" w14:textId="5CAA7FB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100C06">
        <w:rPr>
          <w:noProof/>
          <w:lang w:val="en-US"/>
        </w:rPr>
        <w:t>ServProv</w:t>
      </w:r>
      <w:r>
        <w:rPr>
          <w:noProof/>
        </w:rPr>
        <w:t>Subsc</w:t>
      </w:r>
      <w:r>
        <w:rPr>
          <w:noProof/>
        </w:rPr>
        <w:tab/>
      </w:r>
      <w:r>
        <w:rPr>
          <w:noProof/>
        </w:rPr>
        <w:fldChar w:fldCharType="begin" w:fldLock="1"/>
      </w:r>
      <w:r>
        <w:rPr>
          <w:noProof/>
        </w:rPr>
        <w:instrText xml:space="preserve"> PAGEREF _Toc200971260 \h </w:instrText>
      </w:r>
      <w:r>
        <w:rPr>
          <w:noProof/>
        </w:rPr>
      </w:r>
      <w:r>
        <w:rPr>
          <w:noProof/>
        </w:rPr>
        <w:fldChar w:fldCharType="separate"/>
      </w:r>
      <w:r>
        <w:rPr>
          <w:noProof/>
        </w:rPr>
        <w:t>284</w:t>
      </w:r>
      <w:r>
        <w:rPr>
          <w:noProof/>
        </w:rPr>
        <w:fldChar w:fldCharType="end"/>
      </w:r>
    </w:p>
    <w:p w14:paraId="77A6851C" w14:textId="46B7940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100C06">
        <w:rPr>
          <w:noProof/>
          <w:lang w:val="en-US"/>
        </w:rPr>
        <w:t>ServProv</w:t>
      </w:r>
      <w:r>
        <w:rPr>
          <w:noProof/>
        </w:rPr>
        <w:t>SubscPatch</w:t>
      </w:r>
      <w:r>
        <w:rPr>
          <w:noProof/>
        </w:rPr>
        <w:tab/>
      </w:r>
      <w:r>
        <w:rPr>
          <w:noProof/>
        </w:rPr>
        <w:fldChar w:fldCharType="begin" w:fldLock="1"/>
      </w:r>
      <w:r>
        <w:rPr>
          <w:noProof/>
        </w:rPr>
        <w:instrText xml:space="preserve"> PAGEREF _Toc200971261 \h </w:instrText>
      </w:r>
      <w:r>
        <w:rPr>
          <w:noProof/>
        </w:rPr>
      </w:r>
      <w:r>
        <w:rPr>
          <w:noProof/>
        </w:rPr>
        <w:fldChar w:fldCharType="separate"/>
      </w:r>
      <w:r>
        <w:rPr>
          <w:noProof/>
        </w:rPr>
        <w:t>284</w:t>
      </w:r>
      <w:r>
        <w:rPr>
          <w:noProof/>
        </w:rPr>
        <w:fldChar w:fldCharType="end"/>
      </w:r>
    </w:p>
    <w:p w14:paraId="4A4D712B" w14:textId="7604A2F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100C06">
        <w:rPr>
          <w:noProof/>
          <w:lang w:val="en-US"/>
        </w:rPr>
        <w:t>ServProv</w:t>
      </w:r>
      <w:r>
        <w:rPr>
          <w:noProof/>
        </w:rPr>
        <w:t>Notif</w:t>
      </w:r>
      <w:r>
        <w:rPr>
          <w:noProof/>
        </w:rPr>
        <w:tab/>
      </w:r>
      <w:r>
        <w:rPr>
          <w:noProof/>
        </w:rPr>
        <w:fldChar w:fldCharType="begin" w:fldLock="1"/>
      </w:r>
      <w:r>
        <w:rPr>
          <w:noProof/>
        </w:rPr>
        <w:instrText xml:space="preserve"> PAGEREF _Toc200971262 \h </w:instrText>
      </w:r>
      <w:r>
        <w:rPr>
          <w:noProof/>
        </w:rPr>
      </w:r>
      <w:r>
        <w:rPr>
          <w:noProof/>
        </w:rPr>
        <w:fldChar w:fldCharType="separate"/>
      </w:r>
      <w:r>
        <w:rPr>
          <w:noProof/>
        </w:rPr>
        <w:t>285</w:t>
      </w:r>
      <w:r>
        <w:rPr>
          <w:noProof/>
        </w:rPr>
        <w:fldChar w:fldCharType="end"/>
      </w:r>
    </w:p>
    <w:p w14:paraId="17FB4AFA" w14:textId="2AC1BCB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_Toc200971263 \h </w:instrText>
      </w:r>
      <w:r>
        <w:rPr>
          <w:noProof/>
        </w:rPr>
      </w:r>
      <w:r>
        <w:rPr>
          <w:noProof/>
        </w:rPr>
        <w:fldChar w:fldCharType="separate"/>
      </w:r>
      <w:r>
        <w:rPr>
          <w:noProof/>
        </w:rPr>
        <w:t>285</w:t>
      </w:r>
      <w:r>
        <w:rPr>
          <w:noProof/>
        </w:rPr>
        <w:fldChar w:fldCharType="end"/>
      </w:r>
    </w:p>
    <w:p w14:paraId="1E780FD2" w14:textId="0218A1C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ko-KR"/>
          <w14:ligatures w14:val="standardContextual"/>
        </w:rPr>
        <w:tab/>
      </w:r>
      <w:r>
        <w:rPr>
          <w:noProof/>
        </w:rPr>
        <w:t>Type: AppInfo</w:t>
      </w:r>
      <w:r>
        <w:rPr>
          <w:noProof/>
        </w:rPr>
        <w:tab/>
      </w:r>
      <w:r>
        <w:rPr>
          <w:noProof/>
        </w:rPr>
        <w:fldChar w:fldCharType="begin" w:fldLock="1"/>
      </w:r>
      <w:r>
        <w:rPr>
          <w:noProof/>
        </w:rPr>
        <w:instrText xml:space="preserve"> PAGEREF _Toc200971264 \h </w:instrText>
      </w:r>
      <w:r>
        <w:rPr>
          <w:noProof/>
        </w:rPr>
      </w:r>
      <w:r>
        <w:rPr>
          <w:noProof/>
        </w:rPr>
        <w:fldChar w:fldCharType="separate"/>
      </w:r>
      <w:r>
        <w:rPr>
          <w:noProof/>
        </w:rPr>
        <w:t>285</w:t>
      </w:r>
      <w:r>
        <w:rPr>
          <w:noProof/>
        </w:rPr>
        <w:fldChar w:fldCharType="end"/>
      </w:r>
    </w:p>
    <w:p w14:paraId="7F03AB33" w14:textId="286ED00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Type: AppGrpProfile</w:t>
      </w:r>
      <w:r>
        <w:rPr>
          <w:noProof/>
        </w:rPr>
        <w:tab/>
      </w:r>
      <w:r>
        <w:rPr>
          <w:noProof/>
        </w:rPr>
        <w:fldChar w:fldCharType="begin" w:fldLock="1"/>
      </w:r>
      <w:r>
        <w:rPr>
          <w:noProof/>
        </w:rPr>
        <w:instrText xml:space="preserve"> PAGEREF _Toc200971265 \h </w:instrText>
      </w:r>
      <w:r>
        <w:rPr>
          <w:noProof/>
        </w:rPr>
      </w:r>
      <w:r>
        <w:rPr>
          <w:noProof/>
        </w:rPr>
        <w:fldChar w:fldCharType="separate"/>
      </w:r>
      <w:r>
        <w:rPr>
          <w:noProof/>
        </w:rPr>
        <w:t>285</w:t>
      </w:r>
      <w:r>
        <w:rPr>
          <w:noProof/>
        </w:rPr>
        <w:fldChar w:fldCharType="end"/>
      </w:r>
    </w:p>
    <w:p w14:paraId="4ACBC168" w14:textId="59A01E4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100C0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Simple data types and enumerations</w:t>
      </w:r>
      <w:r>
        <w:rPr>
          <w:noProof/>
        </w:rPr>
        <w:tab/>
      </w:r>
      <w:r>
        <w:rPr>
          <w:noProof/>
        </w:rPr>
        <w:fldChar w:fldCharType="begin" w:fldLock="1"/>
      </w:r>
      <w:r>
        <w:rPr>
          <w:noProof/>
        </w:rPr>
        <w:instrText xml:space="preserve"> PAGEREF _Toc200971266 \h </w:instrText>
      </w:r>
      <w:r>
        <w:rPr>
          <w:noProof/>
        </w:rPr>
      </w:r>
      <w:r>
        <w:rPr>
          <w:noProof/>
        </w:rPr>
        <w:fldChar w:fldCharType="separate"/>
      </w:r>
      <w:r>
        <w:rPr>
          <w:noProof/>
        </w:rPr>
        <w:t>285</w:t>
      </w:r>
      <w:r>
        <w:rPr>
          <w:noProof/>
        </w:rPr>
        <w:fldChar w:fldCharType="end"/>
      </w:r>
    </w:p>
    <w:p w14:paraId="05C7929E" w14:textId="260FD26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_Toc200971267 \h </w:instrText>
      </w:r>
      <w:r>
        <w:rPr>
          <w:noProof/>
        </w:rPr>
      </w:r>
      <w:r>
        <w:rPr>
          <w:noProof/>
        </w:rPr>
        <w:fldChar w:fldCharType="separate"/>
      </w:r>
      <w:r>
        <w:rPr>
          <w:noProof/>
        </w:rPr>
        <w:t>285</w:t>
      </w:r>
      <w:r>
        <w:rPr>
          <w:noProof/>
        </w:rPr>
        <w:fldChar w:fldCharType="end"/>
      </w:r>
    </w:p>
    <w:p w14:paraId="54507716" w14:textId="152156B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_Toc200971268 \h </w:instrText>
      </w:r>
      <w:r>
        <w:rPr>
          <w:noProof/>
        </w:rPr>
      </w:r>
      <w:r>
        <w:rPr>
          <w:noProof/>
        </w:rPr>
        <w:fldChar w:fldCharType="separate"/>
      </w:r>
      <w:r>
        <w:rPr>
          <w:noProof/>
        </w:rPr>
        <w:t>285</w:t>
      </w:r>
      <w:r>
        <w:rPr>
          <w:noProof/>
        </w:rPr>
        <w:fldChar w:fldCharType="end"/>
      </w:r>
    </w:p>
    <w:p w14:paraId="2DF56FF8" w14:textId="18818B7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100C0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_Toc200971269 \h </w:instrText>
      </w:r>
      <w:r>
        <w:rPr>
          <w:noProof/>
        </w:rPr>
      </w:r>
      <w:r>
        <w:rPr>
          <w:noProof/>
        </w:rPr>
        <w:fldChar w:fldCharType="separate"/>
      </w:r>
      <w:r>
        <w:rPr>
          <w:noProof/>
        </w:rPr>
        <w:t>286</w:t>
      </w:r>
      <w:r>
        <w:rPr>
          <w:noProof/>
        </w:rPr>
        <w:fldChar w:fldCharType="end"/>
      </w:r>
    </w:p>
    <w:p w14:paraId="3BD542ED" w14:textId="788DCED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_Toc200971270 \h </w:instrText>
      </w:r>
      <w:r>
        <w:rPr>
          <w:noProof/>
        </w:rPr>
      </w:r>
      <w:r>
        <w:rPr>
          <w:noProof/>
        </w:rPr>
        <w:fldChar w:fldCharType="separate"/>
      </w:r>
      <w:r>
        <w:rPr>
          <w:noProof/>
        </w:rPr>
        <w:t>286</w:t>
      </w:r>
      <w:r>
        <w:rPr>
          <w:noProof/>
        </w:rPr>
        <w:fldChar w:fldCharType="end"/>
      </w:r>
    </w:p>
    <w:p w14:paraId="7F756306" w14:textId="50A6CA5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_Toc200971271 \h </w:instrText>
      </w:r>
      <w:r>
        <w:rPr>
          <w:noProof/>
        </w:rPr>
      </w:r>
      <w:r>
        <w:rPr>
          <w:noProof/>
        </w:rPr>
        <w:fldChar w:fldCharType="separate"/>
      </w:r>
      <w:r>
        <w:rPr>
          <w:noProof/>
        </w:rPr>
        <w:t>286</w:t>
      </w:r>
      <w:r>
        <w:rPr>
          <w:noProof/>
        </w:rPr>
        <w:fldChar w:fldCharType="end"/>
      </w:r>
    </w:p>
    <w:p w14:paraId="5564D0B8" w14:textId="633EB042"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_Toc200971272 \h </w:instrText>
      </w:r>
      <w:r>
        <w:rPr>
          <w:noProof/>
        </w:rPr>
      </w:r>
      <w:r>
        <w:rPr>
          <w:noProof/>
        </w:rPr>
        <w:fldChar w:fldCharType="separate"/>
      </w:r>
      <w:r>
        <w:rPr>
          <w:noProof/>
        </w:rPr>
        <w:t>286</w:t>
      </w:r>
      <w:r>
        <w:rPr>
          <w:noProof/>
        </w:rPr>
        <w:fldChar w:fldCharType="end"/>
      </w:r>
    </w:p>
    <w:p w14:paraId="17A80048" w14:textId="0A25141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_Toc200971273 \h </w:instrText>
      </w:r>
      <w:r>
        <w:rPr>
          <w:noProof/>
        </w:rPr>
      </w:r>
      <w:r>
        <w:rPr>
          <w:noProof/>
        </w:rPr>
        <w:fldChar w:fldCharType="separate"/>
      </w:r>
      <w:r>
        <w:rPr>
          <w:noProof/>
        </w:rPr>
        <w:t>286</w:t>
      </w:r>
      <w:r>
        <w:rPr>
          <w:noProof/>
        </w:rPr>
        <w:fldChar w:fldCharType="end"/>
      </w:r>
    </w:p>
    <w:p w14:paraId="231F910A" w14:textId="5C40A67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_Toc200971274 \h </w:instrText>
      </w:r>
      <w:r>
        <w:rPr>
          <w:noProof/>
        </w:rPr>
      </w:r>
      <w:r>
        <w:rPr>
          <w:noProof/>
        </w:rPr>
        <w:fldChar w:fldCharType="separate"/>
      </w:r>
      <w:r>
        <w:rPr>
          <w:noProof/>
        </w:rPr>
        <w:t>286</w:t>
      </w:r>
      <w:r>
        <w:rPr>
          <w:noProof/>
        </w:rPr>
        <w:fldChar w:fldCharType="end"/>
      </w:r>
    </w:p>
    <w:p w14:paraId="0D0C0008" w14:textId="1B8A3F2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_Toc200971275 \h </w:instrText>
      </w:r>
      <w:r>
        <w:rPr>
          <w:noProof/>
        </w:rPr>
      </w:r>
      <w:r>
        <w:rPr>
          <w:noProof/>
        </w:rPr>
        <w:fldChar w:fldCharType="separate"/>
      </w:r>
      <w:r>
        <w:rPr>
          <w:noProof/>
        </w:rPr>
        <w:t>286</w:t>
      </w:r>
      <w:r>
        <w:rPr>
          <w:noProof/>
        </w:rPr>
        <w:fldChar w:fldCharType="end"/>
      </w:r>
    </w:p>
    <w:p w14:paraId="2069ECC1" w14:textId="0645099C"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_Toc200971276 \h </w:instrText>
      </w:r>
      <w:r>
        <w:rPr>
          <w:noProof/>
        </w:rPr>
      </w:r>
      <w:r>
        <w:rPr>
          <w:noProof/>
        </w:rPr>
        <w:fldChar w:fldCharType="separate"/>
      </w:r>
      <w:r>
        <w:rPr>
          <w:noProof/>
        </w:rPr>
        <w:t>286</w:t>
      </w:r>
      <w:r>
        <w:rPr>
          <w:noProof/>
        </w:rPr>
        <w:fldChar w:fldCharType="end"/>
      </w:r>
    </w:p>
    <w:p w14:paraId="1AAC6449" w14:textId="2D1DA9FE"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_Toc200971277 \h </w:instrText>
      </w:r>
      <w:r>
        <w:rPr>
          <w:noProof/>
        </w:rPr>
      </w:r>
      <w:r>
        <w:rPr>
          <w:noProof/>
        </w:rPr>
        <w:fldChar w:fldCharType="separate"/>
      </w:r>
      <w:r>
        <w:rPr>
          <w:noProof/>
        </w:rPr>
        <w:t>287</w:t>
      </w:r>
      <w:r>
        <w:rPr>
          <w:noProof/>
        </w:rPr>
        <w:fldChar w:fldCharType="end"/>
      </w:r>
    </w:p>
    <w:p w14:paraId="628FF286" w14:textId="414BB1E5"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_Toc200971278 \h </w:instrText>
      </w:r>
      <w:r>
        <w:rPr>
          <w:noProof/>
        </w:rPr>
      </w:r>
      <w:r>
        <w:rPr>
          <w:noProof/>
        </w:rPr>
        <w:fldChar w:fldCharType="separate"/>
      </w:r>
      <w:r>
        <w:rPr>
          <w:noProof/>
        </w:rPr>
        <w:t>287</w:t>
      </w:r>
      <w:r>
        <w:rPr>
          <w:noProof/>
        </w:rPr>
        <w:fldChar w:fldCharType="end"/>
      </w:r>
    </w:p>
    <w:p w14:paraId="4757ECC0" w14:textId="2F02173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_Toc200971279 \h </w:instrText>
      </w:r>
      <w:r>
        <w:rPr>
          <w:noProof/>
        </w:rPr>
      </w:r>
      <w:r>
        <w:rPr>
          <w:noProof/>
        </w:rPr>
        <w:fldChar w:fldCharType="separate"/>
      </w:r>
      <w:r>
        <w:rPr>
          <w:noProof/>
        </w:rPr>
        <w:t>287</w:t>
      </w:r>
      <w:r>
        <w:rPr>
          <w:noProof/>
        </w:rPr>
        <w:fldChar w:fldCharType="end"/>
      </w:r>
    </w:p>
    <w:p w14:paraId="13225513" w14:textId="5AB59D68"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_Toc200971280 \h </w:instrText>
      </w:r>
      <w:r>
        <w:rPr>
          <w:noProof/>
        </w:rPr>
      </w:r>
      <w:r>
        <w:rPr>
          <w:noProof/>
        </w:rPr>
        <w:fldChar w:fldCharType="separate"/>
      </w:r>
      <w:r>
        <w:rPr>
          <w:noProof/>
        </w:rPr>
        <w:t>287</w:t>
      </w:r>
      <w:r>
        <w:rPr>
          <w:noProof/>
        </w:rPr>
        <w:fldChar w:fldCharType="end"/>
      </w:r>
    </w:p>
    <w:p w14:paraId="27266CC8" w14:textId="674AE49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_Toc200971281 \h </w:instrText>
      </w:r>
      <w:r>
        <w:rPr>
          <w:noProof/>
        </w:rPr>
      </w:r>
      <w:r>
        <w:rPr>
          <w:noProof/>
        </w:rPr>
        <w:fldChar w:fldCharType="separate"/>
      </w:r>
      <w:r>
        <w:rPr>
          <w:noProof/>
        </w:rPr>
        <w:t>287</w:t>
      </w:r>
      <w:r>
        <w:rPr>
          <w:noProof/>
        </w:rPr>
        <w:fldChar w:fldCharType="end"/>
      </w:r>
    </w:p>
    <w:p w14:paraId="0827F4F3" w14:textId="73D1032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_Toc200971282 \h </w:instrText>
      </w:r>
      <w:r>
        <w:rPr>
          <w:noProof/>
        </w:rPr>
      </w:r>
      <w:r>
        <w:rPr>
          <w:noProof/>
        </w:rPr>
        <w:fldChar w:fldCharType="separate"/>
      </w:r>
      <w:r>
        <w:rPr>
          <w:noProof/>
        </w:rPr>
        <w:t>288</w:t>
      </w:r>
      <w:r>
        <w:rPr>
          <w:noProof/>
        </w:rPr>
        <w:fldChar w:fldCharType="end"/>
      </w:r>
    </w:p>
    <w:p w14:paraId="7FECBBE8" w14:textId="4B03205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_Toc200971283 \h </w:instrText>
      </w:r>
      <w:r>
        <w:rPr>
          <w:noProof/>
        </w:rPr>
      </w:r>
      <w:r>
        <w:rPr>
          <w:noProof/>
        </w:rPr>
        <w:fldChar w:fldCharType="separate"/>
      </w:r>
      <w:r>
        <w:rPr>
          <w:noProof/>
        </w:rPr>
        <w:t>288</w:t>
      </w:r>
      <w:r>
        <w:rPr>
          <w:noProof/>
        </w:rPr>
        <w:fldChar w:fldCharType="end"/>
      </w:r>
    </w:p>
    <w:p w14:paraId="37F1A4E0" w14:textId="3E71593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_Toc200971284 \h </w:instrText>
      </w:r>
      <w:r>
        <w:rPr>
          <w:noProof/>
        </w:rPr>
      </w:r>
      <w:r>
        <w:rPr>
          <w:noProof/>
        </w:rPr>
        <w:fldChar w:fldCharType="separate"/>
      </w:r>
      <w:r>
        <w:rPr>
          <w:noProof/>
        </w:rPr>
        <w:t>288</w:t>
      </w:r>
      <w:r>
        <w:rPr>
          <w:noProof/>
        </w:rPr>
        <w:fldChar w:fldCharType="end"/>
      </w:r>
    </w:p>
    <w:p w14:paraId="4C4EE6F0" w14:textId="6CBEE84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_Toc200971285 \h </w:instrText>
      </w:r>
      <w:r>
        <w:rPr>
          <w:noProof/>
        </w:rPr>
      </w:r>
      <w:r>
        <w:rPr>
          <w:noProof/>
        </w:rPr>
        <w:fldChar w:fldCharType="separate"/>
      </w:r>
      <w:r>
        <w:rPr>
          <w:noProof/>
        </w:rPr>
        <w:t>288</w:t>
      </w:r>
      <w:r>
        <w:rPr>
          <w:noProof/>
        </w:rPr>
        <w:fldChar w:fldCharType="end"/>
      </w:r>
    </w:p>
    <w:p w14:paraId="09FE5C8F" w14:textId="5F85704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_Toc200971286 \h </w:instrText>
      </w:r>
      <w:r>
        <w:rPr>
          <w:noProof/>
        </w:rPr>
      </w:r>
      <w:r>
        <w:rPr>
          <w:noProof/>
        </w:rPr>
        <w:fldChar w:fldCharType="separate"/>
      </w:r>
      <w:r>
        <w:rPr>
          <w:noProof/>
        </w:rPr>
        <w:t>288</w:t>
      </w:r>
      <w:r>
        <w:rPr>
          <w:noProof/>
        </w:rPr>
        <w:fldChar w:fldCharType="end"/>
      </w:r>
    </w:p>
    <w:p w14:paraId="7E31857B" w14:textId="03FF70BA"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_Toc200971287 \h </w:instrText>
      </w:r>
      <w:r>
        <w:rPr>
          <w:noProof/>
        </w:rPr>
      </w:r>
      <w:r>
        <w:rPr>
          <w:noProof/>
        </w:rPr>
        <w:fldChar w:fldCharType="separate"/>
      </w:r>
      <w:r>
        <w:rPr>
          <w:noProof/>
        </w:rPr>
        <w:t>288</w:t>
      </w:r>
      <w:r>
        <w:rPr>
          <w:noProof/>
        </w:rPr>
        <w:fldChar w:fldCharType="end"/>
      </w:r>
    </w:p>
    <w:p w14:paraId="4CDAADFA" w14:textId="342F24C1"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_Toc200971288 \h </w:instrText>
      </w:r>
      <w:r>
        <w:rPr>
          <w:noProof/>
        </w:rPr>
      </w:r>
      <w:r>
        <w:rPr>
          <w:noProof/>
        </w:rPr>
        <w:fldChar w:fldCharType="separate"/>
      </w:r>
      <w:r>
        <w:rPr>
          <w:noProof/>
        </w:rPr>
        <w:t>289</w:t>
      </w:r>
      <w:r>
        <w:rPr>
          <w:noProof/>
        </w:rPr>
        <w:fldChar w:fldCharType="end"/>
      </w:r>
    </w:p>
    <w:p w14:paraId="7C51380B" w14:textId="59AEE09E" w:rsidR="00AA5D9B" w:rsidRDefault="00AA5D9B">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_Toc200971289 \h </w:instrText>
      </w:r>
      <w:r>
        <w:rPr>
          <w:noProof/>
        </w:rPr>
      </w:r>
      <w:r>
        <w:rPr>
          <w:noProof/>
        </w:rPr>
        <w:fldChar w:fldCharType="separate"/>
      </w:r>
      <w:r>
        <w:rPr>
          <w:noProof/>
        </w:rPr>
        <w:t>289</w:t>
      </w:r>
      <w:r>
        <w:rPr>
          <w:noProof/>
        </w:rPr>
        <w:fldChar w:fldCharType="end"/>
      </w:r>
    </w:p>
    <w:p w14:paraId="52DFF13C" w14:textId="6362E395" w:rsidR="00AA5D9B" w:rsidRDefault="00AA5D9B">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_Toc200971290 \h </w:instrText>
      </w:r>
      <w:r>
        <w:rPr>
          <w:noProof/>
        </w:rPr>
      </w:r>
      <w:r>
        <w:rPr>
          <w:noProof/>
        </w:rPr>
        <w:fldChar w:fldCharType="separate"/>
      </w:r>
      <w:r>
        <w:rPr>
          <w:noProof/>
        </w:rPr>
        <w:t>289</w:t>
      </w:r>
      <w:r>
        <w:rPr>
          <w:noProof/>
        </w:rPr>
        <w:fldChar w:fldCharType="end"/>
      </w:r>
    </w:p>
    <w:p w14:paraId="743672B8" w14:textId="3395C89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_Toc200971291 \h </w:instrText>
      </w:r>
      <w:r>
        <w:rPr>
          <w:noProof/>
        </w:rPr>
      </w:r>
      <w:r>
        <w:rPr>
          <w:noProof/>
        </w:rPr>
        <w:fldChar w:fldCharType="separate"/>
      </w:r>
      <w:r>
        <w:rPr>
          <w:noProof/>
        </w:rPr>
        <w:t>290</w:t>
      </w:r>
      <w:r>
        <w:rPr>
          <w:noProof/>
        </w:rPr>
        <w:fldChar w:fldCharType="end"/>
      </w:r>
    </w:p>
    <w:p w14:paraId="67DBFA92" w14:textId="773310C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_Toc200971292 \h </w:instrText>
      </w:r>
      <w:r>
        <w:rPr>
          <w:noProof/>
        </w:rPr>
      </w:r>
      <w:r>
        <w:rPr>
          <w:noProof/>
        </w:rPr>
        <w:fldChar w:fldCharType="separate"/>
      </w:r>
      <w:r>
        <w:rPr>
          <w:noProof/>
        </w:rPr>
        <w:t>290</w:t>
      </w:r>
      <w:r>
        <w:rPr>
          <w:noProof/>
        </w:rPr>
        <w:fldChar w:fldCharType="end"/>
      </w:r>
    </w:p>
    <w:p w14:paraId="7D28AB72" w14:textId="286C64A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_Toc200971293 \h </w:instrText>
      </w:r>
      <w:r>
        <w:rPr>
          <w:noProof/>
        </w:rPr>
      </w:r>
      <w:r>
        <w:rPr>
          <w:noProof/>
        </w:rPr>
        <w:fldChar w:fldCharType="separate"/>
      </w:r>
      <w:r>
        <w:rPr>
          <w:noProof/>
        </w:rPr>
        <w:t>290</w:t>
      </w:r>
      <w:r>
        <w:rPr>
          <w:noProof/>
        </w:rPr>
        <w:fldChar w:fldCharType="end"/>
      </w:r>
    </w:p>
    <w:p w14:paraId="1C4630A6" w14:textId="65BFFF3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_Toc200971294 \h </w:instrText>
      </w:r>
      <w:r>
        <w:rPr>
          <w:noProof/>
        </w:rPr>
      </w:r>
      <w:r>
        <w:rPr>
          <w:noProof/>
        </w:rPr>
        <w:fldChar w:fldCharType="separate"/>
      </w:r>
      <w:r>
        <w:rPr>
          <w:noProof/>
        </w:rPr>
        <w:t>290</w:t>
      </w:r>
      <w:r>
        <w:rPr>
          <w:noProof/>
        </w:rPr>
        <w:fldChar w:fldCharType="end"/>
      </w:r>
    </w:p>
    <w:p w14:paraId="4BC50A13" w14:textId="5500587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100C06">
        <w:rPr>
          <w:noProof/>
          <w:lang w:val="en-IN"/>
        </w:rPr>
        <w:t>.1</w:t>
      </w:r>
      <w:r>
        <w:rPr>
          <w:rFonts w:asciiTheme="minorHAnsi" w:eastAsiaTheme="minorEastAsia" w:hAnsiTheme="minorHAnsi" w:cstheme="minorBidi"/>
          <w:noProof/>
          <w:kern w:val="2"/>
          <w:sz w:val="24"/>
          <w:szCs w:val="24"/>
          <w:lang w:eastAsia="ko-KR"/>
          <w14:ligatures w14:val="standardContextual"/>
        </w:rPr>
        <w:tab/>
      </w:r>
      <w:r w:rsidRPr="00100C06">
        <w:rPr>
          <w:noProof/>
          <w:lang w:val="en-IN"/>
        </w:rPr>
        <w:t>Description</w:t>
      </w:r>
      <w:r>
        <w:rPr>
          <w:noProof/>
        </w:rPr>
        <w:tab/>
      </w:r>
      <w:r>
        <w:rPr>
          <w:noProof/>
        </w:rPr>
        <w:fldChar w:fldCharType="begin" w:fldLock="1"/>
      </w:r>
      <w:r>
        <w:rPr>
          <w:noProof/>
        </w:rPr>
        <w:instrText xml:space="preserve"> PAGEREF _Toc200971295 \h </w:instrText>
      </w:r>
      <w:r>
        <w:rPr>
          <w:noProof/>
        </w:rPr>
      </w:r>
      <w:r>
        <w:rPr>
          <w:noProof/>
        </w:rPr>
        <w:fldChar w:fldCharType="separate"/>
      </w:r>
      <w:r>
        <w:rPr>
          <w:noProof/>
        </w:rPr>
        <w:t>290</w:t>
      </w:r>
      <w:r>
        <w:rPr>
          <w:noProof/>
        </w:rPr>
        <w:fldChar w:fldCharType="end"/>
      </w:r>
    </w:p>
    <w:p w14:paraId="61205677" w14:textId="0EFA46B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_Toc200971296 \h </w:instrText>
      </w:r>
      <w:r>
        <w:rPr>
          <w:noProof/>
        </w:rPr>
      </w:r>
      <w:r>
        <w:rPr>
          <w:noProof/>
        </w:rPr>
        <w:fldChar w:fldCharType="separate"/>
      </w:r>
      <w:r>
        <w:rPr>
          <w:noProof/>
        </w:rPr>
        <w:t>290</w:t>
      </w:r>
      <w:r>
        <w:rPr>
          <w:noProof/>
        </w:rPr>
        <w:fldChar w:fldCharType="end"/>
      </w:r>
    </w:p>
    <w:p w14:paraId="30A1EBB9" w14:textId="7B97333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_Toc200971297 \h </w:instrText>
      </w:r>
      <w:r>
        <w:rPr>
          <w:noProof/>
        </w:rPr>
      </w:r>
      <w:r>
        <w:rPr>
          <w:noProof/>
        </w:rPr>
        <w:fldChar w:fldCharType="separate"/>
      </w:r>
      <w:r>
        <w:rPr>
          <w:noProof/>
        </w:rPr>
        <w:t>290</w:t>
      </w:r>
      <w:r>
        <w:rPr>
          <w:noProof/>
        </w:rPr>
        <w:fldChar w:fldCharType="end"/>
      </w:r>
    </w:p>
    <w:p w14:paraId="4EDCDF8A" w14:textId="72B8AC3B"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_Toc200971298 \h </w:instrText>
      </w:r>
      <w:r>
        <w:rPr>
          <w:noProof/>
        </w:rPr>
      </w:r>
      <w:r>
        <w:rPr>
          <w:noProof/>
        </w:rPr>
        <w:fldChar w:fldCharType="separate"/>
      </w:r>
      <w:r>
        <w:rPr>
          <w:noProof/>
        </w:rPr>
        <w:t>290</w:t>
      </w:r>
      <w:r>
        <w:rPr>
          <w:noProof/>
        </w:rPr>
        <w:fldChar w:fldCharType="end"/>
      </w:r>
    </w:p>
    <w:p w14:paraId="0A7887FA" w14:textId="3983B633"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_Toc200971299 \h </w:instrText>
      </w:r>
      <w:r>
        <w:rPr>
          <w:noProof/>
        </w:rPr>
      </w:r>
      <w:r>
        <w:rPr>
          <w:noProof/>
        </w:rPr>
        <w:fldChar w:fldCharType="separate"/>
      </w:r>
      <w:r>
        <w:rPr>
          <w:noProof/>
        </w:rPr>
        <w:t>291</w:t>
      </w:r>
      <w:r>
        <w:rPr>
          <w:noProof/>
        </w:rPr>
        <w:fldChar w:fldCharType="end"/>
      </w:r>
    </w:p>
    <w:p w14:paraId="4D05494D" w14:textId="6C01857D"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_Toc200971300 \h </w:instrText>
      </w:r>
      <w:r>
        <w:rPr>
          <w:noProof/>
        </w:rPr>
      </w:r>
      <w:r>
        <w:rPr>
          <w:noProof/>
        </w:rPr>
        <w:fldChar w:fldCharType="separate"/>
      </w:r>
      <w:r>
        <w:rPr>
          <w:noProof/>
        </w:rPr>
        <w:t>291</w:t>
      </w:r>
      <w:r>
        <w:rPr>
          <w:noProof/>
        </w:rPr>
        <w:fldChar w:fldCharType="end"/>
      </w:r>
    </w:p>
    <w:p w14:paraId="5ED9F3C0" w14:textId="7C2F402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_Toc200971301 \h </w:instrText>
      </w:r>
      <w:r>
        <w:rPr>
          <w:noProof/>
        </w:rPr>
      </w:r>
      <w:r>
        <w:rPr>
          <w:noProof/>
        </w:rPr>
        <w:fldChar w:fldCharType="separate"/>
      </w:r>
      <w:r>
        <w:rPr>
          <w:noProof/>
        </w:rPr>
        <w:t>292</w:t>
      </w:r>
      <w:r>
        <w:rPr>
          <w:noProof/>
        </w:rPr>
        <w:fldChar w:fldCharType="end"/>
      </w:r>
    </w:p>
    <w:p w14:paraId="6A68F25A" w14:textId="7CA6CC4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_Toc200971302 \h </w:instrText>
      </w:r>
      <w:r>
        <w:rPr>
          <w:noProof/>
        </w:rPr>
      </w:r>
      <w:r>
        <w:rPr>
          <w:noProof/>
        </w:rPr>
        <w:fldChar w:fldCharType="separate"/>
      </w:r>
      <w:r>
        <w:rPr>
          <w:noProof/>
        </w:rPr>
        <w:t>292</w:t>
      </w:r>
      <w:r>
        <w:rPr>
          <w:noProof/>
        </w:rPr>
        <w:fldChar w:fldCharType="end"/>
      </w:r>
    </w:p>
    <w:p w14:paraId="57264C39" w14:textId="7126443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_Toc200971303 \h </w:instrText>
      </w:r>
      <w:r>
        <w:rPr>
          <w:noProof/>
        </w:rPr>
      </w:r>
      <w:r>
        <w:rPr>
          <w:noProof/>
        </w:rPr>
        <w:fldChar w:fldCharType="separate"/>
      </w:r>
      <w:r>
        <w:rPr>
          <w:noProof/>
        </w:rPr>
        <w:t>293</w:t>
      </w:r>
      <w:r>
        <w:rPr>
          <w:noProof/>
        </w:rPr>
        <w:fldChar w:fldCharType="end"/>
      </w:r>
    </w:p>
    <w:p w14:paraId="73470544" w14:textId="6167033A"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_Toc200971304 \h </w:instrText>
      </w:r>
      <w:r>
        <w:rPr>
          <w:noProof/>
        </w:rPr>
      </w:r>
      <w:r>
        <w:rPr>
          <w:noProof/>
        </w:rPr>
        <w:fldChar w:fldCharType="separate"/>
      </w:r>
      <w:r>
        <w:rPr>
          <w:noProof/>
        </w:rPr>
        <w:t>293</w:t>
      </w:r>
      <w:r>
        <w:rPr>
          <w:noProof/>
        </w:rPr>
        <w:fldChar w:fldCharType="end"/>
      </w:r>
    </w:p>
    <w:p w14:paraId="06A1E463" w14:textId="7436A3C3"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_Toc200971305 \h </w:instrText>
      </w:r>
      <w:r>
        <w:rPr>
          <w:noProof/>
        </w:rPr>
      </w:r>
      <w:r>
        <w:rPr>
          <w:noProof/>
        </w:rPr>
        <w:fldChar w:fldCharType="separate"/>
      </w:r>
      <w:r>
        <w:rPr>
          <w:noProof/>
        </w:rPr>
        <w:t>293</w:t>
      </w:r>
      <w:r>
        <w:rPr>
          <w:noProof/>
        </w:rPr>
        <w:fldChar w:fldCharType="end"/>
      </w:r>
    </w:p>
    <w:p w14:paraId="0BC365FC" w14:textId="737A32F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_Toc200971306 \h </w:instrText>
      </w:r>
      <w:r>
        <w:rPr>
          <w:noProof/>
        </w:rPr>
      </w:r>
      <w:r>
        <w:rPr>
          <w:noProof/>
        </w:rPr>
        <w:fldChar w:fldCharType="separate"/>
      </w:r>
      <w:r>
        <w:rPr>
          <w:noProof/>
        </w:rPr>
        <w:t>294</w:t>
      </w:r>
      <w:r>
        <w:rPr>
          <w:noProof/>
        </w:rPr>
        <w:fldChar w:fldCharType="end"/>
      </w:r>
    </w:p>
    <w:p w14:paraId="622C3AFA" w14:textId="1EC645D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_Toc200971307 \h </w:instrText>
      </w:r>
      <w:r>
        <w:rPr>
          <w:noProof/>
        </w:rPr>
      </w:r>
      <w:r>
        <w:rPr>
          <w:noProof/>
        </w:rPr>
        <w:fldChar w:fldCharType="separate"/>
      </w:r>
      <w:r>
        <w:rPr>
          <w:noProof/>
        </w:rPr>
        <w:t>294</w:t>
      </w:r>
      <w:r>
        <w:rPr>
          <w:noProof/>
        </w:rPr>
        <w:fldChar w:fldCharType="end"/>
      </w:r>
    </w:p>
    <w:p w14:paraId="55DF7F22" w14:textId="1552EC9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_Toc200971308 \h </w:instrText>
      </w:r>
      <w:r>
        <w:rPr>
          <w:noProof/>
        </w:rPr>
      </w:r>
      <w:r>
        <w:rPr>
          <w:noProof/>
        </w:rPr>
        <w:fldChar w:fldCharType="separate"/>
      </w:r>
      <w:r>
        <w:rPr>
          <w:noProof/>
        </w:rPr>
        <w:t>294</w:t>
      </w:r>
      <w:r>
        <w:rPr>
          <w:noProof/>
        </w:rPr>
        <w:fldChar w:fldCharType="end"/>
      </w:r>
    </w:p>
    <w:p w14:paraId="7A1D0DEB" w14:textId="4DEC400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_Toc200971309 \h </w:instrText>
      </w:r>
      <w:r>
        <w:rPr>
          <w:noProof/>
        </w:rPr>
      </w:r>
      <w:r>
        <w:rPr>
          <w:noProof/>
        </w:rPr>
        <w:fldChar w:fldCharType="separate"/>
      </w:r>
      <w:r>
        <w:rPr>
          <w:noProof/>
        </w:rPr>
        <w:t>294</w:t>
      </w:r>
      <w:r>
        <w:rPr>
          <w:noProof/>
        </w:rPr>
        <w:fldChar w:fldCharType="end"/>
      </w:r>
    </w:p>
    <w:p w14:paraId="47ABF704" w14:textId="555DD99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_Toc200971310 \h </w:instrText>
      </w:r>
      <w:r>
        <w:rPr>
          <w:noProof/>
        </w:rPr>
      </w:r>
      <w:r>
        <w:rPr>
          <w:noProof/>
        </w:rPr>
        <w:fldChar w:fldCharType="separate"/>
      </w:r>
      <w:r>
        <w:rPr>
          <w:noProof/>
        </w:rPr>
        <w:t>295</w:t>
      </w:r>
      <w:r>
        <w:rPr>
          <w:noProof/>
        </w:rPr>
        <w:fldChar w:fldCharType="end"/>
      </w:r>
    </w:p>
    <w:p w14:paraId="2B303E07" w14:textId="6FC7D44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_Toc200971311 \h </w:instrText>
      </w:r>
      <w:r>
        <w:rPr>
          <w:noProof/>
        </w:rPr>
      </w:r>
      <w:r>
        <w:rPr>
          <w:noProof/>
        </w:rPr>
        <w:fldChar w:fldCharType="separate"/>
      </w:r>
      <w:r>
        <w:rPr>
          <w:noProof/>
        </w:rPr>
        <w:t>295</w:t>
      </w:r>
      <w:r>
        <w:rPr>
          <w:noProof/>
        </w:rPr>
        <w:fldChar w:fldCharType="end"/>
      </w:r>
    </w:p>
    <w:p w14:paraId="74C869C2" w14:textId="41961E4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_Toc200971312 \h </w:instrText>
      </w:r>
      <w:r>
        <w:rPr>
          <w:noProof/>
        </w:rPr>
      </w:r>
      <w:r>
        <w:rPr>
          <w:noProof/>
        </w:rPr>
        <w:fldChar w:fldCharType="separate"/>
      </w:r>
      <w:r>
        <w:rPr>
          <w:noProof/>
        </w:rPr>
        <w:t>295</w:t>
      </w:r>
      <w:r>
        <w:rPr>
          <w:noProof/>
        </w:rPr>
        <w:fldChar w:fldCharType="end"/>
      </w:r>
    </w:p>
    <w:p w14:paraId="478E21CD" w14:textId="0D8AE0F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_Toc200971313 \h </w:instrText>
      </w:r>
      <w:r>
        <w:rPr>
          <w:noProof/>
        </w:rPr>
      </w:r>
      <w:r>
        <w:rPr>
          <w:noProof/>
        </w:rPr>
        <w:fldChar w:fldCharType="separate"/>
      </w:r>
      <w:r>
        <w:rPr>
          <w:noProof/>
        </w:rPr>
        <w:t>295</w:t>
      </w:r>
      <w:r>
        <w:rPr>
          <w:noProof/>
        </w:rPr>
        <w:fldChar w:fldCharType="end"/>
      </w:r>
    </w:p>
    <w:p w14:paraId="32B385B9" w14:textId="3A36E88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sidRPr="00100C06">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_Toc200971314 \h </w:instrText>
      </w:r>
      <w:r>
        <w:rPr>
          <w:noProof/>
        </w:rPr>
      </w:r>
      <w:r>
        <w:rPr>
          <w:noProof/>
        </w:rPr>
        <w:fldChar w:fldCharType="separate"/>
      </w:r>
      <w:r>
        <w:rPr>
          <w:noProof/>
        </w:rPr>
        <w:t>295</w:t>
      </w:r>
      <w:r>
        <w:rPr>
          <w:noProof/>
        </w:rPr>
        <w:fldChar w:fldCharType="end"/>
      </w:r>
    </w:p>
    <w:p w14:paraId="2C1DD24A" w14:textId="5ED5D21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_Toc200971315 \h </w:instrText>
      </w:r>
      <w:r>
        <w:rPr>
          <w:noProof/>
        </w:rPr>
      </w:r>
      <w:r>
        <w:rPr>
          <w:noProof/>
        </w:rPr>
        <w:fldChar w:fldCharType="separate"/>
      </w:r>
      <w:r>
        <w:rPr>
          <w:noProof/>
        </w:rPr>
        <w:t>295</w:t>
      </w:r>
      <w:r>
        <w:rPr>
          <w:noProof/>
        </w:rPr>
        <w:fldChar w:fldCharType="end"/>
      </w:r>
    </w:p>
    <w:p w14:paraId="0F1930AF" w14:textId="0942544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_Toc200971316 \h </w:instrText>
      </w:r>
      <w:r>
        <w:rPr>
          <w:noProof/>
        </w:rPr>
      </w:r>
      <w:r>
        <w:rPr>
          <w:noProof/>
        </w:rPr>
        <w:fldChar w:fldCharType="separate"/>
      </w:r>
      <w:r>
        <w:rPr>
          <w:noProof/>
        </w:rPr>
        <w:t>295</w:t>
      </w:r>
      <w:r>
        <w:rPr>
          <w:noProof/>
        </w:rPr>
        <w:fldChar w:fldCharType="end"/>
      </w:r>
    </w:p>
    <w:p w14:paraId="546D6E35" w14:textId="109C0DC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_Toc200971317 \h </w:instrText>
      </w:r>
      <w:r>
        <w:rPr>
          <w:noProof/>
        </w:rPr>
      </w:r>
      <w:r>
        <w:rPr>
          <w:noProof/>
        </w:rPr>
        <w:fldChar w:fldCharType="separate"/>
      </w:r>
      <w:r>
        <w:rPr>
          <w:noProof/>
        </w:rPr>
        <w:t>295</w:t>
      </w:r>
      <w:r>
        <w:rPr>
          <w:noProof/>
        </w:rPr>
        <w:fldChar w:fldCharType="end"/>
      </w:r>
    </w:p>
    <w:p w14:paraId="0529CFC8" w14:textId="37AB23BC"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_Toc200971318 \h </w:instrText>
      </w:r>
      <w:r>
        <w:rPr>
          <w:noProof/>
        </w:rPr>
      </w:r>
      <w:r>
        <w:rPr>
          <w:noProof/>
        </w:rPr>
        <w:fldChar w:fldCharType="separate"/>
      </w:r>
      <w:r>
        <w:rPr>
          <w:noProof/>
        </w:rPr>
        <w:t>295</w:t>
      </w:r>
      <w:r>
        <w:rPr>
          <w:noProof/>
        </w:rPr>
        <w:fldChar w:fldCharType="end"/>
      </w:r>
    </w:p>
    <w:p w14:paraId="3014EE0B" w14:textId="0C40542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_Toc200971319 \h </w:instrText>
      </w:r>
      <w:r>
        <w:rPr>
          <w:noProof/>
        </w:rPr>
      </w:r>
      <w:r>
        <w:rPr>
          <w:noProof/>
        </w:rPr>
        <w:fldChar w:fldCharType="separate"/>
      </w:r>
      <w:r>
        <w:rPr>
          <w:noProof/>
        </w:rPr>
        <w:t>295</w:t>
      </w:r>
      <w:r>
        <w:rPr>
          <w:noProof/>
        </w:rPr>
        <w:fldChar w:fldCharType="end"/>
      </w:r>
    </w:p>
    <w:p w14:paraId="2DFCF34A" w14:textId="6B61A076"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_Toc200971320 \h </w:instrText>
      </w:r>
      <w:r>
        <w:rPr>
          <w:noProof/>
        </w:rPr>
      </w:r>
      <w:r>
        <w:rPr>
          <w:noProof/>
        </w:rPr>
        <w:fldChar w:fldCharType="separate"/>
      </w:r>
      <w:r>
        <w:rPr>
          <w:noProof/>
        </w:rPr>
        <w:t>295</w:t>
      </w:r>
      <w:r>
        <w:rPr>
          <w:noProof/>
        </w:rPr>
        <w:fldChar w:fldCharType="end"/>
      </w:r>
    </w:p>
    <w:p w14:paraId="5C0E28CF" w14:textId="692F0CF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_Toc200971321 \h </w:instrText>
      </w:r>
      <w:r>
        <w:rPr>
          <w:noProof/>
        </w:rPr>
      </w:r>
      <w:r>
        <w:rPr>
          <w:noProof/>
        </w:rPr>
        <w:fldChar w:fldCharType="separate"/>
      </w:r>
      <w:r>
        <w:rPr>
          <w:noProof/>
        </w:rPr>
        <w:t>296</w:t>
      </w:r>
      <w:r>
        <w:rPr>
          <w:noProof/>
        </w:rPr>
        <w:fldChar w:fldCharType="end"/>
      </w:r>
    </w:p>
    <w:p w14:paraId="26407F9E" w14:textId="1AD9591F"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9.6</w:t>
      </w:r>
      <w:r>
        <w:rPr>
          <w:rFonts w:asciiTheme="minorHAnsi" w:eastAsiaTheme="minorEastAsia" w:hAnsiTheme="minorHAnsi" w:cstheme="minorBidi"/>
          <w:noProof/>
          <w:kern w:val="2"/>
          <w:sz w:val="24"/>
          <w:szCs w:val="24"/>
          <w:lang w:eastAsia="ko-KR"/>
          <w14:ligatures w14:val="standardContextual"/>
        </w:rPr>
        <w:tab/>
      </w:r>
      <w:r>
        <w:rPr>
          <w:noProof/>
        </w:rPr>
        <w:t>Eecs_ACREvents API</w:t>
      </w:r>
      <w:r>
        <w:rPr>
          <w:noProof/>
        </w:rPr>
        <w:tab/>
      </w:r>
      <w:r>
        <w:rPr>
          <w:noProof/>
        </w:rPr>
        <w:fldChar w:fldCharType="begin" w:fldLock="1"/>
      </w:r>
      <w:r>
        <w:rPr>
          <w:noProof/>
        </w:rPr>
        <w:instrText xml:space="preserve"> PAGEREF _Toc200971322 \h </w:instrText>
      </w:r>
      <w:r>
        <w:rPr>
          <w:noProof/>
        </w:rPr>
      </w:r>
      <w:r>
        <w:rPr>
          <w:noProof/>
        </w:rPr>
        <w:fldChar w:fldCharType="separate"/>
      </w:r>
      <w:r>
        <w:rPr>
          <w:noProof/>
        </w:rPr>
        <w:t>296</w:t>
      </w:r>
      <w:r>
        <w:rPr>
          <w:noProof/>
        </w:rPr>
        <w:fldChar w:fldCharType="end"/>
      </w:r>
    </w:p>
    <w:p w14:paraId="136C91E4" w14:textId="65E1CAE1"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_Toc200971323 \h </w:instrText>
      </w:r>
      <w:r>
        <w:rPr>
          <w:noProof/>
        </w:rPr>
      </w:r>
      <w:r>
        <w:rPr>
          <w:noProof/>
        </w:rPr>
        <w:fldChar w:fldCharType="separate"/>
      </w:r>
      <w:r>
        <w:rPr>
          <w:noProof/>
        </w:rPr>
        <w:t>296</w:t>
      </w:r>
      <w:r>
        <w:rPr>
          <w:noProof/>
        </w:rPr>
        <w:fldChar w:fldCharType="end"/>
      </w:r>
    </w:p>
    <w:p w14:paraId="472581DD" w14:textId="49886D17"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_Toc200971324 \h </w:instrText>
      </w:r>
      <w:r>
        <w:rPr>
          <w:noProof/>
        </w:rPr>
      </w:r>
      <w:r>
        <w:rPr>
          <w:noProof/>
        </w:rPr>
        <w:fldChar w:fldCharType="separate"/>
      </w:r>
      <w:r>
        <w:rPr>
          <w:noProof/>
        </w:rPr>
        <w:t>296</w:t>
      </w:r>
      <w:r>
        <w:rPr>
          <w:noProof/>
        </w:rPr>
        <w:fldChar w:fldCharType="end"/>
      </w:r>
    </w:p>
    <w:p w14:paraId="04F3D14F" w14:textId="19F9C715"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_Toc200971325 \h </w:instrText>
      </w:r>
      <w:r>
        <w:rPr>
          <w:noProof/>
        </w:rPr>
      </w:r>
      <w:r>
        <w:rPr>
          <w:noProof/>
        </w:rPr>
        <w:fldChar w:fldCharType="separate"/>
      </w:r>
      <w:r>
        <w:rPr>
          <w:noProof/>
        </w:rPr>
        <w:t>296</w:t>
      </w:r>
      <w:r>
        <w:rPr>
          <w:noProof/>
        </w:rPr>
        <w:fldChar w:fldCharType="end"/>
      </w:r>
    </w:p>
    <w:p w14:paraId="18B164E5" w14:textId="4AEC13CF"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_Toc200971326 \h </w:instrText>
      </w:r>
      <w:r>
        <w:rPr>
          <w:noProof/>
        </w:rPr>
      </w:r>
      <w:r>
        <w:rPr>
          <w:noProof/>
        </w:rPr>
        <w:fldChar w:fldCharType="separate"/>
      </w:r>
      <w:r>
        <w:rPr>
          <w:noProof/>
        </w:rPr>
        <w:t>296</w:t>
      </w:r>
      <w:r>
        <w:rPr>
          <w:noProof/>
        </w:rPr>
        <w:fldChar w:fldCharType="end"/>
      </w:r>
    </w:p>
    <w:p w14:paraId="68786A93" w14:textId="6D466944"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100C06">
        <w:rPr>
          <w:noProof/>
          <w:lang w:val="en-US"/>
        </w:rPr>
        <w:t>ACR Events</w:t>
      </w:r>
      <w:r w:rsidRPr="00100C06">
        <w:rPr>
          <w:rFonts w:eastAsia="DengXian"/>
          <w:noProof/>
        </w:rPr>
        <w:t xml:space="preserve"> Subscriptions</w:t>
      </w:r>
      <w:r>
        <w:rPr>
          <w:noProof/>
        </w:rPr>
        <w:tab/>
      </w:r>
      <w:r>
        <w:rPr>
          <w:noProof/>
        </w:rPr>
        <w:fldChar w:fldCharType="begin" w:fldLock="1"/>
      </w:r>
      <w:r>
        <w:rPr>
          <w:noProof/>
        </w:rPr>
        <w:instrText xml:space="preserve"> PAGEREF _Toc200971327 \h </w:instrText>
      </w:r>
      <w:r>
        <w:rPr>
          <w:noProof/>
        </w:rPr>
      </w:r>
      <w:r>
        <w:rPr>
          <w:noProof/>
        </w:rPr>
        <w:fldChar w:fldCharType="separate"/>
      </w:r>
      <w:r>
        <w:rPr>
          <w:noProof/>
        </w:rPr>
        <w:t>297</w:t>
      </w:r>
      <w:r>
        <w:rPr>
          <w:noProof/>
        </w:rPr>
        <w:fldChar w:fldCharType="end"/>
      </w:r>
    </w:p>
    <w:p w14:paraId="6E9D6AE2" w14:textId="41F0C194"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_Toc200971328 \h </w:instrText>
      </w:r>
      <w:r>
        <w:rPr>
          <w:noProof/>
        </w:rPr>
      </w:r>
      <w:r>
        <w:rPr>
          <w:noProof/>
        </w:rPr>
        <w:fldChar w:fldCharType="separate"/>
      </w:r>
      <w:r>
        <w:rPr>
          <w:noProof/>
        </w:rPr>
        <w:t>297</w:t>
      </w:r>
      <w:r>
        <w:rPr>
          <w:noProof/>
        </w:rPr>
        <w:fldChar w:fldCharType="end"/>
      </w:r>
    </w:p>
    <w:p w14:paraId="281A4601" w14:textId="55C408C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_Toc200971329 \h </w:instrText>
      </w:r>
      <w:r>
        <w:rPr>
          <w:noProof/>
        </w:rPr>
      </w:r>
      <w:r>
        <w:rPr>
          <w:noProof/>
        </w:rPr>
        <w:fldChar w:fldCharType="separate"/>
      </w:r>
      <w:r>
        <w:rPr>
          <w:noProof/>
        </w:rPr>
        <w:t>297</w:t>
      </w:r>
      <w:r>
        <w:rPr>
          <w:noProof/>
        </w:rPr>
        <w:fldChar w:fldCharType="end"/>
      </w:r>
    </w:p>
    <w:p w14:paraId="12FC6F67" w14:textId="1A5D445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_Toc200971330 \h </w:instrText>
      </w:r>
      <w:r>
        <w:rPr>
          <w:noProof/>
        </w:rPr>
      </w:r>
      <w:r>
        <w:rPr>
          <w:noProof/>
        </w:rPr>
        <w:fldChar w:fldCharType="separate"/>
      </w:r>
      <w:r>
        <w:rPr>
          <w:noProof/>
        </w:rPr>
        <w:t>298</w:t>
      </w:r>
      <w:r>
        <w:rPr>
          <w:noProof/>
        </w:rPr>
        <w:fldChar w:fldCharType="end"/>
      </w:r>
    </w:p>
    <w:p w14:paraId="794A907D" w14:textId="7A9844C3"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_Toc200971331 \h </w:instrText>
      </w:r>
      <w:r>
        <w:rPr>
          <w:noProof/>
        </w:rPr>
      </w:r>
      <w:r>
        <w:rPr>
          <w:noProof/>
        </w:rPr>
        <w:fldChar w:fldCharType="separate"/>
      </w:r>
      <w:r>
        <w:rPr>
          <w:noProof/>
        </w:rPr>
        <w:t>298</w:t>
      </w:r>
      <w:r>
        <w:rPr>
          <w:noProof/>
        </w:rPr>
        <w:fldChar w:fldCharType="end"/>
      </w:r>
    </w:p>
    <w:p w14:paraId="3C9615F4" w14:textId="1058573D"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_Toc200971332 \h </w:instrText>
      </w:r>
      <w:r>
        <w:rPr>
          <w:noProof/>
        </w:rPr>
      </w:r>
      <w:r>
        <w:rPr>
          <w:noProof/>
        </w:rPr>
        <w:fldChar w:fldCharType="separate"/>
      </w:r>
      <w:r>
        <w:rPr>
          <w:noProof/>
        </w:rPr>
        <w:t>298</w:t>
      </w:r>
      <w:r>
        <w:rPr>
          <w:noProof/>
        </w:rPr>
        <w:fldChar w:fldCharType="end"/>
      </w:r>
    </w:p>
    <w:p w14:paraId="64D505EF" w14:textId="020816C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100C06">
        <w:rPr>
          <w:noProof/>
          <w:lang w:val="en-US"/>
        </w:rPr>
        <w:t>ACR Events</w:t>
      </w:r>
      <w:r w:rsidRPr="00100C06">
        <w:rPr>
          <w:rFonts w:eastAsia="DengXian"/>
          <w:noProof/>
        </w:rPr>
        <w:t xml:space="preserve"> Subscription</w:t>
      </w:r>
      <w:r>
        <w:rPr>
          <w:noProof/>
        </w:rPr>
        <w:tab/>
      </w:r>
      <w:r>
        <w:rPr>
          <w:noProof/>
        </w:rPr>
        <w:fldChar w:fldCharType="begin" w:fldLock="1"/>
      </w:r>
      <w:r>
        <w:rPr>
          <w:noProof/>
        </w:rPr>
        <w:instrText xml:space="preserve"> PAGEREF _Toc200971333 \h </w:instrText>
      </w:r>
      <w:r>
        <w:rPr>
          <w:noProof/>
        </w:rPr>
      </w:r>
      <w:r>
        <w:rPr>
          <w:noProof/>
        </w:rPr>
        <w:fldChar w:fldCharType="separate"/>
      </w:r>
      <w:r>
        <w:rPr>
          <w:noProof/>
        </w:rPr>
        <w:t>298</w:t>
      </w:r>
      <w:r>
        <w:rPr>
          <w:noProof/>
        </w:rPr>
        <w:fldChar w:fldCharType="end"/>
      </w:r>
    </w:p>
    <w:p w14:paraId="5B5188ED" w14:textId="21E809F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_Toc200971334 \h </w:instrText>
      </w:r>
      <w:r>
        <w:rPr>
          <w:noProof/>
        </w:rPr>
      </w:r>
      <w:r>
        <w:rPr>
          <w:noProof/>
        </w:rPr>
        <w:fldChar w:fldCharType="separate"/>
      </w:r>
      <w:r>
        <w:rPr>
          <w:noProof/>
        </w:rPr>
        <w:t>298</w:t>
      </w:r>
      <w:r>
        <w:rPr>
          <w:noProof/>
        </w:rPr>
        <w:fldChar w:fldCharType="end"/>
      </w:r>
    </w:p>
    <w:p w14:paraId="61FEC38A" w14:textId="7C3FEA36"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_Toc200971335 \h </w:instrText>
      </w:r>
      <w:r>
        <w:rPr>
          <w:noProof/>
        </w:rPr>
      </w:r>
      <w:r>
        <w:rPr>
          <w:noProof/>
        </w:rPr>
        <w:fldChar w:fldCharType="separate"/>
      </w:r>
      <w:r>
        <w:rPr>
          <w:noProof/>
        </w:rPr>
        <w:t>298</w:t>
      </w:r>
      <w:r>
        <w:rPr>
          <w:noProof/>
        </w:rPr>
        <w:fldChar w:fldCharType="end"/>
      </w:r>
    </w:p>
    <w:p w14:paraId="05A05E00" w14:textId="1C54AA01"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_Toc200971336 \h </w:instrText>
      </w:r>
      <w:r>
        <w:rPr>
          <w:noProof/>
        </w:rPr>
      </w:r>
      <w:r>
        <w:rPr>
          <w:noProof/>
        </w:rPr>
        <w:fldChar w:fldCharType="separate"/>
      </w:r>
      <w:r>
        <w:rPr>
          <w:noProof/>
        </w:rPr>
        <w:t>299</w:t>
      </w:r>
      <w:r>
        <w:rPr>
          <w:noProof/>
        </w:rPr>
        <w:fldChar w:fldCharType="end"/>
      </w:r>
    </w:p>
    <w:p w14:paraId="7442E9CF" w14:textId="62B2318A"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_Toc200971337 \h </w:instrText>
      </w:r>
      <w:r>
        <w:rPr>
          <w:noProof/>
        </w:rPr>
      </w:r>
      <w:r>
        <w:rPr>
          <w:noProof/>
        </w:rPr>
        <w:fldChar w:fldCharType="separate"/>
      </w:r>
      <w:r>
        <w:rPr>
          <w:noProof/>
        </w:rPr>
        <w:t>299</w:t>
      </w:r>
      <w:r>
        <w:rPr>
          <w:noProof/>
        </w:rPr>
        <w:fldChar w:fldCharType="end"/>
      </w:r>
    </w:p>
    <w:p w14:paraId="461092CD" w14:textId="269AD375"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_Toc200971338 \h </w:instrText>
      </w:r>
      <w:r>
        <w:rPr>
          <w:noProof/>
        </w:rPr>
      </w:r>
      <w:r>
        <w:rPr>
          <w:noProof/>
        </w:rPr>
        <w:fldChar w:fldCharType="separate"/>
      </w:r>
      <w:r>
        <w:rPr>
          <w:noProof/>
        </w:rPr>
        <w:t>300</w:t>
      </w:r>
      <w:r>
        <w:rPr>
          <w:noProof/>
        </w:rPr>
        <w:fldChar w:fldCharType="end"/>
      </w:r>
    </w:p>
    <w:p w14:paraId="04DC8BD5" w14:textId="677C403A"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_Toc200971339 \h </w:instrText>
      </w:r>
      <w:r>
        <w:rPr>
          <w:noProof/>
        </w:rPr>
      </w:r>
      <w:r>
        <w:rPr>
          <w:noProof/>
        </w:rPr>
        <w:fldChar w:fldCharType="separate"/>
      </w:r>
      <w:r>
        <w:rPr>
          <w:noProof/>
        </w:rPr>
        <w:t>301</w:t>
      </w:r>
      <w:r>
        <w:rPr>
          <w:noProof/>
        </w:rPr>
        <w:fldChar w:fldCharType="end"/>
      </w:r>
    </w:p>
    <w:p w14:paraId="1BED1730" w14:textId="08A71C54" w:rsidR="00AA5D9B" w:rsidRDefault="00AA5D9B">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_Toc200971340 \h </w:instrText>
      </w:r>
      <w:r>
        <w:rPr>
          <w:noProof/>
        </w:rPr>
      </w:r>
      <w:r>
        <w:rPr>
          <w:noProof/>
        </w:rPr>
        <w:fldChar w:fldCharType="separate"/>
      </w:r>
      <w:r>
        <w:rPr>
          <w:noProof/>
        </w:rPr>
        <w:t>302</w:t>
      </w:r>
      <w:r>
        <w:rPr>
          <w:noProof/>
        </w:rPr>
        <w:fldChar w:fldCharType="end"/>
      </w:r>
    </w:p>
    <w:p w14:paraId="719F57BD" w14:textId="385A270C"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_Toc200971341 \h </w:instrText>
      </w:r>
      <w:r>
        <w:rPr>
          <w:noProof/>
        </w:rPr>
      </w:r>
      <w:r>
        <w:rPr>
          <w:noProof/>
        </w:rPr>
        <w:fldChar w:fldCharType="separate"/>
      </w:r>
      <w:r>
        <w:rPr>
          <w:noProof/>
        </w:rPr>
        <w:t>303</w:t>
      </w:r>
      <w:r>
        <w:rPr>
          <w:noProof/>
        </w:rPr>
        <w:fldChar w:fldCharType="end"/>
      </w:r>
    </w:p>
    <w:p w14:paraId="08F5DC8F" w14:textId="404C16B3"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9.6.4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_Toc200971342 \h </w:instrText>
      </w:r>
      <w:r>
        <w:rPr>
          <w:noProof/>
        </w:rPr>
      </w:r>
      <w:r>
        <w:rPr>
          <w:noProof/>
        </w:rPr>
        <w:fldChar w:fldCharType="separate"/>
      </w:r>
      <w:r>
        <w:rPr>
          <w:noProof/>
        </w:rPr>
        <w:t>303</w:t>
      </w:r>
      <w:r>
        <w:rPr>
          <w:noProof/>
        </w:rPr>
        <w:fldChar w:fldCharType="end"/>
      </w:r>
    </w:p>
    <w:p w14:paraId="5B1B06D4" w14:textId="3FF2567B"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9.6.5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_Toc200971343 \h </w:instrText>
      </w:r>
      <w:r>
        <w:rPr>
          <w:noProof/>
        </w:rPr>
      </w:r>
      <w:r>
        <w:rPr>
          <w:noProof/>
        </w:rPr>
        <w:fldChar w:fldCharType="separate"/>
      </w:r>
      <w:r>
        <w:rPr>
          <w:noProof/>
        </w:rPr>
        <w:t>303</w:t>
      </w:r>
      <w:r>
        <w:rPr>
          <w:noProof/>
        </w:rPr>
        <w:fldChar w:fldCharType="end"/>
      </w:r>
    </w:p>
    <w:p w14:paraId="36E1EBA7" w14:textId="648ADD87"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_Toc200971344 \h </w:instrText>
      </w:r>
      <w:r>
        <w:rPr>
          <w:noProof/>
        </w:rPr>
      </w:r>
      <w:r>
        <w:rPr>
          <w:noProof/>
        </w:rPr>
        <w:fldChar w:fldCharType="separate"/>
      </w:r>
      <w:r>
        <w:rPr>
          <w:noProof/>
        </w:rPr>
        <w:t>303</w:t>
      </w:r>
      <w:r>
        <w:rPr>
          <w:noProof/>
        </w:rPr>
        <w:fldChar w:fldCharType="end"/>
      </w:r>
    </w:p>
    <w:p w14:paraId="141A2A15" w14:textId="414C0978"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ACR Events</w:t>
      </w:r>
      <w:r>
        <w:rPr>
          <w:noProof/>
        </w:rPr>
        <w:t xml:space="preserve"> Notification</w:t>
      </w:r>
      <w:r>
        <w:rPr>
          <w:noProof/>
        </w:rPr>
        <w:tab/>
      </w:r>
      <w:r>
        <w:rPr>
          <w:noProof/>
        </w:rPr>
        <w:fldChar w:fldCharType="begin" w:fldLock="1"/>
      </w:r>
      <w:r>
        <w:rPr>
          <w:noProof/>
        </w:rPr>
        <w:instrText xml:space="preserve"> PAGEREF _Toc200971345 \h </w:instrText>
      </w:r>
      <w:r>
        <w:rPr>
          <w:noProof/>
        </w:rPr>
      </w:r>
      <w:r>
        <w:rPr>
          <w:noProof/>
        </w:rPr>
        <w:fldChar w:fldCharType="separate"/>
      </w:r>
      <w:r>
        <w:rPr>
          <w:noProof/>
        </w:rPr>
        <w:t>304</w:t>
      </w:r>
      <w:r>
        <w:rPr>
          <w:noProof/>
        </w:rPr>
        <w:fldChar w:fldCharType="end"/>
      </w:r>
    </w:p>
    <w:p w14:paraId="4ACD14E3" w14:textId="051B30B2"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_Toc200971346 \h </w:instrText>
      </w:r>
      <w:r>
        <w:rPr>
          <w:noProof/>
        </w:rPr>
      </w:r>
      <w:r>
        <w:rPr>
          <w:noProof/>
        </w:rPr>
        <w:fldChar w:fldCharType="separate"/>
      </w:r>
      <w:r>
        <w:rPr>
          <w:noProof/>
        </w:rPr>
        <w:t>304</w:t>
      </w:r>
      <w:r>
        <w:rPr>
          <w:noProof/>
        </w:rPr>
        <w:fldChar w:fldCharType="end"/>
      </w:r>
    </w:p>
    <w:p w14:paraId="38A71737" w14:textId="4D208E70"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_Toc200971347 \h </w:instrText>
      </w:r>
      <w:r>
        <w:rPr>
          <w:noProof/>
        </w:rPr>
      </w:r>
      <w:r>
        <w:rPr>
          <w:noProof/>
        </w:rPr>
        <w:fldChar w:fldCharType="separate"/>
      </w:r>
      <w:r>
        <w:rPr>
          <w:noProof/>
        </w:rPr>
        <w:t>304</w:t>
      </w:r>
      <w:r>
        <w:rPr>
          <w:noProof/>
        </w:rPr>
        <w:fldChar w:fldCharType="end"/>
      </w:r>
    </w:p>
    <w:p w14:paraId="7D326F25" w14:textId="065F52E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_Toc200971348 \h </w:instrText>
      </w:r>
      <w:r>
        <w:rPr>
          <w:noProof/>
        </w:rPr>
      </w:r>
      <w:r>
        <w:rPr>
          <w:noProof/>
        </w:rPr>
        <w:fldChar w:fldCharType="separate"/>
      </w:r>
      <w:r>
        <w:rPr>
          <w:noProof/>
        </w:rPr>
        <w:t>304</w:t>
      </w:r>
      <w:r>
        <w:rPr>
          <w:noProof/>
        </w:rPr>
        <w:fldChar w:fldCharType="end"/>
      </w:r>
    </w:p>
    <w:p w14:paraId="12DEDA4D" w14:textId="023C97C4"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9.6.6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_Toc200971349 \h </w:instrText>
      </w:r>
      <w:r>
        <w:rPr>
          <w:noProof/>
        </w:rPr>
      </w:r>
      <w:r>
        <w:rPr>
          <w:noProof/>
        </w:rPr>
        <w:fldChar w:fldCharType="separate"/>
      </w:r>
      <w:r>
        <w:rPr>
          <w:noProof/>
        </w:rPr>
        <w:t>305</w:t>
      </w:r>
      <w:r>
        <w:rPr>
          <w:noProof/>
        </w:rPr>
        <w:fldChar w:fldCharType="end"/>
      </w:r>
    </w:p>
    <w:p w14:paraId="0A697931" w14:textId="3422A03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_Toc200971350 \h </w:instrText>
      </w:r>
      <w:r>
        <w:rPr>
          <w:noProof/>
        </w:rPr>
      </w:r>
      <w:r>
        <w:rPr>
          <w:noProof/>
        </w:rPr>
        <w:fldChar w:fldCharType="separate"/>
      </w:r>
      <w:r>
        <w:rPr>
          <w:noProof/>
        </w:rPr>
        <w:t>305</w:t>
      </w:r>
      <w:r>
        <w:rPr>
          <w:noProof/>
        </w:rPr>
        <w:fldChar w:fldCharType="end"/>
      </w:r>
    </w:p>
    <w:p w14:paraId="0B5B0FA4" w14:textId="3B568C3E"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9.6</w:t>
      </w:r>
      <w:r w:rsidRPr="00100C06">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Structured data types</w:t>
      </w:r>
      <w:r>
        <w:rPr>
          <w:noProof/>
        </w:rPr>
        <w:tab/>
      </w:r>
      <w:r>
        <w:rPr>
          <w:noProof/>
        </w:rPr>
        <w:fldChar w:fldCharType="begin" w:fldLock="1"/>
      </w:r>
      <w:r>
        <w:rPr>
          <w:noProof/>
        </w:rPr>
        <w:instrText xml:space="preserve"> PAGEREF _Toc200971351 \h </w:instrText>
      </w:r>
      <w:r>
        <w:rPr>
          <w:noProof/>
        </w:rPr>
      </w:r>
      <w:r>
        <w:rPr>
          <w:noProof/>
        </w:rPr>
        <w:fldChar w:fldCharType="separate"/>
      </w:r>
      <w:r>
        <w:rPr>
          <w:noProof/>
        </w:rPr>
        <w:t>306</w:t>
      </w:r>
      <w:r>
        <w:rPr>
          <w:noProof/>
        </w:rPr>
        <w:fldChar w:fldCharType="end"/>
      </w:r>
    </w:p>
    <w:p w14:paraId="3F73BAF4" w14:textId="4EAF29F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_Toc200971352 \h </w:instrText>
      </w:r>
      <w:r>
        <w:rPr>
          <w:noProof/>
        </w:rPr>
      </w:r>
      <w:r>
        <w:rPr>
          <w:noProof/>
        </w:rPr>
        <w:fldChar w:fldCharType="separate"/>
      </w:r>
      <w:r>
        <w:rPr>
          <w:noProof/>
        </w:rPr>
        <w:t>306</w:t>
      </w:r>
      <w:r>
        <w:rPr>
          <w:noProof/>
        </w:rPr>
        <w:fldChar w:fldCharType="end"/>
      </w:r>
    </w:p>
    <w:p w14:paraId="55D7FB34" w14:textId="2642E24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9.6.6.2.2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100C06">
        <w:rPr>
          <w:noProof/>
          <w:lang w:val="en-US"/>
        </w:rPr>
        <w:t>AcrEvents</w:t>
      </w:r>
      <w:r>
        <w:rPr>
          <w:noProof/>
        </w:rPr>
        <w:t>Subsc</w:t>
      </w:r>
      <w:r>
        <w:rPr>
          <w:noProof/>
        </w:rPr>
        <w:tab/>
      </w:r>
      <w:r>
        <w:rPr>
          <w:noProof/>
        </w:rPr>
        <w:fldChar w:fldCharType="begin" w:fldLock="1"/>
      </w:r>
      <w:r>
        <w:rPr>
          <w:noProof/>
        </w:rPr>
        <w:instrText xml:space="preserve"> PAGEREF _Toc200971353 \h </w:instrText>
      </w:r>
      <w:r>
        <w:rPr>
          <w:noProof/>
        </w:rPr>
      </w:r>
      <w:r>
        <w:rPr>
          <w:noProof/>
        </w:rPr>
        <w:fldChar w:fldCharType="separate"/>
      </w:r>
      <w:r>
        <w:rPr>
          <w:noProof/>
        </w:rPr>
        <w:t>306</w:t>
      </w:r>
      <w:r>
        <w:rPr>
          <w:noProof/>
        </w:rPr>
        <w:fldChar w:fldCharType="end"/>
      </w:r>
    </w:p>
    <w:p w14:paraId="59CCEE8D" w14:textId="59E131F8"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9.6.6.2.3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100C06">
        <w:rPr>
          <w:noProof/>
          <w:lang w:val="en-US"/>
        </w:rPr>
        <w:t>AcrEvents</w:t>
      </w:r>
      <w:r>
        <w:rPr>
          <w:noProof/>
        </w:rPr>
        <w:t>SubscPatch</w:t>
      </w:r>
      <w:r>
        <w:rPr>
          <w:noProof/>
        </w:rPr>
        <w:tab/>
      </w:r>
      <w:r>
        <w:rPr>
          <w:noProof/>
        </w:rPr>
        <w:fldChar w:fldCharType="begin" w:fldLock="1"/>
      </w:r>
      <w:r>
        <w:rPr>
          <w:noProof/>
        </w:rPr>
        <w:instrText xml:space="preserve"> PAGEREF _Toc200971354 \h </w:instrText>
      </w:r>
      <w:r>
        <w:rPr>
          <w:noProof/>
        </w:rPr>
      </w:r>
      <w:r>
        <w:rPr>
          <w:noProof/>
        </w:rPr>
        <w:fldChar w:fldCharType="separate"/>
      </w:r>
      <w:r>
        <w:rPr>
          <w:noProof/>
        </w:rPr>
        <w:t>307</w:t>
      </w:r>
      <w:r>
        <w:rPr>
          <w:noProof/>
        </w:rPr>
        <w:fldChar w:fldCharType="end"/>
      </w:r>
    </w:p>
    <w:p w14:paraId="25E8904F" w14:textId="2C226E65"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9.6.6.2.4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100C06">
        <w:rPr>
          <w:noProof/>
          <w:lang w:val="en-US"/>
        </w:rPr>
        <w:t>AcrEvents</w:t>
      </w:r>
      <w:r>
        <w:rPr>
          <w:noProof/>
        </w:rPr>
        <w:t>Notif</w:t>
      </w:r>
      <w:r>
        <w:rPr>
          <w:noProof/>
        </w:rPr>
        <w:tab/>
      </w:r>
      <w:r>
        <w:rPr>
          <w:noProof/>
        </w:rPr>
        <w:fldChar w:fldCharType="begin" w:fldLock="1"/>
      </w:r>
      <w:r>
        <w:rPr>
          <w:noProof/>
        </w:rPr>
        <w:instrText xml:space="preserve"> PAGEREF _Toc200971355 \h </w:instrText>
      </w:r>
      <w:r>
        <w:rPr>
          <w:noProof/>
        </w:rPr>
      </w:r>
      <w:r>
        <w:rPr>
          <w:noProof/>
        </w:rPr>
        <w:fldChar w:fldCharType="separate"/>
      </w:r>
      <w:r>
        <w:rPr>
          <w:noProof/>
        </w:rPr>
        <w:t>307</w:t>
      </w:r>
      <w:r>
        <w:rPr>
          <w:noProof/>
        </w:rPr>
        <w:fldChar w:fldCharType="end"/>
      </w:r>
    </w:p>
    <w:p w14:paraId="65F4EE8E" w14:textId="52B4A2E5"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9.6</w:t>
      </w:r>
      <w:r w:rsidRPr="00100C06">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100C06">
        <w:rPr>
          <w:noProof/>
          <w:lang w:val="en-US"/>
        </w:rPr>
        <w:t>Simple data types and enumerations</w:t>
      </w:r>
      <w:r>
        <w:rPr>
          <w:noProof/>
        </w:rPr>
        <w:tab/>
      </w:r>
      <w:r>
        <w:rPr>
          <w:noProof/>
        </w:rPr>
        <w:fldChar w:fldCharType="begin" w:fldLock="1"/>
      </w:r>
      <w:r>
        <w:rPr>
          <w:noProof/>
        </w:rPr>
        <w:instrText xml:space="preserve"> PAGEREF _Toc200971356 \h </w:instrText>
      </w:r>
      <w:r>
        <w:rPr>
          <w:noProof/>
        </w:rPr>
      </w:r>
      <w:r>
        <w:rPr>
          <w:noProof/>
        </w:rPr>
        <w:fldChar w:fldCharType="separate"/>
      </w:r>
      <w:r>
        <w:rPr>
          <w:noProof/>
        </w:rPr>
        <w:t>307</w:t>
      </w:r>
      <w:r>
        <w:rPr>
          <w:noProof/>
        </w:rPr>
        <w:fldChar w:fldCharType="end"/>
      </w:r>
    </w:p>
    <w:p w14:paraId="00709ED9" w14:textId="2575E96E"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9.6</w:t>
      </w:r>
      <w:r w:rsidRPr="00100C06">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_Toc200971357 \h </w:instrText>
      </w:r>
      <w:r>
        <w:rPr>
          <w:noProof/>
        </w:rPr>
      </w:r>
      <w:r>
        <w:rPr>
          <w:noProof/>
        </w:rPr>
        <w:fldChar w:fldCharType="separate"/>
      </w:r>
      <w:r>
        <w:rPr>
          <w:noProof/>
        </w:rPr>
        <w:t>307</w:t>
      </w:r>
      <w:r>
        <w:rPr>
          <w:noProof/>
        </w:rPr>
        <w:fldChar w:fldCharType="end"/>
      </w:r>
    </w:p>
    <w:p w14:paraId="7B8A9577" w14:textId="281A799F"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9.6</w:t>
      </w:r>
      <w:r w:rsidRPr="00100C06">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_Toc200971358 \h </w:instrText>
      </w:r>
      <w:r>
        <w:rPr>
          <w:noProof/>
        </w:rPr>
      </w:r>
      <w:r>
        <w:rPr>
          <w:noProof/>
        </w:rPr>
        <w:fldChar w:fldCharType="separate"/>
      </w:r>
      <w:r>
        <w:rPr>
          <w:noProof/>
        </w:rPr>
        <w:t>307</w:t>
      </w:r>
      <w:r>
        <w:rPr>
          <w:noProof/>
        </w:rPr>
        <w:fldChar w:fldCharType="end"/>
      </w:r>
    </w:p>
    <w:p w14:paraId="0E94DDA3" w14:textId="19D2A8B7"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9.6.6.3.3</w:t>
      </w:r>
      <w:r>
        <w:rPr>
          <w:rFonts w:asciiTheme="minorHAnsi" w:eastAsiaTheme="minorEastAsia" w:hAnsiTheme="minorHAnsi" w:cstheme="minorBidi"/>
          <w:noProof/>
          <w:kern w:val="2"/>
          <w:sz w:val="24"/>
          <w:szCs w:val="24"/>
          <w:lang w:eastAsia="ko-KR"/>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_Toc200971359 \h </w:instrText>
      </w:r>
      <w:r>
        <w:rPr>
          <w:noProof/>
        </w:rPr>
      </w:r>
      <w:r>
        <w:rPr>
          <w:noProof/>
        </w:rPr>
        <w:fldChar w:fldCharType="separate"/>
      </w:r>
      <w:r>
        <w:rPr>
          <w:noProof/>
        </w:rPr>
        <w:t>307</w:t>
      </w:r>
      <w:r>
        <w:rPr>
          <w:noProof/>
        </w:rPr>
        <w:fldChar w:fldCharType="end"/>
      </w:r>
    </w:p>
    <w:p w14:paraId="00076859" w14:textId="222A8AE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9.6</w:t>
      </w:r>
      <w:r w:rsidRPr="00100C06">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_Toc200971360 \h </w:instrText>
      </w:r>
      <w:r>
        <w:rPr>
          <w:noProof/>
        </w:rPr>
      </w:r>
      <w:r>
        <w:rPr>
          <w:noProof/>
        </w:rPr>
        <w:fldChar w:fldCharType="separate"/>
      </w:r>
      <w:r>
        <w:rPr>
          <w:noProof/>
        </w:rPr>
        <w:t>308</w:t>
      </w:r>
      <w:r>
        <w:rPr>
          <w:noProof/>
        </w:rPr>
        <w:fldChar w:fldCharType="end"/>
      </w:r>
    </w:p>
    <w:p w14:paraId="373ABF4D" w14:textId="51B56740"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9.6</w:t>
      </w:r>
      <w:r w:rsidRPr="00100C06">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_Toc200971361 \h </w:instrText>
      </w:r>
      <w:r>
        <w:rPr>
          <w:noProof/>
        </w:rPr>
      </w:r>
      <w:r>
        <w:rPr>
          <w:noProof/>
        </w:rPr>
        <w:fldChar w:fldCharType="separate"/>
      </w:r>
      <w:r>
        <w:rPr>
          <w:noProof/>
        </w:rPr>
        <w:t>308</w:t>
      </w:r>
      <w:r>
        <w:rPr>
          <w:noProof/>
        </w:rPr>
        <w:fldChar w:fldCharType="end"/>
      </w:r>
    </w:p>
    <w:p w14:paraId="63C9C3D0" w14:textId="4D080CA9" w:rsidR="00AA5D9B" w:rsidRDefault="00AA5D9B">
      <w:pPr>
        <w:pStyle w:val="TOC5"/>
        <w:rPr>
          <w:rFonts w:asciiTheme="minorHAnsi" w:eastAsiaTheme="minorEastAsia" w:hAnsiTheme="minorHAnsi" w:cstheme="minorBidi"/>
          <w:noProof/>
          <w:kern w:val="2"/>
          <w:sz w:val="24"/>
          <w:szCs w:val="24"/>
          <w:lang w:eastAsia="ko-KR"/>
          <w14:ligatures w14:val="standardContextual"/>
        </w:rPr>
      </w:pPr>
      <w:r>
        <w:rPr>
          <w:noProof/>
        </w:rPr>
        <w:t>9.6</w:t>
      </w:r>
      <w:r w:rsidRPr="00100C06">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_Toc200971362 \h </w:instrText>
      </w:r>
      <w:r>
        <w:rPr>
          <w:noProof/>
        </w:rPr>
      </w:r>
      <w:r>
        <w:rPr>
          <w:noProof/>
        </w:rPr>
        <w:fldChar w:fldCharType="separate"/>
      </w:r>
      <w:r>
        <w:rPr>
          <w:noProof/>
        </w:rPr>
        <w:t>308</w:t>
      </w:r>
      <w:r>
        <w:rPr>
          <w:noProof/>
        </w:rPr>
        <w:fldChar w:fldCharType="end"/>
      </w:r>
    </w:p>
    <w:p w14:paraId="4E69FE0B" w14:textId="3D1A9D9D"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9.6.7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_Toc200971363 \h </w:instrText>
      </w:r>
      <w:r>
        <w:rPr>
          <w:noProof/>
        </w:rPr>
      </w:r>
      <w:r>
        <w:rPr>
          <w:noProof/>
        </w:rPr>
        <w:fldChar w:fldCharType="separate"/>
      </w:r>
      <w:r>
        <w:rPr>
          <w:noProof/>
        </w:rPr>
        <w:t>308</w:t>
      </w:r>
      <w:r>
        <w:rPr>
          <w:noProof/>
        </w:rPr>
        <w:fldChar w:fldCharType="end"/>
      </w:r>
    </w:p>
    <w:p w14:paraId="5343D306" w14:textId="38C83FD2"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9.6.7.1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_Toc200971364 \h </w:instrText>
      </w:r>
      <w:r>
        <w:rPr>
          <w:noProof/>
        </w:rPr>
      </w:r>
      <w:r>
        <w:rPr>
          <w:noProof/>
        </w:rPr>
        <w:fldChar w:fldCharType="separate"/>
      </w:r>
      <w:r>
        <w:rPr>
          <w:noProof/>
        </w:rPr>
        <w:t>308</w:t>
      </w:r>
      <w:r>
        <w:rPr>
          <w:noProof/>
        </w:rPr>
        <w:fldChar w:fldCharType="end"/>
      </w:r>
    </w:p>
    <w:p w14:paraId="6C035DA6" w14:textId="02DF0E23"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9.6.7.2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_Toc200971365 \h </w:instrText>
      </w:r>
      <w:r>
        <w:rPr>
          <w:noProof/>
        </w:rPr>
      </w:r>
      <w:r>
        <w:rPr>
          <w:noProof/>
        </w:rPr>
        <w:fldChar w:fldCharType="separate"/>
      </w:r>
      <w:r>
        <w:rPr>
          <w:noProof/>
        </w:rPr>
        <w:t>308</w:t>
      </w:r>
      <w:r>
        <w:rPr>
          <w:noProof/>
        </w:rPr>
        <w:fldChar w:fldCharType="end"/>
      </w:r>
    </w:p>
    <w:p w14:paraId="582CACA7" w14:textId="12ADE6EA" w:rsidR="00AA5D9B" w:rsidRDefault="00AA5D9B">
      <w:pPr>
        <w:pStyle w:val="TOC4"/>
        <w:rPr>
          <w:rFonts w:asciiTheme="minorHAnsi" w:eastAsiaTheme="minorEastAsia" w:hAnsiTheme="minorHAnsi" w:cstheme="minorBidi"/>
          <w:noProof/>
          <w:kern w:val="2"/>
          <w:sz w:val="24"/>
          <w:szCs w:val="24"/>
          <w:lang w:eastAsia="ko-KR"/>
          <w14:ligatures w14:val="standardContextual"/>
        </w:rPr>
      </w:pPr>
      <w:r>
        <w:rPr>
          <w:noProof/>
        </w:rPr>
        <w:t>9.6.7.3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_Toc200971366 \h </w:instrText>
      </w:r>
      <w:r>
        <w:rPr>
          <w:noProof/>
        </w:rPr>
      </w:r>
      <w:r>
        <w:rPr>
          <w:noProof/>
        </w:rPr>
        <w:fldChar w:fldCharType="separate"/>
      </w:r>
      <w:r>
        <w:rPr>
          <w:noProof/>
        </w:rPr>
        <w:t>308</w:t>
      </w:r>
      <w:r>
        <w:rPr>
          <w:noProof/>
        </w:rPr>
        <w:fldChar w:fldCharType="end"/>
      </w:r>
    </w:p>
    <w:p w14:paraId="44E86C8B" w14:textId="0868C03F"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rPr>
        <w:t>9.6.8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_Toc200971367 \h </w:instrText>
      </w:r>
      <w:r>
        <w:rPr>
          <w:noProof/>
        </w:rPr>
      </w:r>
      <w:r>
        <w:rPr>
          <w:noProof/>
        </w:rPr>
        <w:fldChar w:fldCharType="separate"/>
      </w:r>
      <w:r>
        <w:rPr>
          <w:noProof/>
        </w:rPr>
        <w:t>308</w:t>
      </w:r>
      <w:r>
        <w:rPr>
          <w:noProof/>
        </w:rPr>
        <w:fldChar w:fldCharType="end"/>
      </w:r>
    </w:p>
    <w:p w14:paraId="2398DD3A" w14:textId="274649DA" w:rsidR="00AA5D9B" w:rsidRDefault="00AA5D9B">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_Toc200971368 \h </w:instrText>
      </w:r>
      <w:r>
        <w:rPr>
          <w:noProof/>
        </w:rPr>
      </w:r>
      <w:r>
        <w:rPr>
          <w:noProof/>
        </w:rPr>
        <w:fldChar w:fldCharType="separate"/>
      </w:r>
      <w:r>
        <w:rPr>
          <w:noProof/>
        </w:rPr>
        <w:t>309</w:t>
      </w:r>
      <w:r>
        <w:rPr>
          <w:noProof/>
        </w:rPr>
        <w:fldChar w:fldCharType="end"/>
      </w:r>
    </w:p>
    <w:p w14:paraId="3A6BAD8C" w14:textId="22E5E470"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_Toc200971369 \h </w:instrText>
      </w:r>
      <w:r>
        <w:rPr>
          <w:noProof/>
        </w:rPr>
      </w:r>
      <w:r>
        <w:rPr>
          <w:noProof/>
        </w:rPr>
        <w:fldChar w:fldCharType="separate"/>
      </w:r>
      <w:r>
        <w:rPr>
          <w:noProof/>
        </w:rPr>
        <w:t>309</w:t>
      </w:r>
      <w:r>
        <w:rPr>
          <w:noProof/>
        </w:rPr>
        <w:fldChar w:fldCharType="end"/>
      </w:r>
    </w:p>
    <w:p w14:paraId="4FEDA588" w14:textId="35DA7433"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_Toc200971370 \h </w:instrText>
      </w:r>
      <w:r>
        <w:rPr>
          <w:noProof/>
        </w:rPr>
      </w:r>
      <w:r>
        <w:rPr>
          <w:noProof/>
        </w:rPr>
        <w:fldChar w:fldCharType="separate"/>
      </w:r>
      <w:r>
        <w:rPr>
          <w:noProof/>
        </w:rPr>
        <w:t>309</w:t>
      </w:r>
      <w:r>
        <w:rPr>
          <w:noProof/>
        </w:rPr>
        <w:fldChar w:fldCharType="end"/>
      </w:r>
    </w:p>
    <w:p w14:paraId="6AF42BCB" w14:textId="1F0C4F57" w:rsidR="00AA5D9B" w:rsidRDefault="00AA5D9B">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_Toc200971371 \h </w:instrText>
      </w:r>
      <w:r>
        <w:rPr>
          <w:noProof/>
        </w:rPr>
      </w:r>
      <w:r>
        <w:rPr>
          <w:noProof/>
        </w:rPr>
        <w:fldChar w:fldCharType="separate"/>
      </w:r>
      <w:r>
        <w:rPr>
          <w:noProof/>
        </w:rPr>
        <w:t>309</w:t>
      </w:r>
      <w:r>
        <w:rPr>
          <w:noProof/>
        </w:rPr>
        <w:fldChar w:fldCharType="end"/>
      </w:r>
    </w:p>
    <w:p w14:paraId="3440FF56" w14:textId="1BFA74B0"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_Toc200971372 \h </w:instrText>
      </w:r>
      <w:r>
        <w:rPr>
          <w:noProof/>
        </w:rPr>
      </w:r>
      <w:r>
        <w:rPr>
          <w:noProof/>
        </w:rPr>
        <w:fldChar w:fldCharType="separate"/>
      </w:r>
      <w:r>
        <w:rPr>
          <w:noProof/>
        </w:rPr>
        <w:t>310</w:t>
      </w:r>
      <w:r>
        <w:rPr>
          <w:noProof/>
        </w:rPr>
        <w:fldChar w:fldCharType="end"/>
      </w:r>
    </w:p>
    <w:p w14:paraId="3C9051FF" w14:textId="5AD41ECE" w:rsidR="00AA5D9B" w:rsidRDefault="00AA5D9B">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_Toc200971373 \h </w:instrText>
      </w:r>
      <w:r>
        <w:rPr>
          <w:noProof/>
        </w:rPr>
      </w:r>
      <w:r>
        <w:rPr>
          <w:noProof/>
        </w:rPr>
        <w:fldChar w:fldCharType="separate"/>
      </w:r>
      <w:r>
        <w:rPr>
          <w:noProof/>
        </w:rPr>
        <w:t>310</w:t>
      </w:r>
      <w:r>
        <w:rPr>
          <w:noProof/>
        </w:rPr>
        <w:fldChar w:fldCharType="end"/>
      </w:r>
    </w:p>
    <w:p w14:paraId="07A66F9E" w14:textId="680CC390"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_Toc200971374 \h </w:instrText>
      </w:r>
      <w:r>
        <w:rPr>
          <w:noProof/>
        </w:rPr>
      </w:r>
      <w:r>
        <w:rPr>
          <w:noProof/>
        </w:rPr>
        <w:fldChar w:fldCharType="separate"/>
      </w:r>
      <w:r>
        <w:rPr>
          <w:noProof/>
        </w:rPr>
        <w:t>310</w:t>
      </w:r>
      <w:r>
        <w:rPr>
          <w:noProof/>
        </w:rPr>
        <w:fldChar w:fldCharType="end"/>
      </w:r>
    </w:p>
    <w:p w14:paraId="1714BAEC" w14:textId="4018DB42"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_Toc200971375 \h </w:instrText>
      </w:r>
      <w:r>
        <w:rPr>
          <w:noProof/>
        </w:rPr>
      </w:r>
      <w:r>
        <w:rPr>
          <w:noProof/>
        </w:rPr>
        <w:fldChar w:fldCharType="separate"/>
      </w:r>
      <w:r>
        <w:rPr>
          <w:noProof/>
        </w:rPr>
        <w:t>310</w:t>
      </w:r>
      <w:r>
        <w:rPr>
          <w:noProof/>
        </w:rPr>
        <w:fldChar w:fldCharType="end"/>
      </w:r>
    </w:p>
    <w:p w14:paraId="11539DE5" w14:textId="7451CBAD"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_Toc200971376 \h </w:instrText>
      </w:r>
      <w:r>
        <w:rPr>
          <w:noProof/>
        </w:rPr>
      </w:r>
      <w:r>
        <w:rPr>
          <w:noProof/>
        </w:rPr>
        <w:fldChar w:fldCharType="separate"/>
      </w:r>
      <w:r>
        <w:rPr>
          <w:noProof/>
        </w:rPr>
        <w:t>319</w:t>
      </w:r>
      <w:r>
        <w:rPr>
          <w:noProof/>
        </w:rPr>
        <w:fldChar w:fldCharType="end"/>
      </w:r>
    </w:p>
    <w:p w14:paraId="4FDD0978" w14:textId="18C25F6D"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_Toc200971377 \h </w:instrText>
      </w:r>
      <w:r>
        <w:rPr>
          <w:noProof/>
        </w:rPr>
      </w:r>
      <w:r>
        <w:rPr>
          <w:noProof/>
        </w:rPr>
        <w:fldChar w:fldCharType="separate"/>
      </w:r>
      <w:r>
        <w:rPr>
          <w:noProof/>
        </w:rPr>
        <w:t>327</w:t>
      </w:r>
      <w:r>
        <w:rPr>
          <w:noProof/>
        </w:rPr>
        <w:fldChar w:fldCharType="end"/>
      </w:r>
    </w:p>
    <w:p w14:paraId="6DC13208" w14:textId="3662B646"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_Toc200971378 \h </w:instrText>
      </w:r>
      <w:r>
        <w:rPr>
          <w:noProof/>
        </w:rPr>
      </w:r>
      <w:r>
        <w:rPr>
          <w:noProof/>
        </w:rPr>
        <w:fldChar w:fldCharType="separate"/>
      </w:r>
      <w:r>
        <w:rPr>
          <w:noProof/>
        </w:rPr>
        <w:t>330</w:t>
      </w:r>
      <w:r>
        <w:rPr>
          <w:noProof/>
        </w:rPr>
        <w:fldChar w:fldCharType="end"/>
      </w:r>
    </w:p>
    <w:p w14:paraId="27A95D43" w14:textId="7067E158"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_Toc200971379 \h </w:instrText>
      </w:r>
      <w:r>
        <w:rPr>
          <w:noProof/>
        </w:rPr>
      </w:r>
      <w:r>
        <w:rPr>
          <w:noProof/>
        </w:rPr>
        <w:fldChar w:fldCharType="separate"/>
      </w:r>
      <w:r>
        <w:rPr>
          <w:noProof/>
        </w:rPr>
        <w:t>336</w:t>
      </w:r>
      <w:r>
        <w:rPr>
          <w:noProof/>
        </w:rPr>
        <w:fldChar w:fldCharType="end"/>
      </w:r>
    </w:p>
    <w:p w14:paraId="276B8CA9" w14:textId="0D1794B9"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_Toc200971380 \h </w:instrText>
      </w:r>
      <w:r>
        <w:rPr>
          <w:noProof/>
        </w:rPr>
      </w:r>
      <w:r>
        <w:rPr>
          <w:noProof/>
        </w:rPr>
        <w:fldChar w:fldCharType="separate"/>
      </w:r>
      <w:r>
        <w:rPr>
          <w:noProof/>
        </w:rPr>
        <w:t>343</w:t>
      </w:r>
      <w:r>
        <w:rPr>
          <w:noProof/>
        </w:rPr>
        <w:fldChar w:fldCharType="end"/>
      </w:r>
    </w:p>
    <w:p w14:paraId="64000782" w14:textId="5E9CBA6F"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_Toc200971381 \h </w:instrText>
      </w:r>
      <w:r>
        <w:rPr>
          <w:noProof/>
        </w:rPr>
      </w:r>
      <w:r>
        <w:rPr>
          <w:noProof/>
        </w:rPr>
        <w:fldChar w:fldCharType="separate"/>
      </w:r>
      <w:r>
        <w:rPr>
          <w:noProof/>
        </w:rPr>
        <w:t>354</w:t>
      </w:r>
      <w:r>
        <w:rPr>
          <w:noProof/>
        </w:rPr>
        <w:fldChar w:fldCharType="end"/>
      </w:r>
    </w:p>
    <w:p w14:paraId="702CF771" w14:textId="2D7B5696"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_Toc200971382 \h </w:instrText>
      </w:r>
      <w:r>
        <w:rPr>
          <w:noProof/>
        </w:rPr>
      </w:r>
      <w:r>
        <w:rPr>
          <w:noProof/>
        </w:rPr>
        <w:fldChar w:fldCharType="separate"/>
      </w:r>
      <w:r>
        <w:rPr>
          <w:noProof/>
        </w:rPr>
        <w:t>358</w:t>
      </w:r>
      <w:r>
        <w:rPr>
          <w:noProof/>
        </w:rPr>
        <w:fldChar w:fldCharType="end"/>
      </w:r>
    </w:p>
    <w:p w14:paraId="081D9580" w14:textId="51D46160"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_Toc200971383 \h </w:instrText>
      </w:r>
      <w:r>
        <w:rPr>
          <w:noProof/>
        </w:rPr>
      </w:r>
      <w:r>
        <w:rPr>
          <w:noProof/>
        </w:rPr>
        <w:fldChar w:fldCharType="separate"/>
      </w:r>
      <w:r>
        <w:rPr>
          <w:noProof/>
        </w:rPr>
        <w:t>362</w:t>
      </w:r>
      <w:r>
        <w:rPr>
          <w:noProof/>
        </w:rPr>
        <w:fldChar w:fldCharType="end"/>
      </w:r>
    </w:p>
    <w:p w14:paraId="71FD1541" w14:textId="01704C4D"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_Toc200971384 \h </w:instrText>
      </w:r>
      <w:r>
        <w:rPr>
          <w:noProof/>
        </w:rPr>
      </w:r>
      <w:r>
        <w:rPr>
          <w:noProof/>
        </w:rPr>
        <w:fldChar w:fldCharType="separate"/>
      </w:r>
      <w:r>
        <w:rPr>
          <w:noProof/>
        </w:rPr>
        <w:t>365</w:t>
      </w:r>
      <w:r>
        <w:rPr>
          <w:noProof/>
        </w:rPr>
        <w:fldChar w:fldCharType="end"/>
      </w:r>
    </w:p>
    <w:p w14:paraId="152562F1" w14:textId="5DCEB843"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_Toc200971385 \h </w:instrText>
      </w:r>
      <w:r>
        <w:rPr>
          <w:noProof/>
        </w:rPr>
      </w:r>
      <w:r>
        <w:rPr>
          <w:noProof/>
        </w:rPr>
        <w:fldChar w:fldCharType="separate"/>
      </w:r>
      <w:r>
        <w:rPr>
          <w:noProof/>
        </w:rPr>
        <w:t>373</w:t>
      </w:r>
      <w:r>
        <w:rPr>
          <w:noProof/>
        </w:rPr>
        <w:fldChar w:fldCharType="end"/>
      </w:r>
    </w:p>
    <w:p w14:paraId="565162A2" w14:textId="10868FC7"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_Toc200971386 \h </w:instrText>
      </w:r>
      <w:r>
        <w:rPr>
          <w:noProof/>
        </w:rPr>
      </w:r>
      <w:r>
        <w:rPr>
          <w:noProof/>
        </w:rPr>
        <w:fldChar w:fldCharType="separate"/>
      </w:r>
      <w:r>
        <w:rPr>
          <w:noProof/>
        </w:rPr>
        <w:t>376</w:t>
      </w:r>
      <w:r>
        <w:rPr>
          <w:noProof/>
        </w:rPr>
        <w:fldChar w:fldCharType="end"/>
      </w:r>
    </w:p>
    <w:p w14:paraId="0B41CBB4" w14:textId="6770336A"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_Toc200971387 \h </w:instrText>
      </w:r>
      <w:r>
        <w:rPr>
          <w:noProof/>
        </w:rPr>
      </w:r>
      <w:r>
        <w:rPr>
          <w:noProof/>
        </w:rPr>
        <w:fldChar w:fldCharType="separate"/>
      </w:r>
      <w:r>
        <w:rPr>
          <w:noProof/>
        </w:rPr>
        <w:t>378</w:t>
      </w:r>
      <w:r>
        <w:rPr>
          <w:noProof/>
        </w:rPr>
        <w:fldChar w:fldCharType="end"/>
      </w:r>
    </w:p>
    <w:p w14:paraId="76306C9D" w14:textId="69182C02"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_Toc200971388 \h </w:instrText>
      </w:r>
      <w:r>
        <w:rPr>
          <w:noProof/>
        </w:rPr>
      </w:r>
      <w:r>
        <w:rPr>
          <w:noProof/>
        </w:rPr>
        <w:fldChar w:fldCharType="separate"/>
      </w:r>
      <w:r>
        <w:rPr>
          <w:noProof/>
        </w:rPr>
        <w:t>379</w:t>
      </w:r>
      <w:r>
        <w:rPr>
          <w:noProof/>
        </w:rPr>
        <w:fldChar w:fldCharType="end"/>
      </w:r>
    </w:p>
    <w:p w14:paraId="3AC3B407" w14:textId="444106F0"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_Toc200971389 \h </w:instrText>
      </w:r>
      <w:r>
        <w:rPr>
          <w:noProof/>
        </w:rPr>
      </w:r>
      <w:r>
        <w:rPr>
          <w:noProof/>
        </w:rPr>
        <w:fldChar w:fldCharType="separate"/>
      </w:r>
      <w:r>
        <w:rPr>
          <w:noProof/>
        </w:rPr>
        <w:t>381</w:t>
      </w:r>
      <w:r>
        <w:rPr>
          <w:noProof/>
        </w:rPr>
        <w:fldChar w:fldCharType="end"/>
      </w:r>
    </w:p>
    <w:p w14:paraId="00DE4717" w14:textId="5884ED58"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_Toc200971390 \h </w:instrText>
      </w:r>
      <w:r>
        <w:rPr>
          <w:noProof/>
        </w:rPr>
      </w:r>
      <w:r>
        <w:rPr>
          <w:noProof/>
        </w:rPr>
        <w:fldChar w:fldCharType="separate"/>
      </w:r>
      <w:r>
        <w:rPr>
          <w:noProof/>
        </w:rPr>
        <w:t>387</w:t>
      </w:r>
      <w:r>
        <w:rPr>
          <w:noProof/>
        </w:rPr>
        <w:fldChar w:fldCharType="end"/>
      </w:r>
    </w:p>
    <w:p w14:paraId="6A59E8F6" w14:textId="0F8BAC49"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_Toc200971391 \h </w:instrText>
      </w:r>
      <w:r>
        <w:rPr>
          <w:noProof/>
        </w:rPr>
      </w:r>
      <w:r>
        <w:rPr>
          <w:noProof/>
        </w:rPr>
        <w:fldChar w:fldCharType="separate"/>
      </w:r>
      <w:r>
        <w:rPr>
          <w:noProof/>
        </w:rPr>
        <w:t>392</w:t>
      </w:r>
      <w:r>
        <w:rPr>
          <w:noProof/>
        </w:rPr>
        <w:fldChar w:fldCharType="end"/>
      </w:r>
    </w:p>
    <w:p w14:paraId="164B1AA2" w14:textId="004B90EE"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_Toc200971392 \h </w:instrText>
      </w:r>
      <w:r>
        <w:rPr>
          <w:noProof/>
        </w:rPr>
      </w:r>
      <w:r>
        <w:rPr>
          <w:noProof/>
        </w:rPr>
        <w:fldChar w:fldCharType="separate"/>
      </w:r>
      <w:r>
        <w:rPr>
          <w:noProof/>
        </w:rPr>
        <w:t>398</w:t>
      </w:r>
      <w:r>
        <w:rPr>
          <w:noProof/>
        </w:rPr>
        <w:fldChar w:fldCharType="end"/>
      </w:r>
    </w:p>
    <w:p w14:paraId="5A49820E" w14:textId="5053A863" w:rsidR="00AA5D9B" w:rsidRDefault="00AA5D9B">
      <w:pPr>
        <w:pStyle w:val="TOC1"/>
        <w:rPr>
          <w:rFonts w:asciiTheme="minorHAnsi" w:eastAsiaTheme="minorEastAsia" w:hAnsiTheme="minorHAnsi" w:cstheme="minorBidi"/>
          <w:noProof/>
          <w:kern w:val="2"/>
          <w:sz w:val="24"/>
          <w:szCs w:val="24"/>
          <w:lang w:eastAsia="ko-KR"/>
          <w14:ligatures w14:val="standardContextual"/>
        </w:rPr>
      </w:pPr>
      <w:r>
        <w:rPr>
          <w:noProof/>
        </w:rPr>
        <w:t>A.20</w:t>
      </w:r>
      <w:r>
        <w:rPr>
          <w:rFonts w:asciiTheme="minorHAnsi" w:eastAsiaTheme="minorEastAsia" w:hAnsiTheme="minorHAnsi" w:cstheme="minorBidi"/>
          <w:noProof/>
          <w:kern w:val="2"/>
          <w:sz w:val="24"/>
          <w:szCs w:val="24"/>
          <w:lang w:eastAsia="ko-KR"/>
          <w14:ligatures w14:val="standardContextual"/>
        </w:rPr>
        <w:tab/>
      </w:r>
      <w:r>
        <w:rPr>
          <w:noProof/>
        </w:rPr>
        <w:t>Eecs_ACREvents API</w:t>
      </w:r>
      <w:r>
        <w:rPr>
          <w:noProof/>
        </w:rPr>
        <w:tab/>
      </w:r>
      <w:r>
        <w:rPr>
          <w:noProof/>
        </w:rPr>
        <w:fldChar w:fldCharType="begin" w:fldLock="1"/>
      </w:r>
      <w:r>
        <w:rPr>
          <w:noProof/>
        </w:rPr>
        <w:instrText xml:space="preserve"> PAGEREF _Toc200971393 \h </w:instrText>
      </w:r>
      <w:r>
        <w:rPr>
          <w:noProof/>
        </w:rPr>
      </w:r>
      <w:r>
        <w:rPr>
          <w:noProof/>
        </w:rPr>
        <w:fldChar w:fldCharType="separate"/>
      </w:r>
      <w:r>
        <w:rPr>
          <w:noProof/>
        </w:rPr>
        <w:t>402</w:t>
      </w:r>
      <w:r>
        <w:rPr>
          <w:noProof/>
        </w:rPr>
        <w:fldChar w:fldCharType="end"/>
      </w:r>
    </w:p>
    <w:p w14:paraId="510F3EAF" w14:textId="077BB34E" w:rsidR="00AA5D9B" w:rsidRDefault="00AA5D9B">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_Toc200971394 \h </w:instrText>
      </w:r>
      <w:r>
        <w:rPr>
          <w:noProof/>
        </w:rPr>
      </w:r>
      <w:r>
        <w:rPr>
          <w:noProof/>
        </w:rPr>
        <w:fldChar w:fldCharType="separate"/>
      </w:r>
      <w:r>
        <w:rPr>
          <w:noProof/>
        </w:rPr>
        <w:t>408</w:t>
      </w:r>
      <w:r>
        <w:rPr>
          <w:noProof/>
        </w:rPr>
        <w:fldChar w:fldCharType="end"/>
      </w:r>
    </w:p>
    <w:p w14:paraId="2379130B" w14:textId="50E4931E" w:rsidR="00080512" w:rsidRPr="004D3578" w:rsidRDefault="008110D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p>
    <w:p w14:paraId="3F330ECB" w14:textId="77777777" w:rsidR="00080512" w:rsidRPr="004D3578" w:rsidRDefault="00080512">
      <w:r w:rsidRPr="004D3578">
        <w:t xml:space="preserve">This Technical </w:t>
      </w:r>
      <w:bookmarkStart w:id="30" w:name="spectype3"/>
      <w:r w:rsidRPr="00AB544B">
        <w:t>Specification</w:t>
      </w:r>
      <w:bookmarkEnd w:id="3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1" w:name="introduction"/>
      <w:bookmarkEnd w:id="31"/>
    </w:p>
    <w:p w14:paraId="44074B0A" w14:textId="77777777" w:rsidR="00080512" w:rsidRPr="004D3578" w:rsidRDefault="00080512">
      <w:pPr>
        <w:pStyle w:val="Heading1"/>
      </w:pPr>
      <w:r w:rsidRPr="004D3578">
        <w:br w:type="page"/>
      </w:r>
      <w:bookmarkStart w:id="32" w:name="scope"/>
      <w:bookmarkStart w:id="33" w:name="_Toc85734048"/>
      <w:bookmarkStart w:id="34" w:name="_Toc89431347"/>
      <w:bookmarkStart w:id="35" w:name="_Toc97042139"/>
      <w:bookmarkStart w:id="36" w:name="_Toc97045283"/>
      <w:bookmarkStart w:id="37" w:name="_Toc97155028"/>
      <w:bookmarkStart w:id="38" w:name="_Toc101521178"/>
      <w:bookmarkStart w:id="39" w:name="_Toc138761434"/>
      <w:bookmarkStart w:id="40" w:name="_Toc145707628"/>
      <w:bookmarkStart w:id="41" w:name="_Toc160570086"/>
      <w:bookmarkStart w:id="42" w:name="_Toc162007682"/>
      <w:bookmarkStart w:id="43" w:name="_Toc185515295"/>
      <w:bookmarkStart w:id="44" w:name="_Toc192872602"/>
      <w:bookmarkStart w:id="45" w:name="_Toc200970304"/>
      <w:bookmarkEnd w:id="32"/>
      <w:r w:rsidRPr="004D3578">
        <w:lastRenderedPageBreak/>
        <w:t>1</w:t>
      </w:r>
      <w:r w:rsidRPr="004D3578">
        <w:tab/>
        <w:t>Scope</w:t>
      </w:r>
      <w:bookmarkEnd w:id="33"/>
      <w:bookmarkEnd w:id="34"/>
      <w:bookmarkEnd w:id="35"/>
      <w:bookmarkEnd w:id="36"/>
      <w:bookmarkEnd w:id="37"/>
      <w:bookmarkEnd w:id="38"/>
      <w:bookmarkEnd w:id="39"/>
      <w:bookmarkEnd w:id="40"/>
      <w:bookmarkEnd w:id="41"/>
      <w:bookmarkEnd w:id="42"/>
      <w:bookmarkEnd w:id="43"/>
      <w:bookmarkEnd w:id="44"/>
      <w:bookmarkEnd w:id="4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6" w:name="references"/>
      <w:bookmarkStart w:id="47" w:name="_Toc85734049"/>
      <w:bookmarkStart w:id="48" w:name="_Toc89431348"/>
      <w:bookmarkStart w:id="49" w:name="_Toc97042140"/>
      <w:bookmarkStart w:id="50" w:name="_Toc97045284"/>
      <w:bookmarkStart w:id="51" w:name="_Toc97155029"/>
      <w:bookmarkStart w:id="52" w:name="_Toc101521179"/>
      <w:bookmarkStart w:id="53" w:name="_Toc138761435"/>
      <w:bookmarkStart w:id="54" w:name="_Toc145707629"/>
      <w:bookmarkStart w:id="55" w:name="_Toc160570087"/>
      <w:bookmarkStart w:id="56" w:name="_Toc162007683"/>
      <w:bookmarkStart w:id="57" w:name="_Toc185515296"/>
      <w:bookmarkStart w:id="58" w:name="_Toc192872603"/>
      <w:bookmarkStart w:id="59" w:name="_Toc200970305"/>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bookmarkEnd w:id="59"/>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0" w:name="_Hlk506360308"/>
      <w:r>
        <w:t>Common API Framework for 3GPP Northbound APIs</w:t>
      </w:r>
      <w:bookmarkEnd w:id="60"/>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1" w:name="definitions"/>
      <w:bookmarkStart w:id="62" w:name="_Toc85734050"/>
      <w:bookmarkStart w:id="63" w:name="_Toc89431349"/>
      <w:bookmarkStart w:id="64" w:name="_Toc97042141"/>
      <w:bookmarkStart w:id="65" w:name="_Toc97045285"/>
      <w:bookmarkStart w:id="66" w:name="_Toc97155030"/>
      <w:bookmarkStart w:id="67" w:name="_Toc101521180"/>
      <w:bookmarkStart w:id="68" w:name="_Toc138761436"/>
      <w:bookmarkStart w:id="69" w:name="_Toc145707630"/>
      <w:bookmarkStart w:id="70" w:name="_Toc160570088"/>
      <w:bookmarkStart w:id="71" w:name="_Toc162007684"/>
      <w:bookmarkStart w:id="72" w:name="_Toc185515297"/>
      <w:bookmarkStart w:id="73" w:name="_Toc192872604"/>
      <w:bookmarkStart w:id="74" w:name="_Toc200970306"/>
      <w:bookmarkEnd w:id="61"/>
      <w:r w:rsidRPr="004D3578">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p>
    <w:p w14:paraId="7ED1AA8A" w14:textId="2C136610" w:rsidR="00080512" w:rsidRPr="004D3578" w:rsidRDefault="00080512" w:rsidP="008C5791"/>
    <w:p w14:paraId="4C886013" w14:textId="6D72DE64" w:rsidR="00080512" w:rsidRPr="004D3578" w:rsidRDefault="00080512">
      <w:pPr>
        <w:pStyle w:val="Heading2"/>
      </w:pPr>
      <w:bookmarkStart w:id="75" w:name="_Toc85734051"/>
      <w:bookmarkStart w:id="76" w:name="_Toc89431350"/>
      <w:bookmarkStart w:id="77" w:name="_Toc97042142"/>
      <w:bookmarkStart w:id="78" w:name="_Toc97045286"/>
      <w:bookmarkStart w:id="79" w:name="_Toc97155031"/>
      <w:bookmarkStart w:id="80" w:name="_Toc101521181"/>
      <w:bookmarkStart w:id="81" w:name="_Toc138761437"/>
      <w:bookmarkStart w:id="82" w:name="_Toc145707631"/>
      <w:bookmarkStart w:id="83" w:name="_Toc160570089"/>
      <w:bookmarkStart w:id="84" w:name="_Toc162007685"/>
      <w:bookmarkStart w:id="85" w:name="_Toc185515298"/>
      <w:bookmarkStart w:id="86" w:name="_Toc192872605"/>
      <w:bookmarkStart w:id="87" w:name="_Toc200970307"/>
      <w:r w:rsidRPr="004D3578">
        <w:t>3.1</w:t>
      </w:r>
      <w:r w:rsidRPr="004D3578">
        <w:tab/>
      </w:r>
      <w:r w:rsidR="002B6339">
        <w:t>Terms</w:t>
      </w:r>
      <w:bookmarkEnd w:id="75"/>
      <w:bookmarkEnd w:id="76"/>
      <w:bookmarkEnd w:id="77"/>
      <w:bookmarkEnd w:id="78"/>
      <w:bookmarkEnd w:id="79"/>
      <w:bookmarkEnd w:id="80"/>
      <w:bookmarkEnd w:id="81"/>
      <w:bookmarkEnd w:id="82"/>
      <w:bookmarkEnd w:id="83"/>
      <w:bookmarkEnd w:id="84"/>
      <w:bookmarkEnd w:id="85"/>
      <w:bookmarkEnd w:id="86"/>
      <w:bookmarkEnd w:id="8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8" w:name="_Toc85734052"/>
      <w:bookmarkStart w:id="89" w:name="_Toc89431351"/>
      <w:bookmarkStart w:id="90" w:name="_Toc97042143"/>
      <w:bookmarkStart w:id="91" w:name="_Toc97045287"/>
      <w:bookmarkStart w:id="92" w:name="_Toc97155032"/>
      <w:bookmarkStart w:id="93" w:name="_Toc101521182"/>
      <w:bookmarkStart w:id="94" w:name="_Toc138761438"/>
      <w:bookmarkStart w:id="95" w:name="_Toc145707632"/>
      <w:bookmarkStart w:id="96" w:name="_Toc160570090"/>
      <w:bookmarkStart w:id="9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8" w:name="_Toc185515299"/>
      <w:bookmarkStart w:id="99" w:name="_Toc192872606"/>
      <w:bookmarkStart w:id="100" w:name="_Toc200970308"/>
      <w:r w:rsidRPr="004D3578">
        <w:t>3.2</w:t>
      </w:r>
      <w:r w:rsidRPr="004D3578">
        <w:tab/>
        <w:t>Symbols</w:t>
      </w:r>
      <w:bookmarkEnd w:id="88"/>
      <w:bookmarkEnd w:id="89"/>
      <w:bookmarkEnd w:id="90"/>
      <w:bookmarkEnd w:id="91"/>
      <w:bookmarkEnd w:id="92"/>
      <w:bookmarkEnd w:id="93"/>
      <w:bookmarkEnd w:id="94"/>
      <w:bookmarkEnd w:id="95"/>
      <w:bookmarkEnd w:id="96"/>
      <w:bookmarkEnd w:id="97"/>
      <w:bookmarkEnd w:id="98"/>
      <w:bookmarkEnd w:id="99"/>
      <w:bookmarkEnd w:id="100"/>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01" w:name="_Toc85734053"/>
      <w:bookmarkStart w:id="102" w:name="_Toc89431352"/>
      <w:bookmarkStart w:id="103" w:name="_Toc97042144"/>
      <w:bookmarkStart w:id="104" w:name="_Toc97045288"/>
      <w:bookmarkStart w:id="105" w:name="_Toc97155033"/>
      <w:bookmarkStart w:id="106" w:name="_Toc101521183"/>
      <w:bookmarkStart w:id="107" w:name="_Toc138761439"/>
      <w:bookmarkStart w:id="108" w:name="_Toc145707633"/>
      <w:bookmarkStart w:id="109" w:name="_Toc160570091"/>
      <w:bookmarkStart w:id="110" w:name="_Toc162007687"/>
      <w:bookmarkStart w:id="111" w:name="_Toc185515300"/>
      <w:bookmarkStart w:id="112" w:name="_Toc192872607"/>
      <w:bookmarkStart w:id="113" w:name="_Toc200970309"/>
      <w:r w:rsidRPr="004D3578">
        <w:t>3.3</w:t>
      </w:r>
      <w:r w:rsidRPr="004D3578">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14" w:name="clause4"/>
      <w:bookmarkStart w:id="115" w:name="_Toc85734054"/>
      <w:bookmarkStart w:id="116" w:name="_Toc89431353"/>
      <w:bookmarkStart w:id="117" w:name="_Toc97042145"/>
      <w:bookmarkStart w:id="118" w:name="_Toc97045289"/>
      <w:bookmarkStart w:id="119" w:name="_Toc97155034"/>
      <w:bookmarkStart w:id="120" w:name="_Toc101521184"/>
      <w:bookmarkStart w:id="121" w:name="_Toc138761440"/>
      <w:bookmarkStart w:id="122" w:name="_Toc145707634"/>
      <w:bookmarkStart w:id="123" w:name="_Toc160570092"/>
      <w:bookmarkStart w:id="124" w:name="_Toc162007688"/>
      <w:bookmarkStart w:id="125" w:name="_Toc185515301"/>
      <w:bookmarkStart w:id="126" w:name="_Toc192872608"/>
      <w:bookmarkStart w:id="127" w:name="_Toc200970310"/>
      <w:bookmarkEnd w:id="114"/>
      <w:r w:rsidRPr="004D3578">
        <w:t>4</w:t>
      </w:r>
      <w:r w:rsidRPr="004D3578">
        <w:tab/>
      </w:r>
      <w:r w:rsidR="0024274C">
        <w:t>Overview</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8" w:name="_Toc85734055"/>
      <w:bookmarkStart w:id="129" w:name="_Toc89431354"/>
      <w:bookmarkStart w:id="130" w:name="_Toc97042146"/>
      <w:bookmarkStart w:id="131" w:name="_Toc97045290"/>
      <w:bookmarkStart w:id="132" w:name="_Toc97155035"/>
      <w:bookmarkStart w:id="133" w:name="_Toc101521185"/>
      <w:bookmarkStart w:id="134" w:name="_Toc138761441"/>
      <w:bookmarkStart w:id="135" w:name="_Toc145707635"/>
      <w:bookmarkStart w:id="136" w:name="_Toc160570093"/>
      <w:bookmarkStart w:id="137" w:name="_Toc162007689"/>
      <w:bookmarkStart w:id="138" w:name="_Toc185515302"/>
      <w:bookmarkStart w:id="139" w:name="_Toc192872609"/>
      <w:bookmarkStart w:id="140" w:name="_Toc200970311"/>
      <w:r>
        <w:t>5</w:t>
      </w:r>
      <w:r w:rsidR="00BA077D">
        <w:tab/>
        <w:t xml:space="preserve">Services offered by </w:t>
      </w:r>
      <w:r>
        <w:t>E</w:t>
      </w:r>
      <w:r w:rsidR="00CC1923">
        <w:t>dge Enabler Server</w:t>
      </w:r>
      <w:bookmarkEnd w:id="128"/>
      <w:bookmarkEnd w:id="129"/>
      <w:bookmarkEnd w:id="130"/>
      <w:bookmarkEnd w:id="131"/>
      <w:bookmarkEnd w:id="132"/>
      <w:bookmarkEnd w:id="133"/>
      <w:bookmarkEnd w:id="134"/>
      <w:bookmarkEnd w:id="135"/>
      <w:bookmarkEnd w:id="136"/>
      <w:bookmarkEnd w:id="137"/>
      <w:bookmarkEnd w:id="138"/>
      <w:bookmarkEnd w:id="139"/>
      <w:bookmarkEnd w:id="140"/>
    </w:p>
    <w:p w14:paraId="04B9F646" w14:textId="2009BEC7" w:rsidR="00680C72" w:rsidRDefault="0024274C" w:rsidP="00680C72">
      <w:pPr>
        <w:pStyle w:val="Heading2"/>
      </w:pPr>
      <w:bookmarkStart w:id="141" w:name="_Toc85734056"/>
      <w:bookmarkStart w:id="142" w:name="_Toc89431355"/>
      <w:bookmarkStart w:id="143" w:name="_Toc97042147"/>
      <w:bookmarkStart w:id="144" w:name="_Toc97045291"/>
      <w:bookmarkStart w:id="145" w:name="_Toc97155036"/>
      <w:bookmarkStart w:id="146" w:name="_Toc101521186"/>
      <w:bookmarkStart w:id="147" w:name="_Toc138761442"/>
      <w:bookmarkStart w:id="148" w:name="_Toc145707636"/>
      <w:bookmarkStart w:id="149" w:name="_Toc160570094"/>
      <w:bookmarkStart w:id="150" w:name="_Toc162007690"/>
      <w:bookmarkStart w:id="151" w:name="_Toc185515303"/>
      <w:bookmarkStart w:id="152" w:name="_Toc192872610"/>
      <w:bookmarkStart w:id="153" w:name="_Toc200970312"/>
      <w:r>
        <w:t>5.1</w:t>
      </w:r>
      <w:r>
        <w:tab/>
        <w:t>Introduction</w:t>
      </w:r>
      <w:bookmarkEnd w:id="141"/>
      <w:bookmarkEnd w:id="142"/>
      <w:bookmarkEnd w:id="143"/>
      <w:bookmarkEnd w:id="144"/>
      <w:bookmarkEnd w:id="145"/>
      <w:bookmarkEnd w:id="146"/>
      <w:bookmarkEnd w:id="147"/>
      <w:bookmarkEnd w:id="148"/>
      <w:bookmarkEnd w:id="149"/>
      <w:bookmarkEnd w:id="150"/>
      <w:bookmarkEnd w:id="151"/>
      <w:bookmarkEnd w:id="152"/>
      <w:bookmarkEnd w:id="15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54" w:name="_Toc85734057"/>
      <w:bookmarkStart w:id="155" w:name="_Toc89431356"/>
      <w:bookmarkStart w:id="156" w:name="_Toc97042148"/>
      <w:bookmarkStart w:id="157" w:name="_Toc97045292"/>
      <w:bookmarkStart w:id="158" w:name="_Toc97155037"/>
      <w:bookmarkStart w:id="159" w:name="_Toc101521187"/>
      <w:bookmarkStart w:id="160" w:name="_Toc138761443"/>
      <w:bookmarkStart w:id="161" w:name="_Toc145707637"/>
      <w:bookmarkStart w:id="162" w:name="_Toc160570095"/>
      <w:bookmarkStart w:id="163" w:name="_Toc162007691"/>
      <w:bookmarkStart w:id="164" w:name="_Toc185515304"/>
      <w:bookmarkStart w:id="165" w:name="_Toc192872611"/>
      <w:bookmarkStart w:id="166" w:name="_Toc200970313"/>
      <w:r>
        <w:t>5.2</w:t>
      </w:r>
      <w:r w:rsidR="00222B96">
        <w:tab/>
        <w:t>Eees_EASRegistration Service</w:t>
      </w:r>
      <w:bookmarkEnd w:id="154"/>
      <w:bookmarkEnd w:id="155"/>
      <w:bookmarkEnd w:id="156"/>
      <w:bookmarkEnd w:id="157"/>
      <w:bookmarkEnd w:id="158"/>
      <w:bookmarkEnd w:id="159"/>
      <w:bookmarkEnd w:id="160"/>
      <w:bookmarkEnd w:id="161"/>
      <w:bookmarkEnd w:id="162"/>
      <w:bookmarkEnd w:id="163"/>
      <w:bookmarkEnd w:id="164"/>
      <w:bookmarkEnd w:id="165"/>
      <w:bookmarkEnd w:id="166"/>
    </w:p>
    <w:p w14:paraId="1FF35FCB" w14:textId="353EB16F" w:rsidR="00222B96" w:rsidRDefault="00555556" w:rsidP="00222B96">
      <w:pPr>
        <w:pStyle w:val="Heading3"/>
      </w:pPr>
      <w:bookmarkStart w:id="167" w:name="_Toc85734058"/>
      <w:bookmarkStart w:id="168" w:name="_Toc89431357"/>
      <w:bookmarkStart w:id="169" w:name="_Toc97042149"/>
      <w:bookmarkStart w:id="170" w:name="_Toc97045293"/>
      <w:bookmarkStart w:id="171" w:name="_Toc97155038"/>
      <w:bookmarkStart w:id="172" w:name="_Toc101521188"/>
      <w:bookmarkStart w:id="173" w:name="_Toc138761444"/>
      <w:bookmarkStart w:id="174" w:name="_Toc145707638"/>
      <w:bookmarkStart w:id="175" w:name="_Toc160570096"/>
      <w:bookmarkStart w:id="176" w:name="_Toc162007692"/>
      <w:bookmarkStart w:id="177" w:name="_Toc185515305"/>
      <w:bookmarkStart w:id="178" w:name="_Toc192872612"/>
      <w:bookmarkStart w:id="179" w:name="_Toc200970314"/>
      <w:r>
        <w:t>5.2</w:t>
      </w:r>
      <w:r w:rsidR="00222B96">
        <w:t>.1</w:t>
      </w:r>
      <w:r w:rsidR="00222B96">
        <w:tab/>
        <w:t>Service Description</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80" w:name="_Toc85734059"/>
      <w:bookmarkStart w:id="181" w:name="_Toc89431358"/>
      <w:bookmarkStart w:id="182" w:name="_Toc97042150"/>
      <w:bookmarkStart w:id="183" w:name="_Toc97045294"/>
      <w:bookmarkStart w:id="184" w:name="_Toc97155039"/>
      <w:bookmarkStart w:id="185" w:name="_Toc101521189"/>
      <w:bookmarkStart w:id="186" w:name="_Toc138761445"/>
      <w:bookmarkStart w:id="187" w:name="_Toc145707639"/>
      <w:bookmarkStart w:id="188" w:name="_Toc160570097"/>
      <w:bookmarkStart w:id="189" w:name="_Toc162007693"/>
      <w:bookmarkStart w:id="190" w:name="_Toc185515306"/>
      <w:bookmarkStart w:id="191" w:name="_Toc192872613"/>
      <w:bookmarkStart w:id="192" w:name="_Toc200970315"/>
      <w:r>
        <w:lastRenderedPageBreak/>
        <w:t>5.2</w:t>
      </w:r>
      <w:r w:rsidR="00222B96">
        <w:t>.2</w:t>
      </w:r>
      <w:r w:rsidR="00222B96">
        <w:tab/>
        <w:t>Service Operations</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1DD0F2CA" w14:textId="54338809" w:rsidR="00222B96" w:rsidRDefault="00555556" w:rsidP="00222B96">
      <w:pPr>
        <w:pStyle w:val="Heading4"/>
      </w:pPr>
      <w:bookmarkStart w:id="193" w:name="_Toc85734060"/>
      <w:bookmarkStart w:id="194" w:name="_Toc89431359"/>
      <w:bookmarkStart w:id="195" w:name="_Toc97042151"/>
      <w:bookmarkStart w:id="196" w:name="_Toc97045295"/>
      <w:bookmarkStart w:id="197" w:name="_Toc97155040"/>
      <w:bookmarkStart w:id="198" w:name="_Toc101521190"/>
      <w:bookmarkStart w:id="199" w:name="_Toc138761446"/>
      <w:bookmarkStart w:id="200" w:name="_Toc145707640"/>
      <w:bookmarkStart w:id="201" w:name="_Toc160570098"/>
      <w:bookmarkStart w:id="202" w:name="_Toc162007694"/>
      <w:bookmarkStart w:id="203" w:name="_Toc185515307"/>
      <w:bookmarkStart w:id="204" w:name="_Toc192872614"/>
      <w:bookmarkStart w:id="205" w:name="_Toc200970316"/>
      <w:r>
        <w:t>5.2</w:t>
      </w:r>
      <w:r w:rsidR="00222B96">
        <w:t>.2.1</w:t>
      </w:r>
      <w:r w:rsidR="00222B96">
        <w:tab/>
        <w:t>Introduction</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06" w:name="_Toc85734061"/>
      <w:bookmarkStart w:id="207" w:name="_Toc89431360"/>
      <w:bookmarkStart w:id="208" w:name="_Toc97042152"/>
      <w:bookmarkStart w:id="209" w:name="_Toc97045296"/>
      <w:bookmarkStart w:id="210" w:name="_Toc97155041"/>
      <w:bookmarkStart w:id="211" w:name="_Toc101521191"/>
      <w:bookmarkStart w:id="212" w:name="_Toc138761447"/>
      <w:bookmarkStart w:id="213" w:name="_Toc145707641"/>
      <w:bookmarkStart w:id="214" w:name="_Toc160570099"/>
      <w:bookmarkStart w:id="215" w:name="_Toc162007695"/>
      <w:bookmarkStart w:id="216" w:name="_Toc185515308"/>
      <w:bookmarkStart w:id="217" w:name="_Toc192872615"/>
      <w:bookmarkStart w:id="218" w:name="_Toc200970317"/>
      <w:r>
        <w:t>5.2</w:t>
      </w:r>
      <w:r w:rsidR="00222B96">
        <w:t>.2.2</w:t>
      </w:r>
      <w:r w:rsidR="00222B96">
        <w:tab/>
        <w:t>Eees_EASRegistration_Request</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53FB4FF9" w14:textId="067F3B2D" w:rsidR="00222B96" w:rsidRDefault="00555556" w:rsidP="00222B96">
      <w:pPr>
        <w:pStyle w:val="Heading5"/>
      </w:pPr>
      <w:bookmarkStart w:id="219" w:name="_Toc85734062"/>
      <w:bookmarkStart w:id="220" w:name="_Toc89431361"/>
      <w:bookmarkStart w:id="221" w:name="_Toc97042153"/>
      <w:bookmarkStart w:id="222" w:name="_Toc97045297"/>
      <w:bookmarkStart w:id="223" w:name="_Toc97155042"/>
      <w:bookmarkStart w:id="224" w:name="_Toc101521192"/>
      <w:bookmarkStart w:id="225" w:name="_Toc138761448"/>
      <w:bookmarkStart w:id="226" w:name="_Toc145707642"/>
      <w:bookmarkStart w:id="227" w:name="_Toc160570100"/>
      <w:bookmarkStart w:id="228" w:name="_Toc162007696"/>
      <w:bookmarkStart w:id="229" w:name="_Toc185515309"/>
      <w:bookmarkStart w:id="230" w:name="_Toc192872616"/>
      <w:bookmarkStart w:id="231" w:name="_Toc200970318"/>
      <w:r>
        <w:t>5.2</w:t>
      </w:r>
      <w:r w:rsidR="00222B96">
        <w:t>.2.2.1</w:t>
      </w:r>
      <w:r w:rsidR="00222B96">
        <w:tab/>
        <w:t>General</w:t>
      </w:r>
      <w:bookmarkEnd w:id="219"/>
      <w:bookmarkEnd w:id="220"/>
      <w:bookmarkEnd w:id="221"/>
      <w:bookmarkEnd w:id="222"/>
      <w:bookmarkEnd w:id="223"/>
      <w:bookmarkEnd w:id="224"/>
      <w:bookmarkEnd w:id="225"/>
      <w:bookmarkEnd w:id="226"/>
      <w:bookmarkEnd w:id="227"/>
      <w:bookmarkEnd w:id="228"/>
      <w:bookmarkEnd w:id="229"/>
      <w:bookmarkEnd w:id="230"/>
      <w:bookmarkEnd w:id="231"/>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32" w:name="_Toc85734063"/>
      <w:bookmarkStart w:id="233" w:name="_Toc89431362"/>
      <w:bookmarkStart w:id="234" w:name="_Toc97042154"/>
      <w:bookmarkStart w:id="235" w:name="_Toc97045298"/>
      <w:bookmarkStart w:id="236" w:name="_Toc97155043"/>
      <w:bookmarkStart w:id="237" w:name="_Toc101521193"/>
      <w:bookmarkStart w:id="238" w:name="_Toc138761449"/>
      <w:bookmarkStart w:id="239" w:name="_Toc145707643"/>
      <w:bookmarkStart w:id="240" w:name="_Toc160570101"/>
      <w:bookmarkStart w:id="241" w:name="_Toc162007697"/>
      <w:bookmarkStart w:id="242" w:name="_Toc185515310"/>
      <w:bookmarkStart w:id="243" w:name="_Toc192872617"/>
      <w:bookmarkStart w:id="244" w:name="_Toc200970319"/>
      <w:r>
        <w:t>5.</w:t>
      </w:r>
      <w:r w:rsidR="00555556">
        <w:t>2</w:t>
      </w:r>
      <w:r>
        <w:t>.2.2.2</w:t>
      </w:r>
      <w:r>
        <w:tab/>
      </w:r>
      <w:r w:rsidR="00DD1C98">
        <w:t xml:space="preserve">Service consumer </w:t>
      </w:r>
      <w:r>
        <w:t>registering to EES using Eees_EASRegistration_Request operation</w:t>
      </w:r>
      <w:bookmarkEnd w:id="232"/>
      <w:bookmarkEnd w:id="233"/>
      <w:bookmarkEnd w:id="234"/>
      <w:bookmarkEnd w:id="235"/>
      <w:bookmarkEnd w:id="236"/>
      <w:bookmarkEnd w:id="237"/>
      <w:bookmarkEnd w:id="238"/>
      <w:bookmarkEnd w:id="239"/>
      <w:bookmarkEnd w:id="240"/>
      <w:bookmarkEnd w:id="241"/>
      <w:bookmarkEnd w:id="242"/>
      <w:bookmarkEnd w:id="243"/>
      <w:bookmarkEnd w:id="244"/>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45" w:name="_Toc85734064"/>
      <w:bookmarkStart w:id="246" w:name="_Toc89431363"/>
      <w:bookmarkStart w:id="247" w:name="_Toc97042155"/>
      <w:bookmarkStart w:id="248" w:name="_Toc97045299"/>
      <w:bookmarkStart w:id="249" w:name="_Toc97155044"/>
      <w:bookmarkStart w:id="250" w:name="_Toc101521194"/>
      <w:bookmarkStart w:id="251" w:name="_Toc138761450"/>
      <w:bookmarkStart w:id="252" w:name="_Toc145707644"/>
      <w:bookmarkStart w:id="253" w:name="_Toc160570102"/>
      <w:bookmarkStart w:id="254" w:name="_Toc162007698"/>
      <w:bookmarkStart w:id="255" w:name="_Toc185515311"/>
      <w:bookmarkStart w:id="256" w:name="_Toc192872618"/>
      <w:bookmarkStart w:id="257" w:name="_Toc200970320"/>
      <w:r>
        <w:t>5.2</w:t>
      </w:r>
      <w:r w:rsidR="00222B96">
        <w:t>.2.3</w:t>
      </w:r>
      <w:r w:rsidR="00222B96">
        <w:tab/>
        <w:t>Eees_EASRegistration_Update</w:t>
      </w:r>
      <w:bookmarkEnd w:id="245"/>
      <w:bookmarkEnd w:id="246"/>
      <w:bookmarkEnd w:id="247"/>
      <w:bookmarkEnd w:id="248"/>
      <w:bookmarkEnd w:id="249"/>
      <w:bookmarkEnd w:id="250"/>
      <w:bookmarkEnd w:id="251"/>
      <w:bookmarkEnd w:id="252"/>
      <w:bookmarkEnd w:id="253"/>
      <w:bookmarkEnd w:id="254"/>
      <w:bookmarkEnd w:id="255"/>
      <w:bookmarkEnd w:id="256"/>
      <w:bookmarkEnd w:id="257"/>
    </w:p>
    <w:p w14:paraId="4A511FE1" w14:textId="00216194" w:rsidR="00222B96" w:rsidRDefault="00555556" w:rsidP="00222B96">
      <w:pPr>
        <w:pStyle w:val="Heading5"/>
      </w:pPr>
      <w:bookmarkStart w:id="258" w:name="_Toc85734065"/>
      <w:bookmarkStart w:id="259" w:name="_Toc89431364"/>
      <w:bookmarkStart w:id="260" w:name="_Toc97042156"/>
      <w:bookmarkStart w:id="261" w:name="_Toc97045300"/>
      <w:bookmarkStart w:id="262" w:name="_Toc97155045"/>
      <w:bookmarkStart w:id="263" w:name="_Toc101521195"/>
      <w:bookmarkStart w:id="264" w:name="_Toc138761451"/>
      <w:bookmarkStart w:id="265" w:name="_Toc145707645"/>
      <w:bookmarkStart w:id="266" w:name="_Toc160570103"/>
      <w:bookmarkStart w:id="267" w:name="_Toc162007699"/>
      <w:bookmarkStart w:id="268" w:name="_Toc185515312"/>
      <w:bookmarkStart w:id="269" w:name="_Toc192872619"/>
      <w:bookmarkStart w:id="270" w:name="_Toc200970321"/>
      <w:r>
        <w:t>5.2</w:t>
      </w:r>
      <w:r w:rsidR="00222B96">
        <w:t>.2.3.1</w:t>
      </w:r>
      <w:r w:rsidR="00222B96">
        <w:tab/>
        <w:t>General</w:t>
      </w:r>
      <w:bookmarkEnd w:id="258"/>
      <w:bookmarkEnd w:id="259"/>
      <w:bookmarkEnd w:id="260"/>
      <w:bookmarkEnd w:id="261"/>
      <w:bookmarkEnd w:id="262"/>
      <w:bookmarkEnd w:id="263"/>
      <w:bookmarkEnd w:id="264"/>
      <w:bookmarkEnd w:id="265"/>
      <w:bookmarkEnd w:id="266"/>
      <w:bookmarkEnd w:id="267"/>
      <w:bookmarkEnd w:id="268"/>
      <w:bookmarkEnd w:id="269"/>
      <w:bookmarkEnd w:id="270"/>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271" w:name="_Toc85734066"/>
      <w:bookmarkStart w:id="272" w:name="_Toc89431365"/>
      <w:bookmarkStart w:id="273" w:name="_Toc97042157"/>
      <w:bookmarkStart w:id="274" w:name="_Toc97045301"/>
      <w:bookmarkStart w:id="275" w:name="_Toc97155046"/>
      <w:bookmarkStart w:id="276" w:name="_Toc101521196"/>
      <w:bookmarkStart w:id="277" w:name="_Toc138761452"/>
      <w:bookmarkStart w:id="278" w:name="_Toc145707646"/>
      <w:bookmarkStart w:id="279" w:name="_Toc160570104"/>
      <w:bookmarkStart w:id="280" w:name="_Toc162007700"/>
      <w:bookmarkStart w:id="281" w:name="_Toc185515313"/>
      <w:bookmarkStart w:id="282" w:name="_Toc192872620"/>
      <w:bookmarkStart w:id="283" w:name="_Toc200970322"/>
      <w:r>
        <w:lastRenderedPageBreak/>
        <w:t>5.2</w:t>
      </w:r>
      <w:r w:rsidR="00222B96">
        <w:t>.2.3.2</w:t>
      </w:r>
      <w:r w:rsidR="00222B96">
        <w:tab/>
      </w:r>
      <w:r w:rsidR="00AB4DC0">
        <w:t xml:space="preserve">Service consumer </w:t>
      </w:r>
      <w:r w:rsidR="00222B96">
        <w:t>updating registration information using Eees_EASRegistration_Update operation</w:t>
      </w:r>
      <w:bookmarkEnd w:id="271"/>
      <w:bookmarkEnd w:id="272"/>
      <w:bookmarkEnd w:id="273"/>
      <w:bookmarkEnd w:id="274"/>
      <w:bookmarkEnd w:id="275"/>
      <w:bookmarkEnd w:id="276"/>
      <w:bookmarkEnd w:id="277"/>
      <w:bookmarkEnd w:id="278"/>
      <w:bookmarkEnd w:id="279"/>
      <w:bookmarkEnd w:id="280"/>
      <w:bookmarkEnd w:id="281"/>
      <w:bookmarkEnd w:id="282"/>
      <w:bookmarkEnd w:id="28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84" w:name="_Toc85734067"/>
      <w:bookmarkStart w:id="285" w:name="_Toc89431366"/>
      <w:bookmarkStart w:id="286" w:name="_Toc97042158"/>
      <w:bookmarkStart w:id="287" w:name="_Toc97045302"/>
      <w:bookmarkStart w:id="288" w:name="_Toc97155047"/>
      <w:bookmarkStart w:id="289" w:name="_Toc101521197"/>
      <w:bookmarkStart w:id="290" w:name="_Toc138761453"/>
      <w:bookmarkStart w:id="291" w:name="_Toc145707647"/>
      <w:bookmarkStart w:id="292" w:name="_Toc160570105"/>
      <w:bookmarkStart w:id="293" w:name="_Toc162007701"/>
      <w:bookmarkStart w:id="294" w:name="_Toc185515314"/>
      <w:bookmarkStart w:id="295" w:name="_Toc192872621"/>
      <w:bookmarkStart w:id="296" w:name="_Toc200970323"/>
      <w:r>
        <w:t>5.2</w:t>
      </w:r>
      <w:r w:rsidR="00222B96">
        <w:t>.2.4</w:t>
      </w:r>
      <w:r w:rsidR="00222B96">
        <w:tab/>
        <w:t>Eees_EASRegistration_Deregister</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5D0B3D15" w14:textId="5C4F6B0D" w:rsidR="00222B96" w:rsidRDefault="00222B96" w:rsidP="00222B96">
      <w:pPr>
        <w:pStyle w:val="Heading5"/>
      </w:pPr>
      <w:bookmarkStart w:id="297" w:name="_Toc85734068"/>
      <w:bookmarkStart w:id="298" w:name="_Toc89431367"/>
      <w:bookmarkStart w:id="299" w:name="_Toc97042159"/>
      <w:bookmarkStart w:id="300" w:name="_Toc97045303"/>
      <w:bookmarkStart w:id="301" w:name="_Toc97155048"/>
      <w:bookmarkStart w:id="302" w:name="_Toc101521198"/>
      <w:bookmarkStart w:id="303" w:name="_Toc138761454"/>
      <w:bookmarkStart w:id="304" w:name="_Toc145707648"/>
      <w:bookmarkStart w:id="305" w:name="_Toc160570106"/>
      <w:bookmarkStart w:id="306" w:name="_Toc162007702"/>
      <w:bookmarkStart w:id="307" w:name="_Toc185515315"/>
      <w:bookmarkStart w:id="308" w:name="_Toc192872622"/>
      <w:bookmarkStart w:id="309" w:name="_Toc200970324"/>
      <w:r>
        <w:t>5.</w:t>
      </w:r>
      <w:r w:rsidR="00555556">
        <w:t>2</w:t>
      </w:r>
      <w:r>
        <w:t>.2.4.1</w:t>
      </w:r>
      <w:r>
        <w:tab/>
        <w:t>General</w:t>
      </w:r>
      <w:bookmarkEnd w:id="297"/>
      <w:bookmarkEnd w:id="298"/>
      <w:bookmarkEnd w:id="299"/>
      <w:bookmarkEnd w:id="300"/>
      <w:bookmarkEnd w:id="301"/>
      <w:bookmarkEnd w:id="302"/>
      <w:bookmarkEnd w:id="303"/>
      <w:bookmarkEnd w:id="304"/>
      <w:bookmarkEnd w:id="305"/>
      <w:bookmarkEnd w:id="306"/>
      <w:bookmarkEnd w:id="307"/>
      <w:bookmarkEnd w:id="308"/>
      <w:bookmarkEnd w:id="309"/>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10" w:name="_Toc85734069"/>
      <w:bookmarkStart w:id="311" w:name="_Toc89431368"/>
      <w:bookmarkStart w:id="312" w:name="_Toc97042160"/>
      <w:bookmarkStart w:id="313" w:name="_Toc97045304"/>
      <w:bookmarkStart w:id="314" w:name="_Toc97155049"/>
      <w:bookmarkStart w:id="315" w:name="_Toc101521199"/>
      <w:bookmarkStart w:id="316" w:name="_Toc138761455"/>
      <w:bookmarkStart w:id="317" w:name="_Toc145707649"/>
      <w:bookmarkStart w:id="318" w:name="_Toc160570107"/>
      <w:bookmarkStart w:id="319" w:name="_Toc162007703"/>
      <w:bookmarkStart w:id="320" w:name="_Toc185515316"/>
      <w:bookmarkStart w:id="321" w:name="_Toc192872623"/>
      <w:bookmarkStart w:id="322" w:name="_Toc200970325"/>
      <w:r>
        <w:t>5.</w:t>
      </w:r>
      <w:r w:rsidR="00555556">
        <w:t>2</w:t>
      </w:r>
      <w:r>
        <w:t>.2.4.2</w:t>
      </w:r>
      <w:r>
        <w:tab/>
      </w:r>
      <w:r w:rsidR="00AB4DC0">
        <w:t xml:space="preserve">Service consumer </w:t>
      </w:r>
      <w:r>
        <w:t>deregistering from EES using Eees_EASRegistration_Deregister operation</w:t>
      </w:r>
      <w:bookmarkEnd w:id="310"/>
      <w:bookmarkEnd w:id="311"/>
      <w:bookmarkEnd w:id="312"/>
      <w:bookmarkEnd w:id="313"/>
      <w:bookmarkEnd w:id="314"/>
      <w:bookmarkEnd w:id="315"/>
      <w:bookmarkEnd w:id="316"/>
      <w:bookmarkEnd w:id="317"/>
      <w:bookmarkEnd w:id="318"/>
      <w:bookmarkEnd w:id="319"/>
      <w:bookmarkEnd w:id="320"/>
      <w:bookmarkEnd w:id="321"/>
      <w:bookmarkEnd w:id="322"/>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23" w:name="_Toc85734070"/>
      <w:bookmarkStart w:id="324" w:name="_Toc89431369"/>
      <w:bookmarkStart w:id="325" w:name="_Toc97042161"/>
      <w:bookmarkStart w:id="326" w:name="_Toc97045305"/>
      <w:bookmarkStart w:id="327" w:name="_Toc97155050"/>
      <w:bookmarkStart w:id="328" w:name="_Toc101521200"/>
      <w:bookmarkStart w:id="329" w:name="_Toc138761456"/>
      <w:bookmarkStart w:id="330" w:name="_Toc145707650"/>
      <w:bookmarkStart w:id="331" w:name="_Toc160570108"/>
      <w:bookmarkStart w:id="332" w:name="_Toc162007704"/>
      <w:bookmarkStart w:id="333" w:name="_Toc185515317"/>
      <w:bookmarkStart w:id="334" w:name="_Toc192872624"/>
      <w:bookmarkStart w:id="335" w:name="_Toc200970326"/>
      <w:r>
        <w:t>5.3</w:t>
      </w:r>
      <w:r w:rsidR="00095CF4">
        <w:tab/>
        <w:t>Eees_UELocation Service</w:t>
      </w:r>
      <w:bookmarkEnd w:id="323"/>
      <w:bookmarkEnd w:id="324"/>
      <w:bookmarkEnd w:id="325"/>
      <w:bookmarkEnd w:id="326"/>
      <w:bookmarkEnd w:id="327"/>
      <w:bookmarkEnd w:id="328"/>
      <w:bookmarkEnd w:id="329"/>
      <w:bookmarkEnd w:id="330"/>
      <w:bookmarkEnd w:id="331"/>
      <w:bookmarkEnd w:id="332"/>
      <w:bookmarkEnd w:id="333"/>
      <w:bookmarkEnd w:id="334"/>
      <w:bookmarkEnd w:id="335"/>
    </w:p>
    <w:p w14:paraId="578EEEC7" w14:textId="7ED69272" w:rsidR="00095CF4" w:rsidRDefault="00B4294E" w:rsidP="00095CF4">
      <w:pPr>
        <w:pStyle w:val="Heading3"/>
      </w:pPr>
      <w:bookmarkStart w:id="336" w:name="_Toc85734071"/>
      <w:bookmarkStart w:id="337" w:name="_Toc89431370"/>
      <w:bookmarkStart w:id="338" w:name="_Toc97042162"/>
      <w:bookmarkStart w:id="339" w:name="_Toc97045306"/>
      <w:bookmarkStart w:id="340" w:name="_Toc97155051"/>
      <w:bookmarkStart w:id="341" w:name="_Toc101521201"/>
      <w:bookmarkStart w:id="342" w:name="_Toc138761457"/>
      <w:bookmarkStart w:id="343" w:name="_Toc145707651"/>
      <w:bookmarkStart w:id="344" w:name="_Toc160570109"/>
      <w:bookmarkStart w:id="345" w:name="_Toc162007705"/>
      <w:bookmarkStart w:id="346" w:name="_Toc185515318"/>
      <w:bookmarkStart w:id="347" w:name="_Toc192872625"/>
      <w:bookmarkStart w:id="348" w:name="_Toc200970327"/>
      <w:r>
        <w:t>5.3</w:t>
      </w:r>
      <w:r w:rsidR="00095CF4">
        <w:t>.1</w:t>
      </w:r>
      <w:r w:rsidR="00095CF4">
        <w:tab/>
        <w:t>Service Description</w:t>
      </w:r>
      <w:bookmarkEnd w:id="336"/>
      <w:bookmarkEnd w:id="337"/>
      <w:bookmarkEnd w:id="338"/>
      <w:bookmarkEnd w:id="339"/>
      <w:bookmarkEnd w:id="340"/>
      <w:bookmarkEnd w:id="341"/>
      <w:bookmarkEnd w:id="342"/>
      <w:bookmarkEnd w:id="343"/>
      <w:bookmarkEnd w:id="344"/>
      <w:bookmarkEnd w:id="345"/>
      <w:bookmarkEnd w:id="346"/>
      <w:bookmarkEnd w:id="347"/>
      <w:bookmarkEnd w:id="348"/>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49" w:name="_Toc85734072"/>
      <w:bookmarkStart w:id="350" w:name="_Toc89431371"/>
      <w:bookmarkStart w:id="351" w:name="_Toc97042163"/>
      <w:bookmarkStart w:id="352" w:name="_Toc97045307"/>
      <w:bookmarkStart w:id="353" w:name="_Toc97155052"/>
      <w:bookmarkStart w:id="354" w:name="_Toc101521202"/>
      <w:bookmarkStart w:id="355" w:name="_Toc138761458"/>
      <w:bookmarkStart w:id="356" w:name="_Toc145707652"/>
      <w:bookmarkStart w:id="357" w:name="_Toc160570110"/>
      <w:bookmarkStart w:id="358" w:name="_Toc162007706"/>
      <w:bookmarkStart w:id="359" w:name="_Toc185515319"/>
      <w:bookmarkStart w:id="360" w:name="_Toc192872626"/>
      <w:bookmarkStart w:id="361" w:name="_Toc200970328"/>
      <w:r>
        <w:t>5.3</w:t>
      </w:r>
      <w:r w:rsidR="00095CF4">
        <w:t>.2</w:t>
      </w:r>
      <w:r w:rsidR="00095CF4">
        <w:tab/>
        <w:t>Service Operations</w:t>
      </w:r>
      <w:bookmarkEnd w:id="349"/>
      <w:bookmarkEnd w:id="350"/>
      <w:bookmarkEnd w:id="351"/>
      <w:bookmarkEnd w:id="352"/>
      <w:bookmarkEnd w:id="353"/>
      <w:bookmarkEnd w:id="354"/>
      <w:bookmarkEnd w:id="355"/>
      <w:bookmarkEnd w:id="356"/>
      <w:bookmarkEnd w:id="357"/>
      <w:bookmarkEnd w:id="358"/>
      <w:bookmarkEnd w:id="359"/>
      <w:bookmarkEnd w:id="360"/>
      <w:bookmarkEnd w:id="361"/>
    </w:p>
    <w:p w14:paraId="154A8826" w14:textId="2EBD3021" w:rsidR="00095CF4" w:rsidRDefault="00B4294E" w:rsidP="00095CF4">
      <w:pPr>
        <w:pStyle w:val="Heading4"/>
      </w:pPr>
      <w:bookmarkStart w:id="362" w:name="_Toc85734073"/>
      <w:bookmarkStart w:id="363" w:name="_Toc89431372"/>
      <w:bookmarkStart w:id="364" w:name="_Toc97042164"/>
      <w:bookmarkStart w:id="365" w:name="_Toc97045308"/>
      <w:bookmarkStart w:id="366" w:name="_Toc97155053"/>
      <w:bookmarkStart w:id="367" w:name="_Toc101521203"/>
      <w:bookmarkStart w:id="368" w:name="_Toc138761459"/>
      <w:bookmarkStart w:id="369" w:name="_Toc145707653"/>
      <w:bookmarkStart w:id="370" w:name="_Toc160570111"/>
      <w:bookmarkStart w:id="371" w:name="_Toc162007707"/>
      <w:bookmarkStart w:id="372" w:name="_Toc185515320"/>
      <w:bookmarkStart w:id="373" w:name="_Toc192872627"/>
      <w:bookmarkStart w:id="374" w:name="_Toc200970329"/>
      <w:r>
        <w:t>5.3</w:t>
      </w:r>
      <w:r w:rsidR="00095CF4">
        <w:t>.2.1</w:t>
      </w:r>
      <w:r w:rsidR="00095CF4">
        <w:tab/>
        <w:t>Introduction</w:t>
      </w:r>
      <w:bookmarkEnd w:id="362"/>
      <w:bookmarkEnd w:id="363"/>
      <w:bookmarkEnd w:id="364"/>
      <w:bookmarkEnd w:id="365"/>
      <w:bookmarkEnd w:id="366"/>
      <w:bookmarkEnd w:id="367"/>
      <w:bookmarkEnd w:id="368"/>
      <w:bookmarkEnd w:id="369"/>
      <w:bookmarkEnd w:id="370"/>
      <w:bookmarkEnd w:id="371"/>
      <w:bookmarkEnd w:id="372"/>
      <w:bookmarkEnd w:id="373"/>
      <w:bookmarkEnd w:id="374"/>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75" w:name="_Toc85734074"/>
      <w:bookmarkStart w:id="376" w:name="_Toc89431373"/>
      <w:bookmarkStart w:id="377" w:name="_Toc97042165"/>
      <w:bookmarkStart w:id="378" w:name="_Toc97045309"/>
      <w:bookmarkStart w:id="379" w:name="_Toc97155054"/>
      <w:bookmarkStart w:id="380" w:name="_Toc101521204"/>
      <w:bookmarkStart w:id="381" w:name="_Toc138761460"/>
      <w:bookmarkStart w:id="382" w:name="_Toc145707654"/>
      <w:bookmarkStart w:id="383" w:name="_Toc160570112"/>
      <w:bookmarkStart w:id="384" w:name="_Toc162007708"/>
      <w:bookmarkStart w:id="385" w:name="_Toc185515321"/>
      <w:bookmarkStart w:id="386" w:name="_Toc192872628"/>
      <w:bookmarkStart w:id="387" w:name="_Toc200970330"/>
      <w:r>
        <w:t>5.3</w:t>
      </w:r>
      <w:r w:rsidR="00095CF4">
        <w:t>.2.2</w:t>
      </w:r>
      <w:r w:rsidR="00095CF4">
        <w:tab/>
        <w:t>Eees_UELocation_Get</w:t>
      </w:r>
      <w:bookmarkEnd w:id="375"/>
      <w:bookmarkEnd w:id="376"/>
      <w:bookmarkEnd w:id="377"/>
      <w:bookmarkEnd w:id="378"/>
      <w:bookmarkEnd w:id="379"/>
      <w:bookmarkEnd w:id="380"/>
      <w:bookmarkEnd w:id="381"/>
      <w:bookmarkEnd w:id="382"/>
      <w:bookmarkEnd w:id="383"/>
      <w:bookmarkEnd w:id="384"/>
      <w:bookmarkEnd w:id="385"/>
      <w:bookmarkEnd w:id="386"/>
      <w:bookmarkEnd w:id="387"/>
    </w:p>
    <w:p w14:paraId="3AD3A608" w14:textId="1A8E9C18" w:rsidR="00095CF4" w:rsidRDefault="00B4294E" w:rsidP="00095CF4">
      <w:pPr>
        <w:pStyle w:val="Heading5"/>
      </w:pPr>
      <w:bookmarkStart w:id="388" w:name="_Toc85734075"/>
      <w:bookmarkStart w:id="389" w:name="_Toc89431374"/>
      <w:bookmarkStart w:id="390" w:name="_Toc97042166"/>
      <w:bookmarkStart w:id="391" w:name="_Toc97045310"/>
      <w:bookmarkStart w:id="392" w:name="_Toc97155055"/>
      <w:bookmarkStart w:id="393" w:name="_Toc101521205"/>
      <w:bookmarkStart w:id="394" w:name="_Toc138761461"/>
      <w:bookmarkStart w:id="395" w:name="_Toc145707655"/>
      <w:bookmarkStart w:id="396" w:name="_Toc160570113"/>
      <w:bookmarkStart w:id="397" w:name="_Toc162007709"/>
      <w:bookmarkStart w:id="398" w:name="_Toc185515322"/>
      <w:bookmarkStart w:id="399" w:name="_Toc192872629"/>
      <w:bookmarkStart w:id="400" w:name="_Toc200970331"/>
      <w:r>
        <w:t>5.3</w:t>
      </w:r>
      <w:r w:rsidR="00095CF4">
        <w:t>.2.2.1</w:t>
      </w:r>
      <w:r w:rsidR="00095CF4">
        <w:tab/>
        <w:t>General</w:t>
      </w:r>
      <w:bookmarkEnd w:id="388"/>
      <w:bookmarkEnd w:id="389"/>
      <w:bookmarkEnd w:id="390"/>
      <w:bookmarkEnd w:id="391"/>
      <w:bookmarkEnd w:id="392"/>
      <w:bookmarkEnd w:id="393"/>
      <w:bookmarkEnd w:id="394"/>
      <w:bookmarkEnd w:id="395"/>
      <w:bookmarkEnd w:id="396"/>
      <w:bookmarkEnd w:id="397"/>
      <w:bookmarkEnd w:id="398"/>
      <w:bookmarkEnd w:id="399"/>
      <w:bookmarkEnd w:id="400"/>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01" w:name="_Toc85734076"/>
      <w:bookmarkStart w:id="402" w:name="_Toc89431375"/>
      <w:bookmarkStart w:id="403" w:name="_Toc97042167"/>
      <w:bookmarkStart w:id="404" w:name="_Toc97045311"/>
      <w:bookmarkStart w:id="405" w:name="_Toc97155056"/>
      <w:bookmarkStart w:id="406" w:name="_Toc101521206"/>
      <w:bookmarkStart w:id="407" w:name="_Toc138761462"/>
      <w:bookmarkStart w:id="408" w:name="_Toc145707656"/>
      <w:bookmarkStart w:id="409" w:name="_Toc160570114"/>
      <w:bookmarkStart w:id="410" w:name="_Toc162007710"/>
      <w:bookmarkStart w:id="411" w:name="_Toc185515323"/>
      <w:bookmarkStart w:id="412" w:name="_Toc192872630"/>
      <w:bookmarkStart w:id="413" w:name="_Toc200970332"/>
      <w:r>
        <w:t>5.3</w:t>
      </w:r>
      <w:r w:rsidR="00095CF4">
        <w:t>.2.2.2</w:t>
      </w:r>
      <w:r w:rsidR="00095CF4">
        <w:tab/>
      </w:r>
      <w:r w:rsidR="00B7788E">
        <w:t xml:space="preserve">Service consumer </w:t>
      </w:r>
      <w:r w:rsidR="00095CF4">
        <w:t>obtaining UE location information from EES using Eees_UELocation_Get operation</w:t>
      </w:r>
      <w:bookmarkEnd w:id="401"/>
      <w:bookmarkEnd w:id="402"/>
      <w:bookmarkEnd w:id="403"/>
      <w:bookmarkEnd w:id="404"/>
      <w:bookmarkEnd w:id="405"/>
      <w:bookmarkEnd w:id="406"/>
      <w:bookmarkEnd w:id="407"/>
      <w:bookmarkEnd w:id="408"/>
      <w:bookmarkEnd w:id="409"/>
      <w:bookmarkEnd w:id="410"/>
      <w:bookmarkEnd w:id="411"/>
      <w:bookmarkEnd w:id="412"/>
      <w:bookmarkEnd w:id="41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41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41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15" w:name="_Toc100767356"/>
      <w:bookmarkStart w:id="416" w:name="_Toc138761463"/>
      <w:bookmarkStart w:id="417" w:name="_Toc145707657"/>
      <w:bookmarkStart w:id="418" w:name="_Toc160570115"/>
      <w:bookmarkStart w:id="419" w:name="_Toc162007711"/>
      <w:bookmarkStart w:id="420" w:name="_Toc185515324"/>
      <w:bookmarkStart w:id="421" w:name="_Toc192872631"/>
      <w:bookmarkStart w:id="422" w:name="_Toc100767357"/>
      <w:bookmarkStart w:id="423" w:name="_Toc200970333"/>
      <w:r>
        <w:t>5.3.2.2.3</w:t>
      </w:r>
      <w:r>
        <w:tab/>
      </w:r>
      <w:bookmarkEnd w:id="415"/>
      <w:r>
        <w:t>User consent management</w:t>
      </w:r>
      <w:bookmarkEnd w:id="416"/>
      <w:bookmarkEnd w:id="417"/>
      <w:bookmarkEnd w:id="418"/>
      <w:bookmarkEnd w:id="419"/>
      <w:bookmarkEnd w:id="420"/>
      <w:bookmarkEnd w:id="421"/>
      <w:bookmarkEnd w:id="423"/>
    </w:p>
    <w:bookmarkEnd w:id="422"/>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24" w:name="_Toc85734077"/>
      <w:bookmarkStart w:id="425" w:name="_Toc89431376"/>
      <w:bookmarkStart w:id="426" w:name="_Toc97042168"/>
      <w:bookmarkStart w:id="427" w:name="_Toc97045312"/>
      <w:bookmarkStart w:id="428" w:name="_Toc97155057"/>
      <w:bookmarkStart w:id="429" w:name="_Toc101521207"/>
      <w:bookmarkStart w:id="430" w:name="_Toc138761464"/>
      <w:bookmarkStart w:id="431" w:name="_Toc145707658"/>
      <w:bookmarkStart w:id="432" w:name="_Toc160570116"/>
      <w:bookmarkStart w:id="433" w:name="_Toc162007712"/>
      <w:bookmarkStart w:id="434" w:name="_Toc185515325"/>
      <w:bookmarkStart w:id="435" w:name="_Toc192872632"/>
      <w:bookmarkStart w:id="436" w:name="_Toc200970334"/>
      <w:r>
        <w:t>5.3</w:t>
      </w:r>
      <w:r w:rsidR="00095CF4">
        <w:t>.2.3</w:t>
      </w:r>
      <w:r w:rsidR="00095CF4">
        <w:tab/>
        <w:t>Eees_UELocation_Subscribe</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67E48EE4" w14:textId="0E72F281" w:rsidR="00095CF4" w:rsidRDefault="00B4294E" w:rsidP="00095CF4">
      <w:pPr>
        <w:pStyle w:val="Heading5"/>
      </w:pPr>
      <w:bookmarkStart w:id="437" w:name="_Toc85734078"/>
      <w:bookmarkStart w:id="438" w:name="_Toc89431377"/>
      <w:bookmarkStart w:id="439" w:name="_Toc97042169"/>
      <w:bookmarkStart w:id="440" w:name="_Toc97045313"/>
      <w:bookmarkStart w:id="441" w:name="_Toc97155058"/>
      <w:bookmarkStart w:id="442" w:name="_Toc101521208"/>
      <w:bookmarkStart w:id="443" w:name="_Toc138761465"/>
      <w:bookmarkStart w:id="444" w:name="_Toc145707659"/>
      <w:bookmarkStart w:id="445" w:name="_Toc160570117"/>
      <w:bookmarkStart w:id="446" w:name="_Toc162007713"/>
      <w:bookmarkStart w:id="447" w:name="_Toc185515326"/>
      <w:bookmarkStart w:id="448" w:name="_Toc192872633"/>
      <w:bookmarkStart w:id="449" w:name="_Toc200970335"/>
      <w:r>
        <w:t>5.3</w:t>
      </w:r>
      <w:r w:rsidR="00095CF4">
        <w:t>.2.3.1</w:t>
      </w:r>
      <w:r w:rsidR="00095CF4">
        <w:tab/>
        <w:t>General</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450" w:name="_Toc85734079"/>
      <w:bookmarkStart w:id="451" w:name="_Toc89431378"/>
      <w:bookmarkStart w:id="452" w:name="_Toc97042170"/>
      <w:bookmarkStart w:id="453" w:name="_Toc97045314"/>
      <w:bookmarkStart w:id="454" w:name="_Toc97155059"/>
      <w:bookmarkStart w:id="455" w:name="_Toc101521209"/>
      <w:bookmarkStart w:id="456" w:name="_Toc138761466"/>
      <w:bookmarkStart w:id="457" w:name="_Toc145707660"/>
      <w:bookmarkStart w:id="458" w:name="_Toc160570118"/>
      <w:bookmarkStart w:id="459" w:name="_Toc162007714"/>
      <w:bookmarkStart w:id="460" w:name="_Toc185515327"/>
      <w:bookmarkStart w:id="461" w:name="_Toc192872634"/>
      <w:bookmarkStart w:id="462" w:name="_Toc200970336"/>
      <w:r>
        <w:t>5.3</w:t>
      </w:r>
      <w:r w:rsidR="00095CF4">
        <w:t>.2.3.2</w:t>
      </w:r>
      <w:r w:rsidR="00095CF4">
        <w:tab/>
      </w:r>
      <w:r w:rsidR="00B7788E">
        <w:t xml:space="preserve">Service consumer </w:t>
      </w:r>
      <w:r w:rsidR="00095CF4">
        <w:t>subscribing to continuous UE(s) location reporting from EES using Eees_UELocation_Subscribe operation</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463" w:name="_Toc138761467"/>
      <w:bookmarkStart w:id="464" w:name="_Toc145707661"/>
      <w:bookmarkStart w:id="465" w:name="_Toc160570119"/>
      <w:bookmarkStart w:id="466" w:name="_Toc162007715"/>
      <w:bookmarkStart w:id="467" w:name="_Toc185515328"/>
      <w:bookmarkStart w:id="468" w:name="_Toc192872635"/>
      <w:bookmarkStart w:id="469" w:name="_Toc200970337"/>
      <w:r>
        <w:t>5.3.2.3.3</w:t>
      </w:r>
      <w:r>
        <w:tab/>
        <w:t>User consent management</w:t>
      </w:r>
      <w:bookmarkEnd w:id="463"/>
      <w:bookmarkEnd w:id="464"/>
      <w:bookmarkEnd w:id="465"/>
      <w:bookmarkEnd w:id="466"/>
      <w:bookmarkEnd w:id="467"/>
      <w:bookmarkEnd w:id="468"/>
      <w:bookmarkEnd w:id="469"/>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70" w:name="_Toc85734080"/>
      <w:bookmarkStart w:id="471" w:name="_Toc89431379"/>
      <w:bookmarkStart w:id="472" w:name="_Toc97042171"/>
      <w:bookmarkStart w:id="473" w:name="_Toc97045315"/>
      <w:bookmarkStart w:id="474" w:name="_Toc97155060"/>
      <w:bookmarkStart w:id="475" w:name="_Toc101521210"/>
      <w:bookmarkStart w:id="476" w:name="_Toc138761468"/>
      <w:bookmarkStart w:id="477" w:name="_Toc145707662"/>
      <w:bookmarkStart w:id="478" w:name="_Toc160570120"/>
      <w:bookmarkStart w:id="479" w:name="_Toc162007716"/>
      <w:bookmarkStart w:id="480" w:name="_Toc185515329"/>
      <w:bookmarkStart w:id="481" w:name="_Toc192872636"/>
      <w:bookmarkStart w:id="482" w:name="_Toc200970338"/>
      <w:r>
        <w:t>5.3</w:t>
      </w:r>
      <w:r w:rsidR="00095CF4">
        <w:t>.2.4</w:t>
      </w:r>
      <w:r w:rsidR="00095CF4">
        <w:tab/>
        <w:t>Eees_UELocation_Notify</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1DF44AF8" w14:textId="2A3A3A07" w:rsidR="00095CF4" w:rsidRDefault="00B4294E" w:rsidP="00095CF4">
      <w:pPr>
        <w:pStyle w:val="Heading5"/>
      </w:pPr>
      <w:bookmarkStart w:id="483" w:name="_Toc85734081"/>
      <w:bookmarkStart w:id="484" w:name="_Toc89431380"/>
      <w:bookmarkStart w:id="485" w:name="_Toc97042172"/>
      <w:bookmarkStart w:id="486" w:name="_Toc97045316"/>
      <w:bookmarkStart w:id="487" w:name="_Toc97155061"/>
      <w:bookmarkStart w:id="488" w:name="_Toc101521211"/>
      <w:bookmarkStart w:id="489" w:name="_Toc138761469"/>
      <w:bookmarkStart w:id="490" w:name="_Toc145707663"/>
      <w:bookmarkStart w:id="491" w:name="_Toc160570121"/>
      <w:bookmarkStart w:id="492" w:name="_Toc162007717"/>
      <w:bookmarkStart w:id="493" w:name="_Toc185515330"/>
      <w:bookmarkStart w:id="494" w:name="_Toc192872637"/>
      <w:bookmarkStart w:id="495" w:name="_Toc200970339"/>
      <w:r>
        <w:t>5.3</w:t>
      </w:r>
      <w:r w:rsidR="00095CF4">
        <w:t>.2.4.1</w:t>
      </w:r>
      <w:r w:rsidR="00095CF4">
        <w:tab/>
        <w:t>General</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496" w:name="_Toc85734082"/>
      <w:bookmarkStart w:id="497" w:name="_Toc89431381"/>
      <w:bookmarkStart w:id="498" w:name="_Toc97042173"/>
      <w:bookmarkStart w:id="499" w:name="_Toc97045317"/>
      <w:bookmarkStart w:id="500" w:name="_Toc97155062"/>
      <w:bookmarkStart w:id="501" w:name="_Toc101521212"/>
      <w:bookmarkStart w:id="502" w:name="_Toc138761470"/>
      <w:bookmarkStart w:id="503" w:name="_Toc145707664"/>
      <w:bookmarkStart w:id="504" w:name="_Toc160570122"/>
      <w:bookmarkStart w:id="505" w:name="_Toc162007718"/>
      <w:bookmarkStart w:id="506" w:name="_Toc185515331"/>
      <w:bookmarkStart w:id="507" w:name="_Toc192872638"/>
      <w:bookmarkStart w:id="508" w:name="_Toc200970340"/>
      <w:r>
        <w:t>5.3</w:t>
      </w:r>
      <w:r w:rsidR="00095CF4">
        <w:t>.2.4.2</w:t>
      </w:r>
      <w:r w:rsidR="00095CF4">
        <w:tab/>
        <w:t xml:space="preserve">EES notifying the UE(s) location reporting to </w:t>
      </w:r>
      <w:r w:rsidR="00B7788E">
        <w:t xml:space="preserve">service consumer </w:t>
      </w:r>
      <w:r w:rsidR="00095CF4">
        <w:t>using Eees_UELocation_Notify operation</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509" w:name="_Toc138761471"/>
      <w:bookmarkStart w:id="510" w:name="_Toc145707665"/>
      <w:bookmarkStart w:id="511" w:name="_Toc160570123"/>
      <w:bookmarkStart w:id="512" w:name="_Toc162007719"/>
      <w:bookmarkStart w:id="513" w:name="_Toc185515332"/>
      <w:bookmarkStart w:id="514" w:name="_Toc192872639"/>
      <w:bookmarkStart w:id="515" w:name="_Toc200970341"/>
      <w:r>
        <w:t>5.3.2.4.3</w:t>
      </w:r>
      <w:r>
        <w:tab/>
        <w:t xml:space="preserve">EES notifying the </w:t>
      </w:r>
      <w:r w:rsidR="00B7788E">
        <w:t xml:space="preserve">service consumer </w:t>
      </w:r>
      <w:r>
        <w:t>about user consent revocation using Eees_UELocation_Notify operation</w:t>
      </w:r>
      <w:bookmarkEnd w:id="509"/>
      <w:bookmarkEnd w:id="510"/>
      <w:bookmarkEnd w:id="511"/>
      <w:bookmarkEnd w:id="512"/>
      <w:bookmarkEnd w:id="513"/>
      <w:bookmarkEnd w:id="514"/>
      <w:bookmarkEnd w:id="515"/>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16" w:name="_Toc85734083"/>
      <w:bookmarkStart w:id="517" w:name="_Toc89431382"/>
      <w:bookmarkStart w:id="518" w:name="_Toc97042174"/>
      <w:bookmarkStart w:id="519" w:name="_Toc97045318"/>
      <w:bookmarkStart w:id="520" w:name="_Toc97155063"/>
      <w:bookmarkStart w:id="521" w:name="_Toc101521213"/>
      <w:bookmarkStart w:id="522" w:name="_Toc138761472"/>
      <w:bookmarkStart w:id="523" w:name="_Toc145707666"/>
      <w:bookmarkStart w:id="524" w:name="_Toc160570124"/>
      <w:bookmarkStart w:id="525" w:name="_Toc162007720"/>
      <w:bookmarkStart w:id="526" w:name="_Toc185515333"/>
      <w:bookmarkStart w:id="527" w:name="_Toc192872640"/>
      <w:bookmarkStart w:id="528" w:name="_Toc200970342"/>
      <w:r>
        <w:t>5.3</w:t>
      </w:r>
      <w:r w:rsidR="00095CF4">
        <w:t>.2.5</w:t>
      </w:r>
      <w:r w:rsidR="00095CF4">
        <w:tab/>
        <w:t>Eees_UELocation_UpdateSubscription</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4463D93F" w14:textId="348FBDED" w:rsidR="00095CF4" w:rsidRDefault="00B4294E" w:rsidP="00095CF4">
      <w:pPr>
        <w:pStyle w:val="Heading5"/>
      </w:pPr>
      <w:bookmarkStart w:id="529" w:name="_Toc85734084"/>
      <w:bookmarkStart w:id="530" w:name="_Toc89431383"/>
      <w:bookmarkStart w:id="531" w:name="_Toc97042175"/>
      <w:bookmarkStart w:id="532" w:name="_Toc97045319"/>
      <w:bookmarkStart w:id="533" w:name="_Toc97155064"/>
      <w:bookmarkStart w:id="534" w:name="_Toc101521214"/>
      <w:bookmarkStart w:id="535" w:name="_Toc138761473"/>
      <w:bookmarkStart w:id="536" w:name="_Toc145707667"/>
      <w:bookmarkStart w:id="537" w:name="_Toc160570125"/>
      <w:bookmarkStart w:id="538" w:name="_Toc162007721"/>
      <w:bookmarkStart w:id="539" w:name="_Toc185515334"/>
      <w:bookmarkStart w:id="540" w:name="_Toc192872641"/>
      <w:bookmarkStart w:id="541" w:name="_Toc200970343"/>
      <w:r>
        <w:t>5.3</w:t>
      </w:r>
      <w:r w:rsidR="00095CF4">
        <w:t>.2.5.1</w:t>
      </w:r>
      <w:r w:rsidR="00095CF4">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542" w:name="_Toc85734085"/>
      <w:bookmarkStart w:id="543" w:name="_Toc89431384"/>
      <w:bookmarkStart w:id="544" w:name="_Toc97042176"/>
      <w:bookmarkStart w:id="545" w:name="_Toc97045320"/>
      <w:bookmarkStart w:id="546" w:name="_Toc97155065"/>
      <w:bookmarkStart w:id="547" w:name="_Toc101521215"/>
      <w:bookmarkStart w:id="548" w:name="_Toc138761474"/>
      <w:bookmarkStart w:id="549" w:name="_Toc145707668"/>
      <w:bookmarkStart w:id="550" w:name="_Toc160570126"/>
      <w:bookmarkStart w:id="551" w:name="_Toc162007722"/>
      <w:bookmarkStart w:id="552" w:name="_Toc185515335"/>
      <w:bookmarkStart w:id="553" w:name="_Toc192872642"/>
      <w:bookmarkStart w:id="554" w:name="_Toc200970344"/>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555" w:name="_Toc138761475"/>
      <w:bookmarkStart w:id="556" w:name="_Toc145707669"/>
      <w:bookmarkStart w:id="557" w:name="_Toc160570127"/>
      <w:bookmarkStart w:id="558" w:name="_Toc162007723"/>
      <w:bookmarkStart w:id="559" w:name="_Toc185515336"/>
      <w:bookmarkStart w:id="560" w:name="_Toc192872643"/>
      <w:bookmarkStart w:id="561" w:name="_Toc200970345"/>
      <w:r>
        <w:t>5.3.2.5.3</w:t>
      </w:r>
      <w:r>
        <w:tab/>
        <w:t>User consent management</w:t>
      </w:r>
      <w:bookmarkEnd w:id="555"/>
      <w:bookmarkEnd w:id="556"/>
      <w:bookmarkEnd w:id="557"/>
      <w:bookmarkEnd w:id="558"/>
      <w:bookmarkEnd w:id="559"/>
      <w:bookmarkEnd w:id="560"/>
      <w:bookmarkEnd w:id="561"/>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62" w:name="_Toc85734086"/>
      <w:bookmarkStart w:id="563" w:name="_Toc89431385"/>
      <w:bookmarkStart w:id="564" w:name="_Toc97042177"/>
      <w:bookmarkStart w:id="565" w:name="_Toc97045321"/>
      <w:bookmarkStart w:id="566" w:name="_Toc97155066"/>
      <w:bookmarkStart w:id="567" w:name="_Toc101521216"/>
      <w:bookmarkStart w:id="568" w:name="_Toc138761476"/>
      <w:bookmarkStart w:id="569" w:name="_Toc145707670"/>
      <w:bookmarkStart w:id="570" w:name="_Toc160570128"/>
      <w:bookmarkStart w:id="571" w:name="_Toc162007724"/>
      <w:bookmarkStart w:id="572" w:name="_Toc185515337"/>
      <w:bookmarkStart w:id="573" w:name="_Toc192872644"/>
      <w:bookmarkStart w:id="574" w:name="_Toc200970346"/>
      <w:r>
        <w:t>5.3</w:t>
      </w:r>
      <w:r w:rsidR="00095CF4">
        <w:t>.2.6</w:t>
      </w:r>
      <w:r w:rsidR="00095CF4">
        <w:tab/>
        <w:t>Eees_UELocation_Unsubscribe</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797CC21B" w14:textId="5DEE5EFA" w:rsidR="00095CF4" w:rsidRDefault="00B4294E" w:rsidP="00095CF4">
      <w:pPr>
        <w:pStyle w:val="Heading5"/>
      </w:pPr>
      <w:bookmarkStart w:id="575" w:name="_Toc85734087"/>
      <w:bookmarkStart w:id="576" w:name="_Toc89431386"/>
      <w:bookmarkStart w:id="577" w:name="_Toc97042178"/>
      <w:bookmarkStart w:id="578" w:name="_Toc97045322"/>
      <w:bookmarkStart w:id="579" w:name="_Toc97155067"/>
      <w:bookmarkStart w:id="580" w:name="_Toc101521217"/>
      <w:bookmarkStart w:id="581" w:name="_Toc138761477"/>
      <w:bookmarkStart w:id="582" w:name="_Toc145707671"/>
      <w:bookmarkStart w:id="583" w:name="_Toc160570129"/>
      <w:bookmarkStart w:id="584" w:name="_Toc162007725"/>
      <w:bookmarkStart w:id="585" w:name="_Toc185515338"/>
      <w:bookmarkStart w:id="586" w:name="_Toc192872645"/>
      <w:bookmarkStart w:id="587" w:name="_Toc200970347"/>
      <w:r>
        <w:t>5.3</w:t>
      </w:r>
      <w:r w:rsidR="00095CF4">
        <w:t>.2.6.1</w:t>
      </w:r>
      <w:r w:rsidR="00095CF4">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588" w:name="_Toc85734088"/>
      <w:bookmarkStart w:id="589" w:name="_Toc89431387"/>
      <w:bookmarkStart w:id="590" w:name="_Toc97042179"/>
      <w:bookmarkStart w:id="591" w:name="_Toc97045323"/>
      <w:bookmarkStart w:id="592" w:name="_Toc97155068"/>
      <w:bookmarkStart w:id="593" w:name="_Toc101521218"/>
      <w:bookmarkStart w:id="594" w:name="_Toc138761478"/>
      <w:bookmarkStart w:id="595" w:name="_Toc145707672"/>
      <w:bookmarkStart w:id="596" w:name="_Toc160570130"/>
      <w:bookmarkStart w:id="597" w:name="_Toc162007726"/>
      <w:bookmarkStart w:id="598" w:name="_Toc185515339"/>
      <w:bookmarkStart w:id="599" w:name="_Toc192872646"/>
      <w:bookmarkStart w:id="600" w:name="_Toc200970348"/>
      <w:r>
        <w:t>5.3</w:t>
      </w:r>
      <w:r w:rsidR="00095CF4">
        <w:t>.2.6.2</w:t>
      </w:r>
      <w:r w:rsidR="00095CF4">
        <w:tab/>
      </w:r>
      <w:r w:rsidR="00B7788E">
        <w:t xml:space="preserve">Service consumer </w:t>
      </w:r>
      <w:r w:rsidR="00095CF4">
        <w:t>unsubscribing to continuous UE(s) location reporting from EES using Eees_UELocation_Unsubscribe operation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01" w:name="_Toc85734089"/>
      <w:bookmarkStart w:id="602" w:name="_Toc89431388"/>
      <w:bookmarkStart w:id="603" w:name="_Toc97042180"/>
      <w:bookmarkStart w:id="604" w:name="_Toc97045324"/>
      <w:bookmarkStart w:id="605" w:name="_Toc97155069"/>
      <w:bookmarkStart w:id="606" w:name="_Toc101521219"/>
      <w:bookmarkStart w:id="607" w:name="_Toc138761479"/>
      <w:bookmarkStart w:id="608" w:name="_Toc145707673"/>
      <w:bookmarkStart w:id="609" w:name="_Toc160570131"/>
      <w:bookmarkStart w:id="610" w:name="_Toc162007727"/>
      <w:bookmarkStart w:id="611" w:name="_Toc185515340"/>
      <w:bookmarkStart w:id="612" w:name="_Toc192872647"/>
      <w:bookmarkStart w:id="613" w:name="_Toc200970349"/>
      <w:r>
        <w:t>5.4</w:t>
      </w:r>
      <w:r>
        <w:tab/>
        <w:t>Eees_UEIdentifier Service</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54B7EA43" w14:textId="24DA8D57" w:rsidR="006B3EBC" w:rsidRDefault="006B3EBC" w:rsidP="006B3EBC">
      <w:pPr>
        <w:pStyle w:val="Heading3"/>
      </w:pPr>
      <w:bookmarkStart w:id="614" w:name="_Toc85734090"/>
      <w:bookmarkStart w:id="615" w:name="_Toc89431389"/>
      <w:bookmarkStart w:id="616" w:name="_Toc97042181"/>
      <w:bookmarkStart w:id="617" w:name="_Toc97045325"/>
      <w:bookmarkStart w:id="618" w:name="_Toc97155070"/>
      <w:bookmarkStart w:id="619" w:name="_Toc101521220"/>
      <w:bookmarkStart w:id="620" w:name="_Toc138761480"/>
      <w:bookmarkStart w:id="621" w:name="_Toc145707674"/>
      <w:bookmarkStart w:id="622" w:name="_Toc160570132"/>
      <w:bookmarkStart w:id="623" w:name="_Toc162007728"/>
      <w:bookmarkStart w:id="624" w:name="_Toc185515341"/>
      <w:bookmarkStart w:id="625" w:name="_Toc192872648"/>
      <w:bookmarkStart w:id="626" w:name="_Toc200970350"/>
      <w:r>
        <w:t>5.4.1</w:t>
      </w:r>
      <w:r>
        <w:tab/>
        <w:t>Service Description</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27" w:name="_Toc85734091"/>
      <w:bookmarkStart w:id="628" w:name="_Toc89431390"/>
      <w:bookmarkStart w:id="629" w:name="_Toc97042182"/>
      <w:bookmarkStart w:id="630" w:name="_Toc97045326"/>
      <w:bookmarkStart w:id="631" w:name="_Toc97155071"/>
      <w:bookmarkStart w:id="632" w:name="_Toc101521221"/>
      <w:bookmarkStart w:id="633" w:name="_Toc138761481"/>
      <w:bookmarkStart w:id="634" w:name="_Toc145707675"/>
      <w:bookmarkStart w:id="635" w:name="_Toc160570133"/>
      <w:bookmarkStart w:id="636" w:name="_Toc162007729"/>
      <w:bookmarkStart w:id="637" w:name="_Toc185515342"/>
      <w:bookmarkStart w:id="638" w:name="_Toc192872649"/>
      <w:bookmarkStart w:id="639" w:name="_Toc200970351"/>
      <w:r>
        <w:t>5.4.2</w:t>
      </w:r>
      <w:r>
        <w:tab/>
        <w:t>Service Operations</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4DB8E824" w14:textId="707FF12A" w:rsidR="006B3EBC" w:rsidRDefault="006B3EBC" w:rsidP="006B3EBC">
      <w:pPr>
        <w:pStyle w:val="Heading4"/>
      </w:pPr>
      <w:bookmarkStart w:id="640" w:name="_Toc85734092"/>
      <w:bookmarkStart w:id="641" w:name="_Toc89431391"/>
      <w:bookmarkStart w:id="642" w:name="_Toc97042183"/>
      <w:bookmarkStart w:id="643" w:name="_Toc97045327"/>
      <w:bookmarkStart w:id="644" w:name="_Toc97155072"/>
      <w:bookmarkStart w:id="645" w:name="_Toc101521222"/>
      <w:bookmarkStart w:id="646" w:name="_Toc138761482"/>
      <w:bookmarkStart w:id="647" w:name="_Toc145707676"/>
      <w:bookmarkStart w:id="648" w:name="_Toc160570134"/>
      <w:bookmarkStart w:id="649" w:name="_Toc162007730"/>
      <w:bookmarkStart w:id="650" w:name="_Toc185515343"/>
      <w:bookmarkStart w:id="651" w:name="_Toc192872650"/>
      <w:bookmarkStart w:id="652" w:name="_Toc200970352"/>
      <w:r>
        <w:t>5.4.2.1</w:t>
      </w:r>
      <w:r>
        <w:tab/>
        <w:t>Introduction</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020A86D6" w14:textId="1234D543" w:rsidR="00762A60" w:rsidRDefault="00762A60" w:rsidP="00762A60">
      <w:bookmarkStart w:id="653" w:name="_Toc85734093"/>
      <w:bookmarkStart w:id="654" w:name="_Toc89431392"/>
      <w:bookmarkStart w:id="655" w:name="_Toc97042184"/>
      <w:bookmarkStart w:id="656" w:name="_Toc97045328"/>
      <w:bookmarkStart w:id="657" w:name="_Toc97155073"/>
      <w:bookmarkStart w:id="658" w:name="_Toc101521223"/>
      <w:bookmarkStart w:id="659" w:name="_Toc138761483"/>
      <w:bookmarkStart w:id="660" w:name="_Toc145707677"/>
      <w:bookmarkStart w:id="661" w:name="_Toc160570135"/>
      <w:bookmarkStart w:id="66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663" w:name="_Toc185515344"/>
      <w:bookmarkStart w:id="664" w:name="_Toc192872651"/>
      <w:bookmarkStart w:id="665" w:name="_Toc200970353"/>
      <w:r>
        <w:t>5.4.2.2</w:t>
      </w:r>
      <w:r>
        <w:tab/>
        <w:t>Eees_UEIdentifier_Get</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29037B78" w14:textId="49EAEC44" w:rsidR="006B3EBC" w:rsidRDefault="006B3EBC" w:rsidP="006B3EBC">
      <w:pPr>
        <w:pStyle w:val="Heading5"/>
      </w:pPr>
      <w:bookmarkStart w:id="666" w:name="_Toc85734094"/>
      <w:bookmarkStart w:id="667" w:name="_Toc89431393"/>
      <w:bookmarkStart w:id="668" w:name="_Toc97042185"/>
      <w:bookmarkStart w:id="669" w:name="_Toc97045329"/>
      <w:bookmarkStart w:id="670" w:name="_Toc97155074"/>
      <w:bookmarkStart w:id="671" w:name="_Toc101521224"/>
      <w:bookmarkStart w:id="672" w:name="_Toc138761484"/>
      <w:bookmarkStart w:id="673" w:name="_Toc145707678"/>
      <w:bookmarkStart w:id="674" w:name="_Toc160570136"/>
      <w:bookmarkStart w:id="675" w:name="_Toc162007732"/>
      <w:bookmarkStart w:id="676" w:name="_Toc185515345"/>
      <w:bookmarkStart w:id="677" w:name="_Toc192872652"/>
      <w:bookmarkStart w:id="678" w:name="_Toc200970354"/>
      <w:r>
        <w:t>5.4.2.2.1</w:t>
      </w:r>
      <w:r>
        <w:tab/>
        <w:t>General</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679" w:name="_Toc160570137"/>
      <w:bookmarkStart w:id="680" w:name="_Toc162007733"/>
      <w:bookmarkStart w:id="681" w:name="_Toc185515346"/>
      <w:bookmarkStart w:id="682" w:name="_Toc192872653"/>
      <w:bookmarkStart w:id="683" w:name="_Toc200970355"/>
      <w:r w:rsidRPr="00527D5E">
        <w:t>5.4.2.2.1A</w:t>
      </w:r>
      <w:r>
        <w:tab/>
      </w:r>
      <w:r w:rsidR="00762A60">
        <w:t xml:space="preserve">Service consumer </w:t>
      </w:r>
      <w:r>
        <w:t xml:space="preserve">obtaining UE Identifier Information using </w:t>
      </w:r>
      <w:r w:rsidR="00762A60">
        <w:t xml:space="preserve">the </w:t>
      </w:r>
      <w:r>
        <w:t>"Get" custom operation</w:t>
      </w:r>
      <w:bookmarkEnd w:id="679"/>
      <w:bookmarkEnd w:id="680"/>
      <w:bookmarkEnd w:id="681"/>
      <w:bookmarkEnd w:id="682"/>
      <w:bookmarkEnd w:id="683"/>
    </w:p>
    <w:p w14:paraId="7BEA0276" w14:textId="44836C8F" w:rsidR="00762A60" w:rsidRDefault="00762A60" w:rsidP="00762A60">
      <w:bookmarkStart w:id="684" w:name="_Toc85734095"/>
      <w:bookmarkStart w:id="685" w:name="_Toc89431394"/>
      <w:bookmarkStart w:id="686" w:name="_Toc97042186"/>
      <w:bookmarkStart w:id="687" w:name="_Toc97045330"/>
      <w:bookmarkStart w:id="688" w:name="_Toc97155075"/>
      <w:bookmarkStart w:id="689" w:name="_Toc101521225"/>
      <w:bookmarkStart w:id="690" w:name="_Toc138761485"/>
      <w:bookmarkStart w:id="691" w:name="_Toc145707679"/>
      <w:bookmarkStart w:id="692" w:name="_Toc160570138"/>
      <w:bookmarkStart w:id="693"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694" w:name="_Toc185515347"/>
      <w:bookmarkStart w:id="695" w:name="_Toc192872654"/>
      <w:bookmarkStart w:id="696" w:name="_Toc200970356"/>
      <w:r>
        <w:t>5.4.2.2.2</w:t>
      </w:r>
      <w:r>
        <w:tab/>
        <w:t>EAS obtaining UE identifier from EES using Eees_UEIdentifier_</w:t>
      </w:r>
      <w:r w:rsidR="008424C6">
        <w:t>Fetch custom</w:t>
      </w:r>
      <w:r>
        <w:t xml:space="preserve"> operation</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97" w:name="_Toc85734096"/>
      <w:bookmarkStart w:id="698" w:name="_Toc89431395"/>
      <w:bookmarkStart w:id="699" w:name="_Toc97042187"/>
      <w:bookmarkStart w:id="700" w:name="_Toc97045331"/>
      <w:bookmarkStart w:id="701" w:name="_Toc97155076"/>
      <w:bookmarkStart w:id="702" w:name="_Toc101521226"/>
      <w:bookmarkStart w:id="703" w:name="_Toc138761486"/>
      <w:bookmarkStart w:id="704" w:name="_Toc145707680"/>
      <w:bookmarkStart w:id="705" w:name="_Toc160570139"/>
      <w:bookmarkStart w:id="706"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07" w:name="_Toc185515348"/>
      <w:bookmarkStart w:id="708" w:name="_Toc192872655"/>
      <w:bookmarkStart w:id="709" w:name="_Toc200970357"/>
      <w:r>
        <w:t>5.5</w:t>
      </w:r>
      <w:r>
        <w:tab/>
        <w:t>Eees_AppClientInformation Service</w:t>
      </w:r>
      <w:bookmarkEnd w:id="697"/>
      <w:bookmarkEnd w:id="698"/>
      <w:bookmarkEnd w:id="699"/>
      <w:bookmarkEnd w:id="700"/>
      <w:bookmarkEnd w:id="701"/>
      <w:bookmarkEnd w:id="702"/>
      <w:bookmarkEnd w:id="703"/>
      <w:bookmarkEnd w:id="704"/>
      <w:bookmarkEnd w:id="705"/>
      <w:bookmarkEnd w:id="706"/>
      <w:bookmarkEnd w:id="707"/>
      <w:bookmarkEnd w:id="708"/>
      <w:bookmarkEnd w:id="709"/>
      <w:r>
        <w:t xml:space="preserve">  </w:t>
      </w:r>
    </w:p>
    <w:p w14:paraId="0C27F658" w14:textId="728D3084" w:rsidR="00827F85" w:rsidRDefault="00827F85" w:rsidP="00827F85">
      <w:pPr>
        <w:pStyle w:val="Heading3"/>
      </w:pPr>
      <w:bookmarkStart w:id="710" w:name="_Toc85734097"/>
      <w:bookmarkStart w:id="711" w:name="_Toc89431396"/>
      <w:bookmarkStart w:id="712" w:name="_Toc97042188"/>
      <w:bookmarkStart w:id="713" w:name="_Toc97045332"/>
      <w:bookmarkStart w:id="714" w:name="_Toc97155077"/>
      <w:bookmarkStart w:id="715" w:name="_Toc101521227"/>
      <w:bookmarkStart w:id="716" w:name="_Toc138761487"/>
      <w:bookmarkStart w:id="717" w:name="_Toc145707681"/>
      <w:bookmarkStart w:id="718" w:name="_Toc160570140"/>
      <w:bookmarkStart w:id="719" w:name="_Toc162007736"/>
      <w:bookmarkStart w:id="720" w:name="_Toc185515349"/>
      <w:bookmarkStart w:id="721" w:name="_Toc192872656"/>
      <w:bookmarkStart w:id="722" w:name="_Toc200970358"/>
      <w:r>
        <w:t>5.5.1</w:t>
      </w:r>
      <w:r>
        <w:tab/>
        <w:t>Service Description</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23" w:name="_Toc85734098"/>
      <w:bookmarkStart w:id="724" w:name="_Toc89431397"/>
      <w:bookmarkStart w:id="725" w:name="_Toc97042189"/>
      <w:bookmarkStart w:id="726" w:name="_Toc97045333"/>
      <w:bookmarkStart w:id="727" w:name="_Toc97155078"/>
      <w:bookmarkStart w:id="728" w:name="_Toc101521228"/>
      <w:bookmarkStart w:id="729" w:name="_Toc138761488"/>
      <w:bookmarkStart w:id="730" w:name="_Toc145707682"/>
      <w:bookmarkStart w:id="731" w:name="_Toc160570141"/>
      <w:bookmarkStart w:id="732" w:name="_Toc162007737"/>
      <w:bookmarkStart w:id="733" w:name="_Toc185515350"/>
      <w:bookmarkStart w:id="734" w:name="_Toc192872657"/>
      <w:bookmarkStart w:id="735" w:name="_Toc200970359"/>
      <w:r>
        <w:lastRenderedPageBreak/>
        <w:t>5.5.2</w:t>
      </w:r>
      <w:r>
        <w:tab/>
        <w:t>Service Operations</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08A648D7" w14:textId="2DDBAFCA" w:rsidR="00827F85" w:rsidRDefault="00827F85" w:rsidP="00827F85">
      <w:pPr>
        <w:pStyle w:val="Heading4"/>
      </w:pPr>
      <w:bookmarkStart w:id="736" w:name="_Toc85734099"/>
      <w:bookmarkStart w:id="737" w:name="_Toc89431398"/>
      <w:bookmarkStart w:id="738" w:name="_Toc97042190"/>
      <w:bookmarkStart w:id="739" w:name="_Toc97045334"/>
      <w:bookmarkStart w:id="740" w:name="_Toc97155079"/>
      <w:bookmarkStart w:id="741" w:name="_Toc101521229"/>
      <w:bookmarkStart w:id="742" w:name="_Toc138761489"/>
      <w:bookmarkStart w:id="743" w:name="_Toc145707683"/>
      <w:bookmarkStart w:id="744" w:name="_Toc160570142"/>
      <w:bookmarkStart w:id="745" w:name="_Toc162007738"/>
      <w:bookmarkStart w:id="746" w:name="_Toc185515351"/>
      <w:bookmarkStart w:id="747" w:name="_Toc192872658"/>
      <w:bookmarkStart w:id="748" w:name="_Toc200970360"/>
      <w:r>
        <w:t>5.5.2.1</w:t>
      </w:r>
      <w:r>
        <w:tab/>
        <w:t>Introduction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49" w:name="_Toc85734100"/>
      <w:bookmarkStart w:id="750" w:name="_Toc89431399"/>
      <w:bookmarkStart w:id="751" w:name="_Toc97042191"/>
      <w:bookmarkStart w:id="752" w:name="_Toc97045335"/>
      <w:bookmarkStart w:id="753" w:name="_Toc97155080"/>
      <w:bookmarkStart w:id="754" w:name="_Toc101521230"/>
      <w:bookmarkStart w:id="755" w:name="_Toc138761490"/>
      <w:bookmarkStart w:id="756" w:name="_Toc145707684"/>
      <w:bookmarkStart w:id="757" w:name="_Toc160570143"/>
      <w:bookmarkStart w:id="758" w:name="_Toc162007739"/>
      <w:bookmarkStart w:id="759" w:name="_Toc185515352"/>
      <w:bookmarkStart w:id="760" w:name="_Toc192872659"/>
      <w:bookmarkStart w:id="761" w:name="_Toc200970361"/>
      <w:r>
        <w:t>5.5.2.2</w:t>
      </w:r>
      <w:r>
        <w:tab/>
        <w:t>Eees_AppClientInformation_Subscribe</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68414666" w14:textId="0848F215" w:rsidR="00827F85" w:rsidRDefault="00827F85" w:rsidP="00827F85">
      <w:pPr>
        <w:pStyle w:val="Heading5"/>
      </w:pPr>
      <w:bookmarkStart w:id="762" w:name="_Toc85734101"/>
      <w:bookmarkStart w:id="763" w:name="_Toc89431400"/>
      <w:bookmarkStart w:id="764" w:name="_Toc97042192"/>
      <w:bookmarkStart w:id="765" w:name="_Toc97045336"/>
      <w:bookmarkStart w:id="766" w:name="_Toc97155081"/>
      <w:bookmarkStart w:id="767" w:name="_Toc101521231"/>
      <w:bookmarkStart w:id="768" w:name="_Toc138761491"/>
      <w:bookmarkStart w:id="769" w:name="_Toc145707685"/>
      <w:bookmarkStart w:id="770" w:name="_Toc160570144"/>
      <w:bookmarkStart w:id="771" w:name="_Toc162007740"/>
      <w:bookmarkStart w:id="772" w:name="_Toc185515353"/>
      <w:bookmarkStart w:id="773" w:name="_Toc192872660"/>
      <w:bookmarkStart w:id="774" w:name="_Toc200970362"/>
      <w:r>
        <w:t>5.5.2.2.1</w:t>
      </w:r>
      <w:r>
        <w:tab/>
        <w:t>General</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75" w:name="_Toc85734102"/>
      <w:bookmarkStart w:id="776" w:name="_Toc89431401"/>
      <w:bookmarkStart w:id="777" w:name="_Toc97042193"/>
      <w:bookmarkStart w:id="778" w:name="_Toc97045337"/>
      <w:bookmarkStart w:id="779" w:name="_Toc97155082"/>
      <w:bookmarkStart w:id="780" w:name="_Toc101521232"/>
      <w:bookmarkStart w:id="781" w:name="_Toc138761492"/>
      <w:bookmarkStart w:id="782" w:name="_Toc145707686"/>
      <w:bookmarkStart w:id="783" w:name="_Toc160570145"/>
      <w:bookmarkStart w:id="784" w:name="_Toc162007741"/>
      <w:bookmarkStart w:id="785" w:name="_Toc185515354"/>
      <w:bookmarkStart w:id="786" w:name="_Toc192872661"/>
      <w:bookmarkStart w:id="787" w:name="_Toc200970363"/>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88" w:name="_Toc85734103"/>
      <w:bookmarkStart w:id="789" w:name="_Toc89431402"/>
      <w:bookmarkStart w:id="790" w:name="_Toc97042194"/>
      <w:bookmarkStart w:id="791" w:name="_Toc97045338"/>
      <w:bookmarkStart w:id="792" w:name="_Toc97155083"/>
      <w:bookmarkStart w:id="793" w:name="_Toc101521233"/>
      <w:bookmarkStart w:id="794" w:name="_Toc138761493"/>
      <w:bookmarkStart w:id="795" w:name="_Toc145707687"/>
      <w:bookmarkStart w:id="796" w:name="_Toc160570146"/>
      <w:bookmarkStart w:id="797" w:name="_Toc162007742"/>
      <w:bookmarkStart w:id="798" w:name="_Toc185515355"/>
      <w:bookmarkStart w:id="799" w:name="_Toc192872662"/>
      <w:bookmarkStart w:id="800" w:name="_Toc200970364"/>
      <w:r>
        <w:lastRenderedPageBreak/>
        <w:t>5.5.2.3</w:t>
      </w:r>
      <w:r>
        <w:tab/>
        <w:t>Eees_AppClientInformation_Notify</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EA70D54" w14:textId="6C1543F8" w:rsidR="00827F85" w:rsidRDefault="00827F85" w:rsidP="00827F85">
      <w:pPr>
        <w:pStyle w:val="Heading5"/>
      </w:pPr>
      <w:bookmarkStart w:id="801" w:name="_Toc85734104"/>
      <w:bookmarkStart w:id="802" w:name="_Toc89431403"/>
      <w:bookmarkStart w:id="803" w:name="_Toc97042195"/>
      <w:bookmarkStart w:id="804" w:name="_Toc97045339"/>
      <w:bookmarkStart w:id="805" w:name="_Toc97155084"/>
      <w:bookmarkStart w:id="806" w:name="_Toc101521234"/>
      <w:bookmarkStart w:id="807" w:name="_Toc138761494"/>
      <w:bookmarkStart w:id="808" w:name="_Toc145707688"/>
      <w:bookmarkStart w:id="809" w:name="_Toc160570147"/>
      <w:bookmarkStart w:id="810" w:name="_Toc162007743"/>
      <w:bookmarkStart w:id="811" w:name="_Toc185515356"/>
      <w:bookmarkStart w:id="812" w:name="_Toc192872663"/>
      <w:bookmarkStart w:id="813" w:name="_Toc200970365"/>
      <w:r>
        <w:t>5.5.2.3.1</w:t>
      </w:r>
      <w:r>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814" w:name="_Toc85734105"/>
      <w:bookmarkStart w:id="815" w:name="_Toc89431404"/>
      <w:bookmarkStart w:id="816" w:name="_Toc97042196"/>
      <w:bookmarkStart w:id="817" w:name="_Toc97045340"/>
      <w:bookmarkStart w:id="818" w:name="_Toc97155085"/>
      <w:bookmarkStart w:id="819" w:name="_Toc101521235"/>
      <w:bookmarkStart w:id="820" w:name="_Toc138761495"/>
      <w:bookmarkStart w:id="821" w:name="_Toc145707689"/>
      <w:bookmarkStart w:id="822" w:name="_Toc160570148"/>
      <w:bookmarkStart w:id="823" w:name="_Toc162007744"/>
      <w:bookmarkStart w:id="824" w:name="_Toc185515357"/>
      <w:bookmarkStart w:id="825" w:name="_Toc192872664"/>
      <w:bookmarkStart w:id="826" w:name="_Toc200970366"/>
      <w:r>
        <w:t>5.5.2.3.2</w:t>
      </w:r>
      <w:r>
        <w:tab/>
        <w:t xml:space="preserve">EES notifying the AC information to </w:t>
      </w:r>
      <w:r w:rsidR="00BA71B7">
        <w:t xml:space="preserve">the service consumer </w:t>
      </w:r>
      <w:r>
        <w:t>using Eees_AppClientInformation_Notify operation</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827" w:name="_Toc85734106"/>
      <w:bookmarkStart w:id="828" w:name="_Toc89431405"/>
      <w:bookmarkStart w:id="829" w:name="_Toc97042197"/>
      <w:bookmarkStart w:id="830" w:name="_Toc97045341"/>
      <w:bookmarkStart w:id="831" w:name="_Toc97155086"/>
      <w:bookmarkStart w:id="832" w:name="_Toc101521236"/>
      <w:bookmarkStart w:id="833" w:name="_Toc138761496"/>
      <w:bookmarkStart w:id="834" w:name="_Toc145707690"/>
      <w:bookmarkStart w:id="835" w:name="_Toc160570149"/>
      <w:bookmarkStart w:id="836" w:name="_Toc162007745"/>
      <w:bookmarkStart w:id="837" w:name="_Toc185515358"/>
      <w:bookmarkStart w:id="838" w:name="_Toc192872665"/>
      <w:bookmarkStart w:id="839" w:name="_Toc200970367"/>
      <w:r>
        <w:t>5.5.2.4</w:t>
      </w:r>
      <w:r>
        <w:tab/>
        <w:t>Eees_AppClientInformation_UpdateSubscription</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3B4526F1" w14:textId="431E1B87" w:rsidR="00827F85" w:rsidRDefault="00827F85" w:rsidP="00827F85">
      <w:pPr>
        <w:pStyle w:val="Heading5"/>
      </w:pPr>
      <w:bookmarkStart w:id="840" w:name="_Toc85734107"/>
      <w:bookmarkStart w:id="841" w:name="_Toc89431406"/>
      <w:bookmarkStart w:id="842" w:name="_Toc97042198"/>
      <w:bookmarkStart w:id="843" w:name="_Toc97045342"/>
      <w:bookmarkStart w:id="844" w:name="_Toc97155087"/>
      <w:bookmarkStart w:id="845" w:name="_Toc101521237"/>
      <w:bookmarkStart w:id="846" w:name="_Toc138761497"/>
      <w:bookmarkStart w:id="847" w:name="_Toc145707691"/>
      <w:bookmarkStart w:id="848" w:name="_Toc160570150"/>
      <w:bookmarkStart w:id="849" w:name="_Toc162007746"/>
      <w:bookmarkStart w:id="850" w:name="_Toc185515359"/>
      <w:bookmarkStart w:id="851" w:name="_Toc192872666"/>
      <w:bookmarkStart w:id="852" w:name="_Toc200970368"/>
      <w:r>
        <w:t>5.5.2.4.1</w:t>
      </w:r>
      <w:r>
        <w:tab/>
        <w:t>General</w:t>
      </w:r>
      <w:bookmarkEnd w:id="840"/>
      <w:bookmarkEnd w:id="841"/>
      <w:bookmarkEnd w:id="842"/>
      <w:bookmarkEnd w:id="843"/>
      <w:bookmarkEnd w:id="844"/>
      <w:bookmarkEnd w:id="845"/>
      <w:bookmarkEnd w:id="846"/>
      <w:bookmarkEnd w:id="847"/>
      <w:bookmarkEnd w:id="848"/>
      <w:bookmarkEnd w:id="849"/>
      <w:bookmarkEnd w:id="850"/>
      <w:bookmarkEnd w:id="851"/>
      <w:bookmarkEnd w:id="852"/>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853" w:name="_Toc85734108"/>
      <w:bookmarkStart w:id="854" w:name="_Toc89431407"/>
      <w:bookmarkStart w:id="855" w:name="_Toc97042199"/>
      <w:bookmarkStart w:id="856" w:name="_Toc97045343"/>
      <w:bookmarkStart w:id="857" w:name="_Toc97155088"/>
      <w:bookmarkStart w:id="858" w:name="_Toc101521238"/>
      <w:bookmarkStart w:id="859" w:name="_Toc138761498"/>
      <w:bookmarkStart w:id="860" w:name="_Toc145707692"/>
      <w:bookmarkStart w:id="861" w:name="_Toc160570151"/>
      <w:bookmarkStart w:id="862" w:name="_Toc162007747"/>
      <w:bookmarkStart w:id="863" w:name="_Toc185515360"/>
      <w:bookmarkStart w:id="864" w:name="_Toc192872667"/>
      <w:bookmarkStart w:id="865" w:name="_Toc200970369"/>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866" w:name="_Toc85734109"/>
      <w:bookmarkStart w:id="867" w:name="_Toc89431408"/>
      <w:bookmarkStart w:id="868" w:name="_Toc97042200"/>
      <w:bookmarkStart w:id="869" w:name="_Toc97045344"/>
      <w:bookmarkStart w:id="870" w:name="_Toc97155089"/>
      <w:bookmarkStart w:id="871" w:name="_Toc101521239"/>
      <w:bookmarkStart w:id="872" w:name="_Toc138761499"/>
      <w:bookmarkStart w:id="873" w:name="_Toc145707693"/>
      <w:bookmarkStart w:id="874" w:name="_Toc160570152"/>
      <w:bookmarkStart w:id="875" w:name="_Toc162007748"/>
      <w:bookmarkStart w:id="876" w:name="_Toc185515361"/>
      <w:bookmarkStart w:id="877" w:name="_Toc192872668"/>
      <w:bookmarkStart w:id="878" w:name="_Toc200970370"/>
      <w:r>
        <w:t>5.5.2.5</w:t>
      </w:r>
      <w:r>
        <w:tab/>
        <w:t>Eees_AppClientInformation_Unsubscribe</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1712CC75" w14:textId="10745DBC" w:rsidR="00827F85" w:rsidRDefault="00827F85" w:rsidP="00827F85">
      <w:pPr>
        <w:pStyle w:val="Heading5"/>
      </w:pPr>
      <w:bookmarkStart w:id="879" w:name="_Toc85734110"/>
      <w:bookmarkStart w:id="880" w:name="_Toc89431409"/>
      <w:bookmarkStart w:id="881" w:name="_Toc97042201"/>
      <w:bookmarkStart w:id="882" w:name="_Toc97045345"/>
      <w:bookmarkStart w:id="883" w:name="_Toc97155090"/>
      <w:bookmarkStart w:id="884" w:name="_Toc101521240"/>
      <w:bookmarkStart w:id="885" w:name="_Toc138761500"/>
      <w:bookmarkStart w:id="886" w:name="_Toc145707694"/>
      <w:bookmarkStart w:id="887" w:name="_Toc160570153"/>
      <w:bookmarkStart w:id="888" w:name="_Toc162007749"/>
      <w:bookmarkStart w:id="889" w:name="_Toc185515362"/>
      <w:bookmarkStart w:id="890" w:name="_Toc192872669"/>
      <w:bookmarkStart w:id="891" w:name="_Toc200970371"/>
      <w:r>
        <w:t>5.5.2.5.1</w:t>
      </w:r>
      <w:r>
        <w:tab/>
        <w:t>General</w:t>
      </w:r>
      <w:bookmarkEnd w:id="879"/>
      <w:bookmarkEnd w:id="880"/>
      <w:bookmarkEnd w:id="881"/>
      <w:bookmarkEnd w:id="882"/>
      <w:bookmarkEnd w:id="883"/>
      <w:bookmarkEnd w:id="884"/>
      <w:bookmarkEnd w:id="885"/>
      <w:bookmarkEnd w:id="886"/>
      <w:bookmarkEnd w:id="887"/>
      <w:bookmarkEnd w:id="888"/>
      <w:bookmarkEnd w:id="889"/>
      <w:bookmarkEnd w:id="890"/>
      <w:bookmarkEnd w:id="891"/>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892" w:name="_Toc85734111"/>
      <w:bookmarkStart w:id="893" w:name="_Toc89431410"/>
      <w:bookmarkStart w:id="894" w:name="_Toc97042202"/>
      <w:bookmarkStart w:id="895" w:name="_Toc97045346"/>
      <w:bookmarkStart w:id="896" w:name="_Toc97155091"/>
      <w:bookmarkStart w:id="897" w:name="_Toc101521241"/>
      <w:bookmarkStart w:id="898" w:name="_Toc138761501"/>
      <w:bookmarkStart w:id="899" w:name="_Toc145707695"/>
      <w:bookmarkStart w:id="900" w:name="_Toc160570154"/>
      <w:bookmarkStart w:id="901" w:name="_Toc162007750"/>
      <w:bookmarkStart w:id="902" w:name="_Toc185515363"/>
      <w:bookmarkStart w:id="903" w:name="_Toc192872670"/>
      <w:bookmarkStart w:id="904" w:name="_Toc200970372"/>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892"/>
      <w:bookmarkEnd w:id="893"/>
      <w:bookmarkEnd w:id="894"/>
      <w:bookmarkEnd w:id="895"/>
      <w:bookmarkEnd w:id="896"/>
      <w:bookmarkEnd w:id="897"/>
      <w:bookmarkEnd w:id="898"/>
      <w:bookmarkEnd w:id="899"/>
      <w:bookmarkEnd w:id="900"/>
      <w:bookmarkEnd w:id="901"/>
      <w:bookmarkEnd w:id="902"/>
      <w:bookmarkEnd w:id="903"/>
      <w:bookmarkEnd w:id="90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905" w:name="_Toc85734112"/>
      <w:bookmarkStart w:id="906" w:name="_Toc89431411"/>
      <w:bookmarkStart w:id="907" w:name="_Toc97042203"/>
      <w:bookmarkStart w:id="908" w:name="_Toc97045347"/>
      <w:bookmarkStart w:id="909" w:name="_Toc97155092"/>
      <w:bookmarkStart w:id="910" w:name="_Toc101521242"/>
      <w:bookmarkStart w:id="911" w:name="_Toc138761502"/>
      <w:bookmarkStart w:id="912" w:name="_Toc145707696"/>
      <w:bookmarkStart w:id="913" w:name="_Toc160570155"/>
      <w:bookmarkStart w:id="914" w:name="_Toc162007751"/>
      <w:bookmarkStart w:id="915" w:name="_Toc185515364"/>
      <w:bookmarkStart w:id="916" w:name="_Toc192872671"/>
      <w:bookmarkStart w:id="917" w:name="_Toc200970373"/>
      <w:r>
        <w:lastRenderedPageBreak/>
        <w:t>5.</w:t>
      </w:r>
      <w:r w:rsidR="008B763D">
        <w:t>6</w:t>
      </w:r>
      <w:r>
        <w:tab/>
        <w:t>Eees_SessionWithQoS Service</w:t>
      </w:r>
      <w:bookmarkEnd w:id="905"/>
      <w:bookmarkEnd w:id="906"/>
      <w:bookmarkEnd w:id="907"/>
      <w:bookmarkEnd w:id="908"/>
      <w:bookmarkEnd w:id="909"/>
      <w:bookmarkEnd w:id="910"/>
      <w:bookmarkEnd w:id="911"/>
      <w:bookmarkEnd w:id="912"/>
      <w:bookmarkEnd w:id="913"/>
      <w:bookmarkEnd w:id="914"/>
      <w:bookmarkEnd w:id="915"/>
      <w:bookmarkEnd w:id="916"/>
      <w:bookmarkEnd w:id="917"/>
    </w:p>
    <w:p w14:paraId="40349378" w14:textId="5E8238AD" w:rsidR="000612BF" w:rsidRDefault="000612BF" w:rsidP="000612BF">
      <w:pPr>
        <w:pStyle w:val="Heading3"/>
      </w:pPr>
      <w:bookmarkStart w:id="918" w:name="_Toc65839150"/>
      <w:bookmarkStart w:id="919" w:name="_Toc85734113"/>
      <w:bookmarkStart w:id="920" w:name="_Toc89431412"/>
      <w:bookmarkStart w:id="921" w:name="_Toc97042204"/>
      <w:bookmarkStart w:id="922" w:name="_Toc97045348"/>
      <w:bookmarkStart w:id="923" w:name="_Toc97155093"/>
      <w:bookmarkStart w:id="924" w:name="_Toc101521243"/>
      <w:bookmarkStart w:id="925" w:name="_Toc138761503"/>
      <w:bookmarkStart w:id="926" w:name="_Toc145707697"/>
      <w:bookmarkStart w:id="927" w:name="_Toc160570156"/>
      <w:bookmarkStart w:id="928" w:name="_Toc162007752"/>
      <w:bookmarkStart w:id="929" w:name="_Toc185515365"/>
      <w:bookmarkStart w:id="930" w:name="_Toc192872672"/>
      <w:bookmarkStart w:id="931" w:name="_Toc200970374"/>
      <w:r>
        <w:t>5.</w:t>
      </w:r>
      <w:r w:rsidR="008B763D">
        <w:t>6</w:t>
      </w:r>
      <w:r>
        <w:t>.1</w:t>
      </w:r>
      <w:r>
        <w:tab/>
        <w:t>Service Description</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932" w:name="_Toc65839151"/>
      <w:bookmarkStart w:id="933" w:name="_Toc85734114"/>
      <w:bookmarkStart w:id="934" w:name="_Toc89431413"/>
      <w:bookmarkStart w:id="935" w:name="_Toc97042205"/>
      <w:bookmarkStart w:id="936" w:name="_Toc97045349"/>
      <w:bookmarkStart w:id="937" w:name="_Toc97155094"/>
      <w:bookmarkStart w:id="938" w:name="_Toc101521244"/>
      <w:bookmarkStart w:id="939" w:name="_Toc138761504"/>
      <w:bookmarkStart w:id="940" w:name="_Toc145707698"/>
      <w:bookmarkStart w:id="941" w:name="_Toc160570157"/>
      <w:bookmarkStart w:id="942" w:name="_Toc162007753"/>
      <w:bookmarkStart w:id="943" w:name="_Toc185515366"/>
      <w:bookmarkStart w:id="944" w:name="_Toc192872673"/>
      <w:bookmarkStart w:id="945" w:name="_Toc200970375"/>
      <w:r>
        <w:t>5.</w:t>
      </w:r>
      <w:r w:rsidR="008B763D">
        <w:t>6</w:t>
      </w:r>
      <w:r>
        <w:t>.2</w:t>
      </w:r>
      <w:r>
        <w:tab/>
        <w:t>Service Operations</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DA3BD8E" w14:textId="4B183E3C" w:rsidR="000612BF" w:rsidRDefault="000612BF" w:rsidP="000612BF">
      <w:pPr>
        <w:pStyle w:val="Heading4"/>
      </w:pPr>
      <w:bookmarkStart w:id="946" w:name="_Toc65839152"/>
      <w:bookmarkStart w:id="947" w:name="_Toc85734115"/>
      <w:bookmarkStart w:id="948" w:name="_Toc89431414"/>
      <w:bookmarkStart w:id="949" w:name="_Toc97042206"/>
      <w:bookmarkStart w:id="950" w:name="_Toc97045350"/>
      <w:bookmarkStart w:id="951" w:name="_Toc97155095"/>
      <w:bookmarkStart w:id="952" w:name="_Toc101521245"/>
      <w:bookmarkStart w:id="953" w:name="_Toc138761505"/>
      <w:bookmarkStart w:id="954" w:name="_Toc145707699"/>
      <w:bookmarkStart w:id="955" w:name="_Toc160570158"/>
      <w:bookmarkStart w:id="956" w:name="_Toc162007754"/>
      <w:bookmarkStart w:id="957" w:name="_Toc185515367"/>
      <w:bookmarkStart w:id="958" w:name="_Toc192872674"/>
      <w:bookmarkStart w:id="959" w:name="_Toc200970376"/>
      <w:r>
        <w:t>5.</w:t>
      </w:r>
      <w:r w:rsidR="008B763D">
        <w:t>6</w:t>
      </w:r>
      <w:r>
        <w:t>.2.1</w:t>
      </w:r>
      <w:r>
        <w:tab/>
        <w:t>Introduction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20E0676C" w14:textId="543BF694" w:rsidR="00BA71B7" w:rsidRDefault="00BA71B7" w:rsidP="00BA71B7">
      <w:bookmarkStart w:id="960"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961" w:name="_Toc85734116"/>
      <w:bookmarkStart w:id="962" w:name="_Toc89431415"/>
      <w:bookmarkStart w:id="963" w:name="_Toc97042207"/>
      <w:bookmarkStart w:id="964" w:name="_Toc97045351"/>
      <w:bookmarkStart w:id="965" w:name="_Toc97155096"/>
      <w:bookmarkStart w:id="966" w:name="_Toc101521246"/>
      <w:bookmarkStart w:id="967" w:name="_Toc138761506"/>
      <w:bookmarkStart w:id="968" w:name="_Toc145707700"/>
      <w:bookmarkStart w:id="969" w:name="_Toc160570159"/>
      <w:bookmarkStart w:id="970" w:name="_Toc162007755"/>
      <w:bookmarkStart w:id="971" w:name="_Toc185515368"/>
      <w:bookmarkStart w:id="972" w:name="_Toc192872675"/>
      <w:bookmarkStart w:id="973" w:name="_Toc200970377"/>
      <w:r>
        <w:t>5.</w:t>
      </w:r>
      <w:r w:rsidR="008B763D">
        <w:t>6</w:t>
      </w:r>
      <w:r>
        <w:t>.2.2</w:t>
      </w:r>
      <w:r>
        <w:tab/>
        <w:t>Eees_SessionWithQoS_Create</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22DAE60F" w14:textId="15FD8281" w:rsidR="000612BF" w:rsidRDefault="000612BF" w:rsidP="000612BF">
      <w:pPr>
        <w:pStyle w:val="Heading5"/>
      </w:pPr>
      <w:bookmarkStart w:id="974" w:name="_Toc65839154"/>
      <w:bookmarkStart w:id="975" w:name="_Toc85734117"/>
      <w:bookmarkStart w:id="976" w:name="_Toc89431416"/>
      <w:bookmarkStart w:id="977" w:name="_Toc97042208"/>
      <w:bookmarkStart w:id="978" w:name="_Toc97045352"/>
      <w:bookmarkStart w:id="979" w:name="_Toc97155097"/>
      <w:bookmarkStart w:id="980" w:name="_Toc101521247"/>
      <w:bookmarkStart w:id="981" w:name="_Toc138761507"/>
      <w:bookmarkStart w:id="982" w:name="_Toc145707701"/>
      <w:bookmarkStart w:id="983" w:name="_Toc160570160"/>
      <w:bookmarkStart w:id="984" w:name="_Toc162007756"/>
      <w:bookmarkStart w:id="985" w:name="_Toc185515369"/>
      <w:bookmarkStart w:id="986" w:name="_Toc192872676"/>
      <w:bookmarkStart w:id="987" w:name="_Toc200970378"/>
      <w:r>
        <w:t>5.</w:t>
      </w:r>
      <w:r w:rsidR="008B763D">
        <w:t>6</w:t>
      </w:r>
      <w:r>
        <w:t>.2.2.1</w:t>
      </w:r>
      <w:r>
        <w:tab/>
        <w:t>General</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42B880DA" w14:textId="59C6573F" w:rsidR="000612BF" w:rsidRDefault="00BA71B7" w:rsidP="000612BF">
      <w:bookmarkStart w:id="988"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989" w:name="_Toc85734118"/>
      <w:bookmarkStart w:id="990" w:name="_Toc89431417"/>
      <w:bookmarkStart w:id="991" w:name="_Toc97042209"/>
      <w:bookmarkStart w:id="992" w:name="_Toc97045353"/>
      <w:bookmarkStart w:id="993" w:name="_Toc97155098"/>
      <w:bookmarkStart w:id="994" w:name="_Toc101521248"/>
      <w:bookmarkStart w:id="995" w:name="_Toc138761508"/>
      <w:bookmarkStart w:id="996" w:name="_Toc145707702"/>
      <w:bookmarkStart w:id="997" w:name="_Toc160570161"/>
      <w:bookmarkStart w:id="998" w:name="_Toc162007757"/>
      <w:bookmarkStart w:id="999" w:name="_Toc185515370"/>
      <w:bookmarkStart w:id="1000" w:name="_Toc192872677"/>
      <w:bookmarkStart w:id="1001" w:name="_Toc200970379"/>
      <w:r>
        <w:t>5.</w:t>
      </w:r>
      <w:r w:rsidR="008B763D">
        <w:t>6</w:t>
      </w:r>
      <w:r>
        <w:t>.2.2.2</w:t>
      </w:r>
      <w:r>
        <w:tab/>
      </w:r>
      <w:bookmarkEnd w:id="988"/>
      <w:bookmarkEnd w:id="989"/>
      <w:bookmarkEnd w:id="990"/>
      <w:bookmarkEnd w:id="991"/>
      <w:bookmarkEnd w:id="992"/>
      <w:bookmarkEnd w:id="993"/>
      <w:bookmarkEnd w:id="994"/>
      <w:bookmarkEnd w:id="995"/>
      <w:bookmarkEnd w:id="996"/>
      <w:bookmarkEnd w:id="997"/>
      <w:bookmarkEnd w:id="998"/>
      <w:r w:rsidR="00BA71B7">
        <w:t>Service consumer requesting reservation of resources for a data session between AC and service consumer with specific QoS using Eees_SessionWithQoS operation</w:t>
      </w:r>
      <w:bookmarkEnd w:id="999"/>
      <w:bookmarkEnd w:id="1000"/>
      <w:bookmarkEnd w:id="1001"/>
    </w:p>
    <w:p w14:paraId="417D0D62" w14:textId="2D4B6871" w:rsidR="00BA71B7" w:rsidRDefault="00BA71B7" w:rsidP="00BA71B7">
      <w:bookmarkStart w:id="1002"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003" w:name="_Toc85734119"/>
      <w:bookmarkStart w:id="1004" w:name="_Toc89431418"/>
      <w:bookmarkStart w:id="1005" w:name="_Toc97042210"/>
      <w:bookmarkStart w:id="1006" w:name="_Toc97045354"/>
      <w:bookmarkStart w:id="1007" w:name="_Toc97155099"/>
      <w:bookmarkStart w:id="1008" w:name="_Toc101521249"/>
      <w:bookmarkStart w:id="1009" w:name="_Toc138761509"/>
      <w:bookmarkStart w:id="1010" w:name="_Toc145707703"/>
      <w:bookmarkStart w:id="1011" w:name="_Toc160570162"/>
      <w:bookmarkStart w:id="1012" w:name="_Toc162007758"/>
      <w:bookmarkStart w:id="1013" w:name="_Toc185515371"/>
      <w:bookmarkStart w:id="1014" w:name="_Toc192872678"/>
      <w:bookmarkStart w:id="1015" w:name="_Toc200970380"/>
      <w:bookmarkEnd w:id="1002"/>
      <w:r>
        <w:t>5.</w:t>
      </w:r>
      <w:r w:rsidR="008B763D">
        <w:t>6</w:t>
      </w:r>
      <w:r>
        <w:t>.2.3</w:t>
      </w:r>
      <w:r>
        <w:tab/>
        <w:t>Eees_SessionWithQoS_Update</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3E09ECE" w14:textId="2441964D" w:rsidR="000612BF" w:rsidRDefault="000612BF" w:rsidP="000612BF">
      <w:pPr>
        <w:pStyle w:val="Heading5"/>
      </w:pPr>
      <w:bookmarkStart w:id="1016" w:name="_Toc85734120"/>
      <w:bookmarkStart w:id="1017" w:name="_Toc89431419"/>
      <w:bookmarkStart w:id="1018" w:name="_Toc97042211"/>
      <w:bookmarkStart w:id="1019" w:name="_Toc97045355"/>
      <w:bookmarkStart w:id="1020" w:name="_Toc97155100"/>
      <w:bookmarkStart w:id="1021" w:name="_Toc101521250"/>
      <w:bookmarkStart w:id="1022" w:name="_Toc138761510"/>
      <w:bookmarkStart w:id="1023" w:name="_Toc145707704"/>
      <w:bookmarkStart w:id="1024" w:name="_Toc160570163"/>
      <w:bookmarkStart w:id="1025" w:name="_Toc162007759"/>
      <w:bookmarkStart w:id="1026" w:name="_Toc185515372"/>
      <w:bookmarkStart w:id="1027" w:name="_Toc192872679"/>
      <w:bookmarkStart w:id="1028" w:name="_Toc200970381"/>
      <w:r>
        <w:t>5.</w:t>
      </w:r>
      <w:r w:rsidR="008B763D">
        <w:t>6</w:t>
      </w:r>
      <w:r>
        <w:t>.2.3.1</w:t>
      </w:r>
      <w:r>
        <w:tab/>
        <w:t>General</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029" w:name="_Toc85734121"/>
      <w:bookmarkStart w:id="1030" w:name="_Toc89431420"/>
      <w:bookmarkStart w:id="1031" w:name="_Toc97042212"/>
      <w:bookmarkStart w:id="1032" w:name="_Toc97045356"/>
      <w:bookmarkStart w:id="1033" w:name="_Toc97155101"/>
      <w:bookmarkStart w:id="1034" w:name="_Toc101521251"/>
      <w:bookmarkStart w:id="1035" w:name="_Toc138761511"/>
      <w:bookmarkStart w:id="1036" w:name="_Toc145707705"/>
      <w:bookmarkStart w:id="1037" w:name="_Toc160570164"/>
      <w:bookmarkStart w:id="1038" w:name="_Toc162007760"/>
      <w:bookmarkStart w:id="1039" w:name="_Toc185515373"/>
      <w:bookmarkStart w:id="1040" w:name="_Toc192872680"/>
      <w:bookmarkStart w:id="1041" w:name="_Toc200970382"/>
      <w:r>
        <w:t>5.</w:t>
      </w:r>
      <w:r w:rsidR="008B763D">
        <w:t>6</w:t>
      </w:r>
      <w:r>
        <w:t>.2.3.2</w:t>
      </w:r>
      <w:r>
        <w:tab/>
      </w:r>
      <w:bookmarkEnd w:id="1029"/>
      <w:bookmarkEnd w:id="1030"/>
      <w:bookmarkEnd w:id="1031"/>
      <w:bookmarkEnd w:id="1032"/>
      <w:bookmarkEnd w:id="1033"/>
      <w:bookmarkEnd w:id="1034"/>
      <w:bookmarkEnd w:id="1035"/>
      <w:bookmarkEnd w:id="1036"/>
      <w:bookmarkEnd w:id="1037"/>
      <w:bookmarkEnd w:id="1038"/>
      <w:r w:rsidR="00BA71B7">
        <w:t>Service consumer updating QoS of a data session between AC and service consumer using Eees_SessionWithQoS_Update operation</w:t>
      </w:r>
      <w:bookmarkEnd w:id="1039"/>
      <w:bookmarkEnd w:id="1040"/>
      <w:bookmarkEnd w:id="104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042" w:name="_Toc85734122"/>
      <w:bookmarkStart w:id="1043" w:name="_Toc89431421"/>
      <w:bookmarkStart w:id="1044" w:name="_Toc97042213"/>
      <w:bookmarkStart w:id="1045" w:name="_Toc97045357"/>
      <w:bookmarkStart w:id="1046" w:name="_Toc97155102"/>
      <w:bookmarkStart w:id="1047" w:name="_Toc101521252"/>
      <w:bookmarkStart w:id="1048" w:name="_Toc138761512"/>
      <w:bookmarkStart w:id="1049" w:name="_Toc145707706"/>
      <w:bookmarkStart w:id="1050" w:name="_Toc160570165"/>
      <w:bookmarkStart w:id="1051" w:name="_Toc162007761"/>
      <w:bookmarkStart w:id="1052" w:name="_Toc185515374"/>
      <w:bookmarkStart w:id="1053" w:name="_Toc192872681"/>
      <w:bookmarkStart w:id="1054" w:name="_Toc200970383"/>
      <w:r>
        <w:t>5.</w:t>
      </w:r>
      <w:r w:rsidR="008B763D">
        <w:t>6</w:t>
      </w:r>
      <w:r>
        <w:t>.2.4</w:t>
      </w:r>
      <w:r>
        <w:tab/>
        <w:t>Eees_SessionWithQoS_Revoke</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5C6153F8" w14:textId="7505D326" w:rsidR="000612BF" w:rsidRDefault="000612BF" w:rsidP="000612BF">
      <w:pPr>
        <w:pStyle w:val="Heading5"/>
      </w:pPr>
      <w:bookmarkStart w:id="1055" w:name="_Toc85734123"/>
      <w:bookmarkStart w:id="1056" w:name="_Toc89431422"/>
      <w:bookmarkStart w:id="1057" w:name="_Toc97042214"/>
      <w:bookmarkStart w:id="1058" w:name="_Toc97045358"/>
      <w:bookmarkStart w:id="1059" w:name="_Toc97155103"/>
      <w:bookmarkStart w:id="1060" w:name="_Toc101521253"/>
      <w:bookmarkStart w:id="1061" w:name="_Toc138761513"/>
      <w:bookmarkStart w:id="1062" w:name="_Toc145707707"/>
      <w:bookmarkStart w:id="1063" w:name="_Toc160570166"/>
      <w:bookmarkStart w:id="1064" w:name="_Toc162007762"/>
      <w:bookmarkStart w:id="1065" w:name="_Toc185515375"/>
      <w:bookmarkStart w:id="1066" w:name="_Toc192872682"/>
      <w:bookmarkStart w:id="1067" w:name="_Toc200970384"/>
      <w:r>
        <w:t>5.</w:t>
      </w:r>
      <w:r w:rsidR="008B763D">
        <w:t>6</w:t>
      </w:r>
      <w:r>
        <w:t>.2.4.1</w:t>
      </w:r>
      <w:r>
        <w:tab/>
        <w:t>General</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068" w:name="_Toc85734124"/>
      <w:bookmarkStart w:id="1069" w:name="_Toc89431423"/>
      <w:bookmarkStart w:id="1070" w:name="_Toc97042215"/>
      <w:bookmarkStart w:id="1071" w:name="_Toc97045359"/>
      <w:bookmarkStart w:id="1072" w:name="_Toc97155104"/>
      <w:bookmarkStart w:id="1073" w:name="_Toc101521254"/>
      <w:bookmarkStart w:id="1074" w:name="_Toc138761514"/>
      <w:bookmarkStart w:id="1075" w:name="_Toc145707708"/>
      <w:bookmarkStart w:id="1076" w:name="_Toc160570167"/>
      <w:bookmarkStart w:id="1077" w:name="_Toc162007763"/>
      <w:bookmarkStart w:id="1078" w:name="_Toc185515376"/>
      <w:bookmarkStart w:id="1079" w:name="_Toc192872683"/>
      <w:bookmarkStart w:id="1080" w:name="_Toc200970385"/>
      <w:r>
        <w:t>5.</w:t>
      </w:r>
      <w:r w:rsidR="008B763D">
        <w:t>6</w:t>
      </w:r>
      <w:r>
        <w:t>.2.4.2</w:t>
      </w:r>
      <w:r>
        <w:tab/>
      </w:r>
      <w:bookmarkEnd w:id="1068"/>
      <w:bookmarkEnd w:id="1069"/>
      <w:bookmarkEnd w:id="1070"/>
      <w:bookmarkEnd w:id="1071"/>
      <w:bookmarkEnd w:id="1072"/>
      <w:bookmarkEnd w:id="1073"/>
      <w:bookmarkEnd w:id="1074"/>
      <w:bookmarkEnd w:id="1075"/>
      <w:bookmarkEnd w:id="1076"/>
      <w:bookmarkEnd w:id="1077"/>
      <w:r w:rsidR="00BA71B7">
        <w:t>Service consumer revoking QoS of a data session between AC and service consumer using Eees_SessionWithQoS_Revoke operation</w:t>
      </w:r>
      <w:bookmarkEnd w:id="1078"/>
      <w:bookmarkEnd w:id="1079"/>
      <w:bookmarkEnd w:id="1080"/>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081" w:name="_Toc85734125"/>
      <w:bookmarkStart w:id="1082" w:name="_Toc89431424"/>
      <w:bookmarkStart w:id="1083" w:name="_Toc97042216"/>
      <w:bookmarkStart w:id="1084" w:name="_Toc97045360"/>
      <w:bookmarkStart w:id="1085" w:name="_Toc97155105"/>
      <w:bookmarkStart w:id="1086" w:name="_Toc101521255"/>
      <w:bookmarkStart w:id="1087" w:name="_Toc138761515"/>
      <w:bookmarkStart w:id="1088" w:name="_Toc145707709"/>
      <w:bookmarkStart w:id="1089" w:name="_Toc160570168"/>
      <w:bookmarkStart w:id="1090" w:name="_Toc162007764"/>
      <w:bookmarkStart w:id="1091" w:name="_Toc185515377"/>
      <w:bookmarkStart w:id="1092" w:name="_Toc192872684"/>
      <w:bookmarkStart w:id="1093" w:name="_Toc200970386"/>
      <w:r>
        <w:t>5.</w:t>
      </w:r>
      <w:r w:rsidR="008B763D">
        <w:t>6</w:t>
      </w:r>
      <w:r>
        <w:t>.2.5</w:t>
      </w:r>
      <w:r>
        <w:tab/>
        <w:t>Eees_SessionWithQoS_Notify</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3059E782" w14:textId="2FB94D9C" w:rsidR="000612BF" w:rsidRDefault="000612BF" w:rsidP="000612BF">
      <w:pPr>
        <w:pStyle w:val="Heading5"/>
      </w:pPr>
      <w:bookmarkStart w:id="1094" w:name="_Toc85734126"/>
      <w:bookmarkStart w:id="1095" w:name="_Toc89431425"/>
      <w:bookmarkStart w:id="1096" w:name="_Toc97042217"/>
      <w:bookmarkStart w:id="1097" w:name="_Toc97045361"/>
      <w:bookmarkStart w:id="1098" w:name="_Toc97155106"/>
      <w:bookmarkStart w:id="1099" w:name="_Toc101521256"/>
      <w:bookmarkStart w:id="1100" w:name="_Toc138761516"/>
      <w:bookmarkStart w:id="1101" w:name="_Toc145707710"/>
      <w:bookmarkStart w:id="1102" w:name="_Toc160570169"/>
      <w:bookmarkStart w:id="1103" w:name="_Toc162007765"/>
      <w:bookmarkStart w:id="1104" w:name="_Toc185515378"/>
      <w:bookmarkStart w:id="1105" w:name="_Toc192872685"/>
      <w:bookmarkStart w:id="1106" w:name="_Toc200970387"/>
      <w:r>
        <w:t>5.</w:t>
      </w:r>
      <w:r w:rsidR="008B763D">
        <w:t>6.2.5</w:t>
      </w:r>
      <w:r>
        <w:t>.1</w:t>
      </w:r>
      <w:r>
        <w:tab/>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107" w:name="_Toc85734127"/>
      <w:bookmarkStart w:id="1108" w:name="_Toc89431426"/>
      <w:bookmarkStart w:id="1109" w:name="_Toc97042218"/>
      <w:bookmarkStart w:id="1110" w:name="_Toc97045362"/>
      <w:bookmarkStart w:id="1111" w:name="_Toc97155107"/>
      <w:bookmarkStart w:id="1112" w:name="_Toc101521257"/>
      <w:bookmarkStart w:id="1113" w:name="_Toc138761517"/>
      <w:bookmarkStart w:id="1114" w:name="_Toc145707711"/>
      <w:bookmarkStart w:id="1115" w:name="_Toc160570170"/>
      <w:bookmarkStart w:id="1116" w:name="_Toc162007766"/>
      <w:bookmarkStart w:id="1117" w:name="_Toc185515379"/>
      <w:bookmarkStart w:id="1118" w:name="_Toc192872686"/>
      <w:bookmarkStart w:id="1119" w:name="_Toc200970388"/>
      <w:r>
        <w:t>5.</w:t>
      </w:r>
      <w:r w:rsidR="008B763D">
        <w:t>6</w:t>
      </w:r>
      <w:r>
        <w:t>.2.</w:t>
      </w:r>
      <w:r w:rsidR="008B763D">
        <w:t>5</w:t>
      </w:r>
      <w:r>
        <w:t>.2</w:t>
      </w:r>
      <w:r>
        <w:tab/>
      </w:r>
      <w:bookmarkEnd w:id="1107"/>
      <w:bookmarkEnd w:id="1108"/>
      <w:bookmarkEnd w:id="1109"/>
      <w:bookmarkEnd w:id="1110"/>
      <w:bookmarkEnd w:id="1111"/>
      <w:bookmarkEnd w:id="1112"/>
      <w:bookmarkEnd w:id="1113"/>
      <w:bookmarkEnd w:id="1114"/>
      <w:bookmarkEnd w:id="1115"/>
      <w:bookmarkEnd w:id="1116"/>
      <w:r w:rsidR="00BA71B7">
        <w:t>EES notifying QoS of a data session between AC and service consumer using Eees_SessionWithQoS_Notify operation</w:t>
      </w:r>
      <w:bookmarkEnd w:id="1117"/>
      <w:bookmarkEnd w:id="1118"/>
      <w:bookmarkEnd w:id="1119"/>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120" w:name="_Toc85734128"/>
      <w:bookmarkStart w:id="1121" w:name="_Toc89431427"/>
      <w:bookmarkStart w:id="1122" w:name="_Toc97042219"/>
      <w:bookmarkStart w:id="1123" w:name="_Toc97045363"/>
      <w:bookmarkStart w:id="1124" w:name="_Toc97155108"/>
      <w:bookmarkStart w:id="1125" w:name="_Toc101521258"/>
      <w:bookmarkStart w:id="1126" w:name="_Toc138761518"/>
      <w:bookmarkStart w:id="1127" w:name="_Toc145707712"/>
      <w:bookmarkStart w:id="1128" w:name="_Toc160570171"/>
      <w:bookmarkStart w:id="1129" w:name="_Toc162007767"/>
      <w:bookmarkStart w:id="1130" w:name="_Toc185515380"/>
      <w:bookmarkStart w:id="1131" w:name="_Toc192872687"/>
      <w:bookmarkStart w:id="1132" w:name="_Toc200970389"/>
      <w:r>
        <w:t>5.7</w:t>
      </w:r>
      <w:r>
        <w:tab/>
        <w:t>Eees_EASDiscovery Service</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37C9DB28" w14:textId="77777777" w:rsidR="001A6A41" w:rsidRDefault="001A6A41" w:rsidP="001A6A41">
      <w:pPr>
        <w:pStyle w:val="Heading3"/>
      </w:pPr>
      <w:bookmarkStart w:id="1133" w:name="_Toc96848057"/>
      <w:bookmarkStart w:id="1134" w:name="_Toc138761519"/>
      <w:bookmarkStart w:id="1135" w:name="_Toc145707713"/>
      <w:bookmarkStart w:id="1136" w:name="_Toc160570172"/>
      <w:bookmarkStart w:id="1137" w:name="_Toc162007768"/>
      <w:bookmarkStart w:id="1138" w:name="_Toc185515381"/>
      <w:bookmarkStart w:id="1139" w:name="_Toc192872688"/>
      <w:bookmarkStart w:id="1140" w:name="_Toc200970390"/>
      <w:r>
        <w:rPr>
          <w:lang w:val="en-US"/>
        </w:rPr>
        <w:t>5.7.1</w:t>
      </w:r>
      <w:r>
        <w:rPr>
          <w:lang w:val="en-US"/>
        </w:rPr>
        <w:tab/>
      </w:r>
      <w:r>
        <w:t>Service Description</w:t>
      </w:r>
      <w:bookmarkEnd w:id="1133"/>
      <w:bookmarkEnd w:id="1134"/>
      <w:bookmarkEnd w:id="1135"/>
      <w:bookmarkEnd w:id="1136"/>
      <w:bookmarkEnd w:id="1137"/>
      <w:bookmarkEnd w:id="1138"/>
      <w:bookmarkEnd w:id="1139"/>
      <w:bookmarkEnd w:id="1140"/>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141" w:name="_Toc96848058"/>
      <w:bookmarkStart w:id="1142" w:name="_Toc138761520"/>
      <w:bookmarkStart w:id="1143" w:name="_Toc145707714"/>
      <w:bookmarkStart w:id="1144" w:name="_Toc160570173"/>
      <w:bookmarkStart w:id="1145" w:name="_Toc162007769"/>
      <w:bookmarkStart w:id="1146" w:name="_Toc185515382"/>
      <w:bookmarkStart w:id="1147" w:name="_Toc192872689"/>
      <w:bookmarkStart w:id="1148" w:name="_Toc200970391"/>
      <w:r>
        <w:rPr>
          <w:lang w:val="en-US"/>
        </w:rPr>
        <w:t>5.7.2</w:t>
      </w:r>
      <w:r>
        <w:rPr>
          <w:lang w:val="en-US"/>
        </w:rPr>
        <w:tab/>
      </w:r>
      <w:r>
        <w:t>Service Operations</w:t>
      </w:r>
      <w:bookmarkEnd w:id="1141"/>
      <w:bookmarkEnd w:id="1142"/>
      <w:bookmarkEnd w:id="1143"/>
      <w:bookmarkEnd w:id="1144"/>
      <w:bookmarkEnd w:id="1145"/>
      <w:bookmarkEnd w:id="1146"/>
      <w:bookmarkEnd w:id="1147"/>
      <w:bookmarkEnd w:id="1148"/>
    </w:p>
    <w:p w14:paraId="30E2A438" w14:textId="77777777" w:rsidR="001A6A41" w:rsidRDefault="001A6A41" w:rsidP="001A6A41">
      <w:pPr>
        <w:pStyle w:val="Heading4"/>
      </w:pPr>
      <w:bookmarkStart w:id="1149" w:name="_Toc96848059"/>
      <w:bookmarkStart w:id="1150" w:name="_Toc138761521"/>
      <w:bookmarkStart w:id="1151" w:name="_Toc145707715"/>
      <w:bookmarkStart w:id="1152" w:name="_Toc160570174"/>
      <w:bookmarkStart w:id="1153" w:name="_Toc162007770"/>
      <w:bookmarkStart w:id="1154" w:name="_Toc185515383"/>
      <w:bookmarkStart w:id="1155" w:name="_Toc192872690"/>
      <w:bookmarkStart w:id="1156" w:name="_Toc200970392"/>
      <w:r>
        <w:t>5.7.2.1</w:t>
      </w:r>
      <w:r>
        <w:tab/>
        <w:t>Introduction</w:t>
      </w:r>
      <w:bookmarkEnd w:id="1149"/>
      <w:bookmarkEnd w:id="1150"/>
      <w:bookmarkEnd w:id="1151"/>
      <w:bookmarkEnd w:id="1152"/>
      <w:bookmarkEnd w:id="1153"/>
      <w:bookmarkEnd w:id="1154"/>
      <w:bookmarkEnd w:id="1155"/>
      <w:bookmarkEnd w:id="115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157" w:name="_Toc96848060"/>
      <w:bookmarkStart w:id="1158" w:name="_Toc138761522"/>
      <w:bookmarkStart w:id="1159" w:name="_Toc145707716"/>
      <w:bookmarkStart w:id="1160" w:name="_Toc160570175"/>
      <w:bookmarkStart w:id="1161" w:name="_Toc162007771"/>
      <w:bookmarkStart w:id="1162" w:name="_Toc185515384"/>
      <w:bookmarkStart w:id="1163" w:name="_Toc192872691"/>
      <w:bookmarkStart w:id="1164" w:name="_Toc200970393"/>
      <w:r>
        <w:t>5.7.2.2</w:t>
      </w:r>
      <w:r>
        <w:tab/>
      </w:r>
      <w:r w:rsidRPr="00F477AF">
        <w:t>Eees_EASDiscovery_</w:t>
      </w:r>
      <w:r>
        <w:t>TEasDisc</w:t>
      </w:r>
      <w:r w:rsidRPr="00F477AF">
        <w:t>Request</w:t>
      </w:r>
      <w:bookmarkEnd w:id="1157"/>
      <w:bookmarkEnd w:id="1158"/>
      <w:bookmarkEnd w:id="1159"/>
      <w:bookmarkEnd w:id="1160"/>
      <w:bookmarkEnd w:id="1161"/>
      <w:bookmarkEnd w:id="1162"/>
      <w:bookmarkEnd w:id="1163"/>
      <w:bookmarkEnd w:id="1164"/>
    </w:p>
    <w:p w14:paraId="69D32A68" w14:textId="77777777" w:rsidR="001A6A41" w:rsidRDefault="001A6A41" w:rsidP="001A6A41">
      <w:pPr>
        <w:pStyle w:val="Heading5"/>
      </w:pPr>
      <w:bookmarkStart w:id="1165" w:name="_Toc96848061"/>
      <w:bookmarkStart w:id="1166" w:name="_Toc138761523"/>
      <w:bookmarkStart w:id="1167" w:name="_Toc145707717"/>
      <w:bookmarkStart w:id="1168" w:name="_Toc160570176"/>
      <w:bookmarkStart w:id="1169" w:name="_Toc162007772"/>
      <w:bookmarkStart w:id="1170" w:name="_Toc185515385"/>
      <w:bookmarkStart w:id="1171" w:name="_Toc192872692"/>
      <w:bookmarkStart w:id="1172" w:name="_Toc200970394"/>
      <w:r>
        <w:t>5.7.2.2.1</w:t>
      </w:r>
      <w:r>
        <w:tab/>
        <w:t>General</w:t>
      </w:r>
      <w:bookmarkEnd w:id="1165"/>
      <w:bookmarkEnd w:id="1166"/>
      <w:bookmarkEnd w:id="1167"/>
      <w:bookmarkEnd w:id="1168"/>
      <w:bookmarkEnd w:id="1169"/>
      <w:bookmarkEnd w:id="1170"/>
      <w:bookmarkEnd w:id="1171"/>
      <w:bookmarkEnd w:id="1172"/>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1173" w:name="_Toc96848062"/>
      <w:bookmarkStart w:id="1174" w:name="_Toc138761524"/>
      <w:bookmarkStart w:id="1175" w:name="_Toc145707718"/>
      <w:bookmarkStart w:id="1176" w:name="_Toc160570177"/>
      <w:bookmarkStart w:id="1177" w:name="_Toc162007773"/>
      <w:bookmarkStart w:id="1178" w:name="_Toc185515386"/>
      <w:bookmarkStart w:id="1179" w:name="_Toc192872693"/>
      <w:bookmarkStart w:id="1180" w:name="_Toc200970395"/>
      <w:r>
        <w:t>5.7.2.2.2</w:t>
      </w:r>
      <w:r>
        <w:tab/>
      </w:r>
      <w:bookmarkEnd w:id="1173"/>
      <w:bookmarkEnd w:id="1174"/>
      <w:bookmarkEnd w:id="1175"/>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176"/>
      <w:bookmarkEnd w:id="1177"/>
      <w:bookmarkEnd w:id="1178"/>
      <w:bookmarkEnd w:id="1179"/>
      <w:bookmarkEnd w:id="1180"/>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181" w:name="_Toc85734135"/>
      <w:bookmarkStart w:id="1182" w:name="_Toc89431434"/>
      <w:bookmarkStart w:id="1183" w:name="_Toc97042226"/>
      <w:bookmarkStart w:id="1184" w:name="_Toc97045370"/>
      <w:bookmarkStart w:id="1185" w:name="_Toc97155115"/>
      <w:bookmarkStart w:id="1186" w:name="_Toc101521265"/>
      <w:bookmarkStart w:id="1187" w:name="_Toc138761525"/>
      <w:bookmarkStart w:id="1188" w:name="_Toc145707719"/>
      <w:bookmarkStart w:id="1189" w:name="_Toc160570178"/>
      <w:bookmarkStart w:id="1190" w:name="_Toc162007774"/>
      <w:bookmarkStart w:id="1191" w:name="_Toc185515387"/>
      <w:bookmarkStart w:id="1192" w:name="_Toc192872694"/>
      <w:bookmarkStart w:id="1193" w:name="_Toc200970396"/>
      <w:r>
        <w:t>5.8</w:t>
      </w:r>
      <w:r>
        <w:tab/>
        <w:t>Eees_ACRManagementEvent Service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61B7E9C" w14:textId="00229A7C" w:rsidR="00571C58" w:rsidRDefault="00571C58" w:rsidP="00571C58">
      <w:pPr>
        <w:pStyle w:val="Heading3"/>
      </w:pPr>
      <w:bookmarkStart w:id="1194" w:name="_Toc85734136"/>
      <w:bookmarkStart w:id="1195" w:name="_Toc89431435"/>
      <w:bookmarkStart w:id="1196" w:name="_Toc97042227"/>
      <w:bookmarkStart w:id="1197" w:name="_Toc97045371"/>
      <w:bookmarkStart w:id="1198" w:name="_Toc97155116"/>
      <w:bookmarkStart w:id="1199" w:name="_Toc101521266"/>
      <w:bookmarkStart w:id="1200" w:name="_Toc138761526"/>
      <w:bookmarkStart w:id="1201" w:name="_Toc145707720"/>
      <w:bookmarkStart w:id="1202" w:name="_Toc160570179"/>
      <w:bookmarkStart w:id="1203" w:name="_Toc162007775"/>
      <w:bookmarkStart w:id="1204" w:name="_Toc185515388"/>
      <w:bookmarkStart w:id="1205" w:name="_Toc192872695"/>
      <w:bookmarkStart w:id="1206" w:name="_Toc200970397"/>
      <w:r>
        <w:t>5.8.1</w:t>
      </w:r>
      <w:r>
        <w:tab/>
        <w:t>Service Description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207" w:name="_Toc85734137"/>
      <w:bookmarkStart w:id="1208" w:name="_Toc89431436"/>
      <w:bookmarkStart w:id="1209" w:name="_Toc97042228"/>
      <w:bookmarkStart w:id="1210" w:name="_Toc97045372"/>
      <w:bookmarkStart w:id="1211" w:name="_Toc97155117"/>
      <w:bookmarkStart w:id="1212" w:name="_Toc101521267"/>
      <w:bookmarkStart w:id="1213" w:name="_Toc138761527"/>
      <w:bookmarkStart w:id="1214" w:name="_Toc145707721"/>
      <w:bookmarkStart w:id="1215" w:name="_Toc160570180"/>
      <w:bookmarkStart w:id="1216" w:name="_Toc162007776"/>
      <w:bookmarkStart w:id="1217" w:name="_Toc185515389"/>
      <w:bookmarkStart w:id="1218" w:name="_Toc192872696"/>
      <w:bookmarkStart w:id="1219" w:name="_Toc200970398"/>
      <w:r>
        <w:t>5.8.2</w:t>
      </w:r>
      <w:r>
        <w:tab/>
        <w:t>Service Operations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313A0A31" w14:textId="2FF5577C" w:rsidR="00571C58" w:rsidRDefault="00571C58" w:rsidP="00571C58">
      <w:pPr>
        <w:pStyle w:val="Heading4"/>
      </w:pPr>
      <w:bookmarkStart w:id="1220" w:name="_Toc85734138"/>
      <w:bookmarkStart w:id="1221" w:name="_Toc89431437"/>
      <w:bookmarkStart w:id="1222" w:name="_Toc97042229"/>
      <w:bookmarkStart w:id="1223" w:name="_Toc97045373"/>
      <w:bookmarkStart w:id="1224" w:name="_Toc97155118"/>
      <w:bookmarkStart w:id="1225" w:name="_Toc101521268"/>
      <w:bookmarkStart w:id="1226" w:name="_Toc138761528"/>
      <w:bookmarkStart w:id="1227" w:name="_Toc145707722"/>
      <w:bookmarkStart w:id="1228" w:name="_Toc160570181"/>
      <w:bookmarkStart w:id="1229" w:name="_Toc162007777"/>
      <w:bookmarkStart w:id="1230" w:name="_Toc185515390"/>
      <w:bookmarkStart w:id="1231" w:name="_Toc192872697"/>
      <w:bookmarkStart w:id="1232" w:name="_Toc200970399"/>
      <w:r>
        <w:t>5.8.2.1</w:t>
      </w:r>
      <w:r>
        <w:tab/>
        <w:t>Introduction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233" w:name="_Toc85734139"/>
      <w:bookmarkStart w:id="1234" w:name="_Toc89431438"/>
      <w:bookmarkStart w:id="1235" w:name="_Toc97042230"/>
      <w:bookmarkStart w:id="1236" w:name="_Toc97045374"/>
      <w:bookmarkStart w:id="1237" w:name="_Toc97155119"/>
      <w:bookmarkStart w:id="1238" w:name="_Toc101521269"/>
      <w:bookmarkStart w:id="1239" w:name="_Toc138761529"/>
      <w:bookmarkStart w:id="1240" w:name="_Toc145707723"/>
      <w:bookmarkStart w:id="1241" w:name="_Toc160570182"/>
      <w:bookmarkStart w:id="1242" w:name="_Toc162007778"/>
      <w:bookmarkStart w:id="1243" w:name="_Toc185515391"/>
      <w:bookmarkStart w:id="1244" w:name="_Toc192872698"/>
      <w:bookmarkStart w:id="1245" w:name="_Toc200970400"/>
      <w:r>
        <w:t>5.8.2.2</w:t>
      </w:r>
      <w:r>
        <w:tab/>
        <w:t>Eees_ACRManagementEvent_Subscribe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692E1B0B" w14:textId="5A76F1FC" w:rsidR="00571C58" w:rsidRDefault="00571C58" w:rsidP="00571C58">
      <w:pPr>
        <w:pStyle w:val="Heading5"/>
      </w:pPr>
      <w:bookmarkStart w:id="1246" w:name="_Toc85734140"/>
      <w:bookmarkStart w:id="1247" w:name="_Toc89431439"/>
      <w:bookmarkStart w:id="1248" w:name="_Toc97042231"/>
      <w:bookmarkStart w:id="1249" w:name="_Toc97045375"/>
      <w:bookmarkStart w:id="1250" w:name="_Toc97155120"/>
      <w:bookmarkStart w:id="1251" w:name="_Toc101521270"/>
      <w:bookmarkStart w:id="1252" w:name="_Toc138761530"/>
      <w:bookmarkStart w:id="1253" w:name="_Toc145707724"/>
      <w:bookmarkStart w:id="1254" w:name="_Toc160570183"/>
      <w:bookmarkStart w:id="1255" w:name="_Toc162007779"/>
      <w:bookmarkStart w:id="1256" w:name="_Toc185515392"/>
      <w:bookmarkStart w:id="1257" w:name="_Toc192872699"/>
      <w:bookmarkStart w:id="1258" w:name="_Toc200970401"/>
      <w:r>
        <w:t>5.8.2.2.1</w:t>
      </w:r>
      <w:r>
        <w:tab/>
        <w:t>General</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259" w:name="_Toc85734141"/>
      <w:bookmarkStart w:id="1260" w:name="_Toc89431440"/>
      <w:bookmarkStart w:id="1261" w:name="_Toc97042232"/>
      <w:bookmarkStart w:id="1262" w:name="_Toc97045376"/>
      <w:bookmarkStart w:id="1263" w:name="_Toc97155121"/>
      <w:bookmarkStart w:id="1264" w:name="_Toc101521271"/>
      <w:bookmarkStart w:id="1265" w:name="_Toc138761531"/>
      <w:bookmarkStart w:id="1266" w:name="_Toc145707725"/>
      <w:bookmarkStart w:id="1267" w:name="_Toc160570184"/>
      <w:bookmarkStart w:id="1268" w:name="_Toc162007780"/>
      <w:bookmarkStart w:id="1269" w:name="_Toc185515393"/>
      <w:bookmarkStart w:id="1270" w:name="_Toc192872700"/>
      <w:bookmarkStart w:id="1271" w:name="_Toc200970402"/>
      <w:r>
        <w:t>5.8.2.2.2</w:t>
      </w:r>
      <w:r>
        <w:tab/>
      </w:r>
      <w:r w:rsidR="00C55650">
        <w:t xml:space="preserve">Service consumer </w:t>
      </w:r>
      <w:r>
        <w:t>requesting to get notifications of ACR management events using Eees_ACRManagementEvent_Subscribe service operation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272" w:name="_Toc85734142"/>
      <w:bookmarkStart w:id="1273" w:name="_Toc89431441"/>
      <w:bookmarkStart w:id="1274" w:name="_Toc97042233"/>
      <w:bookmarkStart w:id="1275" w:name="_Toc97045377"/>
      <w:bookmarkStart w:id="1276" w:name="_Toc97155122"/>
      <w:bookmarkStart w:id="1277" w:name="_Toc101521272"/>
      <w:bookmarkStart w:id="1278" w:name="_Toc138761532"/>
      <w:bookmarkStart w:id="1279" w:name="_Toc145707726"/>
      <w:bookmarkStart w:id="1280" w:name="_Toc160570185"/>
      <w:bookmarkStart w:id="12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282" w:name="_Toc185515394"/>
      <w:bookmarkStart w:id="1283" w:name="_Toc192872701"/>
      <w:bookmarkStart w:id="1284" w:name="_Toc200970403"/>
      <w:r>
        <w:t>5.8.2.3</w:t>
      </w:r>
      <w:r>
        <w:tab/>
        <w:t>Eees_ACRManagementEvent_UpdateSubscription</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58E57E5" w14:textId="1C449841" w:rsidR="00571C58" w:rsidRDefault="00571C58" w:rsidP="00571C58">
      <w:pPr>
        <w:pStyle w:val="Heading5"/>
      </w:pPr>
      <w:bookmarkStart w:id="1285" w:name="_Toc85734143"/>
      <w:bookmarkStart w:id="1286" w:name="_Toc89431442"/>
      <w:bookmarkStart w:id="1287" w:name="_Toc97042234"/>
      <w:bookmarkStart w:id="1288" w:name="_Toc97045378"/>
      <w:bookmarkStart w:id="1289" w:name="_Toc97155123"/>
      <w:bookmarkStart w:id="1290" w:name="_Toc101521273"/>
      <w:bookmarkStart w:id="1291" w:name="_Toc138761533"/>
      <w:bookmarkStart w:id="1292" w:name="_Toc145707727"/>
      <w:bookmarkStart w:id="1293" w:name="_Toc160570186"/>
      <w:bookmarkStart w:id="1294" w:name="_Toc162007782"/>
      <w:bookmarkStart w:id="1295" w:name="_Toc185515395"/>
      <w:bookmarkStart w:id="1296" w:name="_Toc192872702"/>
      <w:bookmarkStart w:id="1297" w:name="_Toc200970404"/>
      <w:r>
        <w:t>5.8.2.3.1</w:t>
      </w:r>
      <w:r>
        <w:tab/>
        <w:t>General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298" w:name="_Toc85734144"/>
      <w:bookmarkStart w:id="1299" w:name="_Toc89431443"/>
      <w:bookmarkStart w:id="1300" w:name="_Toc97042235"/>
      <w:bookmarkStart w:id="1301" w:name="_Toc97045379"/>
      <w:bookmarkStart w:id="1302" w:name="_Toc97155124"/>
      <w:bookmarkStart w:id="1303" w:name="_Toc101521274"/>
      <w:bookmarkStart w:id="1304" w:name="_Toc138761534"/>
      <w:bookmarkStart w:id="1305" w:name="_Toc145707728"/>
      <w:bookmarkStart w:id="1306" w:name="_Toc160570187"/>
      <w:bookmarkStart w:id="1307" w:name="_Toc162007783"/>
      <w:bookmarkStart w:id="1308" w:name="_Toc185515396"/>
      <w:bookmarkStart w:id="1309" w:name="_Toc192872703"/>
      <w:bookmarkStart w:id="1310" w:name="_Toc200970405"/>
      <w:r>
        <w:lastRenderedPageBreak/>
        <w:t>5.8.2.3.2</w:t>
      </w:r>
      <w:r>
        <w:tab/>
      </w:r>
      <w:r w:rsidR="00C55650">
        <w:t xml:space="preserve">Service consumer </w:t>
      </w:r>
      <w:r>
        <w:t>updating an existing Individual ACR Management Events Subscription using Eees_ACRManagementEvent_UpdateSubscription service operation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311" w:name="_Toc85734145"/>
      <w:bookmarkStart w:id="1312" w:name="_Toc89431444"/>
      <w:bookmarkStart w:id="1313" w:name="_Toc97042236"/>
      <w:bookmarkStart w:id="1314" w:name="_Toc97045380"/>
      <w:bookmarkStart w:id="1315" w:name="_Toc97155125"/>
      <w:bookmarkStart w:id="1316" w:name="_Toc101521275"/>
      <w:bookmarkStart w:id="1317" w:name="_Toc138761535"/>
      <w:bookmarkStart w:id="1318" w:name="_Toc145707729"/>
      <w:bookmarkStart w:id="1319" w:name="_Toc160570188"/>
      <w:bookmarkStart w:id="1320" w:name="_Toc162007784"/>
      <w:bookmarkStart w:id="1321" w:name="_Toc185515397"/>
      <w:bookmarkStart w:id="1322" w:name="_Toc192872704"/>
      <w:bookmarkStart w:id="1323" w:name="_Toc200970406"/>
      <w:r>
        <w:t>5.8.2.4</w:t>
      </w:r>
      <w:r>
        <w:tab/>
        <w:t>Eees_ACRManagementEvent_Unsubscribe</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34A68F1" w14:textId="302370F4" w:rsidR="00571C58" w:rsidRDefault="00571C58" w:rsidP="00571C58">
      <w:pPr>
        <w:pStyle w:val="Heading5"/>
      </w:pPr>
      <w:bookmarkStart w:id="1324" w:name="_Toc85734146"/>
      <w:bookmarkStart w:id="1325" w:name="_Toc89431445"/>
      <w:bookmarkStart w:id="1326" w:name="_Toc97042237"/>
      <w:bookmarkStart w:id="1327" w:name="_Toc97045381"/>
      <w:bookmarkStart w:id="1328" w:name="_Toc97155126"/>
      <w:bookmarkStart w:id="1329" w:name="_Toc101521276"/>
      <w:bookmarkStart w:id="1330" w:name="_Toc138761536"/>
      <w:bookmarkStart w:id="1331" w:name="_Toc145707730"/>
      <w:bookmarkStart w:id="1332" w:name="_Toc160570189"/>
      <w:bookmarkStart w:id="1333" w:name="_Toc162007785"/>
      <w:bookmarkStart w:id="1334" w:name="_Toc185515398"/>
      <w:bookmarkStart w:id="1335" w:name="_Toc192872705"/>
      <w:bookmarkStart w:id="1336" w:name="_Toc200970407"/>
      <w:r>
        <w:t>5.8.2.4.1</w:t>
      </w:r>
      <w:r>
        <w:tab/>
        <w:t>General</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337" w:name="_Toc85734147"/>
      <w:bookmarkStart w:id="1338" w:name="_Toc89431446"/>
      <w:bookmarkStart w:id="1339" w:name="_Toc97042238"/>
      <w:bookmarkStart w:id="1340" w:name="_Toc97045382"/>
      <w:bookmarkStart w:id="1341" w:name="_Toc97155127"/>
      <w:bookmarkStart w:id="1342" w:name="_Toc101521277"/>
      <w:bookmarkStart w:id="1343" w:name="_Toc138761537"/>
      <w:bookmarkStart w:id="1344" w:name="_Toc145707731"/>
      <w:bookmarkStart w:id="1345" w:name="_Toc160570190"/>
      <w:bookmarkStart w:id="1346" w:name="_Toc162007786"/>
      <w:bookmarkStart w:id="1347" w:name="_Toc185515399"/>
      <w:bookmarkStart w:id="1348" w:name="_Toc192872706"/>
      <w:bookmarkStart w:id="1349" w:name="_Toc200970408"/>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350" w:name="_Toc85734148"/>
      <w:bookmarkStart w:id="1351" w:name="_Toc89431447"/>
      <w:bookmarkStart w:id="1352" w:name="_Toc97042239"/>
      <w:bookmarkStart w:id="1353" w:name="_Toc97045383"/>
      <w:bookmarkStart w:id="1354" w:name="_Toc97155128"/>
      <w:bookmarkStart w:id="1355" w:name="_Toc101521278"/>
      <w:bookmarkStart w:id="1356" w:name="_Toc138761538"/>
      <w:bookmarkStart w:id="1357" w:name="_Toc145707732"/>
      <w:bookmarkStart w:id="1358" w:name="_Toc160570191"/>
      <w:bookmarkStart w:id="1359" w:name="_Toc162007787"/>
      <w:bookmarkStart w:id="1360" w:name="_Toc185515400"/>
      <w:bookmarkStart w:id="1361" w:name="_Toc192872707"/>
      <w:bookmarkStart w:id="1362" w:name="_Toc200970409"/>
      <w:r>
        <w:lastRenderedPageBreak/>
        <w:t>5.8.2.5</w:t>
      </w:r>
      <w:r>
        <w:tab/>
        <w:t>Eees_ACRManagementEvent_Notify</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3ED20B57" w14:textId="05558D17" w:rsidR="00571C58" w:rsidRDefault="00571C58" w:rsidP="00571C58">
      <w:pPr>
        <w:pStyle w:val="Heading5"/>
      </w:pPr>
      <w:bookmarkStart w:id="1363" w:name="_Toc85734149"/>
      <w:bookmarkStart w:id="1364" w:name="_Toc89431448"/>
      <w:bookmarkStart w:id="1365" w:name="_Toc97042240"/>
      <w:bookmarkStart w:id="1366" w:name="_Toc97045384"/>
      <w:bookmarkStart w:id="1367" w:name="_Toc97155129"/>
      <w:bookmarkStart w:id="1368" w:name="_Toc101521279"/>
      <w:bookmarkStart w:id="1369" w:name="_Toc138761539"/>
      <w:bookmarkStart w:id="1370" w:name="_Toc145707733"/>
      <w:bookmarkStart w:id="1371" w:name="_Toc160570192"/>
      <w:bookmarkStart w:id="1372" w:name="_Toc162007788"/>
      <w:bookmarkStart w:id="1373" w:name="_Toc185515401"/>
      <w:bookmarkStart w:id="1374" w:name="_Toc192872708"/>
      <w:bookmarkStart w:id="1375" w:name="_Toc200970410"/>
      <w:r>
        <w:t>5.8.2.5.1</w:t>
      </w:r>
      <w:r>
        <w:tab/>
        <w:t>General</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376" w:name="_Toc85734150"/>
      <w:bookmarkStart w:id="1377" w:name="_Toc89431449"/>
      <w:bookmarkStart w:id="1378" w:name="_Toc97042241"/>
      <w:bookmarkStart w:id="1379" w:name="_Toc97045385"/>
      <w:bookmarkStart w:id="1380" w:name="_Toc97155130"/>
      <w:bookmarkStart w:id="1381" w:name="_Toc101521280"/>
      <w:bookmarkStart w:id="1382" w:name="_Toc138761540"/>
      <w:bookmarkStart w:id="1383" w:name="_Toc145707734"/>
      <w:bookmarkStart w:id="1384" w:name="_Toc160570193"/>
      <w:bookmarkStart w:id="1385" w:name="_Toc162007789"/>
      <w:bookmarkStart w:id="1386" w:name="_Toc185515402"/>
      <w:bookmarkStart w:id="1387" w:name="_Toc192872709"/>
      <w:bookmarkStart w:id="1388" w:name="_Toc200970411"/>
      <w:r>
        <w:t>5.8.2.5.2</w:t>
      </w:r>
      <w:r>
        <w:tab/>
        <w:t>E</w:t>
      </w:r>
      <w:r w:rsidR="00FA31A6">
        <w:t>E</w:t>
      </w:r>
      <w:r>
        <w:t>S notifying ACR management events using Eees_ACRManagementEvent_Notify operation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389" w:name="_Toc138761541"/>
      <w:bookmarkStart w:id="1390" w:name="_Toc145707735"/>
      <w:bookmarkStart w:id="1391" w:name="_Toc160570194"/>
      <w:bookmarkStart w:id="1392" w:name="_Toc162007790"/>
      <w:bookmarkStart w:id="1393" w:name="_Toc185515403"/>
      <w:bookmarkStart w:id="1394" w:name="_Toc192872710"/>
      <w:bookmarkStart w:id="1395" w:name="_Toc200970412"/>
      <w:r>
        <w:t>5.8.2.5.3</w:t>
      </w:r>
      <w:r>
        <w:tab/>
        <w:t>E</w:t>
      </w:r>
      <w:r w:rsidR="00FA31A6">
        <w:t>E</w:t>
      </w:r>
      <w:r>
        <w:t>S notifying the availability of user path management events monitoring via the 3GPP 5GC network using Eees_ACRManagementEvent_Notify operation</w:t>
      </w:r>
      <w:bookmarkEnd w:id="1389"/>
      <w:bookmarkEnd w:id="1390"/>
      <w:bookmarkEnd w:id="1391"/>
      <w:bookmarkEnd w:id="1392"/>
      <w:bookmarkEnd w:id="1393"/>
      <w:bookmarkEnd w:id="1394"/>
      <w:bookmarkEnd w:id="139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396" w:name="_Toc85734151"/>
      <w:bookmarkStart w:id="1397" w:name="_Toc89431450"/>
      <w:bookmarkStart w:id="1398" w:name="_Toc97042242"/>
      <w:bookmarkStart w:id="1399" w:name="_Toc97045386"/>
      <w:bookmarkStart w:id="1400" w:name="_Toc97155131"/>
      <w:bookmarkStart w:id="1401" w:name="_Toc101521281"/>
      <w:bookmarkStart w:id="1402" w:name="_Toc138761542"/>
      <w:bookmarkStart w:id="1403" w:name="_Toc145707736"/>
      <w:bookmarkStart w:id="1404" w:name="_Toc160570195"/>
      <w:bookmarkStart w:id="1405" w:name="_Toc162007791"/>
      <w:bookmarkStart w:id="1406" w:name="_Toc185515404"/>
      <w:bookmarkStart w:id="1407" w:name="_Toc192872711"/>
      <w:bookmarkStart w:id="1408" w:name="_Toc200970413"/>
      <w:r>
        <w:lastRenderedPageBreak/>
        <w:t>5.9</w:t>
      </w:r>
      <w:r>
        <w:tab/>
        <w:t>Eees_</w:t>
      </w:r>
      <w:r w:rsidR="00EB3788">
        <w:t xml:space="preserve">AppContextRelocation </w:t>
      </w:r>
      <w:r>
        <w:t>Service</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328674A3" w14:textId="40833654" w:rsidR="003339FD" w:rsidRDefault="003339FD" w:rsidP="003339FD">
      <w:pPr>
        <w:pStyle w:val="Heading3"/>
      </w:pPr>
      <w:bookmarkStart w:id="1409" w:name="_Toc85734152"/>
      <w:bookmarkStart w:id="1410" w:name="_Toc89431451"/>
      <w:bookmarkStart w:id="1411" w:name="_Toc97042243"/>
      <w:bookmarkStart w:id="1412" w:name="_Toc97045387"/>
      <w:bookmarkStart w:id="1413" w:name="_Toc97155132"/>
      <w:bookmarkStart w:id="1414" w:name="_Toc101521282"/>
      <w:bookmarkStart w:id="1415" w:name="_Toc138761543"/>
      <w:bookmarkStart w:id="1416" w:name="_Toc145707737"/>
      <w:bookmarkStart w:id="1417" w:name="_Toc160570196"/>
      <w:bookmarkStart w:id="1418" w:name="_Toc162007792"/>
      <w:bookmarkStart w:id="1419" w:name="_Toc185515405"/>
      <w:bookmarkStart w:id="1420" w:name="_Toc192872712"/>
      <w:bookmarkStart w:id="1421" w:name="_Toc200970414"/>
      <w:r>
        <w:t>5.9.1</w:t>
      </w:r>
      <w:r>
        <w:tab/>
        <w:t>Service Description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422" w:name="_Toc85734153"/>
      <w:bookmarkStart w:id="1423" w:name="_Toc89431452"/>
      <w:bookmarkStart w:id="1424" w:name="_Toc97042244"/>
      <w:bookmarkStart w:id="1425" w:name="_Toc97045388"/>
      <w:bookmarkStart w:id="1426" w:name="_Toc97155133"/>
      <w:bookmarkStart w:id="1427" w:name="_Toc101521283"/>
      <w:bookmarkStart w:id="1428" w:name="_Toc138761544"/>
      <w:bookmarkStart w:id="1429" w:name="_Toc145707738"/>
      <w:bookmarkStart w:id="1430" w:name="_Toc160570197"/>
      <w:bookmarkStart w:id="1431" w:name="_Toc162007793"/>
      <w:bookmarkStart w:id="1432" w:name="_Toc185515406"/>
      <w:bookmarkStart w:id="1433" w:name="_Toc192872713"/>
      <w:bookmarkStart w:id="1434" w:name="_Toc200970415"/>
      <w:r>
        <w:t>5.9.2</w:t>
      </w:r>
      <w:r>
        <w:tab/>
        <w:t>Service Operations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2AD28553" w14:textId="79B6C900" w:rsidR="003339FD" w:rsidRDefault="003339FD" w:rsidP="003339FD">
      <w:pPr>
        <w:pStyle w:val="Heading4"/>
      </w:pPr>
      <w:bookmarkStart w:id="1435" w:name="_Toc85734154"/>
      <w:bookmarkStart w:id="1436" w:name="_Toc89431453"/>
      <w:bookmarkStart w:id="1437" w:name="_Toc97042245"/>
      <w:bookmarkStart w:id="1438" w:name="_Toc97045389"/>
      <w:bookmarkStart w:id="1439" w:name="_Toc97155134"/>
      <w:bookmarkStart w:id="1440" w:name="_Toc101521284"/>
      <w:bookmarkStart w:id="1441" w:name="_Toc138761545"/>
      <w:bookmarkStart w:id="1442" w:name="_Toc145707739"/>
      <w:bookmarkStart w:id="1443" w:name="_Toc160570198"/>
      <w:bookmarkStart w:id="1444" w:name="_Toc162007794"/>
      <w:bookmarkStart w:id="1445" w:name="_Toc185515407"/>
      <w:bookmarkStart w:id="1446" w:name="_Toc192872714"/>
      <w:bookmarkStart w:id="1447" w:name="_Toc200970416"/>
      <w:r>
        <w:t>5.9.2.1</w:t>
      </w:r>
      <w:r>
        <w:tab/>
        <w:t>Introduction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448" w:name="_Toc85734155"/>
      <w:bookmarkStart w:id="1449" w:name="_Toc89431454"/>
      <w:bookmarkStart w:id="1450" w:name="_Toc97042246"/>
      <w:bookmarkStart w:id="1451" w:name="_Toc97045390"/>
      <w:bookmarkStart w:id="1452" w:name="_Toc97155135"/>
      <w:bookmarkStart w:id="1453" w:name="_Toc101521285"/>
      <w:bookmarkStart w:id="1454" w:name="_Toc138761546"/>
      <w:bookmarkStart w:id="1455" w:name="_Toc145707740"/>
      <w:bookmarkStart w:id="1456" w:name="_Toc160570199"/>
      <w:bookmarkStart w:id="1457" w:name="_Toc162007795"/>
      <w:bookmarkStart w:id="1458" w:name="_Toc185515408"/>
      <w:bookmarkStart w:id="1459" w:name="_Toc192872715"/>
      <w:bookmarkStart w:id="1460" w:name="_Toc200970417"/>
      <w:r>
        <w:t>5.</w:t>
      </w:r>
      <w:r w:rsidR="00C157E6">
        <w:t>9</w:t>
      </w:r>
      <w:r>
        <w:t>.2.2</w:t>
      </w:r>
      <w:r>
        <w:tab/>
        <w:t>Eees</w:t>
      </w:r>
      <w:r w:rsidR="00CF04A1">
        <w:t>_AppContextRelocation</w:t>
      </w:r>
      <w:r>
        <w:t>_SelectedTargetEAS_Declare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8A02DED" w14:textId="65D62415" w:rsidR="003339FD" w:rsidRDefault="003339FD" w:rsidP="003339FD">
      <w:pPr>
        <w:pStyle w:val="Heading5"/>
      </w:pPr>
      <w:bookmarkStart w:id="1461" w:name="_Toc85734156"/>
      <w:bookmarkStart w:id="1462" w:name="_Toc89431455"/>
      <w:bookmarkStart w:id="1463" w:name="_Toc97042247"/>
      <w:bookmarkStart w:id="1464" w:name="_Toc97045391"/>
      <w:bookmarkStart w:id="1465" w:name="_Toc97155136"/>
      <w:bookmarkStart w:id="1466" w:name="_Toc101521286"/>
      <w:bookmarkStart w:id="1467" w:name="_Toc138761547"/>
      <w:bookmarkStart w:id="1468" w:name="_Toc145707741"/>
      <w:bookmarkStart w:id="1469" w:name="_Toc160570200"/>
      <w:bookmarkStart w:id="1470" w:name="_Toc162007796"/>
      <w:bookmarkStart w:id="1471" w:name="_Toc185515409"/>
      <w:bookmarkStart w:id="1472" w:name="_Toc192872716"/>
      <w:bookmarkStart w:id="1473" w:name="_Toc200970418"/>
      <w:r>
        <w:t>5.</w:t>
      </w:r>
      <w:r w:rsidR="00C157E6">
        <w:t>9</w:t>
      </w:r>
      <w:r>
        <w:t>.2.2.1</w:t>
      </w:r>
      <w:r>
        <w:tab/>
        <w:t>General</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474" w:name="_Toc85734157"/>
      <w:bookmarkStart w:id="1475" w:name="_Toc89431456"/>
      <w:bookmarkStart w:id="1476" w:name="_Toc97042248"/>
      <w:bookmarkStart w:id="1477" w:name="_Toc97045392"/>
      <w:bookmarkStart w:id="1478" w:name="_Toc97155137"/>
      <w:bookmarkStart w:id="1479" w:name="_Toc101521287"/>
      <w:bookmarkStart w:id="1480" w:name="_Toc138761548"/>
      <w:bookmarkStart w:id="1481" w:name="_Toc145707742"/>
      <w:bookmarkStart w:id="1482" w:name="_Toc160570201"/>
      <w:bookmarkStart w:id="1483" w:name="_Toc162007797"/>
      <w:bookmarkStart w:id="1484" w:name="_Toc185515410"/>
      <w:bookmarkStart w:id="1485" w:name="_Toc192872717"/>
      <w:bookmarkStart w:id="1486" w:name="_Toc200970419"/>
      <w:r>
        <w:t>5.</w:t>
      </w:r>
      <w:r w:rsidR="00C157E6">
        <w:t>9</w:t>
      </w:r>
      <w:r>
        <w:t>.2.2.2</w:t>
      </w:r>
      <w:r>
        <w:tab/>
        <w:t>S-EAS informing the S-EES about the selected T-EAS using Eees</w:t>
      </w:r>
      <w:r w:rsidR="00CF04A1">
        <w:t>_AppContextRelocation</w:t>
      </w:r>
      <w:r>
        <w:t>_SelectedTargetEAS_Declare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487" w:name="_Toc101521288"/>
      <w:bookmarkStart w:id="1488" w:name="_Toc138761549"/>
      <w:bookmarkStart w:id="1489" w:name="_Toc145707743"/>
      <w:bookmarkStart w:id="1490" w:name="_Toc160570202"/>
      <w:bookmarkStart w:id="1491" w:name="_Toc162007798"/>
      <w:bookmarkStart w:id="1492" w:name="_Toc185515411"/>
      <w:bookmarkStart w:id="1493" w:name="_Toc192872718"/>
      <w:bookmarkStart w:id="1494" w:name="_Toc200970420"/>
      <w:r>
        <w:lastRenderedPageBreak/>
        <w:t>5.9.2.3</w:t>
      </w:r>
      <w:r>
        <w:tab/>
        <w:t>Eees_AppContextRelocation_ACRDetermination_Request</w:t>
      </w:r>
      <w:bookmarkEnd w:id="1487"/>
      <w:bookmarkEnd w:id="1488"/>
      <w:bookmarkEnd w:id="1489"/>
      <w:bookmarkEnd w:id="1490"/>
      <w:bookmarkEnd w:id="1491"/>
      <w:bookmarkEnd w:id="1492"/>
      <w:bookmarkEnd w:id="1493"/>
      <w:bookmarkEnd w:id="1494"/>
    </w:p>
    <w:p w14:paraId="7437446D" w14:textId="77777777" w:rsidR="008307FA" w:rsidRDefault="008307FA" w:rsidP="008307FA">
      <w:pPr>
        <w:pStyle w:val="Heading5"/>
      </w:pPr>
      <w:bookmarkStart w:id="1495" w:name="_Toc101521289"/>
      <w:bookmarkStart w:id="1496" w:name="_Toc138761550"/>
      <w:bookmarkStart w:id="1497" w:name="_Toc145707744"/>
      <w:bookmarkStart w:id="1498" w:name="_Toc160570203"/>
      <w:bookmarkStart w:id="1499" w:name="_Toc162007799"/>
      <w:bookmarkStart w:id="1500" w:name="_Toc185515412"/>
      <w:bookmarkStart w:id="1501" w:name="_Toc192872719"/>
      <w:bookmarkStart w:id="1502" w:name="_Toc200970421"/>
      <w:r>
        <w:t>5.9.2.3.1</w:t>
      </w:r>
      <w:r>
        <w:tab/>
        <w:t>General</w:t>
      </w:r>
      <w:bookmarkEnd w:id="1495"/>
      <w:bookmarkEnd w:id="1496"/>
      <w:bookmarkEnd w:id="1497"/>
      <w:bookmarkEnd w:id="1498"/>
      <w:bookmarkEnd w:id="1499"/>
      <w:bookmarkEnd w:id="1500"/>
      <w:bookmarkEnd w:id="1501"/>
      <w:bookmarkEnd w:id="1502"/>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503" w:name="_Toc101521290"/>
      <w:bookmarkStart w:id="1504" w:name="_Toc138761551"/>
      <w:bookmarkStart w:id="1505" w:name="_Toc145707745"/>
      <w:bookmarkStart w:id="1506" w:name="_Toc160570204"/>
      <w:bookmarkStart w:id="1507" w:name="_Toc162007800"/>
      <w:bookmarkStart w:id="1508" w:name="_Toc185515413"/>
      <w:bookmarkStart w:id="1509" w:name="_Toc192872720"/>
      <w:bookmarkStart w:id="1510" w:name="_Toc200970422"/>
      <w:r>
        <w:t>5.9.2.3.2</w:t>
      </w:r>
      <w:r>
        <w:tab/>
      </w:r>
      <w:r w:rsidR="000C1050">
        <w:t>R</w:t>
      </w:r>
      <w:r>
        <w:t>equest the S-EES to determine the ACR using Eees_AppContextRelocation_ACRDetermination_Request operation</w:t>
      </w:r>
      <w:bookmarkEnd w:id="1503"/>
      <w:bookmarkEnd w:id="1504"/>
      <w:bookmarkEnd w:id="1505"/>
      <w:bookmarkEnd w:id="1506"/>
      <w:bookmarkEnd w:id="1507"/>
      <w:bookmarkEnd w:id="1508"/>
      <w:bookmarkEnd w:id="1509"/>
      <w:bookmarkEnd w:id="151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511" w:name="_Toc85734158"/>
      <w:bookmarkStart w:id="1512" w:name="_Toc89431457"/>
      <w:bookmarkStart w:id="1513" w:name="_Toc97042249"/>
      <w:bookmarkStart w:id="1514" w:name="_Toc97045393"/>
      <w:bookmarkStart w:id="1515" w:name="_Toc97155138"/>
      <w:bookmarkStart w:id="1516" w:name="_Toc101521291"/>
      <w:bookmarkStart w:id="1517" w:name="_Toc138761552"/>
      <w:bookmarkStart w:id="1518" w:name="_Toc145707746"/>
      <w:bookmarkStart w:id="1519" w:name="_Toc160570205"/>
      <w:bookmarkStart w:id="1520" w:name="_Toc162007801"/>
      <w:bookmarkStart w:id="1521" w:name="_Toc185515414"/>
      <w:bookmarkStart w:id="1522" w:name="_Toc192872721"/>
      <w:bookmarkStart w:id="1523" w:name="_Toc200970423"/>
      <w:r>
        <w:t>5.10</w:t>
      </w:r>
      <w:r>
        <w:tab/>
        <w:t>Eees_EECContext</w:t>
      </w:r>
      <w:r w:rsidR="00371DF3">
        <w:t>Relocation</w:t>
      </w:r>
      <w:r>
        <w:t xml:space="preserve"> Service</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AF52FF4" w14:textId="6147FB36" w:rsidR="0013039F" w:rsidRDefault="0013039F" w:rsidP="0013039F">
      <w:pPr>
        <w:pStyle w:val="Heading3"/>
      </w:pPr>
      <w:bookmarkStart w:id="1524" w:name="_Toc85734159"/>
      <w:bookmarkStart w:id="1525" w:name="_Toc89431458"/>
      <w:bookmarkStart w:id="1526" w:name="_Toc97042250"/>
      <w:bookmarkStart w:id="1527" w:name="_Toc97045394"/>
      <w:bookmarkStart w:id="1528" w:name="_Toc97155139"/>
      <w:bookmarkStart w:id="1529" w:name="_Toc101521292"/>
      <w:bookmarkStart w:id="1530" w:name="_Toc138761553"/>
      <w:bookmarkStart w:id="1531" w:name="_Toc145707747"/>
      <w:bookmarkStart w:id="1532" w:name="_Toc160570206"/>
      <w:bookmarkStart w:id="1533" w:name="_Toc162007802"/>
      <w:bookmarkStart w:id="1534" w:name="_Toc185515415"/>
      <w:bookmarkStart w:id="1535" w:name="_Toc192872722"/>
      <w:bookmarkStart w:id="1536" w:name="_Toc200970424"/>
      <w:r>
        <w:t>5.10.1</w:t>
      </w:r>
      <w:r>
        <w:tab/>
        <w:t>Service Description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537" w:name="_Toc85734160"/>
      <w:bookmarkStart w:id="1538" w:name="_Toc89431459"/>
      <w:bookmarkStart w:id="1539" w:name="_Toc97042251"/>
      <w:bookmarkStart w:id="1540" w:name="_Toc97045395"/>
      <w:bookmarkStart w:id="1541" w:name="_Toc97155140"/>
      <w:bookmarkStart w:id="1542" w:name="_Toc101521293"/>
      <w:bookmarkStart w:id="1543" w:name="_Toc138761554"/>
      <w:bookmarkStart w:id="1544" w:name="_Toc145707748"/>
      <w:bookmarkStart w:id="1545" w:name="_Toc160570207"/>
      <w:bookmarkStart w:id="1546" w:name="_Toc162007803"/>
      <w:bookmarkStart w:id="1547" w:name="_Toc185515416"/>
      <w:bookmarkStart w:id="1548" w:name="_Toc192872723"/>
      <w:bookmarkStart w:id="1549" w:name="_Toc200970425"/>
      <w:r>
        <w:t>5.10.2</w:t>
      </w:r>
      <w:r>
        <w:tab/>
        <w:t>Service Operations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48959CC1" w14:textId="04E167E5" w:rsidR="0013039F" w:rsidRDefault="0013039F" w:rsidP="0013039F">
      <w:pPr>
        <w:pStyle w:val="Heading4"/>
      </w:pPr>
      <w:bookmarkStart w:id="1550" w:name="_Toc85734161"/>
      <w:bookmarkStart w:id="1551" w:name="_Toc89431460"/>
      <w:bookmarkStart w:id="1552" w:name="_Toc97042252"/>
      <w:bookmarkStart w:id="1553" w:name="_Toc97045396"/>
      <w:bookmarkStart w:id="1554" w:name="_Toc97155141"/>
      <w:bookmarkStart w:id="1555" w:name="_Toc101521294"/>
      <w:bookmarkStart w:id="1556" w:name="_Toc138761555"/>
      <w:bookmarkStart w:id="1557" w:name="_Toc145707749"/>
      <w:bookmarkStart w:id="1558" w:name="_Toc160570208"/>
      <w:bookmarkStart w:id="1559" w:name="_Toc162007804"/>
      <w:bookmarkStart w:id="1560" w:name="_Toc185515417"/>
      <w:bookmarkStart w:id="1561" w:name="_Toc192872724"/>
      <w:bookmarkStart w:id="1562" w:name="_Toc200970426"/>
      <w:r>
        <w:t>5.10.2.1</w:t>
      </w:r>
      <w:r>
        <w:tab/>
        <w:t>Introduction</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563" w:name="_Toc85734162"/>
      <w:bookmarkStart w:id="1564" w:name="_Toc89431461"/>
      <w:bookmarkStart w:id="1565" w:name="_Toc97042253"/>
      <w:bookmarkStart w:id="1566" w:name="_Toc97045397"/>
      <w:bookmarkStart w:id="1567" w:name="_Toc97155142"/>
      <w:bookmarkStart w:id="1568" w:name="_Toc101521295"/>
      <w:bookmarkStart w:id="1569" w:name="_Toc138761556"/>
      <w:bookmarkStart w:id="1570" w:name="_Toc145707750"/>
      <w:bookmarkStart w:id="1571" w:name="_Toc160570209"/>
      <w:bookmarkStart w:id="1572" w:name="_Toc162007805"/>
      <w:bookmarkStart w:id="1573" w:name="_Toc185515418"/>
      <w:bookmarkStart w:id="1574" w:name="_Toc192872725"/>
      <w:bookmarkStart w:id="1575" w:name="_Toc200970427"/>
      <w:r>
        <w:t>5.10.2.2</w:t>
      </w:r>
      <w:r>
        <w:tab/>
        <w:t>Eees_EECContext</w:t>
      </w:r>
      <w:r w:rsidR="00B71F03">
        <w:t>Relocation_</w:t>
      </w:r>
      <w:r>
        <w:t>Pull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34234D06" w14:textId="2C7FE3A3" w:rsidR="0013039F" w:rsidRDefault="0013039F" w:rsidP="0013039F">
      <w:pPr>
        <w:pStyle w:val="Heading5"/>
      </w:pPr>
      <w:bookmarkStart w:id="1576" w:name="_Toc85734163"/>
      <w:bookmarkStart w:id="1577" w:name="_Toc89431462"/>
      <w:bookmarkStart w:id="1578" w:name="_Toc97042254"/>
      <w:bookmarkStart w:id="1579" w:name="_Toc97045398"/>
      <w:bookmarkStart w:id="1580" w:name="_Toc97155143"/>
      <w:bookmarkStart w:id="1581" w:name="_Toc101521296"/>
      <w:bookmarkStart w:id="1582" w:name="_Toc138761557"/>
      <w:bookmarkStart w:id="1583" w:name="_Toc145707751"/>
      <w:bookmarkStart w:id="1584" w:name="_Toc160570210"/>
      <w:bookmarkStart w:id="1585" w:name="_Toc162007806"/>
      <w:bookmarkStart w:id="1586" w:name="_Toc185515419"/>
      <w:bookmarkStart w:id="1587" w:name="_Toc192872726"/>
      <w:bookmarkStart w:id="1588" w:name="_Toc200970428"/>
      <w:r>
        <w:t>5.10.2.2.1</w:t>
      </w:r>
      <w:r>
        <w:tab/>
        <w:t>General</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589" w:name="_Toc85734164"/>
      <w:bookmarkStart w:id="1590" w:name="_Toc89431463"/>
      <w:bookmarkStart w:id="1591" w:name="_Toc97042255"/>
      <w:bookmarkStart w:id="1592" w:name="_Toc97045399"/>
      <w:bookmarkStart w:id="1593" w:name="_Toc97155144"/>
      <w:bookmarkStart w:id="1594" w:name="_Toc101521297"/>
      <w:bookmarkStart w:id="1595" w:name="_Toc138761558"/>
      <w:bookmarkStart w:id="1596" w:name="_Toc145707752"/>
      <w:bookmarkStart w:id="1597" w:name="_Toc160570211"/>
      <w:bookmarkStart w:id="1598" w:name="_Toc162007807"/>
      <w:bookmarkStart w:id="1599" w:name="_Toc185515420"/>
      <w:bookmarkStart w:id="1600" w:name="_Toc192872727"/>
      <w:bookmarkStart w:id="1601" w:name="_Toc200970429"/>
      <w:r>
        <w:t>5.10.2.2.2</w:t>
      </w:r>
      <w:r>
        <w:tab/>
      </w:r>
      <w:bookmarkEnd w:id="1589"/>
      <w:bookmarkEnd w:id="1590"/>
      <w:bookmarkEnd w:id="1591"/>
      <w:bookmarkEnd w:id="1592"/>
      <w:bookmarkEnd w:id="1593"/>
      <w:bookmarkEnd w:id="1594"/>
      <w:bookmarkEnd w:id="1595"/>
      <w:bookmarkEnd w:id="1596"/>
      <w:r w:rsidR="00D656F0">
        <w:t>Service consumer pulling the EEC context information from the EES using the Eees_EECContextRelocation_Pull operation</w:t>
      </w:r>
      <w:bookmarkEnd w:id="1597"/>
      <w:bookmarkEnd w:id="1598"/>
      <w:bookmarkEnd w:id="1599"/>
      <w:bookmarkEnd w:id="1600"/>
      <w:bookmarkEnd w:id="160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602" w:name="_Toc97042256"/>
      <w:bookmarkStart w:id="1603" w:name="_Toc97045400"/>
      <w:bookmarkStart w:id="1604" w:name="_Toc97155145"/>
      <w:bookmarkStart w:id="1605" w:name="_Toc101521298"/>
      <w:bookmarkStart w:id="1606" w:name="_Toc138761559"/>
      <w:bookmarkStart w:id="1607" w:name="_Toc145707753"/>
      <w:bookmarkStart w:id="1608" w:name="_Toc160570212"/>
      <w:bookmarkStart w:id="1609" w:name="_Toc162007808"/>
      <w:bookmarkStart w:id="1610" w:name="_Toc185515421"/>
      <w:bookmarkStart w:id="1611" w:name="_Toc192872728"/>
      <w:bookmarkStart w:id="1612" w:name="_Toc200970430"/>
      <w:r>
        <w:t>5.10.2.3</w:t>
      </w:r>
      <w:r>
        <w:tab/>
        <w:t>Eees_EECContextRelocation_Push</w:t>
      </w:r>
      <w:bookmarkEnd w:id="1602"/>
      <w:bookmarkEnd w:id="1603"/>
      <w:bookmarkEnd w:id="1604"/>
      <w:bookmarkEnd w:id="1605"/>
      <w:bookmarkEnd w:id="1606"/>
      <w:bookmarkEnd w:id="1607"/>
      <w:bookmarkEnd w:id="1608"/>
      <w:bookmarkEnd w:id="1609"/>
      <w:bookmarkEnd w:id="1610"/>
      <w:bookmarkEnd w:id="1611"/>
      <w:bookmarkEnd w:id="1612"/>
    </w:p>
    <w:p w14:paraId="1925259A" w14:textId="77777777" w:rsidR="00F04DD8" w:rsidRDefault="00F04DD8" w:rsidP="00F04DD8">
      <w:pPr>
        <w:pStyle w:val="Heading5"/>
      </w:pPr>
      <w:bookmarkStart w:id="1613" w:name="_Toc97042257"/>
      <w:bookmarkStart w:id="1614" w:name="_Toc97045401"/>
      <w:bookmarkStart w:id="1615" w:name="_Toc97155146"/>
      <w:bookmarkStart w:id="1616" w:name="_Toc101521299"/>
      <w:bookmarkStart w:id="1617" w:name="_Toc138761560"/>
      <w:bookmarkStart w:id="1618" w:name="_Toc145707754"/>
      <w:bookmarkStart w:id="1619" w:name="_Toc160570213"/>
      <w:bookmarkStart w:id="1620" w:name="_Toc162007809"/>
      <w:bookmarkStart w:id="1621" w:name="_Toc185515422"/>
      <w:bookmarkStart w:id="1622" w:name="_Toc192872729"/>
      <w:bookmarkStart w:id="1623" w:name="_Toc200970431"/>
      <w:r>
        <w:t>5.10.2.3.1</w:t>
      </w:r>
      <w:r>
        <w:tab/>
        <w:t>General</w:t>
      </w:r>
      <w:bookmarkEnd w:id="1613"/>
      <w:bookmarkEnd w:id="1614"/>
      <w:bookmarkEnd w:id="1615"/>
      <w:bookmarkEnd w:id="1616"/>
      <w:bookmarkEnd w:id="1617"/>
      <w:bookmarkEnd w:id="1618"/>
      <w:bookmarkEnd w:id="1619"/>
      <w:bookmarkEnd w:id="1620"/>
      <w:bookmarkEnd w:id="1621"/>
      <w:bookmarkEnd w:id="1622"/>
      <w:bookmarkEnd w:id="1623"/>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624" w:name="_Toc97042258"/>
      <w:bookmarkStart w:id="1625" w:name="_Toc97045402"/>
      <w:bookmarkStart w:id="1626" w:name="_Toc97155147"/>
      <w:bookmarkStart w:id="1627" w:name="_Toc101521300"/>
      <w:bookmarkStart w:id="1628" w:name="_Toc138761561"/>
      <w:bookmarkStart w:id="1629" w:name="_Toc145707755"/>
      <w:bookmarkStart w:id="1630" w:name="_Toc160570214"/>
      <w:bookmarkStart w:id="1631" w:name="_Toc162007810"/>
      <w:bookmarkStart w:id="1632" w:name="_Toc185515423"/>
      <w:bookmarkStart w:id="1633" w:name="_Toc192872730"/>
      <w:bookmarkStart w:id="1634" w:name="_Toc200970432"/>
      <w:r>
        <w:t>5.10.2.3.2</w:t>
      </w:r>
      <w:r>
        <w:tab/>
      </w:r>
      <w:bookmarkEnd w:id="1624"/>
      <w:bookmarkEnd w:id="1625"/>
      <w:bookmarkEnd w:id="1626"/>
      <w:bookmarkEnd w:id="1627"/>
      <w:bookmarkEnd w:id="1628"/>
      <w:bookmarkEnd w:id="1629"/>
      <w:r w:rsidR="00D656F0">
        <w:t>Service consumer pushing the EEC context information to the EES using the Eees_EECContextRelocation_Push operation</w:t>
      </w:r>
      <w:bookmarkEnd w:id="1630"/>
      <w:bookmarkEnd w:id="1631"/>
      <w:bookmarkEnd w:id="1632"/>
      <w:bookmarkEnd w:id="1633"/>
      <w:bookmarkEnd w:id="163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635" w:name="_Toc97042259"/>
      <w:bookmarkStart w:id="1636" w:name="_Toc97045403"/>
      <w:bookmarkStart w:id="1637" w:name="_Toc97155148"/>
      <w:bookmarkStart w:id="1638" w:name="_Toc101521301"/>
      <w:bookmarkStart w:id="1639" w:name="_Toc138761562"/>
      <w:bookmarkStart w:id="1640" w:name="_Toc145707756"/>
      <w:bookmarkStart w:id="1641" w:name="_Toc160570215"/>
      <w:bookmarkStart w:id="1642" w:name="_Toc162007811"/>
      <w:bookmarkStart w:id="1643" w:name="_Toc185515424"/>
      <w:bookmarkStart w:id="1644" w:name="_Toc192872731"/>
      <w:bookmarkStart w:id="1645" w:name="_Toc200970433"/>
      <w:r>
        <w:t>5.11</w:t>
      </w:r>
      <w:r>
        <w:tab/>
      </w:r>
      <w:r w:rsidRPr="00F477AF">
        <w:t>Eees_</w:t>
      </w:r>
      <w:r>
        <w:t>EELManaged</w:t>
      </w:r>
      <w:r w:rsidRPr="00F477AF">
        <w:t>ACR</w:t>
      </w:r>
      <w:r>
        <w:t xml:space="preserve"> Service</w:t>
      </w:r>
      <w:bookmarkEnd w:id="1635"/>
      <w:bookmarkEnd w:id="1636"/>
      <w:bookmarkEnd w:id="1637"/>
      <w:bookmarkEnd w:id="1638"/>
      <w:bookmarkEnd w:id="1639"/>
      <w:bookmarkEnd w:id="1640"/>
      <w:bookmarkEnd w:id="1641"/>
      <w:bookmarkEnd w:id="1642"/>
      <w:bookmarkEnd w:id="1643"/>
      <w:bookmarkEnd w:id="1644"/>
      <w:bookmarkEnd w:id="1645"/>
    </w:p>
    <w:p w14:paraId="69BD05C7" w14:textId="479F7AD9" w:rsidR="00A5063B" w:rsidRDefault="00A5063B" w:rsidP="00A5063B">
      <w:pPr>
        <w:pStyle w:val="Heading3"/>
      </w:pPr>
      <w:bookmarkStart w:id="1646" w:name="_Toc97042260"/>
      <w:bookmarkStart w:id="1647" w:name="_Toc97045404"/>
      <w:bookmarkStart w:id="1648" w:name="_Toc97155149"/>
      <w:bookmarkStart w:id="1649" w:name="_Toc101521302"/>
      <w:bookmarkStart w:id="1650" w:name="_Toc138761563"/>
      <w:bookmarkStart w:id="1651" w:name="_Toc145707757"/>
      <w:bookmarkStart w:id="1652" w:name="_Toc160570216"/>
      <w:bookmarkStart w:id="1653" w:name="_Toc162007812"/>
      <w:bookmarkStart w:id="1654" w:name="_Toc185515425"/>
      <w:bookmarkStart w:id="1655" w:name="_Toc192872732"/>
      <w:bookmarkStart w:id="1656" w:name="_Toc200970434"/>
      <w:r>
        <w:t>5.11.1</w:t>
      </w:r>
      <w:r>
        <w:tab/>
        <w:t>Service Description</w:t>
      </w:r>
      <w:bookmarkEnd w:id="1646"/>
      <w:bookmarkEnd w:id="1647"/>
      <w:bookmarkEnd w:id="1648"/>
      <w:bookmarkEnd w:id="1649"/>
      <w:bookmarkEnd w:id="1650"/>
      <w:bookmarkEnd w:id="1651"/>
      <w:bookmarkEnd w:id="1652"/>
      <w:bookmarkEnd w:id="1653"/>
      <w:bookmarkEnd w:id="1654"/>
      <w:bookmarkEnd w:id="1655"/>
      <w:bookmarkEnd w:id="1656"/>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657" w:name="_Toc97042261"/>
      <w:bookmarkStart w:id="1658" w:name="_Toc97045405"/>
      <w:bookmarkStart w:id="1659" w:name="_Toc97155150"/>
      <w:bookmarkStart w:id="1660" w:name="_Toc101521303"/>
      <w:bookmarkStart w:id="1661" w:name="_Toc138761564"/>
      <w:bookmarkStart w:id="1662" w:name="_Toc145707758"/>
      <w:bookmarkStart w:id="1663" w:name="_Toc160570217"/>
      <w:bookmarkStart w:id="1664" w:name="_Toc162007813"/>
      <w:bookmarkStart w:id="1665" w:name="_Toc185515426"/>
      <w:bookmarkStart w:id="1666" w:name="_Toc192872733"/>
      <w:bookmarkStart w:id="1667" w:name="_Toc200970435"/>
      <w:r>
        <w:t>5.11.2</w:t>
      </w:r>
      <w:r>
        <w:tab/>
        <w:t>Service Operations</w:t>
      </w:r>
      <w:bookmarkEnd w:id="1657"/>
      <w:bookmarkEnd w:id="1658"/>
      <w:bookmarkEnd w:id="1659"/>
      <w:bookmarkEnd w:id="1660"/>
      <w:bookmarkEnd w:id="1661"/>
      <w:bookmarkEnd w:id="1662"/>
      <w:bookmarkEnd w:id="1663"/>
      <w:bookmarkEnd w:id="1664"/>
      <w:bookmarkEnd w:id="1665"/>
      <w:bookmarkEnd w:id="1666"/>
      <w:bookmarkEnd w:id="1667"/>
    </w:p>
    <w:p w14:paraId="2FC51C18" w14:textId="10D40E96" w:rsidR="00A5063B" w:rsidRDefault="00A5063B" w:rsidP="00A5063B">
      <w:pPr>
        <w:pStyle w:val="Heading4"/>
      </w:pPr>
      <w:bookmarkStart w:id="1668" w:name="_Toc97042262"/>
      <w:bookmarkStart w:id="1669" w:name="_Toc97045406"/>
      <w:bookmarkStart w:id="1670" w:name="_Toc97155151"/>
      <w:bookmarkStart w:id="1671" w:name="_Toc101521304"/>
      <w:bookmarkStart w:id="1672" w:name="_Toc138761565"/>
      <w:bookmarkStart w:id="1673" w:name="_Toc145707759"/>
      <w:bookmarkStart w:id="1674" w:name="_Toc160570218"/>
      <w:bookmarkStart w:id="1675" w:name="_Toc162007814"/>
      <w:bookmarkStart w:id="1676" w:name="_Toc185515427"/>
      <w:bookmarkStart w:id="1677" w:name="_Toc192872734"/>
      <w:bookmarkStart w:id="1678" w:name="_Toc200970436"/>
      <w:r>
        <w:t>5.11.2.1</w:t>
      </w:r>
      <w:r>
        <w:tab/>
        <w:t>Introduction</w:t>
      </w:r>
      <w:bookmarkEnd w:id="1668"/>
      <w:bookmarkEnd w:id="1669"/>
      <w:bookmarkEnd w:id="1670"/>
      <w:bookmarkEnd w:id="1671"/>
      <w:bookmarkEnd w:id="1672"/>
      <w:bookmarkEnd w:id="1673"/>
      <w:bookmarkEnd w:id="1674"/>
      <w:bookmarkEnd w:id="1675"/>
      <w:bookmarkEnd w:id="1676"/>
      <w:bookmarkEnd w:id="1677"/>
      <w:bookmarkEnd w:id="1678"/>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679" w:name="_Toc97042263"/>
      <w:bookmarkStart w:id="1680" w:name="_Toc97045407"/>
      <w:bookmarkStart w:id="1681" w:name="_Toc97155152"/>
      <w:bookmarkStart w:id="1682" w:name="_Toc101521305"/>
      <w:bookmarkStart w:id="1683" w:name="_Toc138761566"/>
      <w:bookmarkStart w:id="1684" w:name="_Toc145707760"/>
      <w:bookmarkStart w:id="1685" w:name="_Toc160570219"/>
      <w:bookmarkStart w:id="1686" w:name="_Toc162007815"/>
      <w:bookmarkStart w:id="1687" w:name="_Toc185515428"/>
      <w:bookmarkStart w:id="1688" w:name="_Toc192872735"/>
      <w:bookmarkStart w:id="1689" w:name="_Toc200970437"/>
      <w:r>
        <w:t>5.11.2.2</w:t>
      </w:r>
      <w:r>
        <w:tab/>
      </w:r>
      <w:r w:rsidRPr="00F477AF">
        <w:t>Eees_</w:t>
      </w:r>
      <w:r>
        <w:t>EELManaged</w:t>
      </w:r>
      <w:r w:rsidRPr="00F477AF">
        <w:t>ACR</w:t>
      </w:r>
      <w:r w:rsidRPr="00F7022F">
        <w:t>_Request</w:t>
      </w:r>
      <w:bookmarkEnd w:id="1679"/>
      <w:bookmarkEnd w:id="1680"/>
      <w:bookmarkEnd w:id="1681"/>
      <w:bookmarkEnd w:id="1682"/>
      <w:bookmarkEnd w:id="1683"/>
      <w:bookmarkEnd w:id="1684"/>
      <w:bookmarkEnd w:id="1685"/>
      <w:bookmarkEnd w:id="1686"/>
      <w:bookmarkEnd w:id="1687"/>
      <w:bookmarkEnd w:id="1688"/>
      <w:bookmarkEnd w:id="1689"/>
    </w:p>
    <w:p w14:paraId="717B8313" w14:textId="6DD57581" w:rsidR="00A5063B" w:rsidRDefault="00A5063B" w:rsidP="00A5063B">
      <w:pPr>
        <w:pStyle w:val="Heading5"/>
      </w:pPr>
      <w:bookmarkStart w:id="1690" w:name="_Toc97042264"/>
      <w:bookmarkStart w:id="1691" w:name="_Toc97045408"/>
      <w:bookmarkStart w:id="1692" w:name="_Toc97155153"/>
      <w:bookmarkStart w:id="1693" w:name="_Toc101521306"/>
      <w:bookmarkStart w:id="1694" w:name="_Toc138761567"/>
      <w:bookmarkStart w:id="1695" w:name="_Toc145707761"/>
      <w:bookmarkStart w:id="1696" w:name="_Toc160570220"/>
      <w:bookmarkStart w:id="1697" w:name="_Toc162007816"/>
      <w:bookmarkStart w:id="1698" w:name="_Toc185515429"/>
      <w:bookmarkStart w:id="1699" w:name="_Toc192872736"/>
      <w:bookmarkStart w:id="1700" w:name="_Toc200970438"/>
      <w:r>
        <w:t>5.11.2.2.1</w:t>
      </w:r>
      <w:r>
        <w:tab/>
        <w:t>General</w:t>
      </w:r>
      <w:bookmarkEnd w:id="1690"/>
      <w:bookmarkEnd w:id="1691"/>
      <w:bookmarkEnd w:id="1692"/>
      <w:bookmarkEnd w:id="1693"/>
      <w:bookmarkEnd w:id="1694"/>
      <w:bookmarkEnd w:id="1695"/>
      <w:bookmarkEnd w:id="1696"/>
      <w:bookmarkEnd w:id="1697"/>
      <w:bookmarkEnd w:id="1698"/>
      <w:bookmarkEnd w:id="1699"/>
      <w:bookmarkEnd w:id="1700"/>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701" w:name="_Toc97042265"/>
      <w:bookmarkStart w:id="1702" w:name="_Toc97045409"/>
      <w:bookmarkStart w:id="1703" w:name="_Toc97155154"/>
      <w:bookmarkStart w:id="1704" w:name="_Toc101521307"/>
      <w:bookmarkStart w:id="1705" w:name="_Toc138761568"/>
      <w:bookmarkStart w:id="1706" w:name="_Toc145707762"/>
      <w:bookmarkStart w:id="1707" w:name="_Toc160570221"/>
      <w:bookmarkStart w:id="1708" w:name="_Toc162007817"/>
      <w:bookmarkStart w:id="1709" w:name="_Toc185515430"/>
      <w:bookmarkStart w:id="1710" w:name="_Toc192872737"/>
      <w:bookmarkStart w:id="1711" w:name="_Toc200970439"/>
      <w:r>
        <w:t>5.11.2.2.2</w:t>
      </w:r>
      <w:r>
        <w:tab/>
        <w:t>EEL</w:t>
      </w:r>
      <w:r w:rsidRPr="00F7022F">
        <w:t xml:space="preserve"> </w:t>
      </w:r>
      <w:r>
        <w:t>Managed ACR</w:t>
      </w:r>
      <w:r w:rsidRPr="00F7022F">
        <w:t xml:space="preserve"> Request</w:t>
      </w:r>
      <w:bookmarkEnd w:id="1701"/>
      <w:bookmarkEnd w:id="1702"/>
      <w:bookmarkEnd w:id="1703"/>
      <w:bookmarkEnd w:id="1704"/>
      <w:bookmarkEnd w:id="1705"/>
      <w:bookmarkEnd w:id="1706"/>
      <w:bookmarkEnd w:id="1707"/>
      <w:bookmarkEnd w:id="1708"/>
      <w:bookmarkEnd w:id="1709"/>
      <w:bookmarkEnd w:id="1710"/>
      <w:bookmarkEnd w:id="1711"/>
    </w:p>
    <w:p w14:paraId="435558EE" w14:textId="6380D934" w:rsidR="00EF761A" w:rsidRDefault="00EF761A" w:rsidP="00EF761A">
      <w:bookmarkStart w:id="1712" w:name="_Toc510696594"/>
      <w:bookmarkStart w:id="171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714" w:name="_Toc97042266"/>
      <w:bookmarkStart w:id="1715" w:name="_Toc97045410"/>
      <w:bookmarkStart w:id="1716" w:name="_Toc97155155"/>
      <w:bookmarkStart w:id="1717" w:name="_Toc101521308"/>
      <w:bookmarkStart w:id="1718" w:name="_Toc138761569"/>
      <w:bookmarkStart w:id="1719" w:name="_Toc145707763"/>
      <w:bookmarkStart w:id="1720" w:name="_Toc160570222"/>
      <w:bookmarkStart w:id="1721" w:name="_Toc162007818"/>
      <w:bookmarkStart w:id="1722" w:name="_Toc185515431"/>
      <w:bookmarkStart w:id="1723" w:name="_Toc192872738"/>
      <w:bookmarkStart w:id="1724" w:name="_Toc200970440"/>
      <w:bookmarkEnd w:id="1712"/>
      <w:bookmarkEnd w:id="1713"/>
      <w:r>
        <w:t>5.11.2.3</w:t>
      </w:r>
      <w:r>
        <w:tab/>
      </w:r>
      <w:r w:rsidRPr="00F477AF">
        <w:t>Eees_</w:t>
      </w:r>
      <w:r>
        <w:t>EELManaged</w:t>
      </w:r>
      <w:r w:rsidRPr="00F477AF">
        <w:t>ACR</w:t>
      </w:r>
      <w:r w:rsidRPr="00F7022F">
        <w:t>_</w:t>
      </w:r>
      <w:r>
        <w:t>Subscribe</w:t>
      </w:r>
      <w:bookmarkEnd w:id="1714"/>
      <w:bookmarkEnd w:id="1715"/>
      <w:bookmarkEnd w:id="1716"/>
      <w:bookmarkEnd w:id="1717"/>
      <w:bookmarkEnd w:id="1718"/>
      <w:bookmarkEnd w:id="1719"/>
      <w:bookmarkEnd w:id="1720"/>
      <w:bookmarkEnd w:id="1721"/>
      <w:bookmarkEnd w:id="1722"/>
      <w:bookmarkEnd w:id="1723"/>
      <w:bookmarkEnd w:id="1724"/>
    </w:p>
    <w:p w14:paraId="594F515F" w14:textId="0BDDEA99" w:rsidR="00A5063B" w:rsidRDefault="00A5063B" w:rsidP="00A5063B">
      <w:pPr>
        <w:pStyle w:val="Heading5"/>
      </w:pPr>
      <w:bookmarkStart w:id="1725" w:name="_Toc97042267"/>
      <w:bookmarkStart w:id="1726" w:name="_Toc97045411"/>
      <w:bookmarkStart w:id="1727" w:name="_Toc97155156"/>
      <w:bookmarkStart w:id="1728" w:name="_Toc101521309"/>
      <w:bookmarkStart w:id="1729" w:name="_Toc138761570"/>
      <w:bookmarkStart w:id="1730" w:name="_Toc145707764"/>
      <w:bookmarkStart w:id="1731" w:name="_Toc160570223"/>
      <w:bookmarkStart w:id="1732" w:name="_Toc162007819"/>
      <w:bookmarkStart w:id="1733" w:name="_Toc185515432"/>
      <w:bookmarkStart w:id="1734" w:name="_Toc192872739"/>
      <w:bookmarkStart w:id="1735" w:name="_Toc200970441"/>
      <w:r>
        <w:t>5.11.2.3.1</w:t>
      </w:r>
      <w:r>
        <w:tab/>
        <w:t>General</w:t>
      </w:r>
      <w:bookmarkEnd w:id="1725"/>
      <w:bookmarkEnd w:id="1726"/>
      <w:bookmarkEnd w:id="1727"/>
      <w:bookmarkEnd w:id="1728"/>
      <w:bookmarkEnd w:id="1729"/>
      <w:bookmarkEnd w:id="1730"/>
      <w:bookmarkEnd w:id="1731"/>
      <w:bookmarkEnd w:id="1732"/>
      <w:bookmarkEnd w:id="1733"/>
      <w:bookmarkEnd w:id="1734"/>
      <w:bookmarkEnd w:id="1735"/>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736" w:name="_Toc97042268"/>
      <w:bookmarkStart w:id="1737" w:name="_Toc97045412"/>
      <w:bookmarkStart w:id="1738" w:name="_Toc97155157"/>
      <w:bookmarkStart w:id="1739" w:name="_Toc101521310"/>
      <w:bookmarkStart w:id="1740" w:name="_Toc138761571"/>
      <w:bookmarkStart w:id="1741" w:name="_Toc145707765"/>
      <w:bookmarkStart w:id="1742" w:name="_Toc160570224"/>
      <w:bookmarkStart w:id="1743" w:name="_Toc162007820"/>
      <w:bookmarkStart w:id="1744" w:name="_Toc185515433"/>
      <w:bookmarkStart w:id="1745" w:name="_Toc192872740"/>
      <w:bookmarkStart w:id="1746" w:name="_Toc200970442"/>
      <w:r>
        <w:t>5.11.2.3.2</w:t>
      </w:r>
      <w:r>
        <w:tab/>
        <w:t>Subscribe to ACT status information reporting</w:t>
      </w:r>
      <w:bookmarkEnd w:id="1736"/>
      <w:bookmarkEnd w:id="1737"/>
      <w:bookmarkEnd w:id="1738"/>
      <w:bookmarkEnd w:id="1739"/>
      <w:bookmarkEnd w:id="1740"/>
      <w:bookmarkEnd w:id="1741"/>
      <w:bookmarkEnd w:id="1742"/>
      <w:bookmarkEnd w:id="1743"/>
      <w:bookmarkEnd w:id="1744"/>
      <w:bookmarkEnd w:id="1745"/>
      <w:bookmarkEnd w:id="174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747" w:name="_Toc97042269"/>
      <w:bookmarkStart w:id="1748" w:name="_Toc97045413"/>
      <w:bookmarkStart w:id="1749" w:name="_Toc97155158"/>
      <w:bookmarkStart w:id="1750" w:name="_Toc101521311"/>
      <w:bookmarkStart w:id="1751" w:name="_Toc138761572"/>
      <w:bookmarkStart w:id="1752" w:name="_Toc145707766"/>
      <w:bookmarkStart w:id="1753" w:name="_Toc160570225"/>
      <w:bookmarkStart w:id="1754" w:name="_Toc162007821"/>
      <w:bookmarkStart w:id="1755" w:name="_Toc185515434"/>
      <w:bookmarkStart w:id="1756" w:name="_Toc192872741"/>
      <w:bookmarkStart w:id="1757" w:name="_Toc200970443"/>
      <w:r>
        <w:t>5.11.2.4</w:t>
      </w:r>
      <w:r>
        <w:tab/>
      </w:r>
      <w:r w:rsidRPr="00F477AF">
        <w:t>Eees_</w:t>
      </w:r>
      <w:r>
        <w:t>EELManaged</w:t>
      </w:r>
      <w:r w:rsidRPr="00F477AF">
        <w:t>ACR</w:t>
      </w:r>
      <w:r w:rsidRPr="00F7022F">
        <w:t>_</w:t>
      </w:r>
      <w:r>
        <w:t>Notify</w:t>
      </w:r>
      <w:bookmarkEnd w:id="1747"/>
      <w:bookmarkEnd w:id="1748"/>
      <w:bookmarkEnd w:id="1749"/>
      <w:bookmarkEnd w:id="1750"/>
      <w:bookmarkEnd w:id="1751"/>
      <w:bookmarkEnd w:id="1752"/>
      <w:bookmarkEnd w:id="1753"/>
      <w:bookmarkEnd w:id="1754"/>
      <w:bookmarkEnd w:id="1755"/>
      <w:bookmarkEnd w:id="1756"/>
      <w:bookmarkEnd w:id="1757"/>
    </w:p>
    <w:p w14:paraId="1B0B555D" w14:textId="4803D39C" w:rsidR="00A5063B" w:rsidRDefault="00A5063B" w:rsidP="00A5063B">
      <w:pPr>
        <w:pStyle w:val="Heading5"/>
      </w:pPr>
      <w:bookmarkStart w:id="1758" w:name="_Toc97042270"/>
      <w:bookmarkStart w:id="1759" w:name="_Toc97045414"/>
      <w:bookmarkStart w:id="1760" w:name="_Toc97155159"/>
      <w:bookmarkStart w:id="1761" w:name="_Toc101521312"/>
      <w:bookmarkStart w:id="1762" w:name="_Toc138761573"/>
      <w:bookmarkStart w:id="1763" w:name="_Toc145707767"/>
      <w:bookmarkStart w:id="1764" w:name="_Toc160570226"/>
      <w:bookmarkStart w:id="1765" w:name="_Toc162007822"/>
      <w:bookmarkStart w:id="1766" w:name="_Toc185515435"/>
      <w:bookmarkStart w:id="1767" w:name="_Toc192872742"/>
      <w:bookmarkStart w:id="1768" w:name="_Toc200970444"/>
      <w:r>
        <w:t>5.11.2.4.1</w:t>
      </w:r>
      <w:r>
        <w:tab/>
        <w:t>General</w:t>
      </w:r>
      <w:bookmarkEnd w:id="1758"/>
      <w:bookmarkEnd w:id="1759"/>
      <w:bookmarkEnd w:id="1760"/>
      <w:bookmarkEnd w:id="1761"/>
      <w:bookmarkEnd w:id="1762"/>
      <w:bookmarkEnd w:id="1763"/>
      <w:bookmarkEnd w:id="1764"/>
      <w:bookmarkEnd w:id="1765"/>
      <w:bookmarkEnd w:id="1766"/>
      <w:bookmarkEnd w:id="1767"/>
      <w:bookmarkEnd w:id="1768"/>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769" w:name="_Toc97042271"/>
      <w:bookmarkStart w:id="1770" w:name="_Toc97045415"/>
      <w:bookmarkStart w:id="1771" w:name="_Toc97155160"/>
      <w:bookmarkStart w:id="1772" w:name="_Toc101521313"/>
      <w:bookmarkStart w:id="1773" w:name="_Toc138761574"/>
      <w:bookmarkStart w:id="1774" w:name="_Toc145707768"/>
      <w:bookmarkStart w:id="1775" w:name="_Toc160570227"/>
      <w:bookmarkStart w:id="1776" w:name="_Toc162007823"/>
      <w:bookmarkStart w:id="1777" w:name="_Toc185515436"/>
      <w:bookmarkStart w:id="1778" w:name="_Toc192872743"/>
      <w:bookmarkStart w:id="1779" w:name="_Toc200970445"/>
      <w:r>
        <w:t>5.11.2.4.2</w:t>
      </w:r>
      <w:r>
        <w:tab/>
        <w:t>ACT</w:t>
      </w:r>
      <w:r w:rsidRPr="00A076E8">
        <w:t xml:space="preserve"> Status Notification</w:t>
      </w:r>
      <w:bookmarkEnd w:id="1769"/>
      <w:bookmarkEnd w:id="1770"/>
      <w:bookmarkEnd w:id="1771"/>
      <w:bookmarkEnd w:id="1772"/>
      <w:bookmarkEnd w:id="1773"/>
      <w:bookmarkEnd w:id="1774"/>
      <w:bookmarkEnd w:id="1775"/>
      <w:bookmarkEnd w:id="1776"/>
      <w:bookmarkEnd w:id="1777"/>
      <w:bookmarkEnd w:id="1778"/>
      <w:bookmarkEnd w:id="1779"/>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780" w:name="_Toc97042272"/>
      <w:bookmarkStart w:id="1781" w:name="_Toc97045416"/>
      <w:bookmarkStart w:id="1782" w:name="_Toc97155161"/>
      <w:bookmarkStart w:id="1783" w:name="_Toc101521314"/>
      <w:bookmarkStart w:id="1784" w:name="_Toc138761575"/>
      <w:bookmarkStart w:id="1785" w:name="_Toc145707769"/>
      <w:bookmarkStart w:id="1786" w:name="_Toc160570228"/>
      <w:bookmarkStart w:id="1787" w:name="_Toc162007824"/>
      <w:bookmarkStart w:id="1788" w:name="_Toc185515437"/>
      <w:bookmarkStart w:id="1789" w:name="_Toc192872744"/>
      <w:bookmarkStart w:id="1790" w:name="_Toc200970446"/>
      <w:r>
        <w:lastRenderedPageBreak/>
        <w:t>5.12</w:t>
      </w:r>
      <w:r>
        <w:tab/>
      </w:r>
      <w:r w:rsidRPr="00310802">
        <w:t>Eees_ACRStatusUpdate</w:t>
      </w:r>
      <w:r>
        <w:t xml:space="preserve"> Service</w:t>
      </w:r>
      <w:bookmarkEnd w:id="1780"/>
      <w:bookmarkEnd w:id="1781"/>
      <w:bookmarkEnd w:id="1782"/>
      <w:bookmarkEnd w:id="1783"/>
      <w:bookmarkEnd w:id="1784"/>
      <w:bookmarkEnd w:id="1785"/>
      <w:bookmarkEnd w:id="1786"/>
      <w:bookmarkEnd w:id="1787"/>
      <w:bookmarkEnd w:id="1788"/>
      <w:bookmarkEnd w:id="1789"/>
      <w:bookmarkEnd w:id="1790"/>
    </w:p>
    <w:p w14:paraId="5BDDA534" w14:textId="17564859" w:rsidR="004A7FAD" w:rsidRDefault="004A7FAD" w:rsidP="004A7FAD">
      <w:pPr>
        <w:pStyle w:val="Heading3"/>
      </w:pPr>
      <w:bookmarkStart w:id="1791" w:name="_Toc97042273"/>
      <w:bookmarkStart w:id="1792" w:name="_Toc97045417"/>
      <w:bookmarkStart w:id="1793" w:name="_Toc97155162"/>
      <w:bookmarkStart w:id="1794" w:name="_Toc101521315"/>
      <w:bookmarkStart w:id="1795" w:name="_Toc138761576"/>
      <w:bookmarkStart w:id="1796" w:name="_Toc145707770"/>
      <w:bookmarkStart w:id="1797" w:name="_Toc160570229"/>
      <w:bookmarkStart w:id="1798" w:name="_Toc162007825"/>
      <w:bookmarkStart w:id="1799" w:name="_Toc185515438"/>
      <w:bookmarkStart w:id="1800" w:name="_Toc192872745"/>
      <w:bookmarkStart w:id="1801" w:name="_Toc200970447"/>
      <w:r>
        <w:t>5.12.1</w:t>
      </w:r>
      <w:r>
        <w:tab/>
        <w:t>Service Description</w:t>
      </w:r>
      <w:bookmarkEnd w:id="1791"/>
      <w:bookmarkEnd w:id="1792"/>
      <w:bookmarkEnd w:id="1793"/>
      <w:bookmarkEnd w:id="1794"/>
      <w:bookmarkEnd w:id="1795"/>
      <w:bookmarkEnd w:id="1796"/>
      <w:bookmarkEnd w:id="1797"/>
      <w:bookmarkEnd w:id="1798"/>
      <w:bookmarkEnd w:id="1799"/>
      <w:bookmarkEnd w:id="1800"/>
      <w:bookmarkEnd w:id="1801"/>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802" w:name="_Toc97042274"/>
      <w:bookmarkStart w:id="1803" w:name="_Toc97045418"/>
      <w:bookmarkStart w:id="1804" w:name="_Toc97155163"/>
      <w:bookmarkStart w:id="1805" w:name="_Toc101521316"/>
      <w:bookmarkStart w:id="1806" w:name="_Toc138761577"/>
      <w:bookmarkStart w:id="1807" w:name="_Toc145707771"/>
      <w:bookmarkStart w:id="1808" w:name="_Toc160570230"/>
      <w:bookmarkStart w:id="1809" w:name="_Toc162007826"/>
      <w:bookmarkStart w:id="1810" w:name="_Toc185515439"/>
      <w:bookmarkStart w:id="1811" w:name="_Toc192872746"/>
      <w:bookmarkStart w:id="1812" w:name="_Toc200970448"/>
      <w:r>
        <w:t>5.12.2</w:t>
      </w:r>
      <w:r>
        <w:tab/>
        <w:t>Service Operations</w:t>
      </w:r>
      <w:bookmarkEnd w:id="1802"/>
      <w:bookmarkEnd w:id="1803"/>
      <w:bookmarkEnd w:id="1804"/>
      <w:bookmarkEnd w:id="1805"/>
      <w:bookmarkEnd w:id="1806"/>
      <w:bookmarkEnd w:id="1807"/>
      <w:bookmarkEnd w:id="1808"/>
      <w:bookmarkEnd w:id="1809"/>
      <w:bookmarkEnd w:id="1810"/>
      <w:bookmarkEnd w:id="1811"/>
      <w:bookmarkEnd w:id="1812"/>
    </w:p>
    <w:p w14:paraId="5071DAF4" w14:textId="51E871B4" w:rsidR="004A7FAD" w:rsidRDefault="004A7FAD" w:rsidP="004A7FAD">
      <w:pPr>
        <w:pStyle w:val="Heading4"/>
      </w:pPr>
      <w:bookmarkStart w:id="1813" w:name="_Toc97042275"/>
      <w:bookmarkStart w:id="1814" w:name="_Toc97045419"/>
      <w:bookmarkStart w:id="1815" w:name="_Toc97155164"/>
      <w:bookmarkStart w:id="1816" w:name="_Toc101521317"/>
      <w:bookmarkStart w:id="1817" w:name="_Toc138761578"/>
      <w:bookmarkStart w:id="1818" w:name="_Toc145707772"/>
      <w:bookmarkStart w:id="1819" w:name="_Toc160570231"/>
      <w:bookmarkStart w:id="1820" w:name="_Toc162007827"/>
      <w:bookmarkStart w:id="1821" w:name="_Toc185515440"/>
      <w:bookmarkStart w:id="1822" w:name="_Toc192872747"/>
      <w:bookmarkStart w:id="1823" w:name="_Toc200970449"/>
      <w:r>
        <w:t>5.12.2.1</w:t>
      </w:r>
      <w:r>
        <w:tab/>
        <w:t>Introduction</w:t>
      </w:r>
      <w:bookmarkEnd w:id="1813"/>
      <w:bookmarkEnd w:id="1814"/>
      <w:bookmarkEnd w:id="1815"/>
      <w:bookmarkEnd w:id="1816"/>
      <w:bookmarkEnd w:id="1817"/>
      <w:bookmarkEnd w:id="1818"/>
      <w:bookmarkEnd w:id="1819"/>
      <w:bookmarkEnd w:id="1820"/>
      <w:bookmarkEnd w:id="1821"/>
      <w:bookmarkEnd w:id="1822"/>
      <w:bookmarkEnd w:id="182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824" w:name="_Toc97042276"/>
      <w:bookmarkStart w:id="1825" w:name="_Toc97045420"/>
      <w:bookmarkStart w:id="1826" w:name="_Toc97155165"/>
      <w:bookmarkStart w:id="1827" w:name="_Toc101521318"/>
      <w:bookmarkStart w:id="1828" w:name="_Toc138761579"/>
      <w:bookmarkStart w:id="1829" w:name="_Toc145707773"/>
      <w:bookmarkStart w:id="1830" w:name="_Toc160570232"/>
      <w:bookmarkStart w:id="1831" w:name="_Toc162007828"/>
      <w:bookmarkStart w:id="1832" w:name="_Toc185515441"/>
      <w:bookmarkStart w:id="1833" w:name="_Toc192872748"/>
      <w:bookmarkStart w:id="1834" w:name="_Toc200970450"/>
      <w:r>
        <w:t>5.12.2.2</w:t>
      </w:r>
      <w:r>
        <w:tab/>
      </w:r>
      <w:r w:rsidRPr="00F7022F">
        <w:t>Eees_ACRStatusUpdate_Request</w:t>
      </w:r>
      <w:bookmarkEnd w:id="1824"/>
      <w:bookmarkEnd w:id="1825"/>
      <w:bookmarkEnd w:id="1826"/>
      <w:bookmarkEnd w:id="1827"/>
      <w:bookmarkEnd w:id="1828"/>
      <w:bookmarkEnd w:id="1829"/>
      <w:bookmarkEnd w:id="1830"/>
      <w:bookmarkEnd w:id="1831"/>
      <w:bookmarkEnd w:id="1832"/>
      <w:bookmarkEnd w:id="1833"/>
      <w:bookmarkEnd w:id="1834"/>
    </w:p>
    <w:p w14:paraId="00F4874D" w14:textId="4CB8EB93" w:rsidR="004A7FAD" w:rsidRDefault="004A7FAD" w:rsidP="004A7FAD">
      <w:pPr>
        <w:pStyle w:val="Heading5"/>
      </w:pPr>
      <w:bookmarkStart w:id="1835" w:name="_Toc97042277"/>
      <w:bookmarkStart w:id="1836" w:name="_Toc97045421"/>
      <w:bookmarkStart w:id="1837" w:name="_Toc97155166"/>
      <w:bookmarkStart w:id="1838" w:name="_Toc101521319"/>
      <w:bookmarkStart w:id="1839" w:name="_Toc138761580"/>
      <w:bookmarkStart w:id="1840" w:name="_Toc145707774"/>
      <w:bookmarkStart w:id="1841" w:name="_Toc160570233"/>
      <w:bookmarkStart w:id="1842" w:name="_Toc162007829"/>
      <w:bookmarkStart w:id="1843" w:name="_Toc185515442"/>
      <w:bookmarkStart w:id="1844" w:name="_Toc192872749"/>
      <w:bookmarkStart w:id="1845" w:name="_Toc200970451"/>
      <w:r>
        <w:t>5.12.2.2.1</w:t>
      </w:r>
      <w:r>
        <w:tab/>
        <w:t>General</w:t>
      </w:r>
      <w:bookmarkEnd w:id="1835"/>
      <w:bookmarkEnd w:id="1836"/>
      <w:bookmarkEnd w:id="1837"/>
      <w:bookmarkEnd w:id="1838"/>
      <w:bookmarkEnd w:id="1839"/>
      <w:bookmarkEnd w:id="1840"/>
      <w:bookmarkEnd w:id="1841"/>
      <w:bookmarkEnd w:id="1842"/>
      <w:bookmarkEnd w:id="1843"/>
      <w:bookmarkEnd w:id="1844"/>
      <w:bookmarkEnd w:id="1845"/>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846" w:name="_Toc97042278"/>
      <w:bookmarkStart w:id="1847" w:name="_Toc97045422"/>
      <w:bookmarkStart w:id="1848" w:name="_Toc97155167"/>
      <w:bookmarkStart w:id="1849" w:name="_Toc101521320"/>
      <w:bookmarkStart w:id="1850" w:name="_Toc138761581"/>
      <w:bookmarkStart w:id="1851" w:name="_Toc145707775"/>
      <w:bookmarkStart w:id="1852" w:name="_Toc160570234"/>
      <w:bookmarkStart w:id="1853" w:name="_Toc162007830"/>
      <w:bookmarkStart w:id="1854" w:name="_Toc185515443"/>
      <w:bookmarkStart w:id="1855" w:name="_Toc192872750"/>
      <w:bookmarkStart w:id="1856" w:name="_Toc200970452"/>
      <w:r>
        <w:t>5.12.2.2.2</w:t>
      </w:r>
      <w:r>
        <w:tab/>
        <w:t>ACR Status Update Request</w:t>
      </w:r>
      <w:bookmarkEnd w:id="1846"/>
      <w:bookmarkEnd w:id="1847"/>
      <w:bookmarkEnd w:id="1848"/>
      <w:bookmarkEnd w:id="1849"/>
      <w:bookmarkEnd w:id="1850"/>
      <w:bookmarkEnd w:id="1851"/>
      <w:bookmarkEnd w:id="1852"/>
      <w:bookmarkEnd w:id="1853"/>
      <w:bookmarkEnd w:id="1854"/>
      <w:bookmarkEnd w:id="1855"/>
      <w:bookmarkEnd w:id="185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857" w:name="_Toc138761582"/>
      <w:bookmarkStart w:id="1858" w:name="_Toc145707776"/>
      <w:bookmarkStart w:id="1859" w:name="_Toc160570235"/>
      <w:bookmarkStart w:id="1860" w:name="_Toc162007831"/>
      <w:bookmarkStart w:id="1861" w:name="_Toc185515444"/>
      <w:bookmarkStart w:id="1862" w:name="_Toc192872751"/>
      <w:bookmarkStart w:id="1863" w:name="_Toc200970453"/>
      <w:r>
        <w:lastRenderedPageBreak/>
        <w:t>5.</w:t>
      </w:r>
      <w:r w:rsidRPr="0072539A">
        <w:t>13</w:t>
      </w:r>
      <w:r>
        <w:tab/>
      </w:r>
      <w:r w:rsidRPr="00310802">
        <w:t>Eees_ACR</w:t>
      </w:r>
      <w:r>
        <w:t>ParameterInformation Service</w:t>
      </w:r>
      <w:bookmarkEnd w:id="1857"/>
      <w:bookmarkEnd w:id="1858"/>
      <w:bookmarkEnd w:id="1859"/>
      <w:bookmarkEnd w:id="1860"/>
      <w:bookmarkEnd w:id="1861"/>
      <w:bookmarkEnd w:id="1862"/>
      <w:bookmarkEnd w:id="1863"/>
    </w:p>
    <w:p w14:paraId="7EFF90D4" w14:textId="77777777" w:rsidR="0072539A" w:rsidRDefault="0072539A" w:rsidP="0072539A">
      <w:pPr>
        <w:pStyle w:val="Heading3"/>
      </w:pPr>
      <w:bookmarkStart w:id="1864" w:name="_Toc138761583"/>
      <w:bookmarkStart w:id="1865" w:name="_Toc145707777"/>
      <w:bookmarkStart w:id="1866" w:name="_Toc160570236"/>
      <w:bookmarkStart w:id="1867" w:name="_Toc162007832"/>
      <w:bookmarkStart w:id="1868" w:name="_Toc185515445"/>
      <w:bookmarkStart w:id="1869" w:name="_Toc192872752"/>
      <w:bookmarkStart w:id="1870" w:name="_Toc200970454"/>
      <w:r>
        <w:t>5.</w:t>
      </w:r>
      <w:r w:rsidRPr="0072539A">
        <w:t>13</w:t>
      </w:r>
      <w:r>
        <w:t>.1</w:t>
      </w:r>
      <w:r>
        <w:tab/>
        <w:t>Service Description</w:t>
      </w:r>
      <w:bookmarkEnd w:id="1864"/>
      <w:bookmarkEnd w:id="1865"/>
      <w:bookmarkEnd w:id="1866"/>
      <w:bookmarkEnd w:id="1867"/>
      <w:bookmarkEnd w:id="1868"/>
      <w:bookmarkEnd w:id="1869"/>
      <w:bookmarkEnd w:id="1870"/>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871" w:name="_Toc138761584"/>
      <w:bookmarkStart w:id="1872" w:name="_Toc145707778"/>
      <w:bookmarkStart w:id="1873" w:name="_Toc160570237"/>
      <w:bookmarkStart w:id="1874" w:name="_Toc162007833"/>
      <w:bookmarkStart w:id="1875" w:name="_Toc185515446"/>
      <w:bookmarkStart w:id="1876" w:name="_Toc192872753"/>
      <w:bookmarkStart w:id="1877" w:name="_Toc200970455"/>
      <w:r>
        <w:t>5.</w:t>
      </w:r>
      <w:r w:rsidRPr="0072539A">
        <w:t>13</w:t>
      </w:r>
      <w:r>
        <w:t>.2</w:t>
      </w:r>
      <w:r>
        <w:tab/>
        <w:t>Service Operations</w:t>
      </w:r>
      <w:bookmarkEnd w:id="1871"/>
      <w:bookmarkEnd w:id="1872"/>
      <w:bookmarkEnd w:id="1873"/>
      <w:bookmarkEnd w:id="1874"/>
      <w:bookmarkEnd w:id="1875"/>
      <w:bookmarkEnd w:id="1876"/>
      <w:bookmarkEnd w:id="1877"/>
    </w:p>
    <w:p w14:paraId="5D422DBE" w14:textId="77777777" w:rsidR="0072539A" w:rsidRDefault="0072539A" w:rsidP="0072539A">
      <w:pPr>
        <w:pStyle w:val="Heading4"/>
      </w:pPr>
      <w:bookmarkStart w:id="1878" w:name="_Toc138761585"/>
      <w:bookmarkStart w:id="1879" w:name="_Toc145707779"/>
      <w:bookmarkStart w:id="1880" w:name="_Toc160570238"/>
      <w:bookmarkStart w:id="1881" w:name="_Toc162007834"/>
      <w:bookmarkStart w:id="1882" w:name="_Toc185515447"/>
      <w:bookmarkStart w:id="1883" w:name="_Toc192872754"/>
      <w:bookmarkStart w:id="1884" w:name="_Toc200970456"/>
      <w:r>
        <w:t>5.</w:t>
      </w:r>
      <w:r w:rsidRPr="0072539A">
        <w:t>13</w:t>
      </w:r>
      <w:r>
        <w:t>.2.1</w:t>
      </w:r>
      <w:r>
        <w:tab/>
        <w:t>Introduction</w:t>
      </w:r>
      <w:bookmarkEnd w:id="1878"/>
      <w:bookmarkEnd w:id="1879"/>
      <w:bookmarkEnd w:id="1880"/>
      <w:bookmarkEnd w:id="1881"/>
      <w:bookmarkEnd w:id="1882"/>
      <w:bookmarkEnd w:id="1883"/>
      <w:bookmarkEnd w:id="1884"/>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885" w:name="_Toc138761586"/>
      <w:bookmarkStart w:id="1886" w:name="_Toc145707780"/>
      <w:bookmarkStart w:id="1887" w:name="_Toc160570239"/>
      <w:bookmarkStart w:id="1888" w:name="_Toc162007835"/>
      <w:bookmarkStart w:id="1889" w:name="_Toc185515448"/>
      <w:bookmarkStart w:id="1890" w:name="_Toc192872755"/>
      <w:bookmarkStart w:id="1891" w:name="_Toc200970457"/>
      <w:r>
        <w:t>5.</w:t>
      </w:r>
      <w:r w:rsidRPr="0072539A">
        <w:t>13</w:t>
      </w:r>
      <w:r>
        <w:t>.2.2</w:t>
      </w:r>
      <w:r>
        <w:tab/>
        <w:t>Eees_ACRParameterInformation</w:t>
      </w:r>
      <w:r w:rsidRPr="00F7022F">
        <w:t>_Request</w:t>
      </w:r>
      <w:bookmarkEnd w:id="1885"/>
      <w:bookmarkEnd w:id="1886"/>
      <w:bookmarkEnd w:id="1887"/>
      <w:bookmarkEnd w:id="1888"/>
      <w:bookmarkEnd w:id="1889"/>
      <w:bookmarkEnd w:id="1890"/>
      <w:bookmarkEnd w:id="1891"/>
    </w:p>
    <w:p w14:paraId="12D3048A" w14:textId="77777777" w:rsidR="0072539A" w:rsidRDefault="0072539A" w:rsidP="0072539A">
      <w:pPr>
        <w:pStyle w:val="Heading5"/>
      </w:pPr>
      <w:bookmarkStart w:id="1892" w:name="_Toc138761587"/>
      <w:bookmarkStart w:id="1893" w:name="_Toc145707781"/>
      <w:bookmarkStart w:id="1894" w:name="_Toc160570240"/>
      <w:bookmarkStart w:id="1895" w:name="_Toc162007836"/>
      <w:bookmarkStart w:id="1896" w:name="_Toc185515449"/>
      <w:bookmarkStart w:id="1897" w:name="_Toc192872756"/>
      <w:bookmarkStart w:id="1898" w:name="_Toc200970458"/>
      <w:r>
        <w:t>5.</w:t>
      </w:r>
      <w:r w:rsidRPr="0072539A">
        <w:t>13</w:t>
      </w:r>
      <w:r>
        <w:t>.2.2.1</w:t>
      </w:r>
      <w:r>
        <w:tab/>
        <w:t>General</w:t>
      </w:r>
      <w:bookmarkEnd w:id="1892"/>
      <w:bookmarkEnd w:id="1893"/>
      <w:bookmarkEnd w:id="1894"/>
      <w:bookmarkEnd w:id="1895"/>
      <w:bookmarkEnd w:id="1896"/>
      <w:bookmarkEnd w:id="1897"/>
      <w:bookmarkEnd w:id="189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899" w:name="_Toc138761588"/>
      <w:bookmarkStart w:id="1900" w:name="_Toc145707782"/>
      <w:bookmarkStart w:id="1901" w:name="_Toc160570241"/>
      <w:bookmarkStart w:id="1902" w:name="_Toc162007837"/>
      <w:bookmarkStart w:id="1903" w:name="_Toc185515450"/>
      <w:bookmarkStart w:id="1904" w:name="_Toc192872757"/>
      <w:bookmarkStart w:id="1905" w:name="_Toc200970459"/>
      <w:r>
        <w:t>5.</w:t>
      </w:r>
      <w:r w:rsidRPr="0072539A">
        <w:t>13</w:t>
      </w:r>
      <w:r>
        <w:t>.2.2.2</w:t>
      </w:r>
      <w:r>
        <w:tab/>
        <w:t>ACR Parameter</w:t>
      </w:r>
      <w:r w:rsidR="00D656F0">
        <w:t>s</w:t>
      </w:r>
      <w:r>
        <w:t xml:space="preserve"> Information Request</w:t>
      </w:r>
      <w:bookmarkEnd w:id="1899"/>
      <w:bookmarkEnd w:id="1900"/>
      <w:bookmarkEnd w:id="1901"/>
      <w:bookmarkEnd w:id="1902"/>
      <w:bookmarkEnd w:id="1903"/>
      <w:bookmarkEnd w:id="1904"/>
      <w:bookmarkEnd w:id="190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906" w:name="_Toc145707783"/>
      <w:bookmarkStart w:id="1907" w:name="_Toc160570242"/>
      <w:bookmarkStart w:id="1908" w:name="_Toc162007838"/>
      <w:bookmarkStart w:id="1909" w:name="_Toc185515451"/>
      <w:bookmarkStart w:id="1910" w:name="_Toc192872758"/>
      <w:bookmarkStart w:id="1911" w:name="_Toc200970460"/>
      <w:r>
        <w:t>5.</w:t>
      </w:r>
      <w:r w:rsidRPr="0072539A">
        <w:t>1</w:t>
      </w:r>
      <w:r>
        <w:t>4</w:t>
      </w:r>
      <w:r>
        <w:tab/>
      </w:r>
      <w:r w:rsidRPr="00310802">
        <w:t>Eees_</w:t>
      </w:r>
      <w:r>
        <w:t>CommonEAS</w:t>
      </w:r>
      <w:r w:rsidR="00EC376D">
        <w:t>Announcement</w:t>
      </w:r>
      <w:r>
        <w:t xml:space="preserve"> Service</w:t>
      </w:r>
      <w:bookmarkEnd w:id="1906"/>
      <w:bookmarkEnd w:id="1907"/>
      <w:bookmarkEnd w:id="1908"/>
      <w:bookmarkEnd w:id="1909"/>
      <w:bookmarkEnd w:id="1910"/>
      <w:bookmarkEnd w:id="1911"/>
    </w:p>
    <w:p w14:paraId="1DF159F3" w14:textId="77777777" w:rsidR="00FC328E" w:rsidRDefault="00FC328E" w:rsidP="00FC328E">
      <w:pPr>
        <w:pStyle w:val="Heading3"/>
      </w:pPr>
      <w:bookmarkStart w:id="1912" w:name="_Toc145707784"/>
      <w:bookmarkStart w:id="1913" w:name="_Toc160570243"/>
      <w:bookmarkStart w:id="1914" w:name="_Toc162007839"/>
      <w:bookmarkStart w:id="1915" w:name="_Toc185515452"/>
      <w:bookmarkStart w:id="1916" w:name="_Toc192872759"/>
      <w:bookmarkStart w:id="1917" w:name="_Toc200970461"/>
      <w:r>
        <w:t>5.14.1</w:t>
      </w:r>
      <w:r>
        <w:tab/>
        <w:t>Service Description</w:t>
      </w:r>
      <w:bookmarkEnd w:id="1912"/>
      <w:bookmarkEnd w:id="1913"/>
      <w:bookmarkEnd w:id="1914"/>
      <w:bookmarkEnd w:id="1915"/>
      <w:bookmarkEnd w:id="1916"/>
      <w:bookmarkEnd w:id="1917"/>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1918" w:name="_Toc145707785"/>
      <w:bookmarkStart w:id="1919" w:name="_Toc160570244"/>
      <w:bookmarkStart w:id="1920" w:name="_Toc162007840"/>
      <w:bookmarkStart w:id="1921" w:name="_Toc185515453"/>
      <w:bookmarkStart w:id="1922" w:name="_Toc192872760"/>
      <w:bookmarkStart w:id="1923" w:name="_Toc200970462"/>
      <w:r>
        <w:t>5.14.2</w:t>
      </w:r>
      <w:r>
        <w:tab/>
        <w:t>Service Operations</w:t>
      </w:r>
      <w:bookmarkEnd w:id="1918"/>
      <w:bookmarkEnd w:id="1919"/>
      <w:bookmarkEnd w:id="1920"/>
      <w:bookmarkEnd w:id="1921"/>
      <w:bookmarkEnd w:id="1922"/>
      <w:bookmarkEnd w:id="1923"/>
    </w:p>
    <w:p w14:paraId="15E4526C" w14:textId="77777777" w:rsidR="00FC328E" w:rsidRDefault="00FC328E" w:rsidP="00FC328E">
      <w:pPr>
        <w:pStyle w:val="Heading4"/>
      </w:pPr>
      <w:bookmarkStart w:id="1924" w:name="_Toc145707786"/>
      <w:bookmarkStart w:id="1925" w:name="_Toc160570245"/>
      <w:bookmarkStart w:id="1926" w:name="_Toc162007841"/>
      <w:bookmarkStart w:id="1927" w:name="_Toc185515454"/>
      <w:bookmarkStart w:id="1928" w:name="_Toc192872761"/>
      <w:bookmarkStart w:id="1929" w:name="_Toc200970463"/>
      <w:r>
        <w:t>5.14.2.1</w:t>
      </w:r>
      <w:r>
        <w:tab/>
        <w:t>Introduction</w:t>
      </w:r>
      <w:bookmarkEnd w:id="1924"/>
      <w:bookmarkEnd w:id="1925"/>
      <w:bookmarkEnd w:id="1926"/>
      <w:bookmarkEnd w:id="1927"/>
      <w:bookmarkEnd w:id="1928"/>
      <w:bookmarkEnd w:id="192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930" w:name="_Toc145707787"/>
      <w:bookmarkStart w:id="1931" w:name="_Toc160570246"/>
      <w:bookmarkStart w:id="1932" w:name="_Toc162007842"/>
      <w:bookmarkStart w:id="1933" w:name="_Toc185515455"/>
      <w:bookmarkStart w:id="1934" w:name="_Toc192872762"/>
      <w:bookmarkStart w:id="1935" w:name="_Toc200970464"/>
      <w:r>
        <w:t>5.14.2.2</w:t>
      </w:r>
      <w:r>
        <w:tab/>
        <w:t>Eees_CommonEAS</w:t>
      </w:r>
      <w:r w:rsidR="00EC376D">
        <w:t>Announcement</w:t>
      </w:r>
      <w:r w:rsidRPr="00F7022F">
        <w:t>_</w:t>
      </w:r>
      <w:bookmarkEnd w:id="1930"/>
      <w:r w:rsidR="00EC376D">
        <w:t>Declare</w:t>
      </w:r>
      <w:bookmarkEnd w:id="1931"/>
      <w:bookmarkEnd w:id="1932"/>
      <w:bookmarkEnd w:id="1933"/>
      <w:bookmarkEnd w:id="1934"/>
      <w:bookmarkEnd w:id="1935"/>
    </w:p>
    <w:p w14:paraId="22D75060" w14:textId="77777777" w:rsidR="00FC328E" w:rsidRDefault="00FC328E" w:rsidP="00FC328E">
      <w:pPr>
        <w:pStyle w:val="Heading5"/>
      </w:pPr>
      <w:bookmarkStart w:id="1936" w:name="_Toc145707788"/>
      <w:bookmarkStart w:id="1937" w:name="_Toc160570247"/>
      <w:bookmarkStart w:id="1938" w:name="_Toc162007843"/>
      <w:bookmarkStart w:id="1939" w:name="_Toc185515456"/>
      <w:bookmarkStart w:id="1940" w:name="_Toc192872763"/>
      <w:bookmarkStart w:id="1941" w:name="_Toc200970465"/>
      <w:r>
        <w:t>5.</w:t>
      </w:r>
      <w:r w:rsidRPr="0072539A">
        <w:t>1</w:t>
      </w:r>
      <w:r>
        <w:t>4.2.2.1</w:t>
      </w:r>
      <w:r>
        <w:tab/>
        <w:t>General</w:t>
      </w:r>
      <w:bookmarkEnd w:id="1936"/>
      <w:bookmarkEnd w:id="1937"/>
      <w:bookmarkEnd w:id="1938"/>
      <w:bookmarkEnd w:id="1939"/>
      <w:bookmarkEnd w:id="1940"/>
      <w:bookmarkEnd w:id="1941"/>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942" w:name="_Toc145707789"/>
      <w:bookmarkStart w:id="1943" w:name="_Toc160570248"/>
      <w:bookmarkStart w:id="1944" w:name="_Toc162007844"/>
      <w:bookmarkStart w:id="1945" w:name="_Toc185515457"/>
      <w:bookmarkStart w:id="1946" w:name="_Toc192872764"/>
      <w:bookmarkStart w:id="1947" w:name="_Toc200970466"/>
      <w:r>
        <w:t>5.14.2.2.2</w:t>
      </w:r>
      <w:r>
        <w:tab/>
      </w:r>
      <w:bookmarkEnd w:id="1942"/>
      <w:r w:rsidR="007F1174">
        <w:t>Common EAS Information Declaration</w:t>
      </w:r>
      <w:bookmarkEnd w:id="1943"/>
      <w:bookmarkEnd w:id="1944"/>
      <w:bookmarkEnd w:id="1945"/>
      <w:bookmarkEnd w:id="1946"/>
      <w:bookmarkEnd w:id="1947"/>
    </w:p>
    <w:p w14:paraId="3903AF6D" w14:textId="77777777" w:rsidR="00DA76EA" w:rsidRDefault="00DA76EA" w:rsidP="00DA76EA">
      <w:bookmarkStart w:id="1948" w:name="_Toc160570249"/>
      <w:bookmarkStart w:id="1949"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950" w:name="_Toc185515458"/>
      <w:bookmarkStart w:id="1951" w:name="_Toc192872765"/>
      <w:bookmarkStart w:id="1952" w:name="_Toc200970467"/>
      <w:r>
        <w:t>5.</w:t>
      </w:r>
      <w:r w:rsidRPr="0072539A">
        <w:t>1</w:t>
      </w:r>
      <w:r>
        <w:t>5</w:t>
      </w:r>
      <w:r>
        <w:tab/>
        <w:t>Eees_TrafficInfluenceEAS Service</w:t>
      </w:r>
      <w:bookmarkEnd w:id="1948"/>
      <w:bookmarkEnd w:id="1949"/>
      <w:bookmarkEnd w:id="1950"/>
      <w:bookmarkEnd w:id="1951"/>
      <w:bookmarkEnd w:id="1952"/>
    </w:p>
    <w:p w14:paraId="26916E83" w14:textId="77777777" w:rsidR="00F627CA" w:rsidRDefault="00F627CA" w:rsidP="00F627CA">
      <w:pPr>
        <w:pStyle w:val="Heading3"/>
      </w:pPr>
      <w:bookmarkStart w:id="1953" w:name="_Toc160570250"/>
      <w:bookmarkStart w:id="1954" w:name="_Toc162007846"/>
      <w:bookmarkStart w:id="1955" w:name="_Toc185515459"/>
      <w:bookmarkStart w:id="1956" w:name="_Toc192872766"/>
      <w:bookmarkStart w:id="1957" w:name="_Toc200970468"/>
      <w:r>
        <w:t>5.15.1</w:t>
      </w:r>
      <w:r>
        <w:tab/>
        <w:t>Service Description</w:t>
      </w:r>
      <w:bookmarkEnd w:id="1953"/>
      <w:bookmarkEnd w:id="1954"/>
      <w:bookmarkEnd w:id="1955"/>
      <w:bookmarkEnd w:id="1956"/>
      <w:bookmarkEnd w:id="195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958" w:name="_Toc160570251"/>
      <w:bookmarkStart w:id="1959" w:name="_Toc162007847"/>
      <w:bookmarkStart w:id="1960" w:name="_Toc185515460"/>
      <w:bookmarkStart w:id="1961" w:name="_Toc192872767"/>
      <w:bookmarkStart w:id="1962" w:name="_Toc200970469"/>
      <w:r>
        <w:lastRenderedPageBreak/>
        <w:t>5.15.2</w:t>
      </w:r>
      <w:r>
        <w:tab/>
        <w:t>Service Operations</w:t>
      </w:r>
      <w:bookmarkEnd w:id="1958"/>
      <w:bookmarkEnd w:id="1959"/>
      <w:bookmarkEnd w:id="1960"/>
      <w:bookmarkEnd w:id="1961"/>
      <w:bookmarkEnd w:id="1962"/>
    </w:p>
    <w:p w14:paraId="5372B232" w14:textId="77777777" w:rsidR="00F627CA" w:rsidRDefault="00F627CA" w:rsidP="00F627CA">
      <w:pPr>
        <w:pStyle w:val="Heading4"/>
      </w:pPr>
      <w:bookmarkStart w:id="1963" w:name="_Toc160570252"/>
      <w:bookmarkStart w:id="1964" w:name="_Toc162007848"/>
      <w:bookmarkStart w:id="1965" w:name="_Toc185515461"/>
      <w:bookmarkStart w:id="1966" w:name="_Toc192872768"/>
      <w:bookmarkStart w:id="1967" w:name="_Toc200970470"/>
      <w:r>
        <w:t>5.15.2.1</w:t>
      </w:r>
      <w:r>
        <w:tab/>
        <w:t>Introduction</w:t>
      </w:r>
      <w:bookmarkEnd w:id="1963"/>
      <w:bookmarkEnd w:id="1964"/>
      <w:bookmarkEnd w:id="1965"/>
      <w:bookmarkEnd w:id="1966"/>
      <w:bookmarkEnd w:id="1967"/>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968" w:name="_Toc160570253"/>
      <w:bookmarkStart w:id="1969" w:name="_Toc162007849"/>
      <w:bookmarkStart w:id="1970" w:name="_Toc185515462"/>
      <w:bookmarkStart w:id="1971" w:name="_Toc192872769"/>
      <w:bookmarkStart w:id="1972" w:name="_Toc200970471"/>
      <w:r>
        <w:t>5.15.2.2</w:t>
      </w:r>
      <w:r>
        <w:tab/>
        <w:t>Eees_TrafficInfluenceEAS_Manage</w:t>
      </w:r>
      <w:bookmarkEnd w:id="1968"/>
      <w:bookmarkEnd w:id="1969"/>
      <w:bookmarkEnd w:id="1970"/>
      <w:bookmarkEnd w:id="1971"/>
      <w:bookmarkEnd w:id="1972"/>
    </w:p>
    <w:p w14:paraId="7266A323" w14:textId="77777777" w:rsidR="00F627CA" w:rsidRDefault="00F627CA" w:rsidP="00F627CA">
      <w:pPr>
        <w:pStyle w:val="Heading5"/>
      </w:pPr>
      <w:bookmarkStart w:id="1973" w:name="_Toc160570254"/>
      <w:bookmarkStart w:id="1974" w:name="_Toc162007850"/>
      <w:bookmarkStart w:id="1975" w:name="_Toc185515463"/>
      <w:bookmarkStart w:id="1976" w:name="_Toc192872770"/>
      <w:bookmarkStart w:id="1977" w:name="_Toc200970472"/>
      <w:r>
        <w:t>5.15.2.2.1</w:t>
      </w:r>
      <w:r>
        <w:tab/>
        <w:t>General</w:t>
      </w:r>
      <w:bookmarkEnd w:id="1973"/>
      <w:bookmarkEnd w:id="1974"/>
      <w:bookmarkEnd w:id="1975"/>
      <w:bookmarkEnd w:id="1976"/>
      <w:bookmarkEnd w:id="197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978" w:name="_Toc160570255"/>
      <w:bookmarkStart w:id="1979" w:name="_Toc162007851"/>
      <w:bookmarkStart w:id="1980" w:name="_Toc185515464"/>
      <w:bookmarkStart w:id="1981" w:name="_Toc192872771"/>
      <w:bookmarkStart w:id="1982" w:name="_Toc200970473"/>
      <w:r>
        <w:t>5.15.2.2.2</w:t>
      </w:r>
      <w:r>
        <w:tab/>
        <w:t>Application Traffic Influence Initiation</w:t>
      </w:r>
      <w:bookmarkEnd w:id="1978"/>
      <w:bookmarkEnd w:id="1979"/>
      <w:bookmarkEnd w:id="1980"/>
      <w:bookmarkEnd w:id="1981"/>
      <w:bookmarkEnd w:id="198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983" w:name="_Toc160570256"/>
      <w:bookmarkStart w:id="1984" w:name="_Toc162007852"/>
      <w:bookmarkStart w:id="1985" w:name="_Toc185515465"/>
      <w:bookmarkStart w:id="1986" w:name="_Toc192872772"/>
      <w:bookmarkStart w:id="1987" w:name="_Toc200970474"/>
      <w:r>
        <w:t>5.15.2.2.3</w:t>
      </w:r>
      <w:r>
        <w:tab/>
        <w:t>Application Traffic Influence Update</w:t>
      </w:r>
      <w:bookmarkEnd w:id="1983"/>
      <w:bookmarkEnd w:id="1984"/>
      <w:bookmarkEnd w:id="1985"/>
      <w:bookmarkEnd w:id="1986"/>
      <w:bookmarkEnd w:id="1987"/>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988" w:name="_Toc160570257"/>
      <w:bookmarkStart w:id="1989"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990" w:name="_Toc185515466"/>
      <w:bookmarkStart w:id="1991" w:name="_Toc192872773"/>
      <w:bookmarkStart w:id="1992" w:name="_Toc200970475"/>
      <w:r>
        <w:t>5.15.2.2.4</w:t>
      </w:r>
      <w:r>
        <w:tab/>
        <w:t>Application Traffic Influence Cancellation</w:t>
      </w:r>
      <w:bookmarkEnd w:id="1988"/>
      <w:bookmarkEnd w:id="1989"/>
      <w:bookmarkEnd w:id="1990"/>
      <w:bookmarkEnd w:id="1991"/>
      <w:bookmarkEnd w:id="1992"/>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993" w:name="_Toc160570258"/>
      <w:bookmarkStart w:id="1994" w:name="_Toc162007854"/>
      <w:bookmarkStart w:id="1995" w:name="_Toc185515467"/>
      <w:bookmarkStart w:id="1996" w:name="_Toc192872774"/>
      <w:bookmarkStart w:id="1997" w:name="_Toc200970476"/>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993"/>
      <w:bookmarkEnd w:id="1994"/>
      <w:bookmarkEnd w:id="1995"/>
      <w:bookmarkEnd w:id="1996"/>
      <w:bookmarkEnd w:id="1997"/>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998" w:name="_Toc136427550"/>
      <w:bookmarkStart w:id="1999" w:name="_Toc160609225"/>
      <w:bookmarkStart w:id="2000" w:name="_Toc168502646"/>
      <w:bookmarkStart w:id="2001" w:name="_Toc185515468"/>
      <w:bookmarkStart w:id="2002" w:name="_Toc192872775"/>
      <w:bookmarkStart w:id="2003" w:name="_Toc200970477"/>
      <w:r w:rsidRPr="00EE5843">
        <w:rPr>
          <w:lang w:val="en-US"/>
        </w:rPr>
        <w:lastRenderedPageBreak/>
        <w:t>5.</w:t>
      </w:r>
      <w:r>
        <w:rPr>
          <w:lang w:val="en-US"/>
        </w:rPr>
        <w:t>16</w:t>
      </w:r>
      <w:r w:rsidRPr="00EE5843">
        <w:rPr>
          <w:lang w:val="en-US"/>
        </w:rPr>
        <w:tab/>
        <w:t>Eees_EASInformationProvisioning Service</w:t>
      </w:r>
      <w:bookmarkEnd w:id="1998"/>
      <w:bookmarkEnd w:id="1999"/>
      <w:bookmarkEnd w:id="2000"/>
      <w:bookmarkEnd w:id="2001"/>
      <w:bookmarkEnd w:id="2002"/>
      <w:bookmarkEnd w:id="2003"/>
    </w:p>
    <w:p w14:paraId="0D6948DE" w14:textId="77777777" w:rsidR="006907A4" w:rsidRDefault="006907A4" w:rsidP="006907A4">
      <w:pPr>
        <w:pStyle w:val="Heading3"/>
      </w:pPr>
      <w:bookmarkStart w:id="2004" w:name="_Toc85734180"/>
      <w:bookmarkStart w:id="2005" w:name="_Toc89431479"/>
      <w:bookmarkStart w:id="2006" w:name="_Toc97042287"/>
      <w:bookmarkStart w:id="2007" w:name="_Toc97045431"/>
      <w:bookmarkStart w:id="2008" w:name="_Toc97155176"/>
      <w:bookmarkStart w:id="2009" w:name="_Toc101521321"/>
      <w:bookmarkStart w:id="2010" w:name="_Toc138761589"/>
      <w:bookmarkStart w:id="2011" w:name="_Toc145707790"/>
      <w:bookmarkStart w:id="2012" w:name="_Toc160570259"/>
      <w:bookmarkStart w:id="2013" w:name="_Toc162007855"/>
      <w:bookmarkStart w:id="2014" w:name="_Toc185515469"/>
      <w:bookmarkStart w:id="2015" w:name="_Toc192872776"/>
      <w:bookmarkStart w:id="2016" w:name="_Toc200970478"/>
      <w:r>
        <w:t>5.16.1</w:t>
      </w:r>
      <w:r>
        <w:tab/>
        <w:t>Service Description</w:t>
      </w:r>
      <w:bookmarkEnd w:id="2016"/>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017" w:name="_Toc200970479"/>
      <w:r>
        <w:t>5.16.2</w:t>
      </w:r>
      <w:r>
        <w:tab/>
        <w:t>Service Operations</w:t>
      </w:r>
      <w:bookmarkEnd w:id="2017"/>
    </w:p>
    <w:p w14:paraId="4B50C72D" w14:textId="77777777" w:rsidR="006907A4" w:rsidRDefault="006907A4" w:rsidP="006907A4">
      <w:pPr>
        <w:pStyle w:val="Heading4"/>
      </w:pPr>
      <w:bookmarkStart w:id="2018" w:name="_Toc200970480"/>
      <w:r>
        <w:t>5.16.2.1</w:t>
      </w:r>
      <w:r>
        <w:tab/>
        <w:t>Introduction</w:t>
      </w:r>
      <w:bookmarkEnd w:id="2018"/>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A028E5">
        <w:trPr>
          <w:jc w:val="center"/>
        </w:trPr>
        <w:tc>
          <w:tcPr>
            <w:tcW w:w="3397" w:type="dxa"/>
            <w:shd w:val="clear" w:color="000000" w:fill="C0C0C0"/>
          </w:tcPr>
          <w:p w14:paraId="7F5287A4" w14:textId="77777777" w:rsidR="006907A4" w:rsidRDefault="006907A4" w:rsidP="00A028E5">
            <w:pPr>
              <w:pStyle w:val="TAH"/>
            </w:pPr>
            <w:r>
              <w:t>Service operation name</w:t>
            </w:r>
          </w:p>
        </w:tc>
        <w:tc>
          <w:tcPr>
            <w:tcW w:w="4258" w:type="dxa"/>
            <w:shd w:val="clear" w:color="000000" w:fill="C0C0C0"/>
          </w:tcPr>
          <w:p w14:paraId="1C2A8A07" w14:textId="77777777" w:rsidR="006907A4" w:rsidRDefault="006907A4" w:rsidP="00A028E5">
            <w:pPr>
              <w:pStyle w:val="TAH"/>
            </w:pPr>
            <w:r>
              <w:t>Description</w:t>
            </w:r>
          </w:p>
        </w:tc>
        <w:tc>
          <w:tcPr>
            <w:tcW w:w="1565" w:type="dxa"/>
            <w:shd w:val="clear" w:color="000000" w:fill="C0C0C0"/>
          </w:tcPr>
          <w:p w14:paraId="26FDF44E" w14:textId="77777777" w:rsidR="006907A4" w:rsidRDefault="006907A4" w:rsidP="00A028E5">
            <w:pPr>
              <w:pStyle w:val="TAH"/>
            </w:pPr>
            <w:r>
              <w:t>Initiated by</w:t>
            </w:r>
          </w:p>
        </w:tc>
      </w:tr>
      <w:tr w:rsidR="006907A4" w14:paraId="3C860EB2" w14:textId="77777777" w:rsidTr="00A028E5">
        <w:trPr>
          <w:jc w:val="center"/>
        </w:trPr>
        <w:tc>
          <w:tcPr>
            <w:tcW w:w="3397" w:type="dxa"/>
          </w:tcPr>
          <w:p w14:paraId="38E0A11F" w14:textId="77777777" w:rsidR="006907A4" w:rsidRDefault="006907A4" w:rsidP="00A028E5">
            <w:pPr>
              <w:pStyle w:val="TAL"/>
            </w:pPr>
            <w:r>
              <w:t>Eees_EASInformationProvisioning_Declare</w:t>
            </w:r>
          </w:p>
        </w:tc>
        <w:tc>
          <w:tcPr>
            <w:tcW w:w="4258" w:type="dxa"/>
          </w:tcPr>
          <w:p w14:paraId="1C91FF40" w14:textId="77777777" w:rsidR="006907A4" w:rsidRDefault="006907A4" w:rsidP="00A028E5">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A028E5">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019" w:name="_Toc200970481"/>
      <w:r>
        <w:t>5.16.2.2</w:t>
      </w:r>
      <w:r>
        <w:tab/>
        <w:t>Eees_EASInformationProvisioning_Declare</w:t>
      </w:r>
      <w:bookmarkEnd w:id="2019"/>
    </w:p>
    <w:p w14:paraId="5A186B38" w14:textId="77777777" w:rsidR="006907A4" w:rsidRDefault="006907A4" w:rsidP="006907A4">
      <w:pPr>
        <w:pStyle w:val="Heading5"/>
      </w:pPr>
      <w:bookmarkStart w:id="2020" w:name="_Toc200970482"/>
      <w:r>
        <w:t>5.16.2.2.1</w:t>
      </w:r>
      <w:r>
        <w:tab/>
        <w:t>General</w:t>
      </w:r>
      <w:bookmarkEnd w:id="202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021" w:name="_Toc200970483"/>
      <w:r>
        <w:t>5.16.2.2.2</w:t>
      </w:r>
      <w:r>
        <w:tab/>
        <w:t>EAS Information Provisioning Information Declaration</w:t>
      </w:r>
      <w:bookmarkEnd w:id="2021"/>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022" w:name="_Toc200970484"/>
      <w:r>
        <w:lastRenderedPageBreak/>
        <w:t>6</w:t>
      </w:r>
      <w:r w:rsidR="00BA077D">
        <w:tab/>
        <w:t xml:space="preserve">Services offered by </w:t>
      </w:r>
      <w:r w:rsidR="00CC1923">
        <w:t xml:space="preserve">Edge </w:t>
      </w:r>
      <w:r w:rsidR="00BA077D">
        <w:t>Configuration</w:t>
      </w:r>
      <w:r w:rsidR="00CC1923">
        <w:t xml:space="preserve"> Server</w:t>
      </w:r>
      <w:bookmarkEnd w:id="2004"/>
      <w:bookmarkEnd w:id="2005"/>
      <w:bookmarkEnd w:id="2006"/>
      <w:bookmarkEnd w:id="2007"/>
      <w:bookmarkEnd w:id="2008"/>
      <w:bookmarkEnd w:id="2009"/>
      <w:bookmarkEnd w:id="2010"/>
      <w:bookmarkEnd w:id="2011"/>
      <w:bookmarkEnd w:id="2012"/>
      <w:bookmarkEnd w:id="2013"/>
      <w:bookmarkEnd w:id="2014"/>
      <w:bookmarkEnd w:id="2015"/>
      <w:bookmarkEnd w:id="2022"/>
    </w:p>
    <w:p w14:paraId="0498B521" w14:textId="1A8FCCCC" w:rsidR="00CC1923" w:rsidRDefault="001C3C86" w:rsidP="00CC1923">
      <w:pPr>
        <w:pStyle w:val="Heading2"/>
      </w:pPr>
      <w:bookmarkStart w:id="2023" w:name="_Toc85734181"/>
      <w:bookmarkStart w:id="2024" w:name="_Toc89431480"/>
      <w:bookmarkStart w:id="2025" w:name="_Toc97042288"/>
      <w:bookmarkStart w:id="2026" w:name="_Toc97045432"/>
      <w:bookmarkStart w:id="2027" w:name="_Toc97155177"/>
      <w:bookmarkStart w:id="2028" w:name="_Toc101521322"/>
      <w:bookmarkStart w:id="2029" w:name="_Toc138761590"/>
      <w:bookmarkStart w:id="2030" w:name="_Toc145707791"/>
      <w:bookmarkStart w:id="2031" w:name="_Toc160570260"/>
      <w:bookmarkStart w:id="2032" w:name="_Toc162007856"/>
      <w:bookmarkStart w:id="2033" w:name="_Toc185515470"/>
      <w:bookmarkStart w:id="2034" w:name="_Toc192872777"/>
      <w:bookmarkStart w:id="2035" w:name="_Toc200970485"/>
      <w:r>
        <w:t>6</w:t>
      </w:r>
      <w:r w:rsidR="00CC1923">
        <w:t>.1</w:t>
      </w:r>
      <w:r w:rsidR="00CC1923">
        <w:tab/>
        <w:t>Introduction</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20D40F1A" w14:textId="77777777" w:rsidR="0093683C" w:rsidRDefault="0093683C" w:rsidP="0093683C">
      <w:bookmarkStart w:id="2036"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036"/>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037" w:name="_Hlk164316751"/>
      <w:bookmarkStart w:id="2038"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037"/>
      <w:bookmarkEnd w:id="2038"/>
    </w:p>
    <w:p w14:paraId="070DADF7" w14:textId="1F96A54D" w:rsidR="00511F30" w:rsidRDefault="00B42352" w:rsidP="00511F30">
      <w:pPr>
        <w:pStyle w:val="Heading2"/>
      </w:pPr>
      <w:bookmarkStart w:id="2039" w:name="_Toc85734182"/>
      <w:bookmarkStart w:id="2040" w:name="_Toc89431481"/>
      <w:bookmarkStart w:id="2041" w:name="_Toc97042289"/>
      <w:bookmarkStart w:id="2042" w:name="_Toc97045433"/>
      <w:bookmarkStart w:id="2043" w:name="_Toc97155178"/>
      <w:bookmarkStart w:id="2044" w:name="_Toc101521323"/>
      <w:bookmarkStart w:id="2045" w:name="_Toc138761591"/>
      <w:bookmarkStart w:id="2046" w:name="_Toc145707792"/>
      <w:bookmarkStart w:id="2047" w:name="_Toc160570261"/>
      <w:bookmarkStart w:id="2048" w:name="_Toc162007857"/>
      <w:bookmarkStart w:id="2049" w:name="_Toc185515471"/>
      <w:bookmarkStart w:id="2050" w:name="_Toc192872778"/>
      <w:bookmarkStart w:id="2051" w:name="_Toc200970486"/>
      <w:r>
        <w:t>6.2</w:t>
      </w:r>
      <w:r w:rsidR="00511F30">
        <w:tab/>
        <w:t>Eecs_EESRegistration Service</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2D78232" w14:textId="430B7EA6" w:rsidR="00511F30" w:rsidRDefault="00B42352" w:rsidP="00511F30">
      <w:pPr>
        <w:pStyle w:val="Heading3"/>
      </w:pPr>
      <w:bookmarkStart w:id="2052" w:name="_Toc85734183"/>
      <w:bookmarkStart w:id="2053" w:name="_Toc89431482"/>
      <w:bookmarkStart w:id="2054" w:name="_Toc97042290"/>
      <w:bookmarkStart w:id="2055" w:name="_Toc97045434"/>
      <w:bookmarkStart w:id="2056" w:name="_Toc97155179"/>
      <w:bookmarkStart w:id="2057" w:name="_Toc101521324"/>
      <w:bookmarkStart w:id="2058" w:name="_Toc138761592"/>
      <w:bookmarkStart w:id="2059" w:name="_Toc145707793"/>
      <w:bookmarkStart w:id="2060" w:name="_Toc160570262"/>
      <w:bookmarkStart w:id="2061" w:name="_Toc162007858"/>
      <w:bookmarkStart w:id="2062" w:name="_Toc185515472"/>
      <w:bookmarkStart w:id="2063" w:name="_Toc192872779"/>
      <w:bookmarkStart w:id="2064" w:name="_Toc200970487"/>
      <w:r>
        <w:t>6.2</w:t>
      </w:r>
      <w:r w:rsidR="00511F30">
        <w:t>.1</w:t>
      </w:r>
      <w:r w:rsidR="00511F30">
        <w:tab/>
        <w:t>Service Description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065" w:name="_Toc85734184"/>
      <w:bookmarkStart w:id="2066" w:name="_Toc89431483"/>
      <w:bookmarkStart w:id="2067" w:name="_Toc97042291"/>
      <w:bookmarkStart w:id="2068" w:name="_Toc97045435"/>
      <w:bookmarkStart w:id="2069" w:name="_Toc97155180"/>
      <w:bookmarkStart w:id="2070" w:name="_Toc101521325"/>
      <w:bookmarkStart w:id="2071" w:name="_Toc138761593"/>
      <w:bookmarkStart w:id="2072" w:name="_Toc145707794"/>
      <w:bookmarkStart w:id="2073" w:name="_Toc160570263"/>
      <w:bookmarkStart w:id="2074" w:name="_Toc162007859"/>
      <w:bookmarkStart w:id="2075" w:name="_Toc185515473"/>
      <w:bookmarkStart w:id="2076" w:name="_Toc192872780"/>
      <w:bookmarkStart w:id="2077" w:name="_Toc200970488"/>
      <w:r>
        <w:t>6.2</w:t>
      </w:r>
      <w:r w:rsidR="00511F30">
        <w:t>.2</w:t>
      </w:r>
      <w:r w:rsidR="00511F30">
        <w:tab/>
        <w:t>Service Operations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1EF90B0B" w14:textId="345467F3" w:rsidR="00511F30" w:rsidRDefault="00B42352" w:rsidP="00511F30">
      <w:pPr>
        <w:pStyle w:val="Heading4"/>
      </w:pPr>
      <w:bookmarkStart w:id="2078" w:name="_Toc85734185"/>
      <w:bookmarkStart w:id="2079" w:name="_Toc89431484"/>
      <w:bookmarkStart w:id="2080" w:name="_Toc97042292"/>
      <w:bookmarkStart w:id="2081" w:name="_Toc97045436"/>
      <w:bookmarkStart w:id="2082" w:name="_Toc97155181"/>
      <w:bookmarkStart w:id="2083" w:name="_Toc101521326"/>
      <w:bookmarkStart w:id="2084" w:name="_Toc138761594"/>
      <w:bookmarkStart w:id="2085" w:name="_Toc145707795"/>
      <w:bookmarkStart w:id="2086" w:name="_Toc160570264"/>
      <w:bookmarkStart w:id="2087" w:name="_Toc162007860"/>
      <w:bookmarkStart w:id="2088" w:name="_Toc185515474"/>
      <w:bookmarkStart w:id="2089" w:name="_Toc192872781"/>
      <w:bookmarkStart w:id="2090" w:name="_Toc200970489"/>
      <w:r>
        <w:t>6.2</w:t>
      </w:r>
      <w:r w:rsidR="00511F30">
        <w:t>.2.1</w:t>
      </w:r>
      <w:r w:rsidR="00511F30">
        <w:tab/>
        <w:t>Introduction</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091" w:name="_Toc85734186"/>
      <w:bookmarkStart w:id="2092" w:name="_Toc89431485"/>
      <w:bookmarkStart w:id="2093" w:name="_Toc97042293"/>
      <w:bookmarkStart w:id="2094" w:name="_Toc97045437"/>
      <w:bookmarkStart w:id="2095" w:name="_Toc97155182"/>
      <w:bookmarkStart w:id="2096" w:name="_Toc101521327"/>
      <w:bookmarkStart w:id="2097" w:name="_Toc138761595"/>
      <w:bookmarkStart w:id="2098" w:name="_Toc145707796"/>
      <w:bookmarkStart w:id="2099" w:name="_Toc160570265"/>
      <w:bookmarkStart w:id="2100" w:name="_Toc162007861"/>
      <w:bookmarkStart w:id="2101" w:name="_Toc185515475"/>
      <w:bookmarkStart w:id="2102" w:name="_Toc192872782"/>
      <w:bookmarkStart w:id="2103" w:name="_Toc200970490"/>
      <w:r>
        <w:t>6.</w:t>
      </w:r>
      <w:r w:rsidR="00B42352">
        <w:t>2</w:t>
      </w:r>
      <w:r>
        <w:t>.2.2</w:t>
      </w:r>
      <w:r>
        <w:tab/>
        <w:t>Eecs_EESRegistration_Request</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637BDF91" w14:textId="49E05086" w:rsidR="00511F30" w:rsidRDefault="00B42352" w:rsidP="00511F30">
      <w:pPr>
        <w:pStyle w:val="Heading5"/>
      </w:pPr>
      <w:bookmarkStart w:id="2104" w:name="_Toc85734187"/>
      <w:bookmarkStart w:id="2105" w:name="_Toc89431486"/>
      <w:bookmarkStart w:id="2106" w:name="_Toc97042294"/>
      <w:bookmarkStart w:id="2107" w:name="_Toc97045438"/>
      <w:bookmarkStart w:id="2108" w:name="_Toc97155183"/>
      <w:bookmarkStart w:id="2109" w:name="_Toc101521328"/>
      <w:bookmarkStart w:id="2110" w:name="_Toc138761596"/>
      <w:bookmarkStart w:id="2111" w:name="_Toc145707797"/>
      <w:bookmarkStart w:id="2112" w:name="_Toc160570266"/>
      <w:bookmarkStart w:id="2113" w:name="_Toc162007862"/>
      <w:bookmarkStart w:id="2114" w:name="_Toc185515476"/>
      <w:bookmarkStart w:id="2115" w:name="_Toc192872783"/>
      <w:bookmarkStart w:id="2116" w:name="_Toc200970491"/>
      <w:r>
        <w:t>6.2</w:t>
      </w:r>
      <w:r w:rsidR="00511F30">
        <w:t>.2.2.1</w:t>
      </w:r>
      <w:r w:rsidR="00511F30">
        <w:tab/>
        <w:t>General</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117" w:name="_Toc85734188"/>
      <w:bookmarkStart w:id="2118" w:name="_Toc89431487"/>
      <w:bookmarkStart w:id="2119" w:name="_Toc97042295"/>
      <w:bookmarkStart w:id="2120" w:name="_Toc97045439"/>
      <w:bookmarkStart w:id="2121" w:name="_Toc97155184"/>
      <w:bookmarkStart w:id="2122" w:name="_Toc101521329"/>
      <w:bookmarkStart w:id="2123" w:name="_Toc138761597"/>
      <w:bookmarkStart w:id="2124" w:name="_Toc145707798"/>
      <w:bookmarkStart w:id="2125" w:name="_Toc160570267"/>
      <w:bookmarkStart w:id="2126" w:name="_Toc162007863"/>
      <w:bookmarkStart w:id="2127" w:name="_Toc185515477"/>
      <w:bookmarkStart w:id="2128" w:name="_Toc192872784"/>
      <w:bookmarkStart w:id="2129" w:name="_Toc200970492"/>
      <w:r>
        <w:t>6.2</w:t>
      </w:r>
      <w:r w:rsidR="00511F30">
        <w:t>.2.2.2</w:t>
      </w:r>
      <w:r w:rsidR="00511F30">
        <w:tab/>
        <w:t>EES registering to ECS using Eecs_EESRegistration_Request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130" w:name="_Toc85734189"/>
      <w:bookmarkStart w:id="2131" w:name="_Toc89431488"/>
      <w:bookmarkStart w:id="2132" w:name="_Toc97042296"/>
      <w:bookmarkStart w:id="2133" w:name="_Toc97045440"/>
      <w:bookmarkStart w:id="2134" w:name="_Toc97155185"/>
      <w:bookmarkStart w:id="2135" w:name="_Toc101521330"/>
      <w:bookmarkStart w:id="2136" w:name="_Toc138761598"/>
      <w:bookmarkStart w:id="2137" w:name="_Toc145707799"/>
      <w:bookmarkStart w:id="2138" w:name="_Toc160570268"/>
      <w:bookmarkStart w:id="2139" w:name="_Toc162007864"/>
      <w:bookmarkStart w:id="2140" w:name="_Toc185515478"/>
      <w:bookmarkStart w:id="2141" w:name="_Toc192872785"/>
      <w:bookmarkStart w:id="2142" w:name="_Toc200970493"/>
      <w:r>
        <w:t>6.</w:t>
      </w:r>
      <w:r w:rsidR="00B42352">
        <w:t>2</w:t>
      </w:r>
      <w:r>
        <w:t>.2.3</w:t>
      </w:r>
      <w:r>
        <w:tab/>
        <w:t>Eecs_EESRegistration_Update</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1A9800B6" w14:textId="4DF83758" w:rsidR="00511F30" w:rsidRDefault="00B42352" w:rsidP="00511F30">
      <w:pPr>
        <w:pStyle w:val="Heading5"/>
      </w:pPr>
      <w:bookmarkStart w:id="2143" w:name="_Toc85734190"/>
      <w:bookmarkStart w:id="2144" w:name="_Toc89431489"/>
      <w:bookmarkStart w:id="2145" w:name="_Toc97042297"/>
      <w:bookmarkStart w:id="2146" w:name="_Toc97045441"/>
      <w:bookmarkStart w:id="2147" w:name="_Toc97155186"/>
      <w:bookmarkStart w:id="2148" w:name="_Toc101521331"/>
      <w:bookmarkStart w:id="2149" w:name="_Toc138761599"/>
      <w:bookmarkStart w:id="2150" w:name="_Toc145707800"/>
      <w:bookmarkStart w:id="2151" w:name="_Toc160570269"/>
      <w:bookmarkStart w:id="2152" w:name="_Toc162007865"/>
      <w:bookmarkStart w:id="2153" w:name="_Toc185515479"/>
      <w:bookmarkStart w:id="2154" w:name="_Toc192872786"/>
      <w:bookmarkStart w:id="2155" w:name="_Toc200970494"/>
      <w:r>
        <w:t>6.2</w:t>
      </w:r>
      <w:r w:rsidR="00511F30">
        <w:t>.2.3.1</w:t>
      </w:r>
      <w:r w:rsidR="00511F30">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156" w:name="_Toc85734191"/>
      <w:bookmarkStart w:id="2157" w:name="_Toc89431490"/>
      <w:bookmarkStart w:id="2158" w:name="_Toc97042298"/>
      <w:bookmarkStart w:id="2159" w:name="_Toc97045442"/>
      <w:bookmarkStart w:id="2160" w:name="_Toc97155187"/>
      <w:bookmarkStart w:id="2161" w:name="_Toc101521332"/>
      <w:bookmarkStart w:id="2162" w:name="_Toc138761600"/>
      <w:bookmarkStart w:id="2163" w:name="_Toc145707801"/>
      <w:bookmarkStart w:id="2164" w:name="_Toc160570270"/>
      <w:bookmarkStart w:id="2165" w:name="_Toc162007866"/>
      <w:bookmarkStart w:id="2166" w:name="_Toc185515480"/>
      <w:bookmarkStart w:id="2167" w:name="_Toc192872787"/>
      <w:bookmarkStart w:id="2168" w:name="_Toc200970495"/>
      <w:r>
        <w:t>6.2</w:t>
      </w:r>
      <w:r w:rsidR="00511F30">
        <w:t>.2.3.2</w:t>
      </w:r>
      <w:r w:rsidR="00511F30">
        <w:tab/>
        <w:t>EES updating registration information using Eecs_EESRegistration_Update operation</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169" w:name="_Toc85734192"/>
      <w:bookmarkStart w:id="2170" w:name="_Toc89431491"/>
      <w:bookmarkStart w:id="2171" w:name="_Toc97042299"/>
      <w:bookmarkStart w:id="2172" w:name="_Toc97045443"/>
      <w:bookmarkStart w:id="2173" w:name="_Toc97155188"/>
      <w:bookmarkStart w:id="2174" w:name="_Toc101521333"/>
      <w:bookmarkStart w:id="2175" w:name="_Toc138761601"/>
      <w:bookmarkStart w:id="2176" w:name="_Toc145707802"/>
      <w:bookmarkStart w:id="2177" w:name="_Toc160570271"/>
      <w:bookmarkStart w:id="2178" w:name="_Toc162007867"/>
      <w:bookmarkStart w:id="2179" w:name="_Toc185515481"/>
      <w:bookmarkStart w:id="2180" w:name="_Toc192872788"/>
      <w:bookmarkStart w:id="2181" w:name="_Toc200970496"/>
      <w:r>
        <w:t>6.2</w:t>
      </w:r>
      <w:r w:rsidR="00511F30">
        <w:t>.2.4</w:t>
      </w:r>
      <w:r w:rsidR="00511F30">
        <w:tab/>
        <w:t>Eecs_EESRegistration_Deregister</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14E4821" w14:textId="0EE0619F" w:rsidR="00511F30" w:rsidRDefault="00B42352" w:rsidP="00511F30">
      <w:pPr>
        <w:pStyle w:val="Heading5"/>
      </w:pPr>
      <w:bookmarkStart w:id="2182" w:name="_Toc85734193"/>
      <w:bookmarkStart w:id="2183" w:name="_Toc89431492"/>
      <w:bookmarkStart w:id="2184" w:name="_Toc97042300"/>
      <w:bookmarkStart w:id="2185" w:name="_Toc97045444"/>
      <w:bookmarkStart w:id="2186" w:name="_Toc97155189"/>
      <w:bookmarkStart w:id="2187" w:name="_Toc101521334"/>
      <w:bookmarkStart w:id="2188" w:name="_Toc138761602"/>
      <w:bookmarkStart w:id="2189" w:name="_Toc145707803"/>
      <w:bookmarkStart w:id="2190" w:name="_Toc160570272"/>
      <w:bookmarkStart w:id="2191" w:name="_Toc162007868"/>
      <w:bookmarkStart w:id="2192" w:name="_Toc185515482"/>
      <w:bookmarkStart w:id="2193" w:name="_Toc192872789"/>
      <w:bookmarkStart w:id="2194" w:name="_Toc200970497"/>
      <w:r>
        <w:t>6.2</w:t>
      </w:r>
      <w:r w:rsidR="00511F30">
        <w:t>.2.4.1</w:t>
      </w:r>
      <w:r w:rsidR="00511F30">
        <w:tab/>
        <w:t>General</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195" w:name="_Toc85734194"/>
      <w:bookmarkStart w:id="2196" w:name="_Toc89431493"/>
      <w:bookmarkStart w:id="2197" w:name="_Toc97042301"/>
      <w:bookmarkStart w:id="2198" w:name="_Toc97045445"/>
      <w:bookmarkStart w:id="2199" w:name="_Toc97155190"/>
      <w:bookmarkStart w:id="2200" w:name="_Toc101521335"/>
      <w:bookmarkStart w:id="2201" w:name="_Toc138761603"/>
      <w:bookmarkStart w:id="2202" w:name="_Toc145707804"/>
      <w:bookmarkStart w:id="2203" w:name="_Toc160570273"/>
      <w:bookmarkStart w:id="2204" w:name="_Toc162007869"/>
      <w:bookmarkStart w:id="2205" w:name="_Toc185515483"/>
      <w:bookmarkStart w:id="2206" w:name="_Toc192872790"/>
      <w:bookmarkStart w:id="2207" w:name="_Toc200970498"/>
      <w:r>
        <w:lastRenderedPageBreak/>
        <w:t>6.</w:t>
      </w:r>
      <w:r w:rsidR="00B42352">
        <w:t>2</w:t>
      </w:r>
      <w:r>
        <w:t>.2.4.2</w:t>
      </w:r>
      <w:r>
        <w:tab/>
        <w:t>EES deregistering from ECS using Eecs_EESRegistration_Deregister operation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208" w:name="_Toc85734195"/>
      <w:bookmarkStart w:id="2209" w:name="_Toc89431494"/>
      <w:bookmarkStart w:id="2210" w:name="_Toc97042302"/>
      <w:bookmarkStart w:id="2211" w:name="_Toc97045446"/>
      <w:bookmarkStart w:id="2212" w:name="_Toc97155191"/>
      <w:bookmarkStart w:id="2213" w:name="_Toc101521336"/>
      <w:bookmarkStart w:id="2214" w:name="_Toc138761604"/>
      <w:bookmarkStart w:id="2215" w:name="_Toc145707805"/>
      <w:bookmarkStart w:id="2216" w:name="_Toc160570274"/>
      <w:bookmarkStart w:id="2217" w:name="_Toc162007870"/>
      <w:bookmarkStart w:id="2218" w:name="_Toc185515484"/>
      <w:bookmarkStart w:id="2219" w:name="_Toc192872791"/>
      <w:bookmarkStart w:id="2220" w:name="_Toc200970499"/>
      <w:r>
        <w:t>6.3</w:t>
      </w:r>
      <w:r>
        <w:tab/>
        <w:t>Eecs_TargetEESDiscovery Service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2934A18F" w14:textId="730FB962" w:rsidR="007C6CAC" w:rsidRDefault="007C6CAC" w:rsidP="007C6CAC">
      <w:pPr>
        <w:pStyle w:val="Heading3"/>
      </w:pPr>
      <w:bookmarkStart w:id="2221" w:name="_Toc85734196"/>
      <w:bookmarkStart w:id="2222" w:name="_Toc89431495"/>
      <w:bookmarkStart w:id="2223" w:name="_Toc97042303"/>
      <w:bookmarkStart w:id="2224" w:name="_Toc97045447"/>
      <w:bookmarkStart w:id="2225" w:name="_Toc97155192"/>
      <w:bookmarkStart w:id="2226" w:name="_Toc101521337"/>
      <w:bookmarkStart w:id="2227" w:name="_Toc138761605"/>
      <w:bookmarkStart w:id="2228" w:name="_Toc145707806"/>
      <w:bookmarkStart w:id="2229" w:name="_Toc160570275"/>
      <w:bookmarkStart w:id="2230" w:name="_Toc162007871"/>
      <w:bookmarkStart w:id="2231" w:name="_Toc185515485"/>
      <w:bookmarkStart w:id="2232" w:name="_Toc192872792"/>
      <w:bookmarkStart w:id="2233" w:name="_Toc200970500"/>
      <w:r>
        <w:t>6.3.1</w:t>
      </w:r>
      <w:r>
        <w:tab/>
        <w:t>Service Description</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234" w:name="_Toc85734197"/>
      <w:bookmarkStart w:id="2235" w:name="_Toc89431496"/>
      <w:bookmarkStart w:id="2236" w:name="_Toc97042304"/>
      <w:bookmarkStart w:id="2237" w:name="_Toc97045448"/>
      <w:bookmarkStart w:id="2238" w:name="_Toc97155193"/>
      <w:bookmarkStart w:id="2239" w:name="_Toc101521338"/>
      <w:bookmarkStart w:id="2240" w:name="_Toc138761606"/>
      <w:bookmarkStart w:id="2241" w:name="_Toc145707807"/>
      <w:bookmarkStart w:id="2242" w:name="_Toc160570276"/>
      <w:bookmarkStart w:id="2243" w:name="_Toc162007872"/>
      <w:bookmarkStart w:id="2244" w:name="_Toc185515486"/>
      <w:bookmarkStart w:id="2245" w:name="_Toc192872793"/>
      <w:bookmarkStart w:id="2246" w:name="_Toc200970501"/>
      <w:r>
        <w:t>6.3.2</w:t>
      </w:r>
      <w:r>
        <w:tab/>
        <w:t>Service Operations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0C54F209" w14:textId="6E67336B" w:rsidR="007C6CAC" w:rsidRDefault="007C6CAC" w:rsidP="007C6CAC">
      <w:pPr>
        <w:pStyle w:val="Heading4"/>
      </w:pPr>
      <w:bookmarkStart w:id="2247" w:name="_Toc85734198"/>
      <w:bookmarkStart w:id="2248" w:name="_Toc89431497"/>
      <w:bookmarkStart w:id="2249" w:name="_Toc97042305"/>
      <w:bookmarkStart w:id="2250" w:name="_Toc97045449"/>
      <w:bookmarkStart w:id="2251" w:name="_Toc97155194"/>
      <w:bookmarkStart w:id="2252" w:name="_Toc101521339"/>
      <w:bookmarkStart w:id="2253" w:name="_Toc138761607"/>
      <w:bookmarkStart w:id="2254" w:name="_Toc145707808"/>
      <w:bookmarkStart w:id="2255" w:name="_Toc160570277"/>
      <w:bookmarkStart w:id="2256" w:name="_Toc162007873"/>
      <w:bookmarkStart w:id="2257" w:name="_Toc185515487"/>
      <w:bookmarkStart w:id="2258" w:name="_Toc192872794"/>
      <w:bookmarkStart w:id="2259" w:name="_Toc200970502"/>
      <w:r>
        <w:t>6.3.2.1</w:t>
      </w:r>
      <w:r>
        <w:tab/>
        <w:t>Introduction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260" w:name="_Toc85734199"/>
      <w:bookmarkStart w:id="2261" w:name="_Toc89431498"/>
      <w:bookmarkStart w:id="2262" w:name="_Toc97042306"/>
      <w:bookmarkStart w:id="2263" w:name="_Toc97045450"/>
      <w:bookmarkStart w:id="2264" w:name="_Toc97155195"/>
      <w:bookmarkStart w:id="2265" w:name="_Toc101521340"/>
      <w:bookmarkStart w:id="2266" w:name="_Toc138761608"/>
      <w:bookmarkStart w:id="2267" w:name="_Toc145707809"/>
      <w:bookmarkStart w:id="2268" w:name="_Toc160570278"/>
      <w:bookmarkStart w:id="2269" w:name="_Toc162007874"/>
      <w:bookmarkStart w:id="2270" w:name="_Toc185515488"/>
      <w:bookmarkStart w:id="2271" w:name="_Toc192872795"/>
      <w:bookmarkStart w:id="2272" w:name="_Toc200970503"/>
      <w:r>
        <w:t>6.3.2.2</w:t>
      </w:r>
      <w:r>
        <w:tab/>
        <w:t>Eecs_TargetEESDiscovery_Request</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AD1AE38" w14:textId="7DF8B9D2" w:rsidR="007C6CAC" w:rsidRDefault="007C6CAC" w:rsidP="007C6CAC">
      <w:pPr>
        <w:pStyle w:val="Heading5"/>
      </w:pPr>
      <w:bookmarkStart w:id="2273" w:name="_Toc85734200"/>
      <w:bookmarkStart w:id="2274" w:name="_Toc89431499"/>
      <w:bookmarkStart w:id="2275" w:name="_Toc97042307"/>
      <w:bookmarkStart w:id="2276" w:name="_Toc97045451"/>
      <w:bookmarkStart w:id="2277" w:name="_Toc97155196"/>
      <w:bookmarkStart w:id="2278" w:name="_Toc101521341"/>
      <w:bookmarkStart w:id="2279" w:name="_Toc138761609"/>
      <w:bookmarkStart w:id="2280" w:name="_Toc145707810"/>
      <w:bookmarkStart w:id="2281" w:name="_Toc160570279"/>
      <w:bookmarkStart w:id="2282" w:name="_Toc162007875"/>
      <w:bookmarkStart w:id="2283" w:name="_Toc185515489"/>
      <w:bookmarkStart w:id="2284" w:name="_Toc192872796"/>
      <w:bookmarkStart w:id="2285" w:name="_Toc200970504"/>
      <w:r>
        <w:t>6.3.2.2.1</w:t>
      </w:r>
      <w:r>
        <w:tab/>
        <w:t>General</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286" w:name="_Toc85734201"/>
      <w:bookmarkStart w:id="2287" w:name="_Toc89431500"/>
      <w:bookmarkStart w:id="2288" w:name="_Toc97042308"/>
      <w:bookmarkStart w:id="2289" w:name="_Toc97045452"/>
      <w:bookmarkStart w:id="2290" w:name="_Toc97155197"/>
      <w:bookmarkStart w:id="2291" w:name="_Toc101521342"/>
      <w:bookmarkStart w:id="2292" w:name="_Toc138761610"/>
      <w:bookmarkStart w:id="2293" w:name="_Toc145707811"/>
      <w:bookmarkStart w:id="2294" w:name="_Toc160570280"/>
      <w:bookmarkStart w:id="2295" w:name="_Toc162007876"/>
      <w:bookmarkStart w:id="2296" w:name="_Toc185515490"/>
      <w:bookmarkStart w:id="2297" w:name="_Toc192872797"/>
      <w:bookmarkStart w:id="2298" w:name="_Toc200970505"/>
      <w:r>
        <w:t>6.3.2.2.2</w:t>
      </w:r>
      <w:r>
        <w:tab/>
      </w:r>
      <w:bookmarkEnd w:id="2286"/>
      <w:bookmarkEnd w:id="2287"/>
      <w:bookmarkEnd w:id="2288"/>
      <w:bookmarkEnd w:id="2289"/>
      <w:bookmarkEnd w:id="2290"/>
      <w:bookmarkEnd w:id="2291"/>
      <w:bookmarkEnd w:id="2292"/>
      <w:bookmarkEnd w:id="2293"/>
      <w:r w:rsidR="00D656F0">
        <w:t>Service consumer fetching the target Enabler Server</w:t>
      </w:r>
      <w:r w:rsidR="00D656F0" w:rsidDel="00C4515A">
        <w:t xml:space="preserve"> </w:t>
      </w:r>
      <w:r w:rsidR="00D656F0">
        <w:t>information from the ECS using Eecs_TargetEESDiscovery_Request operation</w:t>
      </w:r>
      <w:bookmarkEnd w:id="2294"/>
      <w:bookmarkEnd w:id="2295"/>
      <w:bookmarkEnd w:id="2296"/>
      <w:bookmarkEnd w:id="2297"/>
      <w:bookmarkEnd w:id="2298"/>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299" w:name="_Toc160570281"/>
      <w:bookmarkStart w:id="2300" w:name="_Toc162007877"/>
      <w:bookmarkStart w:id="2301" w:name="_Toc185515491"/>
      <w:bookmarkStart w:id="2302" w:name="_Toc192872798"/>
      <w:bookmarkStart w:id="2303" w:name="_Toc200970506"/>
      <w:r>
        <w:t>6.4</w:t>
      </w:r>
      <w:r>
        <w:tab/>
        <w:t>Eecs_EASInfoManagement Service</w:t>
      </w:r>
      <w:bookmarkEnd w:id="2299"/>
      <w:bookmarkEnd w:id="2300"/>
      <w:bookmarkEnd w:id="2301"/>
      <w:bookmarkEnd w:id="2302"/>
      <w:bookmarkEnd w:id="2303"/>
    </w:p>
    <w:p w14:paraId="04E14E26" w14:textId="77777777" w:rsidR="0093683C" w:rsidRDefault="0093683C" w:rsidP="0093683C">
      <w:pPr>
        <w:pStyle w:val="Heading3"/>
      </w:pPr>
      <w:bookmarkStart w:id="2304" w:name="_Toc160570282"/>
      <w:bookmarkStart w:id="2305" w:name="_Toc162007878"/>
      <w:bookmarkStart w:id="2306" w:name="_Toc185515492"/>
      <w:bookmarkStart w:id="2307" w:name="_Toc192872799"/>
      <w:bookmarkStart w:id="2308" w:name="_Toc200970507"/>
      <w:r>
        <w:t>6.4.1</w:t>
      </w:r>
      <w:r>
        <w:tab/>
        <w:t>Service Description</w:t>
      </w:r>
      <w:bookmarkEnd w:id="2304"/>
      <w:bookmarkEnd w:id="2305"/>
      <w:bookmarkEnd w:id="2306"/>
      <w:bookmarkEnd w:id="2307"/>
      <w:bookmarkEnd w:id="2308"/>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309" w:name="_Toc160570283"/>
      <w:bookmarkStart w:id="2310" w:name="_Toc162007879"/>
      <w:bookmarkStart w:id="2311" w:name="_Toc185515493"/>
      <w:bookmarkStart w:id="2312" w:name="_Toc192872800"/>
      <w:bookmarkStart w:id="2313" w:name="_Toc200970508"/>
      <w:r>
        <w:t>6.4.2</w:t>
      </w:r>
      <w:r>
        <w:tab/>
        <w:t>Service Operations</w:t>
      </w:r>
      <w:bookmarkEnd w:id="2309"/>
      <w:bookmarkEnd w:id="2310"/>
      <w:bookmarkEnd w:id="2311"/>
      <w:bookmarkEnd w:id="2312"/>
      <w:bookmarkEnd w:id="2313"/>
    </w:p>
    <w:p w14:paraId="6319542A" w14:textId="77777777" w:rsidR="0093683C" w:rsidRDefault="0093683C" w:rsidP="0093683C">
      <w:pPr>
        <w:pStyle w:val="Heading4"/>
      </w:pPr>
      <w:bookmarkStart w:id="2314" w:name="_Toc160570284"/>
      <w:bookmarkStart w:id="2315" w:name="_Toc162007880"/>
      <w:bookmarkStart w:id="2316" w:name="_Toc185515494"/>
      <w:bookmarkStart w:id="2317" w:name="_Toc192872801"/>
      <w:bookmarkStart w:id="2318" w:name="_Toc200970509"/>
      <w:r>
        <w:t>6.4.2.1</w:t>
      </w:r>
      <w:r>
        <w:tab/>
        <w:t>Introduction</w:t>
      </w:r>
      <w:bookmarkEnd w:id="2314"/>
      <w:bookmarkEnd w:id="2315"/>
      <w:bookmarkEnd w:id="2316"/>
      <w:bookmarkEnd w:id="2317"/>
      <w:bookmarkEnd w:id="231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319" w:name="_Toc160570285"/>
      <w:bookmarkStart w:id="2320" w:name="_Toc162007881"/>
      <w:bookmarkStart w:id="2321" w:name="_Toc185515495"/>
      <w:bookmarkStart w:id="2322" w:name="_Toc192872802"/>
      <w:bookmarkStart w:id="2323" w:name="_Toc200970510"/>
      <w:r>
        <w:lastRenderedPageBreak/>
        <w:t>6.4.2.2</w:t>
      </w:r>
      <w:r>
        <w:tab/>
        <w:t>Eecs_EASInfoManagement_Get</w:t>
      </w:r>
      <w:bookmarkEnd w:id="2319"/>
      <w:bookmarkEnd w:id="2320"/>
      <w:bookmarkEnd w:id="2321"/>
      <w:bookmarkEnd w:id="2322"/>
      <w:bookmarkEnd w:id="2323"/>
    </w:p>
    <w:p w14:paraId="0B17498A" w14:textId="77777777" w:rsidR="0093683C" w:rsidRDefault="0093683C" w:rsidP="0093683C">
      <w:pPr>
        <w:pStyle w:val="Heading5"/>
      </w:pPr>
      <w:bookmarkStart w:id="2324" w:name="_Toc160570286"/>
      <w:bookmarkStart w:id="2325" w:name="_Toc162007882"/>
      <w:bookmarkStart w:id="2326" w:name="_Toc185515496"/>
      <w:bookmarkStart w:id="2327" w:name="_Toc192872803"/>
      <w:bookmarkStart w:id="2328" w:name="_Toc200970511"/>
      <w:r>
        <w:t>6.4.2.2.1</w:t>
      </w:r>
      <w:r>
        <w:tab/>
        <w:t>General</w:t>
      </w:r>
      <w:bookmarkEnd w:id="2324"/>
      <w:bookmarkEnd w:id="2325"/>
      <w:bookmarkEnd w:id="2326"/>
      <w:bookmarkEnd w:id="2327"/>
      <w:bookmarkEnd w:id="2328"/>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329" w:name="_Toc160570287"/>
      <w:bookmarkStart w:id="2330" w:name="_Toc162007883"/>
      <w:bookmarkStart w:id="2331" w:name="_Toc185515497"/>
      <w:bookmarkStart w:id="2332" w:name="_Toc192872804"/>
      <w:bookmarkStart w:id="2333" w:name="_Toc200970512"/>
      <w:r>
        <w:t>6.4.2.2.2</w:t>
      </w:r>
      <w:r>
        <w:tab/>
        <w:t>Common EAS Binding Information Retrieval</w:t>
      </w:r>
      <w:bookmarkEnd w:id="2329"/>
      <w:bookmarkEnd w:id="2330"/>
      <w:bookmarkEnd w:id="2331"/>
      <w:bookmarkEnd w:id="2332"/>
      <w:bookmarkEnd w:id="233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334" w:name="_Toc160570288"/>
      <w:bookmarkStart w:id="2335" w:name="_Toc162007884"/>
      <w:bookmarkStart w:id="2336" w:name="_Toc185515498"/>
      <w:bookmarkStart w:id="2337" w:name="_Toc192872805"/>
      <w:bookmarkStart w:id="2338" w:name="_Toc200970513"/>
      <w:r>
        <w:t>6.4.2.3</w:t>
      </w:r>
      <w:r>
        <w:tab/>
        <w:t>Eecs_EASInfoManagement_Store</w:t>
      </w:r>
      <w:bookmarkEnd w:id="2334"/>
      <w:bookmarkEnd w:id="2335"/>
      <w:bookmarkEnd w:id="2336"/>
      <w:bookmarkEnd w:id="2337"/>
      <w:bookmarkEnd w:id="2338"/>
    </w:p>
    <w:p w14:paraId="3FD9629E" w14:textId="77777777" w:rsidR="0093683C" w:rsidRDefault="0093683C" w:rsidP="0093683C">
      <w:pPr>
        <w:pStyle w:val="Heading5"/>
      </w:pPr>
      <w:bookmarkStart w:id="2339" w:name="_Toc160570289"/>
      <w:bookmarkStart w:id="2340" w:name="_Toc162007885"/>
      <w:bookmarkStart w:id="2341" w:name="_Toc185515499"/>
      <w:bookmarkStart w:id="2342" w:name="_Toc192872806"/>
      <w:bookmarkStart w:id="2343" w:name="_Toc200970514"/>
      <w:r>
        <w:t>6.4.2.3.1</w:t>
      </w:r>
      <w:r>
        <w:tab/>
        <w:t>General</w:t>
      </w:r>
      <w:bookmarkEnd w:id="2339"/>
      <w:bookmarkEnd w:id="2340"/>
      <w:bookmarkEnd w:id="2341"/>
      <w:bookmarkEnd w:id="2342"/>
      <w:bookmarkEnd w:id="234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344" w:name="_Toc160570290"/>
      <w:bookmarkStart w:id="2345" w:name="_Toc162007886"/>
      <w:bookmarkStart w:id="2346" w:name="_Toc185515500"/>
      <w:bookmarkStart w:id="2347" w:name="_Toc192872807"/>
      <w:bookmarkStart w:id="2348" w:name="_Toc200970515"/>
      <w:r>
        <w:t>6.4.2.3.2</w:t>
      </w:r>
      <w:r>
        <w:tab/>
        <w:t>Common EAS Binding Information Storage</w:t>
      </w:r>
      <w:bookmarkEnd w:id="2344"/>
      <w:bookmarkEnd w:id="2345"/>
      <w:bookmarkEnd w:id="2346"/>
      <w:bookmarkEnd w:id="2347"/>
      <w:bookmarkEnd w:id="2348"/>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349" w:name="_Toc185515501"/>
      <w:bookmarkStart w:id="2350" w:name="_Toc192872808"/>
      <w:bookmarkStart w:id="2351" w:name="_Toc200970516"/>
      <w:r w:rsidRPr="00A65026">
        <w:t>6.4.2.</w:t>
      </w:r>
      <w:r>
        <w:t>4</w:t>
      </w:r>
      <w:r w:rsidRPr="00A65026">
        <w:tab/>
        <w:t>Eecs_EASInfoManagement_</w:t>
      </w:r>
      <w:r>
        <w:t>Update</w:t>
      </w:r>
      <w:bookmarkEnd w:id="2349"/>
      <w:bookmarkEnd w:id="2350"/>
      <w:bookmarkEnd w:id="2351"/>
    </w:p>
    <w:p w14:paraId="64BD0D05" w14:textId="77777777" w:rsidR="00B4475B" w:rsidRPr="00491C4B" w:rsidRDefault="00B4475B" w:rsidP="00B4475B">
      <w:pPr>
        <w:pStyle w:val="Heading5"/>
      </w:pPr>
      <w:bookmarkStart w:id="2352" w:name="_Toc185515502"/>
      <w:bookmarkStart w:id="2353" w:name="_Toc192872809"/>
      <w:bookmarkStart w:id="2354" w:name="_Toc200970517"/>
      <w:r w:rsidRPr="00491C4B">
        <w:t>6.4.2.4.1</w:t>
      </w:r>
      <w:r w:rsidRPr="00491C4B">
        <w:tab/>
        <w:t>General</w:t>
      </w:r>
      <w:bookmarkEnd w:id="2352"/>
      <w:bookmarkEnd w:id="2353"/>
      <w:bookmarkEnd w:id="2354"/>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355" w:name="_Toc185515503"/>
      <w:bookmarkStart w:id="2356" w:name="_Toc192872810"/>
      <w:bookmarkStart w:id="2357" w:name="_Toc200970518"/>
      <w:r w:rsidRPr="00A65026">
        <w:t>6.4.2.</w:t>
      </w:r>
      <w:r>
        <w:t>4</w:t>
      </w:r>
      <w:r w:rsidRPr="00A65026">
        <w:t>.2</w:t>
      </w:r>
      <w:r w:rsidRPr="00A65026">
        <w:tab/>
        <w:t xml:space="preserve">Common EAS Binding Information </w:t>
      </w:r>
      <w:r>
        <w:t>Update</w:t>
      </w:r>
      <w:bookmarkEnd w:id="2355"/>
      <w:bookmarkEnd w:id="2356"/>
      <w:bookmarkEnd w:id="2357"/>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358" w:name="_Toc185515504"/>
      <w:bookmarkStart w:id="2359" w:name="_Toc192872811"/>
      <w:bookmarkStart w:id="2360" w:name="_Toc200970519"/>
      <w:r>
        <w:t>6.4.2.5</w:t>
      </w:r>
      <w:r>
        <w:tab/>
        <w:t>Eecs_</w:t>
      </w:r>
      <w:r w:rsidRPr="00A65026">
        <w:t>EASInfoManagement</w:t>
      </w:r>
      <w:r>
        <w:t>_Delete</w:t>
      </w:r>
      <w:bookmarkEnd w:id="2358"/>
      <w:bookmarkEnd w:id="2359"/>
      <w:bookmarkEnd w:id="2360"/>
    </w:p>
    <w:p w14:paraId="5A69B1E7" w14:textId="77777777" w:rsidR="000F32C7" w:rsidRDefault="000F32C7" w:rsidP="000F32C7">
      <w:pPr>
        <w:pStyle w:val="Heading5"/>
      </w:pPr>
      <w:bookmarkStart w:id="2361" w:name="_Toc185515505"/>
      <w:bookmarkStart w:id="2362" w:name="_Toc192872812"/>
      <w:bookmarkStart w:id="2363" w:name="_Toc200970520"/>
      <w:r>
        <w:t>6.4.2.5.1</w:t>
      </w:r>
      <w:r>
        <w:tab/>
        <w:t>General</w:t>
      </w:r>
      <w:bookmarkEnd w:id="2361"/>
      <w:bookmarkEnd w:id="2362"/>
      <w:bookmarkEnd w:id="2363"/>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364" w:name="_Toc185515506"/>
      <w:bookmarkStart w:id="2365" w:name="_Toc192872813"/>
      <w:bookmarkStart w:id="2366" w:name="_Toc200970521"/>
      <w:r>
        <w:lastRenderedPageBreak/>
        <w:t>6.4.2.5.2</w:t>
      </w:r>
      <w:r>
        <w:tab/>
        <w:t>Common EAS Binding information Deletion</w:t>
      </w:r>
      <w:bookmarkEnd w:id="2364"/>
      <w:bookmarkEnd w:id="2365"/>
      <w:bookmarkEnd w:id="2366"/>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367" w:name="_Toc185515507"/>
      <w:bookmarkStart w:id="2368" w:name="_Toc192872814"/>
      <w:bookmarkStart w:id="2369" w:name="_Toc145707812"/>
      <w:bookmarkStart w:id="2370" w:name="_Toc160570291"/>
      <w:bookmarkStart w:id="2371" w:name="_Toc162007887"/>
      <w:bookmarkStart w:id="2372" w:name="_Toc200970522"/>
      <w:r w:rsidRPr="00AC0183">
        <w:t>6.5</w:t>
      </w:r>
      <w:r w:rsidRPr="00AC0183">
        <w:tab/>
        <w:t>Eecs_ECSServiceProvisioning</w:t>
      </w:r>
      <w:bookmarkEnd w:id="2367"/>
      <w:bookmarkEnd w:id="2368"/>
      <w:bookmarkEnd w:id="2372"/>
    </w:p>
    <w:p w14:paraId="58D0B39B" w14:textId="77777777" w:rsidR="00AC0183" w:rsidRPr="00AC0183" w:rsidRDefault="00AC0183" w:rsidP="00AC0183">
      <w:pPr>
        <w:pStyle w:val="Heading3"/>
      </w:pPr>
      <w:bookmarkStart w:id="2373" w:name="_Toc151743066"/>
      <w:bookmarkStart w:id="2374" w:name="_Toc151743531"/>
      <w:bookmarkStart w:id="2375" w:name="_Toc185515508"/>
      <w:bookmarkStart w:id="2376" w:name="_Toc192872815"/>
      <w:bookmarkStart w:id="2377" w:name="_Toc200970523"/>
      <w:r w:rsidRPr="00AC0183">
        <w:t>6.5.1</w:t>
      </w:r>
      <w:r w:rsidRPr="00AC0183">
        <w:tab/>
        <w:t>Service Description</w:t>
      </w:r>
      <w:bookmarkEnd w:id="2373"/>
      <w:bookmarkEnd w:id="2374"/>
      <w:bookmarkEnd w:id="2375"/>
      <w:bookmarkEnd w:id="2376"/>
      <w:bookmarkEnd w:id="237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378" w:name="_Toc151743067"/>
      <w:bookmarkStart w:id="237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380" w:name="_Toc185515509"/>
      <w:bookmarkStart w:id="2381" w:name="_Toc192872816"/>
      <w:bookmarkStart w:id="2382" w:name="_Toc200970524"/>
      <w:r w:rsidRPr="00AC0183">
        <w:t>6.5.2.1</w:t>
      </w:r>
      <w:r w:rsidRPr="00AC0183">
        <w:tab/>
        <w:t>Introduction</w:t>
      </w:r>
      <w:bookmarkEnd w:id="2378"/>
      <w:bookmarkEnd w:id="2379"/>
      <w:bookmarkEnd w:id="2380"/>
      <w:bookmarkEnd w:id="2381"/>
      <w:bookmarkEnd w:id="2382"/>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맑은 고딕"/>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383" w:name="_Toc151379187"/>
      <w:bookmarkStart w:id="2384" w:name="_Toc151445369"/>
      <w:bookmarkStart w:id="2385" w:name="_Toc151536527"/>
      <w:bookmarkStart w:id="2386" w:name="_Toc185515510"/>
      <w:bookmarkStart w:id="2387" w:name="_Toc192872817"/>
      <w:bookmarkStart w:id="2388" w:name="_Toc200970525"/>
      <w:r w:rsidRPr="00AC0183">
        <w:lastRenderedPageBreak/>
        <w:t>6.5.2.2</w:t>
      </w:r>
      <w:r w:rsidRPr="00AC0183">
        <w:tab/>
        <w:t>Eecs_ECSServiceProvisioning_</w:t>
      </w:r>
      <w:r w:rsidRPr="00AC0183">
        <w:rPr>
          <w:lang w:val="en-US"/>
        </w:rPr>
        <w:t>Request</w:t>
      </w:r>
      <w:bookmarkEnd w:id="2383"/>
      <w:bookmarkEnd w:id="2384"/>
      <w:bookmarkEnd w:id="2385"/>
      <w:bookmarkEnd w:id="2386"/>
      <w:bookmarkEnd w:id="2387"/>
      <w:bookmarkEnd w:id="2388"/>
    </w:p>
    <w:p w14:paraId="51438F77" w14:textId="77777777" w:rsidR="00AC0183" w:rsidRPr="00AC0183" w:rsidRDefault="00AC0183" w:rsidP="00AC0183">
      <w:pPr>
        <w:pStyle w:val="Heading5"/>
      </w:pPr>
      <w:bookmarkStart w:id="2389" w:name="_Toc151379188"/>
      <w:bookmarkStart w:id="2390" w:name="_Toc151445370"/>
      <w:bookmarkStart w:id="2391" w:name="_Toc151536528"/>
      <w:bookmarkStart w:id="2392" w:name="_Toc185515511"/>
      <w:bookmarkStart w:id="2393" w:name="_Toc192872818"/>
      <w:bookmarkStart w:id="2394" w:name="_Toc200970526"/>
      <w:r w:rsidRPr="00AC0183">
        <w:t>6.5.2.2.1</w:t>
      </w:r>
      <w:r w:rsidRPr="00AC0183">
        <w:tab/>
        <w:t>General</w:t>
      </w:r>
      <w:bookmarkEnd w:id="2389"/>
      <w:bookmarkEnd w:id="2390"/>
      <w:bookmarkEnd w:id="2391"/>
      <w:bookmarkEnd w:id="2392"/>
      <w:bookmarkEnd w:id="2393"/>
      <w:bookmarkEnd w:id="239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395" w:name="_Toc151379189"/>
      <w:bookmarkStart w:id="2396" w:name="_Toc151445371"/>
      <w:bookmarkStart w:id="2397" w:name="_Toc151536529"/>
      <w:bookmarkStart w:id="2398" w:name="_Toc185515512"/>
      <w:bookmarkStart w:id="2399" w:name="_Toc192872819"/>
      <w:bookmarkStart w:id="2400" w:name="_Toc200970527"/>
      <w:r w:rsidRPr="00AC0183">
        <w:t>6.5.2.2.2</w:t>
      </w:r>
      <w:r w:rsidRPr="00AC0183">
        <w:tab/>
      </w:r>
      <w:bookmarkEnd w:id="2395"/>
      <w:bookmarkEnd w:id="2396"/>
      <w:bookmarkEnd w:id="2397"/>
      <w:r w:rsidRPr="00AC0183">
        <w:t>S</w:t>
      </w:r>
      <w:r w:rsidRPr="00AC0183">
        <w:rPr>
          <w:lang w:val="en-US"/>
        </w:rPr>
        <w:t>ervice Provisioning Information</w:t>
      </w:r>
      <w:r w:rsidRPr="00AC0183">
        <w:rPr>
          <w:rFonts w:cs="Courier New"/>
          <w:szCs w:val="16"/>
        </w:rPr>
        <w:t xml:space="preserve"> Retrieval Request</w:t>
      </w:r>
      <w:bookmarkEnd w:id="2398"/>
      <w:bookmarkEnd w:id="2399"/>
      <w:bookmarkEnd w:id="2400"/>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401" w:name="_Toc185515513"/>
      <w:bookmarkStart w:id="2402" w:name="_Toc192872820"/>
      <w:bookmarkStart w:id="2403" w:name="_Toc200970528"/>
      <w:r w:rsidRPr="00AC0183">
        <w:t>6.5.2.3</w:t>
      </w:r>
      <w:r w:rsidRPr="00AC0183">
        <w:tab/>
        <w:t>Eecs_ECSServiceProvisioning_Subscribe</w:t>
      </w:r>
      <w:bookmarkEnd w:id="2401"/>
      <w:bookmarkEnd w:id="2402"/>
      <w:bookmarkEnd w:id="2403"/>
    </w:p>
    <w:p w14:paraId="07BD4E6B" w14:textId="77777777" w:rsidR="00AC0183" w:rsidRPr="00AC0183" w:rsidRDefault="00AC0183" w:rsidP="00AC0183">
      <w:pPr>
        <w:pStyle w:val="Heading5"/>
      </w:pPr>
      <w:bookmarkStart w:id="2404" w:name="_Toc185515514"/>
      <w:bookmarkStart w:id="2405" w:name="_Toc192872821"/>
      <w:bookmarkStart w:id="2406" w:name="_Toc200970529"/>
      <w:r w:rsidRPr="00AC0183">
        <w:t>6.5.2.3.1</w:t>
      </w:r>
      <w:r w:rsidRPr="00AC0183">
        <w:tab/>
        <w:t>General</w:t>
      </w:r>
      <w:bookmarkEnd w:id="2404"/>
      <w:bookmarkEnd w:id="2405"/>
      <w:bookmarkEnd w:id="2406"/>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407" w:name="_Toc185515515"/>
      <w:bookmarkStart w:id="2408" w:name="_Toc192872822"/>
      <w:bookmarkStart w:id="2409" w:name="_Toc200970530"/>
      <w:r w:rsidRPr="00AC0183">
        <w:t>6.5.2.3.2</w:t>
      </w:r>
      <w:r w:rsidRPr="00AC0183">
        <w:tab/>
        <w:t>Service Provisioning Subscription Creation</w:t>
      </w:r>
      <w:bookmarkEnd w:id="2407"/>
      <w:bookmarkEnd w:id="2408"/>
      <w:bookmarkEnd w:id="2409"/>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410" w:name="_Toc185515516"/>
      <w:bookmarkStart w:id="2411" w:name="_Toc192872823"/>
      <w:bookmarkStart w:id="2412" w:name="_Toc200970531"/>
      <w:r w:rsidRPr="00AC0183">
        <w:t>6.5.2.4</w:t>
      </w:r>
      <w:r w:rsidRPr="00AC0183">
        <w:tab/>
        <w:t>Eecs_ECSServiceProvisioning_UpdateSubscription</w:t>
      </w:r>
      <w:bookmarkEnd w:id="2410"/>
      <w:bookmarkEnd w:id="2411"/>
      <w:bookmarkEnd w:id="2412"/>
    </w:p>
    <w:p w14:paraId="3078FFFB" w14:textId="77777777" w:rsidR="00AC0183" w:rsidRPr="00AC0183" w:rsidRDefault="00AC0183" w:rsidP="00AC0183">
      <w:pPr>
        <w:pStyle w:val="Heading5"/>
      </w:pPr>
      <w:bookmarkStart w:id="2413" w:name="_Toc185515517"/>
      <w:bookmarkStart w:id="2414" w:name="_Toc192872824"/>
      <w:bookmarkStart w:id="2415" w:name="_Toc200970532"/>
      <w:r w:rsidRPr="00AC0183">
        <w:t>6.5.2.4.1</w:t>
      </w:r>
      <w:r w:rsidRPr="00AC0183">
        <w:tab/>
        <w:t>General</w:t>
      </w:r>
      <w:bookmarkEnd w:id="2413"/>
      <w:bookmarkEnd w:id="2414"/>
      <w:bookmarkEnd w:id="241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416" w:name="_Toc185515518"/>
      <w:bookmarkStart w:id="2417" w:name="_Toc192872825"/>
      <w:bookmarkStart w:id="2418" w:name="_Toc200970533"/>
      <w:r w:rsidRPr="00AC0183">
        <w:t>6.5.2.4.2</w:t>
      </w:r>
      <w:r w:rsidRPr="00AC0183">
        <w:tab/>
        <w:t>Service Provisioning Subscription Update</w:t>
      </w:r>
      <w:bookmarkEnd w:id="2416"/>
      <w:bookmarkEnd w:id="2417"/>
      <w:bookmarkEnd w:id="241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419" w:name="_Toc185515519"/>
      <w:bookmarkStart w:id="2420" w:name="_Toc192872826"/>
      <w:bookmarkStart w:id="2421" w:name="_Toc200970534"/>
      <w:r w:rsidRPr="00AC0183">
        <w:t>6.5.2.5</w:t>
      </w:r>
      <w:r w:rsidRPr="00AC0183">
        <w:tab/>
        <w:t>Eecs_ECSServiceProvisioning_Unsubscribe</w:t>
      </w:r>
      <w:bookmarkEnd w:id="2419"/>
      <w:bookmarkEnd w:id="2420"/>
      <w:bookmarkEnd w:id="2421"/>
    </w:p>
    <w:p w14:paraId="779FDFA8" w14:textId="77777777" w:rsidR="00AC0183" w:rsidRPr="00AC0183" w:rsidRDefault="00AC0183" w:rsidP="00AC0183">
      <w:pPr>
        <w:pStyle w:val="Heading5"/>
      </w:pPr>
      <w:bookmarkStart w:id="2422" w:name="_Toc185515520"/>
      <w:bookmarkStart w:id="2423" w:name="_Toc192872827"/>
      <w:bookmarkStart w:id="2424" w:name="_Toc200970535"/>
      <w:r w:rsidRPr="00AC0183">
        <w:t>6.5.2.5.1</w:t>
      </w:r>
      <w:r w:rsidRPr="00AC0183">
        <w:tab/>
        <w:t>General</w:t>
      </w:r>
      <w:bookmarkEnd w:id="2422"/>
      <w:bookmarkEnd w:id="2423"/>
      <w:bookmarkEnd w:id="2424"/>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425" w:name="_Toc185515521"/>
      <w:bookmarkStart w:id="2426" w:name="_Toc192872828"/>
      <w:bookmarkStart w:id="2427" w:name="_Toc200970536"/>
      <w:r w:rsidRPr="00AC0183">
        <w:t>6.5.2.5.2</w:t>
      </w:r>
      <w:r w:rsidRPr="00AC0183">
        <w:tab/>
        <w:t xml:space="preserve">Service Provisioning Subscription </w:t>
      </w:r>
      <w:r w:rsidRPr="00AC0183">
        <w:rPr>
          <w:lang w:val="en-US"/>
        </w:rPr>
        <w:t>Deletion</w:t>
      </w:r>
      <w:bookmarkEnd w:id="2425"/>
      <w:bookmarkEnd w:id="2426"/>
      <w:bookmarkEnd w:id="242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428" w:name="_Toc144024139"/>
      <w:bookmarkStart w:id="2429" w:name="_Toc148176838"/>
      <w:bookmarkStart w:id="2430" w:name="_Toc148358888"/>
      <w:bookmarkStart w:id="2431" w:name="_Toc151743082"/>
      <w:bookmarkStart w:id="2432" w:name="_Toc151743547"/>
      <w:bookmarkStart w:id="2433" w:name="_Toc185515522"/>
      <w:bookmarkStart w:id="2434" w:name="_Toc192872829"/>
      <w:bookmarkStart w:id="2435" w:name="_Toc200970537"/>
      <w:r w:rsidRPr="00AC0183">
        <w:t>6.5.2.6</w:t>
      </w:r>
      <w:r w:rsidRPr="00AC0183">
        <w:tab/>
      </w:r>
      <w:bookmarkEnd w:id="2428"/>
      <w:bookmarkEnd w:id="2429"/>
      <w:bookmarkEnd w:id="2430"/>
      <w:bookmarkEnd w:id="2431"/>
      <w:bookmarkEnd w:id="2432"/>
      <w:r w:rsidRPr="00AC0183">
        <w:t>Eecs_ECSServiceProvisioning_Notify</w:t>
      </w:r>
      <w:bookmarkEnd w:id="2433"/>
      <w:bookmarkEnd w:id="2434"/>
      <w:bookmarkEnd w:id="2435"/>
    </w:p>
    <w:p w14:paraId="2C671A22" w14:textId="77777777" w:rsidR="00AC0183" w:rsidRPr="00AC0183" w:rsidRDefault="00AC0183" w:rsidP="00AC0183">
      <w:pPr>
        <w:pStyle w:val="Heading5"/>
      </w:pPr>
      <w:bookmarkStart w:id="2436" w:name="_Toc96843336"/>
      <w:bookmarkStart w:id="2437" w:name="_Toc96844311"/>
      <w:bookmarkStart w:id="2438" w:name="_Toc100739884"/>
      <w:bookmarkStart w:id="2439" w:name="_Toc129252457"/>
      <w:bookmarkStart w:id="2440" w:name="_Toc144024140"/>
      <w:bookmarkStart w:id="2441" w:name="_Toc148176839"/>
      <w:bookmarkStart w:id="2442" w:name="_Toc148358889"/>
      <w:bookmarkStart w:id="2443" w:name="_Toc151743083"/>
      <w:bookmarkStart w:id="2444" w:name="_Toc151743548"/>
      <w:bookmarkStart w:id="2445" w:name="_Toc185515523"/>
      <w:bookmarkStart w:id="2446" w:name="_Toc192872830"/>
      <w:bookmarkStart w:id="2447" w:name="_Toc200970538"/>
      <w:r w:rsidRPr="00AC0183">
        <w:t>6.5.2.6.1</w:t>
      </w:r>
      <w:r w:rsidRPr="00AC0183">
        <w:tab/>
        <w:t>General</w:t>
      </w:r>
      <w:bookmarkEnd w:id="2436"/>
      <w:bookmarkEnd w:id="2437"/>
      <w:bookmarkEnd w:id="2438"/>
      <w:bookmarkEnd w:id="2439"/>
      <w:bookmarkEnd w:id="2440"/>
      <w:bookmarkEnd w:id="2441"/>
      <w:bookmarkEnd w:id="2442"/>
      <w:bookmarkEnd w:id="2443"/>
      <w:bookmarkEnd w:id="2444"/>
      <w:bookmarkEnd w:id="2445"/>
      <w:bookmarkEnd w:id="2446"/>
      <w:bookmarkEnd w:id="2447"/>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448" w:name="_Toc96843337"/>
      <w:bookmarkStart w:id="2449" w:name="_Toc96844312"/>
      <w:bookmarkStart w:id="2450" w:name="_Toc100739885"/>
      <w:bookmarkStart w:id="2451" w:name="_Toc129252458"/>
      <w:bookmarkStart w:id="2452" w:name="_Toc144024141"/>
      <w:bookmarkStart w:id="2453" w:name="_Toc148176840"/>
      <w:bookmarkStart w:id="2454" w:name="_Toc148358890"/>
      <w:bookmarkStart w:id="2455" w:name="_Toc151743084"/>
      <w:bookmarkStart w:id="2456" w:name="_Toc151743549"/>
      <w:bookmarkStart w:id="2457" w:name="_Toc185515524"/>
      <w:bookmarkStart w:id="2458" w:name="_Toc192872831"/>
      <w:bookmarkStart w:id="2459" w:name="_Toc200970539"/>
      <w:r w:rsidRPr="00AC0183">
        <w:t>6.5.2.6.2</w:t>
      </w:r>
      <w:r w:rsidRPr="00AC0183">
        <w:tab/>
      </w:r>
      <w:bookmarkEnd w:id="2448"/>
      <w:bookmarkEnd w:id="2449"/>
      <w:bookmarkEnd w:id="2450"/>
      <w:bookmarkEnd w:id="2451"/>
      <w:r w:rsidRPr="00AC0183">
        <w:t xml:space="preserve">Service Provisioning </w:t>
      </w:r>
      <w:r w:rsidRPr="00AC0183">
        <w:rPr>
          <w:lang w:val="en-US"/>
        </w:rPr>
        <w:t>Notification</w:t>
      </w:r>
      <w:bookmarkEnd w:id="2452"/>
      <w:bookmarkEnd w:id="2453"/>
      <w:bookmarkEnd w:id="2454"/>
      <w:bookmarkEnd w:id="2455"/>
      <w:bookmarkEnd w:id="2456"/>
      <w:bookmarkEnd w:id="2457"/>
      <w:bookmarkEnd w:id="2458"/>
      <w:bookmarkEnd w:id="2459"/>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460" w:name="_Toc185515525"/>
      <w:bookmarkStart w:id="2461" w:name="_Toc192872832"/>
      <w:bookmarkStart w:id="2462" w:name="_Toc200970540"/>
      <w:r>
        <w:t>6.6</w:t>
      </w:r>
      <w:r>
        <w:tab/>
        <w:t>Eecs_ECSDiscovery Service</w:t>
      </w:r>
      <w:bookmarkEnd w:id="2460"/>
      <w:bookmarkEnd w:id="2461"/>
      <w:bookmarkEnd w:id="2462"/>
    </w:p>
    <w:p w14:paraId="6F47B2EB" w14:textId="77777777" w:rsidR="008354A6" w:rsidRDefault="008354A6" w:rsidP="008354A6">
      <w:pPr>
        <w:pStyle w:val="Heading3"/>
      </w:pPr>
      <w:bookmarkStart w:id="2463" w:name="_Toc185515526"/>
      <w:bookmarkStart w:id="2464" w:name="_Toc192872833"/>
      <w:bookmarkStart w:id="2465" w:name="_Toc200970541"/>
      <w:r>
        <w:t>6.6.1</w:t>
      </w:r>
      <w:r>
        <w:tab/>
        <w:t>Service Description</w:t>
      </w:r>
      <w:bookmarkEnd w:id="2463"/>
      <w:bookmarkEnd w:id="2464"/>
      <w:bookmarkEnd w:id="246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466" w:name="_Toc185515527"/>
      <w:bookmarkStart w:id="2467" w:name="_Toc192872834"/>
      <w:bookmarkStart w:id="2468" w:name="_Toc200970542"/>
      <w:r>
        <w:t>6.6.2</w:t>
      </w:r>
      <w:r>
        <w:tab/>
        <w:t>Service Operations</w:t>
      </w:r>
      <w:bookmarkEnd w:id="2466"/>
      <w:bookmarkEnd w:id="2467"/>
      <w:bookmarkEnd w:id="2468"/>
    </w:p>
    <w:p w14:paraId="2FF6AACC" w14:textId="77777777" w:rsidR="008354A6" w:rsidRDefault="008354A6" w:rsidP="008354A6">
      <w:pPr>
        <w:pStyle w:val="Heading4"/>
      </w:pPr>
      <w:bookmarkStart w:id="2469" w:name="_Toc185515528"/>
      <w:bookmarkStart w:id="2470" w:name="_Toc192872835"/>
      <w:bookmarkStart w:id="2471" w:name="_Toc200970543"/>
      <w:r>
        <w:t>6.6.2.1</w:t>
      </w:r>
      <w:r>
        <w:tab/>
        <w:t>Introduction</w:t>
      </w:r>
      <w:bookmarkEnd w:id="2469"/>
      <w:bookmarkEnd w:id="2470"/>
      <w:bookmarkEnd w:id="247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472" w:name="_Hlk166525297"/>
            <w:r>
              <w:t xml:space="preserve">This service operation is used by the </w:t>
            </w:r>
            <w:r>
              <w:rPr>
                <w:lang w:eastAsia="ja-JP"/>
              </w:rPr>
              <w:t xml:space="preserve">ECS </w:t>
            </w:r>
            <w:r>
              <w:t>to notify a previously subscribed service consumer on partner ECS information.</w:t>
            </w:r>
            <w:bookmarkEnd w:id="2472"/>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473" w:name="_Toc185515529"/>
      <w:bookmarkStart w:id="2474" w:name="_Toc192872836"/>
      <w:bookmarkStart w:id="2475" w:name="_Toc200970544"/>
      <w:r w:rsidRPr="004900B8">
        <w:t>6.6.2.2</w:t>
      </w:r>
      <w:r w:rsidRPr="004900B8">
        <w:tab/>
        <w:t>Eecs_ECSDiscovery_Request</w:t>
      </w:r>
      <w:bookmarkEnd w:id="2473"/>
      <w:bookmarkEnd w:id="2474"/>
      <w:bookmarkEnd w:id="2475"/>
    </w:p>
    <w:p w14:paraId="4276E141" w14:textId="77777777" w:rsidR="008354A6" w:rsidRPr="004900B8" w:rsidRDefault="008354A6" w:rsidP="008354A6">
      <w:pPr>
        <w:pStyle w:val="Heading5"/>
      </w:pPr>
      <w:bookmarkStart w:id="2476" w:name="_Toc185515530"/>
      <w:bookmarkStart w:id="2477" w:name="_Toc192872837"/>
      <w:bookmarkStart w:id="2478" w:name="_Toc200970545"/>
      <w:r w:rsidRPr="004900B8">
        <w:t>6.6.2.2.1</w:t>
      </w:r>
      <w:r w:rsidRPr="004900B8">
        <w:tab/>
        <w:t>General</w:t>
      </w:r>
      <w:bookmarkEnd w:id="2476"/>
      <w:bookmarkEnd w:id="2477"/>
      <w:bookmarkEnd w:id="2478"/>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479" w:name="_Toc185515531"/>
      <w:bookmarkStart w:id="2480" w:name="_Toc192872838"/>
      <w:bookmarkStart w:id="2481" w:name="_Toc200970546"/>
      <w:r w:rsidRPr="004900B8">
        <w:t>6.6.2.2.2</w:t>
      </w:r>
      <w:r w:rsidRPr="004900B8">
        <w:tab/>
        <w:t>Service consumer fetching partner ECS information from the ECS using the Eecs_ECSDiscovery_Request operation</w:t>
      </w:r>
      <w:bookmarkEnd w:id="2479"/>
      <w:bookmarkEnd w:id="2480"/>
      <w:bookmarkEnd w:id="248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482" w:name="_Toc185515532"/>
      <w:bookmarkStart w:id="2483" w:name="_Toc192872839"/>
      <w:bookmarkStart w:id="2484" w:name="_Toc200970547"/>
      <w:r w:rsidRPr="004900B8">
        <w:t>6.6.2.</w:t>
      </w:r>
      <w:r>
        <w:t>3</w:t>
      </w:r>
      <w:r w:rsidRPr="004900B8">
        <w:tab/>
        <w:t>Eecs_ECSDiscovery_Request</w:t>
      </w:r>
      <w:bookmarkEnd w:id="2482"/>
      <w:bookmarkEnd w:id="2483"/>
      <w:bookmarkEnd w:id="2484"/>
    </w:p>
    <w:p w14:paraId="3DE34C94" w14:textId="77777777" w:rsidR="008354A6" w:rsidRPr="004900B8" w:rsidRDefault="008354A6" w:rsidP="008354A6">
      <w:pPr>
        <w:pStyle w:val="Heading5"/>
      </w:pPr>
      <w:bookmarkStart w:id="2485" w:name="_Toc185515533"/>
      <w:bookmarkStart w:id="2486" w:name="_Toc192872840"/>
      <w:bookmarkStart w:id="2487" w:name="_Toc200970548"/>
      <w:r w:rsidRPr="004900B8">
        <w:t>6.6.2.</w:t>
      </w:r>
      <w:r>
        <w:t>3</w:t>
      </w:r>
      <w:r w:rsidRPr="004900B8">
        <w:t>.1</w:t>
      </w:r>
      <w:r w:rsidRPr="004900B8">
        <w:tab/>
        <w:t>General</w:t>
      </w:r>
      <w:bookmarkEnd w:id="2485"/>
      <w:bookmarkEnd w:id="2486"/>
      <w:bookmarkEnd w:id="2487"/>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488" w:name="_Toc185515534"/>
      <w:bookmarkStart w:id="2489" w:name="_Toc192872841"/>
      <w:bookmarkStart w:id="2490" w:name="_Toc200970549"/>
      <w:r w:rsidRPr="004900B8">
        <w:t>6.6.2.</w:t>
      </w:r>
      <w:r>
        <w:t>3</w:t>
      </w:r>
      <w:r w:rsidRPr="004900B8">
        <w:t>.</w:t>
      </w:r>
      <w:r>
        <w:t>2</w:t>
      </w:r>
      <w:r w:rsidRPr="004900B8">
        <w:tab/>
      </w:r>
      <w:r>
        <w:t>ECS notifying the ECS information to the service consumer using Eecs_ECSDiscovery_Notification operation</w:t>
      </w:r>
      <w:bookmarkEnd w:id="2488"/>
      <w:bookmarkEnd w:id="2489"/>
      <w:bookmarkEnd w:id="2490"/>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491" w:name="_Toc185515535"/>
      <w:bookmarkStart w:id="2492" w:name="_Toc192872842"/>
      <w:bookmarkStart w:id="2493" w:name="_Toc200970550"/>
      <w:r>
        <w:t>6.7</w:t>
      </w:r>
      <w:r w:rsidRPr="00B54DBF">
        <w:tab/>
        <w:t>Eecs_</w:t>
      </w:r>
      <w:r>
        <w:t>ACREvents</w:t>
      </w:r>
      <w:bookmarkEnd w:id="2491"/>
      <w:bookmarkEnd w:id="2492"/>
      <w:bookmarkEnd w:id="2493"/>
    </w:p>
    <w:p w14:paraId="008A73D6" w14:textId="77777777" w:rsidR="001B4C79" w:rsidRPr="00B54DBF" w:rsidRDefault="001B4C79" w:rsidP="001B4C79">
      <w:pPr>
        <w:pStyle w:val="Heading3"/>
      </w:pPr>
      <w:bookmarkStart w:id="2494" w:name="_Toc185515536"/>
      <w:bookmarkStart w:id="2495" w:name="_Toc192872843"/>
      <w:bookmarkStart w:id="2496" w:name="_Toc200970551"/>
      <w:r>
        <w:t>6.7</w:t>
      </w:r>
      <w:r w:rsidRPr="00B54DBF">
        <w:t>.1</w:t>
      </w:r>
      <w:r w:rsidRPr="00B54DBF">
        <w:tab/>
        <w:t>Service Description</w:t>
      </w:r>
      <w:bookmarkEnd w:id="2494"/>
      <w:bookmarkEnd w:id="2495"/>
      <w:bookmarkEnd w:id="2496"/>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497" w:name="_Toc185515537"/>
      <w:bookmarkStart w:id="2498" w:name="_Toc192872844"/>
      <w:bookmarkStart w:id="2499" w:name="_Toc200970552"/>
      <w:r>
        <w:t>6.7.2</w:t>
      </w:r>
      <w:r>
        <w:tab/>
        <w:t>Service Operations</w:t>
      </w:r>
      <w:bookmarkEnd w:id="2497"/>
      <w:bookmarkEnd w:id="2498"/>
      <w:bookmarkEnd w:id="2499"/>
    </w:p>
    <w:p w14:paraId="0B115126" w14:textId="77777777" w:rsidR="001B4C79" w:rsidRPr="00B54DBF" w:rsidRDefault="001B4C79" w:rsidP="001B4C79">
      <w:pPr>
        <w:pStyle w:val="Heading4"/>
      </w:pPr>
      <w:bookmarkStart w:id="2500" w:name="_Toc185515538"/>
      <w:bookmarkStart w:id="2501" w:name="_Toc192872845"/>
      <w:bookmarkStart w:id="2502" w:name="_Toc200970553"/>
      <w:r>
        <w:t>6.7</w:t>
      </w:r>
      <w:r w:rsidRPr="00B54DBF">
        <w:t>.2.1</w:t>
      </w:r>
      <w:r w:rsidRPr="00B54DBF">
        <w:tab/>
        <w:t>Introduction</w:t>
      </w:r>
      <w:bookmarkEnd w:id="2500"/>
      <w:bookmarkEnd w:id="2501"/>
      <w:bookmarkEnd w:id="2502"/>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맑은 고딕"/>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503" w:name="_Toc185515539"/>
      <w:bookmarkStart w:id="2504" w:name="_Toc192872846"/>
      <w:bookmarkStart w:id="2505" w:name="_Toc200970554"/>
      <w:r>
        <w:t>6.7.2.2</w:t>
      </w:r>
      <w:r w:rsidRPr="00AC0183">
        <w:tab/>
        <w:t>Eecs_</w:t>
      </w:r>
      <w:r>
        <w:t>ACREvents</w:t>
      </w:r>
      <w:r w:rsidRPr="00AC0183">
        <w:t>_Subscribe</w:t>
      </w:r>
      <w:bookmarkEnd w:id="2503"/>
      <w:bookmarkEnd w:id="2504"/>
      <w:bookmarkEnd w:id="2505"/>
    </w:p>
    <w:p w14:paraId="65C92318" w14:textId="77777777" w:rsidR="001B4C79" w:rsidRPr="00AC0183" w:rsidRDefault="001B4C79" w:rsidP="001B4C79">
      <w:pPr>
        <w:pStyle w:val="Heading5"/>
      </w:pPr>
      <w:bookmarkStart w:id="2506" w:name="_Toc185515540"/>
      <w:bookmarkStart w:id="2507" w:name="_Toc192872847"/>
      <w:bookmarkStart w:id="2508" w:name="_Toc200970555"/>
      <w:r>
        <w:t>6.7.2.2</w:t>
      </w:r>
      <w:r w:rsidRPr="00AC0183">
        <w:t>.1</w:t>
      </w:r>
      <w:r w:rsidRPr="00AC0183">
        <w:tab/>
        <w:t>General</w:t>
      </w:r>
      <w:bookmarkEnd w:id="2506"/>
      <w:bookmarkEnd w:id="2507"/>
      <w:bookmarkEnd w:id="2508"/>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509" w:name="_Toc185515541"/>
      <w:bookmarkStart w:id="2510" w:name="_Toc192872848"/>
      <w:bookmarkStart w:id="2511" w:name="_Toc200970556"/>
      <w:r>
        <w:t>6.7.2.2</w:t>
      </w:r>
      <w:r w:rsidRPr="00AC0183">
        <w:t>.2</w:t>
      </w:r>
      <w:r w:rsidRPr="00AC0183">
        <w:tab/>
      </w:r>
      <w:r>
        <w:t>ACR Events</w:t>
      </w:r>
      <w:r w:rsidRPr="00AC0183">
        <w:t xml:space="preserve"> Subscription Creation</w:t>
      </w:r>
      <w:bookmarkEnd w:id="2509"/>
      <w:bookmarkEnd w:id="2510"/>
      <w:bookmarkEnd w:id="2511"/>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512" w:name="_Toc185515542"/>
      <w:bookmarkStart w:id="2513" w:name="_Toc192872849"/>
      <w:bookmarkStart w:id="2514" w:name="_Toc200970557"/>
      <w:r>
        <w:t>6.7.2.3</w:t>
      </w:r>
      <w:r w:rsidRPr="00AC0183">
        <w:tab/>
        <w:t>Eecs_</w:t>
      </w:r>
      <w:r>
        <w:t>ACREvents</w:t>
      </w:r>
      <w:r w:rsidRPr="00AC0183">
        <w:t>_Update</w:t>
      </w:r>
      <w:bookmarkEnd w:id="2512"/>
      <w:bookmarkEnd w:id="2513"/>
      <w:bookmarkEnd w:id="2514"/>
    </w:p>
    <w:p w14:paraId="7693A1C5" w14:textId="77777777" w:rsidR="001B4C79" w:rsidRPr="00AC0183" w:rsidRDefault="001B4C79" w:rsidP="001B4C79">
      <w:pPr>
        <w:pStyle w:val="Heading5"/>
      </w:pPr>
      <w:bookmarkStart w:id="2515" w:name="_Toc185515543"/>
      <w:bookmarkStart w:id="2516" w:name="_Toc192872850"/>
      <w:bookmarkStart w:id="2517" w:name="_Toc200970558"/>
      <w:r>
        <w:t>6.7.2.3</w:t>
      </w:r>
      <w:r w:rsidRPr="00AC0183">
        <w:t>.1</w:t>
      </w:r>
      <w:r w:rsidRPr="00AC0183">
        <w:tab/>
        <w:t>General</w:t>
      </w:r>
      <w:bookmarkEnd w:id="2515"/>
      <w:bookmarkEnd w:id="2516"/>
      <w:bookmarkEnd w:id="2517"/>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518" w:name="_Toc185515544"/>
      <w:bookmarkStart w:id="2519" w:name="_Toc192872851"/>
      <w:bookmarkStart w:id="2520" w:name="_Toc200970559"/>
      <w:r>
        <w:t>6.7.2.3</w:t>
      </w:r>
      <w:r w:rsidRPr="00AC0183">
        <w:t>.2</w:t>
      </w:r>
      <w:r w:rsidRPr="00AC0183">
        <w:tab/>
      </w:r>
      <w:r>
        <w:t>ACR Events</w:t>
      </w:r>
      <w:r w:rsidRPr="00AC0183">
        <w:t xml:space="preserve"> Subscription Update</w:t>
      </w:r>
      <w:bookmarkEnd w:id="2518"/>
      <w:bookmarkEnd w:id="2519"/>
      <w:bookmarkEnd w:id="2520"/>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521" w:name="_Toc185515545"/>
      <w:bookmarkStart w:id="2522" w:name="_Toc192872852"/>
      <w:bookmarkStart w:id="2523" w:name="_Toc200970560"/>
      <w:r>
        <w:t>6.7.2.4</w:t>
      </w:r>
      <w:r w:rsidRPr="00AC0183">
        <w:tab/>
        <w:t>Eecs_</w:t>
      </w:r>
      <w:r>
        <w:t>ACREvents</w:t>
      </w:r>
      <w:r w:rsidRPr="00AC0183">
        <w:t>_Unsubscribe</w:t>
      </w:r>
      <w:bookmarkEnd w:id="2521"/>
      <w:bookmarkEnd w:id="2522"/>
      <w:bookmarkEnd w:id="2523"/>
    </w:p>
    <w:p w14:paraId="0C97F3EE" w14:textId="77777777" w:rsidR="001B4C79" w:rsidRPr="00AC0183" w:rsidRDefault="001B4C79" w:rsidP="001B4C79">
      <w:pPr>
        <w:pStyle w:val="Heading5"/>
      </w:pPr>
      <w:bookmarkStart w:id="2524" w:name="_Toc185515546"/>
      <w:bookmarkStart w:id="2525" w:name="_Toc192872853"/>
      <w:bookmarkStart w:id="2526" w:name="_Toc200970561"/>
      <w:r>
        <w:t>6.7.2.4</w:t>
      </w:r>
      <w:r w:rsidRPr="00AC0183">
        <w:t>.1</w:t>
      </w:r>
      <w:r w:rsidRPr="00AC0183">
        <w:tab/>
        <w:t>General</w:t>
      </w:r>
      <w:bookmarkEnd w:id="2524"/>
      <w:bookmarkEnd w:id="2525"/>
      <w:bookmarkEnd w:id="2526"/>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527" w:name="_Toc185515547"/>
      <w:bookmarkStart w:id="2528" w:name="_Toc192872854"/>
      <w:bookmarkStart w:id="2529" w:name="_Toc200970562"/>
      <w:r>
        <w:t>6.7.2.4</w:t>
      </w:r>
      <w:r w:rsidRPr="00AC0183">
        <w:t>.2</w:t>
      </w:r>
      <w:r w:rsidRPr="00AC0183">
        <w:tab/>
      </w:r>
      <w:r>
        <w:t>ACR Events</w:t>
      </w:r>
      <w:r w:rsidRPr="00AC0183">
        <w:t xml:space="preserve"> Subscription </w:t>
      </w:r>
      <w:r w:rsidRPr="00AC0183">
        <w:rPr>
          <w:lang w:val="en-US"/>
        </w:rPr>
        <w:t>Deletion</w:t>
      </w:r>
      <w:bookmarkEnd w:id="2527"/>
      <w:bookmarkEnd w:id="2528"/>
      <w:bookmarkEnd w:id="252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530" w:name="_Toc185515548"/>
      <w:bookmarkStart w:id="2531" w:name="_Toc192872855"/>
      <w:bookmarkStart w:id="2532" w:name="_Toc200970563"/>
      <w:r>
        <w:t>6.7.2.5</w:t>
      </w:r>
      <w:r w:rsidRPr="00AC0183">
        <w:tab/>
        <w:t>Eecs_</w:t>
      </w:r>
      <w:r>
        <w:t>ACREvents</w:t>
      </w:r>
      <w:r w:rsidRPr="00AC0183">
        <w:t>_Notify</w:t>
      </w:r>
      <w:bookmarkEnd w:id="2530"/>
      <w:bookmarkEnd w:id="2531"/>
      <w:bookmarkEnd w:id="2532"/>
    </w:p>
    <w:p w14:paraId="43F5B18A" w14:textId="77777777" w:rsidR="001B4C79" w:rsidRPr="00AC0183" w:rsidRDefault="001B4C79" w:rsidP="001B4C79">
      <w:pPr>
        <w:pStyle w:val="Heading5"/>
      </w:pPr>
      <w:bookmarkStart w:id="2533" w:name="_Toc185515549"/>
      <w:bookmarkStart w:id="2534" w:name="_Toc192872856"/>
      <w:bookmarkStart w:id="2535" w:name="_Toc200970564"/>
      <w:r>
        <w:t>6.7.2.5</w:t>
      </w:r>
      <w:r w:rsidRPr="00AC0183">
        <w:t>.1</w:t>
      </w:r>
      <w:r w:rsidRPr="00AC0183">
        <w:tab/>
        <w:t>General</w:t>
      </w:r>
      <w:bookmarkEnd w:id="2533"/>
      <w:bookmarkEnd w:id="2534"/>
      <w:bookmarkEnd w:id="2535"/>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536" w:name="_Toc185515550"/>
      <w:bookmarkStart w:id="2537" w:name="_Toc192872857"/>
      <w:bookmarkStart w:id="2538" w:name="_Toc200970565"/>
      <w:r>
        <w:t>6.7.2.5</w:t>
      </w:r>
      <w:r w:rsidRPr="00AC0183">
        <w:t>.2</w:t>
      </w:r>
      <w:r w:rsidRPr="00AC0183">
        <w:tab/>
      </w:r>
      <w:r>
        <w:t>ACR Events</w:t>
      </w:r>
      <w:r w:rsidRPr="00AC0183">
        <w:t xml:space="preserve"> </w:t>
      </w:r>
      <w:r w:rsidRPr="00AC0183">
        <w:rPr>
          <w:lang w:val="en-US"/>
        </w:rPr>
        <w:t>Notification</w:t>
      </w:r>
      <w:bookmarkEnd w:id="2536"/>
      <w:bookmarkEnd w:id="2537"/>
      <w:bookmarkEnd w:id="2538"/>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539" w:name="_Toc185515551"/>
      <w:bookmarkStart w:id="2540" w:name="_Toc192872858"/>
      <w:bookmarkStart w:id="2541" w:name="_Toc200970566"/>
      <w:r w:rsidRPr="00794D38">
        <w:t>6A</w:t>
      </w:r>
      <w:r w:rsidR="00CB3144">
        <w:tab/>
      </w:r>
      <w:bookmarkEnd w:id="2369"/>
      <w:r w:rsidR="00D656F0">
        <w:t>Services offered by the Cloud Application Server (CAS)</w:t>
      </w:r>
      <w:bookmarkEnd w:id="2370"/>
      <w:bookmarkEnd w:id="2371"/>
      <w:bookmarkEnd w:id="2539"/>
      <w:bookmarkEnd w:id="2540"/>
      <w:bookmarkEnd w:id="2541"/>
    </w:p>
    <w:p w14:paraId="3E3EA928" w14:textId="77777777" w:rsidR="00794D38" w:rsidRDefault="00794D38" w:rsidP="00794D38">
      <w:pPr>
        <w:pStyle w:val="Heading2"/>
      </w:pPr>
      <w:bookmarkStart w:id="2542" w:name="_Toc145707813"/>
      <w:bookmarkStart w:id="2543" w:name="_Toc160570292"/>
      <w:bookmarkStart w:id="2544" w:name="_Toc162007888"/>
      <w:bookmarkStart w:id="2545" w:name="_Toc185515552"/>
      <w:bookmarkStart w:id="2546" w:name="_Toc192872859"/>
      <w:bookmarkStart w:id="2547" w:name="_Toc200970567"/>
      <w:r>
        <w:t>6A.1</w:t>
      </w:r>
      <w:r>
        <w:tab/>
        <w:t>Introduction</w:t>
      </w:r>
      <w:bookmarkEnd w:id="2542"/>
      <w:bookmarkEnd w:id="2543"/>
      <w:bookmarkEnd w:id="2544"/>
      <w:bookmarkEnd w:id="2545"/>
      <w:bookmarkEnd w:id="2546"/>
      <w:bookmarkEnd w:id="254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548" w:name="_Toc145707814"/>
      <w:bookmarkStart w:id="2549" w:name="_Toc160570293"/>
      <w:bookmarkStart w:id="2550" w:name="_Toc162007889"/>
      <w:bookmarkStart w:id="2551" w:name="_Toc185515553"/>
      <w:bookmarkStart w:id="2552" w:name="_Toc192872860"/>
      <w:bookmarkStart w:id="2553" w:name="_Toc200970568"/>
      <w:r>
        <w:t>6A.2</w:t>
      </w:r>
      <w:r>
        <w:tab/>
        <w:t>Ecas_SelectedEES Service</w:t>
      </w:r>
      <w:bookmarkEnd w:id="2548"/>
      <w:bookmarkEnd w:id="2549"/>
      <w:bookmarkEnd w:id="2550"/>
      <w:bookmarkEnd w:id="2551"/>
      <w:bookmarkEnd w:id="2552"/>
      <w:bookmarkEnd w:id="2553"/>
    </w:p>
    <w:p w14:paraId="124A75D3" w14:textId="77777777" w:rsidR="00794D38" w:rsidRDefault="00794D38" w:rsidP="00794D38">
      <w:pPr>
        <w:pStyle w:val="Heading3"/>
      </w:pPr>
      <w:bookmarkStart w:id="2554" w:name="_Toc129169536"/>
      <w:bookmarkStart w:id="2555" w:name="_Toc145707815"/>
      <w:bookmarkStart w:id="2556" w:name="_Toc160570294"/>
      <w:bookmarkStart w:id="2557" w:name="_Toc162007890"/>
      <w:bookmarkStart w:id="2558" w:name="_Toc185515554"/>
      <w:bookmarkStart w:id="2559" w:name="_Toc192872861"/>
      <w:bookmarkStart w:id="2560" w:name="_Toc200970569"/>
      <w:r>
        <w:t>6A.2.1</w:t>
      </w:r>
      <w:r>
        <w:tab/>
        <w:t>Service Description</w:t>
      </w:r>
      <w:bookmarkEnd w:id="2554"/>
      <w:bookmarkEnd w:id="2555"/>
      <w:bookmarkEnd w:id="2556"/>
      <w:bookmarkEnd w:id="2557"/>
      <w:bookmarkEnd w:id="2558"/>
      <w:bookmarkEnd w:id="2559"/>
      <w:bookmarkEnd w:id="2560"/>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561" w:name="_Toc129169537"/>
      <w:bookmarkStart w:id="2562" w:name="_Toc145707816"/>
      <w:bookmarkStart w:id="2563" w:name="_Toc160570295"/>
      <w:bookmarkStart w:id="2564" w:name="_Toc162007891"/>
      <w:bookmarkStart w:id="2565" w:name="_Toc185515555"/>
      <w:bookmarkStart w:id="2566" w:name="_Toc192872862"/>
      <w:bookmarkStart w:id="2567" w:name="_Toc200970570"/>
      <w:r>
        <w:lastRenderedPageBreak/>
        <w:t>6A.2.2</w:t>
      </w:r>
      <w:r>
        <w:tab/>
        <w:t>Service Operations</w:t>
      </w:r>
      <w:bookmarkEnd w:id="2561"/>
      <w:bookmarkEnd w:id="2562"/>
      <w:bookmarkEnd w:id="2563"/>
      <w:bookmarkEnd w:id="2564"/>
      <w:bookmarkEnd w:id="2565"/>
      <w:bookmarkEnd w:id="2566"/>
      <w:bookmarkEnd w:id="2567"/>
    </w:p>
    <w:p w14:paraId="5F904993" w14:textId="77777777" w:rsidR="00794D38" w:rsidRDefault="00794D38" w:rsidP="00794D38">
      <w:pPr>
        <w:pStyle w:val="Heading4"/>
      </w:pPr>
      <w:bookmarkStart w:id="2568" w:name="_Toc129169538"/>
      <w:bookmarkStart w:id="2569" w:name="_Toc145707817"/>
      <w:bookmarkStart w:id="2570" w:name="_Toc160570296"/>
      <w:bookmarkStart w:id="2571" w:name="_Toc162007892"/>
      <w:bookmarkStart w:id="2572" w:name="_Toc185515556"/>
      <w:bookmarkStart w:id="2573" w:name="_Toc192872863"/>
      <w:bookmarkStart w:id="2574" w:name="_Toc200970571"/>
      <w:r>
        <w:t>6A.2.2.1</w:t>
      </w:r>
      <w:r>
        <w:tab/>
        <w:t>Introduction</w:t>
      </w:r>
      <w:bookmarkEnd w:id="2568"/>
      <w:bookmarkEnd w:id="2569"/>
      <w:bookmarkEnd w:id="2570"/>
      <w:bookmarkEnd w:id="2571"/>
      <w:bookmarkEnd w:id="2572"/>
      <w:bookmarkEnd w:id="2573"/>
      <w:bookmarkEnd w:id="2574"/>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575" w:name="_Toc129169539"/>
      <w:bookmarkStart w:id="2576" w:name="_Toc145707818"/>
      <w:bookmarkStart w:id="2577" w:name="_Toc160570297"/>
      <w:bookmarkStart w:id="2578" w:name="_Toc162007893"/>
      <w:bookmarkStart w:id="2579" w:name="_Toc185515557"/>
      <w:bookmarkStart w:id="2580" w:name="_Toc192872864"/>
      <w:bookmarkStart w:id="2581" w:name="_Toc200970572"/>
      <w:r>
        <w:t>6A.2.2.2</w:t>
      </w:r>
      <w:r>
        <w:tab/>
        <w:t>Ecas_SelectedEES_Request</w:t>
      </w:r>
      <w:bookmarkEnd w:id="2575"/>
      <w:bookmarkEnd w:id="2576"/>
      <w:bookmarkEnd w:id="2577"/>
      <w:bookmarkEnd w:id="2578"/>
      <w:bookmarkEnd w:id="2579"/>
      <w:bookmarkEnd w:id="2580"/>
      <w:bookmarkEnd w:id="2581"/>
    </w:p>
    <w:p w14:paraId="71FBC382" w14:textId="77777777" w:rsidR="00794D38" w:rsidRDefault="00794D38" w:rsidP="00794D38">
      <w:pPr>
        <w:pStyle w:val="Heading5"/>
      </w:pPr>
      <w:bookmarkStart w:id="2582" w:name="_Toc129169540"/>
      <w:bookmarkStart w:id="2583" w:name="_Toc145707819"/>
      <w:bookmarkStart w:id="2584" w:name="_Toc160570298"/>
      <w:bookmarkStart w:id="2585" w:name="_Toc162007894"/>
      <w:bookmarkStart w:id="2586" w:name="_Toc185515558"/>
      <w:bookmarkStart w:id="2587" w:name="_Toc192872865"/>
      <w:bookmarkStart w:id="2588" w:name="_Toc200970573"/>
      <w:r>
        <w:t>6A.2.2.2.1</w:t>
      </w:r>
      <w:r>
        <w:tab/>
        <w:t>General</w:t>
      </w:r>
      <w:bookmarkEnd w:id="2582"/>
      <w:bookmarkEnd w:id="2583"/>
      <w:bookmarkEnd w:id="2584"/>
      <w:bookmarkEnd w:id="2585"/>
      <w:bookmarkEnd w:id="2586"/>
      <w:bookmarkEnd w:id="2587"/>
      <w:bookmarkEnd w:id="258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589" w:name="_Toc129169541"/>
      <w:bookmarkStart w:id="2590" w:name="_Toc145707820"/>
      <w:bookmarkStart w:id="2591" w:name="_Toc160570299"/>
      <w:bookmarkStart w:id="2592" w:name="_Toc162007895"/>
      <w:bookmarkStart w:id="2593" w:name="_Toc185515559"/>
      <w:bookmarkStart w:id="2594" w:name="_Toc192872866"/>
      <w:bookmarkStart w:id="2595" w:name="_Toc200970574"/>
      <w:r>
        <w:t>6A.2.2.2.2</w:t>
      </w:r>
      <w:r>
        <w:tab/>
        <w:t>Service consumer inform</w:t>
      </w:r>
      <w:r w:rsidR="00D656F0">
        <w:t>ing</w:t>
      </w:r>
      <w:r>
        <w:t xml:space="preserve"> the CAS of the selected EES using Ecas_SelectedEES_Declare operation</w:t>
      </w:r>
      <w:bookmarkEnd w:id="2589"/>
      <w:bookmarkEnd w:id="2590"/>
      <w:bookmarkEnd w:id="2591"/>
      <w:bookmarkEnd w:id="2592"/>
      <w:bookmarkEnd w:id="2593"/>
      <w:bookmarkEnd w:id="2594"/>
      <w:bookmarkEnd w:id="2595"/>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596" w:name="_Toc160570300"/>
      <w:bookmarkStart w:id="2597" w:name="_Toc162007896"/>
      <w:bookmarkStart w:id="2598" w:name="_Toc185515560"/>
      <w:bookmarkStart w:id="2599" w:name="_Toc192872867"/>
      <w:bookmarkStart w:id="2600" w:name="_Toc200970575"/>
      <w:r w:rsidRPr="002B0B42">
        <w:t>6B</w:t>
      </w:r>
      <w:r>
        <w:tab/>
        <w:t>Services offered by the Cloud Enabler Server (CES)</w:t>
      </w:r>
      <w:bookmarkEnd w:id="2596"/>
      <w:bookmarkEnd w:id="2597"/>
      <w:bookmarkEnd w:id="2598"/>
      <w:bookmarkEnd w:id="2599"/>
      <w:bookmarkEnd w:id="2600"/>
    </w:p>
    <w:p w14:paraId="705FC51B" w14:textId="77777777" w:rsidR="00D656F0" w:rsidRDefault="00D656F0" w:rsidP="00D656F0">
      <w:pPr>
        <w:pStyle w:val="Heading2"/>
      </w:pPr>
      <w:bookmarkStart w:id="2601" w:name="_Toc160570301"/>
      <w:bookmarkStart w:id="2602" w:name="_Toc162007897"/>
      <w:bookmarkStart w:id="2603" w:name="_Toc185515561"/>
      <w:bookmarkStart w:id="2604" w:name="_Toc192872868"/>
      <w:bookmarkStart w:id="2605" w:name="_Toc200970576"/>
      <w:r w:rsidRPr="002B0B42">
        <w:t>6B</w:t>
      </w:r>
      <w:r>
        <w:t>.1</w:t>
      </w:r>
      <w:r>
        <w:tab/>
        <w:t>Introduction</w:t>
      </w:r>
      <w:bookmarkEnd w:id="2601"/>
      <w:bookmarkEnd w:id="2602"/>
      <w:bookmarkEnd w:id="2603"/>
      <w:bookmarkEnd w:id="2604"/>
      <w:bookmarkEnd w:id="2605"/>
    </w:p>
    <w:p w14:paraId="73EC6A4B" w14:textId="77777777" w:rsidR="00BA71B7" w:rsidRPr="001D62C7" w:rsidRDefault="00BA71B7" w:rsidP="00BA71B7">
      <w:bookmarkStart w:id="2606" w:name="_Toc85734210"/>
      <w:bookmarkStart w:id="2607" w:name="_Toc89431509"/>
      <w:bookmarkStart w:id="2608" w:name="_Toc97042317"/>
      <w:bookmarkStart w:id="2609" w:name="_Toc97045461"/>
      <w:bookmarkStart w:id="2610" w:name="_Toc97155206"/>
      <w:bookmarkStart w:id="2611" w:name="_Toc101521343"/>
      <w:bookmarkStart w:id="2612" w:name="_Toc138761611"/>
      <w:bookmarkStart w:id="2613" w:name="_Toc145707821"/>
      <w:bookmarkStart w:id="2614" w:name="_Toc160570302"/>
      <w:bookmarkStart w:id="2615"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616" w:name="_Toc185515562"/>
      <w:bookmarkStart w:id="2617" w:name="_Toc192872869"/>
      <w:bookmarkStart w:id="2618" w:name="_Toc200970577"/>
      <w:r>
        <w:t>7</w:t>
      </w:r>
      <w:r w:rsidR="00B64F7C">
        <w:tab/>
      </w:r>
      <w:r w:rsidR="00AD6A62">
        <w:t xml:space="preserve">Information applicable to </w:t>
      </w:r>
      <w:r w:rsidR="008064B9">
        <w:t>several</w:t>
      </w:r>
      <w:r w:rsidR="00B64F7C">
        <w:t xml:space="preserve"> </w:t>
      </w:r>
      <w:r w:rsidR="00F37749">
        <w:t>APIs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62F88C71" w14:textId="77777777" w:rsidR="00755AA5" w:rsidRDefault="00755AA5" w:rsidP="00755AA5">
      <w:pPr>
        <w:pStyle w:val="Heading2"/>
        <w:rPr>
          <w:lang w:val="en-US"/>
        </w:rPr>
      </w:pPr>
      <w:bookmarkStart w:id="2619" w:name="_Toc85734211"/>
      <w:bookmarkStart w:id="2620" w:name="_Toc89431510"/>
      <w:bookmarkStart w:id="2621" w:name="_Toc97042318"/>
      <w:bookmarkStart w:id="2622" w:name="_Toc97045462"/>
      <w:bookmarkStart w:id="2623" w:name="_Toc97155207"/>
      <w:bookmarkStart w:id="2624" w:name="_Toc101521344"/>
      <w:bookmarkStart w:id="2625" w:name="_Toc138761612"/>
      <w:bookmarkStart w:id="2626" w:name="_Toc145707822"/>
      <w:bookmarkStart w:id="2627" w:name="_Toc160570303"/>
      <w:bookmarkStart w:id="2628" w:name="_Toc162007899"/>
      <w:bookmarkStart w:id="2629" w:name="_Toc185515563"/>
      <w:bookmarkStart w:id="2630" w:name="_Toc192872870"/>
      <w:bookmarkStart w:id="2631" w:name="_Toc200970578"/>
      <w:r>
        <w:rPr>
          <w:lang w:val="en-US"/>
        </w:rPr>
        <w:t>7.1</w:t>
      </w:r>
      <w:r>
        <w:rPr>
          <w:lang w:val="en-US"/>
        </w:rPr>
        <w:tab/>
        <w:t>General</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632" w:name="_Toc85734212"/>
      <w:bookmarkStart w:id="2633" w:name="_Toc89431511"/>
      <w:bookmarkStart w:id="2634" w:name="_Toc97042319"/>
      <w:bookmarkStart w:id="2635" w:name="_Toc97045463"/>
      <w:bookmarkStart w:id="2636" w:name="_Toc97155208"/>
      <w:bookmarkStart w:id="2637" w:name="_Toc101521345"/>
      <w:bookmarkStart w:id="2638" w:name="_Toc138761613"/>
      <w:bookmarkStart w:id="2639" w:name="_Toc145707823"/>
      <w:bookmarkStart w:id="2640" w:name="_Toc160570304"/>
      <w:bookmarkStart w:id="2641" w:name="_Toc162007900"/>
      <w:bookmarkStart w:id="2642" w:name="_Toc185515564"/>
      <w:bookmarkStart w:id="2643" w:name="_Toc192872871"/>
      <w:bookmarkStart w:id="2644" w:name="_Toc200970579"/>
      <w:r>
        <w:rPr>
          <w:lang w:val="en-US"/>
        </w:rPr>
        <w:t>7.2</w:t>
      </w:r>
      <w:r>
        <w:rPr>
          <w:lang w:val="en-US"/>
        </w:rPr>
        <w:tab/>
        <w:t>Data Types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787032A7" w14:textId="77777777" w:rsidR="00755AA5" w:rsidRDefault="00755AA5" w:rsidP="00755AA5">
      <w:pPr>
        <w:pStyle w:val="Heading3"/>
        <w:rPr>
          <w:lang w:val="en-US"/>
        </w:rPr>
      </w:pPr>
      <w:bookmarkStart w:id="2645" w:name="_Toc85734213"/>
      <w:bookmarkStart w:id="2646" w:name="_Toc89431512"/>
      <w:bookmarkStart w:id="2647" w:name="_Toc97042320"/>
      <w:bookmarkStart w:id="2648" w:name="_Toc97045464"/>
      <w:bookmarkStart w:id="2649" w:name="_Toc97155209"/>
      <w:bookmarkStart w:id="2650" w:name="_Toc101521346"/>
      <w:bookmarkStart w:id="2651" w:name="_Toc138761614"/>
      <w:bookmarkStart w:id="2652" w:name="_Toc145707824"/>
      <w:bookmarkStart w:id="2653" w:name="_Toc160570305"/>
      <w:bookmarkStart w:id="2654" w:name="_Toc162007901"/>
      <w:bookmarkStart w:id="2655" w:name="_Toc185515565"/>
      <w:bookmarkStart w:id="2656" w:name="_Toc192872872"/>
      <w:bookmarkStart w:id="2657" w:name="_Toc200970580"/>
      <w:r>
        <w:rPr>
          <w:lang w:val="en-US"/>
        </w:rPr>
        <w:t>7.2.1</w:t>
      </w:r>
      <w:r>
        <w:rPr>
          <w:lang w:val="en-US"/>
        </w:rPr>
        <w:tab/>
        <w:t>General</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658" w:name="_Toc85734214"/>
      <w:bookmarkStart w:id="2659" w:name="_Toc89431513"/>
      <w:bookmarkStart w:id="2660" w:name="_Toc97042321"/>
      <w:bookmarkStart w:id="2661" w:name="_Toc97045465"/>
      <w:bookmarkStart w:id="2662" w:name="_Toc97155210"/>
    </w:p>
    <w:p w14:paraId="5421DF80" w14:textId="03F52090" w:rsidR="00755AA5" w:rsidRDefault="00755AA5" w:rsidP="00755AA5">
      <w:pPr>
        <w:pStyle w:val="Heading3"/>
        <w:rPr>
          <w:lang w:val="en-US"/>
        </w:rPr>
      </w:pPr>
      <w:bookmarkStart w:id="2663" w:name="_Toc101521347"/>
      <w:bookmarkStart w:id="2664" w:name="_Toc138761615"/>
      <w:bookmarkStart w:id="2665" w:name="_Toc145707825"/>
      <w:bookmarkStart w:id="2666" w:name="_Toc160570306"/>
      <w:bookmarkStart w:id="2667" w:name="_Toc162007902"/>
      <w:bookmarkStart w:id="2668" w:name="_Toc185515566"/>
      <w:bookmarkStart w:id="2669" w:name="_Toc192872873"/>
      <w:bookmarkStart w:id="2670" w:name="_Toc200970581"/>
      <w:r>
        <w:rPr>
          <w:lang w:val="en-US"/>
        </w:rPr>
        <w:t>7.2.2</w:t>
      </w:r>
      <w:r>
        <w:rPr>
          <w:lang w:val="en-US"/>
        </w:rPr>
        <w:tab/>
        <w:t>Referenced structured data types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671" w:name="_Toc85734215"/>
      <w:bookmarkStart w:id="2672" w:name="_Toc89431514"/>
      <w:bookmarkStart w:id="2673" w:name="_Toc97042322"/>
      <w:bookmarkStart w:id="2674" w:name="_Toc97045466"/>
      <w:bookmarkStart w:id="2675" w:name="_Toc97155211"/>
      <w:bookmarkStart w:id="2676" w:name="_Toc101521348"/>
      <w:bookmarkStart w:id="2677" w:name="_Toc138761616"/>
      <w:bookmarkStart w:id="2678" w:name="_Toc145707826"/>
      <w:bookmarkStart w:id="2679" w:name="_Toc160570307"/>
      <w:bookmarkStart w:id="2680" w:name="_Toc162007903"/>
      <w:bookmarkStart w:id="2681" w:name="_Toc185515567"/>
      <w:bookmarkStart w:id="2682" w:name="_Toc192872874"/>
      <w:bookmarkStart w:id="2683" w:name="_Toc200970582"/>
      <w:r>
        <w:rPr>
          <w:lang w:val="en-US"/>
        </w:rPr>
        <w:t>7.2.3</w:t>
      </w:r>
      <w:r>
        <w:rPr>
          <w:lang w:val="en-US"/>
        </w:rPr>
        <w:tab/>
        <w:t>Referenced simple data types and enumerations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684" w:name="_Toc85734216"/>
      <w:bookmarkStart w:id="2685" w:name="_Toc89431515"/>
      <w:bookmarkStart w:id="2686" w:name="_Toc97042323"/>
      <w:bookmarkStart w:id="2687" w:name="_Toc97045467"/>
      <w:bookmarkStart w:id="2688" w:name="_Toc97155212"/>
      <w:bookmarkStart w:id="2689" w:name="_Toc101521349"/>
      <w:bookmarkStart w:id="2690" w:name="_Toc138761617"/>
      <w:bookmarkStart w:id="2691" w:name="_Toc145707827"/>
      <w:bookmarkStart w:id="2692" w:name="_Toc160570308"/>
      <w:bookmarkStart w:id="2693" w:name="_Toc162007904"/>
      <w:bookmarkStart w:id="2694" w:name="_Toc185515568"/>
      <w:bookmarkStart w:id="2695" w:name="_Toc192872875"/>
      <w:bookmarkStart w:id="2696" w:name="_Toc200970583"/>
      <w:r>
        <w:rPr>
          <w:lang w:val="en-US"/>
        </w:rPr>
        <w:t>7.3</w:t>
      </w:r>
      <w:r>
        <w:rPr>
          <w:lang w:val="en-US"/>
        </w:rPr>
        <w:tab/>
        <w:t>Usage of HTTP</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697" w:name="_Toc85734217"/>
      <w:bookmarkStart w:id="2698" w:name="_Toc89431516"/>
      <w:bookmarkStart w:id="2699" w:name="_Toc97042324"/>
      <w:bookmarkStart w:id="2700" w:name="_Toc97045468"/>
      <w:bookmarkStart w:id="2701" w:name="_Toc97155213"/>
      <w:bookmarkStart w:id="2702" w:name="_Toc101521350"/>
      <w:bookmarkStart w:id="2703" w:name="_Toc138761618"/>
      <w:bookmarkStart w:id="2704" w:name="_Toc145707828"/>
      <w:bookmarkStart w:id="2705" w:name="_Toc160570309"/>
      <w:bookmarkStart w:id="2706" w:name="_Toc162007905"/>
      <w:bookmarkStart w:id="2707" w:name="_Toc185515569"/>
      <w:bookmarkStart w:id="2708" w:name="_Toc192872876"/>
      <w:bookmarkStart w:id="2709" w:name="_Toc200970584"/>
      <w:r>
        <w:rPr>
          <w:lang w:val="en-US"/>
        </w:rPr>
        <w:t>7.4</w:t>
      </w:r>
      <w:r>
        <w:rPr>
          <w:lang w:val="en-US"/>
        </w:rPr>
        <w:tab/>
        <w:t>Content type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710" w:name="_Toc85734218"/>
      <w:bookmarkStart w:id="2711" w:name="_Toc89431517"/>
      <w:bookmarkStart w:id="2712" w:name="_Toc97042325"/>
      <w:bookmarkStart w:id="2713" w:name="_Toc97045469"/>
      <w:bookmarkStart w:id="2714" w:name="_Toc97155214"/>
      <w:bookmarkStart w:id="2715" w:name="_Toc101521351"/>
      <w:bookmarkStart w:id="2716" w:name="_Toc138761619"/>
      <w:bookmarkStart w:id="2717" w:name="_Toc145707829"/>
      <w:bookmarkStart w:id="2718" w:name="_Toc160570310"/>
      <w:bookmarkStart w:id="2719" w:name="_Toc162007906"/>
      <w:bookmarkStart w:id="2720" w:name="_Toc185515570"/>
      <w:bookmarkStart w:id="2721" w:name="_Toc192872877"/>
      <w:bookmarkStart w:id="2722" w:name="_Toc200970585"/>
      <w:r>
        <w:rPr>
          <w:lang w:val="en-US"/>
        </w:rPr>
        <w:t>7.5</w:t>
      </w:r>
      <w:r>
        <w:rPr>
          <w:lang w:val="en-US"/>
        </w:rPr>
        <w:tab/>
        <w:t>URI structure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16DC1DC1" w14:textId="77777777" w:rsidR="00755AA5" w:rsidRDefault="00755AA5" w:rsidP="00755AA5">
      <w:pPr>
        <w:pStyle w:val="Heading3"/>
        <w:rPr>
          <w:lang w:val="en-US"/>
        </w:rPr>
      </w:pPr>
      <w:bookmarkStart w:id="2723" w:name="_Toc85734219"/>
      <w:bookmarkStart w:id="2724" w:name="_Toc89431518"/>
      <w:bookmarkStart w:id="2725" w:name="_Toc97042326"/>
      <w:bookmarkStart w:id="2726" w:name="_Toc97045470"/>
      <w:bookmarkStart w:id="2727" w:name="_Toc97155215"/>
      <w:bookmarkStart w:id="2728" w:name="_Toc101521352"/>
      <w:bookmarkStart w:id="2729" w:name="_Toc138761620"/>
      <w:bookmarkStart w:id="2730" w:name="_Toc145707830"/>
      <w:bookmarkStart w:id="2731" w:name="_Toc160570311"/>
      <w:bookmarkStart w:id="2732" w:name="_Toc162007907"/>
      <w:bookmarkStart w:id="2733" w:name="_Toc185515571"/>
      <w:bookmarkStart w:id="2734" w:name="_Toc192872878"/>
      <w:bookmarkStart w:id="2735" w:name="_Toc200970586"/>
      <w:r>
        <w:rPr>
          <w:lang w:val="en-US"/>
        </w:rPr>
        <w:t>7.5.1</w:t>
      </w:r>
      <w:r>
        <w:rPr>
          <w:lang w:val="en-US"/>
        </w:rPr>
        <w:tab/>
        <w:t>Resource URI structure</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736" w:name="_Toc85734220"/>
      <w:bookmarkStart w:id="2737" w:name="_Toc89431519"/>
      <w:bookmarkStart w:id="2738" w:name="_Toc97042327"/>
      <w:bookmarkStart w:id="2739" w:name="_Toc97045471"/>
      <w:bookmarkStart w:id="2740" w:name="_Toc97155216"/>
      <w:bookmarkStart w:id="2741" w:name="_Toc101521353"/>
      <w:bookmarkStart w:id="2742" w:name="_Toc138761621"/>
      <w:bookmarkStart w:id="2743" w:name="_Toc145707831"/>
      <w:bookmarkStart w:id="2744" w:name="_Toc160570312"/>
      <w:bookmarkStart w:id="2745" w:name="_Toc162007908"/>
      <w:bookmarkStart w:id="2746" w:name="_Toc185515572"/>
      <w:bookmarkStart w:id="2747" w:name="_Toc192872879"/>
      <w:bookmarkStart w:id="2748" w:name="_Toc200970587"/>
      <w:r>
        <w:lastRenderedPageBreak/>
        <w:t>7.5.2</w:t>
      </w:r>
      <w:r>
        <w:tab/>
        <w:t>Custom operations URI structure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749" w:name="_Toc85734221"/>
      <w:bookmarkStart w:id="2750" w:name="_Toc89431520"/>
      <w:bookmarkStart w:id="2751" w:name="_Toc97042328"/>
      <w:bookmarkStart w:id="2752" w:name="_Toc97045472"/>
      <w:bookmarkStart w:id="2753" w:name="_Toc97155217"/>
      <w:bookmarkStart w:id="2754" w:name="_Toc101521354"/>
      <w:bookmarkStart w:id="2755" w:name="_Toc138761622"/>
      <w:bookmarkStart w:id="2756" w:name="_Toc145707832"/>
      <w:bookmarkStart w:id="2757" w:name="_Toc160570313"/>
      <w:bookmarkStart w:id="2758" w:name="_Toc162007909"/>
      <w:bookmarkStart w:id="2759" w:name="_Toc185515573"/>
      <w:bookmarkStart w:id="2760" w:name="_Toc192872880"/>
      <w:bookmarkStart w:id="2761" w:name="_Toc200970588"/>
      <w:r>
        <w:rPr>
          <w:lang w:val="en-US"/>
        </w:rPr>
        <w:t>7.6</w:t>
      </w:r>
      <w:r>
        <w:rPr>
          <w:lang w:val="en-US"/>
        </w:rPr>
        <w:tab/>
        <w:t>Notifications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762" w:name="_Toc85734222"/>
      <w:bookmarkStart w:id="2763" w:name="_Toc89431521"/>
      <w:bookmarkStart w:id="2764" w:name="_Toc97042329"/>
      <w:bookmarkStart w:id="2765" w:name="_Toc97045473"/>
      <w:bookmarkStart w:id="2766" w:name="_Toc97155218"/>
      <w:bookmarkStart w:id="2767" w:name="_Toc101521355"/>
      <w:bookmarkStart w:id="2768" w:name="_Toc138761623"/>
      <w:bookmarkStart w:id="2769" w:name="_Toc145707833"/>
      <w:bookmarkStart w:id="2770" w:name="_Toc160570314"/>
      <w:bookmarkStart w:id="2771" w:name="_Toc162007910"/>
      <w:bookmarkStart w:id="2772" w:name="_Toc185515574"/>
      <w:bookmarkStart w:id="2773" w:name="_Toc192872881"/>
      <w:bookmarkStart w:id="2774" w:name="_Toc200970589"/>
      <w:r>
        <w:rPr>
          <w:lang w:val="en-US"/>
        </w:rPr>
        <w:t>7.7</w:t>
      </w:r>
      <w:r>
        <w:rPr>
          <w:lang w:val="en-US"/>
        </w:rPr>
        <w:tab/>
        <w:t>Error handling</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775" w:name="_Toc85734223"/>
      <w:bookmarkStart w:id="2776" w:name="_Toc89431522"/>
      <w:bookmarkStart w:id="2777" w:name="_Toc97042330"/>
      <w:bookmarkStart w:id="2778" w:name="_Toc97045474"/>
      <w:bookmarkStart w:id="2779" w:name="_Toc97155219"/>
      <w:bookmarkStart w:id="2780" w:name="_Toc101521356"/>
      <w:bookmarkStart w:id="2781" w:name="_Toc138761624"/>
      <w:bookmarkStart w:id="2782" w:name="_Toc145707834"/>
      <w:bookmarkStart w:id="2783" w:name="_Toc160570315"/>
      <w:bookmarkStart w:id="2784" w:name="_Toc162007911"/>
      <w:bookmarkStart w:id="2785" w:name="_Toc185515575"/>
      <w:bookmarkStart w:id="2786" w:name="_Toc192872882"/>
      <w:bookmarkStart w:id="2787" w:name="_Toc200970590"/>
      <w:r>
        <w:rPr>
          <w:lang w:val="en-US"/>
        </w:rPr>
        <w:t>7.8</w:t>
      </w:r>
      <w:r>
        <w:rPr>
          <w:lang w:val="en-US"/>
        </w:rPr>
        <w:tab/>
        <w:t>Feature negotiation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788" w:name="_Toc85734224"/>
      <w:bookmarkStart w:id="2789" w:name="_Toc89431523"/>
      <w:bookmarkStart w:id="2790" w:name="_Toc97042331"/>
      <w:bookmarkStart w:id="2791" w:name="_Toc97045475"/>
      <w:bookmarkStart w:id="2792" w:name="_Toc97155220"/>
      <w:bookmarkStart w:id="2793" w:name="_Toc101521357"/>
      <w:bookmarkStart w:id="2794" w:name="_Toc138761625"/>
      <w:bookmarkStart w:id="2795" w:name="_Toc145707835"/>
      <w:bookmarkStart w:id="2796" w:name="_Toc160570316"/>
      <w:bookmarkStart w:id="2797" w:name="_Toc162007912"/>
      <w:bookmarkStart w:id="2798" w:name="_Toc185515576"/>
      <w:bookmarkStart w:id="2799" w:name="_Toc192872883"/>
      <w:bookmarkStart w:id="2800" w:name="_Toc200970591"/>
      <w:r>
        <w:rPr>
          <w:lang w:val="en-US"/>
        </w:rPr>
        <w:t>7.9</w:t>
      </w:r>
      <w:r>
        <w:rPr>
          <w:lang w:val="en-US"/>
        </w:rPr>
        <w:tab/>
        <w:t>HTTP headers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801" w:name="_Toc85734225"/>
      <w:bookmarkStart w:id="2802" w:name="_Toc89431524"/>
      <w:bookmarkStart w:id="2803" w:name="_Toc97042332"/>
      <w:bookmarkStart w:id="2804" w:name="_Toc97045476"/>
      <w:bookmarkStart w:id="2805" w:name="_Toc97155221"/>
      <w:bookmarkStart w:id="2806" w:name="_Toc101521358"/>
      <w:bookmarkStart w:id="2807" w:name="_Toc138761626"/>
      <w:bookmarkStart w:id="2808" w:name="_Toc145707836"/>
      <w:bookmarkStart w:id="2809" w:name="_Toc160570317"/>
      <w:bookmarkStart w:id="2810" w:name="_Toc162007913"/>
      <w:bookmarkStart w:id="2811" w:name="_Toc185515577"/>
      <w:bookmarkStart w:id="2812" w:name="_Toc192872884"/>
      <w:bookmarkStart w:id="2813" w:name="_Toc200970592"/>
      <w:r>
        <w:rPr>
          <w:lang w:val="en-US"/>
        </w:rPr>
        <w:lastRenderedPageBreak/>
        <w:t>7.10</w:t>
      </w:r>
      <w:r>
        <w:rPr>
          <w:lang w:val="en-US"/>
        </w:rPr>
        <w:tab/>
        <w:t>Conventions for Open API specification files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814" w:name="_Toc85734226"/>
      <w:bookmarkStart w:id="2815" w:name="_Toc89431525"/>
      <w:bookmarkStart w:id="2816" w:name="_Toc97042333"/>
      <w:bookmarkStart w:id="2817" w:name="_Toc97045477"/>
      <w:bookmarkStart w:id="2818" w:name="_Toc97155222"/>
      <w:bookmarkStart w:id="2819" w:name="_Toc101521359"/>
      <w:bookmarkStart w:id="2820" w:name="_Toc138761627"/>
      <w:bookmarkStart w:id="2821" w:name="_Toc145707837"/>
      <w:bookmarkStart w:id="2822" w:name="_Toc160570318"/>
      <w:bookmarkStart w:id="2823" w:name="_Toc162007914"/>
      <w:bookmarkStart w:id="2824" w:name="_Toc185515578"/>
      <w:bookmarkStart w:id="2825" w:name="_Toc192872885"/>
      <w:bookmarkStart w:id="2826" w:name="_Toc200970593"/>
      <w:r>
        <w:t>8</w:t>
      </w:r>
      <w:r w:rsidR="00F37749">
        <w:tab/>
        <w:t>E</w:t>
      </w:r>
      <w:r w:rsidR="00461762">
        <w:t>dge Enabler Server A</w:t>
      </w:r>
      <w:r w:rsidR="00F37749">
        <w:t>PI Definitions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5A2720F1" w14:textId="3BA5652C" w:rsidR="00E667B4" w:rsidRPr="00771852" w:rsidRDefault="00E667B4" w:rsidP="00E667B4">
      <w:pPr>
        <w:pStyle w:val="Heading2"/>
      </w:pPr>
      <w:bookmarkStart w:id="2827" w:name="_Toc85734227"/>
      <w:bookmarkStart w:id="2828" w:name="_Toc89431526"/>
      <w:bookmarkStart w:id="2829" w:name="_Toc97042334"/>
      <w:bookmarkStart w:id="2830" w:name="_Toc97045478"/>
      <w:bookmarkStart w:id="2831" w:name="_Toc97155223"/>
      <w:bookmarkStart w:id="2832" w:name="_Toc101521360"/>
      <w:bookmarkStart w:id="2833" w:name="_Toc138761628"/>
      <w:bookmarkStart w:id="2834" w:name="_Toc145707838"/>
      <w:bookmarkStart w:id="2835" w:name="_Toc160570319"/>
      <w:bookmarkStart w:id="2836" w:name="_Toc162007915"/>
      <w:bookmarkStart w:id="2837" w:name="_Toc185515579"/>
      <w:bookmarkStart w:id="2838" w:name="_Toc192872886"/>
      <w:bookmarkStart w:id="2839" w:name="_Toc200970594"/>
      <w:r>
        <w:t>8.1</w:t>
      </w:r>
      <w:r>
        <w:tab/>
        <w:t>Eees_EASRegistration API</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2A27A33B" w14:textId="2BEAF11A" w:rsidR="00E667B4" w:rsidRDefault="00E667B4" w:rsidP="00E667B4">
      <w:pPr>
        <w:pStyle w:val="Heading3"/>
      </w:pPr>
      <w:bookmarkStart w:id="2840" w:name="_Toc85734228"/>
      <w:bookmarkStart w:id="2841" w:name="_Toc89431527"/>
      <w:bookmarkStart w:id="2842" w:name="_Toc97042335"/>
      <w:bookmarkStart w:id="2843" w:name="_Toc97045479"/>
      <w:bookmarkStart w:id="2844" w:name="_Toc97155224"/>
      <w:bookmarkStart w:id="2845" w:name="_Toc101521361"/>
      <w:bookmarkStart w:id="2846" w:name="_Toc138761629"/>
      <w:bookmarkStart w:id="2847" w:name="_Toc145707839"/>
      <w:bookmarkStart w:id="2848" w:name="_Toc160570320"/>
      <w:bookmarkStart w:id="2849" w:name="_Toc162007916"/>
      <w:bookmarkStart w:id="2850" w:name="_Toc185515580"/>
      <w:bookmarkStart w:id="2851" w:name="_Toc192872887"/>
      <w:bookmarkStart w:id="2852" w:name="_Toc200970595"/>
      <w:r>
        <w:t>8.1.1</w:t>
      </w:r>
      <w:r>
        <w:tab/>
      </w:r>
      <w:bookmarkEnd w:id="2840"/>
      <w:r w:rsidR="00D16A7A">
        <w:t>Introduction</w:t>
      </w:r>
      <w:bookmarkEnd w:id="2841"/>
      <w:bookmarkEnd w:id="2842"/>
      <w:bookmarkEnd w:id="2843"/>
      <w:bookmarkEnd w:id="2844"/>
      <w:bookmarkEnd w:id="2845"/>
      <w:bookmarkEnd w:id="2846"/>
      <w:bookmarkEnd w:id="2847"/>
      <w:bookmarkEnd w:id="2848"/>
      <w:bookmarkEnd w:id="2849"/>
      <w:bookmarkEnd w:id="2850"/>
      <w:bookmarkEnd w:id="2851"/>
      <w:bookmarkEnd w:id="2852"/>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853" w:name="_Toc85734229"/>
      <w:bookmarkStart w:id="2854" w:name="_Toc89431528"/>
      <w:bookmarkStart w:id="2855" w:name="_Toc97042336"/>
      <w:bookmarkStart w:id="2856" w:name="_Toc97045480"/>
      <w:bookmarkStart w:id="2857" w:name="_Toc97155225"/>
      <w:bookmarkStart w:id="2858" w:name="_Toc101521362"/>
      <w:bookmarkStart w:id="2859" w:name="_Toc138761630"/>
      <w:bookmarkStart w:id="2860" w:name="_Toc145707840"/>
      <w:bookmarkStart w:id="2861" w:name="_Toc160570321"/>
      <w:bookmarkStart w:id="2862" w:name="_Toc162007917"/>
      <w:bookmarkStart w:id="2863" w:name="_Toc185515581"/>
      <w:bookmarkStart w:id="2864" w:name="_Toc192872888"/>
      <w:bookmarkStart w:id="2865" w:name="_Toc200970596"/>
      <w:r>
        <w:t>8.</w:t>
      </w:r>
      <w:r w:rsidR="000A43F5">
        <w:t>1</w:t>
      </w:r>
      <w:r>
        <w:t>.2</w:t>
      </w:r>
      <w:r>
        <w:tab/>
        <w:t>Resources</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10942E8A" w14:textId="680EAA35" w:rsidR="00E667B4" w:rsidRDefault="000A43F5" w:rsidP="00E667B4">
      <w:pPr>
        <w:pStyle w:val="Heading4"/>
      </w:pPr>
      <w:bookmarkStart w:id="2866" w:name="_Toc85734230"/>
      <w:bookmarkStart w:id="2867" w:name="_Toc89431529"/>
      <w:bookmarkStart w:id="2868" w:name="_Toc97042337"/>
      <w:bookmarkStart w:id="2869" w:name="_Toc97045481"/>
      <w:bookmarkStart w:id="2870" w:name="_Toc97155226"/>
      <w:bookmarkStart w:id="2871" w:name="_Toc101521363"/>
      <w:bookmarkStart w:id="2872" w:name="_Toc138761631"/>
      <w:bookmarkStart w:id="2873" w:name="_Toc145707841"/>
      <w:bookmarkStart w:id="2874" w:name="_Toc160570322"/>
      <w:bookmarkStart w:id="2875" w:name="_Toc162007918"/>
      <w:bookmarkStart w:id="2876" w:name="_Toc185515582"/>
      <w:bookmarkStart w:id="2877" w:name="_Toc192872889"/>
      <w:bookmarkStart w:id="2878" w:name="_Toc200970597"/>
      <w:r>
        <w:t>8.1</w:t>
      </w:r>
      <w:r w:rsidR="00E667B4">
        <w:t>.2.1</w:t>
      </w:r>
      <w:r w:rsidR="00E667B4">
        <w:tab/>
        <w:t>Overview</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55pt" o:ole="">
            <v:imagedata r:id="rId13" o:title=""/>
          </v:shape>
          <o:OLEObject Type="Embed" ProgID="Visio.Drawing.11" ShapeID="_x0000_i1026" DrawAspect="Content" ObjectID="_181157945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2879" w:name="_Toc85734231"/>
      <w:bookmarkStart w:id="2880" w:name="_Toc89431530"/>
      <w:bookmarkStart w:id="2881" w:name="_Toc97042338"/>
      <w:bookmarkStart w:id="2882" w:name="_Toc97045482"/>
      <w:bookmarkStart w:id="2883" w:name="_Toc97155227"/>
      <w:bookmarkStart w:id="2884" w:name="_Toc101521364"/>
      <w:bookmarkStart w:id="2885" w:name="_Toc138761632"/>
      <w:bookmarkStart w:id="2886" w:name="_Toc145707842"/>
      <w:bookmarkStart w:id="2887" w:name="_Toc160570323"/>
      <w:bookmarkStart w:id="2888" w:name="_Toc162007919"/>
      <w:bookmarkStart w:id="2889" w:name="_Toc185515583"/>
      <w:bookmarkStart w:id="2890" w:name="_Toc192872890"/>
      <w:bookmarkStart w:id="2891" w:name="_Toc200970598"/>
      <w:r>
        <w:t>8.</w:t>
      </w:r>
      <w:r w:rsidR="000A43F5">
        <w:t>1</w:t>
      </w:r>
      <w:r>
        <w:t>.2.2</w:t>
      </w:r>
      <w:r>
        <w:tab/>
        <w:t>Resource</w:t>
      </w:r>
      <w:r w:rsidRPr="00831458">
        <w:t xml:space="preserve">: </w:t>
      </w:r>
      <w:r>
        <w:t>EAS Registrations</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43C4D30" w14:textId="77777777" w:rsidR="00F90585" w:rsidRPr="004E2574" w:rsidRDefault="00F90585" w:rsidP="00F90585">
      <w:pPr>
        <w:pStyle w:val="Heading5"/>
        <w:rPr>
          <w:lang w:val="en-US" w:eastAsia="zh-CN"/>
        </w:rPr>
      </w:pPr>
      <w:bookmarkStart w:id="2892" w:name="_Toc85734232"/>
      <w:bookmarkStart w:id="2893" w:name="_Toc89431531"/>
      <w:bookmarkStart w:id="2894" w:name="_Toc97042339"/>
      <w:bookmarkStart w:id="2895" w:name="_Toc97045483"/>
      <w:bookmarkStart w:id="2896" w:name="_Toc97155228"/>
      <w:bookmarkStart w:id="2897" w:name="_Toc101521365"/>
      <w:bookmarkStart w:id="2898" w:name="_Toc138761633"/>
      <w:bookmarkStart w:id="2899" w:name="_Toc145707843"/>
      <w:bookmarkStart w:id="2900" w:name="_Toc160570324"/>
      <w:bookmarkStart w:id="2901" w:name="_Toc162007920"/>
      <w:bookmarkStart w:id="2902" w:name="_Toc185515584"/>
      <w:bookmarkStart w:id="2903" w:name="_Toc200970599"/>
      <w:r w:rsidRPr="004E2574">
        <w:rPr>
          <w:lang w:val="en-US" w:eastAsia="zh-CN"/>
        </w:rPr>
        <w:t>8.1.2.2.1</w:t>
      </w:r>
      <w:r w:rsidRPr="004E2574">
        <w:rPr>
          <w:lang w:val="en-US" w:eastAsia="zh-CN"/>
        </w:rPr>
        <w:tab/>
        <w:t>Description</w:t>
      </w:r>
      <w:bookmarkEnd w:id="2892"/>
      <w:bookmarkEnd w:id="2893"/>
      <w:bookmarkEnd w:id="2894"/>
      <w:bookmarkEnd w:id="2895"/>
      <w:bookmarkEnd w:id="2896"/>
      <w:bookmarkEnd w:id="2897"/>
      <w:bookmarkEnd w:id="2898"/>
      <w:bookmarkEnd w:id="2899"/>
      <w:bookmarkEnd w:id="2900"/>
      <w:bookmarkEnd w:id="2901"/>
      <w:bookmarkEnd w:id="2902"/>
      <w:bookmarkEnd w:id="2903"/>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2904" w:name="_Toc85734233"/>
      <w:bookmarkStart w:id="2905" w:name="_Toc89431532"/>
      <w:bookmarkStart w:id="2906" w:name="_Toc97042340"/>
      <w:bookmarkStart w:id="2907" w:name="_Toc97045484"/>
      <w:bookmarkStart w:id="2908" w:name="_Toc97155229"/>
      <w:bookmarkStart w:id="2909" w:name="_Toc101521366"/>
      <w:bookmarkStart w:id="2910" w:name="_Toc138761634"/>
      <w:bookmarkStart w:id="2911" w:name="_Toc145707844"/>
      <w:bookmarkStart w:id="2912" w:name="_Toc160570325"/>
      <w:bookmarkStart w:id="2913" w:name="_Toc162007921"/>
      <w:bookmarkStart w:id="2914" w:name="_Toc185515585"/>
      <w:bookmarkStart w:id="2915" w:name="_Toc192872892"/>
      <w:bookmarkStart w:id="2916" w:name="_Toc200970600"/>
      <w:r>
        <w:rPr>
          <w:lang w:eastAsia="zh-CN"/>
        </w:rPr>
        <w:t>8.</w:t>
      </w:r>
      <w:r w:rsidR="000A43F5">
        <w:rPr>
          <w:lang w:eastAsia="zh-CN"/>
        </w:rPr>
        <w:t>1</w:t>
      </w:r>
      <w:r>
        <w:rPr>
          <w:lang w:eastAsia="zh-CN"/>
        </w:rPr>
        <w:t>.2.2.2</w:t>
      </w:r>
      <w:r>
        <w:rPr>
          <w:lang w:eastAsia="zh-CN"/>
        </w:rPr>
        <w:tab/>
        <w:t>Resource Definition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917" w:name="_Toc85734234"/>
      <w:bookmarkStart w:id="2918" w:name="_Toc89431533"/>
      <w:bookmarkStart w:id="2919" w:name="_Toc97042341"/>
      <w:bookmarkStart w:id="2920" w:name="_Toc97045485"/>
      <w:bookmarkStart w:id="2921" w:name="_Toc97155230"/>
      <w:bookmarkStart w:id="2922" w:name="_Toc101521367"/>
      <w:bookmarkStart w:id="2923" w:name="_Toc138761635"/>
      <w:bookmarkStart w:id="2924" w:name="_Toc145707845"/>
      <w:bookmarkStart w:id="2925" w:name="_Toc160570326"/>
      <w:bookmarkStart w:id="2926" w:name="_Toc162007922"/>
      <w:bookmarkStart w:id="2927" w:name="_Toc185515586"/>
      <w:bookmarkStart w:id="2928" w:name="_Toc192872893"/>
      <w:bookmarkStart w:id="2929" w:name="_Toc200970601"/>
      <w:r>
        <w:rPr>
          <w:lang w:eastAsia="zh-CN"/>
        </w:rPr>
        <w:t>8.</w:t>
      </w:r>
      <w:r w:rsidR="001166B0">
        <w:rPr>
          <w:lang w:eastAsia="zh-CN"/>
        </w:rPr>
        <w:t>1</w:t>
      </w:r>
      <w:r>
        <w:rPr>
          <w:lang w:eastAsia="zh-CN"/>
        </w:rPr>
        <w:t>.2.2.3</w:t>
      </w:r>
      <w:r>
        <w:rPr>
          <w:lang w:eastAsia="zh-CN"/>
        </w:rPr>
        <w:tab/>
        <w:t>Resource Standard Methods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63ADBAE6" w14:textId="342CFE2A" w:rsidR="00E667B4" w:rsidRDefault="001166B0" w:rsidP="00E667B4">
      <w:pPr>
        <w:pStyle w:val="Heading6"/>
        <w:rPr>
          <w:lang w:eastAsia="zh-CN"/>
        </w:rPr>
      </w:pPr>
      <w:bookmarkStart w:id="2930" w:name="_Toc85734235"/>
      <w:bookmarkStart w:id="2931" w:name="_Toc89431534"/>
      <w:bookmarkStart w:id="2932" w:name="_Toc97042342"/>
      <w:bookmarkStart w:id="2933" w:name="_Toc97045486"/>
      <w:bookmarkStart w:id="2934" w:name="_Toc97155231"/>
      <w:bookmarkStart w:id="2935" w:name="_Toc101521368"/>
      <w:bookmarkStart w:id="2936" w:name="_Toc138761636"/>
      <w:bookmarkStart w:id="2937" w:name="_Toc145707846"/>
      <w:bookmarkStart w:id="2938" w:name="_Toc160570327"/>
      <w:bookmarkStart w:id="2939" w:name="_Toc162007923"/>
      <w:bookmarkStart w:id="2940" w:name="_Toc185515587"/>
      <w:bookmarkStart w:id="2941" w:name="_Toc192872894"/>
      <w:bookmarkStart w:id="2942" w:name="_Toc200970602"/>
      <w:r>
        <w:rPr>
          <w:lang w:eastAsia="zh-CN"/>
        </w:rPr>
        <w:t>8.1</w:t>
      </w:r>
      <w:r w:rsidR="00E667B4">
        <w:rPr>
          <w:lang w:eastAsia="zh-CN"/>
        </w:rPr>
        <w:t>.2.2.3.1</w:t>
      </w:r>
      <w:r w:rsidR="00E667B4">
        <w:rPr>
          <w:lang w:eastAsia="zh-CN"/>
        </w:rPr>
        <w:tab/>
        <w:t>POST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shd w:val="clear" w:color="auto" w:fill="auto"/>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shd w:val="clear" w:color="auto" w:fill="auto"/>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shd w:val="clear" w:color="auto" w:fill="auto"/>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shd w:val="clear" w:color="auto" w:fill="auto"/>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shd w:val="clear" w:color="auto" w:fill="auto"/>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943" w:name="_Toc85734236"/>
      <w:bookmarkStart w:id="2944" w:name="_Toc89431535"/>
      <w:bookmarkStart w:id="2945" w:name="_Toc97042343"/>
      <w:bookmarkStart w:id="2946" w:name="_Toc97045487"/>
      <w:bookmarkStart w:id="2947" w:name="_Toc97155232"/>
      <w:bookmarkStart w:id="2948" w:name="_Toc101521369"/>
      <w:bookmarkStart w:id="2949" w:name="_Toc138761637"/>
      <w:bookmarkStart w:id="2950" w:name="_Toc145707847"/>
      <w:bookmarkStart w:id="2951" w:name="_Toc160570328"/>
      <w:bookmarkStart w:id="2952" w:name="_Toc162007924"/>
      <w:bookmarkStart w:id="2953" w:name="_Toc185515588"/>
      <w:bookmarkStart w:id="2954" w:name="_Toc192872895"/>
      <w:bookmarkStart w:id="2955" w:name="_Toc200970603"/>
      <w:r>
        <w:rPr>
          <w:lang w:eastAsia="zh-CN"/>
        </w:rPr>
        <w:t>8.</w:t>
      </w:r>
      <w:r w:rsidR="001166B0">
        <w:rPr>
          <w:lang w:eastAsia="zh-CN"/>
        </w:rPr>
        <w:t>1</w:t>
      </w:r>
      <w:r>
        <w:rPr>
          <w:lang w:eastAsia="zh-CN"/>
        </w:rPr>
        <w:t>.2.2.4</w:t>
      </w:r>
      <w:r>
        <w:rPr>
          <w:lang w:eastAsia="zh-CN"/>
        </w:rPr>
        <w:tab/>
        <w:t>Resource Custom Operations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2956" w:name="_Toc85734237"/>
      <w:bookmarkStart w:id="2957" w:name="_Toc89431536"/>
      <w:bookmarkStart w:id="2958" w:name="_Toc97042344"/>
      <w:bookmarkStart w:id="2959" w:name="_Toc97045488"/>
      <w:bookmarkStart w:id="2960" w:name="_Toc97155233"/>
      <w:bookmarkStart w:id="2961" w:name="_Toc101521370"/>
      <w:bookmarkStart w:id="2962" w:name="_Toc138761638"/>
      <w:bookmarkStart w:id="2963" w:name="_Toc145707848"/>
      <w:bookmarkStart w:id="2964" w:name="_Toc160570329"/>
      <w:bookmarkStart w:id="2965" w:name="_Toc162007925"/>
      <w:bookmarkStart w:id="2966" w:name="_Toc185515589"/>
      <w:bookmarkStart w:id="2967" w:name="_Toc192872896"/>
      <w:bookmarkStart w:id="2968" w:name="_Toc200970604"/>
      <w:r>
        <w:t>8.</w:t>
      </w:r>
      <w:r w:rsidR="001166B0">
        <w:t>1</w:t>
      </w:r>
      <w:r>
        <w:t>.2.3</w:t>
      </w:r>
      <w:r>
        <w:tab/>
        <w:t>Resource</w:t>
      </w:r>
      <w:r w:rsidRPr="00831458">
        <w:t xml:space="preserve">: </w:t>
      </w:r>
      <w:r>
        <w:t>Individual EAS Registration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AA27DA2" w14:textId="68A43BFA" w:rsidR="00E667B4" w:rsidRDefault="00E667B4" w:rsidP="00E667B4">
      <w:pPr>
        <w:pStyle w:val="Heading5"/>
        <w:rPr>
          <w:lang w:eastAsia="zh-CN"/>
        </w:rPr>
      </w:pPr>
      <w:bookmarkStart w:id="2969" w:name="_Toc85734238"/>
      <w:bookmarkStart w:id="2970" w:name="_Toc89431537"/>
      <w:bookmarkStart w:id="2971" w:name="_Toc97042345"/>
      <w:bookmarkStart w:id="2972" w:name="_Toc97045489"/>
      <w:bookmarkStart w:id="2973" w:name="_Toc97155234"/>
      <w:bookmarkStart w:id="2974" w:name="_Toc101521371"/>
      <w:bookmarkStart w:id="2975" w:name="_Toc138761639"/>
      <w:bookmarkStart w:id="2976" w:name="_Toc145707849"/>
      <w:bookmarkStart w:id="2977" w:name="_Toc160570330"/>
      <w:bookmarkStart w:id="2978" w:name="_Toc162007926"/>
      <w:bookmarkStart w:id="2979" w:name="_Toc185515590"/>
      <w:bookmarkStart w:id="2980" w:name="_Toc192872897"/>
      <w:bookmarkStart w:id="2981" w:name="_Toc200970605"/>
      <w:r>
        <w:rPr>
          <w:lang w:eastAsia="zh-CN"/>
        </w:rPr>
        <w:t>8.</w:t>
      </w:r>
      <w:r w:rsidR="001166B0">
        <w:rPr>
          <w:lang w:eastAsia="zh-CN"/>
        </w:rPr>
        <w:t>1</w:t>
      </w:r>
      <w:r>
        <w:rPr>
          <w:lang w:eastAsia="zh-CN"/>
        </w:rPr>
        <w:t>.2.3.1</w:t>
      </w:r>
      <w:r>
        <w:rPr>
          <w:lang w:eastAsia="zh-CN"/>
        </w:rPr>
        <w:tab/>
        <w:t>Description</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2982" w:name="_Toc85734239"/>
      <w:bookmarkStart w:id="2983" w:name="_Toc89431538"/>
      <w:bookmarkStart w:id="2984" w:name="_Toc97042346"/>
      <w:bookmarkStart w:id="2985" w:name="_Toc97045490"/>
      <w:bookmarkStart w:id="2986" w:name="_Toc97155235"/>
      <w:bookmarkStart w:id="2987" w:name="_Toc101521372"/>
      <w:bookmarkStart w:id="2988" w:name="_Toc138761640"/>
      <w:bookmarkStart w:id="2989" w:name="_Toc145707850"/>
      <w:bookmarkStart w:id="2990" w:name="_Toc160570331"/>
      <w:bookmarkStart w:id="2991" w:name="_Toc162007927"/>
      <w:bookmarkStart w:id="2992" w:name="_Toc185515591"/>
      <w:bookmarkStart w:id="2993" w:name="_Toc192872898"/>
      <w:bookmarkStart w:id="2994" w:name="_Toc200970606"/>
      <w:r>
        <w:rPr>
          <w:lang w:eastAsia="zh-CN"/>
        </w:rPr>
        <w:t>8.</w:t>
      </w:r>
      <w:r w:rsidR="001166B0">
        <w:rPr>
          <w:lang w:eastAsia="zh-CN"/>
        </w:rPr>
        <w:t>1</w:t>
      </w:r>
      <w:r>
        <w:rPr>
          <w:lang w:eastAsia="zh-CN"/>
        </w:rPr>
        <w:t>.2.3.2</w:t>
      </w:r>
      <w:r>
        <w:rPr>
          <w:lang w:eastAsia="zh-CN"/>
        </w:rPr>
        <w:tab/>
        <w:t>Resource Definition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995" w:name="_Toc85734240"/>
      <w:bookmarkStart w:id="2996" w:name="_Toc89431539"/>
      <w:bookmarkStart w:id="2997" w:name="_Toc97042347"/>
      <w:bookmarkStart w:id="2998" w:name="_Toc97045491"/>
      <w:bookmarkStart w:id="2999" w:name="_Toc97155236"/>
      <w:bookmarkStart w:id="3000" w:name="_Toc101521373"/>
      <w:bookmarkStart w:id="3001" w:name="_Toc138761641"/>
      <w:bookmarkStart w:id="3002" w:name="_Toc145707851"/>
      <w:bookmarkStart w:id="3003" w:name="_Toc160570332"/>
      <w:bookmarkStart w:id="3004" w:name="_Toc162007928"/>
      <w:bookmarkStart w:id="3005" w:name="_Toc185515592"/>
      <w:bookmarkStart w:id="3006" w:name="_Toc192872899"/>
      <w:bookmarkStart w:id="3007" w:name="_Toc200970607"/>
      <w:r>
        <w:rPr>
          <w:lang w:eastAsia="zh-CN"/>
        </w:rPr>
        <w:t>8.</w:t>
      </w:r>
      <w:r w:rsidR="00C21EAA">
        <w:rPr>
          <w:lang w:eastAsia="zh-CN"/>
        </w:rPr>
        <w:t>1</w:t>
      </w:r>
      <w:r>
        <w:rPr>
          <w:lang w:eastAsia="zh-CN"/>
        </w:rPr>
        <w:t>.2.3.3</w:t>
      </w:r>
      <w:r>
        <w:rPr>
          <w:lang w:eastAsia="zh-CN"/>
        </w:rPr>
        <w:tab/>
        <w:t>Resource Standard Methods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676D8C4" w14:textId="5EFF451A" w:rsidR="00E667B4" w:rsidRDefault="00E667B4" w:rsidP="00E667B4">
      <w:pPr>
        <w:pStyle w:val="Heading6"/>
        <w:rPr>
          <w:lang w:eastAsia="zh-CN"/>
        </w:rPr>
      </w:pPr>
      <w:bookmarkStart w:id="3008" w:name="_Toc85734241"/>
      <w:bookmarkStart w:id="3009" w:name="_Toc89431540"/>
      <w:bookmarkStart w:id="3010" w:name="_Toc97042348"/>
      <w:bookmarkStart w:id="3011" w:name="_Toc97045492"/>
      <w:bookmarkStart w:id="3012" w:name="_Toc97155237"/>
      <w:bookmarkStart w:id="3013" w:name="_Toc101521374"/>
      <w:bookmarkStart w:id="3014" w:name="_Toc138761642"/>
      <w:bookmarkStart w:id="3015" w:name="_Toc145707852"/>
      <w:bookmarkStart w:id="3016" w:name="_Toc160570333"/>
      <w:bookmarkStart w:id="3017" w:name="_Toc162007929"/>
      <w:bookmarkStart w:id="3018" w:name="_Toc185515593"/>
      <w:bookmarkStart w:id="3019" w:name="_Toc192872900"/>
      <w:bookmarkStart w:id="3020" w:name="_Toc200970608"/>
      <w:r>
        <w:rPr>
          <w:lang w:eastAsia="zh-CN"/>
        </w:rPr>
        <w:t>8.</w:t>
      </w:r>
      <w:r w:rsidR="00C21EAA">
        <w:rPr>
          <w:lang w:eastAsia="zh-CN"/>
        </w:rPr>
        <w:t>1</w:t>
      </w:r>
      <w:r>
        <w:rPr>
          <w:lang w:eastAsia="zh-CN"/>
        </w:rPr>
        <w:t>.2.3.3.1</w:t>
      </w:r>
      <w:r>
        <w:rPr>
          <w:lang w:eastAsia="zh-CN"/>
        </w:rPr>
        <w:tab/>
        <w:t>GET</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shd w:val="clear" w:color="auto" w:fill="auto"/>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shd w:val="clear" w:color="auto" w:fill="auto"/>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shd w:val="clear" w:color="auto" w:fill="auto"/>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shd w:val="clear" w:color="auto" w:fill="auto"/>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shd w:val="clear" w:color="auto" w:fill="auto"/>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shd w:val="clear" w:color="auto" w:fill="auto"/>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shd w:val="clear" w:color="auto" w:fill="auto"/>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shd w:val="clear" w:color="auto" w:fill="auto"/>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shd w:val="clear" w:color="auto" w:fill="auto"/>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shd w:val="clear" w:color="auto" w:fill="auto"/>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shd w:val="clear" w:color="auto" w:fill="auto"/>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021" w:name="_Toc85734242"/>
      <w:bookmarkStart w:id="3022" w:name="_Toc89431541"/>
      <w:bookmarkStart w:id="3023" w:name="_Toc97042349"/>
      <w:bookmarkStart w:id="3024" w:name="_Toc97045493"/>
      <w:bookmarkStart w:id="3025" w:name="_Toc97155238"/>
      <w:bookmarkStart w:id="3026" w:name="_Toc101521375"/>
      <w:bookmarkStart w:id="3027" w:name="_Toc138761643"/>
      <w:bookmarkStart w:id="3028" w:name="_Toc145707853"/>
      <w:bookmarkStart w:id="3029" w:name="_Toc160570334"/>
      <w:bookmarkStart w:id="3030" w:name="_Toc162007930"/>
      <w:bookmarkStart w:id="3031" w:name="_Toc185515594"/>
      <w:bookmarkStart w:id="3032" w:name="_Toc192872901"/>
      <w:bookmarkStart w:id="3033" w:name="_Toc200970609"/>
      <w:r>
        <w:rPr>
          <w:lang w:eastAsia="zh-CN"/>
        </w:rPr>
        <w:t>8.</w:t>
      </w:r>
      <w:r w:rsidR="00ED4A19">
        <w:rPr>
          <w:lang w:eastAsia="zh-CN"/>
        </w:rPr>
        <w:t>1</w:t>
      </w:r>
      <w:r>
        <w:rPr>
          <w:lang w:eastAsia="zh-CN"/>
        </w:rPr>
        <w:t>.2.3.3.2</w:t>
      </w:r>
      <w:r>
        <w:rPr>
          <w:lang w:eastAsia="zh-CN"/>
        </w:rPr>
        <w:tab/>
        <w:t>PUT</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shd w:val="clear" w:color="auto" w:fill="auto"/>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shd w:val="clear" w:color="auto" w:fill="auto"/>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shd w:val="clear" w:color="auto" w:fill="auto"/>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shd w:val="clear" w:color="auto" w:fill="auto"/>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shd w:val="clear" w:color="auto" w:fill="auto"/>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shd w:val="clear" w:color="auto" w:fill="auto"/>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shd w:val="clear" w:color="auto" w:fill="auto"/>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shd w:val="clear" w:color="auto" w:fill="auto"/>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shd w:val="clear" w:color="auto" w:fill="auto"/>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shd w:val="clear" w:color="auto" w:fill="auto"/>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shd w:val="clear" w:color="auto" w:fill="auto"/>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shd w:val="clear" w:color="auto" w:fill="auto"/>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shd w:val="clear" w:color="auto" w:fill="auto"/>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shd w:val="clear" w:color="auto" w:fill="auto"/>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shd w:val="clear" w:color="auto" w:fill="auto"/>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034" w:name="_Toc85734243"/>
      <w:bookmarkStart w:id="3035" w:name="_Toc89431542"/>
      <w:bookmarkStart w:id="3036" w:name="_Toc97042350"/>
      <w:bookmarkStart w:id="3037" w:name="_Toc97045494"/>
      <w:bookmarkStart w:id="3038" w:name="_Toc97155239"/>
      <w:bookmarkStart w:id="3039" w:name="_Toc101521376"/>
      <w:bookmarkStart w:id="3040" w:name="_Toc138761644"/>
      <w:bookmarkStart w:id="3041" w:name="_Toc145707854"/>
      <w:bookmarkStart w:id="3042" w:name="_Toc160570335"/>
      <w:bookmarkStart w:id="3043" w:name="_Toc162007931"/>
      <w:bookmarkStart w:id="3044" w:name="_Toc185515595"/>
      <w:bookmarkStart w:id="3045" w:name="_Toc192872902"/>
      <w:bookmarkStart w:id="3046" w:name="_Toc200970610"/>
      <w:r>
        <w:rPr>
          <w:lang w:eastAsia="zh-CN"/>
        </w:rPr>
        <w:t>8.</w:t>
      </w:r>
      <w:r w:rsidR="00ED4A19">
        <w:rPr>
          <w:lang w:eastAsia="zh-CN"/>
        </w:rPr>
        <w:t>1</w:t>
      </w:r>
      <w:r>
        <w:rPr>
          <w:lang w:eastAsia="zh-CN"/>
        </w:rPr>
        <w:t>.2.3.3.3</w:t>
      </w:r>
      <w:r>
        <w:rPr>
          <w:lang w:eastAsia="zh-CN"/>
        </w:rPr>
        <w:tab/>
        <w:t>DELETE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shd w:val="clear" w:color="auto" w:fill="auto"/>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shd w:val="clear" w:color="auto" w:fill="auto"/>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shd w:val="clear" w:color="auto" w:fill="auto"/>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shd w:val="clear" w:color="auto" w:fill="auto"/>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shd w:val="clear" w:color="auto" w:fill="auto"/>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shd w:val="clear" w:color="auto" w:fill="auto"/>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shd w:val="clear" w:color="auto" w:fill="auto"/>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shd w:val="clear" w:color="auto" w:fill="auto"/>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shd w:val="clear" w:color="auto" w:fill="auto"/>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shd w:val="clear" w:color="auto" w:fill="auto"/>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shd w:val="clear" w:color="auto" w:fill="auto"/>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shd w:val="clear" w:color="auto" w:fill="auto"/>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shd w:val="clear" w:color="auto" w:fill="auto"/>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shd w:val="clear" w:color="auto" w:fill="auto"/>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shd w:val="clear" w:color="auto" w:fill="auto"/>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047" w:name="_Toc85734244"/>
      <w:bookmarkStart w:id="3048" w:name="_Toc89431543"/>
      <w:bookmarkStart w:id="3049" w:name="_Toc97042351"/>
      <w:bookmarkStart w:id="3050" w:name="_Toc97045495"/>
      <w:bookmarkStart w:id="3051" w:name="_Toc97155240"/>
      <w:bookmarkStart w:id="3052" w:name="_Toc101521377"/>
      <w:bookmarkStart w:id="3053" w:name="_Toc138761645"/>
      <w:bookmarkStart w:id="3054" w:name="_Toc145707855"/>
      <w:bookmarkStart w:id="3055" w:name="_Toc160570336"/>
      <w:bookmarkStart w:id="3056" w:name="_Toc162007932"/>
      <w:bookmarkStart w:id="3057" w:name="_Toc185515596"/>
      <w:bookmarkStart w:id="3058" w:name="_Toc192872903"/>
      <w:bookmarkStart w:id="3059" w:name="_Toc200970611"/>
      <w:r>
        <w:rPr>
          <w:lang w:eastAsia="zh-CN"/>
        </w:rPr>
        <w:t>8.1.2.3.3.4</w:t>
      </w:r>
      <w:r>
        <w:rPr>
          <w:lang w:eastAsia="zh-CN"/>
        </w:rPr>
        <w:tab/>
        <w:t>PATCH</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shd w:val="clear" w:color="auto" w:fill="auto"/>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shd w:val="clear" w:color="auto" w:fill="auto"/>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shd w:val="clear" w:color="auto" w:fill="auto"/>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shd w:val="clear" w:color="auto" w:fill="auto"/>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shd w:val="clear" w:color="auto" w:fill="auto"/>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shd w:val="clear" w:color="auto" w:fill="auto"/>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shd w:val="clear" w:color="auto" w:fill="auto"/>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shd w:val="clear" w:color="auto" w:fill="auto"/>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shd w:val="clear" w:color="auto" w:fill="auto"/>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shd w:val="clear" w:color="auto" w:fill="auto"/>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shd w:val="clear" w:color="auto" w:fill="auto"/>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shd w:val="clear" w:color="auto" w:fill="auto"/>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shd w:val="clear" w:color="auto" w:fill="auto"/>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shd w:val="clear" w:color="auto" w:fill="auto"/>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shd w:val="clear" w:color="auto" w:fill="auto"/>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shd w:val="clear" w:color="auto" w:fill="auto"/>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shd w:val="clear" w:color="auto" w:fill="auto"/>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060" w:name="_Toc85734245"/>
      <w:bookmarkStart w:id="3061" w:name="_Toc89431544"/>
      <w:bookmarkStart w:id="3062" w:name="_Toc97042352"/>
      <w:bookmarkStart w:id="3063" w:name="_Toc97045496"/>
      <w:bookmarkStart w:id="3064" w:name="_Toc97155241"/>
      <w:bookmarkStart w:id="3065" w:name="_Toc101521378"/>
      <w:bookmarkStart w:id="3066" w:name="_Toc138761646"/>
      <w:bookmarkStart w:id="3067" w:name="_Toc145707856"/>
      <w:bookmarkStart w:id="3068" w:name="_Toc160570337"/>
      <w:bookmarkStart w:id="3069" w:name="_Toc162007933"/>
      <w:bookmarkStart w:id="3070" w:name="_Toc185515597"/>
      <w:bookmarkStart w:id="3071" w:name="_Toc192872904"/>
      <w:bookmarkStart w:id="3072" w:name="_Toc200970612"/>
      <w:r>
        <w:rPr>
          <w:lang w:eastAsia="zh-CN"/>
        </w:rPr>
        <w:t>8.</w:t>
      </w:r>
      <w:r w:rsidR="007B0A3F">
        <w:rPr>
          <w:lang w:eastAsia="zh-CN"/>
        </w:rPr>
        <w:t>1</w:t>
      </w:r>
      <w:r>
        <w:rPr>
          <w:lang w:eastAsia="zh-CN"/>
        </w:rPr>
        <w:t>.2.3.4</w:t>
      </w:r>
      <w:r>
        <w:rPr>
          <w:lang w:eastAsia="zh-CN"/>
        </w:rPr>
        <w:tab/>
        <w:t>Resource Custom Operations</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073" w:name="_Toc85734246"/>
      <w:bookmarkStart w:id="3074" w:name="_Toc89431545"/>
      <w:bookmarkStart w:id="3075" w:name="_Toc97042353"/>
      <w:bookmarkStart w:id="3076" w:name="_Toc97045497"/>
      <w:bookmarkStart w:id="3077" w:name="_Toc97155242"/>
      <w:bookmarkStart w:id="3078" w:name="_Toc101521379"/>
      <w:bookmarkStart w:id="3079" w:name="_Toc138761647"/>
      <w:bookmarkStart w:id="3080" w:name="_Toc145707857"/>
      <w:bookmarkStart w:id="3081" w:name="_Toc160570338"/>
      <w:bookmarkStart w:id="3082" w:name="_Toc162007934"/>
      <w:bookmarkStart w:id="3083" w:name="_Toc185515598"/>
      <w:bookmarkStart w:id="3084" w:name="_Toc192872905"/>
      <w:bookmarkStart w:id="3085" w:name="_Toc200970613"/>
      <w:r>
        <w:t>8.1</w:t>
      </w:r>
      <w:r w:rsidR="00E667B4">
        <w:t>.3</w:t>
      </w:r>
      <w:r w:rsidR="00E667B4">
        <w:tab/>
        <w:t>Custom Operations without associated resources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3086" w:name="_Toc85734247"/>
      <w:bookmarkStart w:id="3087" w:name="_Toc89431546"/>
      <w:bookmarkStart w:id="3088" w:name="_Toc97042354"/>
      <w:bookmarkStart w:id="3089" w:name="_Toc97045498"/>
      <w:bookmarkStart w:id="3090" w:name="_Toc97155243"/>
      <w:bookmarkStart w:id="3091" w:name="_Toc101521380"/>
      <w:bookmarkStart w:id="3092" w:name="_Toc138761648"/>
      <w:bookmarkStart w:id="3093" w:name="_Toc145707858"/>
      <w:bookmarkStart w:id="3094" w:name="_Toc160570339"/>
      <w:bookmarkStart w:id="3095" w:name="_Toc162007935"/>
      <w:bookmarkStart w:id="3096" w:name="_Toc185515599"/>
      <w:bookmarkStart w:id="3097" w:name="_Toc192872906"/>
      <w:bookmarkStart w:id="3098" w:name="_Toc200970614"/>
      <w:r>
        <w:lastRenderedPageBreak/>
        <w:t>8.1</w:t>
      </w:r>
      <w:r w:rsidR="00E667B4">
        <w:t>.4</w:t>
      </w:r>
      <w:r w:rsidR="00E667B4">
        <w:tab/>
        <w:t>Notifications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3099" w:name="_Toc85734248"/>
      <w:bookmarkStart w:id="3100" w:name="_Toc89431547"/>
      <w:bookmarkStart w:id="3101" w:name="_Toc97042355"/>
      <w:bookmarkStart w:id="3102" w:name="_Toc97045499"/>
      <w:bookmarkStart w:id="3103" w:name="_Toc97155244"/>
      <w:bookmarkStart w:id="3104" w:name="_Toc101521381"/>
      <w:bookmarkStart w:id="3105" w:name="_Toc138761649"/>
      <w:bookmarkStart w:id="3106" w:name="_Toc145707859"/>
      <w:bookmarkStart w:id="3107" w:name="_Toc160570340"/>
      <w:bookmarkStart w:id="3108" w:name="_Toc162007936"/>
      <w:bookmarkStart w:id="3109" w:name="_Toc185515600"/>
      <w:bookmarkStart w:id="3110" w:name="_Toc192872907"/>
      <w:bookmarkStart w:id="3111" w:name="_Toc200970615"/>
      <w:r>
        <w:t>8.1</w:t>
      </w:r>
      <w:r w:rsidR="00E667B4">
        <w:t>.5</w:t>
      </w:r>
      <w:r w:rsidR="00E667B4">
        <w:tab/>
        <w:t>Data Model</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2649D96D" w14:textId="3253D329" w:rsidR="00E667B4" w:rsidRDefault="00E667B4" w:rsidP="00E667B4">
      <w:pPr>
        <w:pStyle w:val="Heading4"/>
        <w:rPr>
          <w:lang w:eastAsia="zh-CN"/>
        </w:rPr>
      </w:pPr>
      <w:bookmarkStart w:id="3112" w:name="_Toc85734249"/>
      <w:bookmarkStart w:id="3113" w:name="_Toc89431548"/>
      <w:bookmarkStart w:id="3114" w:name="_Toc97042356"/>
      <w:bookmarkStart w:id="3115" w:name="_Toc97045500"/>
      <w:bookmarkStart w:id="3116" w:name="_Toc97155245"/>
      <w:bookmarkStart w:id="3117" w:name="_Toc101521382"/>
      <w:bookmarkStart w:id="3118" w:name="_Toc138761650"/>
      <w:bookmarkStart w:id="3119" w:name="_Toc145707860"/>
      <w:bookmarkStart w:id="3120" w:name="_Toc160570341"/>
      <w:bookmarkStart w:id="3121" w:name="_Toc162007937"/>
      <w:bookmarkStart w:id="3122" w:name="_Toc185515601"/>
      <w:bookmarkStart w:id="3123" w:name="_Toc192872908"/>
      <w:bookmarkStart w:id="3124" w:name="_Toc200970616"/>
      <w:r>
        <w:rPr>
          <w:lang w:eastAsia="zh-CN"/>
        </w:rPr>
        <w:t>8.</w:t>
      </w:r>
      <w:r w:rsidR="007B0A3F">
        <w:rPr>
          <w:lang w:eastAsia="zh-CN"/>
        </w:rPr>
        <w:t>1</w:t>
      </w:r>
      <w:r>
        <w:rPr>
          <w:lang w:eastAsia="zh-CN"/>
        </w:rPr>
        <w:t>.5.1</w:t>
      </w:r>
      <w:r>
        <w:rPr>
          <w:lang w:eastAsia="zh-CN"/>
        </w:rPr>
        <w:tab/>
        <w:t>General</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6C9B35E6" w14:textId="77777777" w:rsidR="00031925" w:rsidRDefault="00031925" w:rsidP="00031925">
      <w:pPr>
        <w:pStyle w:val="TH"/>
      </w:pPr>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031925" w14:paraId="2086FA10" w14:textId="77777777" w:rsidTr="004E2574">
        <w:trPr>
          <w:jc w:val="center"/>
        </w:trPr>
        <w:tc>
          <w:tcPr>
            <w:tcW w:w="2638" w:type="dxa"/>
            <w:shd w:val="clear" w:color="auto" w:fill="C0C0C0"/>
            <w:hideMark/>
          </w:tcPr>
          <w:p w14:paraId="196FA7C0" w14:textId="77777777" w:rsidR="00031925" w:rsidRDefault="00031925" w:rsidP="00F0535F">
            <w:pPr>
              <w:pStyle w:val="TAH"/>
            </w:pPr>
            <w:r>
              <w:t>Data type</w:t>
            </w:r>
          </w:p>
        </w:tc>
        <w:tc>
          <w:tcPr>
            <w:tcW w:w="1770" w:type="dxa"/>
            <w:shd w:val="clear" w:color="auto" w:fill="C0C0C0"/>
            <w:hideMark/>
          </w:tcPr>
          <w:p w14:paraId="6B833981" w14:textId="77777777" w:rsidR="00031925" w:rsidRDefault="00031925" w:rsidP="00F0535F">
            <w:pPr>
              <w:pStyle w:val="TAH"/>
            </w:pPr>
            <w:r>
              <w:t>Reference</w:t>
            </w:r>
          </w:p>
        </w:tc>
        <w:tc>
          <w:tcPr>
            <w:tcW w:w="3806" w:type="dxa"/>
            <w:shd w:val="clear" w:color="auto" w:fill="C0C0C0"/>
            <w:hideMark/>
          </w:tcPr>
          <w:p w14:paraId="2441F204" w14:textId="77777777" w:rsidR="00031925" w:rsidRDefault="00031925" w:rsidP="00F0535F">
            <w:pPr>
              <w:pStyle w:val="TAH"/>
            </w:pPr>
            <w:r>
              <w:t>Comments</w:t>
            </w:r>
          </w:p>
        </w:tc>
        <w:tc>
          <w:tcPr>
            <w:tcW w:w="1563" w:type="dxa"/>
            <w:shd w:val="clear" w:color="auto" w:fill="C0C0C0"/>
          </w:tcPr>
          <w:p w14:paraId="10EE4984" w14:textId="77777777" w:rsidR="00031925" w:rsidRDefault="00031925" w:rsidP="00F0535F">
            <w:pPr>
              <w:pStyle w:val="TAH"/>
            </w:pPr>
            <w:r>
              <w:t>Applicability</w:t>
            </w:r>
          </w:p>
        </w:tc>
      </w:tr>
      <w:tr w:rsidR="00031925" w14:paraId="38AE546F" w14:textId="77777777" w:rsidTr="00F0535F">
        <w:trPr>
          <w:jc w:val="center"/>
        </w:trPr>
        <w:tc>
          <w:tcPr>
            <w:tcW w:w="2638" w:type="dxa"/>
          </w:tcPr>
          <w:p w14:paraId="0C9DA5DD" w14:textId="77777777" w:rsidR="00031925" w:rsidRDefault="00031925" w:rsidP="00F0535F">
            <w:pPr>
              <w:pStyle w:val="TAL"/>
              <w:rPr>
                <w:lang w:eastAsia="zh-CN"/>
              </w:rPr>
            </w:pPr>
            <w:r>
              <w:rPr>
                <w:lang w:eastAsia="zh-CN"/>
              </w:rPr>
              <w:t>BitRate</w:t>
            </w:r>
          </w:p>
        </w:tc>
        <w:tc>
          <w:tcPr>
            <w:tcW w:w="1770" w:type="dxa"/>
          </w:tcPr>
          <w:p w14:paraId="16F0BDF8" w14:textId="77777777" w:rsidR="00031925" w:rsidRDefault="00031925" w:rsidP="00F0535F">
            <w:pPr>
              <w:pStyle w:val="TAC"/>
            </w:pPr>
            <w:r>
              <w:t>3GPP TS </w:t>
            </w:r>
            <w:r w:rsidRPr="00926B8A">
              <w:t>29.571 </w:t>
            </w:r>
            <w:r>
              <w:t>[8]</w:t>
            </w:r>
          </w:p>
        </w:tc>
        <w:tc>
          <w:tcPr>
            <w:tcW w:w="3806" w:type="dxa"/>
          </w:tcPr>
          <w:p w14:paraId="2CB48CCA" w14:textId="77777777" w:rsidR="00031925" w:rsidRDefault="00031925" w:rsidP="00F0535F">
            <w:pPr>
              <w:pStyle w:val="TAL"/>
              <w:rPr>
                <w:rFonts w:cs="Arial"/>
                <w:szCs w:val="18"/>
              </w:rPr>
            </w:pPr>
            <w:r>
              <w:rPr>
                <w:rFonts w:cs="Arial"/>
                <w:szCs w:val="18"/>
              </w:rPr>
              <w:t>Represents a bit rate.</w:t>
            </w:r>
          </w:p>
        </w:tc>
        <w:tc>
          <w:tcPr>
            <w:tcW w:w="1563" w:type="dxa"/>
          </w:tcPr>
          <w:p w14:paraId="2589F5FB" w14:textId="77777777" w:rsidR="00031925" w:rsidRDefault="00031925" w:rsidP="00F0535F">
            <w:pPr>
              <w:pStyle w:val="TAL"/>
              <w:rPr>
                <w:rFonts w:cs="Arial"/>
                <w:szCs w:val="18"/>
              </w:rPr>
            </w:pPr>
          </w:p>
        </w:tc>
      </w:tr>
      <w:tr w:rsidR="00031925" w14:paraId="3B5B5600" w14:textId="77777777" w:rsidTr="004E2574">
        <w:trPr>
          <w:jc w:val="center"/>
        </w:trPr>
        <w:tc>
          <w:tcPr>
            <w:tcW w:w="2638" w:type="dxa"/>
          </w:tcPr>
          <w:p w14:paraId="12E9ED49" w14:textId="77777777" w:rsidR="00031925" w:rsidRPr="00DC49BF" w:rsidRDefault="00031925" w:rsidP="00F0535F">
            <w:pPr>
              <w:pStyle w:val="TAL"/>
            </w:pPr>
            <w:r w:rsidRPr="00DC49BF">
              <w:t>DateTime</w:t>
            </w:r>
          </w:p>
        </w:tc>
        <w:tc>
          <w:tcPr>
            <w:tcW w:w="1770" w:type="dxa"/>
          </w:tcPr>
          <w:p w14:paraId="3340BD85" w14:textId="77777777" w:rsidR="00031925" w:rsidRDefault="00031925" w:rsidP="004E2574">
            <w:pPr>
              <w:pStyle w:val="TAC"/>
            </w:pPr>
            <w:r>
              <w:t>3GPP TS 29.122 [6]</w:t>
            </w:r>
          </w:p>
        </w:tc>
        <w:tc>
          <w:tcPr>
            <w:tcW w:w="3806" w:type="dxa"/>
          </w:tcPr>
          <w:p w14:paraId="55B37367" w14:textId="376F86A7" w:rsidR="00031925" w:rsidRDefault="00031925" w:rsidP="00F0535F">
            <w:pPr>
              <w:pStyle w:val="TAL"/>
              <w:rPr>
                <w:rFonts w:cs="Arial"/>
                <w:szCs w:val="18"/>
              </w:rPr>
            </w:pPr>
            <w:r>
              <w:rPr>
                <w:rFonts w:cs="Arial"/>
                <w:szCs w:val="18"/>
              </w:rPr>
              <w:t>Represents a date and a time.</w:t>
            </w:r>
          </w:p>
        </w:tc>
        <w:tc>
          <w:tcPr>
            <w:tcW w:w="1563" w:type="dxa"/>
          </w:tcPr>
          <w:p w14:paraId="605F1952" w14:textId="77777777" w:rsidR="00031925" w:rsidRDefault="00031925" w:rsidP="00F0535F">
            <w:pPr>
              <w:pStyle w:val="TAL"/>
              <w:rPr>
                <w:rFonts w:cs="Arial"/>
                <w:szCs w:val="18"/>
              </w:rPr>
            </w:pPr>
          </w:p>
        </w:tc>
      </w:tr>
      <w:tr w:rsidR="00031925" w14:paraId="096A1162" w14:textId="77777777" w:rsidTr="004E2574">
        <w:trPr>
          <w:jc w:val="center"/>
        </w:trPr>
        <w:tc>
          <w:tcPr>
            <w:tcW w:w="2638" w:type="dxa"/>
          </w:tcPr>
          <w:p w14:paraId="39FF1777" w14:textId="77777777" w:rsidR="00031925" w:rsidRPr="00DC49BF" w:rsidRDefault="00031925" w:rsidP="00F0535F">
            <w:pPr>
              <w:pStyle w:val="TAL"/>
            </w:pPr>
            <w:r>
              <w:rPr>
                <w:lang w:eastAsia="zh-CN"/>
              </w:rPr>
              <w:t>DateTimeRm</w:t>
            </w:r>
          </w:p>
        </w:tc>
        <w:tc>
          <w:tcPr>
            <w:tcW w:w="1770" w:type="dxa"/>
          </w:tcPr>
          <w:p w14:paraId="0A34056D" w14:textId="77777777" w:rsidR="00031925" w:rsidRDefault="00031925" w:rsidP="004E2574">
            <w:pPr>
              <w:pStyle w:val="TAC"/>
            </w:pPr>
            <w:r>
              <w:t>3GPP TS 29.571 [8]</w:t>
            </w:r>
          </w:p>
        </w:tc>
        <w:tc>
          <w:tcPr>
            <w:tcW w:w="3806" w:type="dxa"/>
          </w:tcPr>
          <w:p w14:paraId="08C0EE3C" w14:textId="4C8D8A03" w:rsidR="00031925" w:rsidRDefault="00031925" w:rsidP="00F0535F">
            <w:pPr>
              <w:pStyle w:val="TAL"/>
              <w:rPr>
                <w:rFonts w:cs="Arial"/>
                <w:szCs w:val="18"/>
              </w:rPr>
            </w:pPr>
            <w:r>
              <w:rPr>
                <w:rFonts w:cs="Arial"/>
                <w:szCs w:val="18"/>
              </w:rPr>
              <w:t>Represents the same as the DataTime data structure but with the OpenAPI "nullable" property set to "true".</w:t>
            </w:r>
          </w:p>
        </w:tc>
        <w:tc>
          <w:tcPr>
            <w:tcW w:w="1563" w:type="dxa"/>
          </w:tcPr>
          <w:p w14:paraId="6C8019C8" w14:textId="77777777" w:rsidR="00031925" w:rsidRDefault="00031925" w:rsidP="00F0535F">
            <w:pPr>
              <w:pStyle w:val="TAL"/>
              <w:rPr>
                <w:rFonts w:cs="Arial"/>
                <w:szCs w:val="18"/>
              </w:rPr>
            </w:pPr>
          </w:p>
        </w:tc>
      </w:tr>
      <w:tr w:rsidR="00031925" w14:paraId="164B4BA5" w14:textId="77777777" w:rsidTr="004E2574">
        <w:trPr>
          <w:jc w:val="center"/>
        </w:trPr>
        <w:tc>
          <w:tcPr>
            <w:tcW w:w="2638" w:type="dxa"/>
          </w:tcPr>
          <w:p w14:paraId="32E70E5B" w14:textId="77777777" w:rsidR="00031925" w:rsidRDefault="00031925" w:rsidP="00F0535F">
            <w:pPr>
              <w:pStyle w:val="TAL"/>
            </w:pPr>
            <w:r w:rsidRPr="001D2CEF">
              <w:rPr>
                <w:lang w:eastAsia="zh-CN"/>
              </w:rPr>
              <w:t>DurationSec</w:t>
            </w:r>
          </w:p>
        </w:tc>
        <w:tc>
          <w:tcPr>
            <w:tcW w:w="1770" w:type="dxa"/>
          </w:tcPr>
          <w:p w14:paraId="651E7BD1" w14:textId="77777777" w:rsidR="00031925" w:rsidRDefault="00031925" w:rsidP="004E2574">
            <w:pPr>
              <w:pStyle w:val="TAC"/>
            </w:pPr>
            <w:r>
              <w:t>3GPP TS 29.122 [6]</w:t>
            </w:r>
          </w:p>
        </w:tc>
        <w:tc>
          <w:tcPr>
            <w:tcW w:w="3806" w:type="dxa"/>
          </w:tcPr>
          <w:p w14:paraId="5D80FB0F" w14:textId="77AC9980" w:rsidR="00031925" w:rsidRDefault="00031925" w:rsidP="00F0535F">
            <w:pPr>
              <w:pStyle w:val="TAL"/>
              <w:rPr>
                <w:rFonts w:cs="Arial"/>
                <w:szCs w:val="18"/>
              </w:rPr>
            </w:pPr>
            <w:r>
              <w:rPr>
                <w:rFonts w:cs="Arial"/>
                <w:szCs w:val="18"/>
              </w:rPr>
              <w:t>Represents a time duration expressed in units of seconds.</w:t>
            </w:r>
          </w:p>
        </w:tc>
        <w:tc>
          <w:tcPr>
            <w:tcW w:w="1563" w:type="dxa"/>
          </w:tcPr>
          <w:p w14:paraId="382C4B23" w14:textId="77777777" w:rsidR="00031925" w:rsidRDefault="00031925" w:rsidP="00F0535F">
            <w:pPr>
              <w:pStyle w:val="TAL"/>
              <w:rPr>
                <w:rFonts w:cs="Arial"/>
                <w:szCs w:val="18"/>
              </w:rPr>
            </w:pPr>
          </w:p>
        </w:tc>
      </w:tr>
      <w:tr w:rsidR="00031925" w14:paraId="31AA5682" w14:textId="77777777" w:rsidTr="00F0535F">
        <w:trPr>
          <w:jc w:val="center"/>
        </w:trPr>
        <w:tc>
          <w:tcPr>
            <w:tcW w:w="2638" w:type="dxa"/>
          </w:tcPr>
          <w:p w14:paraId="43349C8E" w14:textId="77777777" w:rsidR="00031925" w:rsidRDefault="00031925" w:rsidP="00F0535F">
            <w:pPr>
              <w:pStyle w:val="TAL"/>
              <w:tabs>
                <w:tab w:val="left" w:pos="1784"/>
              </w:tabs>
              <w:rPr>
                <w:lang w:eastAsia="zh-CN"/>
              </w:rPr>
            </w:pPr>
            <w:r>
              <w:rPr>
                <w:lang w:eastAsia="zh-CN"/>
              </w:rPr>
              <w:t>Fqdn</w:t>
            </w:r>
          </w:p>
        </w:tc>
        <w:tc>
          <w:tcPr>
            <w:tcW w:w="1770" w:type="dxa"/>
          </w:tcPr>
          <w:p w14:paraId="5466C76E" w14:textId="77777777" w:rsidR="00031925" w:rsidRDefault="00031925" w:rsidP="00F0535F">
            <w:pPr>
              <w:pStyle w:val="TAC"/>
            </w:pPr>
            <w:r>
              <w:t>3GPP TS </w:t>
            </w:r>
            <w:r w:rsidRPr="00926B8A">
              <w:t>29.571 </w:t>
            </w:r>
            <w:r>
              <w:t>[8]</w:t>
            </w:r>
          </w:p>
        </w:tc>
        <w:tc>
          <w:tcPr>
            <w:tcW w:w="3806" w:type="dxa"/>
          </w:tcPr>
          <w:p w14:paraId="05FDAA9F" w14:textId="77777777" w:rsidR="00031925" w:rsidRDefault="00031925" w:rsidP="00F0535F">
            <w:pPr>
              <w:pStyle w:val="TAL"/>
              <w:rPr>
                <w:rFonts w:cs="Arial"/>
                <w:szCs w:val="18"/>
              </w:rPr>
            </w:pPr>
            <w:r>
              <w:rPr>
                <w:rFonts w:cs="Arial"/>
                <w:szCs w:val="18"/>
              </w:rPr>
              <w:t>Represents an FQDN.</w:t>
            </w:r>
          </w:p>
        </w:tc>
        <w:tc>
          <w:tcPr>
            <w:tcW w:w="1563" w:type="dxa"/>
          </w:tcPr>
          <w:p w14:paraId="6F873933" w14:textId="77777777" w:rsidR="00031925" w:rsidRDefault="00031925" w:rsidP="00F0535F">
            <w:pPr>
              <w:pStyle w:val="TAL"/>
              <w:rPr>
                <w:rFonts w:cs="Arial"/>
                <w:szCs w:val="18"/>
              </w:rPr>
            </w:pPr>
          </w:p>
        </w:tc>
      </w:tr>
      <w:tr w:rsidR="00031925" w14:paraId="1D6FF1EF" w14:textId="77777777" w:rsidTr="004E2574">
        <w:trPr>
          <w:jc w:val="center"/>
        </w:trPr>
        <w:tc>
          <w:tcPr>
            <w:tcW w:w="2638" w:type="dxa"/>
          </w:tcPr>
          <w:p w14:paraId="6EC5922A" w14:textId="77777777" w:rsidR="00031925" w:rsidRDefault="00031925" w:rsidP="00F0535F">
            <w:pPr>
              <w:pStyle w:val="TAL"/>
              <w:rPr>
                <w:lang w:eastAsia="zh-CN"/>
              </w:rPr>
            </w:pPr>
            <w:r>
              <w:rPr>
                <w:lang w:eastAsia="zh-CN"/>
              </w:rPr>
              <w:t>Ipv4Addr</w:t>
            </w:r>
          </w:p>
        </w:tc>
        <w:tc>
          <w:tcPr>
            <w:tcW w:w="1770" w:type="dxa"/>
          </w:tcPr>
          <w:p w14:paraId="2C854667" w14:textId="77777777" w:rsidR="00031925" w:rsidRDefault="00031925" w:rsidP="004E2574">
            <w:pPr>
              <w:pStyle w:val="TAC"/>
            </w:pPr>
            <w:r>
              <w:t>3GPP TS 29.122 [6]</w:t>
            </w:r>
          </w:p>
        </w:tc>
        <w:tc>
          <w:tcPr>
            <w:tcW w:w="3806" w:type="dxa"/>
          </w:tcPr>
          <w:p w14:paraId="0FEA9BB0" w14:textId="47CC5AA3" w:rsidR="00031925" w:rsidRDefault="00031925" w:rsidP="00F0535F">
            <w:pPr>
              <w:pStyle w:val="TAL"/>
              <w:rPr>
                <w:rFonts w:cs="Arial"/>
                <w:szCs w:val="18"/>
              </w:rPr>
            </w:pPr>
            <w:r>
              <w:rPr>
                <w:rFonts w:cs="Arial"/>
                <w:szCs w:val="18"/>
              </w:rPr>
              <w:t>Represents the IPv4 address.</w:t>
            </w:r>
          </w:p>
        </w:tc>
        <w:tc>
          <w:tcPr>
            <w:tcW w:w="1563" w:type="dxa"/>
          </w:tcPr>
          <w:p w14:paraId="3663603E" w14:textId="77777777" w:rsidR="00031925" w:rsidRDefault="00031925" w:rsidP="00F0535F">
            <w:pPr>
              <w:pStyle w:val="TAL"/>
              <w:rPr>
                <w:rFonts w:cs="Arial"/>
                <w:szCs w:val="18"/>
              </w:rPr>
            </w:pPr>
          </w:p>
        </w:tc>
      </w:tr>
      <w:tr w:rsidR="00031925" w14:paraId="6336001E" w14:textId="77777777" w:rsidTr="004E2574">
        <w:trPr>
          <w:jc w:val="center"/>
        </w:trPr>
        <w:tc>
          <w:tcPr>
            <w:tcW w:w="2638" w:type="dxa"/>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
          <w:p w14:paraId="40B9E1CA" w14:textId="77777777" w:rsidR="00031925" w:rsidRPr="00926B8A" w:rsidRDefault="00031925" w:rsidP="004E2574">
            <w:pPr>
              <w:pStyle w:val="TAC"/>
            </w:pPr>
            <w:r>
              <w:t>3GPP TS 29.122 [6]</w:t>
            </w:r>
          </w:p>
        </w:tc>
        <w:tc>
          <w:tcPr>
            <w:tcW w:w="3806" w:type="dxa"/>
          </w:tcPr>
          <w:p w14:paraId="3617E789" w14:textId="63AF43C4" w:rsidR="00031925" w:rsidRDefault="00031925" w:rsidP="00F0535F">
            <w:pPr>
              <w:pStyle w:val="TAL"/>
              <w:rPr>
                <w:rFonts w:cs="Arial"/>
                <w:szCs w:val="18"/>
              </w:rPr>
            </w:pPr>
            <w:r>
              <w:rPr>
                <w:rFonts w:cs="Arial"/>
                <w:szCs w:val="18"/>
              </w:rPr>
              <w:t>Represents the IPv6 address.</w:t>
            </w:r>
          </w:p>
        </w:tc>
        <w:tc>
          <w:tcPr>
            <w:tcW w:w="1563" w:type="dxa"/>
          </w:tcPr>
          <w:p w14:paraId="4E1A54DA" w14:textId="77777777" w:rsidR="00031925" w:rsidRDefault="00031925" w:rsidP="00F0535F">
            <w:pPr>
              <w:pStyle w:val="TAL"/>
              <w:rPr>
                <w:rFonts w:cs="Arial"/>
                <w:szCs w:val="18"/>
              </w:rPr>
            </w:pPr>
          </w:p>
        </w:tc>
      </w:tr>
      <w:tr w:rsidR="00031925" w14:paraId="2A99D479" w14:textId="77777777" w:rsidTr="004E2574">
        <w:trPr>
          <w:jc w:val="center"/>
        </w:trPr>
        <w:tc>
          <w:tcPr>
            <w:tcW w:w="2638" w:type="dxa"/>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
          <w:p w14:paraId="47E910F3" w14:textId="77777777" w:rsidR="00031925" w:rsidRDefault="00031925" w:rsidP="004E2574">
            <w:pPr>
              <w:pStyle w:val="TAC"/>
            </w:pPr>
            <w:r>
              <w:t>3GPP TS 29.571 [8]</w:t>
            </w:r>
          </w:p>
        </w:tc>
        <w:tc>
          <w:tcPr>
            <w:tcW w:w="3806" w:type="dxa"/>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4E2574">
        <w:trPr>
          <w:jc w:val="center"/>
        </w:trPr>
        <w:tc>
          <w:tcPr>
            <w:tcW w:w="2638" w:type="dxa"/>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
          <w:p w14:paraId="3B5F504C" w14:textId="77777777" w:rsidR="00031925" w:rsidRDefault="00031925" w:rsidP="004E2574">
            <w:pPr>
              <w:pStyle w:val="TAC"/>
            </w:pPr>
            <w:r>
              <w:t>Clause 9.1.5.2.5</w:t>
            </w:r>
          </w:p>
        </w:tc>
        <w:tc>
          <w:tcPr>
            <w:tcW w:w="3806" w:type="dxa"/>
          </w:tcPr>
          <w:p w14:paraId="52983924" w14:textId="55C79C41" w:rsidR="00031925" w:rsidRDefault="00031925" w:rsidP="00F0535F">
            <w:pPr>
              <w:pStyle w:val="TAL"/>
              <w:rPr>
                <w:rFonts w:cs="Arial"/>
                <w:szCs w:val="18"/>
              </w:rPr>
            </w:pPr>
            <w:r>
              <w:rPr>
                <w:rFonts w:cs="Arial"/>
                <w:szCs w:val="18"/>
              </w:rPr>
              <w:t>Represents the topological and geographical service area information.</w:t>
            </w:r>
          </w:p>
        </w:tc>
        <w:tc>
          <w:tcPr>
            <w:tcW w:w="1563" w:type="dxa"/>
          </w:tcPr>
          <w:p w14:paraId="34D5097F" w14:textId="77777777" w:rsidR="00031925" w:rsidRDefault="00031925" w:rsidP="00F0535F">
            <w:pPr>
              <w:pStyle w:val="TAL"/>
              <w:rPr>
                <w:rFonts w:cs="Arial"/>
                <w:szCs w:val="18"/>
              </w:rPr>
            </w:pPr>
          </w:p>
        </w:tc>
      </w:tr>
      <w:tr w:rsidR="00031925" w14:paraId="1BEE5DE1" w14:textId="77777777" w:rsidTr="00F0535F">
        <w:trPr>
          <w:jc w:val="center"/>
        </w:trPr>
        <w:tc>
          <w:tcPr>
            <w:tcW w:w="2638" w:type="dxa"/>
          </w:tcPr>
          <w:p w14:paraId="5CB0DE15" w14:textId="77777777" w:rsidR="00031925" w:rsidRDefault="00031925" w:rsidP="00F0535F">
            <w:pPr>
              <w:pStyle w:val="TAL"/>
            </w:pPr>
            <w:r>
              <w:t>RouteToLocation</w:t>
            </w:r>
          </w:p>
        </w:tc>
        <w:tc>
          <w:tcPr>
            <w:tcW w:w="1770" w:type="dxa"/>
          </w:tcPr>
          <w:p w14:paraId="0844B3DC" w14:textId="77777777" w:rsidR="00031925" w:rsidRDefault="00031925" w:rsidP="00F0535F">
            <w:pPr>
              <w:pStyle w:val="TAC"/>
            </w:pPr>
            <w:r>
              <w:t>3GPP TS </w:t>
            </w:r>
            <w:r w:rsidRPr="00926B8A">
              <w:t>29.571 </w:t>
            </w:r>
            <w:r>
              <w:t>[8]</w:t>
            </w:r>
          </w:p>
        </w:tc>
        <w:tc>
          <w:tcPr>
            <w:tcW w:w="3806" w:type="dxa"/>
          </w:tcPr>
          <w:p w14:paraId="4EB4A56F" w14:textId="77777777" w:rsidR="00031925" w:rsidRDefault="00031925" w:rsidP="00F0535F">
            <w:pPr>
              <w:pStyle w:val="TAL"/>
              <w:rPr>
                <w:rFonts w:cs="Arial"/>
                <w:szCs w:val="18"/>
              </w:rPr>
            </w:pPr>
            <w:r>
              <w:rPr>
                <w:rFonts w:cs="Arial"/>
                <w:szCs w:val="18"/>
              </w:rPr>
              <w:t>Represents the routing information.</w:t>
            </w:r>
          </w:p>
        </w:tc>
        <w:tc>
          <w:tcPr>
            <w:tcW w:w="1563" w:type="dxa"/>
          </w:tcPr>
          <w:p w14:paraId="033B7B1B" w14:textId="77777777" w:rsidR="00031925" w:rsidRDefault="00031925" w:rsidP="00F0535F">
            <w:pPr>
              <w:pStyle w:val="TAL"/>
              <w:rPr>
                <w:rFonts w:cs="Arial"/>
                <w:szCs w:val="18"/>
              </w:rPr>
            </w:pPr>
          </w:p>
        </w:tc>
      </w:tr>
      <w:tr w:rsidR="00031925" w14:paraId="55BC9C53" w14:textId="77777777" w:rsidTr="00F0535F">
        <w:trPr>
          <w:jc w:val="center"/>
        </w:trPr>
        <w:tc>
          <w:tcPr>
            <w:tcW w:w="2638" w:type="dxa"/>
          </w:tcPr>
          <w:p w14:paraId="22943485" w14:textId="77777777" w:rsidR="00031925" w:rsidRPr="00DC49BF" w:rsidRDefault="00031925" w:rsidP="00F0535F">
            <w:pPr>
              <w:pStyle w:val="TAL"/>
            </w:pPr>
            <w:r>
              <w:t>ScheduledCommunicationTime</w:t>
            </w:r>
          </w:p>
        </w:tc>
        <w:tc>
          <w:tcPr>
            <w:tcW w:w="1770" w:type="dxa"/>
          </w:tcPr>
          <w:p w14:paraId="2AAF8A24" w14:textId="77777777" w:rsidR="00031925" w:rsidRDefault="00031925" w:rsidP="00F0535F">
            <w:pPr>
              <w:pStyle w:val="TAC"/>
            </w:pPr>
            <w:r>
              <w:t>3GPP TS 29.122 [6]</w:t>
            </w:r>
          </w:p>
        </w:tc>
        <w:tc>
          <w:tcPr>
            <w:tcW w:w="3806" w:type="dxa"/>
          </w:tcPr>
          <w:p w14:paraId="2B5346EB" w14:textId="77777777" w:rsidR="00031925" w:rsidRDefault="00031925" w:rsidP="00F0535F">
            <w:pPr>
              <w:pStyle w:val="TAL"/>
              <w:rPr>
                <w:rFonts w:cs="Arial"/>
                <w:szCs w:val="18"/>
              </w:rPr>
            </w:pPr>
            <w:r>
              <w:rPr>
                <w:rFonts w:cs="Arial"/>
                <w:szCs w:val="18"/>
              </w:rPr>
              <w:t>Represents a time schedule.</w:t>
            </w:r>
          </w:p>
        </w:tc>
        <w:tc>
          <w:tcPr>
            <w:tcW w:w="1563" w:type="dxa"/>
          </w:tcPr>
          <w:p w14:paraId="34D475EC" w14:textId="77777777" w:rsidR="00031925" w:rsidRDefault="00031925" w:rsidP="00F0535F">
            <w:pPr>
              <w:pStyle w:val="TAL"/>
              <w:rPr>
                <w:rFonts w:cs="Arial"/>
                <w:szCs w:val="18"/>
              </w:rPr>
            </w:pPr>
          </w:p>
        </w:tc>
      </w:tr>
      <w:tr w:rsidR="00031925" w14:paraId="7CF0415D" w14:textId="77777777" w:rsidTr="00F0535F">
        <w:trPr>
          <w:jc w:val="center"/>
        </w:trPr>
        <w:tc>
          <w:tcPr>
            <w:tcW w:w="2638" w:type="dxa"/>
          </w:tcPr>
          <w:p w14:paraId="3FC601D5" w14:textId="77777777" w:rsidR="00031925" w:rsidRDefault="00031925" w:rsidP="00F0535F">
            <w:pPr>
              <w:pStyle w:val="TAL"/>
              <w:tabs>
                <w:tab w:val="left" w:pos="1784"/>
              </w:tabs>
              <w:rPr>
                <w:lang w:eastAsia="zh-CN"/>
              </w:rPr>
            </w:pPr>
            <w:r w:rsidRPr="00DC49BF">
              <w:t>SupportedFeatures</w:t>
            </w:r>
          </w:p>
        </w:tc>
        <w:tc>
          <w:tcPr>
            <w:tcW w:w="1770" w:type="dxa"/>
          </w:tcPr>
          <w:p w14:paraId="2A410E83" w14:textId="77777777" w:rsidR="00031925" w:rsidRDefault="00031925" w:rsidP="00F0535F">
            <w:pPr>
              <w:pStyle w:val="TAC"/>
            </w:pPr>
            <w:r>
              <w:t>3GPP TS 29.571 [8]</w:t>
            </w:r>
          </w:p>
        </w:tc>
        <w:tc>
          <w:tcPr>
            <w:tcW w:w="3806" w:type="dxa"/>
          </w:tcPr>
          <w:p w14:paraId="1CD69208" w14:textId="77777777" w:rsidR="00031925" w:rsidDel="00A933FD" w:rsidRDefault="00031925" w:rsidP="00F0535F">
            <w:pPr>
              <w:pStyle w:val="TAL"/>
              <w:rPr>
                <w:rFonts w:cs="Arial"/>
                <w:szCs w:val="18"/>
              </w:rPr>
            </w:pPr>
            <w:r>
              <w:rPr>
                <w:rFonts w:cs="Arial"/>
                <w:szCs w:val="18"/>
              </w:rPr>
              <w:t>Represents the list of supported features.</w:t>
            </w:r>
          </w:p>
        </w:tc>
        <w:tc>
          <w:tcPr>
            <w:tcW w:w="1563" w:type="dxa"/>
          </w:tcPr>
          <w:p w14:paraId="6EACF998" w14:textId="77777777" w:rsidR="00031925" w:rsidRDefault="00031925" w:rsidP="00F0535F">
            <w:pPr>
              <w:pStyle w:val="TAL"/>
              <w:rPr>
                <w:rFonts w:cs="Arial"/>
                <w:szCs w:val="18"/>
              </w:rPr>
            </w:pPr>
          </w:p>
        </w:tc>
      </w:tr>
      <w:tr w:rsidR="00031925" w14:paraId="25D59C63" w14:textId="77777777" w:rsidTr="00F0535F">
        <w:trPr>
          <w:jc w:val="center"/>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3125" w:name="_Toc85734250"/>
      <w:bookmarkStart w:id="3126" w:name="_Toc89431549"/>
      <w:bookmarkStart w:id="3127" w:name="_Toc97042357"/>
      <w:bookmarkStart w:id="3128" w:name="_Toc97045501"/>
      <w:bookmarkStart w:id="3129" w:name="_Toc97155246"/>
      <w:bookmarkStart w:id="3130" w:name="_Toc101521383"/>
      <w:bookmarkStart w:id="3131" w:name="_Toc138761651"/>
      <w:bookmarkStart w:id="3132" w:name="_Toc145707861"/>
      <w:bookmarkStart w:id="3133" w:name="_Toc160570342"/>
      <w:bookmarkStart w:id="3134" w:name="_Toc162007938"/>
      <w:bookmarkStart w:id="3135" w:name="_Toc185515602"/>
      <w:bookmarkStart w:id="3136" w:name="_Toc192872909"/>
      <w:bookmarkStart w:id="3137" w:name="_Toc200970617"/>
      <w:r>
        <w:rPr>
          <w:lang w:eastAsia="zh-CN"/>
        </w:rPr>
        <w:t>8.</w:t>
      </w:r>
      <w:r w:rsidR="007B0A3F">
        <w:rPr>
          <w:lang w:eastAsia="zh-CN"/>
        </w:rPr>
        <w:t>1</w:t>
      </w:r>
      <w:r>
        <w:rPr>
          <w:lang w:eastAsia="zh-CN"/>
        </w:rPr>
        <w:t>.5.2</w:t>
      </w:r>
      <w:r>
        <w:rPr>
          <w:lang w:eastAsia="zh-CN"/>
        </w:rPr>
        <w:tab/>
        <w:t>Structured data types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50444C0A" w14:textId="1DE5199A" w:rsidR="00E667B4" w:rsidRDefault="00E667B4" w:rsidP="00E667B4">
      <w:pPr>
        <w:pStyle w:val="Heading5"/>
        <w:rPr>
          <w:lang w:eastAsia="zh-CN"/>
        </w:rPr>
      </w:pPr>
      <w:bookmarkStart w:id="3138" w:name="_Toc85734251"/>
      <w:bookmarkStart w:id="3139" w:name="_Toc89431550"/>
      <w:bookmarkStart w:id="3140" w:name="_Toc97042358"/>
      <w:bookmarkStart w:id="3141" w:name="_Toc97045502"/>
      <w:bookmarkStart w:id="3142" w:name="_Toc97155247"/>
      <w:bookmarkStart w:id="3143" w:name="_Toc101521384"/>
      <w:bookmarkStart w:id="3144" w:name="_Toc138761652"/>
      <w:bookmarkStart w:id="3145" w:name="_Toc145707862"/>
      <w:bookmarkStart w:id="3146" w:name="_Toc160570343"/>
      <w:bookmarkStart w:id="3147" w:name="_Toc162007939"/>
      <w:bookmarkStart w:id="3148" w:name="_Toc185515603"/>
      <w:bookmarkStart w:id="3149" w:name="_Toc192872910"/>
      <w:bookmarkStart w:id="3150" w:name="_Toc200970618"/>
      <w:r>
        <w:rPr>
          <w:lang w:eastAsia="zh-CN"/>
        </w:rPr>
        <w:t>8.</w:t>
      </w:r>
      <w:r w:rsidR="007B0A3F">
        <w:rPr>
          <w:lang w:eastAsia="zh-CN"/>
        </w:rPr>
        <w:t>1</w:t>
      </w:r>
      <w:r>
        <w:rPr>
          <w:lang w:eastAsia="zh-CN"/>
        </w:rPr>
        <w:t>.5.2.1</w:t>
      </w:r>
      <w:r>
        <w:rPr>
          <w:lang w:eastAsia="zh-CN"/>
        </w:rPr>
        <w:tab/>
        <w:t>Introduction</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3151" w:name="_Toc85734252"/>
      <w:bookmarkStart w:id="3152" w:name="_Toc89431551"/>
      <w:bookmarkStart w:id="3153" w:name="_Toc97042359"/>
      <w:bookmarkStart w:id="3154" w:name="_Toc97045503"/>
      <w:bookmarkStart w:id="3155" w:name="_Toc97155248"/>
      <w:bookmarkStart w:id="3156" w:name="_Toc101521385"/>
      <w:bookmarkStart w:id="3157" w:name="_Toc138761653"/>
      <w:bookmarkStart w:id="3158" w:name="_Toc145707863"/>
      <w:bookmarkStart w:id="3159" w:name="_Toc160570344"/>
      <w:bookmarkStart w:id="3160" w:name="_Toc162007940"/>
      <w:bookmarkStart w:id="3161" w:name="_Toc185515604"/>
      <w:bookmarkStart w:id="3162" w:name="_Toc192872911"/>
      <w:bookmarkStart w:id="3163" w:name="_Toc200970619"/>
      <w:r>
        <w:rPr>
          <w:lang w:eastAsia="zh-CN"/>
        </w:rPr>
        <w:t>8.</w:t>
      </w:r>
      <w:r w:rsidR="007B0A3F">
        <w:rPr>
          <w:lang w:eastAsia="zh-CN"/>
        </w:rPr>
        <w:t>1</w:t>
      </w:r>
      <w:r>
        <w:rPr>
          <w:lang w:eastAsia="zh-CN"/>
        </w:rPr>
        <w:t>.5.2.2</w:t>
      </w:r>
      <w:r>
        <w:rPr>
          <w:lang w:eastAsia="zh-CN"/>
        </w:rPr>
        <w:tab/>
        <w:t>Type: EASRegistration</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3164" w:name="_Toc85734253"/>
      <w:bookmarkStart w:id="3165" w:name="_Toc89431552"/>
      <w:bookmarkStart w:id="3166" w:name="_Toc97042360"/>
      <w:bookmarkStart w:id="3167" w:name="_Toc97045504"/>
      <w:bookmarkStart w:id="3168" w:name="_Toc97155249"/>
      <w:bookmarkStart w:id="3169" w:name="_Toc101521386"/>
      <w:bookmarkStart w:id="3170" w:name="_Toc138761654"/>
      <w:bookmarkStart w:id="3171" w:name="_Toc145707864"/>
      <w:bookmarkStart w:id="3172" w:name="_Toc160570345"/>
      <w:bookmarkStart w:id="3173" w:name="_Toc162007941"/>
      <w:bookmarkStart w:id="3174" w:name="_Toc185515605"/>
      <w:bookmarkStart w:id="3175" w:name="_Toc192872912"/>
      <w:bookmarkStart w:id="3176" w:name="_Toc200970620"/>
      <w:r>
        <w:rPr>
          <w:lang w:eastAsia="zh-CN"/>
        </w:rPr>
        <w:lastRenderedPageBreak/>
        <w:t>8.</w:t>
      </w:r>
      <w:r w:rsidR="007B0A3F">
        <w:rPr>
          <w:lang w:eastAsia="zh-CN"/>
        </w:rPr>
        <w:t>1</w:t>
      </w:r>
      <w:r>
        <w:rPr>
          <w:lang w:eastAsia="zh-CN"/>
        </w:rPr>
        <w:t>.5.2.3</w:t>
      </w:r>
      <w:r>
        <w:rPr>
          <w:lang w:eastAsia="zh-CN"/>
        </w:rPr>
        <w:tab/>
        <w:t>Type: EASProfile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맑은 고딕"/>
              </w:rPr>
              <w:t>Contains the l</w:t>
            </w:r>
            <w:r w:rsidRPr="00A7116D">
              <w:rPr>
                <w:rFonts w:eastAsia="맑은 고딕"/>
              </w:rPr>
              <w:t>ist of associated devices required along with</w:t>
            </w:r>
            <w:r>
              <w:rPr>
                <w:rFonts w:eastAsia="맑은 고딕"/>
              </w:rPr>
              <w:t xml:space="preserve"> the</w:t>
            </w:r>
            <w:r w:rsidRPr="00A7116D">
              <w:rPr>
                <w:rFonts w:eastAsia="맑은 고딕"/>
              </w:rPr>
              <w:t xml:space="preserve"> UE in order to provide</w:t>
            </w:r>
            <w:r>
              <w:rPr>
                <w:rFonts w:eastAsia="맑은 고딕"/>
              </w:rPr>
              <w:t xml:space="preserve"> the</w:t>
            </w:r>
            <w:r w:rsidRPr="00A7116D">
              <w:rPr>
                <w:rFonts w:eastAsia="맑은 고딕"/>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3177" w:name="_Toc85734254"/>
      <w:bookmarkStart w:id="3178" w:name="_Toc89431553"/>
      <w:bookmarkStart w:id="3179" w:name="_Toc97042361"/>
      <w:bookmarkStart w:id="3180" w:name="_Toc97045505"/>
      <w:bookmarkStart w:id="3181" w:name="_Toc97155250"/>
      <w:bookmarkStart w:id="3182" w:name="_Toc101521387"/>
      <w:bookmarkStart w:id="3183" w:name="_Toc138761655"/>
      <w:bookmarkStart w:id="3184" w:name="_Toc145707865"/>
      <w:bookmarkStart w:id="3185" w:name="_Toc160570346"/>
      <w:bookmarkStart w:id="3186" w:name="_Toc162007942"/>
      <w:bookmarkStart w:id="3187" w:name="_Toc185515606"/>
      <w:bookmarkStart w:id="3188" w:name="_Toc192872913"/>
      <w:bookmarkStart w:id="3189" w:name="_Toc200970621"/>
      <w:r>
        <w:rPr>
          <w:lang w:eastAsia="zh-CN"/>
        </w:rPr>
        <w:t>8.</w:t>
      </w:r>
      <w:r w:rsidR="007B0A3F">
        <w:rPr>
          <w:lang w:eastAsia="zh-CN"/>
        </w:rPr>
        <w:t>1</w:t>
      </w:r>
      <w:r>
        <w:rPr>
          <w:lang w:eastAsia="zh-CN"/>
        </w:rPr>
        <w:t>.5.2.4</w:t>
      </w:r>
      <w:r>
        <w:rPr>
          <w:lang w:eastAsia="zh-CN"/>
        </w:rPr>
        <w:tab/>
        <w:t>Type: EASServiceKPI</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3190" w:name="_Toc85734255"/>
      <w:bookmarkStart w:id="3191" w:name="_Toc89431554"/>
      <w:bookmarkStart w:id="3192" w:name="_Toc97042362"/>
      <w:bookmarkStart w:id="3193" w:name="_Toc97045506"/>
      <w:bookmarkStart w:id="3194" w:name="_Toc97155251"/>
      <w:bookmarkStart w:id="3195" w:name="_Toc101521388"/>
      <w:bookmarkStart w:id="3196" w:name="_Toc138761656"/>
      <w:bookmarkStart w:id="3197" w:name="_Toc145707866"/>
      <w:bookmarkStart w:id="3198" w:name="_Toc160570347"/>
      <w:bookmarkStart w:id="3199" w:name="_Toc162007943"/>
      <w:bookmarkStart w:id="3200" w:name="_Toc185515607"/>
      <w:bookmarkStart w:id="3201" w:name="_Toc192872914"/>
      <w:bookmarkStart w:id="3202" w:name="_Toc200970622"/>
      <w:r>
        <w:rPr>
          <w:lang w:eastAsia="zh-CN"/>
        </w:rPr>
        <w:t>8.</w:t>
      </w:r>
      <w:r w:rsidR="007B0A3F">
        <w:rPr>
          <w:lang w:eastAsia="zh-CN"/>
        </w:rPr>
        <w:t>1</w:t>
      </w:r>
      <w:r>
        <w:rPr>
          <w:lang w:eastAsia="zh-CN"/>
        </w:rPr>
        <w:t>.5.2.5</w:t>
      </w:r>
      <w:r>
        <w:rPr>
          <w:lang w:eastAsia="zh-CN"/>
        </w:rPr>
        <w:tab/>
        <w:t>Type: EndPoint</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3203" w:name="_Toc85734256"/>
      <w:bookmarkStart w:id="3204" w:name="_Toc89431555"/>
      <w:bookmarkStart w:id="3205" w:name="_Toc97042363"/>
      <w:bookmarkStart w:id="3206" w:name="_Toc97045507"/>
      <w:bookmarkStart w:id="3207" w:name="_Toc97155252"/>
      <w:bookmarkStart w:id="3208" w:name="_Toc101521389"/>
      <w:bookmarkStart w:id="3209" w:name="_Toc138761657"/>
      <w:bookmarkStart w:id="3210" w:name="_Toc145707867"/>
      <w:bookmarkStart w:id="3211" w:name="_Toc160570348"/>
      <w:bookmarkStart w:id="3212" w:name="_Toc162007944"/>
      <w:bookmarkStart w:id="3213" w:name="_Toc185515608"/>
      <w:bookmarkStart w:id="3214" w:name="_Toc192872915"/>
      <w:bookmarkStart w:id="3215" w:name="_Toc200970623"/>
      <w:r>
        <w:rPr>
          <w:lang w:eastAsia="zh-CN"/>
        </w:rPr>
        <w:lastRenderedPageBreak/>
        <w:t>8.1.5.2.6</w:t>
      </w:r>
      <w:r>
        <w:rPr>
          <w:lang w:eastAsia="zh-CN"/>
        </w:rPr>
        <w:tab/>
        <w:t>Type: EASRegistrationPatch</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3216" w:name="_Toc138761658"/>
      <w:bookmarkStart w:id="3217" w:name="_Toc145707868"/>
      <w:bookmarkStart w:id="3218" w:name="_Toc160570349"/>
      <w:bookmarkStart w:id="3219" w:name="_Toc162007945"/>
      <w:bookmarkStart w:id="3220" w:name="_Toc185515609"/>
      <w:bookmarkStart w:id="3221" w:name="_Toc192872916"/>
      <w:bookmarkStart w:id="3222" w:name="_Toc200970624"/>
      <w:r>
        <w:rPr>
          <w:lang w:eastAsia="zh-CN"/>
        </w:rPr>
        <w:t>8.1.5.2.7</w:t>
      </w:r>
      <w:r>
        <w:rPr>
          <w:lang w:eastAsia="zh-CN"/>
        </w:rPr>
        <w:tab/>
        <w:t xml:space="preserve">Type: </w:t>
      </w:r>
      <w:r>
        <w:t>TransContSuppDetails</w:t>
      </w:r>
      <w:bookmarkEnd w:id="3216"/>
      <w:bookmarkEnd w:id="3217"/>
      <w:bookmarkEnd w:id="3218"/>
      <w:bookmarkEnd w:id="3219"/>
      <w:bookmarkEnd w:id="3220"/>
      <w:bookmarkEnd w:id="3221"/>
      <w:bookmarkEnd w:id="3222"/>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3223" w:name="_Toc138761659"/>
      <w:bookmarkStart w:id="3224" w:name="_Toc145707869"/>
      <w:bookmarkStart w:id="3225" w:name="_Toc160570350"/>
      <w:bookmarkStart w:id="3226" w:name="_Toc162007946"/>
      <w:bookmarkStart w:id="3227" w:name="_Toc185515610"/>
      <w:bookmarkStart w:id="3228" w:name="_Toc192872917"/>
      <w:bookmarkStart w:id="3229" w:name="_Toc200970625"/>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3223"/>
      <w:bookmarkEnd w:id="3224"/>
      <w:bookmarkEnd w:id="3225"/>
      <w:bookmarkEnd w:id="3226"/>
      <w:bookmarkEnd w:id="3227"/>
      <w:bookmarkEnd w:id="3228"/>
      <w:bookmarkEnd w:id="3229"/>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3230" w:name="_Toc145707870"/>
      <w:bookmarkStart w:id="3231" w:name="_Toc160570351"/>
      <w:bookmarkStart w:id="3232" w:name="_Toc162007947"/>
      <w:bookmarkStart w:id="3233" w:name="_Toc185515611"/>
      <w:bookmarkStart w:id="3234" w:name="_Toc192872918"/>
      <w:bookmarkStart w:id="3235" w:name="_Toc200970626"/>
      <w:r>
        <w:rPr>
          <w:lang w:eastAsia="zh-CN"/>
        </w:rPr>
        <w:lastRenderedPageBreak/>
        <w:t>8.1.5.2.</w:t>
      </w:r>
      <w:r w:rsidRPr="009F6FAC">
        <w:rPr>
          <w:lang w:eastAsia="zh-CN"/>
        </w:rPr>
        <w:t>9</w:t>
      </w:r>
      <w:r>
        <w:rPr>
          <w:lang w:eastAsia="zh-CN"/>
        </w:rPr>
        <w:tab/>
        <w:t xml:space="preserve">Type: </w:t>
      </w:r>
      <w:r>
        <w:t>EASBdlReqs</w:t>
      </w:r>
      <w:bookmarkEnd w:id="3230"/>
      <w:bookmarkEnd w:id="3231"/>
      <w:bookmarkEnd w:id="3232"/>
      <w:bookmarkEnd w:id="3233"/>
      <w:bookmarkEnd w:id="3234"/>
      <w:bookmarkEnd w:id="323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3236" w:name="_Toc145707871"/>
      <w:bookmarkStart w:id="3237" w:name="_Toc160570352"/>
      <w:bookmarkStart w:id="3238" w:name="_Toc162007948"/>
      <w:bookmarkStart w:id="3239" w:name="_Toc185515612"/>
      <w:bookmarkStart w:id="3240" w:name="_Toc192872919"/>
      <w:bookmarkStart w:id="3241" w:name="_Toc200970627"/>
      <w:r>
        <w:rPr>
          <w:lang w:eastAsia="zh-CN"/>
        </w:rPr>
        <w:t>8.1.5.2.</w:t>
      </w:r>
      <w:r w:rsidRPr="009F6FAC">
        <w:rPr>
          <w:lang w:eastAsia="zh-CN"/>
        </w:rPr>
        <w:t>10</w:t>
      </w:r>
      <w:r>
        <w:rPr>
          <w:lang w:eastAsia="zh-CN"/>
        </w:rPr>
        <w:tab/>
        <w:t xml:space="preserve">Type: </w:t>
      </w:r>
      <w:r>
        <w:t>CoordinatedAcrReqs</w:t>
      </w:r>
      <w:bookmarkEnd w:id="3236"/>
      <w:bookmarkEnd w:id="3237"/>
      <w:bookmarkEnd w:id="3238"/>
      <w:bookmarkEnd w:id="3239"/>
      <w:bookmarkEnd w:id="3240"/>
      <w:bookmarkEnd w:id="3241"/>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3242" w:name="_Toc200970628"/>
      <w:r>
        <w:rPr>
          <w:lang w:eastAsia="zh-CN"/>
        </w:rPr>
        <w:lastRenderedPageBreak/>
        <w:t>8.1.5.2.11</w:t>
      </w:r>
      <w:r>
        <w:rPr>
          <w:lang w:eastAsia="zh-CN"/>
        </w:rPr>
        <w:tab/>
        <w:t xml:space="preserve">Type: </w:t>
      </w:r>
      <w:r>
        <w:t>AssociatedDevice</w:t>
      </w:r>
      <w:bookmarkEnd w:id="3242"/>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A028E5">
        <w:trPr>
          <w:jc w:val="center"/>
        </w:trPr>
        <w:tc>
          <w:tcPr>
            <w:tcW w:w="1410" w:type="dxa"/>
            <w:shd w:val="clear" w:color="auto" w:fill="C0C0C0"/>
            <w:hideMark/>
          </w:tcPr>
          <w:p w14:paraId="0BAD3C99" w14:textId="77777777" w:rsidR="002D5A73" w:rsidRDefault="002D5A73" w:rsidP="00A028E5">
            <w:pPr>
              <w:pStyle w:val="TAH"/>
            </w:pPr>
            <w:r>
              <w:t>Attribute name</w:t>
            </w:r>
          </w:p>
        </w:tc>
        <w:tc>
          <w:tcPr>
            <w:tcW w:w="1417" w:type="dxa"/>
            <w:shd w:val="clear" w:color="auto" w:fill="C0C0C0"/>
            <w:hideMark/>
          </w:tcPr>
          <w:p w14:paraId="0FFA6F3C" w14:textId="77777777" w:rsidR="002D5A73" w:rsidRDefault="002D5A73" w:rsidP="00A028E5">
            <w:pPr>
              <w:pStyle w:val="TAH"/>
            </w:pPr>
            <w:r>
              <w:t>Data type</w:t>
            </w:r>
          </w:p>
        </w:tc>
        <w:tc>
          <w:tcPr>
            <w:tcW w:w="426" w:type="dxa"/>
            <w:shd w:val="clear" w:color="auto" w:fill="C0C0C0"/>
            <w:hideMark/>
          </w:tcPr>
          <w:p w14:paraId="158A0660" w14:textId="77777777" w:rsidR="002D5A73" w:rsidRDefault="002D5A73" w:rsidP="00A028E5">
            <w:pPr>
              <w:pStyle w:val="TAH"/>
            </w:pPr>
            <w:r>
              <w:t>P</w:t>
            </w:r>
          </w:p>
        </w:tc>
        <w:tc>
          <w:tcPr>
            <w:tcW w:w="1275" w:type="dxa"/>
            <w:shd w:val="clear" w:color="auto" w:fill="C0C0C0"/>
            <w:hideMark/>
          </w:tcPr>
          <w:p w14:paraId="6B233F7A" w14:textId="77777777" w:rsidR="002D5A73" w:rsidRDefault="002D5A73" w:rsidP="00A028E5">
            <w:pPr>
              <w:pStyle w:val="TAH"/>
              <w:jc w:val="left"/>
            </w:pPr>
            <w:r>
              <w:t>Cardinality</w:t>
            </w:r>
          </w:p>
        </w:tc>
        <w:tc>
          <w:tcPr>
            <w:tcW w:w="3139" w:type="dxa"/>
            <w:shd w:val="clear" w:color="auto" w:fill="C0C0C0"/>
            <w:hideMark/>
          </w:tcPr>
          <w:p w14:paraId="42472AC6" w14:textId="77777777" w:rsidR="002D5A73" w:rsidRDefault="002D5A73" w:rsidP="00A028E5">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A028E5">
            <w:pPr>
              <w:pStyle w:val="TAH"/>
              <w:rPr>
                <w:rFonts w:cs="Arial"/>
                <w:szCs w:val="18"/>
              </w:rPr>
            </w:pPr>
            <w:r>
              <w:t>Applicability</w:t>
            </w:r>
          </w:p>
        </w:tc>
      </w:tr>
      <w:tr w:rsidR="002D5A73" w14:paraId="16FE5B8E" w14:textId="77777777" w:rsidTr="00A028E5">
        <w:trPr>
          <w:jc w:val="center"/>
        </w:trPr>
        <w:tc>
          <w:tcPr>
            <w:tcW w:w="1410" w:type="dxa"/>
          </w:tcPr>
          <w:p w14:paraId="304F0D15" w14:textId="77777777" w:rsidR="002D5A73" w:rsidRDefault="002D5A73" w:rsidP="00A028E5">
            <w:pPr>
              <w:pStyle w:val="TAL"/>
              <w:rPr>
                <w:lang w:eastAsia="zh-CN"/>
              </w:rPr>
            </w:pPr>
            <w:r>
              <w:t>devInfo</w:t>
            </w:r>
          </w:p>
        </w:tc>
        <w:tc>
          <w:tcPr>
            <w:tcW w:w="1417" w:type="dxa"/>
          </w:tcPr>
          <w:p w14:paraId="63B5A79B" w14:textId="77777777" w:rsidR="002D5A73" w:rsidRDefault="002D5A73" w:rsidP="00A028E5">
            <w:pPr>
              <w:pStyle w:val="TAL"/>
            </w:pPr>
            <w:r>
              <w:t>string</w:t>
            </w:r>
          </w:p>
        </w:tc>
        <w:tc>
          <w:tcPr>
            <w:tcW w:w="426" w:type="dxa"/>
          </w:tcPr>
          <w:p w14:paraId="4AEBE25D" w14:textId="77777777" w:rsidR="002D5A73" w:rsidRDefault="002D5A73" w:rsidP="00A028E5">
            <w:pPr>
              <w:pStyle w:val="TAC"/>
            </w:pPr>
            <w:r>
              <w:t>C</w:t>
            </w:r>
          </w:p>
        </w:tc>
        <w:tc>
          <w:tcPr>
            <w:tcW w:w="1275" w:type="dxa"/>
          </w:tcPr>
          <w:p w14:paraId="5657E9B1" w14:textId="77777777" w:rsidR="002D5A73" w:rsidRDefault="002D5A73" w:rsidP="00A028E5">
            <w:pPr>
              <w:pStyle w:val="TAC"/>
            </w:pPr>
            <w:r>
              <w:t>0..1</w:t>
            </w:r>
          </w:p>
        </w:tc>
        <w:tc>
          <w:tcPr>
            <w:tcW w:w="3139" w:type="dxa"/>
          </w:tcPr>
          <w:p w14:paraId="05AD1853" w14:textId="77777777" w:rsidR="002D5A73" w:rsidRDefault="002D5A73" w:rsidP="00A028E5">
            <w:pPr>
              <w:pStyle w:val="TAL"/>
            </w:pPr>
            <w:r>
              <w:t>Contains</w:t>
            </w:r>
            <w:r w:rsidRPr="0070766D">
              <w:t xml:space="preserve"> the information about the </w:t>
            </w:r>
            <w:r w:rsidRPr="0070766D">
              <w:rPr>
                <w:rFonts w:eastAsia="맑은 고딕"/>
              </w:rPr>
              <w:t>associated devi</w:t>
            </w:r>
            <w:r w:rsidRPr="0070766D">
              <w:t>ce.</w:t>
            </w:r>
          </w:p>
          <w:p w14:paraId="5C8AE6A4" w14:textId="77777777" w:rsidR="002D5A73" w:rsidRDefault="002D5A73" w:rsidP="00A028E5">
            <w:pPr>
              <w:pStyle w:val="TAL"/>
            </w:pPr>
          </w:p>
          <w:p w14:paraId="57BF0E26" w14:textId="77777777" w:rsidR="002D5A73" w:rsidRPr="0070766D" w:rsidRDefault="002D5A73" w:rsidP="00A028E5">
            <w:pPr>
              <w:pStyle w:val="TAL"/>
            </w:pPr>
            <w:r>
              <w:t>(NOTE)</w:t>
            </w:r>
          </w:p>
        </w:tc>
        <w:tc>
          <w:tcPr>
            <w:tcW w:w="1998" w:type="dxa"/>
          </w:tcPr>
          <w:p w14:paraId="578EA936" w14:textId="77777777" w:rsidR="002D5A73" w:rsidRDefault="002D5A73" w:rsidP="00A028E5">
            <w:pPr>
              <w:pStyle w:val="TAL"/>
              <w:rPr>
                <w:rFonts w:cs="Arial"/>
                <w:szCs w:val="18"/>
              </w:rPr>
            </w:pPr>
          </w:p>
        </w:tc>
      </w:tr>
      <w:tr w:rsidR="002D5A73" w14:paraId="1465F48B" w14:textId="77777777" w:rsidTr="00A028E5">
        <w:trPr>
          <w:jc w:val="center"/>
        </w:trPr>
        <w:tc>
          <w:tcPr>
            <w:tcW w:w="1410" w:type="dxa"/>
          </w:tcPr>
          <w:p w14:paraId="370B0F62" w14:textId="77777777" w:rsidR="002D5A73" w:rsidRDefault="002D5A73" w:rsidP="00A028E5">
            <w:pPr>
              <w:pStyle w:val="TAL"/>
              <w:rPr>
                <w:lang w:eastAsia="zh-CN"/>
              </w:rPr>
            </w:pPr>
            <w:r>
              <w:t>devType</w:t>
            </w:r>
          </w:p>
        </w:tc>
        <w:tc>
          <w:tcPr>
            <w:tcW w:w="1417" w:type="dxa"/>
          </w:tcPr>
          <w:p w14:paraId="3E59F04D" w14:textId="77777777" w:rsidR="002D5A73" w:rsidRDefault="002D5A73" w:rsidP="00A028E5">
            <w:pPr>
              <w:pStyle w:val="TAL"/>
            </w:pPr>
            <w:r>
              <w:t>DeviceType</w:t>
            </w:r>
          </w:p>
        </w:tc>
        <w:tc>
          <w:tcPr>
            <w:tcW w:w="426" w:type="dxa"/>
          </w:tcPr>
          <w:p w14:paraId="1B64A1AD" w14:textId="77777777" w:rsidR="002D5A73" w:rsidRDefault="002D5A73" w:rsidP="00A028E5">
            <w:pPr>
              <w:pStyle w:val="TAC"/>
            </w:pPr>
            <w:r>
              <w:t>C</w:t>
            </w:r>
          </w:p>
        </w:tc>
        <w:tc>
          <w:tcPr>
            <w:tcW w:w="1275" w:type="dxa"/>
          </w:tcPr>
          <w:p w14:paraId="7E9B2C4E" w14:textId="77777777" w:rsidR="002D5A73" w:rsidRDefault="002D5A73" w:rsidP="00A028E5">
            <w:pPr>
              <w:pStyle w:val="TAC"/>
            </w:pPr>
            <w:r>
              <w:t>0..1</w:t>
            </w:r>
          </w:p>
        </w:tc>
        <w:tc>
          <w:tcPr>
            <w:tcW w:w="3139" w:type="dxa"/>
          </w:tcPr>
          <w:p w14:paraId="21FFB0F6" w14:textId="77777777" w:rsidR="002D5A73" w:rsidRDefault="002D5A73" w:rsidP="00A028E5">
            <w:pPr>
              <w:pStyle w:val="TAL"/>
            </w:pPr>
            <w:r>
              <w:t>Contains the type of device (</w:t>
            </w:r>
            <w:r w:rsidRPr="0070766D">
              <w:rPr>
                <w:rFonts w:eastAsia="맑은 고딕"/>
              </w:rPr>
              <w:t>e.g. haptic device, joy stick</w:t>
            </w:r>
            <w:r>
              <w:t>).</w:t>
            </w:r>
          </w:p>
          <w:p w14:paraId="69349452" w14:textId="77777777" w:rsidR="002D5A73" w:rsidRDefault="002D5A73" w:rsidP="00A028E5">
            <w:pPr>
              <w:pStyle w:val="TAL"/>
            </w:pPr>
          </w:p>
          <w:p w14:paraId="212B0E85" w14:textId="77777777" w:rsidR="002D5A73" w:rsidRDefault="002D5A73" w:rsidP="00A028E5">
            <w:pPr>
              <w:pStyle w:val="TAL"/>
            </w:pPr>
            <w:r>
              <w:t>(NOTE)</w:t>
            </w:r>
          </w:p>
        </w:tc>
        <w:tc>
          <w:tcPr>
            <w:tcW w:w="1998" w:type="dxa"/>
          </w:tcPr>
          <w:p w14:paraId="0BD8BA0B" w14:textId="77777777" w:rsidR="002D5A73" w:rsidRDefault="002D5A73" w:rsidP="00A028E5">
            <w:pPr>
              <w:pStyle w:val="TAL"/>
              <w:rPr>
                <w:rFonts w:cs="Arial"/>
                <w:szCs w:val="18"/>
              </w:rPr>
            </w:pPr>
          </w:p>
        </w:tc>
      </w:tr>
      <w:tr w:rsidR="002D5A73" w14:paraId="4441D0A6" w14:textId="77777777" w:rsidTr="00A028E5">
        <w:trPr>
          <w:jc w:val="center"/>
        </w:trPr>
        <w:tc>
          <w:tcPr>
            <w:tcW w:w="9665" w:type="dxa"/>
            <w:gridSpan w:val="6"/>
          </w:tcPr>
          <w:p w14:paraId="266322FB" w14:textId="77777777" w:rsidR="002D5A73" w:rsidRDefault="002D5A73" w:rsidP="00A028E5">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3243" w:name="_Toc85734257"/>
      <w:bookmarkStart w:id="3244" w:name="_Toc89431556"/>
      <w:bookmarkStart w:id="3245" w:name="_Toc97042364"/>
      <w:bookmarkStart w:id="3246" w:name="_Toc97045508"/>
      <w:bookmarkStart w:id="3247" w:name="_Toc97155253"/>
      <w:bookmarkStart w:id="3248" w:name="_Toc101521390"/>
      <w:bookmarkStart w:id="3249" w:name="_Toc138761660"/>
      <w:bookmarkStart w:id="3250" w:name="_Toc145707872"/>
      <w:bookmarkStart w:id="3251" w:name="_Toc160570353"/>
      <w:bookmarkStart w:id="3252" w:name="_Toc162007949"/>
      <w:bookmarkStart w:id="3253" w:name="_Toc185515613"/>
      <w:bookmarkStart w:id="3254" w:name="_Toc192872920"/>
      <w:bookmarkStart w:id="3255" w:name="_Toc200970629"/>
      <w:r>
        <w:rPr>
          <w:lang w:eastAsia="zh-CN"/>
        </w:rPr>
        <w:t>8.</w:t>
      </w:r>
      <w:r w:rsidR="007B0A3F">
        <w:rPr>
          <w:lang w:eastAsia="zh-CN"/>
        </w:rPr>
        <w:t>1</w:t>
      </w:r>
      <w:r>
        <w:rPr>
          <w:lang w:eastAsia="zh-CN"/>
        </w:rPr>
        <w:t>.5.3</w:t>
      </w:r>
      <w:r>
        <w:rPr>
          <w:lang w:eastAsia="zh-CN"/>
        </w:rPr>
        <w:tab/>
        <w:t>Simple data types and enumerations</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32FEA8B3" w14:textId="77777777" w:rsidR="0094697A" w:rsidRDefault="0094697A" w:rsidP="0094697A">
      <w:pPr>
        <w:pStyle w:val="Heading5"/>
      </w:pPr>
      <w:bookmarkStart w:id="3256" w:name="_Toc97042365"/>
      <w:bookmarkStart w:id="3257" w:name="_Toc97045509"/>
      <w:bookmarkStart w:id="3258" w:name="_Toc97155254"/>
      <w:bookmarkStart w:id="3259" w:name="_Toc101521391"/>
      <w:bookmarkStart w:id="3260" w:name="_Toc138761661"/>
      <w:bookmarkStart w:id="3261" w:name="_Toc145707873"/>
      <w:bookmarkStart w:id="3262" w:name="_Toc160570354"/>
      <w:bookmarkStart w:id="3263" w:name="_Toc162007950"/>
      <w:bookmarkStart w:id="3264" w:name="_Toc185515614"/>
      <w:bookmarkStart w:id="3265" w:name="_Toc192872921"/>
      <w:bookmarkStart w:id="3266" w:name="_Toc200970630"/>
      <w:r>
        <w:t>8.1.5.3.1</w:t>
      </w:r>
      <w:r>
        <w:tab/>
        <w:t>Introduction</w:t>
      </w:r>
      <w:bookmarkEnd w:id="3256"/>
      <w:bookmarkEnd w:id="3257"/>
      <w:bookmarkEnd w:id="3258"/>
      <w:bookmarkEnd w:id="3259"/>
      <w:bookmarkEnd w:id="3260"/>
      <w:bookmarkEnd w:id="3261"/>
      <w:bookmarkEnd w:id="3262"/>
      <w:bookmarkEnd w:id="3263"/>
      <w:bookmarkEnd w:id="3264"/>
      <w:bookmarkEnd w:id="3265"/>
      <w:bookmarkEnd w:id="326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3267" w:name="_Toc97042366"/>
      <w:bookmarkStart w:id="3268" w:name="_Toc97045510"/>
      <w:bookmarkStart w:id="3269" w:name="_Toc97155255"/>
      <w:bookmarkStart w:id="3270" w:name="_Toc101521392"/>
      <w:bookmarkStart w:id="3271" w:name="_Toc138761662"/>
      <w:bookmarkStart w:id="3272" w:name="_Toc145707874"/>
      <w:bookmarkStart w:id="3273" w:name="_Toc160570355"/>
      <w:bookmarkStart w:id="3274" w:name="_Toc162007951"/>
      <w:bookmarkStart w:id="3275" w:name="_Toc185515615"/>
      <w:bookmarkStart w:id="3276" w:name="_Toc192872922"/>
      <w:bookmarkStart w:id="3277" w:name="_Toc200970631"/>
      <w:r>
        <w:t>8.1.5.3.2</w:t>
      </w:r>
      <w:r>
        <w:tab/>
        <w:t>Simple data types</w:t>
      </w:r>
      <w:bookmarkEnd w:id="3267"/>
      <w:bookmarkEnd w:id="3268"/>
      <w:bookmarkEnd w:id="3269"/>
      <w:bookmarkEnd w:id="3270"/>
      <w:bookmarkEnd w:id="3271"/>
      <w:bookmarkEnd w:id="3272"/>
      <w:bookmarkEnd w:id="3273"/>
      <w:bookmarkEnd w:id="3274"/>
      <w:bookmarkEnd w:id="3275"/>
      <w:bookmarkEnd w:id="3276"/>
      <w:bookmarkEnd w:id="3277"/>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3278" w:name="_Toc97042367"/>
      <w:bookmarkStart w:id="3279" w:name="_Toc97045511"/>
      <w:bookmarkStart w:id="3280" w:name="_Toc97155256"/>
      <w:bookmarkStart w:id="3281" w:name="_Toc101521393"/>
      <w:bookmarkStart w:id="3282" w:name="_Toc138761663"/>
      <w:bookmarkStart w:id="3283" w:name="_Toc145707875"/>
      <w:bookmarkStart w:id="3284" w:name="_Toc160570356"/>
      <w:bookmarkStart w:id="3285" w:name="_Toc162007952"/>
      <w:bookmarkStart w:id="3286" w:name="_Toc185515616"/>
      <w:bookmarkStart w:id="3287" w:name="_Toc192872923"/>
      <w:bookmarkStart w:id="3288" w:name="_Toc200970632"/>
      <w:r>
        <w:t>8.1.5.3.3</w:t>
      </w:r>
      <w:r>
        <w:tab/>
        <w:t>Enumeration: PermissionLevel</w:t>
      </w:r>
      <w:bookmarkEnd w:id="3278"/>
      <w:bookmarkEnd w:id="3279"/>
      <w:bookmarkEnd w:id="3280"/>
      <w:bookmarkEnd w:id="3281"/>
      <w:bookmarkEnd w:id="3282"/>
      <w:bookmarkEnd w:id="3283"/>
      <w:bookmarkEnd w:id="3284"/>
      <w:bookmarkEnd w:id="3285"/>
      <w:bookmarkEnd w:id="3286"/>
      <w:bookmarkEnd w:id="3287"/>
      <w:bookmarkEnd w:id="3288"/>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3289" w:name="_Toc97042368"/>
      <w:bookmarkStart w:id="3290" w:name="_Toc97045512"/>
      <w:bookmarkStart w:id="3291" w:name="_Toc97155257"/>
      <w:bookmarkStart w:id="3292" w:name="_Toc101521394"/>
      <w:bookmarkStart w:id="3293" w:name="_Toc138761664"/>
      <w:bookmarkStart w:id="3294" w:name="_Toc145707876"/>
      <w:bookmarkStart w:id="3295" w:name="_Toc160570357"/>
      <w:bookmarkStart w:id="3296" w:name="_Toc162007953"/>
      <w:bookmarkStart w:id="3297" w:name="_Toc185515617"/>
      <w:bookmarkStart w:id="3298" w:name="_Toc192872924"/>
      <w:bookmarkStart w:id="3299" w:name="_Toc200970633"/>
      <w:r>
        <w:t>8.1.5.3.4</w:t>
      </w:r>
      <w:r>
        <w:tab/>
        <w:t>Enumeration: EASCategory</w:t>
      </w:r>
      <w:bookmarkEnd w:id="3289"/>
      <w:bookmarkEnd w:id="3290"/>
      <w:bookmarkEnd w:id="3291"/>
      <w:bookmarkEnd w:id="3292"/>
      <w:bookmarkEnd w:id="3293"/>
      <w:bookmarkEnd w:id="3294"/>
      <w:bookmarkEnd w:id="3295"/>
      <w:bookmarkEnd w:id="3296"/>
      <w:bookmarkEnd w:id="3297"/>
      <w:bookmarkEnd w:id="3298"/>
      <w:bookmarkEnd w:id="3299"/>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3300" w:name="_Toc138761665"/>
      <w:bookmarkStart w:id="3301" w:name="_Toc145707877"/>
      <w:bookmarkStart w:id="3302" w:name="_Toc160570358"/>
      <w:bookmarkStart w:id="3303" w:name="_Toc162007954"/>
      <w:bookmarkStart w:id="3304" w:name="_Toc185515618"/>
      <w:bookmarkStart w:id="3305" w:name="_Toc192872925"/>
      <w:bookmarkStart w:id="3306" w:name="_Toc200970634"/>
      <w:r>
        <w:lastRenderedPageBreak/>
        <w:t>8.1.5.3.5</w:t>
      </w:r>
      <w:r>
        <w:tab/>
        <w:t>Enumeration: TransportProtocol</w:t>
      </w:r>
      <w:bookmarkEnd w:id="3300"/>
      <w:bookmarkEnd w:id="3301"/>
      <w:bookmarkEnd w:id="3302"/>
      <w:bookmarkEnd w:id="3303"/>
      <w:bookmarkEnd w:id="3304"/>
      <w:bookmarkEnd w:id="3305"/>
      <w:bookmarkEnd w:id="330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3307" w:name="_Toc145707878"/>
      <w:bookmarkStart w:id="3308" w:name="_Toc160570359"/>
      <w:bookmarkStart w:id="3309" w:name="_Toc162007955"/>
      <w:bookmarkStart w:id="3310" w:name="_Toc185515619"/>
      <w:bookmarkStart w:id="3311" w:name="_Toc192872926"/>
      <w:bookmarkStart w:id="3312" w:name="_Toc200970635"/>
      <w:r>
        <w:t>8.1.5.3.</w:t>
      </w:r>
      <w:r w:rsidRPr="009F6FAC">
        <w:t>6</w:t>
      </w:r>
      <w:r>
        <w:tab/>
        <w:t>Enumeration: BdlType</w:t>
      </w:r>
      <w:bookmarkEnd w:id="3307"/>
      <w:bookmarkEnd w:id="3308"/>
      <w:bookmarkEnd w:id="3309"/>
      <w:bookmarkEnd w:id="3310"/>
      <w:bookmarkEnd w:id="3311"/>
      <w:bookmarkEnd w:id="3312"/>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3313" w:name="_Toc145707879"/>
      <w:bookmarkStart w:id="3314" w:name="_Toc160570360"/>
      <w:bookmarkStart w:id="3315" w:name="_Toc162007956"/>
      <w:bookmarkStart w:id="3316" w:name="_Toc185515620"/>
      <w:bookmarkStart w:id="3317" w:name="_Toc192872927"/>
      <w:bookmarkStart w:id="3318" w:name="_Toc200970636"/>
      <w:r>
        <w:t>8.1.5.3.</w:t>
      </w:r>
      <w:r w:rsidRPr="009F6FAC">
        <w:t>7</w:t>
      </w:r>
      <w:r>
        <w:tab/>
        <w:t>Enumeration: Affinity</w:t>
      </w:r>
      <w:bookmarkEnd w:id="3313"/>
      <w:bookmarkEnd w:id="3314"/>
      <w:bookmarkEnd w:id="3315"/>
      <w:bookmarkEnd w:id="3316"/>
      <w:bookmarkEnd w:id="3317"/>
      <w:bookmarkEnd w:id="3318"/>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3319" w:name="_Toc145707880"/>
      <w:bookmarkStart w:id="3320" w:name="_Toc160570361"/>
      <w:bookmarkStart w:id="3321" w:name="_Toc162007957"/>
      <w:bookmarkStart w:id="3322" w:name="_Toc185515621"/>
      <w:bookmarkStart w:id="3323" w:name="_Toc192872928"/>
      <w:bookmarkStart w:id="3324" w:name="_Toc200970637"/>
      <w:r>
        <w:t>8.1.5.3.</w:t>
      </w:r>
      <w:r w:rsidRPr="009F6FAC">
        <w:t>8</w:t>
      </w:r>
      <w:r>
        <w:tab/>
        <w:t>Enumeration: FailureAction</w:t>
      </w:r>
      <w:bookmarkEnd w:id="3319"/>
      <w:bookmarkEnd w:id="3320"/>
      <w:bookmarkEnd w:id="3321"/>
      <w:bookmarkEnd w:id="3322"/>
      <w:bookmarkEnd w:id="3323"/>
      <w:bookmarkEnd w:id="332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3325" w:name="_Toc192872929"/>
      <w:bookmarkStart w:id="3326" w:name="_Toc200970638"/>
      <w:r>
        <w:t>8.1.5.3.9</w:t>
      </w:r>
      <w:r>
        <w:tab/>
        <w:t>Enumeration: EASStatus</w:t>
      </w:r>
      <w:bookmarkEnd w:id="3325"/>
      <w:bookmarkEnd w:id="3326"/>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3327" w:name="_Toc200970639"/>
      <w:r>
        <w:lastRenderedPageBreak/>
        <w:t>8.1.5.3.10</w:t>
      </w:r>
      <w:r>
        <w:tab/>
        <w:t>Enumeration: DeviceType</w:t>
      </w:r>
      <w:bookmarkEnd w:id="3327"/>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A028E5">
        <w:tc>
          <w:tcPr>
            <w:tcW w:w="1168" w:type="pct"/>
            <w:shd w:val="clear" w:color="auto" w:fill="C0C0C0"/>
            <w:tcMar>
              <w:top w:w="0" w:type="dxa"/>
              <w:left w:w="108" w:type="dxa"/>
              <w:bottom w:w="0" w:type="dxa"/>
              <w:right w:w="108" w:type="dxa"/>
            </w:tcMar>
            <w:hideMark/>
          </w:tcPr>
          <w:p w14:paraId="51CD3ABD" w14:textId="77777777" w:rsidR="002D5A73" w:rsidRDefault="002D5A73" w:rsidP="00A028E5">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A028E5">
            <w:pPr>
              <w:pStyle w:val="TAH"/>
            </w:pPr>
            <w:r>
              <w:t>Description</w:t>
            </w:r>
          </w:p>
        </w:tc>
        <w:tc>
          <w:tcPr>
            <w:tcW w:w="718" w:type="pct"/>
            <w:shd w:val="clear" w:color="auto" w:fill="C0C0C0"/>
          </w:tcPr>
          <w:p w14:paraId="1A10007C" w14:textId="77777777" w:rsidR="002D5A73" w:rsidRDefault="002D5A73" w:rsidP="00A028E5">
            <w:pPr>
              <w:pStyle w:val="TAH"/>
            </w:pPr>
            <w:r>
              <w:t>Applicability</w:t>
            </w:r>
          </w:p>
        </w:tc>
      </w:tr>
      <w:tr w:rsidR="002D5A73" w14:paraId="17CD298B" w14:textId="77777777" w:rsidTr="00A028E5">
        <w:tc>
          <w:tcPr>
            <w:tcW w:w="1168" w:type="pct"/>
            <w:tcMar>
              <w:top w:w="0" w:type="dxa"/>
              <w:left w:w="108" w:type="dxa"/>
              <w:bottom w:w="0" w:type="dxa"/>
              <w:right w:w="108" w:type="dxa"/>
            </w:tcMar>
          </w:tcPr>
          <w:p w14:paraId="623F3D05" w14:textId="77777777" w:rsidR="002D5A73" w:rsidRDefault="002D5A73" w:rsidP="00A028E5">
            <w:pPr>
              <w:pStyle w:val="TAL"/>
            </w:pPr>
            <w:r>
              <w:t>HAPTIC_DEVICE</w:t>
            </w:r>
          </w:p>
        </w:tc>
        <w:tc>
          <w:tcPr>
            <w:tcW w:w="3114" w:type="pct"/>
            <w:tcMar>
              <w:top w:w="0" w:type="dxa"/>
              <w:left w:w="108" w:type="dxa"/>
              <w:bottom w:w="0" w:type="dxa"/>
              <w:right w:w="108" w:type="dxa"/>
            </w:tcMar>
          </w:tcPr>
          <w:p w14:paraId="2F14D96F" w14:textId="77777777" w:rsidR="002D5A73" w:rsidRDefault="002D5A73" w:rsidP="00A028E5">
            <w:pPr>
              <w:pStyle w:val="TAL"/>
            </w:pPr>
            <w:r>
              <w:t>Indicates that the device type is haptic device</w:t>
            </w:r>
            <w:r>
              <w:rPr>
                <w:lang w:val="en-US" w:eastAsia="zh-CN"/>
              </w:rPr>
              <w:t>.</w:t>
            </w:r>
          </w:p>
        </w:tc>
        <w:tc>
          <w:tcPr>
            <w:tcW w:w="718" w:type="pct"/>
          </w:tcPr>
          <w:p w14:paraId="4DE65163" w14:textId="77777777" w:rsidR="002D5A73" w:rsidRDefault="002D5A73" w:rsidP="00A028E5">
            <w:pPr>
              <w:pStyle w:val="TAL"/>
            </w:pPr>
          </w:p>
        </w:tc>
      </w:tr>
      <w:tr w:rsidR="002D5A73" w14:paraId="4CEEB99B" w14:textId="77777777" w:rsidTr="00A028E5">
        <w:tc>
          <w:tcPr>
            <w:tcW w:w="1168" w:type="pct"/>
            <w:tcMar>
              <w:top w:w="0" w:type="dxa"/>
              <w:left w:w="108" w:type="dxa"/>
              <w:bottom w:w="0" w:type="dxa"/>
              <w:right w:w="108" w:type="dxa"/>
            </w:tcMar>
          </w:tcPr>
          <w:p w14:paraId="34BF8686" w14:textId="77777777" w:rsidR="002D5A73" w:rsidRDefault="002D5A73" w:rsidP="00A028E5">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A028E5">
            <w:pPr>
              <w:pStyle w:val="TAL"/>
            </w:pPr>
            <w:r>
              <w:t>Indicates that the device type is joy stick.</w:t>
            </w:r>
          </w:p>
        </w:tc>
        <w:tc>
          <w:tcPr>
            <w:tcW w:w="718" w:type="pct"/>
          </w:tcPr>
          <w:p w14:paraId="2226FE19" w14:textId="77777777" w:rsidR="002D5A73" w:rsidRDefault="002D5A73" w:rsidP="00A028E5">
            <w:pPr>
              <w:pStyle w:val="TAL"/>
            </w:pPr>
          </w:p>
        </w:tc>
      </w:tr>
      <w:tr w:rsidR="002D5A73" w14:paraId="19A92B7C" w14:textId="77777777" w:rsidTr="00A028E5">
        <w:tc>
          <w:tcPr>
            <w:tcW w:w="1168" w:type="pct"/>
            <w:tcMar>
              <w:top w:w="0" w:type="dxa"/>
              <w:left w:w="108" w:type="dxa"/>
              <w:bottom w:w="0" w:type="dxa"/>
              <w:right w:w="108" w:type="dxa"/>
            </w:tcMar>
          </w:tcPr>
          <w:p w14:paraId="7D5355CF" w14:textId="77777777" w:rsidR="002D5A73" w:rsidRDefault="002D5A73" w:rsidP="00A028E5">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A028E5">
            <w:pPr>
              <w:pStyle w:val="TAL"/>
            </w:pPr>
            <w:r>
              <w:t>Indicates any other device type.</w:t>
            </w:r>
          </w:p>
        </w:tc>
        <w:tc>
          <w:tcPr>
            <w:tcW w:w="718" w:type="pct"/>
          </w:tcPr>
          <w:p w14:paraId="570FF14E" w14:textId="77777777" w:rsidR="002D5A73" w:rsidRDefault="002D5A73" w:rsidP="00A028E5">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3328" w:name="_Toc85734258"/>
      <w:bookmarkStart w:id="3329" w:name="_Toc89431557"/>
      <w:bookmarkStart w:id="3330" w:name="_Toc97042369"/>
      <w:bookmarkStart w:id="3331" w:name="_Toc97045513"/>
      <w:bookmarkStart w:id="3332" w:name="_Toc97155258"/>
      <w:bookmarkStart w:id="3333" w:name="_Toc101521395"/>
      <w:bookmarkStart w:id="3334" w:name="_Toc138761666"/>
      <w:bookmarkStart w:id="3335" w:name="_Toc145707881"/>
      <w:bookmarkStart w:id="3336" w:name="_Toc160570362"/>
      <w:bookmarkStart w:id="3337" w:name="_Toc162007958"/>
      <w:bookmarkStart w:id="3338" w:name="_Toc185515622"/>
      <w:bookmarkStart w:id="3339" w:name="_Toc192872930"/>
      <w:bookmarkStart w:id="3340" w:name="_Toc200970640"/>
      <w:r>
        <w:t>8.</w:t>
      </w:r>
      <w:r w:rsidR="007B0A3F">
        <w:t>1</w:t>
      </w:r>
      <w:r>
        <w:t>.6</w:t>
      </w:r>
      <w:r>
        <w:tab/>
        <w:t>Error Handling</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3E4791BA" w14:textId="77777777" w:rsidR="00031925" w:rsidRPr="00D00D02" w:rsidRDefault="00031925" w:rsidP="00031925">
      <w:pPr>
        <w:pStyle w:val="Heading4"/>
      </w:pPr>
      <w:bookmarkStart w:id="3341" w:name="_Toc200970641"/>
      <w:r>
        <w:t>8.1.6</w:t>
      </w:r>
      <w:r w:rsidRPr="00D00D02">
        <w:t>.1</w:t>
      </w:r>
      <w:r w:rsidRPr="00D00D02">
        <w:tab/>
        <w:t>General</w:t>
      </w:r>
      <w:bookmarkEnd w:id="3341"/>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3342" w:name="_Toc200970642"/>
      <w:r>
        <w:t>8.1.6</w:t>
      </w:r>
      <w:r w:rsidRPr="00D00D02">
        <w:t>.2</w:t>
      </w:r>
      <w:r w:rsidRPr="00D00D02">
        <w:tab/>
        <w:t>Protocol Errors</w:t>
      </w:r>
      <w:bookmarkEnd w:id="3342"/>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3343" w:name="_Toc200970643"/>
      <w:r>
        <w:t>8.1.6</w:t>
      </w:r>
      <w:r w:rsidRPr="00D00D02">
        <w:t>.3</w:t>
      </w:r>
      <w:r w:rsidRPr="00D00D02">
        <w:tab/>
        <w:t>Application Errors</w:t>
      </w:r>
      <w:bookmarkEnd w:id="3343"/>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3344" w:name="_Toc85734259"/>
      <w:bookmarkStart w:id="3345" w:name="_Toc89431558"/>
      <w:bookmarkStart w:id="3346" w:name="_Toc97042370"/>
      <w:bookmarkStart w:id="3347" w:name="_Toc97045514"/>
      <w:bookmarkStart w:id="3348" w:name="_Toc97155259"/>
      <w:bookmarkStart w:id="3349" w:name="_Toc101521396"/>
      <w:bookmarkStart w:id="3350" w:name="_Toc138761667"/>
      <w:bookmarkStart w:id="3351" w:name="_Toc145707882"/>
      <w:bookmarkStart w:id="3352" w:name="_Toc160570363"/>
      <w:bookmarkStart w:id="3353" w:name="_Toc162007959"/>
      <w:bookmarkStart w:id="3354" w:name="_Toc185515623"/>
      <w:bookmarkStart w:id="3355" w:name="_Toc192872931"/>
      <w:bookmarkStart w:id="3356" w:name="_Toc200970644"/>
      <w:r>
        <w:t>8.</w:t>
      </w:r>
      <w:r w:rsidR="007B0A3F">
        <w:t>1</w:t>
      </w:r>
      <w:r>
        <w:t>.7</w:t>
      </w:r>
      <w:r>
        <w:tab/>
        <w:t>Feature negotiation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3357" w:name="_Toc85734260"/>
      <w:bookmarkStart w:id="3358" w:name="_Toc89431559"/>
      <w:bookmarkStart w:id="3359" w:name="_Toc97042371"/>
      <w:bookmarkStart w:id="3360" w:name="_Toc97045515"/>
      <w:bookmarkStart w:id="3361" w:name="_Toc97155260"/>
      <w:bookmarkStart w:id="3362" w:name="_Toc101521397"/>
      <w:bookmarkStart w:id="3363" w:name="_Toc138761668"/>
      <w:bookmarkStart w:id="3364" w:name="_Toc145707883"/>
      <w:bookmarkStart w:id="3365" w:name="_Toc160570364"/>
      <w:bookmarkStart w:id="3366" w:name="_Toc162007960"/>
      <w:bookmarkStart w:id="3367" w:name="_Toc185515624"/>
      <w:bookmarkStart w:id="3368" w:name="_Toc192872932"/>
      <w:bookmarkStart w:id="3369" w:name="_Toc200970645"/>
      <w:r>
        <w:t>8.2</w:t>
      </w:r>
      <w:r>
        <w:tab/>
        <w:t>Eees_UELocation API</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6D967C31" w14:textId="732F6D3F" w:rsidR="00C95A9A" w:rsidRDefault="00C95A9A" w:rsidP="00C95A9A">
      <w:pPr>
        <w:pStyle w:val="Heading3"/>
      </w:pPr>
      <w:bookmarkStart w:id="3370" w:name="_Toc85734261"/>
      <w:bookmarkStart w:id="3371" w:name="_Toc89431560"/>
      <w:bookmarkStart w:id="3372" w:name="_Toc97042372"/>
      <w:bookmarkStart w:id="3373" w:name="_Toc97045516"/>
      <w:bookmarkStart w:id="3374" w:name="_Toc97155261"/>
      <w:bookmarkStart w:id="3375" w:name="_Toc101521398"/>
      <w:bookmarkStart w:id="3376" w:name="_Toc138761669"/>
      <w:bookmarkStart w:id="3377" w:name="_Toc145707884"/>
      <w:bookmarkStart w:id="3378" w:name="_Toc160570365"/>
      <w:bookmarkStart w:id="3379" w:name="_Toc162007961"/>
      <w:bookmarkStart w:id="3380" w:name="_Toc185515625"/>
      <w:bookmarkStart w:id="3381" w:name="_Toc192872933"/>
      <w:bookmarkStart w:id="3382" w:name="_Toc200970646"/>
      <w:r>
        <w:t>8.2.1</w:t>
      </w:r>
      <w:r>
        <w:tab/>
      </w:r>
      <w:bookmarkEnd w:id="3370"/>
      <w:r w:rsidR="00F63995">
        <w:t>Introduction</w:t>
      </w:r>
      <w:bookmarkEnd w:id="3371"/>
      <w:bookmarkEnd w:id="3372"/>
      <w:bookmarkEnd w:id="3373"/>
      <w:bookmarkEnd w:id="3374"/>
      <w:bookmarkEnd w:id="3375"/>
      <w:bookmarkEnd w:id="3376"/>
      <w:bookmarkEnd w:id="3377"/>
      <w:bookmarkEnd w:id="3378"/>
      <w:bookmarkEnd w:id="3379"/>
      <w:bookmarkEnd w:id="3380"/>
      <w:bookmarkEnd w:id="3381"/>
      <w:bookmarkEnd w:id="33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3383" w:name="_Toc85734262"/>
      <w:bookmarkStart w:id="3384" w:name="_Toc89431561"/>
      <w:bookmarkStart w:id="3385" w:name="_Toc97042373"/>
      <w:bookmarkStart w:id="3386" w:name="_Toc97045517"/>
      <w:bookmarkStart w:id="3387" w:name="_Toc97155262"/>
      <w:bookmarkStart w:id="3388" w:name="_Toc101521399"/>
      <w:bookmarkStart w:id="3389" w:name="_Toc138761670"/>
      <w:bookmarkStart w:id="3390" w:name="_Toc145707885"/>
      <w:bookmarkStart w:id="3391" w:name="_Toc160570366"/>
      <w:bookmarkStart w:id="3392" w:name="_Toc162007962"/>
      <w:bookmarkStart w:id="3393" w:name="_Toc185515626"/>
      <w:bookmarkStart w:id="3394" w:name="_Toc192872934"/>
      <w:bookmarkStart w:id="3395" w:name="_Toc200970647"/>
      <w:r>
        <w:t>8.2.2</w:t>
      </w:r>
      <w:r>
        <w:tab/>
        <w:t>Resources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5F4D41DF" w14:textId="440D3E81" w:rsidR="00C95A9A" w:rsidRDefault="00C95A9A" w:rsidP="00C95A9A">
      <w:pPr>
        <w:pStyle w:val="Heading4"/>
      </w:pPr>
      <w:bookmarkStart w:id="3396" w:name="_Toc85734263"/>
      <w:bookmarkStart w:id="3397" w:name="_Toc89431562"/>
      <w:bookmarkStart w:id="3398" w:name="_Toc97042374"/>
      <w:bookmarkStart w:id="3399" w:name="_Toc97045518"/>
      <w:bookmarkStart w:id="3400" w:name="_Toc97155263"/>
      <w:bookmarkStart w:id="3401" w:name="_Toc101521400"/>
      <w:bookmarkStart w:id="3402" w:name="_Toc138761671"/>
      <w:bookmarkStart w:id="3403" w:name="_Toc145707886"/>
      <w:bookmarkStart w:id="3404" w:name="_Toc160570367"/>
      <w:bookmarkStart w:id="3405" w:name="_Toc162007963"/>
      <w:bookmarkStart w:id="3406" w:name="_Toc185515627"/>
      <w:bookmarkStart w:id="3407" w:name="_Toc192872935"/>
      <w:bookmarkStart w:id="3408" w:name="_Toc200970648"/>
      <w:r>
        <w:t>8.2.2.1</w:t>
      </w:r>
      <w:r>
        <w:tab/>
        <w:t>Overview</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65pt" o:ole="">
            <v:imagedata r:id="rId15" o:title=""/>
          </v:shape>
          <o:OLEObject Type="Embed" ProgID="Visio.Drawing.11" ShapeID="_x0000_i1027" DrawAspect="Content" ObjectID="_181157945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3409" w:name="_Toc85734264"/>
      <w:bookmarkStart w:id="3410" w:name="_Toc89431563"/>
      <w:bookmarkStart w:id="3411" w:name="_Toc97042375"/>
      <w:bookmarkStart w:id="3412" w:name="_Toc97045519"/>
      <w:bookmarkStart w:id="3413" w:name="_Toc97155264"/>
      <w:bookmarkStart w:id="3414" w:name="_Toc101521401"/>
      <w:bookmarkStart w:id="3415" w:name="_Toc138761672"/>
      <w:bookmarkStart w:id="3416" w:name="_Toc145707887"/>
      <w:bookmarkStart w:id="3417" w:name="_Toc160570368"/>
      <w:bookmarkStart w:id="3418" w:name="_Toc162007964"/>
      <w:bookmarkStart w:id="3419" w:name="_Toc185515628"/>
      <w:bookmarkStart w:id="3420" w:name="_Toc192872936"/>
      <w:bookmarkStart w:id="3421" w:name="_Toc200970649"/>
      <w:r>
        <w:t>8.2.2.2</w:t>
      </w:r>
      <w:r>
        <w:tab/>
        <w:t>Resource</w:t>
      </w:r>
      <w:r w:rsidRPr="00831458">
        <w:t xml:space="preserve">: </w:t>
      </w:r>
      <w:r>
        <w:t>Location Information Subscriptions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7390CD20" w14:textId="17A056FB" w:rsidR="00C95A9A" w:rsidRDefault="00C95A9A" w:rsidP="00C95A9A">
      <w:pPr>
        <w:pStyle w:val="Heading5"/>
        <w:rPr>
          <w:lang w:eastAsia="zh-CN"/>
        </w:rPr>
      </w:pPr>
      <w:bookmarkStart w:id="3422" w:name="_Toc85734265"/>
      <w:bookmarkStart w:id="3423" w:name="_Toc89431564"/>
      <w:bookmarkStart w:id="3424" w:name="_Toc97042376"/>
      <w:bookmarkStart w:id="3425" w:name="_Toc97045520"/>
      <w:bookmarkStart w:id="3426" w:name="_Toc97155265"/>
      <w:bookmarkStart w:id="3427" w:name="_Toc101521402"/>
      <w:bookmarkStart w:id="3428" w:name="_Toc138761673"/>
      <w:bookmarkStart w:id="3429" w:name="_Toc145707888"/>
      <w:bookmarkStart w:id="3430" w:name="_Toc160570369"/>
      <w:bookmarkStart w:id="3431" w:name="_Toc162007965"/>
      <w:bookmarkStart w:id="3432" w:name="_Toc185515629"/>
      <w:bookmarkStart w:id="3433" w:name="_Toc192872937"/>
      <w:bookmarkStart w:id="3434" w:name="_Toc200970650"/>
      <w:r>
        <w:rPr>
          <w:lang w:eastAsia="zh-CN"/>
        </w:rPr>
        <w:t>8.2.2.2.1</w:t>
      </w:r>
      <w:r>
        <w:rPr>
          <w:lang w:eastAsia="zh-CN"/>
        </w:rPr>
        <w:tab/>
        <w:t>Description</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3435" w:name="_Toc85734266"/>
      <w:bookmarkStart w:id="3436" w:name="_Toc89431565"/>
      <w:bookmarkStart w:id="3437" w:name="_Toc97042377"/>
      <w:bookmarkStart w:id="3438" w:name="_Toc97045521"/>
      <w:bookmarkStart w:id="3439" w:name="_Toc97155266"/>
      <w:bookmarkStart w:id="3440" w:name="_Toc101521403"/>
      <w:bookmarkStart w:id="3441" w:name="_Toc138761674"/>
      <w:bookmarkStart w:id="3442" w:name="_Toc145707889"/>
      <w:bookmarkStart w:id="3443" w:name="_Toc160570370"/>
      <w:bookmarkStart w:id="3444" w:name="_Toc162007966"/>
      <w:bookmarkStart w:id="3445" w:name="_Toc185515630"/>
      <w:bookmarkStart w:id="3446" w:name="_Toc192872938"/>
      <w:bookmarkStart w:id="3447" w:name="_Toc200970651"/>
      <w:r>
        <w:rPr>
          <w:lang w:eastAsia="zh-CN"/>
        </w:rPr>
        <w:t>8.2.2.2.2</w:t>
      </w:r>
      <w:r>
        <w:rPr>
          <w:lang w:eastAsia="zh-CN"/>
        </w:rPr>
        <w:tab/>
        <w:t>Resource Definition</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3448" w:name="_Toc85734267"/>
      <w:bookmarkStart w:id="3449" w:name="_Toc89431566"/>
      <w:bookmarkStart w:id="3450" w:name="_Toc97042378"/>
      <w:bookmarkStart w:id="3451" w:name="_Toc97045522"/>
      <w:bookmarkStart w:id="3452" w:name="_Toc97155267"/>
      <w:bookmarkStart w:id="3453" w:name="_Toc101521404"/>
      <w:bookmarkStart w:id="3454" w:name="_Toc138761675"/>
      <w:bookmarkStart w:id="3455" w:name="_Toc145707890"/>
      <w:bookmarkStart w:id="3456" w:name="_Toc160570371"/>
      <w:bookmarkStart w:id="3457" w:name="_Toc162007967"/>
      <w:bookmarkStart w:id="3458" w:name="_Toc185515631"/>
      <w:bookmarkStart w:id="3459" w:name="_Toc192872939"/>
      <w:bookmarkStart w:id="3460" w:name="_Toc200970652"/>
      <w:r>
        <w:rPr>
          <w:lang w:eastAsia="zh-CN"/>
        </w:rPr>
        <w:t>8.2.2.2.3</w:t>
      </w:r>
      <w:r>
        <w:rPr>
          <w:lang w:eastAsia="zh-CN"/>
        </w:rPr>
        <w:tab/>
        <w:t>Resource Standard Methods</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432F835E" w14:textId="321DBDD0" w:rsidR="00C95A9A" w:rsidRDefault="00C95A9A" w:rsidP="00C95A9A">
      <w:pPr>
        <w:pStyle w:val="Heading6"/>
        <w:rPr>
          <w:lang w:eastAsia="zh-CN"/>
        </w:rPr>
      </w:pPr>
      <w:bookmarkStart w:id="3461" w:name="_Toc85734268"/>
      <w:bookmarkStart w:id="3462" w:name="_Toc89431567"/>
      <w:bookmarkStart w:id="3463" w:name="_Toc97042379"/>
      <w:bookmarkStart w:id="3464" w:name="_Toc97045523"/>
      <w:bookmarkStart w:id="3465" w:name="_Toc97155268"/>
      <w:bookmarkStart w:id="3466" w:name="_Toc101521405"/>
      <w:bookmarkStart w:id="3467" w:name="_Toc138761676"/>
      <w:bookmarkStart w:id="3468" w:name="_Toc145707891"/>
      <w:bookmarkStart w:id="3469" w:name="_Toc160570372"/>
      <w:bookmarkStart w:id="3470" w:name="_Toc162007968"/>
      <w:bookmarkStart w:id="3471" w:name="_Toc185515632"/>
      <w:bookmarkStart w:id="3472" w:name="_Toc192872940"/>
      <w:bookmarkStart w:id="3473" w:name="_Toc200970653"/>
      <w:r>
        <w:rPr>
          <w:lang w:eastAsia="zh-CN"/>
        </w:rPr>
        <w:t>8.2.2.2.3.1</w:t>
      </w:r>
      <w:r>
        <w:rPr>
          <w:lang w:eastAsia="zh-CN"/>
        </w:rPr>
        <w:tab/>
        <w:t>POST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3474" w:name="_Toc85734269"/>
      <w:bookmarkStart w:id="3475" w:name="_Toc89431568"/>
      <w:bookmarkStart w:id="3476" w:name="_Toc97042380"/>
      <w:bookmarkStart w:id="3477" w:name="_Toc97045524"/>
      <w:bookmarkStart w:id="3478" w:name="_Toc97155269"/>
      <w:bookmarkStart w:id="3479" w:name="_Toc101521406"/>
      <w:bookmarkStart w:id="3480" w:name="_Toc138761677"/>
      <w:bookmarkStart w:id="3481" w:name="_Toc145707892"/>
      <w:bookmarkStart w:id="3482" w:name="_Toc160570373"/>
      <w:bookmarkStart w:id="3483" w:name="_Toc162007969"/>
      <w:bookmarkStart w:id="3484" w:name="_Toc185515633"/>
      <w:bookmarkStart w:id="3485" w:name="_Toc192872941"/>
      <w:bookmarkStart w:id="3486" w:name="_Toc200970654"/>
      <w:r>
        <w:rPr>
          <w:lang w:eastAsia="zh-CN"/>
        </w:rPr>
        <w:t>8.2.2.2.4</w:t>
      </w:r>
      <w:r>
        <w:rPr>
          <w:lang w:eastAsia="zh-CN"/>
        </w:rPr>
        <w:tab/>
        <w:t>Resource Custom Operations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4A14BA72" w14:textId="77777777" w:rsidR="00C95A9A" w:rsidRDefault="00C95A9A" w:rsidP="00C95A9A">
      <w:r>
        <w:t>None.</w:t>
      </w:r>
    </w:p>
    <w:p w14:paraId="18418CCB" w14:textId="7AFCBE58" w:rsidR="00C95A9A" w:rsidRDefault="00C95A9A" w:rsidP="00C95A9A">
      <w:pPr>
        <w:pStyle w:val="Heading4"/>
      </w:pPr>
      <w:bookmarkStart w:id="3487" w:name="_Toc85734270"/>
      <w:bookmarkStart w:id="3488" w:name="_Toc89431569"/>
      <w:bookmarkStart w:id="3489" w:name="_Toc97042381"/>
      <w:bookmarkStart w:id="3490" w:name="_Toc97045525"/>
      <w:bookmarkStart w:id="3491" w:name="_Toc97155270"/>
      <w:bookmarkStart w:id="3492" w:name="_Toc101521407"/>
      <w:bookmarkStart w:id="3493" w:name="_Toc138761678"/>
      <w:bookmarkStart w:id="3494" w:name="_Toc145707893"/>
      <w:bookmarkStart w:id="3495" w:name="_Toc160570374"/>
      <w:bookmarkStart w:id="3496" w:name="_Toc162007970"/>
      <w:bookmarkStart w:id="3497" w:name="_Toc185515634"/>
      <w:bookmarkStart w:id="3498" w:name="_Toc192872942"/>
      <w:bookmarkStart w:id="3499" w:name="_Toc200970655"/>
      <w:r>
        <w:lastRenderedPageBreak/>
        <w:t>8.2.2.3</w:t>
      </w:r>
      <w:r>
        <w:tab/>
        <w:t>Resource</w:t>
      </w:r>
      <w:r w:rsidRPr="00831458">
        <w:t xml:space="preserve">: </w:t>
      </w:r>
      <w:r>
        <w:t>Individual Location Information Subscription</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5C3185F" w14:textId="10387C15" w:rsidR="00C95A9A" w:rsidRDefault="00C95A9A" w:rsidP="00C95A9A">
      <w:pPr>
        <w:pStyle w:val="Heading5"/>
        <w:rPr>
          <w:lang w:eastAsia="zh-CN"/>
        </w:rPr>
      </w:pPr>
      <w:bookmarkStart w:id="3500" w:name="_Toc85734271"/>
      <w:bookmarkStart w:id="3501" w:name="_Toc89431570"/>
      <w:bookmarkStart w:id="3502" w:name="_Toc97042382"/>
      <w:bookmarkStart w:id="3503" w:name="_Toc97045526"/>
      <w:bookmarkStart w:id="3504" w:name="_Toc97155271"/>
      <w:bookmarkStart w:id="3505" w:name="_Toc101521408"/>
      <w:bookmarkStart w:id="3506" w:name="_Toc138761679"/>
      <w:bookmarkStart w:id="3507" w:name="_Toc145707894"/>
      <w:bookmarkStart w:id="3508" w:name="_Toc160570375"/>
      <w:bookmarkStart w:id="3509" w:name="_Toc162007971"/>
      <w:bookmarkStart w:id="3510" w:name="_Toc185515635"/>
      <w:bookmarkStart w:id="3511" w:name="_Toc192872943"/>
      <w:bookmarkStart w:id="3512" w:name="_Toc200970656"/>
      <w:r>
        <w:rPr>
          <w:lang w:eastAsia="zh-CN"/>
        </w:rPr>
        <w:t>8.2.2.3.1</w:t>
      </w:r>
      <w:r>
        <w:rPr>
          <w:lang w:eastAsia="zh-CN"/>
        </w:rPr>
        <w:tab/>
        <w:t>Description</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3513" w:name="_Toc85734272"/>
      <w:bookmarkStart w:id="3514" w:name="_Toc89431571"/>
      <w:bookmarkStart w:id="3515" w:name="_Toc97042383"/>
      <w:bookmarkStart w:id="3516" w:name="_Toc97045527"/>
      <w:bookmarkStart w:id="3517" w:name="_Toc97155272"/>
      <w:bookmarkStart w:id="3518" w:name="_Toc101521409"/>
      <w:bookmarkStart w:id="3519" w:name="_Toc138761680"/>
      <w:bookmarkStart w:id="3520" w:name="_Toc145707895"/>
      <w:bookmarkStart w:id="3521" w:name="_Toc160570376"/>
      <w:bookmarkStart w:id="3522" w:name="_Toc162007972"/>
      <w:bookmarkStart w:id="3523" w:name="_Toc185515636"/>
      <w:bookmarkStart w:id="3524" w:name="_Toc192872944"/>
      <w:bookmarkStart w:id="3525" w:name="_Toc200970657"/>
      <w:r>
        <w:rPr>
          <w:lang w:eastAsia="zh-CN"/>
        </w:rPr>
        <w:t>8.2.2.3.2</w:t>
      </w:r>
      <w:r>
        <w:rPr>
          <w:lang w:eastAsia="zh-CN"/>
        </w:rPr>
        <w:tab/>
        <w:t>Resource Definition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3526" w:name="_Toc85734273"/>
      <w:bookmarkStart w:id="3527" w:name="_Toc89431572"/>
      <w:bookmarkStart w:id="3528" w:name="_Toc97042384"/>
      <w:bookmarkStart w:id="3529" w:name="_Toc97045528"/>
      <w:bookmarkStart w:id="3530" w:name="_Toc97155273"/>
      <w:bookmarkStart w:id="3531" w:name="_Toc101521410"/>
      <w:bookmarkStart w:id="3532" w:name="_Toc138761681"/>
      <w:bookmarkStart w:id="3533" w:name="_Toc145707896"/>
      <w:bookmarkStart w:id="3534" w:name="_Toc160570377"/>
      <w:bookmarkStart w:id="3535" w:name="_Toc162007973"/>
      <w:bookmarkStart w:id="3536" w:name="_Toc185515637"/>
      <w:bookmarkStart w:id="3537" w:name="_Toc192872945"/>
      <w:bookmarkStart w:id="3538" w:name="_Toc200970658"/>
      <w:r>
        <w:rPr>
          <w:lang w:eastAsia="zh-CN"/>
        </w:rPr>
        <w:t>8.2.2.3.3</w:t>
      </w:r>
      <w:r>
        <w:rPr>
          <w:lang w:eastAsia="zh-CN"/>
        </w:rPr>
        <w:tab/>
        <w:t>Resource Standard Methods</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495ACCB9" w14:textId="4169AF66" w:rsidR="00C95A9A" w:rsidRDefault="00C95A9A" w:rsidP="00C95A9A">
      <w:pPr>
        <w:pStyle w:val="Heading6"/>
        <w:rPr>
          <w:lang w:eastAsia="zh-CN"/>
        </w:rPr>
      </w:pPr>
      <w:bookmarkStart w:id="3539" w:name="_Toc85734274"/>
      <w:bookmarkStart w:id="3540" w:name="_Toc89431573"/>
      <w:bookmarkStart w:id="3541" w:name="_Toc97042385"/>
      <w:bookmarkStart w:id="3542" w:name="_Toc97045529"/>
      <w:bookmarkStart w:id="3543" w:name="_Toc97155274"/>
      <w:bookmarkStart w:id="3544" w:name="_Toc101521411"/>
      <w:bookmarkStart w:id="3545" w:name="_Toc138761682"/>
      <w:bookmarkStart w:id="3546" w:name="_Toc145707897"/>
      <w:bookmarkStart w:id="3547" w:name="_Toc160570378"/>
      <w:bookmarkStart w:id="3548" w:name="_Toc162007974"/>
      <w:bookmarkStart w:id="3549" w:name="_Toc185515638"/>
      <w:bookmarkStart w:id="3550" w:name="_Toc192872946"/>
      <w:bookmarkStart w:id="3551" w:name="_Toc200970659"/>
      <w:r>
        <w:rPr>
          <w:lang w:eastAsia="zh-CN"/>
        </w:rPr>
        <w:t>8.2.2.3.3.1</w:t>
      </w:r>
      <w:r>
        <w:rPr>
          <w:lang w:eastAsia="zh-CN"/>
        </w:rPr>
        <w:tab/>
        <w:t>GET</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3552" w:name="_Toc85734275"/>
      <w:bookmarkStart w:id="3553" w:name="_Toc89431574"/>
      <w:bookmarkStart w:id="3554" w:name="_Toc97042386"/>
      <w:bookmarkStart w:id="3555" w:name="_Toc97045530"/>
      <w:bookmarkStart w:id="3556" w:name="_Toc97155275"/>
      <w:bookmarkStart w:id="3557" w:name="_Toc101521412"/>
      <w:bookmarkStart w:id="3558" w:name="_Toc138761683"/>
      <w:bookmarkStart w:id="3559" w:name="_Toc145707898"/>
      <w:bookmarkStart w:id="3560" w:name="_Toc160570379"/>
      <w:bookmarkStart w:id="3561" w:name="_Toc162007975"/>
      <w:bookmarkStart w:id="3562" w:name="_Toc185515639"/>
      <w:bookmarkStart w:id="3563" w:name="_Toc192872947"/>
      <w:bookmarkStart w:id="3564" w:name="_Toc200970660"/>
      <w:r>
        <w:rPr>
          <w:lang w:eastAsia="zh-CN"/>
        </w:rPr>
        <w:t>8.2.2.3.3.2</w:t>
      </w:r>
      <w:r>
        <w:rPr>
          <w:lang w:eastAsia="zh-CN"/>
        </w:rPr>
        <w:tab/>
        <w:t>PATCH</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3565" w:name="_Toc85734276"/>
      <w:bookmarkStart w:id="3566" w:name="_Toc89431575"/>
      <w:bookmarkStart w:id="3567" w:name="_Toc97042387"/>
      <w:bookmarkStart w:id="3568" w:name="_Toc97045531"/>
      <w:bookmarkStart w:id="3569" w:name="_Toc97155276"/>
      <w:bookmarkStart w:id="3570" w:name="_Toc101521413"/>
      <w:bookmarkStart w:id="3571" w:name="_Toc138761684"/>
      <w:bookmarkStart w:id="3572" w:name="_Toc145707899"/>
      <w:bookmarkStart w:id="3573" w:name="_Toc160570380"/>
      <w:bookmarkStart w:id="3574" w:name="_Toc162007976"/>
      <w:bookmarkStart w:id="3575" w:name="_Toc185515640"/>
      <w:bookmarkStart w:id="3576" w:name="_Toc192872948"/>
      <w:bookmarkStart w:id="3577" w:name="_Toc200970661"/>
      <w:r>
        <w:rPr>
          <w:lang w:eastAsia="zh-CN"/>
        </w:rPr>
        <w:t>8.2.2.3.3.3</w:t>
      </w:r>
      <w:r>
        <w:rPr>
          <w:lang w:eastAsia="zh-CN"/>
        </w:rPr>
        <w:tab/>
        <w:t>PUT</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3578" w:name="_Toc85734277"/>
      <w:bookmarkStart w:id="3579" w:name="_Toc89431576"/>
      <w:bookmarkStart w:id="3580" w:name="_Toc97042388"/>
      <w:bookmarkStart w:id="3581" w:name="_Toc97045532"/>
      <w:bookmarkStart w:id="3582" w:name="_Toc97155277"/>
      <w:bookmarkStart w:id="3583" w:name="_Toc101521414"/>
      <w:bookmarkStart w:id="3584" w:name="_Toc138761685"/>
      <w:bookmarkStart w:id="3585" w:name="_Toc145707900"/>
      <w:bookmarkStart w:id="3586" w:name="_Toc160570381"/>
      <w:bookmarkStart w:id="3587" w:name="_Toc162007977"/>
      <w:bookmarkStart w:id="3588" w:name="_Toc185515641"/>
      <w:bookmarkStart w:id="3589" w:name="_Toc192872949"/>
      <w:bookmarkStart w:id="3590" w:name="_Toc200970662"/>
      <w:r>
        <w:rPr>
          <w:lang w:eastAsia="zh-CN"/>
        </w:rPr>
        <w:t>8.2</w:t>
      </w:r>
      <w:r w:rsidR="00C95A9A">
        <w:rPr>
          <w:lang w:eastAsia="zh-CN"/>
        </w:rPr>
        <w:t>.2.3.3.4</w:t>
      </w:r>
      <w:r w:rsidR="00C95A9A">
        <w:rPr>
          <w:lang w:eastAsia="zh-CN"/>
        </w:rPr>
        <w:tab/>
        <w:t>DELETE</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3591" w:name="_Toc85734278"/>
      <w:bookmarkStart w:id="3592" w:name="_Toc89431577"/>
      <w:bookmarkStart w:id="3593" w:name="_Toc97042389"/>
      <w:bookmarkStart w:id="3594" w:name="_Toc97045533"/>
      <w:bookmarkStart w:id="3595" w:name="_Toc97155278"/>
      <w:bookmarkStart w:id="3596" w:name="_Toc101521415"/>
      <w:bookmarkStart w:id="3597" w:name="_Toc138761686"/>
      <w:bookmarkStart w:id="3598" w:name="_Toc145707901"/>
      <w:bookmarkStart w:id="3599" w:name="_Toc160570382"/>
      <w:bookmarkStart w:id="3600" w:name="_Toc162007978"/>
      <w:bookmarkStart w:id="3601" w:name="_Toc185515642"/>
      <w:bookmarkStart w:id="3602" w:name="_Toc192872950"/>
      <w:bookmarkStart w:id="3603" w:name="_Toc200970663"/>
      <w:r>
        <w:rPr>
          <w:lang w:eastAsia="zh-CN"/>
        </w:rPr>
        <w:t>8.2</w:t>
      </w:r>
      <w:r w:rsidR="00C95A9A">
        <w:rPr>
          <w:lang w:eastAsia="zh-CN"/>
        </w:rPr>
        <w:t>.2.3.4</w:t>
      </w:r>
      <w:r w:rsidR="00C95A9A">
        <w:rPr>
          <w:lang w:eastAsia="zh-CN"/>
        </w:rPr>
        <w:tab/>
        <w:t>Resource Custom Operations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3604" w:name="_Toc85734279"/>
      <w:bookmarkStart w:id="3605" w:name="_Toc89431578"/>
      <w:bookmarkStart w:id="3606" w:name="_Toc97042390"/>
      <w:bookmarkStart w:id="3607" w:name="_Toc97045534"/>
      <w:bookmarkStart w:id="3608" w:name="_Toc97155279"/>
      <w:bookmarkStart w:id="3609" w:name="_Toc101521416"/>
      <w:bookmarkStart w:id="3610" w:name="_Toc138761687"/>
      <w:bookmarkStart w:id="3611" w:name="_Toc145707902"/>
      <w:bookmarkStart w:id="3612" w:name="_Toc160570383"/>
      <w:bookmarkStart w:id="3613" w:name="_Toc162007979"/>
      <w:bookmarkStart w:id="3614" w:name="_Toc185515643"/>
      <w:bookmarkStart w:id="3615" w:name="_Toc192872951"/>
      <w:bookmarkStart w:id="3616" w:name="_Toc200970664"/>
      <w:r>
        <w:t>8.2</w:t>
      </w:r>
      <w:r w:rsidR="00C95A9A">
        <w:t>.3</w:t>
      </w:r>
      <w:r w:rsidR="00C95A9A">
        <w:tab/>
        <w:t>Custom Operations without associated resources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683CACC6" w14:textId="77777777" w:rsidR="0016246B" w:rsidRPr="000A7435" w:rsidRDefault="0016246B" w:rsidP="0016246B">
      <w:pPr>
        <w:pStyle w:val="Heading4"/>
      </w:pPr>
      <w:bookmarkStart w:id="3617" w:name="_Toc65839243"/>
      <w:bookmarkStart w:id="3618" w:name="_Toc85734280"/>
      <w:bookmarkStart w:id="3619" w:name="_Toc89431579"/>
      <w:bookmarkStart w:id="3620" w:name="_Toc97042391"/>
      <w:bookmarkStart w:id="3621" w:name="_Toc97045535"/>
      <w:bookmarkStart w:id="3622" w:name="_Toc97155280"/>
      <w:bookmarkStart w:id="3623" w:name="_Toc101521417"/>
      <w:bookmarkStart w:id="3624" w:name="_Toc138761688"/>
      <w:bookmarkStart w:id="3625" w:name="_Toc145707903"/>
      <w:bookmarkStart w:id="3626" w:name="_Toc160570384"/>
      <w:bookmarkStart w:id="3627" w:name="_Toc162007980"/>
      <w:bookmarkStart w:id="3628" w:name="_Toc185515644"/>
      <w:bookmarkStart w:id="3629" w:name="_Toc192872952"/>
      <w:bookmarkStart w:id="3630" w:name="_Toc200970665"/>
      <w:r>
        <w:t>8.2.3.1</w:t>
      </w:r>
      <w:r>
        <w:tab/>
        <w:t>Overview</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05pt" o:ole="">
            <v:imagedata r:id="rId17" o:title=""/>
          </v:shape>
          <o:OLEObject Type="Embed" ProgID="Visio.Drawing.11" ShapeID="_x0000_i1028" DrawAspect="Content" ObjectID="_181157945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3631" w:name="_Toc65839244"/>
      <w:bookmarkStart w:id="3632" w:name="_Toc85734281"/>
      <w:bookmarkStart w:id="3633" w:name="_Toc89431580"/>
      <w:bookmarkStart w:id="3634" w:name="_Toc97042392"/>
      <w:bookmarkStart w:id="3635" w:name="_Toc97045536"/>
      <w:bookmarkStart w:id="3636" w:name="_Toc97155281"/>
      <w:bookmarkStart w:id="3637" w:name="_Toc101521418"/>
      <w:bookmarkStart w:id="3638" w:name="_Toc138761689"/>
      <w:bookmarkStart w:id="3639" w:name="_Toc145707904"/>
      <w:bookmarkStart w:id="3640" w:name="_Toc160570385"/>
      <w:bookmarkStart w:id="3641" w:name="_Toc162007981"/>
      <w:bookmarkStart w:id="3642" w:name="_Toc185515645"/>
      <w:bookmarkStart w:id="3643" w:name="_Toc192872953"/>
      <w:bookmarkStart w:id="3644" w:name="_Toc200970666"/>
      <w:r>
        <w:t>8.2.3.2</w:t>
      </w:r>
      <w:r>
        <w:tab/>
        <w:t xml:space="preserve">Operation: </w:t>
      </w:r>
      <w:bookmarkEnd w:id="3631"/>
      <w:r>
        <w:t>Fetch</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7DBEC0F6" w14:textId="77777777" w:rsidR="0016246B" w:rsidRDefault="0016246B" w:rsidP="0016246B">
      <w:pPr>
        <w:pStyle w:val="Heading5"/>
      </w:pPr>
      <w:bookmarkStart w:id="3645" w:name="_Toc65839245"/>
      <w:bookmarkStart w:id="3646" w:name="_Toc85734282"/>
      <w:bookmarkStart w:id="3647" w:name="_Toc89431581"/>
      <w:bookmarkStart w:id="3648" w:name="_Toc97042393"/>
      <w:bookmarkStart w:id="3649" w:name="_Toc97045537"/>
      <w:bookmarkStart w:id="3650" w:name="_Toc97155282"/>
      <w:bookmarkStart w:id="3651" w:name="_Toc101521419"/>
      <w:bookmarkStart w:id="3652" w:name="_Toc138761690"/>
      <w:bookmarkStart w:id="3653" w:name="_Toc145707905"/>
      <w:bookmarkStart w:id="3654" w:name="_Toc160570386"/>
      <w:bookmarkStart w:id="3655" w:name="_Toc162007982"/>
      <w:bookmarkStart w:id="3656" w:name="_Toc185515646"/>
      <w:bookmarkStart w:id="3657" w:name="_Toc192872954"/>
      <w:bookmarkStart w:id="3658" w:name="_Toc200970667"/>
      <w:r>
        <w:t>8.2.3.2.1</w:t>
      </w:r>
      <w:r>
        <w:tab/>
        <w:t>Description</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3659" w:name="_Toc65839246"/>
      <w:bookmarkStart w:id="3660" w:name="_Toc85734283"/>
      <w:bookmarkStart w:id="3661" w:name="_Toc89431582"/>
      <w:bookmarkStart w:id="3662" w:name="_Toc97042394"/>
      <w:bookmarkStart w:id="3663" w:name="_Toc97045538"/>
      <w:bookmarkStart w:id="3664" w:name="_Toc97155283"/>
      <w:bookmarkStart w:id="3665" w:name="_Toc101521420"/>
      <w:bookmarkStart w:id="3666" w:name="_Toc138761691"/>
      <w:bookmarkStart w:id="3667" w:name="_Toc145707906"/>
      <w:bookmarkStart w:id="3668" w:name="_Toc160570387"/>
      <w:bookmarkStart w:id="3669" w:name="_Toc162007983"/>
      <w:bookmarkStart w:id="3670" w:name="_Toc185515647"/>
      <w:bookmarkStart w:id="3671" w:name="_Toc192872955"/>
      <w:bookmarkStart w:id="3672" w:name="_Toc200970668"/>
      <w:r>
        <w:t>8.2.3.2.2</w:t>
      </w:r>
      <w:r>
        <w:tab/>
        <w:t>Operation Definition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3673" w:name="_Toc85734284"/>
      <w:bookmarkStart w:id="3674" w:name="_Toc89431583"/>
      <w:bookmarkStart w:id="3675" w:name="_Toc97042395"/>
      <w:bookmarkStart w:id="3676" w:name="_Toc97045539"/>
      <w:bookmarkStart w:id="3677" w:name="_Toc97155284"/>
      <w:bookmarkStart w:id="3678" w:name="_Toc101521421"/>
      <w:bookmarkStart w:id="3679" w:name="_Toc138761692"/>
      <w:bookmarkStart w:id="3680" w:name="_Toc145707907"/>
      <w:bookmarkStart w:id="3681" w:name="_Toc160570388"/>
      <w:bookmarkStart w:id="3682" w:name="_Toc162007984"/>
      <w:bookmarkStart w:id="3683" w:name="_Toc185515648"/>
      <w:bookmarkStart w:id="3684" w:name="_Toc192872956"/>
      <w:bookmarkStart w:id="3685" w:name="_Toc200970669"/>
      <w:r>
        <w:t>8.2</w:t>
      </w:r>
      <w:r w:rsidR="00C95A9A">
        <w:t>.4</w:t>
      </w:r>
      <w:r w:rsidR="00C95A9A">
        <w:tab/>
        <w:t>Notifications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4202B195" w14:textId="4671DEE7" w:rsidR="00C95A9A" w:rsidRPr="00AF7276" w:rsidRDefault="00377899" w:rsidP="00C95A9A">
      <w:pPr>
        <w:pStyle w:val="Heading4"/>
      </w:pPr>
      <w:bookmarkStart w:id="3686" w:name="_Toc85734285"/>
      <w:bookmarkStart w:id="3687" w:name="_Toc89431584"/>
      <w:bookmarkStart w:id="3688" w:name="_Toc97042396"/>
      <w:bookmarkStart w:id="3689" w:name="_Toc97045540"/>
      <w:bookmarkStart w:id="3690" w:name="_Toc97155285"/>
      <w:bookmarkStart w:id="3691" w:name="_Toc101521422"/>
      <w:bookmarkStart w:id="3692" w:name="_Toc138761693"/>
      <w:bookmarkStart w:id="3693" w:name="_Toc145707908"/>
      <w:bookmarkStart w:id="3694" w:name="_Toc160570389"/>
      <w:bookmarkStart w:id="3695" w:name="_Toc162007985"/>
      <w:bookmarkStart w:id="3696" w:name="_Toc185515649"/>
      <w:bookmarkStart w:id="3697" w:name="_Toc192872957"/>
      <w:bookmarkStart w:id="3698" w:name="_Toc200970670"/>
      <w:r>
        <w:t>8.2</w:t>
      </w:r>
      <w:r w:rsidR="00C95A9A" w:rsidRPr="00AF7276">
        <w:t>.</w:t>
      </w:r>
      <w:r w:rsidR="00C95A9A">
        <w:t>4</w:t>
      </w:r>
      <w:r w:rsidR="00C95A9A" w:rsidRPr="00AF7276">
        <w:t>.1</w:t>
      </w:r>
      <w:r w:rsidR="00C95A9A" w:rsidRPr="00AF7276">
        <w:tab/>
        <w:t>General</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3699" w:name="_Toc85734286"/>
      <w:bookmarkStart w:id="3700" w:name="_Toc89431585"/>
      <w:bookmarkStart w:id="3701" w:name="_Toc97042397"/>
      <w:bookmarkStart w:id="3702" w:name="_Toc97045541"/>
      <w:bookmarkStart w:id="3703" w:name="_Toc97155286"/>
      <w:bookmarkStart w:id="3704" w:name="_Toc101521423"/>
      <w:bookmarkStart w:id="3705" w:name="_Toc138761694"/>
      <w:bookmarkStart w:id="3706" w:name="_Toc145707909"/>
      <w:bookmarkStart w:id="3707" w:name="_Toc160570390"/>
      <w:bookmarkStart w:id="3708" w:name="_Toc162007986"/>
      <w:bookmarkStart w:id="3709" w:name="_Toc185515650"/>
      <w:bookmarkStart w:id="3710" w:name="_Toc192872958"/>
      <w:bookmarkStart w:id="3711" w:name="_Toc200970671"/>
      <w:r>
        <w:rPr>
          <w:lang w:eastAsia="zh-CN"/>
        </w:rPr>
        <w:lastRenderedPageBreak/>
        <w:t>8.2</w:t>
      </w:r>
      <w:r w:rsidR="00C95A9A">
        <w:rPr>
          <w:lang w:eastAsia="zh-CN"/>
        </w:rPr>
        <w:t>.4.2</w:t>
      </w:r>
      <w:r w:rsidR="00C95A9A">
        <w:rPr>
          <w:lang w:eastAsia="zh-CN"/>
        </w:rPr>
        <w:tab/>
        <w:t>Location Information Notification</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68935CA8" w14:textId="1ACA0FA2" w:rsidR="00C95A9A" w:rsidRDefault="00377899" w:rsidP="00C95A9A">
      <w:pPr>
        <w:pStyle w:val="Heading5"/>
        <w:rPr>
          <w:lang w:eastAsia="zh-CN"/>
        </w:rPr>
      </w:pPr>
      <w:bookmarkStart w:id="3712" w:name="_Toc85734287"/>
      <w:bookmarkStart w:id="3713" w:name="_Toc89431586"/>
      <w:bookmarkStart w:id="3714" w:name="_Toc97042398"/>
      <w:bookmarkStart w:id="3715" w:name="_Toc97045542"/>
      <w:bookmarkStart w:id="3716" w:name="_Toc97155287"/>
      <w:bookmarkStart w:id="3717" w:name="_Toc101521424"/>
      <w:bookmarkStart w:id="3718" w:name="_Toc138761695"/>
      <w:bookmarkStart w:id="3719" w:name="_Toc145707910"/>
      <w:bookmarkStart w:id="3720" w:name="_Toc160570391"/>
      <w:bookmarkStart w:id="3721" w:name="_Toc162007987"/>
      <w:bookmarkStart w:id="3722" w:name="_Toc185515651"/>
      <w:bookmarkStart w:id="3723" w:name="_Toc192872959"/>
      <w:bookmarkStart w:id="3724" w:name="_Toc200970672"/>
      <w:r>
        <w:rPr>
          <w:lang w:eastAsia="zh-CN"/>
        </w:rPr>
        <w:t>8.2</w:t>
      </w:r>
      <w:r w:rsidR="00C95A9A">
        <w:rPr>
          <w:lang w:eastAsia="zh-CN"/>
        </w:rPr>
        <w:t>.4.2.1</w:t>
      </w:r>
      <w:r w:rsidR="00C95A9A">
        <w:rPr>
          <w:lang w:eastAsia="zh-CN"/>
        </w:rPr>
        <w:tab/>
        <w:t>Description</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3725" w:name="_Toc85734288"/>
      <w:bookmarkStart w:id="3726" w:name="_Toc89431587"/>
      <w:bookmarkStart w:id="3727" w:name="_Toc97042399"/>
      <w:bookmarkStart w:id="3728" w:name="_Toc97045543"/>
      <w:bookmarkStart w:id="3729" w:name="_Toc97155288"/>
      <w:bookmarkStart w:id="3730" w:name="_Toc101521425"/>
      <w:bookmarkStart w:id="3731" w:name="_Toc138761696"/>
      <w:bookmarkStart w:id="3732" w:name="_Toc145707911"/>
      <w:bookmarkStart w:id="3733" w:name="_Toc160570392"/>
      <w:bookmarkStart w:id="3734" w:name="_Toc162007988"/>
      <w:bookmarkStart w:id="3735" w:name="_Toc185515652"/>
      <w:bookmarkStart w:id="3736" w:name="_Toc192872960"/>
      <w:bookmarkStart w:id="3737" w:name="_Toc200970673"/>
      <w:r>
        <w:rPr>
          <w:lang w:eastAsia="zh-CN"/>
        </w:rPr>
        <w:t>8.2</w:t>
      </w:r>
      <w:r w:rsidR="00C95A9A">
        <w:rPr>
          <w:lang w:eastAsia="zh-CN"/>
        </w:rPr>
        <w:t>.4.2.2</w:t>
      </w:r>
      <w:r w:rsidR="00C95A9A">
        <w:rPr>
          <w:lang w:eastAsia="zh-CN"/>
        </w:rPr>
        <w:tab/>
      </w:r>
      <w:bookmarkEnd w:id="3725"/>
      <w:bookmarkEnd w:id="3726"/>
      <w:bookmarkEnd w:id="3727"/>
      <w:bookmarkEnd w:id="3728"/>
      <w:bookmarkEnd w:id="3729"/>
      <w:bookmarkEnd w:id="3730"/>
      <w:r w:rsidR="00C46D36">
        <w:rPr>
          <w:lang w:eastAsia="zh-CN"/>
        </w:rPr>
        <w:t>Target URI</w:t>
      </w:r>
      <w:bookmarkEnd w:id="3731"/>
      <w:bookmarkEnd w:id="3732"/>
      <w:bookmarkEnd w:id="3733"/>
      <w:bookmarkEnd w:id="3734"/>
      <w:bookmarkEnd w:id="3735"/>
      <w:bookmarkEnd w:id="3736"/>
      <w:bookmarkEnd w:id="373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738" w:name="_Toc532994457"/>
      <w:bookmarkStart w:id="3739" w:name="_Toc35971424"/>
      <w:bookmarkStart w:id="3740" w:name="_Toc67903541"/>
      <w:bookmarkStart w:id="3741" w:name="_Toc138761697"/>
      <w:bookmarkStart w:id="3742" w:name="_Toc145707912"/>
      <w:bookmarkStart w:id="3743" w:name="_Toc160570393"/>
      <w:bookmarkStart w:id="3744" w:name="_Toc162007989"/>
      <w:bookmarkStart w:id="3745" w:name="_Toc185515653"/>
      <w:bookmarkStart w:id="3746" w:name="_Toc192872961"/>
      <w:bookmarkStart w:id="3747" w:name="_Toc200970674"/>
      <w:r w:rsidRPr="006C7EB1">
        <w:t>8.2.4.2.3</w:t>
      </w:r>
      <w:r w:rsidRPr="006C7EB1">
        <w:tab/>
        <w:t>Standard Methods</w:t>
      </w:r>
      <w:bookmarkEnd w:id="3738"/>
      <w:bookmarkEnd w:id="3739"/>
      <w:bookmarkEnd w:id="3740"/>
      <w:bookmarkEnd w:id="3741"/>
      <w:bookmarkEnd w:id="3742"/>
      <w:bookmarkEnd w:id="3743"/>
      <w:bookmarkEnd w:id="3744"/>
      <w:bookmarkEnd w:id="3745"/>
      <w:bookmarkEnd w:id="3746"/>
      <w:bookmarkEnd w:id="3747"/>
    </w:p>
    <w:p w14:paraId="569C8ED1" w14:textId="1DF0991F" w:rsidR="00C95A9A" w:rsidRPr="00E73566" w:rsidRDefault="00C46D36" w:rsidP="006C7EB1">
      <w:pPr>
        <w:pStyle w:val="Heading6"/>
      </w:pPr>
      <w:bookmarkStart w:id="3748" w:name="_Toc532994458"/>
      <w:bookmarkStart w:id="3749" w:name="_Toc35971425"/>
      <w:bookmarkStart w:id="3750" w:name="_Toc138761698"/>
      <w:bookmarkStart w:id="3751" w:name="_Toc145707913"/>
      <w:bookmarkStart w:id="3752" w:name="_Toc160570394"/>
      <w:bookmarkStart w:id="3753" w:name="_Toc162007990"/>
      <w:bookmarkStart w:id="3754" w:name="_Toc185515654"/>
      <w:bookmarkStart w:id="3755" w:name="_Toc192872962"/>
      <w:bookmarkStart w:id="3756" w:name="_Toc200970675"/>
      <w:r>
        <w:rPr>
          <w:lang w:eastAsia="zh-CN"/>
        </w:rPr>
        <w:t>8.2.4.2</w:t>
      </w:r>
      <w:r>
        <w:t>.3</w:t>
      </w:r>
      <w:r w:rsidRPr="00986E88">
        <w:rPr>
          <w:noProof/>
        </w:rPr>
        <w:t>.1</w:t>
      </w:r>
      <w:r w:rsidRPr="00986E88">
        <w:rPr>
          <w:noProof/>
        </w:rPr>
        <w:tab/>
        <w:t>POST</w:t>
      </w:r>
      <w:bookmarkEnd w:id="3748"/>
      <w:bookmarkEnd w:id="3749"/>
      <w:bookmarkEnd w:id="3750"/>
      <w:bookmarkEnd w:id="3751"/>
      <w:bookmarkEnd w:id="3752"/>
      <w:bookmarkEnd w:id="3753"/>
      <w:bookmarkEnd w:id="3754"/>
      <w:bookmarkEnd w:id="3755"/>
      <w:bookmarkEnd w:id="3756"/>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757" w:name="_Toc100767573"/>
      <w:bookmarkStart w:id="3758" w:name="_Toc138761699"/>
      <w:bookmarkStart w:id="3759" w:name="_Toc145707914"/>
      <w:bookmarkStart w:id="3760" w:name="_Toc160570395"/>
      <w:bookmarkStart w:id="3761" w:name="_Toc162007991"/>
      <w:bookmarkStart w:id="3762" w:name="_Toc185515655"/>
      <w:bookmarkStart w:id="3763" w:name="_Toc192872963"/>
      <w:bookmarkStart w:id="3764" w:name="_Toc200970676"/>
      <w:r w:rsidRPr="00C955D0">
        <w:rPr>
          <w:lang w:val="fr-FR" w:eastAsia="zh-CN"/>
        </w:rPr>
        <w:t>8.2.4.</w:t>
      </w:r>
      <w:r w:rsidR="00AE15D9">
        <w:rPr>
          <w:lang w:val="fr-FR" w:eastAsia="zh-CN"/>
        </w:rPr>
        <w:t>3</w:t>
      </w:r>
      <w:r w:rsidRPr="00C955D0">
        <w:rPr>
          <w:lang w:val="fr-FR" w:eastAsia="zh-CN"/>
        </w:rPr>
        <w:tab/>
      </w:r>
      <w:bookmarkEnd w:id="3757"/>
      <w:r w:rsidRPr="00C955D0">
        <w:rPr>
          <w:lang w:val="fr-FR"/>
        </w:rPr>
        <w:t>User Consent Revocation Notification</w:t>
      </w:r>
      <w:bookmarkEnd w:id="3758"/>
      <w:bookmarkEnd w:id="3759"/>
      <w:bookmarkEnd w:id="3760"/>
      <w:bookmarkEnd w:id="3761"/>
      <w:bookmarkEnd w:id="3762"/>
      <w:bookmarkEnd w:id="3763"/>
      <w:bookmarkEnd w:id="3764"/>
    </w:p>
    <w:p w14:paraId="54C0443E" w14:textId="0339CE8D" w:rsidR="00606C35" w:rsidRPr="00C955D0" w:rsidRDefault="00606C35" w:rsidP="00606C35">
      <w:pPr>
        <w:pStyle w:val="Heading5"/>
        <w:rPr>
          <w:lang w:val="fr-FR" w:eastAsia="zh-CN"/>
        </w:rPr>
      </w:pPr>
      <w:bookmarkStart w:id="3765" w:name="_Toc100767574"/>
      <w:bookmarkStart w:id="3766" w:name="_Toc138761700"/>
      <w:bookmarkStart w:id="3767" w:name="_Toc145707915"/>
      <w:bookmarkStart w:id="3768" w:name="_Toc160570396"/>
      <w:bookmarkStart w:id="3769" w:name="_Toc162007992"/>
      <w:bookmarkStart w:id="3770" w:name="_Toc185515656"/>
      <w:bookmarkStart w:id="3771" w:name="_Toc192872964"/>
      <w:bookmarkStart w:id="3772" w:name="_Toc20097067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765"/>
      <w:bookmarkEnd w:id="3766"/>
      <w:bookmarkEnd w:id="3767"/>
      <w:bookmarkEnd w:id="3768"/>
      <w:bookmarkEnd w:id="3769"/>
      <w:bookmarkEnd w:id="3770"/>
      <w:bookmarkEnd w:id="3771"/>
      <w:bookmarkEnd w:id="3772"/>
    </w:p>
    <w:p w14:paraId="6F06DB82" w14:textId="77777777" w:rsidR="00606C35" w:rsidRDefault="00606C35" w:rsidP="00606C35">
      <w:pPr>
        <w:rPr>
          <w:noProof/>
        </w:rPr>
      </w:pPr>
      <w:bookmarkStart w:id="3773"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774" w:name="_Toc138761701"/>
      <w:bookmarkStart w:id="3775" w:name="_Toc145707916"/>
      <w:bookmarkStart w:id="3776" w:name="_Toc160570397"/>
      <w:bookmarkStart w:id="3777" w:name="_Toc162007993"/>
      <w:bookmarkStart w:id="3778" w:name="_Toc185515657"/>
      <w:bookmarkStart w:id="3779" w:name="_Toc192872965"/>
      <w:bookmarkStart w:id="3780" w:name="_Toc200970678"/>
      <w:r>
        <w:rPr>
          <w:lang w:eastAsia="zh-CN"/>
        </w:rPr>
        <w:t>8.2.4.</w:t>
      </w:r>
      <w:r w:rsidR="00AE15D9">
        <w:rPr>
          <w:lang w:eastAsia="zh-CN"/>
        </w:rPr>
        <w:t>3</w:t>
      </w:r>
      <w:r>
        <w:rPr>
          <w:lang w:eastAsia="zh-CN"/>
        </w:rPr>
        <w:t>.2</w:t>
      </w:r>
      <w:r>
        <w:rPr>
          <w:lang w:eastAsia="zh-CN"/>
        </w:rPr>
        <w:tab/>
      </w:r>
      <w:bookmarkEnd w:id="3773"/>
      <w:r>
        <w:rPr>
          <w:lang w:eastAsia="zh-CN"/>
        </w:rPr>
        <w:t>Target URI</w:t>
      </w:r>
      <w:bookmarkEnd w:id="3774"/>
      <w:bookmarkEnd w:id="3775"/>
      <w:bookmarkEnd w:id="3776"/>
      <w:bookmarkEnd w:id="3777"/>
      <w:bookmarkEnd w:id="3778"/>
      <w:bookmarkEnd w:id="3779"/>
      <w:bookmarkEnd w:id="3780"/>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781" w:name="_Toc138761702"/>
      <w:bookmarkStart w:id="3782" w:name="_Toc145707917"/>
      <w:bookmarkStart w:id="3783" w:name="_Toc160570398"/>
      <w:bookmarkStart w:id="3784" w:name="_Toc162007994"/>
      <w:bookmarkStart w:id="3785" w:name="_Toc185515658"/>
      <w:bookmarkStart w:id="3786" w:name="_Toc192872966"/>
      <w:bookmarkStart w:id="3787" w:name="_Toc200970679"/>
      <w:r>
        <w:rPr>
          <w:lang w:eastAsia="zh-CN"/>
        </w:rPr>
        <w:t>8.2.4.</w:t>
      </w:r>
      <w:r w:rsidR="00AE15D9">
        <w:rPr>
          <w:lang w:eastAsia="zh-CN"/>
        </w:rPr>
        <w:t>3</w:t>
      </w:r>
      <w:r w:rsidRPr="00986E88">
        <w:rPr>
          <w:noProof/>
        </w:rPr>
        <w:t>.3</w:t>
      </w:r>
      <w:r w:rsidRPr="00986E88">
        <w:rPr>
          <w:noProof/>
        </w:rPr>
        <w:tab/>
        <w:t>Standard Methods</w:t>
      </w:r>
      <w:bookmarkEnd w:id="3781"/>
      <w:bookmarkEnd w:id="3782"/>
      <w:bookmarkEnd w:id="3783"/>
      <w:bookmarkEnd w:id="3784"/>
      <w:bookmarkEnd w:id="3785"/>
      <w:bookmarkEnd w:id="3786"/>
      <w:bookmarkEnd w:id="3787"/>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788" w:name="_Toc85734289"/>
      <w:bookmarkStart w:id="3789" w:name="_Toc89431588"/>
      <w:bookmarkStart w:id="3790" w:name="_Toc97042400"/>
      <w:bookmarkStart w:id="3791" w:name="_Toc97045544"/>
      <w:bookmarkStart w:id="3792" w:name="_Toc97155289"/>
      <w:bookmarkStart w:id="3793" w:name="_Toc101521426"/>
      <w:bookmarkStart w:id="3794" w:name="_Toc138761703"/>
      <w:bookmarkStart w:id="3795" w:name="_Toc145707918"/>
      <w:bookmarkStart w:id="3796" w:name="_Toc160570399"/>
      <w:bookmarkStart w:id="3797" w:name="_Toc162007995"/>
      <w:bookmarkStart w:id="3798" w:name="_Toc185515659"/>
      <w:bookmarkStart w:id="3799" w:name="_Toc192872967"/>
      <w:bookmarkStart w:id="3800" w:name="_Toc200970680"/>
      <w:r>
        <w:t>8.2</w:t>
      </w:r>
      <w:r w:rsidR="00C95A9A">
        <w:t>.5</w:t>
      </w:r>
      <w:r w:rsidR="00C95A9A">
        <w:tab/>
        <w:t>Data Model</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369D2C9E" w14:textId="68F99EBE" w:rsidR="00C95A9A" w:rsidRDefault="00C95A9A" w:rsidP="00C95A9A">
      <w:pPr>
        <w:pStyle w:val="Heading4"/>
        <w:rPr>
          <w:lang w:eastAsia="zh-CN"/>
        </w:rPr>
      </w:pPr>
      <w:bookmarkStart w:id="3801" w:name="_Toc85734290"/>
      <w:bookmarkStart w:id="3802" w:name="_Toc89431589"/>
      <w:bookmarkStart w:id="3803" w:name="_Toc97042401"/>
      <w:bookmarkStart w:id="3804" w:name="_Toc97045545"/>
      <w:bookmarkStart w:id="3805" w:name="_Toc97155290"/>
      <w:bookmarkStart w:id="3806" w:name="_Toc101521427"/>
      <w:bookmarkStart w:id="3807" w:name="_Toc138761704"/>
      <w:bookmarkStart w:id="3808" w:name="_Toc145707919"/>
      <w:bookmarkStart w:id="3809" w:name="_Toc160570400"/>
      <w:bookmarkStart w:id="3810" w:name="_Toc162007996"/>
      <w:bookmarkStart w:id="3811" w:name="_Toc185515660"/>
      <w:bookmarkStart w:id="3812" w:name="_Toc192872968"/>
      <w:bookmarkStart w:id="3813" w:name="_Toc200970681"/>
      <w:r>
        <w:rPr>
          <w:lang w:eastAsia="zh-CN"/>
        </w:rPr>
        <w:t>8.</w:t>
      </w:r>
      <w:r w:rsidR="00377899">
        <w:rPr>
          <w:lang w:eastAsia="zh-CN"/>
        </w:rPr>
        <w:t>2</w:t>
      </w:r>
      <w:r>
        <w:rPr>
          <w:lang w:eastAsia="zh-CN"/>
        </w:rPr>
        <w:t>.5.1</w:t>
      </w:r>
      <w:r>
        <w:rPr>
          <w:lang w:eastAsia="zh-CN"/>
        </w:rPr>
        <w:tab/>
        <w:t>General</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814" w:name="_Toc85734291"/>
      <w:bookmarkStart w:id="3815" w:name="_Toc89431590"/>
      <w:bookmarkStart w:id="3816" w:name="_Toc97042402"/>
      <w:bookmarkStart w:id="3817" w:name="_Toc97045546"/>
      <w:bookmarkStart w:id="3818" w:name="_Toc97155291"/>
      <w:bookmarkStart w:id="3819" w:name="_Toc101521428"/>
      <w:bookmarkStart w:id="3820" w:name="_Toc138761705"/>
      <w:bookmarkStart w:id="3821" w:name="_Toc145707920"/>
      <w:bookmarkStart w:id="3822" w:name="_Toc160570401"/>
      <w:bookmarkStart w:id="3823" w:name="_Toc162007997"/>
      <w:bookmarkStart w:id="3824" w:name="_Toc185515661"/>
      <w:bookmarkStart w:id="3825" w:name="_Toc192872969"/>
      <w:bookmarkStart w:id="3826" w:name="_Toc200970682"/>
      <w:r>
        <w:rPr>
          <w:lang w:eastAsia="zh-CN"/>
        </w:rPr>
        <w:lastRenderedPageBreak/>
        <w:t>8.2</w:t>
      </w:r>
      <w:r w:rsidR="00C95A9A">
        <w:rPr>
          <w:lang w:eastAsia="zh-CN"/>
        </w:rPr>
        <w:t>.5.2</w:t>
      </w:r>
      <w:r w:rsidR="00C95A9A">
        <w:rPr>
          <w:lang w:eastAsia="zh-CN"/>
        </w:rPr>
        <w:tab/>
        <w:t>Structured data types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28C1213A" w14:textId="57E237A7" w:rsidR="00C95A9A" w:rsidRDefault="00377899" w:rsidP="00C95A9A">
      <w:pPr>
        <w:pStyle w:val="Heading5"/>
        <w:rPr>
          <w:lang w:eastAsia="zh-CN"/>
        </w:rPr>
      </w:pPr>
      <w:bookmarkStart w:id="3827" w:name="_Toc85734292"/>
      <w:bookmarkStart w:id="3828" w:name="_Toc89431591"/>
      <w:bookmarkStart w:id="3829" w:name="_Toc97042403"/>
      <w:bookmarkStart w:id="3830" w:name="_Toc97045547"/>
      <w:bookmarkStart w:id="3831" w:name="_Toc97155292"/>
      <w:bookmarkStart w:id="3832" w:name="_Toc101521429"/>
      <w:bookmarkStart w:id="3833" w:name="_Toc138761706"/>
      <w:bookmarkStart w:id="3834" w:name="_Toc145707921"/>
      <w:bookmarkStart w:id="3835" w:name="_Toc160570402"/>
      <w:bookmarkStart w:id="3836" w:name="_Toc162007998"/>
      <w:bookmarkStart w:id="3837" w:name="_Toc185515662"/>
      <w:bookmarkStart w:id="3838" w:name="_Toc192872970"/>
      <w:bookmarkStart w:id="3839" w:name="_Toc200970683"/>
      <w:r>
        <w:rPr>
          <w:lang w:eastAsia="zh-CN"/>
        </w:rPr>
        <w:t>8.2</w:t>
      </w:r>
      <w:r w:rsidR="00C95A9A">
        <w:rPr>
          <w:lang w:eastAsia="zh-CN"/>
        </w:rPr>
        <w:t>.5.2.1</w:t>
      </w:r>
      <w:r w:rsidR="00C95A9A">
        <w:rPr>
          <w:lang w:eastAsia="zh-CN"/>
        </w:rPr>
        <w:tab/>
        <w:t>Introduction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142473D5" w14:textId="6F9C799D" w:rsidR="00C95A9A" w:rsidRDefault="00377899" w:rsidP="00C95A9A">
      <w:pPr>
        <w:pStyle w:val="Heading5"/>
        <w:rPr>
          <w:lang w:eastAsia="zh-CN"/>
        </w:rPr>
      </w:pPr>
      <w:bookmarkStart w:id="3840" w:name="_Toc85734293"/>
      <w:bookmarkStart w:id="3841" w:name="_Toc89431592"/>
      <w:bookmarkStart w:id="3842" w:name="_Toc97042404"/>
      <w:bookmarkStart w:id="3843" w:name="_Toc97045548"/>
      <w:bookmarkStart w:id="3844" w:name="_Toc97155293"/>
      <w:bookmarkStart w:id="3845" w:name="_Toc101521430"/>
      <w:bookmarkStart w:id="3846" w:name="_Toc138761707"/>
      <w:bookmarkStart w:id="3847" w:name="_Toc145707922"/>
      <w:bookmarkStart w:id="3848" w:name="_Toc160570403"/>
      <w:bookmarkStart w:id="3849" w:name="_Toc162007999"/>
      <w:bookmarkStart w:id="3850" w:name="_Toc185515663"/>
      <w:bookmarkStart w:id="3851" w:name="_Toc192872971"/>
      <w:bookmarkStart w:id="3852" w:name="_Toc200970684"/>
      <w:r>
        <w:rPr>
          <w:lang w:eastAsia="zh-CN"/>
        </w:rPr>
        <w:t>8.2</w:t>
      </w:r>
      <w:r w:rsidR="00C95A9A">
        <w:rPr>
          <w:lang w:eastAsia="zh-CN"/>
        </w:rPr>
        <w:t>.5.2.2</w:t>
      </w:r>
      <w:r w:rsidR="00C95A9A">
        <w:rPr>
          <w:lang w:eastAsia="zh-CN"/>
        </w:rPr>
        <w:tab/>
        <w:t>Type: LocationSubscription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853" w:name="_Toc85734294"/>
      <w:bookmarkStart w:id="3854" w:name="_Toc89431593"/>
      <w:bookmarkStart w:id="3855" w:name="_Toc97042405"/>
      <w:bookmarkStart w:id="3856" w:name="_Toc97045549"/>
      <w:bookmarkStart w:id="3857" w:name="_Toc97155294"/>
      <w:bookmarkStart w:id="3858" w:name="_Toc101521431"/>
      <w:bookmarkStart w:id="3859" w:name="_Toc138761708"/>
      <w:bookmarkStart w:id="3860" w:name="_Toc145707923"/>
      <w:bookmarkStart w:id="3861" w:name="_Toc160570404"/>
      <w:bookmarkStart w:id="3862" w:name="_Toc162008000"/>
      <w:bookmarkStart w:id="3863" w:name="_Toc185515664"/>
      <w:bookmarkStart w:id="3864" w:name="_Toc192872972"/>
      <w:bookmarkStart w:id="3865" w:name="_Toc200970685"/>
      <w:r>
        <w:rPr>
          <w:lang w:eastAsia="zh-CN"/>
        </w:rPr>
        <w:t>8.2</w:t>
      </w:r>
      <w:r w:rsidR="00C95A9A">
        <w:rPr>
          <w:lang w:eastAsia="zh-CN"/>
        </w:rPr>
        <w:t>.5.2.3</w:t>
      </w:r>
      <w:r w:rsidR="00C95A9A">
        <w:rPr>
          <w:lang w:eastAsia="zh-CN"/>
        </w:rPr>
        <w:tab/>
        <w:t>Type: LocationSubscriptionPatch</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866" w:name="_Toc85734295"/>
      <w:bookmarkStart w:id="3867" w:name="_Toc89431594"/>
      <w:bookmarkStart w:id="3868" w:name="_Toc97042406"/>
      <w:bookmarkStart w:id="3869" w:name="_Toc97045550"/>
      <w:bookmarkStart w:id="3870" w:name="_Toc97155295"/>
      <w:bookmarkStart w:id="3871" w:name="_Toc101521432"/>
      <w:bookmarkStart w:id="3872" w:name="_Toc138761709"/>
      <w:bookmarkStart w:id="3873" w:name="_Toc145707924"/>
      <w:bookmarkStart w:id="3874" w:name="_Toc160570405"/>
      <w:bookmarkStart w:id="3875" w:name="_Toc162008001"/>
      <w:bookmarkStart w:id="3876" w:name="_Toc185515665"/>
      <w:bookmarkStart w:id="3877" w:name="_Toc192872973"/>
      <w:bookmarkStart w:id="3878" w:name="_Toc200970686"/>
      <w:r>
        <w:rPr>
          <w:lang w:eastAsia="zh-CN"/>
        </w:rPr>
        <w:t>8.</w:t>
      </w:r>
      <w:r w:rsidR="00377899">
        <w:rPr>
          <w:lang w:eastAsia="zh-CN"/>
        </w:rPr>
        <w:t>2</w:t>
      </w:r>
      <w:r>
        <w:rPr>
          <w:lang w:eastAsia="zh-CN"/>
        </w:rPr>
        <w:t>.5.2.4</w:t>
      </w:r>
      <w:r>
        <w:rPr>
          <w:lang w:eastAsia="zh-CN"/>
        </w:rPr>
        <w:tab/>
        <w:t>Type: LocationNotification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879" w:name="_Toc85734296"/>
      <w:bookmarkStart w:id="3880" w:name="_Toc89431595"/>
      <w:bookmarkStart w:id="3881" w:name="_Toc97042407"/>
      <w:bookmarkStart w:id="3882" w:name="_Toc97045551"/>
      <w:bookmarkStart w:id="3883" w:name="_Toc97155296"/>
      <w:bookmarkStart w:id="3884" w:name="_Toc101521433"/>
      <w:bookmarkStart w:id="3885" w:name="_Toc138761710"/>
      <w:bookmarkStart w:id="3886" w:name="_Toc145707925"/>
      <w:bookmarkStart w:id="3887" w:name="_Toc160570406"/>
      <w:bookmarkStart w:id="3888" w:name="_Toc162008002"/>
      <w:bookmarkStart w:id="3889" w:name="_Toc185515666"/>
      <w:bookmarkStart w:id="3890" w:name="_Toc192872974"/>
      <w:bookmarkStart w:id="3891" w:name="_Toc200970687"/>
      <w:r>
        <w:rPr>
          <w:lang w:eastAsia="zh-CN"/>
        </w:rPr>
        <w:t>8.2</w:t>
      </w:r>
      <w:r w:rsidR="00C95A9A">
        <w:rPr>
          <w:lang w:eastAsia="zh-CN"/>
        </w:rPr>
        <w:t>.5.2.5</w:t>
      </w:r>
      <w:r w:rsidR="00C95A9A">
        <w:rPr>
          <w:lang w:eastAsia="zh-CN"/>
        </w:rPr>
        <w:tab/>
        <w:t>Type: LocationEvent</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892" w:name="_Toc85734297"/>
      <w:bookmarkStart w:id="3893" w:name="_Toc89431596"/>
      <w:bookmarkStart w:id="3894" w:name="_Toc97042408"/>
      <w:bookmarkStart w:id="3895" w:name="_Toc97045552"/>
      <w:bookmarkStart w:id="3896" w:name="_Toc97155297"/>
      <w:bookmarkStart w:id="3897" w:name="_Toc101521434"/>
      <w:bookmarkStart w:id="3898" w:name="_Toc138761711"/>
      <w:bookmarkStart w:id="3899" w:name="_Toc145707926"/>
      <w:bookmarkStart w:id="3900" w:name="_Toc160570407"/>
      <w:bookmarkStart w:id="3901" w:name="_Toc162008003"/>
      <w:bookmarkStart w:id="3902" w:name="_Toc185515667"/>
      <w:bookmarkStart w:id="3903" w:name="_Toc192872975"/>
      <w:bookmarkStart w:id="3904" w:name="_Toc200970688"/>
      <w:r>
        <w:rPr>
          <w:lang w:eastAsia="zh-CN"/>
        </w:rPr>
        <w:lastRenderedPageBreak/>
        <w:t>8.2.5.2.6</w:t>
      </w:r>
      <w:r>
        <w:rPr>
          <w:lang w:eastAsia="zh-CN"/>
        </w:rPr>
        <w:tab/>
        <w:t>Type: LocationRequest</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905" w:name="_Toc138761712"/>
      <w:bookmarkStart w:id="3906" w:name="_Toc145707927"/>
      <w:bookmarkStart w:id="3907" w:name="_Toc160570408"/>
      <w:bookmarkStart w:id="3908" w:name="_Toc162008004"/>
      <w:bookmarkStart w:id="3909" w:name="_Toc185515668"/>
      <w:bookmarkStart w:id="3910" w:name="_Toc192872976"/>
      <w:bookmarkStart w:id="3911" w:name="_Toc200970689"/>
      <w:r>
        <w:rPr>
          <w:lang w:eastAsia="zh-CN"/>
        </w:rPr>
        <w:t>8.2.5.2.7</w:t>
      </w:r>
      <w:r>
        <w:rPr>
          <w:lang w:eastAsia="zh-CN"/>
        </w:rPr>
        <w:tab/>
        <w:t>Type: LocationResponse</w:t>
      </w:r>
      <w:bookmarkEnd w:id="3905"/>
      <w:bookmarkEnd w:id="3906"/>
      <w:bookmarkEnd w:id="3907"/>
      <w:bookmarkEnd w:id="3908"/>
      <w:bookmarkEnd w:id="3909"/>
      <w:bookmarkEnd w:id="3910"/>
      <w:bookmarkEnd w:id="3911"/>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912" w:name="_Toc138761713"/>
      <w:bookmarkStart w:id="3913" w:name="_Toc145707928"/>
      <w:bookmarkStart w:id="3914" w:name="_Toc160570409"/>
      <w:bookmarkStart w:id="3915" w:name="_Toc162008005"/>
      <w:bookmarkStart w:id="3916" w:name="_Toc185515669"/>
      <w:bookmarkStart w:id="3917" w:name="_Toc192872977"/>
      <w:bookmarkStart w:id="3918" w:name="_Toc20097069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912"/>
      <w:bookmarkEnd w:id="3913"/>
      <w:bookmarkEnd w:id="3914"/>
      <w:bookmarkEnd w:id="3915"/>
      <w:bookmarkEnd w:id="3916"/>
      <w:bookmarkEnd w:id="3917"/>
      <w:bookmarkEnd w:id="3918"/>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919" w:name="_Toc138761714"/>
      <w:bookmarkStart w:id="3920" w:name="_Toc145707929"/>
      <w:bookmarkStart w:id="3921" w:name="_Toc160570410"/>
      <w:bookmarkStart w:id="3922" w:name="_Toc162008006"/>
      <w:bookmarkStart w:id="3923" w:name="_Toc185515670"/>
      <w:bookmarkStart w:id="3924" w:name="_Toc192872978"/>
      <w:bookmarkStart w:id="3925" w:name="_Toc200970691"/>
      <w:r>
        <w:rPr>
          <w:lang w:eastAsia="zh-CN"/>
        </w:rPr>
        <w:lastRenderedPageBreak/>
        <w:t>8.2.5.2</w:t>
      </w:r>
      <w:r>
        <w:t>.9</w:t>
      </w:r>
      <w:r>
        <w:tab/>
        <w:t xml:space="preserve">Type: </w:t>
      </w:r>
      <w:r>
        <w:rPr>
          <w:lang w:eastAsia="zh-CN"/>
        </w:rPr>
        <w:t>ConsentRevoked</w:t>
      </w:r>
      <w:bookmarkEnd w:id="3919"/>
      <w:bookmarkEnd w:id="3920"/>
      <w:bookmarkEnd w:id="3921"/>
      <w:bookmarkEnd w:id="3922"/>
      <w:bookmarkEnd w:id="3923"/>
      <w:bookmarkEnd w:id="3924"/>
      <w:bookmarkEnd w:id="392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926" w:name="_Toc85734298"/>
      <w:bookmarkStart w:id="3927" w:name="_Toc89431597"/>
      <w:bookmarkStart w:id="3928" w:name="_Toc97042409"/>
      <w:bookmarkStart w:id="3929" w:name="_Toc97045553"/>
      <w:bookmarkStart w:id="3930" w:name="_Toc97155298"/>
      <w:bookmarkStart w:id="3931" w:name="_Toc101521435"/>
      <w:bookmarkStart w:id="3932" w:name="_Toc138761715"/>
      <w:bookmarkStart w:id="3933" w:name="_Toc145707930"/>
      <w:bookmarkStart w:id="3934" w:name="_Toc160570411"/>
      <w:bookmarkStart w:id="3935" w:name="_Toc162008007"/>
      <w:bookmarkStart w:id="3936" w:name="_Toc185515671"/>
      <w:bookmarkStart w:id="3937" w:name="_Toc192872979"/>
      <w:bookmarkStart w:id="3938" w:name="_Toc200970692"/>
      <w:r>
        <w:rPr>
          <w:lang w:eastAsia="zh-CN"/>
        </w:rPr>
        <w:t>8.</w:t>
      </w:r>
      <w:r w:rsidR="00377899">
        <w:rPr>
          <w:lang w:eastAsia="zh-CN"/>
        </w:rPr>
        <w:t>2</w:t>
      </w:r>
      <w:r>
        <w:rPr>
          <w:lang w:eastAsia="zh-CN"/>
        </w:rPr>
        <w:t>.5.3</w:t>
      </w:r>
      <w:r>
        <w:rPr>
          <w:lang w:eastAsia="zh-CN"/>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939" w:name="_Toc85734299"/>
      <w:bookmarkStart w:id="3940" w:name="_Toc89431598"/>
      <w:bookmarkStart w:id="3941" w:name="_Toc97042410"/>
      <w:bookmarkStart w:id="3942" w:name="_Toc97045554"/>
      <w:bookmarkStart w:id="3943" w:name="_Toc97155299"/>
      <w:bookmarkStart w:id="3944" w:name="_Toc101521436"/>
      <w:bookmarkStart w:id="3945" w:name="_Toc138761716"/>
      <w:bookmarkStart w:id="3946" w:name="_Toc145707931"/>
      <w:bookmarkStart w:id="3947" w:name="_Toc160570412"/>
      <w:bookmarkStart w:id="3948" w:name="_Toc162008008"/>
      <w:bookmarkStart w:id="3949" w:name="_Toc185515672"/>
      <w:bookmarkStart w:id="3950" w:name="_Toc192872980"/>
      <w:bookmarkStart w:id="3951" w:name="_Toc200970693"/>
      <w:r>
        <w:t>8.</w:t>
      </w:r>
      <w:r w:rsidR="00377899">
        <w:t>2</w:t>
      </w:r>
      <w:r>
        <w:t>.6</w:t>
      </w:r>
      <w:r>
        <w:tab/>
        <w:t>Error Handling</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D0402E1" w14:textId="7FD8285F" w:rsidR="00D017C1" w:rsidRDefault="00D017C1" w:rsidP="00D017C1">
      <w:pPr>
        <w:pStyle w:val="Heading4"/>
      </w:pPr>
      <w:bookmarkStart w:id="3952" w:name="_Toc100767822"/>
      <w:bookmarkStart w:id="3953" w:name="_Toc138761717"/>
      <w:bookmarkStart w:id="3954" w:name="_Toc145707932"/>
      <w:bookmarkStart w:id="3955" w:name="_Toc160570413"/>
      <w:bookmarkStart w:id="3956" w:name="_Toc162008009"/>
      <w:bookmarkStart w:id="3957" w:name="_Toc185515673"/>
      <w:bookmarkStart w:id="3958" w:name="_Toc192872981"/>
      <w:bookmarkStart w:id="3959" w:name="_Toc200970694"/>
      <w:r>
        <w:t>8.2.6.1</w:t>
      </w:r>
      <w:r>
        <w:tab/>
        <w:t>General</w:t>
      </w:r>
      <w:bookmarkEnd w:id="3952"/>
      <w:bookmarkEnd w:id="3953"/>
      <w:bookmarkEnd w:id="3954"/>
      <w:bookmarkEnd w:id="3955"/>
      <w:bookmarkEnd w:id="3956"/>
      <w:bookmarkEnd w:id="3957"/>
      <w:bookmarkEnd w:id="3958"/>
      <w:bookmarkEnd w:id="395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960" w:name="_Toc100767823"/>
      <w:bookmarkStart w:id="3961" w:name="_Toc138761718"/>
      <w:bookmarkStart w:id="3962" w:name="_Toc145707933"/>
      <w:bookmarkStart w:id="3963" w:name="_Toc160570414"/>
      <w:bookmarkStart w:id="3964" w:name="_Toc162008010"/>
      <w:bookmarkStart w:id="3965" w:name="_Toc185515674"/>
      <w:bookmarkStart w:id="3966" w:name="_Toc192872982"/>
      <w:bookmarkStart w:id="3967" w:name="_Toc200970695"/>
      <w:r>
        <w:t>8.2.6.2</w:t>
      </w:r>
      <w:r>
        <w:tab/>
        <w:t>Protocol Errors</w:t>
      </w:r>
      <w:bookmarkEnd w:id="3960"/>
      <w:bookmarkEnd w:id="3961"/>
      <w:bookmarkEnd w:id="3962"/>
      <w:bookmarkEnd w:id="3963"/>
      <w:bookmarkEnd w:id="3964"/>
      <w:bookmarkEnd w:id="3965"/>
      <w:bookmarkEnd w:id="3966"/>
      <w:bookmarkEnd w:id="3967"/>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968" w:name="_Toc100767824"/>
      <w:bookmarkStart w:id="3969" w:name="_Toc138761719"/>
      <w:bookmarkStart w:id="3970" w:name="_Toc145707934"/>
      <w:bookmarkStart w:id="3971" w:name="_Toc160570415"/>
      <w:bookmarkStart w:id="3972" w:name="_Toc162008011"/>
      <w:bookmarkStart w:id="3973" w:name="_Toc185515675"/>
      <w:bookmarkStart w:id="3974" w:name="_Toc192872983"/>
      <w:bookmarkStart w:id="3975" w:name="_Toc200970696"/>
      <w:r>
        <w:t>8.2.6.3</w:t>
      </w:r>
      <w:r>
        <w:tab/>
        <w:t>Application Errors</w:t>
      </w:r>
      <w:bookmarkEnd w:id="3968"/>
      <w:bookmarkEnd w:id="3969"/>
      <w:bookmarkEnd w:id="3970"/>
      <w:bookmarkEnd w:id="3971"/>
      <w:bookmarkEnd w:id="3972"/>
      <w:bookmarkEnd w:id="3973"/>
      <w:bookmarkEnd w:id="3974"/>
      <w:bookmarkEnd w:id="39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976" w:name="_Toc85734300"/>
      <w:bookmarkStart w:id="3977" w:name="_Toc89431599"/>
      <w:bookmarkStart w:id="3978" w:name="_Toc97042411"/>
      <w:bookmarkStart w:id="3979" w:name="_Toc97045555"/>
      <w:bookmarkStart w:id="3980" w:name="_Toc97155300"/>
      <w:bookmarkStart w:id="3981" w:name="_Toc101521437"/>
      <w:bookmarkStart w:id="3982" w:name="_Toc138761720"/>
      <w:bookmarkStart w:id="3983" w:name="_Toc145707935"/>
      <w:bookmarkStart w:id="3984" w:name="_Toc160570416"/>
      <w:bookmarkStart w:id="3985" w:name="_Toc162008012"/>
      <w:bookmarkStart w:id="3986" w:name="_Toc185515676"/>
      <w:bookmarkStart w:id="3987" w:name="_Toc192872984"/>
      <w:bookmarkStart w:id="3988" w:name="_Toc200970697"/>
      <w:r>
        <w:t>8.</w:t>
      </w:r>
      <w:r w:rsidR="00377899">
        <w:t>2</w:t>
      </w:r>
      <w:r>
        <w:t>.7</w:t>
      </w:r>
      <w:r>
        <w:tab/>
        <w:t>Feature negotiation</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989" w:name="_Toc85734301"/>
      <w:bookmarkStart w:id="3990" w:name="_Toc89431600"/>
      <w:bookmarkStart w:id="3991" w:name="_Toc97042412"/>
      <w:bookmarkStart w:id="3992" w:name="_Toc97045556"/>
      <w:bookmarkStart w:id="3993" w:name="_Toc97155301"/>
      <w:bookmarkStart w:id="3994" w:name="_Toc101521438"/>
      <w:bookmarkStart w:id="3995" w:name="_Toc138761721"/>
      <w:bookmarkStart w:id="3996" w:name="_Toc145707936"/>
      <w:bookmarkStart w:id="3997" w:name="_Toc160570417"/>
      <w:bookmarkStart w:id="3998" w:name="_Toc162008013"/>
      <w:bookmarkStart w:id="3999" w:name="_Toc185515677"/>
      <w:bookmarkStart w:id="4000" w:name="_Toc192872985"/>
      <w:bookmarkStart w:id="4001" w:name="_Toc200970698"/>
      <w:r>
        <w:t>8.3</w:t>
      </w:r>
      <w:r>
        <w:tab/>
        <w:t>Eees_UEIdentifier API</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12A38C20" w14:textId="03D50268" w:rsidR="00BD7A82" w:rsidRDefault="00BD7A82" w:rsidP="00BD7A82">
      <w:pPr>
        <w:pStyle w:val="Heading3"/>
      </w:pPr>
      <w:bookmarkStart w:id="4002" w:name="_Toc85734302"/>
      <w:bookmarkStart w:id="4003" w:name="_Toc89431601"/>
      <w:bookmarkStart w:id="4004" w:name="_Toc97042413"/>
      <w:bookmarkStart w:id="4005" w:name="_Toc97045557"/>
      <w:bookmarkStart w:id="4006" w:name="_Toc97155302"/>
      <w:bookmarkStart w:id="4007" w:name="_Toc101521439"/>
      <w:bookmarkStart w:id="4008" w:name="_Toc138761722"/>
      <w:bookmarkStart w:id="4009" w:name="_Toc145707937"/>
      <w:bookmarkStart w:id="4010" w:name="_Toc160570418"/>
      <w:bookmarkStart w:id="4011" w:name="_Toc162008014"/>
      <w:bookmarkStart w:id="4012" w:name="_Toc185515678"/>
      <w:bookmarkStart w:id="4013" w:name="_Toc192872986"/>
      <w:bookmarkStart w:id="4014" w:name="_Toc200970699"/>
      <w:r>
        <w:t>8.3.1</w:t>
      </w:r>
      <w:r>
        <w:tab/>
      </w:r>
      <w:bookmarkEnd w:id="4002"/>
      <w:r w:rsidR="00B01C2E">
        <w:t>Introduction</w:t>
      </w:r>
      <w:bookmarkEnd w:id="4003"/>
      <w:bookmarkEnd w:id="4004"/>
      <w:bookmarkEnd w:id="4005"/>
      <w:bookmarkEnd w:id="4006"/>
      <w:bookmarkEnd w:id="4007"/>
      <w:bookmarkEnd w:id="4008"/>
      <w:bookmarkEnd w:id="4009"/>
      <w:bookmarkEnd w:id="4010"/>
      <w:bookmarkEnd w:id="4011"/>
      <w:bookmarkEnd w:id="4012"/>
      <w:bookmarkEnd w:id="4013"/>
      <w:bookmarkEnd w:id="4014"/>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4015" w:name="_Toc85734303"/>
      <w:bookmarkStart w:id="4016" w:name="_Toc89431602"/>
      <w:bookmarkStart w:id="4017" w:name="_Toc97042414"/>
      <w:bookmarkStart w:id="4018" w:name="_Toc97045558"/>
      <w:bookmarkStart w:id="4019" w:name="_Toc97155303"/>
      <w:bookmarkStart w:id="4020" w:name="_Toc101521440"/>
      <w:bookmarkStart w:id="4021" w:name="_Toc138761723"/>
      <w:bookmarkStart w:id="4022" w:name="_Toc145707938"/>
      <w:bookmarkStart w:id="4023" w:name="_Toc160570419"/>
      <w:bookmarkStart w:id="4024" w:name="_Toc162008015"/>
      <w:bookmarkStart w:id="4025" w:name="_Toc185515679"/>
      <w:bookmarkStart w:id="4026" w:name="_Toc192872987"/>
      <w:bookmarkStart w:id="4027" w:name="_Toc200970700"/>
      <w:r>
        <w:t>8.3</w:t>
      </w:r>
      <w:r w:rsidR="00BD7A82">
        <w:t>.2</w:t>
      </w:r>
      <w:r w:rsidR="00BD7A82">
        <w:tab/>
        <w:t>Resources</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4028" w:name="_Toc85734314"/>
      <w:bookmarkStart w:id="4029" w:name="_Toc89431613"/>
      <w:bookmarkStart w:id="4030" w:name="_Toc97042425"/>
      <w:bookmarkStart w:id="4031" w:name="_Toc97045569"/>
      <w:bookmarkStart w:id="4032" w:name="_Toc97155314"/>
      <w:bookmarkStart w:id="4033" w:name="_Toc101521451"/>
      <w:bookmarkStart w:id="4034" w:name="_Toc138761724"/>
      <w:bookmarkStart w:id="4035" w:name="_Toc145707939"/>
      <w:bookmarkStart w:id="4036" w:name="_Toc160570420"/>
      <w:bookmarkStart w:id="4037" w:name="_Toc162008016"/>
      <w:bookmarkStart w:id="4038" w:name="_Toc185515680"/>
      <w:bookmarkStart w:id="4039" w:name="_Toc192872988"/>
      <w:bookmarkStart w:id="4040" w:name="_Toc200970701"/>
      <w:r>
        <w:t>8.</w:t>
      </w:r>
      <w:r w:rsidR="0026562D">
        <w:t>3</w:t>
      </w:r>
      <w:r>
        <w:t>.3</w:t>
      </w:r>
      <w:r>
        <w:tab/>
        <w:t>Custom Operations without associated resources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3C1841AC" w14:textId="77777777" w:rsidR="003633CB" w:rsidRDefault="003633CB" w:rsidP="003633CB">
      <w:pPr>
        <w:pStyle w:val="Heading4"/>
      </w:pPr>
      <w:bookmarkStart w:id="4041" w:name="_Toc510696623"/>
      <w:bookmarkStart w:id="4042" w:name="_Toc35971414"/>
      <w:bookmarkStart w:id="4043" w:name="_Toc96843360"/>
      <w:bookmarkStart w:id="4044" w:name="_Toc96844335"/>
      <w:bookmarkStart w:id="4045" w:name="_Toc97039889"/>
      <w:bookmarkStart w:id="4046" w:name="_Toc138761725"/>
      <w:bookmarkStart w:id="4047" w:name="_Toc145707940"/>
      <w:bookmarkStart w:id="4048" w:name="_Toc160570421"/>
      <w:bookmarkStart w:id="4049" w:name="_Toc162008017"/>
      <w:bookmarkStart w:id="4050" w:name="_Toc185515681"/>
      <w:bookmarkStart w:id="4051" w:name="_Toc192872989"/>
      <w:bookmarkStart w:id="4052" w:name="_Toc200970702"/>
      <w:r>
        <w:t>8.3.3.1</w:t>
      </w:r>
      <w:r>
        <w:tab/>
        <w:t>Overview</w:t>
      </w:r>
      <w:bookmarkEnd w:id="4041"/>
      <w:bookmarkEnd w:id="4042"/>
      <w:bookmarkEnd w:id="4043"/>
      <w:bookmarkEnd w:id="4044"/>
      <w:bookmarkEnd w:id="4045"/>
      <w:bookmarkEnd w:id="4046"/>
      <w:bookmarkEnd w:id="4047"/>
      <w:bookmarkEnd w:id="4048"/>
      <w:bookmarkEnd w:id="4049"/>
      <w:bookmarkEnd w:id="4050"/>
      <w:bookmarkEnd w:id="4051"/>
      <w:bookmarkEnd w:id="4052"/>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7.95pt" o:ole="">
            <v:imagedata r:id="rId19" o:title=""/>
          </v:shape>
          <o:OLEObject Type="Embed" ProgID="Visio.Drawing.15" ShapeID="_x0000_i1029" DrawAspect="Content" ObjectID="_181157945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4053" w:name="_Toc510696624"/>
      <w:bookmarkStart w:id="4054" w:name="_Toc35971415"/>
      <w:bookmarkStart w:id="4055" w:name="_Toc96843361"/>
      <w:bookmarkStart w:id="4056" w:name="_Toc96844336"/>
      <w:bookmarkStart w:id="4057" w:name="_Toc97039890"/>
      <w:bookmarkStart w:id="4058" w:name="_Toc138761726"/>
      <w:bookmarkStart w:id="4059" w:name="_Toc145707941"/>
      <w:bookmarkStart w:id="4060" w:name="_Toc160570422"/>
      <w:bookmarkStart w:id="4061" w:name="_Toc162008018"/>
      <w:bookmarkStart w:id="4062" w:name="_Toc185515682"/>
      <w:bookmarkStart w:id="4063" w:name="_Toc192872990"/>
      <w:bookmarkStart w:id="4064" w:name="_Toc200970703"/>
      <w:r>
        <w:t>8.3.3.2</w:t>
      </w:r>
      <w:r>
        <w:tab/>
        <w:t xml:space="preserve">Operation: </w:t>
      </w:r>
      <w:bookmarkEnd w:id="4053"/>
      <w:bookmarkEnd w:id="4054"/>
      <w:bookmarkEnd w:id="4055"/>
      <w:bookmarkEnd w:id="4056"/>
      <w:bookmarkEnd w:id="4057"/>
      <w:r>
        <w:t>Fetch</w:t>
      </w:r>
      <w:bookmarkEnd w:id="4058"/>
      <w:bookmarkEnd w:id="4059"/>
      <w:bookmarkEnd w:id="4060"/>
      <w:bookmarkEnd w:id="4061"/>
      <w:bookmarkEnd w:id="4062"/>
      <w:bookmarkEnd w:id="4063"/>
      <w:bookmarkEnd w:id="4064"/>
    </w:p>
    <w:p w14:paraId="47A584C0" w14:textId="639BF4BF" w:rsidR="00D0620E" w:rsidRDefault="00D0620E" w:rsidP="00527D5E">
      <w:bookmarkStart w:id="4065" w:name="_Toc510696625"/>
      <w:bookmarkStart w:id="4066" w:name="_Toc35971416"/>
      <w:bookmarkStart w:id="4067" w:name="_Toc96843362"/>
      <w:bookmarkStart w:id="4068" w:name="_Toc96844337"/>
      <w:bookmarkStart w:id="4069" w:name="_Toc97039891"/>
      <w:bookmarkStart w:id="4070" w:name="_Toc138761727"/>
      <w:bookmarkStart w:id="4071" w:name="_Toc145707942"/>
      <w:r>
        <w:t>This operation is deprecated. The operation defined in clause 8.3.3.3 should be used instead.</w:t>
      </w:r>
    </w:p>
    <w:p w14:paraId="1293A99A" w14:textId="01DAF2E9" w:rsidR="003633CB" w:rsidRDefault="003633CB" w:rsidP="003633CB">
      <w:pPr>
        <w:pStyle w:val="Heading5"/>
      </w:pPr>
      <w:bookmarkStart w:id="4072" w:name="_Toc160570423"/>
      <w:bookmarkStart w:id="4073" w:name="_Toc162008019"/>
      <w:bookmarkStart w:id="4074" w:name="_Toc185515683"/>
      <w:bookmarkStart w:id="4075" w:name="_Toc192872991"/>
      <w:bookmarkStart w:id="4076" w:name="_Toc200970704"/>
      <w:r>
        <w:t>8.3.3.2.1</w:t>
      </w:r>
      <w:r>
        <w:tab/>
        <w:t>Description</w:t>
      </w:r>
      <w:bookmarkEnd w:id="4065"/>
      <w:bookmarkEnd w:id="4066"/>
      <w:bookmarkEnd w:id="4067"/>
      <w:bookmarkEnd w:id="4068"/>
      <w:bookmarkEnd w:id="4069"/>
      <w:bookmarkEnd w:id="4070"/>
      <w:bookmarkEnd w:id="4071"/>
      <w:bookmarkEnd w:id="4072"/>
      <w:bookmarkEnd w:id="4073"/>
      <w:bookmarkEnd w:id="4074"/>
      <w:bookmarkEnd w:id="4075"/>
      <w:bookmarkEnd w:id="4076"/>
    </w:p>
    <w:p w14:paraId="45DE3BEE" w14:textId="77777777" w:rsidR="003633CB" w:rsidRPr="00384E92" w:rsidRDefault="003633CB" w:rsidP="003633CB">
      <w:bookmarkStart w:id="4077" w:name="_Toc510696626"/>
      <w:bookmarkStart w:id="4078" w:name="_Toc35971417"/>
      <w:bookmarkStart w:id="4079" w:name="_Toc96843363"/>
      <w:bookmarkStart w:id="4080" w:name="_Toc96844338"/>
      <w:bookmarkStart w:id="4081"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4082" w:name="_Toc138761728"/>
      <w:bookmarkStart w:id="4083" w:name="_Toc145707943"/>
      <w:bookmarkStart w:id="4084" w:name="_Toc160570424"/>
      <w:bookmarkStart w:id="4085" w:name="_Toc162008020"/>
      <w:bookmarkStart w:id="4086" w:name="_Toc185515684"/>
      <w:bookmarkStart w:id="4087" w:name="_Toc192872992"/>
      <w:bookmarkStart w:id="4088" w:name="_Toc200970705"/>
      <w:r>
        <w:t>8.3.3.2.2</w:t>
      </w:r>
      <w:r>
        <w:tab/>
        <w:t>Operation Definition</w:t>
      </w:r>
      <w:bookmarkEnd w:id="4077"/>
      <w:bookmarkEnd w:id="4078"/>
      <w:bookmarkEnd w:id="4079"/>
      <w:bookmarkEnd w:id="4080"/>
      <w:bookmarkEnd w:id="4081"/>
      <w:bookmarkEnd w:id="4082"/>
      <w:bookmarkEnd w:id="4083"/>
      <w:bookmarkEnd w:id="4084"/>
      <w:bookmarkEnd w:id="4085"/>
      <w:bookmarkEnd w:id="4086"/>
      <w:bookmarkEnd w:id="4087"/>
      <w:bookmarkEnd w:id="408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4089" w:name="_Toc510696627"/>
      <w:bookmarkStart w:id="409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4089"/>
      <w:bookmarkEnd w:id="4090"/>
    </w:tbl>
    <w:p w14:paraId="3CB40F72" w14:textId="019F058B" w:rsidR="00BD7A82" w:rsidRDefault="00BD7A82" w:rsidP="00BD7A82"/>
    <w:p w14:paraId="23AB7917" w14:textId="77777777" w:rsidR="00D0620E" w:rsidRDefault="00D0620E" w:rsidP="00D0620E">
      <w:pPr>
        <w:pStyle w:val="Heading4"/>
      </w:pPr>
      <w:bookmarkStart w:id="4091" w:name="_Toc160570425"/>
      <w:bookmarkStart w:id="4092" w:name="_Toc162008021"/>
      <w:bookmarkStart w:id="4093" w:name="_Toc185515685"/>
      <w:bookmarkStart w:id="4094" w:name="_Toc192872993"/>
      <w:bookmarkStart w:id="4095" w:name="_Toc200970706"/>
      <w:r>
        <w:t>8.3.3.3</w:t>
      </w:r>
      <w:r>
        <w:tab/>
        <w:t>Operation: Get</w:t>
      </w:r>
      <w:bookmarkEnd w:id="4091"/>
      <w:bookmarkEnd w:id="4092"/>
      <w:bookmarkEnd w:id="4093"/>
      <w:bookmarkEnd w:id="4094"/>
      <w:bookmarkEnd w:id="4095"/>
    </w:p>
    <w:p w14:paraId="0451374F" w14:textId="77777777" w:rsidR="00D0620E" w:rsidRDefault="00D0620E" w:rsidP="00D0620E">
      <w:pPr>
        <w:pStyle w:val="Heading5"/>
      </w:pPr>
      <w:bookmarkStart w:id="4096" w:name="_Toc160570426"/>
      <w:bookmarkStart w:id="4097" w:name="_Toc162008022"/>
      <w:bookmarkStart w:id="4098" w:name="_Toc185515686"/>
      <w:bookmarkStart w:id="4099" w:name="_Toc192872994"/>
      <w:bookmarkStart w:id="4100" w:name="_Toc200970707"/>
      <w:r>
        <w:t>8.3.3.3.1</w:t>
      </w:r>
      <w:r>
        <w:tab/>
        <w:t>Description</w:t>
      </w:r>
      <w:bookmarkEnd w:id="4096"/>
      <w:bookmarkEnd w:id="4097"/>
      <w:bookmarkEnd w:id="4098"/>
      <w:bookmarkEnd w:id="4099"/>
      <w:bookmarkEnd w:id="4100"/>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4101" w:name="_Toc160570427"/>
      <w:bookmarkStart w:id="4102" w:name="_Toc162008023"/>
      <w:bookmarkStart w:id="4103" w:name="_Toc185515687"/>
      <w:bookmarkStart w:id="4104" w:name="_Toc192872995"/>
      <w:bookmarkStart w:id="4105" w:name="_Toc200970708"/>
      <w:r>
        <w:t>8.3.3.3.2</w:t>
      </w:r>
      <w:r>
        <w:tab/>
        <w:t>Operation Definition</w:t>
      </w:r>
      <w:bookmarkEnd w:id="4101"/>
      <w:bookmarkEnd w:id="4102"/>
      <w:bookmarkEnd w:id="4103"/>
      <w:bookmarkEnd w:id="4104"/>
      <w:bookmarkEnd w:id="4105"/>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4106" w:name="_Toc85734315"/>
      <w:bookmarkStart w:id="4107" w:name="_Toc89431614"/>
      <w:bookmarkStart w:id="4108" w:name="_Toc97042426"/>
      <w:bookmarkStart w:id="4109" w:name="_Toc97045570"/>
      <w:bookmarkStart w:id="4110" w:name="_Toc97155315"/>
      <w:bookmarkStart w:id="4111" w:name="_Toc101521452"/>
      <w:bookmarkStart w:id="4112" w:name="_Toc138761729"/>
      <w:bookmarkStart w:id="4113" w:name="_Toc145707944"/>
      <w:bookmarkStart w:id="4114" w:name="_Toc160570428"/>
      <w:bookmarkStart w:id="4115" w:name="_Toc162008024"/>
      <w:bookmarkStart w:id="4116" w:name="_Toc185515688"/>
      <w:bookmarkStart w:id="4117" w:name="_Toc192872996"/>
      <w:bookmarkStart w:id="4118" w:name="_Toc200970709"/>
      <w:r>
        <w:t>8.</w:t>
      </w:r>
      <w:r w:rsidR="0026562D">
        <w:t>3</w:t>
      </w:r>
      <w:r>
        <w:t>.4</w:t>
      </w:r>
      <w:r>
        <w:tab/>
        <w:t>Notifications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30C35F33" w14:textId="77777777" w:rsidR="00BD7A82" w:rsidRDefault="00BD7A82" w:rsidP="00BD7A82">
      <w:r>
        <w:t>None.</w:t>
      </w:r>
    </w:p>
    <w:p w14:paraId="5227F261" w14:textId="13E54C29" w:rsidR="00BD7A82" w:rsidRDefault="00BD7A82" w:rsidP="00BD7A82">
      <w:pPr>
        <w:pStyle w:val="Heading3"/>
      </w:pPr>
      <w:bookmarkStart w:id="4119" w:name="_Toc85734316"/>
      <w:bookmarkStart w:id="4120" w:name="_Toc89431615"/>
      <w:bookmarkStart w:id="4121" w:name="_Toc97042427"/>
      <w:bookmarkStart w:id="4122" w:name="_Toc97045571"/>
      <w:bookmarkStart w:id="4123" w:name="_Toc97155316"/>
      <w:bookmarkStart w:id="4124" w:name="_Toc101521453"/>
      <w:bookmarkStart w:id="4125" w:name="_Toc138761730"/>
      <w:bookmarkStart w:id="4126" w:name="_Toc145707945"/>
      <w:bookmarkStart w:id="4127" w:name="_Toc160570429"/>
      <w:bookmarkStart w:id="4128" w:name="_Toc162008025"/>
      <w:bookmarkStart w:id="4129" w:name="_Toc185515689"/>
      <w:bookmarkStart w:id="4130" w:name="_Toc192872997"/>
      <w:bookmarkStart w:id="4131" w:name="_Toc200970710"/>
      <w:r>
        <w:t>8.</w:t>
      </w:r>
      <w:r w:rsidR="0026562D">
        <w:t>3</w:t>
      </w:r>
      <w:r>
        <w:t>.5</w:t>
      </w:r>
      <w:r>
        <w:tab/>
        <w:t>Data Model</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618A5EAF" w14:textId="5A676C24" w:rsidR="00BD7A82" w:rsidRDefault="0026562D" w:rsidP="00BD7A82">
      <w:pPr>
        <w:pStyle w:val="Heading4"/>
        <w:rPr>
          <w:lang w:eastAsia="zh-CN"/>
        </w:rPr>
      </w:pPr>
      <w:bookmarkStart w:id="4132" w:name="_Toc85734317"/>
      <w:bookmarkStart w:id="4133" w:name="_Toc89431616"/>
      <w:bookmarkStart w:id="4134" w:name="_Toc97042428"/>
      <w:bookmarkStart w:id="4135" w:name="_Toc97045572"/>
      <w:bookmarkStart w:id="4136" w:name="_Toc97155317"/>
      <w:bookmarkStart w:id="4137" w:name="_Toc101521454"/>
      <w:bookmarkStart w:id="4138" w:name="_Toc138761731"/>
      <w:bookmarkStart w:id="4139" w:name="_Toc145707946"/>
      <w:bookmarkStart w:id="4140" w:name="_Toc160570430"/>
      <w:bookmarkStart w:id="4141" w:name="_Toc162008026"/>
      <w:bookmarkStart w:id="4142" w:name="_Toc185515690"/>
      <w:bookmarkStart w:id="4143" w:name="_Toc192872998"/>
      <w:bookmarkStart w:id="4144" w:name="_Toc200970711"/>
      <w:r>
        <w:rPr>
          <w:lang w:eastAsia="zh-CN"/>
        </w:rPr>
        <w:t>8.3</w:t>
      </w:r>
      <w:r w:rsidR="00BD7A82">
        <w:rPr>
          <w:lang w:eastAsia="zh-CN"/>
        </w:rPr>
        <w:t>.5.1</w:t>
      </w:r>
      <w:r w:rsidR="00BD7A82">
        <w:rPr>
          <w:lang w:eastAsia="zh-CN"/>
        </w:rPr>
        <w:tab/>
        <w:t>General</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4145" w:name="_Toc85734318"/>
      <w:bookmarkStart w:id="4146" w:name="_Toc89431617"/>
      <w:bookmarkStart w:id="4147" w:name="_Toc97042429"/>
      <w:bookmarkStart w:id="4148" w:name="_Toc97045573"/>
      <w:bookmarkStart w:id="4149" w:name="_Toc97155318"/>
      <w:bookmarkStart w:id="4150" w:name="_Toc101521455"/>
      <w:bookmarkStart w:id="4151" w:name="_Toc138761732"/>
      <w:bookmarkStart w:id="4152" w:name="_Toc145707947"/>
      <w:bookmarkStart w:id="4153" w:name="_Toc160570431"/>
      <w:bookmarkStart w:id="4154" w:name="_Toc162008027"/>
      <w:bookmarkStart w:id="4155" w:name="_Toc185515691"/>
      <w:bookmarkStart w:id="4156" w:name="_Toc192872999"/>
      <w:bookmarkStart w:id="4157" w:name="_Toc200970712"/>
      <w:r>
        <w:rPr>
          <w:lang w:eastAsia="zh-CN"/>
        </w:rPr>
        <w:t>8.</w:t>
      </w:r>
      <w:r w:rsidR="0026562D">
        <w:rPr>
          <w:lang w:eastAsia="zh-CN"/>
        </w:rPr>
        <w:t>3</w:t>
      </w:r>
      <w:r>
        <w:rPr>
          <w:lang w:eastAsia="zh-CN"/>
        </w:rPr>
        <w:t>.5.2</w:t>
      </w:r>
      <w:r>
        <w:rPr>
          <w:lang w:eastAsia="zh-CN"/>
        </w:rPr>
        <w:tab/>
        <w:t>Structured data types</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4CE86B58" w14:textId="364B2A37" w:rsidR="00BD7A82" w:rsidRDefault="00BD7A82" w:rsidP="00BD7A82">
      <w:pPr>
        <w:pStyle w:val="Heading5"/>
        <w:rPr>
          <w:lang w:eastAsia="zh-CN"/>
        </w:rPr>
      </w:pPr>
      <w:bookmarkStart w:id="4158" w:name="_Toc85734319"/>
      <w:bookmarkStart w:id="4159" w:name="_Toc89431618"/>
      <w:bookmarkStart w:id="4160" w:name="_Toc97042430"/>
      <w:bookmarkStart w:id="4161" w:name="_Toc97045574"/>
      <w:bookmarkStart w:id="4162" w:name="_Toc97155319"/>
      <w:bookmarkStart w:id="4163" w:name="_Toc101521456"/>
      <w:bookmarkStart w:id="4164" w:name="_Toc138761733"/>
      <w:bookmarkStart w:id="4165" w:name="_Toc145707948"/>
      <w:bookmarkStart w:id="4166" w:name="_Toc160570432"/>
      <w:bookmarkStart w:id="4167" w:name="_Toc162008028"/>
      <w:bookmarkStart w:id="4168" w:name="_Toc185515692"/>
      <w:bookmarkStart w:id="4169" w:name="_Toc192873000"/>
      <w:bookmarkStart w:id="4170" w:name="_Toc200970713"/>
      <w:r>
        <w:rPr>
          <w:lang w:eastAsia="zh-CN"/>
        </w:rPr>
        <w:t>8.</w:t>
      </w:r>
      <w:r w:rsidR="0026562D">
        <w:rPr>
          <w:lang w:eastAsia="zh-CN"/>
        </w:rPr>
        <w:t>3</w:t>
      </w:r>
      <w:r>
        <w:rPr>
          <w:lang w:eastAsia="zh-CN"/>
        </w:rPr>
        <w:t>.5.2.1</w:t>
      </w:r>
      <w:r>
        <w:rPr>
          <w:lang w:eastAsia="zh-CN"/>
        </w:rPr>
        <w:tab/>
        <w:t>Introduction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0B6AEFDB" w14:textId="60987BF1" w:rsidR="00BD7A82" w:rsidRDefault="00BD7A82" w:rsidP="00BD7A82">
      <w:pPr>
        <w:pStyle w:val="Heading5"/>
        <w:rPr>
          <w:lang w:eastAsia="zh-CN"/>
        </w:rPr>
      </w:pPr>
      <w:bookmarkStart w:id="4171" w:name="_Toc85734320"/>
      <w:bookmarkStart w:id="4172" w:name="_Toc89431619"/>
      <w:bookmarkStart w:id="4173" w:name="_Toc97042431"/>
      <w:bookmarkStart w:id="4174" w:name="_Toc97045575"/>
      <w:bookmarkStart w:id="4175" w:name="_Toc97155320"/>
      <w:bookmarkStart w:id="4176" w:name="_Toc101521457"/>
      <w:bookmarkStart w:id="4177" w:name="_Toc138761734"/>
      <w:bookmarkStart w:id="4178" w:name="_Toc145707949"/>
      <w:bookmarkStart w:id="4179" w:name="_Toc160570433"/>
      <w:bookmarkStart w:id="4180" w:name="_Toc162008029"/>
      <w:bookmarkStart w:id="4181" w:name="_Toc185515693"/>
      <w:bookmarkStart w:id="4182" w:name="_Toc192873001"/>
      <w:bookmarkStart w:id="4183" w:name="_Toc200970714"/>
      <w:r>
        <w:rPr>
          <w:lang w:eastAsia="zh-CN"/>
        </w:rPr>
        <w:t>8.</w:t>
      </w:r>
      <w:r w:rsidR="0026562D">
        <w:rPr>
          <w:lang w:eastAsia="zh-CN"/>
        </w:rPr>
        <w:t>3</w:t>
      </w:r>
      <w:r>
        <w:rPr>
          <w:lang w:eastAsia="zh-CN"/>
        </w:rPr>
        <w:t>.5.2.2</w:t>
      </w:r>
      <w:r>
        <w:rPr>
          <w:lang w:eastAsia="zh-CN"/>
        </w:rPr>
        <w:tab/>
        <w:t>Type: UserInformation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4184" w:name="_Toc160570434"/>
      <w:bookmarkStart w:id="4185" w:name="_Toc162008030"/>
      <w:bookmarkStart w:id="4186" w:name="_Toc185515694"/>
      <w:bookmarkStart w:id="4187" w:name="_Toc192873002"/>
      <w:bookmarkStart w:id="4188" w:name="_Toc200970715"/>
      <w:r w:rsidRPr="00527D5E">
        <w:rPr>
          <w:lang w:eastAsia="zh-CN"/>
        </w:rPr>
        <w:lastRenderedPageBreak/>
        <w:t>8.3.5.2.3</w:t>
      </w:r>
      <w:r>
        <w:rPr>
          <w:lang w:eastAsia="zh-CN"/>
        </w:rPr>
        <w:tab/>
        <w:t>Type: UserInfo</w:t>
      </w:r>
      <w:bookmarkEnd w:id="4184"/>
      <w:bookmarkEnd w:id="4185"/>
      <w:bookmarkEnd w:id="4186"/>
      <w:bookmarkEnd w:id="4187"/>
      <w:bookmarkEnd w:id="4188"/>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4189" w:name="_Toc160570435"/>
      <w:bookmarkStart w:id="4190" w:name="_Toc162008031"/>
      <w:bookmarkStart w:id="4191" w:name="_Toc185515695"/>
      <w:bookmarkStart w:id="4192" w:name="_Toc192873003"/>
      <w:bookmarkStart w:id="4193" w:name="_Toc200970716"/>
      <w:r w:rsidRPr="00527D5E">
        <w:rPr>
          <w:lang w:eastAsia="zh-CN"/>
        </w:rPr>
        <w:t>8.3.5.2.4</w:t>
      </w:r>
      <w:r>
        <w:rPr>
          <w:lang w:eastAsia="zh-CN"/>
        </w:rPr>
        <w:tab/>
        <w:t>Type: UeIdInfo</w:t>
      </w:r>
      <w:bookmarkEnd w:id="4189"/>
      <w:bookmarkEnd w:id="4190"/>
      <w:bookmarkEnd w:id="4191"/>
      <w:bookmarkEnd w:id="4192"/>
      <w:bookmarkEnd w:id="419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671AB44A"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4194" w:name="_Toc160570436"/>
      <w:bookmarkStart w:id="4195" w:name="_Toc162008032"/>
      <w:bookmarkStart w:id="4196" w:name="_Toc185515696"/>
      <w:bookmarkStart w:id="4197" w:name="_Toc192873004"/>
      <w:bookmarkStart w:id="4198" w:name="_Toc200970717"/>
      <w:r w:rsidRPr="00527D5E">
        <w:rPr>
          <w:lang w:eastAsia="zh-CN"/>
        </w:rPr>
        <w:lastRenderedPageBreak/>
        <w:t>8.3.5.2.5</w:t>
      </w:r>
      <w:r>
        <w:rPr>
          <w:lang w:eastAsia="zh-CN"/>
        </w:rPr>
        <w:tab/>
        <w:t>Type: UeId</w:t>
      </w:r>
      <w:bookmarkEnd w:id="4194"/>
      <w:bookmarkEnd w:id="4195"/>
      <w:bookmarkEnd w:id="4196"/>
      <w:bookmarkEnd w:id="4197"/>
      <w:bookmarkEnd w:id="4198"/>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4199" w:name="_Toc85734321"/>
      <w:bookmarkStart w:id="4200" w:name="_Toc89431620"/>
      <w:bookmarkStart w:id="4201" w:name="_Toc97042432"/>
      <w:bookmarkStart w:id="4202" w:name="_Toc97045576"/>
      <w:bookmarkStart w:id="4203" w:name="_Toc97155321"/>
      <w:bookmarkStart w:id="4204" w:name="_Toc101521458"/>
      <w:bookmarkStart w:id="4205" w:name="_Toc138761735"/>
      <w:bookmarkStart w:id="4206" w:name="_Toc145707950"/>
      <w:bookmarkStart w:id="4207" w:name="_Toc160570437"/>
      <w:bookmarkStart w:id="4208" w:name="_Toc162008033"/>
      <w:bookmarkStart w:id="4209" w:name="_Toc185515697"/>
      <w:bookmarkStart w:id="4210" w:name="_Toc192873005"/>
      <w:bookmarkStart w:id="4211" w:name="_Toc200970718"/>
      <w:r>
        <w:rPr>
          <w:lang w:eastAsia="zh-CN"/>
        </w:rPr>
        <w:t>8.3</w:t>
      </w:r>
      <w:r w:rsidR="00BD7A82">
        <w:rPr>
          <w:lang w:eastAsia="zh-CN"/>
        </w:rPr>
        <w:t>.5.3</w:t>
      </w:r>
      <w:r w:rsidR="00BD7A82">
        <w:rPr>
          <w:lang w:eastAsia="zh-CN"/>
        </w:rPr>
        <w:tab/>
        <w:t>Simple data types and enumerations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E735318" w14:textId="77777777" w:rsidR="004E6468" w:rsidRDefault="004E6468" w:rsidP="004E6468">
      <w:pPr>
        <w:pStyle w:val="Heading5"/>
      </w:pPr>
      <w:bookmarkStart w:id="4212" w:name="_Toc160570438"/>
      <w:bookmarkStart w:id="4213" w:name="_Toc162008034"/>
      <w:bookmarkStart w:id="4214" w:name="_Toc185515698"/>
      <w:bookmarkStart w:id="4215" w:name="_Toc192873006"/>
      <w:bookmarkStart w:id="4216" w:name="_Toc200970719"/>
      <w:r>
        <w:t>8.3.5.3.</w:t>
      </w:r>
      <w:r w:rsidRPr="00527D5E">
        <w:t>1</w:t>
      </w:r>
      <w:r>
        <w:tab/>
        <w:t>Introduction</w:t>
      </w:r>
      <w:bookmarkEnd w:id="4212"/>
      <w:bookmarkEnd w:id="4213"/>
      <w:bookmarkEnd w:id="4214"/>
      <w:bookmarkEnd w:id="4215"/>
      <w:bookmarkEnd w:id="4216"/>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4217" w:name="_Toc129169592"/>
      <w:bookmarkStart w:id="4218" w:name="_Toc160570439"/>
      <w:bookmarkStart w:id="4219" w:name="_Toc162008035"/>
      <w:bookmarkStart w:id="4220" w:name="_Toc185515699"/>
      <w:bookmarkStart w:id="4221" w:name="_Toc192873007"/>
      <w:bookmarkStart w:id="4222" w:name="_Toc200970720"/>
      <w:r>
        <w:t>8.3.5.3.</w:t>
      </w:r>
      <w:r w:rsidRPr="00527D5E">
        <w:t>2</w:t>
      </w:r>
      <w:r>
        <w:tab/>
        <w:t>Simple data types</w:t>
      </w:r>
      <w:bookmarkEnd w:id="4217"/>
      <w:bookmarkEnd w:id="4218"/>
      <w:bookmarkEnd w:id="4219"/>
      <w:bookmarkEnd w:id="4220"/>
      <w:bookmarkEnd w:id="4221"/>
      <w:bookmarkEnd w:id="422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4223" w:name="_Toc85734322"/>
      <w:bookmarkStart w:id="4224" w:name="_Toc89431621"/>
      <w:bookmarkStart w:id="4225" w:name="_Toc97042433"/>
      <w:bookmarkStart w:id="4226" w:name="_Toc97045577"/>
      <w:bookmarkStart w:id="4227" w:name="_Toc97155322"/>
      <w:bookmarkStart w:id="4228" w:name="_Toc101521459"/>
      <w:bookmarkStart w:id="4229" w:name="_Toc138761736"/>
      <w:bookmarkStart w:id="4230" w:name="_Toc145707951"/>
      <w:bookmarkStart w:id="4231" w:name="_Toc160570440"/>
      <w:bookmarkStart w:id="4232" w:name="_Toc162008036"/>
      <w:bookmarkStart w:id="4233" w:name="_Toc185515700"/>
      <w:bookmarkStart w:id="4234" w:name="_Toc192873008"/>
      <w:bookmarkStart w:id="4235" w:name="_Toc200970721"/>
      <w:r>
        <w:t>8.3</w:t>
      </w:r>
      <w:r w:rsidR="00BD7A82">
        <w:t>.6</w:t>
      </w:r>
      <w:r w:rsidR="00BD7A82">
        <w:tab/>
        <w:t>Error Handling</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04B0AD80" w14:textId="77777777" w:rsidR="000641F8" w:rsidRDefault="000641F8" w:rsidP="000641F8">
      <w:pPr>
        <w:pStyle w:val="Heading4"/>
      </w:pPr>
      <w:bookmarkStart w:id="4236" w:name="_Toc185515701"/>
      <w:bookmarkStart w:id="4237" w:name="_Toc192873009"/>
      <w:bookmarkStart w:id="4238" w:name="_Toc85734323"/>
      <w:bookmarkStart w:id="4239" w:name="_Toc89431622"/>
      <w:bookmarkStart w:id="4240" w:name="_Toc97042434"/>
      <w:bookmarkStart w:id="4241" w:name="_Toc97045578"/>
      <w:bookmarkStart w:id="4242" w:name="_Toc97155323"/>
      <w:bookmarkStart w:id="4243" w:name="_Toc101521460"/>
      <w:bookmarkStart w:id="4244" w:name="_Toc138761737"/>
      <w:bookmarkStart w:id="4245" w:name="_Toc145707952"/>
      <w:bookmarkStart w:id="4246" w:name="_Toc160570441"/>
      <w:bookmarkStart w:id="4247" w:name="_Toc162008037"/>
      <w:bookmarkStart w:id="4248" w:name="_Toc200970722"/>
      <w:r>
        <w:t>8.3.6.1</w:t>
      </w:r>
      <w:r>
        <w:tab/>
        <w:t>General</w:t>
      </w:r>
      <w:bookmarkEnd w:id="4236"/>
      <w:bookmarkEnd w:id="4237"/>
      <w:bookmarkEnd w:id="4248"/>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4249" w:name="_Toc185515702"/>
      <w:bookmarkStart w:id="4250" w:name="_Toc192873010"/>
      <w:bookmarkStart w:id="4251" w:name="_Toc200970723"/>
      <w:r>
        <w:t>8.3.6.2</w:t>
      </w:r>
      <w:r>
        <w:tab/>
        <w:t>Protocol Errors</w:t>
      </w:r>
      <w:bookmarkEnd w:id="4249"/>
      <w:bookmarkEnd w:id="4250"/>
      <w:bookmarkEnd w:id="4251"/>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4252" w:name="_Toc185515703"/>
      <w:bookmarkStart w:id="4253" w:name="_Toc192873011"/>
      <w:bookmarkStart w:id="4254" w:name="_Toc200970724"/>
      <w:r>
        <w:t>8.3.6.3</w:t>
      </w:r>
      <w:r>
        <w:tab/>
        <w:t>Application Errors</w:t>
      </w:r>
      <w:bookmarkEnd w:id="4252"/>
      <w:bookmarkEnd w:id="4253"/>
      <w:bookmarkEnd w:id="4254"/>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4255" w:name="_Toc185515704"/>
      <w:bookmarkStart w:id="4256" w:name="_Toc192873012"/>
      <w:bookmarkStart w:id="4257" w:name="_Toc200970725"/>
      <w:r>
        <w:t>8.3</w:t>
      </w:r>
      <w:r w:rsidR="00BD7A82">
        <w:t>.7</w:t>
      </w:r>
      <w:r w:rsidR="00BD7A82">
        <w:tab/>
        <w:t>Feature negotiation</w:t>
      </w:r>
      <w:bookmarkEnd w:id="4238"/>
      <w:bookmarkEnd w:id="4239"/>
      <w:bookmarkEnd w:id="4240"/>
      <w:bookmarkEnd w:id="4241"/>
      <w:bookmarkEnd w:id="4242"/>
      <w:bookmarkEnd w:id="4243"/>
      <w:bookmarkEnd w:id="4244"/>
      <w:bookmarkEnd w:id="4245"/>
      <w:bookmarkEnd w:id="4246"/>
      <w:bookmarkEnd w:id="4247"/>
      <w:bookmarkEnd w:id="4255"/>
      <w:bookmarkEnd w:id="4256"/>
      <w:bookmarkEnd w:id="425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4258" w:name="_Toc85734324"/>
      <w:bookmarkStart w:id="4259" w:name="_Toc89431623"/>
      <w:bookmarkStart w:id="4260" w:name="_Toc97042435"/>
      <w:bookmarkStart w:id="4261" w:name="_Toc97045579"/>
      <w:bookmarkStart w:id="4262" w:name="_Toc97155324"/>
      <w:bookmarkStart w:id="4263" w:name="_Toc101521461"/>
      <w:bookmarkStart w:id="4264" w:name="_Toc138761738"/>
      <w:bookmarkStart w:id="4265" w:name="_Toc145707953"/>
      <w:bookmarkStart w:id="4266" w:name="_Toc160570442"/>
      <w:bookmarkStart w:id="4267" w:name="_Toc162008038"/>
      <w:bookmarkStart w:id="4268" w:name="_Toc185515705"/>
      <w:bookmarkStart w:id="4269" w:name="_Toc192873013"/>
      <w:bookmarkStart w:id="4270" w:name="_Toc200970726"/>
      <w:r>
        <w:t>8.4</w:t>
      </w:r>
      <w:r w:rsidR="00C1068C">
        <w:tab/>
        <w:t>Eees_AppClientInformation API</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5C35719" w14:textId="5491D110" w:rsidR="00C1068C" w:rsidRDefault="008D1128" w:rsidP="00C1068C">
      <w:pPr>
        <w:pStyle w:val="Heading3"/>
      </w:pPr>
      <w:bookmarkStart w:id="4271" w:name="_Toc85734325"/>
      <w:bookmarkStart w:id="4272" w:name="_Toc89431624"/>
      <w:bookmarkStart w:id="4273" w:name="_Toc97042436"/>
      <w:bookmarkStart w:id="4274" w:name="_Toc97045580"/>
      <w:bookmarkStart w:id="4275" w:name="_Toc97155325"/>
      <w:bookmarkStart w:id="4276" w:name="_Toc101521462"/>
      <w:bookmarkStart w:id="4277" w:name="_Toc138761739"/>
      <w:bookmarkStart w:id="4278" w:name="_Toc145707954"/>
      <w:bookmarkStart w:id="4279" w:name="_Toc160570443"/>
      <w:bookmarkStart w:id="4280" w:name="_Toc162008039"/>
      <w:bookmarkStart w:id="4281" w:name="_Toc185515706"/>
      <w:bookmarkStart w:id="4282" w:name="_Toc192873014"/>
      <w:bookmarkStart w:id="4283" w:name="_Toc200970727"/>
      <w:r>
        <w:t>8.4</w:t>
      </w:r>
      <w:r w:rsidR="00C1068C">
        <w:t>.1</w:t>
      </w:r>
      <w:r w:rsidR="00C1068C">
        <w:tab/>
      </w:r>
      <w:bookmarkEnd w:id="4271"/>
      <w:r w:rsidR="00C96826">
        <w:t>I</w:t>
      </w:r>
      <w:r w:rsidR="00A81404">
        <w:t>ntroduction</w:t>
      </w:r>
      <w:bookmarkEnd w:id="4272"/>
      <w:bookmarkEnd w:id="4273"/>
      <w:bookmarkEnd w:id="4274"/>
      <w:bookmarkEnd w:id="4275"/>
      <w:bookmarkEnd w:id="4276"/>
      <w:bookmarkEnd w:id="4277"/>
      <w:bookmarkEnd w:id="4278"/>
      <w:bookmarkEnd w:id="4279"/>
      <w:bookmarkEnd w:id="4280"/>
      <w:bookmarkEnd w:id="4281"/>
      <w:bookmarkEnd w:id="4282"/>
      <w:bookmarkEnd w:id="428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4284" w:name="_Toc85734326"/>
      <w:bookmarkStart w:id="4285" w:name="_Toc89431625"/>
      <w:bookmarkStart w:id="4286" w:name="_Toc97042437"/>
      <w:bookmarkStart w:id="4287" w:name="_Toc97045581"/>
      <w:bookmarkStart w:id="4288" w:name="_Toc97155326"/>
      <w:bookmarkStart w:id="4289" w:name="_Toc101521463"/>
      <w:bookmarkStart w:id="4290" w:name="_Toc138761740"/>
      <w:bookmarkStart w:id="4291" w:name="_Toc145707955"/>
      <w:bookmarkStart w:id="4292" w:name="_Toc160570444"/>
      <w:bookmarkStart w:id="4293" w:name="_Toc162008040"/>
      <w:bookmarkStart w:id="4294" w:name="_Toc185515707"/>
      <w:bookmarkStart w:id="4295" w:name="_Toc192873015"/>
      <w:bookmarkStart w:id="4296" w:name="_Toc200970728"/>
      <w:r>
        <w:t>8.</w:t>
      </w:r>
      <w:r w:rsidR="008D1128">
        <w:t>4</w:t>
      </w:r>
      <w:r>
        <w:t>.2</w:t>
      </w:r>
      <w:r>
        <w:tab/>
        <w:t>Resources</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04671252" w14:textId="27EFFCE5" w:rsidR="00C1068C" w:rsidRDefault="008D1128" w:rsidP="00C1068C">
      <w:pPr>
        <w:pStyle w:val="Heading4"/>
      </w:pPr>
      <w:bookmarkStart w:id="4297" w:name="_Toc85734327"/>
      <w:bookmarkStart w:id="4298" w:name="_Toc89431626"/>
      <w:bookmarkStart w:id="4299" w:name="_Toc97042438"/>
      <w:bookmarkStart w:id="4300" w:name="_Toc97045582"/>
      <w:bookmarkStart w:id="4301" w:name="_Toc97155327"/>
      <w:bookmarkStart w:id="4302" w:name="_Toc101521464"/>
      <w:bookmarkStart w:id="4303" w:name="_Toc138761741"/>
      <w:bookmarkStart w:id="4304" w:name="_Toc145707956"/>
      <w:bookmarkStart w:id="4305" w:name="_Toc160570445"/>
      <w:bookmarkStart w:id="4306" w:name="_Toc162008041"/>
      <w:bookmarkStart w:id="4307" w:name="_Toc185515708"/>
      <w:bookmarkStart w:id="4308" w:name="_Toc192873016"/>
      <w:bookmarkStart w:id="4309" w:name="_Toc200970729"/>
      <w:r>
        <w:t>8.4</w:t>
      </w:r>
      <w:r w:rsidR="00C1068C">
        <w:t>.2.1</w:t>
      </w:r>
      <w:r w:rsidR="00C1068C">
        <w:tab/>
        <w:t>Overview</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75pt;height:203.5pt" o:ole="">
            <v:imagedata r:id="rId21" o:title=""/>
          </v:shape>
          <o:OLEObject Type="Embed" ProgID="Visio.Drawing.11" ShapeID="_x0000_i1030" DrawAspect="Content" ObjectID="_181157945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4310" w:name="_Toc85734328"/>
      <w:bookmarkStart w:id="4311" w:name="_Toc89431627"/>
      <w:bookmarkStart w:id="4312" w:name="_Toc97042439"/>
      <w:bookmarkStart w:id="4313" w:name="_Toc97045583"/>
      <w:bookmarkStart w:id="4314" w:name="_Toc97155328"/>
      <w:bookmarkStart w:id="4315" w:name="_Toc101521465"/>
      <w:bookmarkStart w:id="4316" w:name="_Toc138761742"/>
      <w:bookmarkStart w:id="4317" w:name="_Toc145707957"/>
      <w:bookmarkStart w:id="4318" w:name="_Toc160570446"/>
      <w:bookmarkStart w:id="4319" w:name="_Toc162008042"/>
      <w:bookmarkStart w:id="4320" w:name="_Toc185515709"/>
      <w:bookmarkStart w:id="4321" w:name="_Toc192873017"/>
      <w:bookmarkStart w:id="4322" w:name="_Toc200970730"/>
      <w:r w:rsidRPr="0067699A">
        <w:rPr>
          <w:lang w:val="fr-FR"/>
        </w:rPr>
        <w:t>8.4</w:t>
      </w:r>
      <w:r w:rsidR="00C1068C" w:rsidRPr="0067699A">
        <w:rPr>
          <w:lang w:val="fr-FR"/>
        </w:rPr>
        <w:t>.2.2</w:t>
      </w:r>
      <w:r w:rsidR="00C1068C" w:rsidRPr="0067699A">
        <w:rPr>
          <w:lang w:val="fr-FR"/>
        </w:rPr>
        <w:tab/>
        <w:t>Resource: Application Client Information Subscriptions</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1976BB28" w14:textId="08DE9A62" w:rsidR="00C1068C" w:rsidRPr="0067699A" w:rsidRDefault="008D1128" w:rsidP="00C1068C">
      <w:pPr>
        <w:pStyle w:val="Heading5"/>
        <w:rPr>
          <w:lang w:val="fr-FR" w:eastAsia="zh-CN"/>
        </w:rPr>
      </w:pPr>
      <w:bookmarkStart w:id="4323" w:name="_Toc85734329"/>
      <w:bookmarkStart w:id="4324" w:name="_Toc89431628"/>
      <w:bookmarkStart w:id="4325" w:name="_Toc97042440"/>
      <w:bookmarkStart w:id="4326" w:name="_Toc97045584"/>
      <w:bookmarkStart w:id="4327" w:name="_Toc97155329"/>
      <w:bookmarkStart w:id="4328" w:name="_Toc101521466"/>
      <w:bookmarkStart w:id="4329" w:name="_Toc138761743"/>
      <w:bookmarkStart w:id="4330" w:name="_Toc145707958"/>
      <w:bookmarkStart w:id="4331" w:name="_Toc160570447"/>
      <w:bookmarkStart w:id="4332" w:name="_Toc162008043"/>
      <w:bookmarkStart w:id="4333" w:name="_Toc185515710"/>
      <w:bookmarkStart w:id="4334" w:name="_Toc192873018"/>
      <w:bookmarkStart w:id="4335" w:name="_Toc200970731"/>
      <w:r w:rsidRPr="0067699A">
        <w:rPr>
          <w:lang w:val="fr-FR" w:eastAsia="zh-CN"/>
        </w:rPr>
        <w:t>8.4</w:t>
      </w:r>
      <w:r w:rsidR="00C1068C" w:rsidRPr="0067699A">
        <w:rPr>
          <w:lang w:val="fr-FR" w:eastAsia="zh-CN"/>
        </w:rPr>
        <w:t>.2.2.1</w:t>
      </w:r>
      <w:r w:rsidR="00C1068C" w:rsidRPr="0067699A">
        <w:rPr>
          <w:lang w:val="fr-FR" w:eastAsia="zh-CN"/>
        </w:rPr>
        <w:tab/>
        <w:t>Description</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4336" w:name="_Toc85734330"/>
      <w:bookmarkStart w:id="4337" w:name="_Toc89431629"/>
      <w:bookmarkStart w:id="4338" w:name="_Toc97042441"/>
      <w:bookmarkStart w:id="4339" w:name="_Toc97045585"/>
      <w:bookmarkStart w:id="4340" w:name="_Toc97155330"/>
      <w:bookmarkStart w:id="4341" w:name="_Toc101521467"/>
      <w:bookmarkStart w:id="4342" w:name="_Toc138761744"/>
      <w:bookmarkStart w:id="4343" w:name="_Toc145707959"/>
      <w:bookmarkStart w:id="4344" w:name="_Toc160570448"/>
      <w:bookmarkStart w:id="4345" w:name="_Toc162008044"/>
      <w:bookmarkStart w:id="4346" w:name="_Toc185515711"/>
      <w:bookmarkStart w:id="4347" w:name="_Toc192873019"/>
      <w:bookmarkStart w:id="4348" w:name="_Toc200970732"/>
      <w:r>
        <w:rPr>
          <w:lang w:eastAsia="zh-CN"/>
        </w:rPr>
        <w:t>8.4</w:t>
      </w:r>
      <w:r w:rsidR="00C1068C">
        <w:rPr>
          <w:lang w:eastAsia="zh-CN"/>
        </w:rPr>
        <w:t>.2.2.2</w:t>
      </w:r>
      <w:r w:rsidR="00C1068C">
        <w:rPr>
          <w:lang w:eastAsia="zh-CN"/>
        </w:rPr>
        <w:tab/>
        <w:t>Resource Definition</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4349" w:name="_Toc85734331"/>
      <w:bookmarkStart w:id="4350" w:name="_Toc89431630"/>
      <w:bookmarkStart w:id="4351" w:name="_Toc97042442"/>
      <w:bookmarkStart w:id="4352" w:name="_Toc97045586"/>
      <w:bookmarkStart w:id="4353" w:name="_Toc97155331"/>
      <w:bookmarkStart w:id="4354" w:name="_Toc101521468"/>
      <w:bookmarkStart w:id="4355" w:name="_Toc138761745"/>
      <w:bookmarkStart w:id="4356" w:name="_Toc145707960"/>
      <w:bookmarkStart w:id="4357" w:name="_Toc160570449"/>
      <w:bookmarkStart w:id="4358" w:name="_Toc162008045"/>
      <w:bookmarkStart w:id="4359" w:name="_Toc185515712"/>
      <w:bookmarkStart w:id="4360" w:name="_Toc192873020"/>
      <w:bookmarkStart w:id="4361" w:name="_Toc200970733"/>
      <w:r>
        <w:rPr>
          <w:lang w:eastAsia="zh-CN"/>
        </w:rPr>
        <w:lastRenderedPageBreak/>
        <w:t>8.</w:t>
      </w:r>
      <w:r w:rsidR="008D1128">
        <w:rPr>
          <w:lang w:eastAsia="zh-CN"/>
        </w:rPr>
        <w:t>4</w:t>
      </w:r>
      <w:r>
        <w:rPr>
          <w:lang w:eastAsia="zh-CN"/>
        </w:rPr>
        <w:t>.2.2.3</w:t>
      </w:r>
      <w:r>
        <w:rPr>
          <w:lang w:eastAsia="zh-CN"/>
        </w:rPr>
        <w:tab/>
        <w:t>Resource Standard Methods</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5596308F" w14:textId="145E13E1" w:rsidR="00C1068C" w:rsidRDefault="00C1068C" w:rsidP="00C1068C">
      <w:pPr>
        <w:pStyle w:val="Heading6"/>
        <w:rPr>
          <w:lang w:eastAsia="zh-CN"/>
        </w:rPr>
      </w:pPr>
      <w:bookmarkStart w:id="4362" w:name="_Toc85734332"/>
      <w:bookmarkStart w:id="4363" w:name="_Toc89431631"/>
      <w:bookmarkStart w:id="4364" w:name="_Toc97042443"/>
      <w:bookmarkStart w:id="4365" w:name="_Toc97045587"/>
      <w:bookmarkStart w:id="4366" w:name="_Toc97155332"/>
      <w:bookmarkStart w:id="4367" w:name="_Toc101521469"/>
      <w:bookmarkStart w:id="4368" w:name="_Toc138761746"/>
      <w:bookmarkStart w:id="4369" w:name="_Toc145707961"/>
      <w:bookmarkStart w:id="4370" w:name="_Toc160570450"/>
      <w:bookmarkStart w:id="4371" w:name="_Toc162008046"/>
      <w:bookmarkStart w:id="4372" w:name="_Toc185515713"/>
      <w:bookmarkStart w:id="4373" w:name="_Toc192873021"/>
      <w:bookmarkStart w:id="4374" w:name="_Toc200970734"/>
      <w:r>
        <w:rPr>
          <w:lang w:eastAsia="zh-CN"/>
        </w:rPr>
        <w:t>8.</w:t>
      </w:r>
      <w:r w:rsidR="008D1128">
        <w:rPr>
          <w:lang w:eastAsia="zh-CN"/>
        </w:rPr>
        <w:t>4</w:t>
      </w:r>
      <w:r>
        <w:rPr>
          <w:lang w:eastAsia="zh-CN"/>
        </w:rPr>
        <w:t>.2.2.3.1</w:t>
      </w:r>
      <w:r>
        <w:rPr>
          <w:lang w:eastAsia="zh-CN"/>
        </w:rPr>
        <w:tab/>
        <w:t>POST</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4375" w:name="_Toc85734333"/>
      <w:bookmarkStart w:id="4376" w:name="_Toc89431632"/>
      <w:bookmarkStart w:id="4377" w:name="_Toc97042444"/>
      <w:bookmarkStart w:id="4378" w:name="_Toc97045588"/>
      <w:bookmarkStart w:id="4379" w:name="_Toc97155333"/>
      <w:bookmarkStart w:id="4380" w:name="_Toc101521470"/>
      <w:bookmarkStart w:id="4381" w:name="_Toc138761747"/>
      <w:bookmarkStart w:id="4382" w:name="_Toc145707962"/>
      <w:bookmarkStart w:id="4383" w:name="_Toc160570451"/>
      <w:bookmarkStart w:id="4384" w:name="_Toc162008047"/>
      <w:bookmarkStart w:id="4385" w:name="_Toc185515714"/>
      <w:bookmarkStart w:id="4386" w:name="_Toc192873022"/>
      <w:bookmarkStart w:id="4387" w:name="_Toc200970735"/>
      <w:r>
        <w:rPr>
          <w:lang w:eastAsia="zh-CN"/>
        </w:rPr>
        <w:t>8.4</w:t>
      </w:r>
      <w:r w:rsidR="00C1068C">
        <w:rPr>
          <w:lang w:eastAsia="zh-CN"/>
        </w:rPr>
        <w:t>.2.2.4</w:t>
      </w:r>
      <w:r w:rsidR="00C1068C">
        <w:rPr>
          <w:lang w:eastAsia="zh-CN"/>
        </w:rPr>
        <w:tab/>
        <w:t>Resource Custom Operations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5C793A34" w14:textId="77777777" w:rsidR="00C1068C" w:rsidRDefault="00C1068C" w:rsidP="00C1068C">
      <w:r>
        <w:t>None.</w:t>
      </w:r>
    </w:p>
    <w:p w14:paraId="31BAD23B" w14:textId="0A56C226" w:rsidR="00C1068C" w:rsidRDefault="008D1128" w:rsidP="00C1068C">
      <w:pPr>
        <w:pStyle w:val="Heading4"/>
      </w:pPr>
      <w:bookmarkStart w:id="4388" w:name="_Toc85734334"/>
      <w:bookmarkStart w:id="4389" w:name="_Toc89431633"/>
      <w:bookmarkStart w:id="4390" w:name="_Toc97042445"/>
      <w:bookmarkStart w:id="4391" w:name="_Toc97045589"/>
      <w:bookmarkStart w:id="4392" w:name="_Toc97155334"/>
      <w:bookmarkStart w:id="4393" w:name="_Toc101521471"/>
      <w:bookmarkStart w:id="4394" w:name="_Toc138761748"/>
      <w:bookmarkStart w:id="4395" w:name="_Toc145707963"/>
      <w:bookmarkStart w:id="4396" w:name="_Toc160570452"/>
      <w:bookmarkStart w:id="4397" w:name="_Toc162008048"/>
      <w:bookmarkStart w:id="4398" w:name="_Toc185515715"/>
      <w:bookmarkStart w:id="4399" w:name="_Toc192873023"/>
      <w:bookmarkStart w:id="4400" w:name="_Toc200970736"/>
      <w:r>
        <w:t>8.4</w:t>
      </w:r>
      <w:r w:rsidR="00C1068C">
        <w:t>.2.3</w:t>
      </w:r>
      <w:r w:rsidR="00C1068C">
        <w:tab/>
        <w:t>Resource</w:t>
      </w:r>
      <w:r w:rsidR="00C1068C" w:rsidRPr="00831458">
        <w:t xml:space="preserve">: </w:t>
      </w:r>
      <w:r w:rsidR="00C1068C">
        <w:t>Individual Application Client Information Subscription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71FE624" w14:textId="40259E52" w:rsidR="00C1068C" w:rsidRDefault="008D1128" w:rsidP="00C1068C">
      <w:pPr>
        <w:pStyle w:val="Heading5"/>
        <w:rPr>
          <w:lang w:eastAsia="zh-CN"/>
        </w:rPr>
      </w:pPr>
      <w:bookmarkStart w:id="4401" w:name="_Toc85734335"/>
      <w:bookmarkStart w:id="4402" w:name="_Toc89431634"/>
      <w:bookmarkStart w:id="4403" w:name="_Toc97042446"/>
      <w:bookmarkStart w:id="4404" w:name="_Toc97045590"/>
      <w:bookmarkStart w:id="4405" w:name="_Toc97155335"/>
      <w:bookmarkStart w:id="4406" w:name="_Toc101521472"/>
      <w:bookmarkStart w:id="4407" w:name="_Toc138761749"/>
      <w:bookmarkStart w:id="4408" w:name="_Toc145707964"/>
      <w:bookmarkStart w:id="4409" w:name="_Toc160570453"/>
      <w:bookmarkStart w:id="4410" w:name="_Toc162008049"/>
      <w:bookmarkStart w:id="4411" w:name="_Toc185515716"/>
      <w:bookmarkStart w:id="4412" w:name="_Toc192873024"/>
      <w:bookmarkStart w:id="4413" w:name="_Toc200970737"/>
      <w:r>
        <w:rPr>
          <w:lang w:eastAsia="zh-CN"/>
        </w:rPr>
        <w:t>8.4</w:t>
      </w:r>
      <w:r w:rsidR="00C1068C">
        <w:rPr>
          <w:lang w:eastAsia="zh-CN"/>
        </w:rPr>
        <w:t>.2.3.1</w:t>
      </w:r>
      <w:r w:rsidR="00C1068C">
        <w:rPr>
          <w:lang w:eastAsia="zh-CN"/>
        </w:rPr>
        <w:tab/>
        <w:t>Description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4414" w:name="_Toc85734336"/>
      <w:bookmarkStart w:id="4415" w:name="_Toc89431635"/>
      <w:bookmarkStart w:id="4416" w:name="_Toc97042447"/>
      <w:bookmarkStart w:id="4417" w:name="_Toc97045591"/>
      <w:bookmarkStart w:id="4418" w:name="_Toc97155336"/>
      <w:bookmarkStart w:id="4419" w:name="_Toc101521473"/>
      <w:bookmarkStart w:id="4420" w:name="_Toc138761750"/>
      <w:bookmarkStart w:id="4421" w:name="_Toc145707965"/>
      <w:bookmarkStart w:id="4422" w:name="_Toc160570454"/>
      <w:bookmarkStart w:id="4423" w:name="_Toc162008050"/>
      <w:bookmarkStart w:id="4424" w:name="_Toc185515717"/>
      <w:bookmarkStart w:id="4425" w:name="_Toc192873025"/>
      <w:bookmarkStart w:id="4426" w:name="_Toc200970738"/>
      <w:r>
        <w:rPr>
          <w:lang w:eastAsia="zh-CN"/>
        </w:rPr>
        <w:t>8.4</w:t>
      </w:r>
      <w:r w:rsidR="00C1068C">
        <w:rPr>
          <w:lang w:eastAsia="zh-CN"/>
        </w:rPr>
        <w:t>.2.3.2</w:t>
      </w:r>
      <w:r w:rsidR="00C1068C">
        <w:rPr>
          <w:lang w:eastAsia="zh-CN"/>
        </w:rPr>
        <w:tab/>
        <w:t>Resource Definition</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4427" w:name="_Toc85734337"/>
      <w:bookmarkStart w:id="4428" w:name="_Toc89431636"/>
      <w:bookmarkStart w:id="4429" w:name="_Toc97042448"/>
      <w:bookmarkStart w:id="4430" w:name="_Toc97045592"/>
      <w:bookmarkStart w:id="4431" w:name="_Toc97155337"/>
      <w:bookmarkStart w:id="4432" w:name="_Toc101521474"/>
      <w:bookmarkStart w:id="4433" w:name="_Toc138761751"/>
      <w:bookmarkStart w:id="4434" w:name="_Toc145707966"/>
      <w:bookmarkStart w:id="4435" w:name="_Toc160570455"/>
      <w:bookmarkStart w:id="4436" w:name="_Toc162008051"/>
      <w:bookmarkStart w:id="4437" w:name="_Toc185515718"/>
      <w:bookmarkStart w:id="4438" w:name="_Toc192873026"/>
      <w:bookmarkStart w:id="4439" w:name="_Toc200970739"/>
      <w:r>
        <w:rPr>
          <w:lang w:eastAsia="zh-CN"/>
        </w:rPr>
        <w:t>8.</w:t>
      </w:r>
      <w:r w:rsidR="008D1128">
        <w:rPr>
          <w:lang w:eastAsia="zh-CN"/>
        </w:rPr>
        <w:t>4</w:t>
      </w:r>
      <w:r>
        <w:rPr>
          <w:lang w:eastAsia="zh-CN"/>
        </w:rPr>
        <w:t>.2.3.3</w:t>
      </w:r>
      <w:r>
        <w:rPr>
          <w:lang w:eastAsia="zh-CN"/>
        </w:rPr>
        <w:tab/>
        <w:t>Resource Standard Methods</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16D336A9" w14:textId="23C312AC" w:rsidR="00C1068C" w:rsidRDefault="00C1068C" w:rsidP="00C1068C">
      <w:pPr>
        <w:pStyle w:val="Heading6"/>
        <w:rPr>
          <w:lang w:eastAsia="zh-CN"/>
        </w:rPr>
      </w:pPr>
      <w:bookmarkStart w:id="4440" w:name="_Toc85734338"/>
      <w:bookmarkStart w:id="4441" w:name="_Toc89431637"/>
      <w:bookmarkStart w:id="4442" w:name="_Toc97042449"/>
      <w:bookmarkStart w:id="4443" w:name="_Toc97045593"/>
      <w:bookmarkStart w:id="4444" w:name="_Toc97155338"/>
      <w:bookmarkStart w:id="4445" w:name="_Toc101521475"/>
      <w:bookmarkStart w:id="4446" w:name="_Toc138761752"/>
      <w:bookmarkStart w:id="4447" w:name="_Toc145707967"/>
      <w:bookmarkStart w:id="4448" w:name="_Toc160570456"/>
      <w:bookmarkStart w:id="4449" w:name="_Toc162008052"/>
      <w:bookmarkStart w:id="4450" w:name="_Toc185515719"/>
      <w:bookmarkStart w:id="4451" w:name="_Toc192873027"/>
      <w:bookmarkStart w:id="4452" w:name="_Toc200970740"/>
      <w:r>
        <w:rPr>
          <w:lang w:eastAsia="zh-CN"/>
        </w:rPr>
        <w:t>8.</w:t>
      </w:r>
      <w:r w:rsidR="008D1128">
        <w:rPr>
          <w:lang w:eastAsia="zh-CN"/>
        </w:rPr>
        <w:t>4</w:t>
      </w:r>
      <w:r>
        <w:rPr>
          <w:lang w:eastAsia="zh-CN"/>
        </w:rPr>
        <w:t>.2.3.3.1</w:t>
      </w:r>
      <w:r>
        <w:rPr>
          <w:lang w:eastAsia="zh-CN"/>
        </w:rPr>
        <w:tab/>
        <w:t>GET</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4453" w:name="_Toc85734339"/>
      <w:bookmarkStart w:id="4454" w:name="_Toc89431638"/>
      <w:bookmarkStart w:id="4455" w:name="_Toc97042450"/>
      <w:bookmarkStart w:id="4456" w:name="_Toc97045594"/>
      <w:bookmarkStart w:id="4457" w:name="_Toc97155339"/>
      <w:bookmarkStart w:id="4458" w:name="_Toc101521476"/>
      <w:bookmarkStart w:id="4459" w:name="_Toc138761753"/>
      <w:bookmarkStart w:id="4460" w:name="_Toc145707968"/>
      <w:bookmarkStart w:id="4461" w:name="_Toc160570457"/>
      <w:bookmarkStart w:id="4462" w:name="_Toc162008053"/>
      <w:bookmarkStart w:id="4463" w:name="_Toc185515720"/>
      <w:bookmarkStart w:id="4464" w:name="_Toc192873028"/>
      <w:bookmarkStart w:id="4465" w:name="_Toc200970741"/>
      <w:r>
        <w:rPr>
          <w:lang w:eastAsia="zh-CN"/>
        </w:rPr>
        <w:t>8.</w:t>
      </w:r>
      <w:r w:rsidR="008D1128">
        <w:rPr>
          <w:lang w:eastAsia="zh-CN"/>
        </w:rPr>
        <w:t>4</w:t>
      </w:r>
      <w:r>
        <w:rPr>
          <w:lang w:eastAsia="zh-CN"/>
        </w:rPr>
        <w:t>.2.3.3.2</w:t>
      </w:r>
      <w:r>
        <w:rPr>
          <w:lang w:eastAsia="zh-CN"/>
        </w:rPr>
        <w:tab/>
        <w:t>PATCH</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4466" w:name="_Toc85734340"/>
      <w:bookmarkStart w:id="4467" w:name="_Toc89431639"/>
      <w:bookmarkStart w:id="4468" w:name="_Toc97042451"/>
      <w:bookmarkStart w:id="4469" w:name="_Toc97045595"/>
      <w:bookmarkStart w:id="4470" w:name="_Toc97155340"/>
      <w:bookmarkStart w:id="4471" w:name="_Toc101521477"/>
      <w:bookmarkStart w:id="4472" w:name="_Toc138761754"/>
      <w:bookmarkStart w:id="4473" w:name="_Toc145707969"/>
      <w:bookmarkStart w:id="4474" w:name="_Toc160570458"/>
      <w:bookmarkStart w:id="4475" w:name="_Toc162008054"/>
      <w:bookmarkStart w:id="4476" w:name="_Toc185515721"/>
      <w:bookmarkStart w:id="4477" w:name="_Toc192873029"/>
      <w:bookmarkStart w:id="4478" w:name="_Toc200970742"/>
      <w:r>
        <w:rPr>
          <w:lang w:eastAsia="zh-CN"/>
        </w:rPr>
        <w:t>8.</w:t>
      </w:r>
      <w:r w:rsidR="008D1128">
        <w:rPr>
          <w:lang w:eastAsia="zh-CN"/>
        </w:rPr>
        <w:t>4</w:t>
      </w:r>
      <w:r>
        <w:rPr>
          <w:lang w:eastAsia="zh-CN"/>
        </w:rPr>
        <w:t>.2.3.3.3</w:t>
      </w:r>
      <w:r>
        <w:rPr>
          <w:lang w:eastAsia="zh-CN"/>
        </w:rPr>
        <w:tab/>
        <w:t>PUT</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4479" w:name="_Toc85734341"/>
      <w:bookmarkStart w:id="4480" w:name="_Toc89431640"/>
      <w:bookmarkStart w:id="4481" w:name="_Toc97042452"/>
      <w:bookmarkStart w:id="4482" w:name="_Toc97045596"/>
      <w:bookmarkStart w:id="4483" w:name="_Toc97155341"/>
      <w:bookmarkStart w:id="4484" w:name="_Toc101521478"/>
      <w:bookmarkStart w:id="4485" w:name="_Toc138761755"/>
      <w:bookmarkStart w:id="4486" w:name="_Toc145707970"/>
      <w:bookmarkStart w:id="4487" w:name="_Toc160570459"/>
      <w:bookmarkStart w:id="4488" w:name="_Toc162008055"/>
      <w:bookmarkStart w:id="4489" w:name="_Toc185515722"/>
      <w:bookmarkStart w:id="4490" w:name="_Toc192873030"/>
      <w:bookmarkStart w:id="4491" w:name="_Toc200970743"/>
      <w:r>
        <w:rPr>
          <w:lang w:eastAsia="zh-CN"/>
        </w:rPr>
        <w:t>8.</w:t>
      </w:r>
      <w:r w:rsidR="008D1128">
        <w:rPr>
          <w:lang w:eastAsia="zh-CN"/>
        </w:rPr>
        <w:t>4</w:t>
      </w:r>
      <w:r>
        <w:rPr>
          <w:lang w:eastAsia="zh-CN"/>
        </w:rPr>
        <w:t>.2.3.3.4</w:t>
      </w:r>
      <w:r>
        <w:rPr>
          <w:lang w:eastAsia="zh-CN"/>
        </w:rPr>
        <w:tab/>
        <w:t>DELETE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4492" w:name="_Toc85734342"/>
      <w:bookmarkStart w:id="4493" w:name="_Toc89431641"/>
      <w:bookmarkStart w:id="4494" w:name="_Toc97042453"/>
      <w:bookmarkStart w:id="4495" w:name="_Toc97045597"/>
      <w:bookmarkStart w:id="4496" w:name="_Toc97155342"/>
      <w:bookmarkStart w:id="4497" w:name="_Toc101521479"/>
      <w:bookmarkStart w:id="4498" w:name="_Toc138761756"/>
      <w:bookmarkStart w:id="4499" w:name="_Toc145707971"/>
      <w:bookmarkStart w:id="4500" w:name="_Toc160570460"/>
      <w:bookmarkStart w:id="4501" w:name="_Toc162008056"/>
      <w:bookmarkStart w:id="4502" w:name="_Toc185515723"/>
      <w:bookmarkStart w:id="4503" w:name="_Toc192873031"/>
      <w:bookmarkStart w:id="4504" w:name="_Toc200970744"/>
      <w:r>
        <w:rPr>
          <w:lang w:eastAsia="zh-CN"/>
        </w:rPr>
        <w:lastRenderedPageBreak/>
        <w:t>8.</w:t>
      </w:r>
      <w:r w:rsidR="008D1128">
        <w:rPr>
          <w:lang w:eastAsia="zh-CN"/>
        </w:rPr>
        <w:t>4</w:t>
      </w:r>
      <w:r>
        <w:rPr>
          <w:lang w:eastAsia="zh-CN"/>
        </w:rPr>
        <w:t>.2.3.4</w:t>
      </w:r>
      <w:r>
        <w:rPr>
          <w:lang w:eastAsia="zh-CN"/>
        </w:rPr>
        <w:tab/>
        <w:t>Resource Custom Operations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4505" w:name="_Toc85734343"/>
      <w:bookmarkStart w:id="4506" w:name="_Toc89431642"/>
      <w:bookmarkStart w:id="4507" w:name="_Toc97042454"/>
      <w:bookmarkStart w:id="4508" w:name="_Toc97045598"/>
      <w:bookmarkStart w:id="4509" w:name="_Toc97155343"/>
      <w:bookmarkStart w:id="4510" w:name="_Toc101521480"/>
      <w:bookmarkStart w:id="4511" w:name="_Toc138761757"/>
      <w:bookmarkStart w:id="4512" w:name="_Toc145707972"/>
      <w:bookmarkStart w:id="4513" w:name="_Toc160570461"/>
      <w:bookmarkStart w:id="4514" w:name="_Toc162008057"/>
      <w:bookmarkStart w:id="4515" w:name="_Toc185515724"/>
      <w:bookmarkStart w:id="4516" w:name="_Toc192873032"/>
      <w:bookmarkStart w:id="4517" w:name="_Toc200970745"/>
      <w:r>
        <w:t>8.</w:t>
      </w:r>
      <w:r w:rsidR="008D1128">
        <w:t>4</w:t>
      </w:r>
      <w:r>
        <w:t>.3</w:t>
      </w:r>
      <w:r>
        <w:tab/>
        <w:t>Custom Operations without associated resources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4518" w:name="_Toc85734344"/>
      <w:bookmarkStart w:id="4519" w:name="_Toc89431643"/>
      <w:bookmarkStart w:id="4520" w:name="_Toc97042455"/>
      <w:bookmarkStart w:id="4521" w:name="_Toc97045599"/>
      <w:bookmarkStart w:id="4522" w:name="_Toc97155344"/>
      <w:bookmarkStart w:id="4523" w:name="_Toc101521481"/>
      <w:bookmarkStart w:id="4524" w:name="_Toc138761758"/>
      <w:bookmarkStart w:id="4525" w:name="_Toc145707973"/>
      <w:bookmarkStart w:id="4526" w:name="_Toc160570462"/>
      <w:bookmarkStart w:id="4527" w:name="_Toc162008058"/>
      <w:bookmarkStart w:id="4528" w:name="_Toc185515725"/>
      <w:bookmarkStart w:id="4529" w:name="_Toc192873033"/>
      <w:bookmarkStart w:id="4530" w:name="_Toc200970746"/>
      <w:r>
        <w:t>8.</w:t>
      </w:r>
      <w:r w:rsidR="008D1128">
        <w:t>4</w:t>
      </w:r>
      <w:r>
        <w:t>.4</w:t>
      </w:r>
      <w:r>
        <w:tab/>
        <w:t>Notifications</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041A3EC" w14:textId="2F7CEC22" w:rsidR="00C1068C" w:rsidRPr="00AF7276" w:rsidRDefault="00C1068C" w:rsidP="00C1068C">
      <w:pPr>
        <w:pStyle w:val="Heading4"/>
      </w:pPr>
      <w:bookmarkStart w:id="4531" w:name="_Toc85734345"/>
      <w:bookmarkStart w:id="4532" w:name="_Toc89431644"/>
      <w:bookmarkStart w:id="4533" w:name="_Toc97042456"/>
      <w:bookmarkStart w:id="4534" w:name="_Toc97045600"/>
      <w:bookmarkStart w:id="4535" w:name="_Toc97155345"/>
      <w:bookmarkStart w:id="4536" w:name="_Toc101521482"/>
      <w:bookmarkStart w:id="4537" w:name="_Toc138761759"/>
      <w:bookmarkStart w:id="4538" w:name="_Toc145707974"/>
      <w:bookmarkStart w:id="4539" w:name="_Toc160570463"/>
      <w:bookmarkStart w:id="4540" w:name="_Toc162008059"/>
      <w:bookmarkStart w:id="4541" w:name="_Toc185515726"/>
      <w:bookmarkStart w:id="4542" w:name="_Toc192873034"/>
      <w:bookmarkStart w:id="4543" w:name="_Toc200970747"/>
      <w:r>
        <w:t>8.</w:t>
      </w:r>
      <w:r w:rsidR="008D1128">
        <w:t>4</w:t>
      </w:r>
      <w:r w:rsidRPr="00AF7276">
        <w:t>.</w:t>
      </w:r>
      <w:r>
        <w:t>4</w:t>
      </w:r>
      <w:r w:rsidRPr="00AF7276">
        <w:t>.1</w:t>
      </w:r>
      <w:r w:rsidRPr="00AF7276">
        <w:tab/>
        <w:t>General</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4544" w:name="_Toc85734346"/>
      <w:bookmarkStart w:id="4545" w:name="_Toc89431645"/>
      <w:bookmarkStart w:id="4546" w:name="_Toc97042457"/>
      <w:bookmarkStart w:id="4547" w:name="_Toc97045601"/>
      <w:bookmarkStart w:id="4548" w:name="_Toc97155346"/>
      <w:bookmarkStart w:id="4549" w:name="_Toc101521483"/>
      <w:bookmarkStart w:id="4550" w:name="_Toc138761760"/>
      <w:bookmarkStart w:id="4551" w:name="_Toc145707975"/>
      <w:bookmarkStart w:id="4552" w:name="_Toc160570464"/>
      <w:bookmarkStart w:id="4553" w:name="_Toc162008060"/>
      <w:bookmarkStart w:id="4554" w:name="_Toc185515727"/>
      <w:bookmarkStart w:id="4555" w:name="_Toc192873035"/>
      <w:bookmarkStart w:id="4556" w:name="_Toc200970748"/>
      <w:r>
        <w:rPr>
          <w:lang w:eastAsia="zh-CN"/>
        </w:rPr>
        <w:t>8.</w:t>
      </w:r>
      <w:r w:rsidR="008D1128">
        <w:rPr>
          <w:lang w:eastAsia="zh-CN"/>
        </w:rPr>
        <w:t>4</w:t>
      </w:r>
      <w:r>
        <w:rPr>
          <w:lang w:eastAsia="zh-CN"/>
        </w:rPr>
        <w:t>.4.2</w:t>
      </w:r>
      <w:r>
        <w:rPr>
          <w:lang w:eastAsia="zh-CN"/>
        </w:rPr>
        <w:tab/>
        <w:t>AC Information Notification</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75E38EEE" w14:textId="21577E2D" w:rsidR="00C1068C" w:rsidRDefault="00C1068C" w:rsidP="00C1068C">
      <w:pPr>
        <w:pStyle w:val="Heading5"/>
        <w:rPr>
          <w:lang w:eastAsia="zh-CN"/>
        </w:rPr>
      </w:pPr>
      <w:bookmarkStart w:id="4557" w:name="_Toc85734347"/>
      <w:bookmarkStart w:id="4558" w:name="_Toc89431646"/>
      <w:bookmarkStart w:id="4559" w:name="_Toc97042458"/>
      <w:bookmarkStart w:id="4560" w:name="_Toc97045602"/>
      <w:bookmarkStart w:id="4561" w:name="_Toc97155347"/>
      <w:bookmarkStart w:id="4562" w:name="_Toc101521484"/>
      <w:bookmarkStart w:id="4563" w:name="_Toc138761761"/>
      <w:bookmarkStart w:id="4564" w:name="_Toc145707976"/>
      <w:bookmarkStart w:id="4565" w:name="_Toc160570465"/>
      <w:bookmarkStart w:id="4566" w:name="_Toc162008061"/>
      <w:bookmarkStart w:id="4567" w:name="_Toc185515728"/>
      <w:bookmarkStart w:id="4568" w:name="_Toc192873036"/>
      <w:bookmarkStart w:id="4569" w:name="_Toc200970749"/>
      <w:r>
        <w:rPr>
          <w:lang w:eastAsia="zh-CN"/>
        </w:rPr>
        <w:t>8.</w:t>
      </w:r>
      <w:r w:rsidR="008D1128">
        <w:rPr>
          <w:lang w:eastAsia="zh-CN"/>
        </w:rPr>
        <w:t>4</w:t>
      </w:r>
      <w:r>
        <w:rPr>
          <w:lang w:eastAsia="zh-CN"/>
        </w:rPr>
        <w:t>.4.2.1</w:t>
      </w:r>
      <w:r>
        <w:rPr>
          <w:lang w:eastAsia="zh-CN"/>
        </w:rPr>
        <w:tab/>
        <w:t>Description</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4570" w:name="_Toc85734348"/>
      <w:bookmarkStart w:id="4571" w:name="_Toc89431647"/>
      <w:bookmarkStart w:id="4572" w:name="_Toc97042459"/>
      <w:bookmarkStart w:id="4573" w:name="_Toc97045603"/>
      <w:bookmarkStart w:id="4574" w:name="_Toc97155348"/>
      <w:bookmarkStart w:id="4575" w:name="_Toc101521485"/>
      <w:bookmarkStart w:id="4576" w:name="_Toc138761762"/>
      <w:bookmarkStart w:id="4577" w:name="_Toc145707977"/>
      <w:bookmarkStart w:id="4578" w:name="_Toc160570466"/>
      <w:bookmarkStart w:id="4579" w:name="_Toc162008062"/>
      <w:bookmarkStart w:id="4580" w:name="_Toc185515729"/>
      <w:bookmarkStart w:id="4581" w:name="_Toc192873037"/>
      <w:bookmarkStart w:id="4582" w:name="_Toc200970750"/>
      <w:r>
        <w:rPr>
          <w:lang w:eastAsia="zh-CN"/>
        </w:rPr>
        <w:t>8.4</w:t>
      </w:r>
      <w:r w:rsidR="00C1068C">
        <w:rPr>
          <w:lang w:eastAsia="zh-CN"/>
        </w:rPr>
        <w:t>.4.2.2</w:t>
      </w:r>
      <w:r w:rsidR="00C1068C">
        <w:rPr>
          <w:lang w:eastAsia="zh-CN"/>
        </w:rPr>
        <w:tab/>
      </w:r>
      <w:bookmarkEnd w:id="4570"/>
      <w:bookmarkEnd w:id="4571"/>
      <w:bookmarkEnd w:id="4572"/>
      <w:bookmarkEnd w:id="4573"/>
      <w:bookmarkEnd w:id="4574"/>
      <w:bookmarkEnd w:id="4575"/>
      <w:r w:rsidR="00A97864">
        <w:rPr>
          <w:lang w:eastAsia="zh-CN"/>
        </w:rPr>
        <w:t>Target URI</w:t>
      </w:r>
      <w:bookmarkEnd w:id="4576"/>
      <w:bookmarkEnd w:id="4577"/>
      <w:bookmarkEnd w:id="4578"/>
      <w:bookmarkEnd w:id="4579"/>
      <w:bookmarkEnd w:id="4580"/>
      <w:bookmarkEnd w:id="4581"/>
      <w:bookmarkEnd w:id="4582"/>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4583" w:name="_Toc138761763"/>
      <w:bookmarkStart w:id="4584" w:name="_Toc145707978"/>
      <w:bookmarkStart w:id="4585" w:name="_Toc160570467"/>
      <w:bookmarkStart w:id="4586" w:name="_Toc162008063"/>
      <w:bookmarkStart w:id="4587" w:name="_Toc185515730"/>
      <w:bookmarkStart w:id="4588" w:name="_Toc192873038"/>
      <w:bookmarkStart w:id="4589" w:name="_Toc200970751"/>
      <w:r>
        <w:rPr>
          <w:lang w:eastAsia="zh-CN"/>
        </w:rPr>
        <w:t>8.4.4.2</w:t>
      </w:r>
      <w:r w:rsidRPr="00986E88">
        <w:rPr>
          <w:noProof/>
        </w:rPr>
        <w:t>.3</w:t>
      </w:r>
      <w:r w:rsidRPr="00986E88">
        <w:rPr>
          <w:noProof/>
        </w:rPr>
        <w:tab/>
        <w:t>Standard Methods</w:t>
      </w:r>
      <w:bookmarkEnd w:id="4583"/>
      <w:bookmarkEnd w:id="4584"/>
      <w:bookmarkEnd w:id="4585"/>
      <w:bookmarkEnd w:id="4586"/>
      <w:bookmarkEnd w:id="4587"/>
      <w:bookmarkEnd w:id="4588"/>
      <w:bookmarkEnd w:id="4589"/>
    </w:p>
    <w:p w14:paraId="0994A695" w14:textId="77777777" w:rsidR="00A97864" w:rsidRPr="00986E88" w:rsidRDefault="00A97864" w:rsidP="006C7EB1">
      <w:pPr>
        <w:pStyle w:val="Heading6"/>
        <w:rPr>
          <w:noProof/>
        </w:rPr>
      </w:pPr>
      <w:bookmarkStart w:id="4590" w:name="_Toc138761764"/>
      <w:bookmarkStart w:id="4591" w:name="_Toc145707979"/>
      <w:bookmarkStart w:id="4592" w:name="_Toc160570468"/>
      <w:bookmarkStart w:id="4593" w:name="_Toc162008064"/>
      <w:bookmarkStart w:id="4594" w:name="_Toc185515731"/>
      <w:bookmarkStart w:id="4595" w:name="_Toc192873039"/>
      <w:bookmarkStart w:id="4596" w:name="_Toc200970752"/>
      <w:r>
        <w:rPr>
          <w:lang w:eastAsia="zh-CN"/>
        </w:rPr>
        <w:t>8.4.4.2</w:t>
      </w:r>
      <w:r>
        <w:t>.3</w:t>
      </w:r>
      <w:r w:rsidRPr="00986E88">
        <w:rPr>
          <w:noProof/>
        </w:rPr>
        <w:t>.1</w:t>
      </w:r>
      <w:r w:rsidRPr="00986E88">
        <w:rPr>
          <w:noProof/>
        </w:rPr>
        <w:tab/>
        <w:t>POST</w:t>
      </w:r>
      <w:bookmarkEnd w:id="4590"/>
      <w:bookmarkEnd w:id="4591"/>
      <w:bookmarkEnd w:id="4592"/>
      <w:bookmarkEnd w:id="4593"/>
      <w:bookmarkEnd w:id="4594"/>
      <w:bookmarkEnd w:id="4595"/>
      <w:bookmarkEnd w:id="4596"/>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4597" w:name="_Toc85734349"/>
      <w:bookmarkStart w:id="4598" w:name="_Toc89431648"/>
      <w:bookmarkStart w:id="4599" w:name="_Toc97042460"/>
      <w:bookmarkStart w:id="4600" w:name="_Toc97045604"/>
      <w:bookmarkStart w:id="4601" w:name="_Toc97155349"/>
      <w:bookmarkStart w:id="4602" w:name="_Toc101521486"/>
      <w:bookmarkStart w:id="4603" w:name="_Toc138761765"/>
      <w:bookmarkStart w:id="4604" w:name="_Toc145707980"/>
      <w:bookmarkStart w:id="4605" w:name="_Toc160570469"/>
      <w:bookmarkStart w:id="4606" w:name="_Toc162008065"/>
      <w:bookmarkStart w:id="4607" w:name="_Toc185515732"/>
      <w:bookmarkStart w:id="4608" w:name="_Toc192873040"/>
      <w:bookmarkStart w:id="4609" w:name="_Toc200970753"/>
      <w:r>
        <w:t>8.</w:t>
      </w:r>
      <w:r w:rsidR="008D1128">
        <w:t>4</w:t>
      </w:r>
      <w:r>
        <w:t>.5</w:t>
      </w:r>
      <w:r>
        <w:tab/>
        <w:t>Data Model</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45EB4011" w14:textId="268CAE6C" w:rsidR="00C1068C" w:rsidRDefault="00C1068C" w:rsidP="00C1068C">
      <w:pPr>
        <w:pStyle w:val="Heading4"/>
        <w:rPr>
          <w:lang w:eastAsia="zh-CN"/>
        </w:rPr>
      </w:pPr>
      <w:bookmarkStart w:id="4610" w:name="_Toc85734350"/>
      <w:bookmarkStart w:id="4611" w:name="_Toc89431649"/>
      <w:bookmarkStart w:id="4612" w:name="_Toc97042461"/>
      <w:bookmarkStart w:id="4613" w:name="_Toc97045605"/>
      <w:bookmarkStart w:id="4614" w:name="_Toc97155350"/>
      <w:bookmarkStart w:id="4615" w:name="_Toc101521487"/>
      <w:bookmarkStart w:id="4616" w:name="_Toc138761766"/>
      <w:bookmarkStart w:id="4617" w:name="_Toc145707981"/>
      <w:bookmarkStart w:id="4618" w:name="_Toc160570470"/>
      <w:bookmarkStart w:id="4619" w:name="_Toc162008066"/>
      <w:bookmarkStart w:id="4620" w:name="_Toc185515733"/>
      <w:bookmarkStart w:id="4621" w:name="_Toc192873041"/>
      <w:bookmarkStart w:id="4622" w:name="_Toc200970754"/>
      <w:r>
        <w:rPr>
          <w:lang w:eastAsia="zh-CN"/>
        </w:rPr>
        <w:t>8.</w:t>
      </w:r>
      <w:r w:rsidR="008D1128">
        <w:rPr>
          <w:lang w:eastAsia="zh-CN"/>
        </w:rPr>
        <w:t>4</w:t>
      </w:r>
      <w:r>
        <w:rPr>
          <w:lang w:eastAsia="zh-CN"/>
        </w:rPr>
        <w:t>.5.1</w:t>
      </w:r>
      <w:r>
        <w:rPr>
          <w:lang w:eastAsia="zh-CN"/>
        </w:rPr>
        <w:tab/>
        <w:t>General</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4623" w:name="_Toc85734351"/>
      <w:bookmarkStart w:id="4624" w:name="_Toc89431650"/>
      <w:bookmarkStart w:id="4625" w:name="_Toc97042462"/>
      <w:bookmarkStart w:id="4626" w:name="_Toc97045606"/>
      <w:bookmarkStart w:id="4627" w:name="_Toc97155351"/>
      <w:bookmarkStart w:id="4628" w:name="_Toc101521488"/>
      <w:bookmarkStart w:id="4629" w:name="_Toc138761767"/>
      <w:bookmarkStart w:id="4630" w:name="_Toc145707982"/>
      <w:bookmarkStart w:id="4631" w:name="_Toc160570471"/>
      <w:bookmarkStart w:id="4632" w:name="_Toc162008067"/>
      <w:bookmarkStart w:id="4633" w:name="_Toc185515734"/>
      <w:bookmarkStart w:id="4634" w:name="_Toc192873042"/>
      <w:bookmarkStart w:id="4635" w:name="_Toc200970755"/>
      <w:r>
        <w:rPr>
          <w:lang w:eastAsia="zh-CN"/>
        </w:rPr>
        <w:lastRenderedPageBreak/>
        <w:t>8.4</w:t>
      </w:r>
      <w:r w:rsidR="00C1068C">
        <w:rPr>
          <w:lang w:eastAsia="zh-CN"/>
        </w:rPr>
        <w:t>.5.2</w:t>
      </w:r>
      <w:r w:rsidR="00C1068C">
        <w:rPr>
          <w:lang w:eastAsia="zh-CN"/>
        </w:rPr>
        <w:tab/>
        <w:t>Structured data types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7A908A66" w14:textId="29E0D7B6" w:rsidR="00C1068C" w:rsidRDefault="008D1128" w:rsidP="00C1068C">
      <w:pPr>
        <w:pStyle w:val="Heading5"/>
        <w:rPr>
          <w:lang w:eastAsia="zh-CN"/>
        </w:rPr>
      </w:pPr>
      <w:bookmarkStart w:id="4636" w:name="_Toc85734352"/>
      <w:bookmarkStart w:id="4637" w:name="_Toc89431651"/>
      <w:bookmarkStart w:id="4638" w:name="_Toc97042463"/>
      <w:bookmarkStart w:id="4639" w:name="_Toc97045607"/>
      <w:bookmarkStart w:id="4640" w:name="_Toc97155352"/>
      <w:bookmarkStart w:id="4641" w:name="_Toc101521489"/>
      <w:bookmarkStart w:id="4642" w:name="_Toc138761768"/>
      <w:bookmarkStart w:id="4643" w:name="_Toc145707983"/>
      <w:bookmarkStart w:id="4644" w:name="_Toc160570472"/>
      <w:bookmarkStart w:id="4645" w:name="_Toc162008068"/>
      <w:bookmarkStart w:id="4646" w:name="_Toc185515735"/>
      <w:bookmarkStart w:id="4647" w:name="_Toc192873043"/>
      <w:bookmarkStart w:id="4648" w:name="_Toc200970756"/>
      <w:r>
        <w:rPr>
          <w:lang w:eastAsia="zh-CN"/>
        </w:rPr>
        <w:t>8.4</w:t>
      </w:r>
      <w:r w:rsidR="00C1068C">
        <w:rPr>
          <w:lang w:eastAsia="zh-CN"/>
        </w:rPr>
        <w:t>.5.2.1</w:t>
      </w:r>
      <w:r w:rsidR="00C1068C">
        <w:rPr>
          <w:lang w:eastAsia="zh-CN"/>
        </w:rPr>
        <w:tab/>
        <w:t>Introduction</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61A7527" w14:textId="0328D0E9" w:rsidR="00C1068C" w:rsidRDefault="008D1128" w:rsidP="00C1068C">
      <w:pPr>
        <w:pStyle w:val="Heading5"/>
        <w:rPr>
          <w:lang w:eastAsia="zh-CN"/>
        </w:rPr>
      </w:pPr>
      <w:bookmarkStart w:id="4649" w:name="_Toc85734353"/>
      <w:bookmarkStart w:id="4650" w:name="_Toc89431652"/>
      <w:bookmarkStart w:id="4651" w:name="_Toc97042464"/>
      <w:bookmarkStart w:id="4652" w:name="_Toc97045608"/>
      <w:bookmarkStart w:id="4653" w:name="_Toc97155353"/>
      <w:bookmarkStart w:id="4654" w:name="_Toc101521490"/>
      <w:bookmarkStart w:id="4655" w:name="_Toc138761769"/>
      <w:bookmarkStart w:id="4656" w:name="_Toc145707984"/>
      <w:bookmarkStart w:id="4657" w:name="_Toc160570473"/>
      <w:bookmarkStart w:id="4658" w:name="_Toc162008069"/>
      <w:bookmarkStart w:id="4659" w:name="_Toc185515736"/>
      <w:bookmarkStart w:id="4660" w:name="_Toc192873044"/>
      <w:bookmarkStart w:id="4661" w:name="_Toc200970757"/>
      <w:r>
        <w:rPr>
          <w:lang w:eastAsia="zh-CN"/>
        </w:rPr>
        <w:t>8.4</w:t>
      </w:r>
      <w:r w:rsidR="00C1068C">
        <w:rPr>
          <w:lang w:eastAsia="zh-CN"/>
        </w:rPr>
        <w:t>.5.2.2</w:t>
      </w:r>
      <w:r w:rsidR="00C1068C">
        <w:rPr>
          <w:lang w:eastAsia="zh-CN"/>
        </w:rPr>
        <w:tab/>
        <w:t>Type: ACInfoSubscription</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4662" w:name="_Toc85734354"/>
      <w:bookmarkStart w:id="4663" w:name="_Toc89431653"/>
      <w:bookmarkStart w:id="4664" w:name="_Toc97042465"/>
      <w:bookmarkStart w:id="4665" w:name="_Toc97045609"/>
      <w:bookmarkStart w:id="4666" w:name="_Toc97155354"/>
      <w:bookmarkStart w:id="4667" w:name="_Toc101521491"/>
      <w:bookmarkStart w:id="4668" w:name="_Toc138761770"/>
      <w:bookmarkStart w:id="4669" w:name="_Toc145707985"/>
      <w:bookmarkStart w:id="4670" w:name="_Toc160570474"/>
      <w:bookmarkStart w:id="4671" w:name="_Toc162008070"/>
      <w:bookmarkStart w:id="4672" w:name="_Toc185515737"/>
      <w:bookmarkStart w:id="4673" w:name="_Toc192873045"/>
      <w:bookmarkStart w:id="4674" w:name="_Toc200970758"/>
      <w:r>
        <w:rPr>
          <w:lang w:eastAsia="zh-CN"/>
        </w:rPr>
        <w:lastRenderedPageBreak/>
        <w:t>8.4</w:t>
      </w:r>
      <w:r w:rsidR="00C1068C">
        <w:rPr>
          <w:lang w:eastAsia="zh-CN"/>
        </w:rPr>
        <w:t>.5.2.3</w:t>
      </w:r>
      <w:r w:rsidR="00C1068C">
        <w:rPr>
          <w:lang w:eastAsia="zh-CN"/>
        </w:rPr>
        <w:tab/>
        <w:t>Type: ACInfoSubscriptionPatch</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4675" w:name="_Toc85734355"/>
      <w:bookmarkStart w:id="4676" w:name="_Toc89431654"/>
      <w:bookmarkStart w:id="4677" w:name="_Toc97042466"/>
      <w:bookmarkStart w:id="4678" w:name="_Toc97045610"/>
      <w:bookmarkStart w:id="4679" w:name="_Toc97155355"/>
      <w:bookmarkStart w:id="4680" w:name="_Toc101521492"/>
      <w:bookmarkStart w:id="4681" w:name="_Toc138761771"/>
      <w:bookmarkStart w:id="4682" w:name="_Toc145707986"/>
      <w:bookmarkStart w:id="4683" w:name="_Toc160570475"/>
      <w:bookmarkStart w:id="4684" w:name="_Toc162008071"/>
      <w:bookmarkStart w:id="4685" w:name="_Toc185515738"/>
      <w:bookmarkStart w:id="4686" w:name="_Toc192873046"/>
      <w:bookmarkStart w:id="4687" w:name="_Toc200970759"/>
      <w:r>
        <w:rPr>
          <w:lang w:eastAsia="zh-CN"/>
        </w:rPr>
        <w:t>8.</w:t>
      </w:r>
      <w:r w:rsidR="008D1128">
        <w:rPr>
          <w:lang w:eastAsia="zh-CN"/>
        </w:rPr>
        <w:t>4</w:t>
      </w:r>
      <w:r>
        <w:rPr>
          <w:lang w:eastAsia="zh-CN"/>
        </w:rPr>
        <w:t>.5.2.4</w:t>
      </w:r>
      <w:r>
        <w:rPr>
          <w:lang w:eastAsia="zh-CN"/>
        </w:rPr>
        <w:tab/>
        <w:t>Type: ACFilter</w:t>
      </w:r>
      <w:r w:rsidR="00F85E3F">
        <w:rPr>
          <w:lang w:eastAsia="zh-CN"/>
        </w:rPr>
        <w:t>s</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4688" w:name="_Toc85734356"/>
      <w:bookmarkStart w:id="4689" w:name="_Toc89431655"/>
      <w:bookmarkStart w:id="4690" w:name="_Toc97042467"/>
      <w:bookmarkStart w:id="4691" w:name="_Toc97045611"/>
      <w:bookmarkStart w:id="4692" w:name="_Toc97155356"/>
      <w:bookmarkStart w:id="4693" w:name="_Toc101521493"/>
      <w:bookmarkStart w:id="4694" w:name="_Toc138761772"/>
      <w:bookmarkStart w:id="4695" w:name="_Toc145707987"/>
      <w:bookmarkStart w:id="4696" w:name="_Toc160570476"/>
      <w:bookmarkStart w:id="4697" w:name="_Toc162008072"/>
      <w:bookmarkStart w:id="4698" w:name="_Toc185515739"/>
      <w:bookmarkStart w:id="4699" w:name="_Toc192873047"/>
      <w:bookmarkStart w:id="4700" w:name="_Toc200970760"/>
      <w:r>
        <w:rPr>
          <w:lang w:eastAsia="zh-CN"/>
        </w:rPr>
        <w:lastRenderedPageBreak/>
        <w:t>8.</w:t>
      </w:r>
      <w:r w:rsidR="008D1128">
        <w:rPr>
          <w:lang w:eastAsia="zh-CN"/>
        </w:rPr>
        <w:t>4</w:t>
      </w:r>
      <w:r>
        <w:rPr>
          <w:lang w:eastAsia="zh-CN"/>
        </w:rPr>
        <w:t>.5.2.5</w:t>
      </w:r>
      <w:r>
        <w:rPr>
          <w:lang w:eastAsia="zh-CN"/>
        </w:rPr>
        <w:tab/>
        <w:t>Type: ACInfoNotification</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4701" w:name="_Toc85734357"/>
      <w:bookmarkStart w:id="4702" w:name="_Toc89431656"/>
      <w:bookmarkStart w:id="4703" w:name="_Toc97042468"/>
      <w:bookmarkStart w:id="4704" w:name="_Toc97045612"/>
      <w:bookmarkStart w:id="4705" w:name="_Toc97155357"/>
      <w:bookmarkStart w:id="4706" w:name="_Toc101521494"/>
      <w:bookmarkStart w:id="4707" w:name="_Toc138761773"/>
      <w:bookmarkStart w:id="4708" w:name="_Toc145707988"/>
      <w:bookmarkStart w:id="4709" w:name="_Toc160570477"/>
      <w:bookmarkStart w:id="4710" w:name="_Toc162008073"/>
      <w:bookmarkStart w:id="4711" w:name="_Toc185515740"/>
      <w:bookmarkStart w:id="4712" w:name="_Toc192873048"/>
      <w:bookmarkStart w:id="4713" w:name="_Toc200970761"/>
      <w:r>
        <w:rPr>
          <w:lang w:eastAsia="zh-CN"/>
        </w:rPr>
        <w:t>8.</w:t>
      </w:r>
      <w:r w:rsidR="008D1128">
        <w:rPr>
          <w:lang w:eastAsia="zh-CN"/>
        </w:rPr>
        <w:t>4</w:t>
      </w:r>
      <w:r>
        <w:rPr>
          <w:lang w:eastAsia="zh-CN"/>
        </w:rPr>
        <w:t>.5.2.6</w:t>
      </w:r>
      <w:r>
        <w:rPr>
          <w:lang w:eastAsia="zh-CN"/>
        </w:rPr>
        <w:tab/>
        <w:t>Type: ACInformation</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4714" w:name="_Toc160570478"/>
      <w:bookmarkStart w:id="4715" w:name="_Toc162008074"/>
      <w:bookmarkStart w:id="4716" w:name="_Toc185515741"/>
      <w:bookmarkStart w:id="4717" w:name="_Toc192873049"/>
      <w:bookmarkStart w:id="4718" w:name="_Toc200970762"/>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4714"/>
      <w:bookmarkEnd w:id="4715"/>
      <w:bookmarkEnd w:id="4716"/>
      <w:bookmarkEnd w:id="4717"/>
      <w:bookmarkEnd w:id="4718"/>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4719" w:name="_Toc85734358"/>
      <w:bookmarkStart w:id="4720" w:name="_Toc89431657"/>
      <w:bookmarkStart w:id="4721" w:name="_Toc97042469"/>
      <w:bookmarkStart w:id="4722" w:name="_Toc97045613"/>
      <w:bookmarkStart w:id="4723" w:name="_Toc97155358"/>
      <w:bookmarkStart w:id="4724" w:name="_Toc101521495"/>
      <w:bookmarkStart w:id="4725" w:name="_Toc138761774"/>
      <w:bookmarkStart w:id="4726" w:name="_Toc145707989"/>
      <w:bookmarkStart w:id="4727" w:name="_Toc160570479"/>
      <w:bookmarkStart w:id="4728" w:name="_Toc162008075"/>
      <w:bookmarkStart w:id="4729" w:name="_Toc185515742"/>
      <w:bookmarkStart w:id="4730" w:name="_Toc192873050"/>
      <w:bookmarkStart w:id="4731" w:name="_Toc200970763"/>
      <w:r>
        <w:rPr>
          <w:lang w:eastAsia="zh-CN"/>
        </w:rPr>
        <w:t>8.</w:t>
      </w:r>
      <w:r w:rsidR="008D1128">
        <w:rPr>
          <w:lang w:eastAsia="zh-CN"/>
        </w:rPr>
        <w:t>4</w:t>
      </w:r>
      <w:r>
        <w:rPr>
          <w:lang w:eastAsia="zh-CN"/>
        </w:rPr>
        <w:t>.5.3</w:t>
      </w:r>
      <w:r>
        <w:rPr>
          <w:lang w:eastAsia="zh-CN"/>
        </w:rPr>
        <w:tab/>
        <w:t>Simple data types and enumerations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6CF38572" w14:textId="3B67BD76" w:rsidR="00803090" w:rsidRDefault="00803090" w:rsidP="00803090">
      <w:pPr>
        <w:pStyle w:val="Heading5"/>
      </w:pPr>
      <w:bookmarkStart w:id="4732" w:name="_Toc160570480"/>
      <w:bookmarkStart w:id="4733" w:name="_Toc162008076"/>
      <w:bookmarkStart w:id="4734" w:name="_Toc185515743"/>
      <w:bookmarkStart w:id="4735" w:name="_Toc192873051"/>
      <w:bookmarkStart w:id="4736" w:name="_Toc200970764"/>
      <w:r>
        <w:t>8.4.5.3.1</w:t>
      </w:r>
      <w:r>
        <w:tab/>
        <w:t>Introduction</w:t>
      </w:r>
      <w:bookmarkEnd w:id="4732"/>
      <w:bookmarkEnd w:id="4733"/>
      <w:bookmarkEnd w:id="4734"/>
      <w:bookmarkEnd w:id="4735"/>
      <w:bookmarkEnd w:id="4736"/>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4737" w:name="_Toc160570481"/>
      <w:bookmarkStart w:id="4738" w:name="_Toc162008077"/>
      <w:bookmarkStart w:id="4739" w:name="_Toc185515744"/>
      <w:bookmarkStart w:id="4740" w:name="_Toc192873052"/>
      <w:bookmarkStart w:id="4741" w:name="_Toc200970765"/>
      <w:r>
        <w:t>8.4.5.3.2</w:t>
      </w:r>
      <w:r>
        <w:tab/>
        <w:t>Simple data types</w:t>
      </w:r>
      <w:bookmarkEnd w:id="4737"/>
      <w:bookmarkEnd w:id="4738"/>
      <w:bookmarkEnd w:id="4739"/>
      <w:bookmarkEnd w:id="4740"/>
      <w:bookmarkEnd w:id="474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4742" w:name="_Toc160570482"/>
      <w:bookmarkStart w:id="4743" w:name="_Toc162008078"/>
      <w:bookmarkStart w:id="4744" w:name="_Toc185515745"/>
      <w:bookmarkStart w:id="4745" w:name="_Toc192873053"/>
      <w:bookmarkStart w:id="4746" w:name="_Toc200970766"/>
      <w:r>
        <w:lastRenderedPageBreak/>
        <w:t>8.4.5.3.3</w:t>
      </w:r>
      <w:r>
        <w:tab/>
        <w:t>Enumeration: T</w:t>
      </w:r>
      <w:r w:rsidRPr="009218AF">
        <w:t>rigCondParams</w:t>
      </w:r>
      <w:bookmarkEnd w:id="4742"/>
      <w:bookmarkEnd w:id="4743"/>
      <w:bookmarkEnd w:id="4744"/>
      <w:bookmarkEnd w:id="4745"/>
      <w:bookmarkEnd w:id="474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4747" w:name="_Toc85734359"/>
      <w:bookmarkStart w:id="4748" w:name="_Toc89431658"/>
      <w:bookmarkStart w:id="4749" w:name="_Toc97042470"/>
      <w:bookmarkStart w:id="4750" w:name="_Toc97045614"/>
      <w:bookmarkStart w:id="4751" w:name="_Toc97155359"/>
      <w:bookmarkStart w:id="4752" w:name="_Toc101521496"/>
      <w:bookmarkStart w:id="4753" w:name="_Toc138761775"/>
      <w:bookmarkStart w:id="4754" w:name="_Toc145707990"/>
      <w:bookmarkStart w:id="4755" w:name="_Toc160570483"/>
      <w:bookmarkStart w:id="4756" w:name="_Toc162008079"/>
      <w:bookmarkStart w:id="4757" w:name="_Toc185515746"/>
      <w:bookmarkStart w:id="4758" w:name="_Toc192873054"/>
      <w:bookmarkStart w:id="4759" w:name="_Toc200970767"/>
      <w:r>
        <w:t>8.4</w:t>
      </w:r>
      <w:r w:rsidR="00C1068C">
        <w:t>.6</w:t>
      </w:r>
      <w:r w:rsidR="00C1068C">
        <w:tab/>
        <w:t>Error Handling</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732DCF8B" w14:textId="297538D6" w:rsidR="00CE7F7F" w:rsidRDefault="00CE7F7F" w:rsidP="00CE7F7F">
      <w:pPr>
        <w:pStyle w:val="Heading4"/>
      </w:pPr>
      <w:bookmarkStart w:id="4760" w:name="_Toc96843454"/>
      <w:bookmarkStart w:id="4761" w:name="_Toc96844429"/>
      <w:bookmarkStart w:id="4762" w:name="_Toc97039983"/>
      <w:bookmarkStart w:id="4763" w:name="_Toc101521497"/>
      <w:bookmarkStart w:id="4764" w:name="_Toc138761776"/>
      <w:bookmarkStart w:id="4765" w:name="_Toc145707991"/>
      <w:bookmarkStart w:id="4766" w:name="_Toc160570484"/>
      <w:bookmarkStart w:id="4767" w:name="_Toc162008080"/>
      <w:bookmarkStart w:id="4768" w:name="_Toc185515747"/>
      <w:bookmarkStart w:id="4769" w:name="_Toc192873055"/>
      <w:bookmarkStart w:id="4770" w:name="_Toc200970768"/>
      <w:r>
        <w:t>8.4.6.1</w:t>
      </w:r>
      <w:r>
        <w:tab/>
        <w:t>General</w:t>
      </w:r>
      <w:bookmarkEnd w:id="4760"/>
      <w:bookmarkEnd w:id="4761"/>
      <w:bookmarkEnd w:id="4762"/>
      <w:bookmarkEnd w:id="4763"/>
      <w:bookmarkEnd w:id="4764"/>
      <w:bookmarkEnd w:id="4765"/>
      <w:bookmarkEnd w:id="4766"/>
      <w:bookmarkEnd w:id="4767"/>
      <w:bookmarkEnd w:id="4768"/>
      <w:bookmarkEnd w:id="4769"/>
      <w:bookmarkEnd w:id="4770"/>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4771" w:name="_Toc96843455"/>
      <w:bookmarkStart w:id="4772" w:name="_Toc96844430"/>
      <w:bookmarkStart w:id="4773" w:name="_Toc97039984"/>
      <w:bookmarkStart w:id="4774" w:name="_Toc101521498"/>
      <w:bookmarkStart w:id="4775" w:name="_Toc138761777"/>
      <w:bookmarkStart w:id="4776" w:name="_Toc145707992"/>
      <w:bookmarkStart w:id="4777" w:name="_Toc160570485"/>
      <w:bookmarkStart w:id="4778" w:name="_Toc162008081"/>
      <w:bookmarkStart w:id="4779" w:name="_Toc185515748"/>
      <w:bookmarkStart w:id="4780" w:name="_Toc192873056"/>
      <w:bookmarkStart w:id="4781" w:name="_Toc200970769"/>
      <w:r>
        <w:t>8.4.6.2</w:t>
      </w:r>
      <w:r>
        <w:tab/>
        <w:t>Protocol Errors</w:t>
      </w:r>
      <w:bookmarkEnd w:id="4771"/>
      <w:bookmarkEnd w:id="4772"/>
      <w:bookmarkEnd w:id="4773"/>
      <w:bookmarkEnd w:id="4774"/>
      <w:bookmarkEnd w:id="4775"/>
      <w:bookmarkEnd w:id="4776"/>
      <w:bookmarkEnd w:id="4777"/>
      <w:bookmarkEnd w:id="4778"/>
      <w:bookmarkEnd w:id="4779"/>
      <w:bookmarkEnd w:id="4780"/>
      <w:bookmarkEnd w:id="4781"/>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4782" w:name="_Toc96843456"/>
      <w:bookmarkStart w:id="4783" w:name="_Toc96844431"/>
      <w:bookmarkStart w:id="4784" w:name="_Toc97039985"/>
      <w:bookmarkStart w:id="4785" w:name="_Toc101521499"/>
      <w:bookmarkStart w:id="4786" w:name="_Toc138761778"/>
      <w:bookmarkStart w:id="4787" w:name="_Toc145707993"/>
      <w:bookmarkStart w:id="4788" w:name="_Toc160570486"/>
      <w:bookmarkStart w:id="4789" w:name="_Toc162008082"/>
      <w:bookmarkStart w:id="4790" w:name="_Toc185515749"/>
      <w:bookmarkStart w:id="4791" w:name="_Toc192873057"/>
      <w:bookmarkStart w:id="4792" w:name="_Toc200970770"/>
      <w:r>
        <w:t>8.4.6.3</w:t>
      </w:r>
      <w:r>
        <w:tab/>
        <w:t>Application Errors</w:t>
      </w:r>
      <w:bookmarkEnd w:id="4782"/>
      <w:bookmarkEnd w:id="4783"/>
      <w:bookmarkEnd w:id="4784"/>
      <w:bookmarkEnd w:id="4785"/>
      <w:bookmarkEnd w:id="4786"/>
      <w:bookmarkEnd w:id="4787"/>
      <w:bookmarkEnd w:id="4788"/>
      <w:bookmarkEnd w:id="4789"/>
      <w:bookmarkEnd w:id="4790"/>
      <w:bookmarkEnd w:id="4791"/>
      <w:bookmarkEnd w:id="479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4793" w:name="_Toc85734360"/>
      <w:bookmarkStart w:id="4794" w:name="_Toc89431659"/>
      <w:bookmarkStart w:id="4795" w:name="_Toc97042471"/>
      <w:bookmarkStart w:id="4796" w:name="_Toc97045615"/>
      <w:bookmarkStart w:id="4797" w:name="_Toc97155360"/>
      <w:bookmarkStart w:id="4798" w:name="_Toc101521500"/>
      <w:bookmarkStart w:id="4799" w:name="_Toc138761779"/>
      <w:bookmarkStart w:id="4800" w:name="_Toc145707994"/>
      <w:bookmarkStart w:id="4801" w:name="_Toc160570487"/>
      <w:bookmarkStart w:id="4802" w:name="_Toc162008083"/>
      <w:bookmarkStart w:id="4803" w:name="_Toc185515750"/>
      <w:bookmarkStart w:id="4804" w:name="_Toc192873058"/>
      <w:bookmarkStart w:id="4805" w:name="_Toc200970771"/>
      <w:r>
        <w:t>8.4</w:t>
      </w:r>
      <w:r w:rsidR="00C1068C">
        <w:t>.7</w:t>
      </w:r>
      <w:r w:rsidR="00C1068C">
        <w:tab/>
        <w:t>Feature negotiation</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4806" w:name="_Toc65839228"/>
      <w:bookmarkStart w:id="4807" w:name="_Toc85734361"/>
      <w:bookmarkStart w:id="4808" w:name="_Toc89431660"/>
      <w:bookmarkStart w:id="4809" w:name="_Toc97042472"/>
      <w:bookmarkStart w:id="4810" w:name="_Toc97045616"/>
      <w:bookmarkStart w:id="4811" w:name="_Toc97155361"/>
      <w:bookmarkStart w:id="4812" w:name="_Toc101521501"/>
      <w:bookmarkStart w:id="4813" w:name="_Toc138761780"/>
      <w:bookmarkStart w:id="4814" w:name="_Toc145707995"/>
      <w:bookmarkStart w:id="4815" w:name="_Toc160570488"/>
      <w:bookmarkStart w:id="4816" w:name="_Toc162008084"/>
      <w:bookmarkStart w:id="4817" w:name="_Toc185515751"/>
      <w:bookmarkStart w:id="4818" w:name="_Toc192873059"/>
      <w:bookmarkStart w:id="4819" w:name="_Toc200970772"/>
      <w:r>
        <w:lastRenderedPageBreak/>
        <w:t>8.5</w:t>
      </w:r>
      <w:r>
        <w:tab/>
        <w:t>Eees_SessionWithQoS API</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5F9B120" w14:textId="3A6D2E5A" w:rsidR="00AD269B" w:rsidRDefault="00AD269B" w:rsidP="00AD269B">
      <w:pPr>
        <w:pStyle w:val="Heading3"/>
      </w:pPr>
      <w:bookmarkStart w:id="4820" w:name="_Toc65839229"/>
      <w:bookmarkStart w:id="4821" w:name="_Toc85734362"/>
      <w:bookmarkStart w:id="4822" w:name="_Toc89431661"/>
      <w:bookmarkStart w:id="4823" w:name="_Toc97042473"/>
      <w:bookmarkStart w:id="4824" w:name="_Toc97045617"/>
      <w:bookmarkStart w:id="4825" w:name="_Toc97155362"/>
      <w:bookmarkStart w:id="4826" w:name="_Toc101521502"/>
      <w:bookmarkStart w:id="4827" w:name="_Toc138761781"/>
      <w:bookmarkStart w:id="4828" w:name="_Toc145707996"/>
      <w:bookmarkStart w:id="4829" w:name="_Toc160570489"/>
      <w:bookmarkStart w:id="4830" w:name="_Toc162008085"/>
      <w:bookmarkStart w:id="4831" w:name="_Toc185515752"/>
      <w:bookmarkStart w:id="4832" w:name="_Toc192873060"/>
      <w:bookmarkStart w:id="4833" w:name="_Toc200970773"/>
      <w:r>
        <w:t>8.5.1</w:t>
      </w:r>
      <w:r>
        <w:tab/>
      </w:r>
      <w:bookmarkEnd w:id="4820"/>
      <w:bookmarkEnd w:id="4821"/>
      <w:r w:rsidR="004F0C39">
        <w:t>Introduction</w:t>
      </w:r>
      <w:bookmarkEnd w:id="4822"/>
      <w:bookmarkEnd w:id="4823"/>
      <w:bookmarkEnd w:id="4824"/>
      <w:bookmarkEnd w:id="4825"/>
      <w:bookmarkEnd w:id="4826"/>
      <w:bookmarkEnd w:id="4827"/>
      <w:bookmarkEnd w:id="4828"/>
      <w:bookmarkEnd w:id="4829"/>
      <w:bookmarkEnd w:id="4830"/>
      <w:bookmarkEnd w:id="4831"/>
      <w:bookmarkEnd w:id="4832"/>
      <w:bookmarkEnd w:id="4833"/>
    </w:p>
    <w:p w14:paraId="270CE115" w14:textId="115345B7" w:rsidR="00AD269B" w:rsidRDefault="00AD269B" w:rsidP="00AD269B">
      <w:pPr>
        <w:rPr>
          <w:noProof/>
          <w:lang w:eastAsia="zh-CN"/>
        </w:rPr>
      </w:pPr>
      <w:bookmarkStart w:id="483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4835" w:name="_Toc85734363"/>
      <w:bookmarkStart w:id="4836" w:name="_Toc89431662"/>
      <w:bookmarkStart w:id="4837" w:name="_Toc97042474"/>
      <w:bookmarkStart w:id="4838" w:name="_Toc97045618"/>
      <w:bookmarkStart w:id="4839" w:name="_Toc97155363"/>
      <w:bookmarkStart w:id="4840" w:name="_Toc101521503"/>
      <w:bookmarkStart w:id="4841" w:name="_Toc138761782"/>
      <w:bookmarkStart w:id="4842" w:name="_Toc145707997"/>
      <w:bookmarkStart w:id="4843" w:name="_Toc160570490"/>
      <w:bookmarkStart w:id="4844" w:name="_Toc162008086"/>
      <w:bookmarkStart w:id="4845" w:name="_Toc185515753"/>
      <w:bookmarkStart w:id="4846" w:name="_Toc192873061"/>
      <w:bookmarkStart w:id="4847" w:name="_Toc200970774"/>
      <w:r>
        <w:t>8.5.2</w:t>
      </w:r>
      <w:r>
        <w:tab/>
        <w:t>Resources</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421C4208" w14:textId="231A52EA" w:rsidR="00AD269B" w:rsidRDefault="00AD269B" w:rsidP="00AD269B">
      <w:pPr>
        <w:pStyle w:val="Heading4"/>
      </w:pPr>
      <w:bookmarkStart w:id="4848" w:name="_Toc65839231"/>
      <w:bookmarkStart w:id="4849" w:name="_Toc85734364"/>
      <w:bookmarkStart w:id="4850" w:name="_Toc89431663"/>
      <w:bookmarkStart w:id="4851" w:name="_Toc97042475"/>
      <w:bookmarkStart w:id="4852" w:name="_Toc97045619"/>
      <w:bookmarkStart w:id="4853" w:name="_Toc97155364"/>
      <w:bookmarkStart w:id="4854" w:name="_Toc101521504"/>
      <w:bookmarkStart w:id="4855" w:name="_Toc138761783"/>
      <w:bookmarkStart w:id="4856" w:name="_Toc145707998"/>
      <w:bookmarkStart w:id="4857" w:name="_Toc160570491"/>
      <w:bookmarkStart w:id="4858" w:name="_Toc162008087"/>
      <w:bookmarkStart w:id="4859" w:name="_Toc185515754"/>
      <w:bookmarkStart w:id="4860" w:name="_Toc192873062"/>
      <w:bookmarkStart w:id="4861" w:name="_Toc200970775"/>
      <w:r>
        <w:t>8.5.2.1</w:t>
      </w:r>
      <w:r>
        <w:tab/>
        <w:t>Overview</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75pt;height:203.5pt" o:ole="">
            <v:imagedata r:id="rId23" o:title=""/>
          </v:shape>
          <o:OLEObject Type="Embed" ProgID="Visio.Drawing.11" ShapeID="_x0000_i1031" DrawAspect="Content" ObjectID="_181157946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4862" w:name="_Toc65839232"/>
      <w:bookmarkStart w:id="4863" w:name="_Toc85734365"/>
      <w:bookmarkStart w:id="4864" w:name="_Toc89431664"/>
      <w:bookmarkStart w:id="4865" w:name="_Toc97042476"/>
      <w:bookmarkStart w:id="4866" w:name="_Toc97045620"/>
      <w:bookmarkStart w:id="4867" w:name="_Toc97155365"/>
      <w:bookmarkStart w:id="4868" w:name="_Toc101521505"/>
      <w:bookmarkStart w:id="4869" w:name="_Toc138761784"/>
      <w:bookmarkStart w:id="4870" w:name="_Toc145707999"/>
      <w:bookmarkStart w:id="4871" w:name="_Toc160570492"/>
      <w:bookmarkStart w:id="4872" w:name="_Toc162008088"/>
      <w:bookmarkStart w:id="4873" w:name="_Toc185515755"/>
      <w:bookmarkStart w:id="4874" w:name="_Toc192873063"/>
      <w:bookmarkStart w:id="4875" w:name="_Toc200970776"/>
      <w:r>
        <w:t>8.</w:t>
      </w:r>
      <w:r w:rsidR="004D4A70">
        <w:t>5</w:t>
      </w:r>
      <w:r>
        <w:t>.2.2</w:t>
      </w:r>
      <w:r>
        <w:tab/>
        <w:t>Resource</w:t>
      </w:r>
      <w:r w:rsidRPr="00831458">
        <w:t xml:space="preserve">: </w:t>
      </w:r>
      <w:bookmarkEnd w:id="4862"/>
      <w:r>
        <w:t>Sessions with QoS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r>
        <w:t xml:space="preserve"> </w:t>
      </w:r>
    </w:p>
    <w:p w14:paraId="34A6222B" w14:textId="30A98EE1" w:rsidR="00AD269B" w:rsidRPr="00C14CE6" w:rsidRDefault="00AD269B" w:rsidP="00AD269B">
      <w:pPr>
        <w:pStyle w:val="Heading5"/>
        <w:rPr>
          <w:lang w:eastAsia="zh-CN"/>
        </w:rPr>
      </w:pPr>
      <w:bookmarkStart w:id="4876" w:name="_Toc65839233"/>
      <w:bookmarkStart w:id="4877" w:name="_Toc85734366"/>
      <w:bookmarkStart w:id="4878" w:name="_Toc89431665"/>
      <w:bookmarkStart w:id="4879" w:name="_Toc97042477"/>
      <w:bookmarkStart w:id="4880" w:name="_Toc97045621"/>
      <w:bookmarkStart w:id="4881" w:name="_Toc97155366"/>
      <w:bookmarkStart w:id="4882" w:name="_Toc101521506"/>
      <w:bookmarkStart w:id="4883" w:name="_Toc138761785"/>
      <w:bookmarkStart w:id="4884" w:name="_Toc145708000"/>
      <w:bookmarkStart w:id="4885" w:name="_Toc160570493"/>
      <w:bookmarkStart w:id="4886" w:name="_Toc162008089"/>
      <w:bookmarkStart w:id="4887" w:name="_Toc185515756"/>
      <w:bookmarkStart w:id="4888" w:name="_Toc192873064"/>
      <w:bookmarkStart w:id="4889" w:name="_Toc200970777"/>
      <w:r>
        <w:rPr>
          <w:lang w:eastAsia="zh-CN"/>
        </w:rPr>
        <w:t>8.</w:t>
      </w:r>
      <w:r w:rsidR="004D4A70">
        <w:rPr>
          <w:lang w:eastAsia="zh-CN"/>
        </w:rPr>
        <w:t>5</w:t>
      </w:r>
      <w:r>
        <w:rPr>
          <w:lang w:eastAsia="zh-CN"/>
        </w:rPr>
        <w:t>.2.2.1</w:t>
      </w:r>
      <w:r>
        <w:rPr>
          <w:lang w:eastAsia="zh-CN"/>
        </w:rPr>
        <w:tab/>
        <w:t>Description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479A9CE" w14:textId="77777777" w:rsidR="00AD269B" w:rsidRPr="00AD3B51" w:rsidRDefault="00AD269B" w:rsidP="00AD269B">
      <w:pPr>
        <w:rPr>
          <w:lang w:eastAsia="zh-CN"/>
        </w:rPr>
      </w:pPr>
      <w:bookmarkStart w:id="489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4891" w:name="_Toc85734367"/>
      <w:bookmarkStart w:id="4892" w:name="_Toc89431666"/>
      <w:bookmarkStart w:id="4893" w:name="_Toc97042478"/>
      <w:bookmarkStart w:id="4894" w:name="_Toc97045622"/>
      <w:bookmarkStart w:id="4895" w:name="_Toc97155367"/>
      <w:bookmarkStart w:id="4896" w:name="_Toc101521507"/>
      <w:bookmarkStart w:id="4897" w:name="_Toc138761786"/>
      <w:bookmarkStart w:id="4898" w:name="_Toc145708001"/>
      <w:bookmarkStart w:id="4899" w:name="_Toc160570494"/>
      <w:bookmarkStart w:id="4900" w:name="_Toc162008090"/>
      <w:bookmarkStart w:id="4901" w:name="_Toc185515757"/>
      <w:bookmarkStart w:id="4902" w:name="_Toc192873065"/>
      <w:bookmarkStart w:id="4903" w:name="_Toc200970778"/>
      <w:r>
        <w:rPr>
          <w:lang w:eastAsia="zh-CN"/>
        </w:rPr>
        <w:t>8.</w:t>
      </w:r>
      <w:r w:rsidR="004D4A70">
        <w:rPr>
          <w:lang w:eastAsia="zh-CN"/>
        </w:rPr>
        <w:t>5</w:t>
      </w:r>
      <w:r>
        <w:rPr>
          <w:lang w:eastAsia="zh-CN"/>
        </w:rPr>
        <w:t>.2.2.2</w:t>
      </w:r>
      <w:r>
        <w:rPr>
          <w:lang w:eastAsia="zh-CN"/>
        </w:rPr>
        <w:tab/>
        <w:t>Resource Definition</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457D922E" w14:textId="4A6CA664" w:rsidR="00AD269B" w:rsidRDefault="00AD269B" w:rsidP="00AD269B">
      <w:pPr>
        <w:rPr>
          <w:lang w:eastAsia="zh-CN"/>
        </w:rPr>
      </w:pPr>
      <w:bookmarkStart w:id="4904"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4905" w:name="_Toc85734368"/>
      <w:bookmarkStart w:id="4906" w:name="_Toc89431667"/>
      <w:bookmarkStart w:id="4907" w:name="_Toc97042479"/>
      <w:bookmarkStart w:id="4908" w:name="_Toc97045623"/>
      <w:bookmarkStart w:id="4909" w:name="_Toc97155368"/>
      <w:bookmarkStart w:id="4910" w:name="_Toc101521508"/>
      <w:bookmarkStart w:id="4911" w:name="_Toc138761787"/>
      <w:bookmarkStart w:id="4912" w:name="_Toc145708002"/>
      <w:bookmarkStart w:id="4913" w:name="_Toc160570495"/>
      <w:bookmarkStart w:id="4914" w:name="_Toc162008091"/>
      <w:bookmarkStart w:id="4915" w:name="_Toc185515758"/>
      <w:bookmarkStart w:id="4916" w:name="_Toc192873066"/>
      <w:bookmarkStart w:id="4917" w:name="_Toc200970779"/>
      <w:r>
        <w:rPr>
          <w:lang w:eastAsia="zh-CN"/>
        </w:rPr>
        <w:t>8.</w:t>
      </w:r>
      <w:r w:rsidR="00E26693">
        <w:rPr>
          <w:lang w:eastAsia="zh-CN"/>
        </w:rPr>
        <w:t>5</w:t>
      </w:r>
      <w:r>
        <w:rPr>
          <w:lang w:eastAsia="zh-CN"/>
        </w:rPr>
        <w:t>.2.2.3</w:t>
      </w:r>
      <w:r>
        <w:rPr>
          <w:lang w:eastAsia="zh-CN"/>
        </w:rPr>
        <w:tab/>
        <w:t>Resource Standard Methods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5F1657F" w14:textId="36B8DEEE" w:rsidR="00AD269B" w:rsidRDefault="00AD269B" w:rsidP="00AD269B">
      <w:pPr>
        <w:pStyle w:val="Heading6"/>
        <w:rPr>
          <w:lang w:eastAsia="zh-CN"/>
        </w:rPr>
      </w:pPr>
      <w:bookmarkStart w:id="4918" w:name="_Toc85734369"/>
      <w:bookmarkStart w:id="4919" w:name="_Toc89431668"/>
      <w:bookmarkStart w:id="4920" w:name="_Toc97042480"/>
      <w:bookmarkStart w:id="4921" w:name="_Toc97045624"/>
      <w:bookmarkStart w:id="4922" w:name="_Toc97155369"/>
      <w:bookmarkStart w:id="4923" w:name="_Toc101521509"/>
      <w:bookmarkStart w:id="4924" w:name="_Toc138761788"/>
      <w:bookmarkStart w:id="4925" w:name="_Toc145708003"/>
      <w:bookmarkStart w:id="4926" w:name="_Toc160570496"/>
      <w:bookmarkStart w:id="4927" w:name="_Toc162008092"/>
      <w:bookmarkStart w:id="4928" w:name="_Toc185515759"/>
      <w:bookmarkStart w:id="4929" w:name="_Toc192873067"/>
      <w:bookmarkStart w:id="4930" w:name="_Toc65839242"/>
      <w:bookmarkStart w:id="4931" w:name="_Toc200970780"/>
      <w:r>
        <w:rPr>
          <w:lang w:eastAsia="zh-CN"/>
        </w:rPr>
        <w:t>8.</w:t>
      </w:r>
      <w:r w:rsidR="00E26693">
        <w:rPr>
          <w:lang w:eastAsia="zh-CN"/>
        </w:rPr>
        <w:t>5</w:t>
      </w:r>
      <w:r>
        <w:rPr>
          <w:lang w:eastAsia="zh-CN"/>
        </w:rPr>
        <w:t>.2.2.3.1</w:t>
      </w:r>
      <w:r>
        <w:rPr>
          <w:lang w:eastAsia="zh-CN"/>
        </w:rPr>
        <w:tab/>
        <w:t>POST</w:t>
      </w:r>
      <w:bookmarkEnd w:id="4918"/>
      <w:bookmarkEnd w:id="4919"/>
      <w:bookmarkEnd w:id="4920"/>
      <w:bookmarkEnd w:id="4921"/>
      <w:bookmarkEnd w:id="4922"/>
      <w:bookmarkEnd w:id="4923"/>
      <w:bookmarkEnd w:id="4924"/>
      <w:bookmarkEnd w:id="4925"/>
      <w:bookmarkEnd w:id="4926"/>
      <w:bookmarkEnd w:id="4927"/>
      <w:bookmarkEnd w:id="4928"/>
      <w:bookmarkEnd w:id="4929"/>
      <w:bookmarkEnd w:id="4931"/>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4932" w:name="_Toc85734370"/>
      <w:bookmarkStart w:id="4933" w:name="_Toc89431669"/>
      <w:bookmarkStart w:id="4934" w:name="_Toc97042481"/>
      <w:bookmarkStart w:id="4935" w:name="_Toc97045625"/>
      <w:bookmarkStart w:id="4936" w:name="_Toc97155370"/>
      <w:bookmarkStart w:id="4937" w:name="_Toc101521510"/>
      <w:bookmarkStart w:id="4938" w:name="_Toc138761789"/>
      <w:bookmarkStart w:id="4939" w:name="_Toc145708004"/>
      <w:bookmarkStart w:id="4940" w:name="_Toc160570497"/>
      <w:bookmarkStart w:id="4941" w:name="_Toc162008093"/>
      <w:bookmarkStart w:id="4942" w:name="_Toc185515760"/>
      <w:bookmarkStart w:id="4943" w:name="_Toc192873068"/>
      <w:bookmarkStart w:id="4944" w:name="_Toc200970781"/>
      <w:r>
        <w:rPr>
          <w:lang w:eastAsia="zh-CN"/>
        </w:rPr>
        <w:t>8.5.2.2.3.2</w:t>
      </w:r>
      <w:r>
        <w:rPr>
          <w:lang w:eastAsia="zh-CN"/>
        </w:rPr>
        <w:tab/>
        <w:t>GET</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945" w:name="_Toc85734371"/>
      <w:bookmarkStart w:id="4946" w:name="_Toc89431670"/>
      <w:bookmarkStart w:id="4947" w:name="_Toc97042482"/>
      <w:bookmarkStart w:id="4948" w:name="_Toc97045626"/>
      <w:bookmarkStart w:id="4949" w:name="_Toc97155371"/>
      <w:bookmarkStart w:id="4950" w:name="_Toc101521511"/>
      <w:bookmarkStart w:id="4951" w:name="_Toc138761790"/>
      <w:bookmarkStart w:id="4952" w:name="_Toc145708005"/>
      <w:bookmarkStart w:id="4953" w:name="_Toc160570498"/>
      <w:bookmarkStart w:id="4954" w:name="_Toc162008094"/>
      <w:bookmarkStart w:id="4955" w:name="_Toc185515761"/>
      <w:bookmarkStart w:id="4956" w:name="_Toc192873069"/>
      <w:bookmarkStart w:id="4957" w:name="_Toc200970782"/>
      <w:r>
        <w:rPr>
          <w:lang w:eastAsia="zh-CN"/>
        </w:rPr>
        <w:t>8.</w:t>
      </w:r>
      <w:r w:rsidR="00E26693">
        <w:rPr>
          <w:lang w:eastAsia="zh-CN"/>
        </w:rPr>
        <w:t>5</w:t>
      </w:r>
      <w:r>
        <w:rPr>
          <w:lang w:eastAsia="zh-CN"/>
        </w:rPr>
        <w:t>.2.2.4</w:t>
      </w:r>
      <w:r>
        <w:rPr>
          <w:lang w:eastAsia="zh-CN"/>
        </w:rPr>
        <w:tab/>
        <w:t>Resource Custom Operations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5CEC88CC" w14:textId="77777777" w:rsidR="00AD269B" w:rsidRDefault="00AD269B" w:rsidP="00AD269B">
      <w:r>
        <w:t>None.</w:t>
      </w:r>
    </w:p>
    <w:p w14:paraId="7948F237" w14:textId="4118A0C9" w:rsidR="00AD269B" w:rsidRDefault="00AD269B" w:rsidP="00AD269B">
      <w:pPr>
        <w:pStyle w:val="Heading4"/>
      </w:pPr>
      <w:bookmarkStart w:id="4958" w:name="_Toc85734372"/>
      <w:bookmarkStart w:id="4959" w:name="_Toc89431671"/>
      <w:bookmarkStart w:id="4960" w:name="_Toc97042483"/>
      <w:bookmarkStart w:id="4961" w:name="_Toc97045627"/>
      <w:bookmarkStart w:id="4962" w:name="_Toc97155372"/>
      <w:bookmarkStart w:id="4963" w:name="_Toc101521512"/>
      <w:bookmarkStart w:id="4964" w:name="_Toc138761791"/>
      <w:bookmarkStart w:id="4965" w:name="_Toc145708006"/>
      <w:bookmarkStart w:id="4966" w:name="_Toc160570499"/>
      <w:bookmarkStart w:id="4967" w:name="_Toc162008095"/>
      <w:bookmarkStart w:id="4968" w:name="_Toc185515762"/>
      <w:bookmarkStart w:id="4969" w:name="_Toc192873070"/>
      <w:bookmarkStart w:id="4970" w:name="_Toc65839248"/>
      <w:bookmarkStart w:id="4971" w:name="_Toc200970783"/>
      <w:bookmarkEnd w:id="4930"/>
      <w:r>
        <w:t>8.</w:t>
      </w:r>
      <w:r w:rsidR="00E26693">
        <w:t>5</w:t>
      </w:r>
      <w:r>
        <w:t>.2.3</w:t>
      </w:r>
      <w:r>
        <w:tab/>
        <w:t>Resource</w:t>
      </w:r>
      <w:r w:rsidRPr="00831458">
        <w:t xml:space="preserve">: </w:t>
      </w:r>
      <w:r>
        <w:t>Individual Session with QoS</w:t>
      </w:r>
      <w:bookmarkEnd w:id="4958"/>
      <w:bookmarkEnd w:id="4959"/>
      <w:bookmarkEnd w:id="4960"/>
      <w:bookmarkEnd w:id="4961"/>
      <w:bookmarkEnd w:id="4962"/>
      <w:bookmarkEnd w:id="4963"/>
      <w:bookmarkEnd w:id="4964"/>
      <w:bookmarkEnd w:id="4965"/>
      <w:bookmarkEnd w:id="4966"/>
      <w:bookmarkEnd w:id="4967"/>
      <w:bookmarkEnd w:id="4968"/>
      <w:bookmarkEnd w:id="4969"/>
      <w:bookmarkEnd w:id="4971"/>
    </w:p>
    <w:p w14:paraId="7E812EB3" w14:textId="1405F524" w:rsidR="00AD269B" w:rsidRPr="00C14CE6" w:rsidRDefault="00AD269B" w:rsidP="00AD269B">
      <w:pPr>
        <w:pStyle w:val="Heading5"/>
        <w:rPr>
          <w:lang w:eastAsia="zh-CN"/>
        </w:rPr>
      </w:pPr>
      <w:bookmarkStart w:id="4972" w:name="_Toc85734373"/>
      <w:bookmarkStart w:id="4973" w:name="_Toc89431672"/>
      <w:bookmarkStart w:id="4974" w:name="_Toc97042484"/>
      <w:bookmarkStart w:id="4975" w:name="_Toc97045628"/>
      <w:bookmarkStart w:id="4976" w:name="_Toc97155373"/>
      <w:bookmarkStart w:id="4977" w:name="_Toc101521513"/>
      <w:bookmarkStart w:id="4978" w:name="_Toc138761792"/>
      <w:bookmarkStart w:id="4979" w:name="_Toc145708007"/>
      <w:bookmarkStart w:id="4980" w:name="_Toc160570500"/>
      <w:bookmarkStart w:id="4981" w:name="_Toc162008096"/>
      <w:bookmarkStart w:id="4982" w:name="_Toc185515763"/>
      <w:bookmarkStart w:id="4983" w:name="_Toc192873071"/>
      <w:bookmarkStart w:id="4984" w:name="_Toc200970784"/>
      <w:r>
        <w:rPr>
          <w:lang w:eastAsia="zh-CN"/>
        </w:rPr>
        <w:t>8.</w:t>
      </w:r>
      <w:r w:rsidR="00E26693">
        <w:rPr>
          <w:lang w:eastAsia="zh-CN"/>
        </w:rPr>
        <w:t>5</w:t>
      </w:r>
      <w:r>
        <w:rPr>
          <w:lang w:eastAsia="zh-CN"/>
        </w:rPr>
        <w:t>.2.3.1</w:t>
      </w:r>
      <w:r>
        <w:rPr>
          <w:lang w:eastAsia="zh-CN"/>
        </w:rPr>
        <w:tab/>
        <w:t>Description</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985" w:name="_Toc85734374"/>
      <w:bookmarkStart w:id="4986" w:name="_Toc89431673"/>
      <w:bookmarkStart w:id="4987" w:name="_Toc97042485"/>
      <w:bookmarkStart w:id="4988" w:name="_Toc97045629"/>
      <w:bookmarkStart w:id="4989" w:name="_Toc97155374"/>
      <w:bookmarkStart w:id="4990" w:name="_Toc101521514"/>
      <w:bookmarkStart w:id="4991" w:name="_Toc138761793"/>
      <w:bookmarkStart w:id="4992" w:name="_Toc145708008"/>
      <w:bookmarkStart w:id="4993" w:name="_Toc160570501"/>
      <w:bookmarkStart w:id="4994" w:name="_Toc162008097"/>
      <w:bookmarkStart w:id="4995" w:name="_Toc185515764"/>
      <w:bookmarkStart w:id="4996" w:name="_Toc192873072"/>
      <w:bookmarkStart w:id="4997" w:name="_Toc200970785"/>
      <w:r>
        <w:rPr>
          <w:lang w:eastAsia="zh-CN"/>
        </w:rPr>
        <w:t>8.</w:t>
      </w:r>
      <w:r w:rsidR="00E26693">
        <w:rPr>
          <w:lang w:eastAsia="zh-CN"/>
        </w:rPr>
        <w:t>5</w:t>
      </w:r>
      <w:r>
        <w:rPr>
          <w:lang w:eastAsia="zh-CN"/>
        </w:rPr>
        <w:t>.2.3.2</w:t>
      </w:r>
      <w:r>
        <w:rPr>
          <w:lang w:eastAsia="zh-CN"/>
        </w:rPr>
        <w:tab/>
        <w:t>Resource Definition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998" w:name="_Toc85734375"/>
      <w:bookmarkStart w:id="4999" w:name="_Toc89431674"/>
      <w:bookmarkStart w:id="5000" w:name="_Toc97042486"/>
      <w:bookmarkStart w:id="5001" w:name="_Toc97045630"/>
      <w:bookmarkStart w:id="5002" w:name="_Toc97155375"/>
      <w:bookmarkStart w:id="5003" w:name="_Toc101521515"/>
      <w:bookmarkStart w:id="5004" w:name="_Toc138761794"/>
      <w:bookmarkStart w:id="5005" w:name="_Toc145708009"/>
      <w:bookmarkStart w:id="5006" w:name="_Toc160570502"/>
      <w:bookmarkStart w:id="5007" w:name="_Toc162008098"/>
      <w:bookmarkStart w:id="5008" w:name="_Toc185515765"/>
      <w:bookmarkStart w:id="5009" w:name="_Toc192873073"/>
      <w:bookmarkStart w:id="5010" w:name="_Toc200970786"/>
      <w:r>
        <w:rPr>
          <w:lang w:eastAsia="zh-CN"/>
        </w:rPr>
        <w:lastRenderedPageBreak/>
        <w:t>8.</w:t>
      </w:r>
      <w:r w:rsidR="00E26693">
        <w:rPr>
          <w:lang w:eastAsia="zh-CN"/>
        </w:rPr>
        <w:t>5</w:t>
      </w:r>
      <w:r>
        <w:rPr>
          <w:lang w:eastAsia="zh-CN"/>
        </w:rPr>
        <w:t>.2.3.3</w:t>
      </w:r>
      <w:r>
        <w:rPr>
          <w:lang w:eastAsia="zh-CN"/>
        </w:rPr>
        <w:tab/>
        <w:t>Resource Standard Methods</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686ACE98" w14:textId="2AB904F8" w:rsidR="00AD269B" w:rsidRDefault="00AD269B" w:rsidP="00AD269B">
      <w:pPr>
        <w:pStyle w:val="Heading6"/>
        <w:rPr>
          <w:lang w:eastAsia="zh-CN"/>
        </w:rPr>
      </w:pPr>
      <w:bookmarkStart w:id="5011" w:name="_Toc85734376"/>
      <w:bookmarkStart w:id="5012" w:name="_Toc89431675"/>
      <w:bookmarkStart w:id="5013" w:name="_Toc97042487"/>
      <w:bookmarkStart w:id="5014" w:name="_Toc97045631"/>
      <w:bookmarkStart w:id="5015" w:name="_Toc97155376"/>
      <w:bookmarkStart w:id="5016" w:name="_Toc101521516"/>
      <w:bookmarkStart w:id="5017" w:name="_Toc138761795"/>
      <w:bookmarkStart w:id="5018" w:name="_Toc145708010"/>
      <w:bookmarkStart w:id="5019" w:name="_Toc160570503"/>
      <w:bookmarkStart w:id="5020" w:name="_Toc162008099"/>
      <w:bookmarkStart w:id="5021" w:name="_Toc185515766"/>
      <w:bookmarkStart w:id="5022" w:name="_Toc192873074"/>
      <w:bookmarkStart w:id="5023" w:name="_Toc200970787"/>
      <w:r>
        <w:rPr>
          <w:lang w:eastAsia="zh-CN"/>
        </w:rPr>
        <w:t>8.</w:t>
      </w:r>
      <w:r w:rsidR="00E26693">
        <w:rPr>
          <w:lang w:eastAsia="zh-CN"/>
        </w:rPr>
        <w:t>5</w:t>
      </w:r>
      <w:r>
        <w:rPr>
          <w:lang w:eastAsia="zh-CN"/>
        </w:rPr>
        <w:t>.2.3.3.1</w:t>
      </w:r>
      <w:r>
        <w:rPr>
          <w:lang w:eastAsia="zh-CN"/>
        </w:rPr>
        <w:tab/>
        <w:t>PATCH</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5024" w:name="_Toc85734377"/>
      <w:bookmarkStart w:id="5025" w:name="_Toc89431676"/>
      <w:bookmarkStart w:id="5026" w:name="_Toc97042488"/>
      <w:bookmarkStart w:id="5027" w:name="_Toc97045632"/>
      <w:bookmarkStart w:id="5028" w:name="_Toc97155377"/>
      <w:bookmarkStart w:id="5029" w:name="_Toc101521517"/>
      <w:bookmarkStart w:id="5030" w:name="_Toc138761796"/>
      <w:bookmarkStart w:id="5031" w:name="_Toc145708011"/>
      <w:bookmarkStart w:id="5032" w:name="_Toc160570504"/>
      <w:bookmarkStart w:id="5033" w:name="_Toc162008100"/>
      <w:bookmarkStart w:id="5034" w:name="_Toc185515767"/>
      <w:bookmarkStart w:id="5035" w:name="_Toc192873075"/>
      <w:bookmarkStart w:id="5036" w:name="_Toc200970788"/>
      <w:r>
        <w:rPr>
          <w:lang w:eastAsia="zh-CN"/>
        </w:rPr>
        <w:t>8.</w:t>
      </w:r>
      <w:r w:rsidR="00E26693">
        <w:rPr>
          <w:lang w:eastAsia="zh-CN"/>
        </w:rPr>
        <w:t>5</w:t>
      </w:r>
      <w:r>
        <w:rPr>
          <w:lang w:eastAsia="zh-CN"/>
        </w:rPr>
        <w:t>.2.3.3.2</w:t>
      </w:r>
      <w:r>
        <w:rPr>
          <w:lang w:eastAsia="zh-CN"/>
        </w:rPr>
        <w:tab/>
        <w:t>PUT</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5037" w:name="_Toc85734378"/>
      <w:bookmarkStart w:id="5038" w:name="_Toc89431677"/>
      <w:bookmarkStart w:id="5039" w:name="_Toc97042489"/>
      <w:bookmarkStart w:id="5040" w:name="_Toc97045633"/>
      <w:bookmarkStart w:id="5041" w:name="_Toc97155378"/>
      <w:bookmarkStart w:id="5042" w:name="_Toc101521518"/>
      <w:bookmarkStart w:id="5043" w:name="_Toc138761797"/>
      <w:bookmarkStart w:id="5044" w:name="_Toc145708012"/>
      <w:bookmarkStart w:id="5045" w:name="_Toc160570505"/>
      <w:bookmarkStart w:id="5046" w:name="_Toc162008101"/>
      <w:bookmarkStart w:id="5047" w:name="_Toc185515768"/>
      <w:bookmarkStart w:id="5048" w:name="_Toc192873076"/>
      <w:bookmarkStart w:id="5049" w:name="_Toc200970789"/>
      <w:r>
        <w:rPr>
          <w:lang w:eastAsia="zh-CN"/>
        </w:rPr>
        <w:t>8.</w:t>
      </w:r>
      <w:r w:rsidR="008575FC">
        <w:rPr>
          <w:lang w:eastAsia="zh-CN"/>
        </w:rPr>
        <w:t>5</w:t>
      </w:r>
      <w:r>
        <w:rPr>
          <w:lang w:eastAsia="zh-CN"/>
        </w:rPr>
        <w:t>.2.3.3.3</w:t>
      </w:r>
      <w:r>
        <w:rPr>
          <w:lang w:eastAsia="zh-CN"/>
        </w:rPr>
        <w:tab/>
        <w:t>DELETE</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5050" w:name="_Toc85734379"/>
      <w:bookmarkStart w:id="5051" w:name="_Toc89431678"/>
      <w:bookmarkStart w:id="5052" w:name="_Toc97042490"/>
      <w:bookmarkStart w:id="5053" w:name="_Toc97045634"/>
      <w:bookmarkStart w:id="5054" w:name="_Toc97155379"/>
      <w:bookmarkStart w:id="5055" w:name="_Toc101521519"/>
      <w:bookmarkStart w:id="5056" w:name="_Toc138761798"/>
      <w:bookmarkStart w:id="5057" w:name="_Toc145708013"/>
      <w:bookmarkStart w:id="5058" w:name="_Toc160570506"/>
      <w:bookmarkStart w:id="5059" w:name="_Toc162008102"/>
      <w:bookmarkStart w:id="5060" w:name="_Toc185515769"/>
      <w:bookmarkStart w:id="5061" w:name="_Toc192873077"/>
      <w:bookmarkStart w:id="5062" w:name="_Toc200970790"/>
      <w:r>
        <w:rPr>
          <w:lang w:eastAsia="zh-CN"/>
        </w:rPr>
        <w:t>8.5.2.3.3.4</w:t>
      </w:r>
      <w:r>
        <w:rPr>
          <w:lang w:eastAsia="zh-CN"/>
        </w:rPr>
        <w:tab/>
        <w:t>GET</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5063" w:name="_Toc85734380"/>
      <w:bookmarkStart w:id="5064" w:name="_Toc89431679"/>
      <w:bookmarkStart w:id="5065" w:name="_Toc97042491"/>
      <w:bookmarkStart w:id="5066" w:name="_Toc97045635"/>
      <w:bookmarkStart w:id="5067" w:name="_Toc97155380"/>
      <w:bookmarkStart w:id="5068" w:name="_Toc101521520"/>
      <w:bookmarkStart w:id="5069" w:name="_Toc138761799"/>
      <w:bookmarkStart w:id="5070" w:name="_Toc145708014"/>
      <w:bookmarkStart w:id="5071" w:name="_Toc160570507"/>
      <w:bookmarkStart w:id="5072" w:name="_Toc162008103"/>
      <w:bookmarkStart w:id="5073" w:name="_Toc185515770"/>
      <w:bookmarkStart w:id="5074" w:name="_Toc192873078"/>
      <w:bookmarkStart w:id="5075" w:name="_Toc200970791"/>
      <w:r>
        <w:rPr>
          <w:lang w:eastAsia="zh-CN"/>
        </w:rPr>
        <w:lastRenderedPageBreak/>
        <w:t>8.</w:t>
      </w:r>
      <w:r w:rsidR="008575FC">
        <w:rPr>
          <w:lang w:eastAsia="zh-CN"/>
        </w:rPr>
        <w:t>5</w:t>
      </w:r>
      <w:r>
        <w:rPr>
          <w:lang w:eastAsia="zh-CN"/>
        </w:rPr>
        <w:t>.2.3.4</w:t>
      </w:r>
      <w:r>
        <w:rPr>
          <w:lang w:eastAsia="zh-CN"/>
        </w:rPr>
        <w:tab/>
        <w:t>Resource Custom Operations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5977EB96" w14:textId="77777777" w:rsidR="00AD269B" w:rsidRDefault="00AD269B" w:rsidP="00AD269B">
      <w:r>
        <w:t>None.</w:t>
      </w:r>
    </w:p>
    <w:p w14:paraId="6895D26D" w14:textId="292E67E8" w:rsidR="00AD269B" w:rsidRDefault="00AD269B" w:rsidP="00AD269B">
      <w:pPr>
        <w:pStyle w:val="Heading3"/>
      </w:pPr>
      <w:bookmarkStart w:id="5076" w:name="_Toc85734381"/>
      <w:bookmarkStart w:id="5077" w:name="_Toc89431680"/>
      <w:bookmarkStart w:id="5078" w:name="_Toc97042492"/>
      <w:bookmarkStart w:id="5079" w:name="_Toc97045636"/>
      <w:bookmarkStart w:id="5080" w:name="_Toc97155381"/>
      <w:bookmarkStart w:id="5081" w:name="_Toc101521521"/>
      <w:bookmarkStart w:id="5082" w:name="_Toc138761800"/>
      <w:bookmarkStart w:id="5083" w:name="_Toc145708015"/>
      <w:bookmarkStart w:id="5084" w:name="_Toc160570508"/>
      <w:bookmarkStart w:id="5085" w:name="_Toc162008104"/>
      <w:bookmarkStart w:id="5086" w:name="_Toc185515771"/>
      <w:bookmarkStart w:id="5087" w:name="_Toc192873079"/>
      <w:bookmarkStart w:id="5088" w:name="_Toc200970792"/>
      <w:r>
        <w:t>8.</w:t>
      </w:r>
      <w:r w:rsidR="008575FC">
        <w:t>5</w:t>
      </w:r>
      <w:r>
        <w:t>.3</w:t>
      </w:r>
      <w:r>
        <w:tab/>
        <w:t>Custom Operations without associated resources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5089" w:name="_Toc85734382"/>
      <w:bookmarkStart w:id="5090" w:name="_Toc89431681"/>
      <w:bookmarkStart w:id="5091" w:name="_Toc97042493"/>
      <w:bookmarkStart w:id="5092" w:name="_Toc97045637"/>
      <w:bookmarkStart w:id="5093" w:name="_Toc97155382"/>
      <w:bookmarkStart w:id="5094" w:name="_Toc101521522"/>
      <w:bookmarkStart w:id="5095" w:name="_Toc138761801"/>
      <w:bookmarkStart w:id="5096" w:name="_Toc145708016"/>
      <w:bookmarkStart w:id="5097" w:name="_Toc160570509"/>
      <w:bookmarkStart w:id="5098" w:name="_Toc162008105"/>
      <w:bookmarkStart w:id="5099" w:name="_Toc185515772"/>
      <w:bookmarkStart w:id="5100" w:name="_Toc192873080"/>
      <w:bookmarkStart w:id="5101" w:name="_Toc200970793"/>
      <w:r>
        <w:t>8.</w:t>
      </w:r>
      <w:r w:rsidR="008575FC">
        <w:t>5</w:t>
      </w:r>
      <w:r>
        <w:t>.4</w:t>
      </w:r>
      <w:r>
        <w:tab/>
        <w:t>Notifications</w:t>
      </w:r>
      <w:bookmarkEnd w:id="4970"/>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8F92868" w14:textId="7A6940B1" w:rsidR="00AD269B" w:rsidRPr="00AF7276" w:rsidRDefault="00AD269B" w:rsidP="00AD269B">
      <w:pPr>
        <w:pStyle w:val="Heading4"/>
      </w:pPr>
      <w:bookmarkStart w:id="5102" w:name="_Toc65839249"/>
      <w:bookmarkStart w:id="5103" w:name="_Toc85734383"/>
      <w:bookmarkStart w:id="5104" w:name="_Toc89431682"/>
      <w:bookmarkStart w:id="5105" w:name="_Toc97042494"/>
      <w:bookmarkStart w:id="5106" w:name="_Toc97045638"/>
      <w:bookmarkStart w:id="5107" w:name="_Toc97155383"/>
      <w:bookmarkStart w:id="5108" w:name="_Toc101521523"/>
      <w:bookmarkStart w:id="5109" w:name="_Toc138761802"/>
      <w:bookmarkStart w:id="5110" w:name="_Toc145708017"/>
      <w:bookmarkStart w:id="5111" w:name="_Toc160570510"/>
      <w:bookmarkStart w:id="5112" w:name="_Toc162008106"/>
      <w:bookmarkStart w:id="5113" w:name="_Toc185515773"/>
      <w:bookmarkStart w:id="5114" w:name="_Toc192873081"/>
      <w:bookmarkStart w:id="5115" w:name="_Toc200970794"/>
      <w:r>
        <w:t>8.</w:t>
      </w:r>
      <w:r w:rsidR="008575FC">
        <w:t>5</w:t>
      </w:r>
      <w:r w:rsidRPr="00AF7276">
        <w:t>.</w:t>
      </w:r>
      <w:r>
        <w:t>4</w:t>
      </w:r>
      <w:r w:rsidRPr="00AF7276">
        <w:t>.1</w:t>
      </w:r>
      <w:r w:rsidRPr="00AF7276">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5116" w:name="_Toc65839250"/>
      <w:bookmarkStart w:id="5117" w:name="_Toc85734384"/>
      <w:bookmarkStart w:id="5118" w:name="_Toc89431683"/>
      <w:bookmarkStart w:id="5119" w:name="_Toc97042495"/>
      <w:bookmarkStart w:id="5120" w:name="_Toc97045639"/>
      <w:bookmarkStart w:id="5121" w:name="_Toc97155384"/>
      <w:bookmarkStart w:id="5122" w:name="_Toc101521524"/>
      <w:bookmarkStart w:id="5123" w:name="_Toc138761803"/>
      <w:bookmarkStart w:id="5124" w:name="_Toc145708018"/>
      <w:bookmarkStart w:id="5125" w:name="_Toc160570511"/>
      <w:bookmarkStart w:id="5126" w:name="_Toc162008107"/>
      <w:bookmarkStart w:id="5127" w:name="_Toc185515774"/>
      <w:bookmarkStart w:id="5128" w:name="_Toc192873082"/>
      <w:bookmarkStart w:id="5129" w:name="_Toc200970795"/>
      <w:r>
        <w:rPr>
          <w:lang w:eastAsia="zh-CN"/>
        </w:rPr>
        <w:t>8.</w:t>
      </w:r>
      <w:r w:rsidR="008575FC">
        <w:rPr>
          <w:lang w:eastAsia="zh-CN"/>
        </w:rPr>
        <w:t>5</w:t>
      </w:r>
      <w:r>
        <w:rPr>
          <w:lang w:eastAsia="zh-CN"/>
        </w:rPr>
        <w:t>.4.2</w:t>
      </w:r>
      <w:r>
        <w:rPr>
          <w:lang w:eastAsia="zh-CN"/>
        </w:rPr>
        <w:tab/>
      </w:r>
      <w:bookmarkEnd w:id="5116"/>
      <w:r>
        <w:rPr>
          <w:lang w:eastAsia="zh-CN"/>
        </w:rPr>
        <w:t>User Plane Event Notification</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256E6A87" w14:textId="1E6F63F9" w:rsidR="00AD269B" w:rsidRDefault="00AD269B" w:rsidP="00AD269B">
      <w:pPr>
        <w:pStyle w:val="Heading5"/>
        <w:rPr>
          <w:lang w:eastAsia="zh-CN"/>
        </w:rPr>
      </w:pPr>
      <w:bookmarkStart w:id="5130" w:name="_Toc65839251"/>
      <w:bookmarkStart w:id="5131" w:name="_Toc85734385"/>
      <w:bookmarkStart w:id="5132" w:name="_Toc89431684"/>
      <w:bookmarkStart w:id="5133" w:name="_Toc97042496"/>
      <w:bookmarkStart w:id="5134" w:name="_Toc97045640"/>
      <w:bookmarkStart w:id="5135" w:name="_Toc97155385"/>
      <w:bookmarkStart w:id="5136" w:name="_Toc101521525"/>
      <w:bookmarkStart w:id="5137" w:name="_Toc138761804"/>
      <w:bookmarkStart w:id="5138" w:name="_Toc145708019"/>
      <w:bookmarkStart w:id="5139" w:name="_Toc160570512"/>
      <w:bookmarkStart w:id="5140" w:name="_Toc162008108"/>
      <w:bookmarkStart w:id="5141" w:name="_Toc185515775"/>
      <w:bookmarkStart w:id="5142" w:name="_Toc192873083"/>
      <w:bookmarkStart w:id="5143" w:name="_Toc200970796"/>
      <w:r>
        <w:rPr>
          <w:lang w:eastAsia="zh-CN"/>
        </w:rPr>
        <w:t>8.</w:t>
      </w:r>
      <w:r w:rsidR="008575FC">
        <w:rPr>
          <w:lang w:eastAsia="zh-CN"/>
        </w:rPr>
        <w:t>5</w:t>
      </w:r>
      <w:r>
        <w:rPr>
          <w:lang w:eastAsia="zh-CN"/>
        </w:rPr>
        <w:t>.4.2.1</w:t>
      </w:r>
      <w:r>
        <w:rPr>
          <w:lang w:eastAsia="zh-CN"/>
        </w:rPr>
        <w:tab/>
        <w:t>Description</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7F982A7" w14:textId="0DB05610" w:rsidR="00AD269B" w:rsidRDefault="00AD269B" w:rsidP="00AD269B">
      <w:pPr>
        <w:pStyle w:val="Heading5"/>
        <w:rPr>
          <w:lang w:eastAsia="zh-CN"/>
        </w:rPr>
      </w:pPr>
      <w:bookmarkStart w:id="5144" w:name="_Toc65839252"/>
      <w:bookmarkStart w:id="5145" w:name="_Toc85734386"/>
      <w:bookmarkStart w:id="5146" w:name="_Toc89431685"/>
      <w:bookmarkStart w:id="5147" w:name="_Toc97042497"/>
      <w:bookmarkStart w:id="5148" w:name="_Toc97045641"/>
      <w:bookmarkStart w:id="5149" w:name="_Toc97155386"/>
      <w:bookmarkStart w:id="5150" w:name="_Toc101521526"/>
      <w:bookmarkStart w:id="5151" w:name="_Toc138761805"/>
      <w:bookmarkStart w:id="5152" w:name="_Toc145708020"/>
      <w:bookmarkStart w:id="5153" w:name="_Toc160570513"/>
      <w:bookmarkStart w:id="5154" w:name="_Toc162008109"/>
      <w:bookmarkStart w:id="5155" w:name="_Toc185515776"/>
      <w:bookmarkStart w:id="5156" w:name="_Toc192873084"/>
      <w:bookmarkStart w:id="5157" w:name="_Toc200970797"/>
      <w:r>
        <w:rPr>
          <w:lang w:eastAsia="zh-CN"/>
        </w:rPr>
        <w:t>8.</w:t>
      </w:r>
      <w:r w:rsidR="008575FC">
        <w:rPr>
          <w:lang w:eastAsia="zh-CN"/>
        </w:rPr>
        <w:t>5</w:t>
      </w:r>
      <w:r>
        <w:rPr>
          <w:lang w:eastAsia="zh-CN"/>
        </w:rPr>
        <w:t>.4.2.2</w:t>
      </w:r>
      <w:r>
        <w:rPr>
          <w:lang w:eastAsia="zh-CN"/>
        </w:rPr>
        <w:tab/>
      </w:r>
      <w:r w:rsidR="00B0153A">
        <w:rPr>
          <w:lang w:eastAsia="zh-CN"/>
        </w:rPr>
        <w:t>TargetURI</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5158" w:name="_Toc138761806"/>
      <w:bookmarkStart w:id="5159" w:name="_Toc145708021"/>
      <w:bookmarkStart w:id="5160" w:name="_Toc160570514"/>
      <w:bookmarkStart w:id="5161" w:name="_Toc162008110"/>
      <w:bookmarkStart w:id="5162" w:name="_Toc185515777"/>
      <w:bookmarkStart w:id="5163" w:name="_Toc192873085"/>
      <w:bookmarkStart w:id="5164" w:name="_Toc200970798"/>
      <w:r>
        <w:rPr>
          <w:lang w:eastAsia="zh-CN"/>
        </w:rPr>
        <w:t>8.5.4.2.3</w:t>
      </w:r>
      <w:r w:rsidRPr="00986E88">
        <w:rPr>
          <w:noProof/>
        </w:rPr>
        <w:tab/>
        <w:t>Standard Methods</w:t>
      </w:r>
      <w:bookmarkEnd w:id="5158"/>
      <w:bookmarkEnd w:id="5159"/>
      <w:bookmarkEnd w:id="5160"/>
      <w:bookmarkEnd w:id="5161"/>
      <w:bookmarkEnd w:id="5162"/>
      <w:bookmarkEnd w:id="5163"/>
      <w:bookmarkEnd w:id="5164"/>
    </w:p>
    <w:p w14:paraId="34DDF84D" w14:textId="77777777" w:rsidR="00B0153A" w:rsidRPr="00986E88" w:rsidRDefault="00B0153A" w:rsidP="006C7EB1">
      <w:pPr>
        <w:pStyle w:val="Heading6"/>
        <w:rPr>
          <w:noProof/>
        </w:rPr>
      </w:pPr>
      <w:bookmarkStart w:id="5165" w:name="_Toc138761807"/>
      <w:bookmarkStart w:id="5166" w:name="_Toc145708022"/>
      <w:bookmarkStart w:id="5167" w:name="_Toc160570515"/>
      <w:bookmarkStart w:id="5168" w:name="_Toc162008111"/>
      <w:bookmarkStart w:id="5169" w:name="_Toc185515778"/>
      <w:bookmarkStart w:id="5170" w:name="_Toc192873086"/>
      <w:bookmarkStart w:id="5171" w:name="_Toc200970799"/>
      <w:r>
        <w:rPr>
          <w:lang w:eastAsia="zh-CN"/>
        </w:rPr>
        <w:t>8.5.4.2.3</w:t>
      </w:r>
      <w:r w:rsidRPr="00986E88">
        <w:rPr>
          <w:noProof/>
        </w:rPr>
        <w:t>.1</w:t>
      </w:r>
      <w:r w:rsidRPr="00986E88">
        <w:rPr>
          <w:noProof/>
        </w:rPr>
        <w:tab/>
        <w:t>POST</w:t>
      </w:r>
      <w:bookmarkEnd w:id="5165"/>
      <w:bookmarkEnd w:id="5166"/>
      <w:bookmarkEnd w:id="5167"/>
      <w:bookmarkEnd w:id="5168"/>
      <w:bookmarkEnd w:id="5169"/>
      <w:bookmarkEnd w:id="5170"/>
      <w:bookmarkEnd w:id="5171"/>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5172" w:name="_Toc65839253"/>
      <w:bookmarkStart w:id="5173" w:name="_Toc85734387"/>
      <w:bookmarkStart w:id="5174" w:name="_Toc89431686"/>
      <w:bookmarkStart w:id="5175" w:name="_Toc97042498"/>
      <w:bookmarkStart w:id="5176" w:name="_Toc97045642"/>
      <w:bookmarkStart w:id="5177" w:name="_Toc97155387"/>
      <w:bookmarkStart w:id="5178" w:name="_Toc101521527"/>
      <w:bookmarkStart w:id="5179" w:name="_Toc138761808"/>
      <w:bookmarkStart w:id="5180" w:name="_Toc145708023"/>
      <w:bookmarkStart w:id="5181" w:name="_Toc160570516"/>
      <w:bookmarkStart w:id="5182" w:name="_Toc162008112"/>
      <w:bookmarkStart w:id="5183" w:name="_Toc185515779"/>
      <w:bookmarkStart w:id="5184" w:name="_Toc192873087"/>
      <w:bookmarkStart w:id="5185" w:name="_Toc200970800"/>
      <w:r>
        <w:t>8.</w:t>
      </w:r>
      <w:r w:rsidR="008575FC">
        <w:t>5</w:t>
      </w:r>
      <w:r>
        <w:t>.5</w:t>
      </w:r>
      <w:r>
        <w:tab/>
        <w:t>Data Model</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17F533CE" w14:textId="01A2D3DE" w:rsidR="00AD269B" w:rsidRDefault="00AD269B" w:rsidP="00AD269B">
      <w:pPr>
        <w:pStyle w:val="Heading4"/>
        <w:rPr>
          <w:lang w:eastAsia="zh-CN"/>
        </w:rPr>
      </w:pPr>
      <w:bookmarkStart w:id="5186" w:name="_Toc65839254"/>
      <w:bookmarkStart w:id="5187" w:name="_Toc85734388"/>
      <w:bookmarkStart w:id="5188" w:name="_Toc89431687"/>
      <w:bookmarkStart w:id="5189" w:name="_Toc97042499"/>
      <w:bookmarkStart w:id="5190" w:name="_Toc97045643"/>
      <w:bookmarkStart w:id="5191" w:name="_Toc97155388"/>
      <w:bookmarkStart w:id="5192" w:name="_Toc101521528"/>
      <w:bookmarkStart w:id="5193" w:name="_Toc138761809"/>
      <w:bookmarkStart w:id="5194" w:name="_Toc145708024"/>
      <w:bookmarkStart w:id="5195" w:name="_Toc160570517"/>
      <w:bookmarkStart w:id="5196" w:name="_Toc162008113"/>
      <w:bookmarkStart w:id="5197" w:name="_Toc185515780"/>
      <w:bookmarkStart w:id="5198" w:name="_Toc192873088"/>
      <w:bookmarkStart w:id="5199" w:name="_Toc200970801"/>
      <w:r>
        <w:rPr>
          <w:lang w:eastAsia="zh-CN"/>
        </w:rPr>
        <w:t>8.</w:t>
      </w:r>
      <w:r w:rsidR="008575FC">
        <w:rPr>
          <w:lang w:eastAsia="zh-CN"/>
        </w:rPr>
        <w:t>5</w:t>
      </w:r>
      <w:r>
        <w:rPr>
          <w:lang w:eastAsia="zh-CN"/>
        </w:rPr>
        <w:t>.5.1</w:t>
      </w:r>
      <w:r>
        <w:rPr>
          <w:lang w:eastAsia="zh-CN"/>
        </w:rPr>
        <w:tab/>
        <w:t>General</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5200" w:name="_Toc65839255"/>
      <w:bookmarkStart w:id="5201" w:name="_Toc85734389"/>
      <w:bookmarkStart w:id="5202" w:name="_Toc89431688"/>
      <w:bookmarkStart w:id="5203" w:name="_Toc97042500"/>
      <w:bookmarkStart w:id="5204" w:name="_Toc97045644"/>
      <w:bookmarkStart w:id="5205" w:name="_Toc97155389"/>
      <w:bookmarkStart w:id="5206" w:name="_Toc101521529"/>
      <w:bookmarkStart w:id="5207" w:name="_Toc138761810"/>
      <w:bookmarkStart w:id="5208" w:name="_Toc145708025"/>
      <w:bookmarkStart w:id="5209" w:name="_Toc160570518"/>
      <w:bookmarkStart w:id="5210" w:name="_Toc162008114"/>
      <w:bookmarkStart w:id="5211" w:name="_Toc185515781"/>
      <w:bookmarkStart w:id="5212" w:name="_Toc192873089"/>
      <w:bookmarkStart w:id="5213" w:name="_Toc200970802"/>
      <w:r>
        <w:rPr>
          <w:lang w:eastAsia="zh-CN"/>
        </w:rPr>
        <w:lastRenderedPageBreak/>
        <w:t>8.</w:t>
      </w:r>
      <w:r w:rsidR="008575FC">
        <w:rPr>
          <w:lang w:eastAsia="zh-CN"/>
        </w:rPr>
        <w:t>5</w:t>
      </w:r>
      <w:r>
        <w:rPr>
          <w:lang w:eastAsia="zh-CN"/>
        </w:rPr>
        <w:t>.5.2</w:t>
      </w:r>
      <w:r>
        <w:rPr>
          <w:lang w:eastAsia="zh-CN"/>
        </w:rPr>
        <w:tab/>
        <w:t>Structured data types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2DAD40DA" w14:textId="2807CE9C" w:rsidR="00AD269B" w:rsidRDefault="00AD269B" w:rsidP="00AD269B">
      <w:pPr>
        <w:pStyle w:val="Heading5"/>
        <w:rPr>
          <w:lang w:eastAsia="zh-CN"/>
        </w:rPr>
      </w:pPr>
      <w:bookmarkStart w:id="5214" w:name="_Toc65839256"/>
      <w:bookmarkStart w:id="5215" w:name="_Toc85734390"/>
      <w:bookmarkStart w:id="5216" w:name="_Toc89431689"/>
      <w:bookmarkStart w:id="5217" w:name="_Toc97042501"/>
      <w:bookmarkStart w:id="5218" w:name="_Toc97045645"/>
      <w:bookmarkStart w:id="5219" w:name="_Toc97155390"/>
      <w:bookmarkStart w:id="5220" w:name="_Toc101521530"/>
      <w:bookmarkStart w:id="5221" w:name="_Toc138761811"/>
      <w:bookmarkStart w:id="5222" w:name="_Toc145708026"/>
      <w:bookmarkStart w:id="5223" w:name="_Toc160570519"/>
      <w:bookmarkStart w:id="5224" w:name="_Toc162008115"/>
      <w:bookmarkStart w:id="5225" w:name="_Toc185515782"/>
      <w:bookmarkStart w:id="5226" w:name="_Toc192873090"/>
      <w:bookmarkStart w:id="5227" w:name="_Toc200970803"/>
      <w:r>
        <w:rPr>
          <w:lang w:eastAsia="zh-CN"/>
        </w:rPr>
        <w:t>8.</w:t>
      </w:r>
      <w:r w:rsidR="008575FC">
        <w:rPr>
          <w:lang w:eastAsia="zh-CN"/>
        </w:rPr>
        <w:t>5</w:t>
      </w:r>
      <w:r>
        <w:rPr>
          <w:lang w:eastAsia="zh-CN"/>
        </w:rPr>
        <w:t>.5.2.1</w:t>
      </w:r>
      <w:r>
        <w:rPr>
          <w:lang w:eastAsia="zh-CN"/>
        </w:rPr>
        <w:tab/>
        <w:t>Introduction</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6A9DA543" w14:textId="7A131CD3" w:rsidR="00AD269B" w:rsidRDefault="00AD269B" w:rsidP="00AD269B">
      <w:pPr>
        <w:pStyle w:val="Heading5"/>
        <w:rPr>
          <w:lang w:eastAsia="zh-CN"/>
        </w:rPr>
      </w:pPr>
      <w:bookmarkStart w:id="5228" w:name="_Toc65839257"/>
      <w:bookmarkStart w:id="5229" w:name="_Toc85734391"/>
      <w:bookmarkStart w:id="5230" w:name="_Toc89431690"/>
      <w:bookmarkStart w:id="5231" w:name="_Toc97042502"/>
      <w:bookmarkStart w:id="5232" w:name="_Toc97045646"/>
      <w:bookmarkStart w:id="5233" w:name="_Toc97155391"/>
      <w:bookmarkStart w:id="5234" w:name="_Toc101521531"/>
      <w:bookmarkStart w:id="5235" w:name="_Toc138761812"/>
      <w:bookmarkStart w:id="5236" w:name="_Toc145708027"/>
      <w:bookmarkStart w:id="5237" w:name="_Toc160570520"/>
      <w:bookmarkStart w:id="5238" w:name="_Toc162008116"/>
      <w:bookmarkStart w:id="5239" w:name="_Toc185515783"/>
      <w:bookmarkStart w:id="5240" w:name="_Toc192873091"/>
      <w:bookmarkStart w:id="5241" w:name="_Toc200970804"/>
      <w:r>
        <w:rPr>
          <w:lang w:eastAsia="zh-CN"/>
        </w:rPr>
        <w:t>8.</w:t>
      </w:r>
      <w:r w:rsidR="008575FC">
        <w:rPr>
          <w:lang w:eastAsia="zh-CN"/>
        </w:rPr>
        <w:t>5</w:t>
      </w:r>
      <w:r>
        <w:rPr>
          <w:lang w:eastAsia="zh-CN"/>
        </w:rPr>
        <w:t>.5.2.2</w:t>
      </w:r>
      <w:r>
        <w:rPr>
          <w:lang w:eastAsia="zh-CN"/>
        </w:rPr>
        <w:tab/>
        <w:t xml:space="preserve">Type: </w:t>
      </w:r>
      <w:bookmarkEnd w:id="5228"/>
      <w:r>
        <w:rPr>
          <w:lang w:eastAsia="zh-CN"/>
        </w:rPr>
        <w:t>SessionWithQoS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5242" w:name="_Toc85734392"/>
      <w:bookmarkStart w:id="5243" w:name="_Toc89431691"/>
      <w:bookmarkStart w:id="5244" w:name="_Toc97042503"/>
      <w:bookmarkStart w:id="5245" w:name="_Toc97045647"/>
      <w:bookmarkStart w:id="5246" w:name="_Toc97155392"/>
      <w:bookmarkStart w:id="5247" w:name="_Toc101521532"/>
      <w:bookmarkStart w:id="5248" w:name="_Toc138761813"/>
      <w:bookmarkStart w:id="5249" w:name="_Toc145708028"/>
      <w:bookmarkStart w:id="5250" w:name="_Toc160570521"/>
      <w:bookmarkStart w:id="5251" w:name="_Toc162008117"/>
      <w:bookmarkStart w:id="5252" w:name="_Toc185515784"/>
      <w:bookmarkStart w:id="5253" w:name="_Toc192873092"/>
      <w:bookmarkStart w:id="5254" w:name="_Toc200970805"/>
      <w:r>
        <w:rPr>
          <w:lang w:eastAsia="zh-CN"/>
        </w:rPr>
        <w:lastRenderedPageBreak/>
        <w:t>8.</w:t>
      </w:r>
      <w:r w:rsidR="008575FC">
        <w:rPr>
          <w:lang w:eastAsia="zh-CN"/>
        </w:rPr>
        <w:t>5</w:t>
      </w:r>
      <w:r>
        <w:rPr>
          <w:lang w:eastAsia="zh-CN"/>
        </w:rPr>
        <w:t>.5.2.3</w:t>
      </w:r>
      <w:r>
        <w:rPr>
          <w:lang w:eastAsia="zh-CN"/>
        </w:rPr>
        <w:tab/>
        <w:t>Type: SessionWithQoSPatch</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5255" w:name="_Toc85734393"/>
      <w:bookmarkStart w:id="5256" w:name="_Toc89431692"/>
      <w:bookmarkStart w:id="5257" w:name="_Toc97042504"/>
      <w:bookmarkStart w:id="5258" w:name="_Toc97045648"/>
      <w:bookmarkStart w:id="5259" w:name="_Toc97155393"/>
      <w:bookmarkStart w:id="5260" w:name="_Toc101521533"/>
      <w:bookmarkStart w:id="5261" w:name="_Toc138761814"/>
      <w:bookmarkStart w:id="5262" w:name="_Toc145708029"/>
      <w:bookmarkStart w:id="5263" w:name="_Toc160570522"/>
      <w:bookmarkStart w:id="5264" w:name="_Toc162008118"/>
      <w:bookmarkStart w:id="5265" w:name="_Toc185515785"/>
      <w:bookmarkStart w:id="5266" w:name="_Toc192873093"/>
      <w:bookmarkStart w:id="5267" w:name="_Toc200970806"/>
      <w:r>
        <w:rPr>
          <w:lang w:eastAsia="zh-CN"/>
        </w:rPr>
        <w:t>8.</w:t>
      </w:r>
      <w:r w:rsidR="008575FC">
        <w:rPr>
          <w:lang w:eastAsia="zh-CN"/>
        </w:rPr>
        <w:t>5</w:t>
      </w:r>
      <w:r>
        <w:rPr>
          <w:lang w:eastAsia="zh-CN"/>
        </w:rPr>
        <w:t>.5.2.4</w:t>
      </w:r>
      <w:r>
        <w:rPr>
          <w:lang w:eastAsia="zh-CN"/>
        </w:rPr>
        <w:tab/>
        <w:t>Type: UserPlaneEventNotification</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5268" w:name="_Toc65839258"/>
      <w:bookmarkStart w:id="5269" w:name="_Toc85734394"/>
      <w:bookmarkStart w:id="5270" w:name="_Toc89431693"/>
      <w:bookmarkStart w:id="5271" w:name="_Toc97042505"/>
      <w:bookmarkStart w:id="5272" w:name="_Toc97045649"/>
      <w:bookmarkStart w:id="5273" w:name="_Toc97155394"/>
      <w:bookmarkStart w:id="5274" w:name="_Toc101521534"/>
      <w:bookmarkStart w:id="5275" w:name="_Toc138761815"/>
      <w:bookmarkStart w:id="5276" w:name="_Toc145708030"/>
      <w:bookmarkStart w:id="5277" w:name="_Toc160570523"/>
      <w:bookmarkStart w:id="5278" w:name="_Toc162008119"/>
      <w:bookmarkStart w:id="5279" w:name="_Toc185515786"/>
      <w:bookmarkStart w:id="5280" w:name="_Toc192873094"/>
      <w:bookmarkStart w:id="5281" w:name="_Toc200970807"/>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5282" w:name="_Toc65839262"/>
      <w:bookmarkStart w:id="5283" w:name="_Toc85734395"/>
      <w:bookmarkStart w:id="5284" w:name="_Toc89431694"/>
      <w:bookmarkStart w:id="5285" w:name="_Toc97042506"/>
      <w:bookmarkStart w:id="5286" w:name="_Toc97045650"/>
      <w:bookmarkStart w:id="5287" w:name="_Toc97155395"/>
      <w:bookmarkStart w:id="5288" w:name="_Toc101521535"/>
      <w:bookmarkStart w:id="5289" w:name="_Toc138761816"/>
      <w:bookmarkStart w:id="5290" w:name="_Toc145708031"/>
      <w:bookmarkStart w:id="5291" w:name="_Toc160570524"/>
      <w:bookmarkStart w:id="5292" w:name="_Toc162008120"/>
      <w:bookmarkStart w:id="5293" w:name="_Toc185515787"/>
      <w:bookmarkStart w:id="5294" w:name="_Toc192873095"/>
      <w:bookmarkStart w:id="5295" w:name="_Toc200970808"/>
      <w:r>
        <w:t>8.</w:t>
      </w:r>
      <w:r w:rsidR="008575FC">
        <w:t>5</w:t>
      </w:r>
      <w:r>
        <w:t>.6</w:t>
      </w:r>
      <w:r>
        <w:tab/>
        <w:t>Error Handling</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69317CE2" w14:textId="77777777" w:rsidR="001408CA" w:rsidRDefault="001408CA" w:rsidP="001408CA">
      <w:pPr>
        <w:pStyle w:val="Heading4"/>
      </w:pPr>
      <w:bookmarkStart w:id="5296" w:name="_Toc138761817"/>
      <w:bookmarkStart w:id="5297" w:name="_Toc145708032"/>
      <w:bookmarkStart w:id="5298" w:name="_Toc160570525"/>
      <w:bookmarkStart w:id="5299" w:name="_Toc162008121"/>
      <w:bookmarkStart w:id="5300" w:name="_Toc185515788"/>
      <w:bookmarkStart w:id="5301" w:name="_Toc192873096"/>
      <w:bookmarkStart w:id="5302" w:name="_Toc65839263"/>
      <w:bookmarkStart w:id="5303" w:name="_Toc200970809"/>
      <w:r>
        <w:t>8.5.6.1</w:t>
      </w:r>
      <w:r>
        <w:tab/>
        <w:t>General</w:t>
      </w:r>
      <w:bookmarkEnd w:id="5296"/>
      <w:bookmarkEnd w:id="5297"/>
      <w:bookmarkEnd w:id="5298"/>
      <w:bookmarkEnd w:id="5299"/>
      <w:bookmarkEnd w:id="5300"/>
      <w:bookmarkEnd w:id="5301"/>
      <w:bookmarkEnd w:id="5303"/>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5304" w:name="_Toc138761818"/>
      <w:bookmarkStart w:id="5305" w:name="_Toc145708033"/>
      <w:bookmarkStart w:id="5306" w:name="_Toc160570526"/>
      <w:bookmarkStart w:id="5307" w:name="_Toc162008122"/>
      <w:bookmarkStart w:id="5308" w:name="_Toc185515789"/>
      <w:bookmarkStart w:id="5309" w:name="_Toc192873097"/>
      <w:bookmarkStart w:id="5310" w:name="_Toc200970810"/>
      <w:r>
        <w:t>8.5.6.2</w:t>
      </w:r>
      <w:r>
        <w:tab/>
        <w:t>Protocol Errors</w:t>
      </w:r>
      <w:bookmarkEnd w:id="5304"/>
      <w:bookmarkEnd w:id="5305"/>
      <w:bookmarkEnd w:id="5306"/>
      <w:bookmarkEnd w:id="5307"/>
      <w:bookmarkEnd w:id="5308"/>
      <w:bookmarkEnd w:id="5309"/>
      <w:bookmarkEnd w:id="531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5311" w:name="_Toc138761819"/>
      <w:bookmarkStart w:id="5312" w:name="_Toc145708034"/>
      <w:bookmarkStart w:id="5313" w:name="_Toc160570527"/>
      <w:bookmarkStart w:id="5314" w:name="_Toc162008123"/>
      <w:bookmarkStart w:id="5315" w:name="_Toc185515790"/>
      <w:bookmarkStart w:id="5316" w:name="_Toc192873098"/>
      <w:bookmarkStart w:id="5317" w:name="_Toc200970811"/>
      <w:r>
        <w:t>8.5.6.3</w:t>
      </w:r>
      <w:r>
        <w:tab/>
        <w:t>Application Errors</w:t>
      </w:r>
      <w:bookmarkEnd w:id="5311"/>
      <w:bookmarkEnd w:id="5312"/>
      <w:bookmarkEnd w:id="5313"/>
      <w:bookmarkEnd w:id="5314"/>
      <w:bookmarkEnd w:id="5315"/>
      <w:bookmarkEnd w:id="5316"/>
      <w:bookmarkEnd w:id="531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5318" w:name="_Toc85734396"/>
      <w:bookmarkStart w:id="5319" w:name="_Toc89431695"/>
      <w:bookmarkStart w:id="5320" w:name="_Toc97042507"/>
      <w:bookmarkStart w:id="5321" w:name="_Toc97045651"/>
      <w:bookmarkStart w:id="5322" w:name="_Toc97155396"/>
      <w:bookmarkStart w:id="5323" w:name="_Toc101521536"/>
      <w:bookmarkStart w:id="5324" w:name="_Toc138761820"/>
      <w:bookmarkStart w:id="5325" w:name="_Toc145708035"/>
      <w:bookmarkStart w:id="5326" w:name="_Toc160570528"/>
      <w:bookmarkStart w:id="5327" w:name="_Toc162008124"/>
      <w:bookmarkStart w:id="5328" w:name="_Toc185515791"/>
      <w:bookmarkStart w:id="5329" w:name="_Toc192873099"/>
      <w:bookmarkStart w:id="5330" w:name="_Toc200970812"/>
      <w:r>
        <w:t>8.</w:t>
      </w:r>
      <w:r w:rsidR="008575FC">
        <w:t>5</w:t>
      </w:r>
      <w:r>
        <w:t>.7</w:t>
      </w:r>
      <w:r>
        <w:tab/>
        <w:t>Feature negotiation</w:t>
      </w:r>
      <w:bookmarkEnd w:id="5302"/>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5331" w:name="_Toc85734417"/>
      <w:bookmarkStart w:id="5332" w:name="_Toc89431716"/>
      <w:bookmarkStart w:id="5333" w:name="_Toc97042528"/>
      <w:bookmarkStart w:id="5334" w:name="_Toc97045672"/>
      <w:bookmarkStart w:id="5335" w:name="_Toc97155417"/>
      <w:bookmarkStart w:id="5336" w:name="_Toc101521557"/>
      <w:bookmarkStart w:id="5337" w:name="_Toc138761821"/>
      <w:bookmarkStart w:id="5338" w:name="_Toc145708036"/>
      <w:bookmarkStart w:id="5339" w:name="_Toc160570529"/>
      <w:bookmarkStart w:id="5340" w:name="_Toc162008125"/>
      <w:bookmarkStart w:id="5341" w:name="_Toc185515792"/>
      <w:bookmarkStart w:id="5342" w:name="_Toc192873100"/>
      <w:bookmarkStart w:id="5343" w:name="_Toc200970813"/>
      <w:r>
        <w:t>8.</w:t>
      </w:r>
      <w:r w:rsidR="00A670FE">
        <w:t>6</w:t>
      </w:r>
      <w:r>
        <w:tab/>
        <w:t>Eees_ACRManagementEvent API</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291AA276" w14:textId="78BCBFE7" w:rsidR="009D1C10" w:rsidRDefault="009D1C10" w:rsidP="009D1C10">
      <w:pPr>
        <w:pStyle w:val="Heading3"/>
      </w:pPr>
      <w:bookmarkStart w:id="5344" w:name="_Toc85734418"/>
      <w:bookmarkStart w:id="5345" w:name="_Toc89431717"/>
      <w:bookmarkStart w:id="5346" w:name="_Toc97042529"/>
      <w:bookmarkStart w:id="5347" w:name="_Toc97045673"/>
      <w:bookmarkStart w:id="5348" w:name="_Toc97155418"/>
      <w:bookmarkStart w:id="5349" w:name="_Toc101521558"/>
      <w:bookmarkStart w:id="5350" w:name="_Toc138761822"/>
      <w:bookmarkStart w:id="5351" w:name="_Toc145708037"/>
      <w:bookmarkStart w:id="5352" w:name="_Toc160570530"/>
      <w:bookmarkStart w:id="5353" w:name="_Toc162008126"/>
      <w:bookmarkStart w:id="5354" w:name="_Toc185515793"/>
      <w:bookmarkStart w:id="5355" w:name="_Toc192873101"/>
      <w:bookmarkStart w:id="5356" w:name="_Toc200970814"/>
      <w:r>
        <w:t>8.</w:t>
      </w:r>
      <w:r w:rsidR="00A670FE">
        <w:t>6</w:t>
      </w:r>
      <w:r>
        <w:t>.1</w:t>
      </w:r>
      <w:r>
        <w:tab/>
      </w:r>
      <w:bookmarkEnd w:id="5344"/>
      <w:r w:rsidR="004F0C39">
        <w:t>Introduction</w:t>
      </w:r>
      <w:bookmarkEnd w:id="5345"/>
      <w:bookmarkEnd w:id="5346"/>
      <w:bookmarkEnd w:id="5347"/>
      <w:bookmarkEnd w:id="5348"/>
      <w:bookmarkEnd w:id="5349"/>
      <w:bookmarkEnd w:id="5350"/>
      <w:bookmarkEnd w:id="5351"/>
      <w:bookmarkEnd w:id="5352"/>
      <w:bookmarkEnd w:id="5353"/>
      <w:bookmarkEnd w:id="5354"/>
      <w:bookmarkEnd w:id="5355"/>
      <w:bookmarkEnd w:id="5356"/>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5357" w:name="_Toc85734419"/>
      <w:bookmarkStart w:id="5358" w:name="_Toc89431718"/>
      <w:bookmarkStart w:id="5359" w:name="_Toc97042530"/>
      <w:bookmarkStart w:id="5360" w:name="_Toc97045674"/>
      <w:bookmarkStart w:id="5361" w:name="_Toc97155419"/>
      <w:bookmarkStart w:id="5362" w:name="_Toc101521559"/>
      <w:bookmarkStart w:id="5363" w:name="_Toc138761823"/>
      <w:bookmarkStart w:id="5364" w:name="_Toc145708038"/>
      <w:bookmarkStart w:id="5365" w:name="_Toc160570531"/>
      <w:bookmarkStart w:id="5366" w:name="_Toc162008127"/>
      <w:bookmarkStart w:id="5367" w:name="_Toc185515794"/>
      <w:bookmarkStart w:id="5368" w:name="_Toc192873102"/>
      <w:bookmarkStart w:id="5369" w:name="_Toc200970815"/>
      <w:r>
        <w:t>8.</w:t>
      </w:r>
      <w:r w:rsidR="00A670FE">
        <w:t>6</w:t>
      </w:r>
      <w:r>
        <w:t>.2</w:t>
      </w:r>
      <w:r>
        <w:tab/>
        <w:t>Resources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4A65CCF5" w14:textId="5130A70E" w:rsidR="009D1C10" w:rsidRDefault="009D1C10" w:rsidP="009D1C10">
      <w:pPr>
        <w:pStyle w:val="Heading4"/>
      </w:pPr>
      <w:bookmarkStart w:id="5370" w:name="_Toc85734420"/>
      <w:bookmarkStart w:id="5371" w:name="_Toc89431719"/>
      <w:bookmarkStart w:id="5372" w:name="_Toc97042531"/>
      <w:bookmarkStart w:id="5373" w:name="_Toc97045675"/>
      <w:bookmarkStart w:id="5374" w:name="_Toc97155420"/>
      <w:bookmarkStart w:id="5375" w:name="_Toc101521560"/>
      <w:bookmarkStart w:id="5376" w:name="_Toc138761824"/>
      <w:bookmarkStart w:id="5377" w:name="_Toc145708039"/>
      <w:bookmarkStart w:id="5378" w:name="_Toc160570532"/>
      <w:bookmarkStart w:id="5379" w:name="_Toc162008128"/>
      <w:bookmarkStart w:id="5380" w:name="_Toc185515795"/>
      <w:bookmarkStart w:id="5381" w:name="_Toc192873103"/>
      <w:bookmarkStart w:id="5382" w:name="_Toc200970816"/>
      <w:r>
        <w:t>8.</w:t>
      </w:r>
      <w:r w:rsidR="00A670FE">
        <w:t>6</w:t>
      </w:r>
      <w:r>
        <w:t>.2.1</w:t>
      </w:r>
      <w:r>
        <w:tab/>
        <w:t>Overview</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75pt;height:155.4pt" o:ole="">
            <v:imagedata r:id="rId25" o:title="" croptop="8995f" cropbottom="6565f"/>
          </v:shape>
          <o:OLEObject Type="Embed" ProgID="Visio.Drawing.11" ShapeID="_x0000_i1032" DrawAspect="Content" ObjectID="_181157946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5383" w:name="_Toc85734421"/>
      <w:bookmarkStart w:id="5384" w:name="_Toc89431720"/>
      <w:bookmarkStart w:id="5385" w:name="_Toc97042532"/>
      <w:bookmarkStart w:id="5386" w:name="_Toc97045676"/>
      <w:bookmarkStart w:id="5387" w:name="_Toc97155421"/>
      <w:bookmarkStart w:id="5388" w:name="_Toc101521561"/>
      <w:bookmarkStart w:id="5389" w:name="_Toc138761825"/>
      <w:bookmarkStart w:id="5390" w:name="_Toc145708040"/>
      <w:bookmarkStart w:id="5391" w:name="_Toc160570533"/>
      <w:bookmarkStart w:id="5392" w:name="_Toc162008129"/>
      <w:bookmarkStart w:id="5393" w:name="_Toc185515796"/>
      <w:bookmarkStart w:id="5394" w:name="_Toc192873104"/>
      <w:bookmarkStart w:id="5395" w:name="_Toc200970817"/>
      <w:r>
        <w:lastRenderedPageBreak/>
        <w:t>8.</w:t>
      </w:r>
      <w:r w:rsidR="00A670FE">
        <w:t>6</w:t>
      </w:r>
      <w:r>
        <w:t>.2.2</w:t>
      </w:r>
      <w:r>
        <w:tab/>
        <w:t>Resource</w:t>
      </w:r>
      <w:r w:rsidRPr="00831458">
        <w:t xml:space="preserve">: </w:t>
      </w:r>
      <w:r>
        <w:rPr>
          <w:lang w:eastAsia="ja-JP"/>
        </w:rPr>
        <w:t>ACR Management Events Subscriptions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r>
        <w:t xml:space="preserve"> </w:t>
      </w:r>
    </w:p>
    <w:p w14:paraId="53F7AB06" w14:textId="630DFD01" w:rsidR="009D1C10" w:rsidRPr="00C14CE6" w:rsidRDefault="009D1C10" w:rsidP="009D1C10">
      <w:pPr>
        <w:pStyle w:val="Heading5"/>
        <w:rPr>
          <w:lang w:eastAsia="zh-CN"/>
        </w:rPr>
      </w:pPr>
      <w:bookmarkStart w:id="5396" w:name="_Toc85734422"/>
      <w:bookmarkStart w:id="5397" w:name="_Toc89431721"/>
      <w:bookmarkStart w:id="5398" w:name="_Toc97042533"/>
      <w:bookmarkStart w:id="5399" w:name="_Toc97045677"/>
      <w:bookmarkStart w:id="5400" w:name="_Toc97155422"/>
      <w:bookmarkStart w:id="5401" w:name="_Toc101521562"/>
      <w:bookmarkStart w:id="5402" w:name="_Toc138761826"/>
      <w:bookmarkStart w:id="5403" w:name="_Toc145708041"/>
      <w:bookmarkStart w:id="5404" w:name="_Toc160570534"/>
      <w:bookmarkStart w:id="5405" w:name="_Toc162008130"/>
      <w:bookmarkStart w:id="5406" w:name="_Toc185515797"/>
      <w:bookmarkStart w:id="5407" w:name="_Toc192873105"/>
      <w:bookmarkStart w:id="5408" w:name="_Toc200970818"/>
      <w:r>
        <w:rPr>
          <w:lang w:eastAsia="zh-CN"/>
        </w:rPr>
        <w:t>8.</w:t>
      </w:r>
      <w:r w:rsidR="00A670FE">
        <w:rPr>
          <w:lang w:eastAsia="zh-CN"/>
        </w:rPr>
        <w:t>6</w:t>
      </w:r>
      <w:r>
        <w:rPr>
          <w:lang w:eastAsia="zh-CN"/>
        </w:rPr>
        <w:t>.2.2.1</w:t>
      </w:r>
      <w:r>
        <w:rPr>
          <w:lang w:eastAsia="zh-CN"/>
        </w:rPr>
        <w:tab/>
        <w:t>Description</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5409" w:name="_Toc85734423"/>
      <w:bookmarkStart w:id="5410" w:name="_Toc89431722"/>
      <w:bookmarkStart w:id="5411" w:name="_Toc97042534"/>
      <w:bookmarkStart w:id="5412" w:name="_Toc97045678"/>
      <w:bookmarkStart w:id="5413" w:name="_Toc97155423"/>
      <w:bookmarkStart w:id="5414" w:name="_Toc101521563"/>
      <w:bookmarkStart w:id="5415" w:name="_Toc138761827"/>
      <w:bookmarkStart w:id="5416" w:name="_Toc145708042"/>
      <w:bookmarkStart w:id="5417" w:name="_Toc160570535"/>
      <w:bookmarkStart w:id="5418" w:name="_Toc162008131"/>
      <w:bookmarkStart w:id="5419" w:name="_Toc185515798"/>
      <w:bookmarkStart w:id="5420" w:name="_Toc192873106"/>
      <w:bookmarkStart w:id="5421" w:name="_Toc200970819"/>
      <w:r>
        <w:rPr>
          <w:lang w:eastAsia="zh-CN"/>
        </w:rPr>
        <w:t>8.</w:t>
      </w:r>
      <w:r w:rsidR="00A670FE">
        <w:rPr>
          <w:lang w:eastAsia="zh-CN"/>
        </w:rPr>
        <w:t>6</w:t>
      </w:r>
      <w:r>
        <w:rPr>
          <w:lang w:eastAsia="zh-CN"/>
        </w:rPr>
        <w:t>.2.2.2</w:t>
      </w:r>
      <w:r>
        <w:rPr>
          <w:lang w:eastAsia="zh-CN"/>
        </w:rPr>
        <w:tab/>
        <w:t>Resource Definition</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5422" w:name="_Toc85734424"/>
      <w:bookmarkStart w:id="5423" w:name="_Toc89431723"/>
      <w:bookmarkStart w:id="5424" w:name="_Toc97042535"/>
      <w:bookmarkStart w:id="5425" w:name="_Toc97045679"/>
      <w:bookmarkStart w:id="5426" w:name="_Toc97155424"/>
      <w:bookmarkStart w:id="5427" w:name="_Toc101521564"/>
      <w:bookmarkStart w:id="5428" w:name="_Toc138761828"/>
      <w:bookmarkStart w:id="5429" w:name="_Toc145708043"/>
      <w:bookmarkStart w:id="5430" w:name="_Toc160570536"/>
      <w:bookmarkStart w:id="5431" w:name="_Toc162008132"/>
      <w:bookmarkStart w:id="5432" w:name="_Toc185515799"/>
      <w:bookmarkStart w:id="5433" w:name="_Toc192873107"/>
      <w:bookmarkStart w:id="5434" w:name="_Toc200970820"/>
      <w:r>
        <w:rPr>
          <w:lang w:eastAsia="zh-CN"/>
        </w:rPr>
        <w:t>8.</w:t>
      </w:r>
      <w:r w:rsidR="00A670FE">
        <w:rPr>
          <w:lang w:eastAsia="zh-CN"/>
        </w:rPr>
        <w:t>6</w:t>
      </w:r>
      <w:r>
        <w:rPr>
          <w:lang w:eastAsia="zh-CN"/>
        </w:rPr>
        <w:t>.2.2.3</w:t>
      </w:r>
      <w:r>
        <w:rPr>
          <w:lang w:eastAsia="zh-CN"/>
        </w:rPr>
        <w:tab/>
        <w:t>Resource Standard Methods</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30CA0E7B" w14:textId="02DDF02D" w:rsidR="009D1C10" w:rsidRDefault="009D1C10" w:rsidP="009D1C10">
      <w:pPr>
        <w:pStyle w:val="Heading6"/>
        <w:rPr>
          <w:lang w:eastAsia="zh-CN"/>
        </w:rPr>
      </w:pPr>
      <w:bookmarkStart w:id="5435" w:name="_Toc85734425"/>
      <w:bookmarkStart w:id="5436" w:name="_Toc89431724"/>
      <w:bookmarkStart w:id="5437" w:name="_Toc97042536"/>
      <w:bookmarkStart w:id="5438" w:name="_Toc97045680"/>
      <w:bookmarkStart w:id="5439" w:name="_Toc97155425"/>
      <w:bookmarkStart w:id="5440" w:name="_Toc101521565"/>
      <w:bookmarkStart w:id="5441" w:name="_Toc138761829"/>
      <w:bookmarkStart w:id="5442" w:name="_Toc145708044"/>
      <w:bookmarkStart w:id="5443" w:name="_Toc160570537"/>
      <w:bookmarkStart w:id="5444" w:name="_Toc162008133"/>
      <w:bookmarkStart w:id="5445" w:name="_Toc185515800"/>
      <w:bookmarkStart w:id="5446" w:name="_Toc192873108"/>
      <w:bookmarkStart w:id="5447" w:name="_Toc200970821"/>
      <w:r>
        <w:rPr>
          <w:lang w:eastAsia="zh-CN"/>
        </w:rPr>
        <w:t>8.</w:t>
      </w:r>
      <w:r w:rsidR="00A670FE">
        <w:rPr>
          <w:lang w:eastAsia="zh-CN"/>
        </w:rPr>
        <w:t>6</w:t>
      </w:r>
      <w:r>
        <w:rPr>
          <w:lang w:eastAsia="zh-CN"/>
        </w:rPr>
        <w:t>.2.2.3.1</w:t>
      </w:r>
      <w:r>
        <w:rPr>
          <w:lang w:eastAsia="zh-CN"/>
        </w:rPr>
        <w:tab/>
        <w:t>POST</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5448" w:name="_Toc85734426"/>
      <w:bookmarkStart w:id="5449" w:name="_Toc89431725"/>
      <w:bookmarkStart w:id="5450" w:name="_Toc97042537"/>
      <w:bookmarkStart w:id="5451" w:name="_Toc97045681"/>
      <w:bookmarkStart w:id="5452" w:name="_Toc97155426"/>
      <w:bookmarkStart w:id="5453" w:name="_Toc101521566"/>
      <w:bookmarkStart w:id="5454" w:name="_Toc138761830"/>
      <w:bookmarkStart w:id="5455" w:name="_Toc145708045"/>
      <w:bookmarkStart w:id="5456" w:name="_Toc160570538"/>
      <w:bookmarkStart w:id="5457" w:name="_Toc162008134"/>
      <w:bookmarkStart w:id="5458" w:name="_Toc185515801"/>
      <w:bookmarkStart w:id="5459" w:name="_Toc192873109"/>
      <w:bookmarkStart w:id="5460" w:name="_Toc200970822"/>
      <w:r>
        <w:rPr>
          <w:lang w:eastAsia="zh-CN"/>
        </w:rPr>
        <w:t>8.</w:t>
      </w:r>
      <w:r w:rsidR="00A670FE">
        <w:rPr>
          <w:lang w:eastAsia="zh-CN"/>
        </w:rPr>
        <w:t>6</w:t>
      </w:r>
      <w:r>
        <w:rPr>
          <w:lang w:eastAsia="zh-CN"/>
        </w:rPr>
        <w:t>.2.2.3.2</w:t>
      </w:r>
      <w:r>
        <w:rPr>
          <w:lang w:eastAsia="zh-CN"/>
        </w:rPr>
        <w:tab/>
        <w:t>GET</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5461" w:name="_Toc85734427"/>
      <w:bookmarkStart w:id="5462" w:name="_Toc89431726"/>
      <w:bookmarkStart w:id="5463" w:name="_Toc97042538"/>
      <w:bookmarkStart w:id="5464" w:name="_Toc97045682"/>
      <w:bookmarkStart w:id="5465" w:name="_Toc97155427"/>
      <w:bookmarkStart w:id="5466" w:name="_Toc101521567"/>
      <w:bookmarkStart w:id="5467" w:name="_Toc138761831"/>
      <w:bookmarkStart w:id="5468" w:name="_Toc145708046"/>
      <w:bookmarkStart w:id="5469" w:name="_Toc160570539"/>
      <w:bookmarkStart w:id="5470" w:name="_Toc162008135"/>
      <w:bookmarkStart w:id="5471" w:name="_Toc185515802"/>
      <w:bookmarkStart w:id="5472" w:name="_Toc192873110"/>
      <w:bookmarkStart w:id="5473" w:name="_Toc200970823"/>
      <w:r>
        <w:rPr>
          <w:lang w:eastAsia="zh-CN"/>
        </w:rPr>
        <w:t>8.</w:t>
      </w:r>
      <w:r w:rsidR="00A670FE">
        <w:rPr>
          <w:lang w:eastAsia="zh-CN"/>
        </w:rPr>
        <w:t>6</w:t>
      </w:r>
      <w:r>
        <w:rPr>
          <w:lang w:eastAsia="zh-CN"/>
        </w:rPr>
        <w:t>.2.2.4</w:t>
      </w:r>
      <w:r>
        <w:rPr>
          <w:lang w:eastAsia="zh-CN"/>
        </w:rPr>
        <w:tab/>
        <w:t>Resource Custom Operations</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3713D7FC" w14:textId="77777777" w:rsidR="009D1C10" w:rsidRDefault="009D1C10" w:rsidP="009D1C10">
      <w:r>
        <w:t>None.</w:t>
      </w:r>
    </w:p>
    <w:p w14:paraId="0F519E50" w14:textId="3487297A" w:rsidR="009D1C10" w:rsidRDefault="009D1C10" w:rsidP="009D1C10">
      <w:pPr>
        <w:pStyle w:val="Heading4"/>
      </w:pPr>
      <w:bookmarkStart w:id="5474" w:name="_Toc85734428"/>
      <w:bookmarkStart w:id="5475" w:name="_Toc89431727"/>
      <w:bookmarkStart w:id="5476" w:name="_Toc97042539"/>
      <w:bookmarkStart w:id="5477" w:name="_Toc97045683"/>
      <w:bookmarkStart w:id="5478" w:name="_Toc97155428"/>
      <w:bookmarkStart w:id="5479" w:name="_Toc101521568"/>
      <w:bookmarkStart w:id="5480" w:name="_Toc138761832"/>
      <w:bookmarkStart w:id="5481" w:name="_Toc145708047"/>
      <w:bookmarkStart w:id="5482" w:name="_Toc160570540"/>
      <w:bookmarkStart w:id="5483" w:name="_Toc162008136"/>
      <w:bookmarkStart w:id="5484" w:name="_Toc185515803"/>
      <w:bookmarkStart w:id="5485" w:name="_Toc192873111"/>
      <w:bookmarkStart w:id="5486" w:name="_Toc200970824"/>
      <w:r>
        <w:t>8.</w:t>
      </w:r>
      <w:r w:rsidR="00A670FE">
        <w:t>6</w:t>
      </w:r>
      <w:r>
        <w:t>.2.3</w:t>
      </w:r>
      <w:r>
        <w:tab/>
        <w:t>Resource</w:t>
      </w:r>
      <w:r w:rsidRPr="00831458">
        <w:t xml:space="preserve">: </w:t>
      </w:r>
      <w:r>
        <w:t xml:space="preserve">Individual </w:t>
      </w:r>
      <w:r>
        <w:rPr>
          <w:lang w:eastAsia="ja-JP"/>
        </w:rPr>
        <w:t>ACR Management Events Subscription</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9332CA4" w14:textId="2BCC1A43" w:rsidR="009D1C10" w:rsidRPr="00C14CE6" w:rsidRDefault="009D1C10" w:rsidP="009D1C10">
      <w:pPr>
        <w:pStyle w:val="Heading5"/>
        <w:rPr>
          <w:lang w:eastAsia="zh-CN"/>
        </w:rPr>
      </w:pPr>
      <w:bookmarkStart w:id="5487" w:name="_Toc85734429"/>
      <w:bookmarkStart w:id="5488" w:name="_Toc89431728"/>
      <w:bookmarkStart w:id="5489" w:name="_Toc97042540"/>
      <w:bookmarkStart w:id="5490" w:name="_Toc97045684"/>
      <w:bookmarkStart w:id="5491" w:name="_Toc97155429"/>
      <w:bookmarkStart w:id="5492" w:name="_Toc101521569"/>
      <w:bookmarkStart w:id="5493" w:name="_Toc138761833"/>
      <w:bookmarkStart w:id="5494" w:name="_Toc145708048"/>
      <w:bookmarkStart w:id="5495" w:name="_Toc160570541"/>
      <w:bookmarkStart w:id="5496" w:name="_Toc162008137"/>
      <w:bookmarkStart w:id="5497" w:name="_Toc185515804"/>
      <w:bookmarkStart w:id="5498" w:name="_Toc192873112"/>
      <w:bookmarkStart w:id="5499" w:name="_Toc200970825"/>
      <w:r>
        <w:rPr>
          <w:lang w:eastAsia="zh-CN"/>
        </w:rPr>
        <w:t>8.</w:t>
      </w:r>
      <w:r w:rsidR="00A670FE">
        <w:rPr>
          <w:lang w:eastAsia="zh-CN"/>
        </w:rPr>
        <w:t>6</w:t>
      </w:r>
      <w:r>
        <w:rPr>
          <w:lang w:eastAsia="zh-CN"/>
        </w:rPr>
        <w:t>.2.3.1</w:t>
      </w:r>
      <w:r>
        <w:rPr>
          <w:lang w:eastAsia="zh-CN"/>
        </w:rPr>
        <w:tab/>
        <w:t>Description</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5500" w:name="_Toc85734430"/>
      <w:bookmarkStart w:id="5501" w:name="_Toc89431729"/>
      <w:bookmarkStart w:id="5502" w:name="_Toc97042541"/>
      <w:bookmarkStart w:id="5503" w:name="_Toc97045685"/>
      <w:bookmarkStart w:id="5504" w:name="_Toc97155430"/>
      <w:bookmarkStart w:id="5505" w:name="_Toc101521570"/>
      <w:bookmarkStart w:id="5506" w:name="_Toc138761834"/>
      <w:bookmarkStart w:id="5507" w:name="_Toc145708049"/>
      <w:bookmarkStart w:id="5508" w:name="_Toc160570542"/>
      <w:bookmarkStart w:id="5509" w:name="_Toc162008138"/>
      <w:bookmarkStart w:id="5510" w:name="_Toc185515805"/>
      <w:bookmarkStart w:id="5511" w:name="_Toc192873113"/>
      <w:bookmarkStart w:id="5512" w:name="_Toc200970826"/>
      <w:r>
        <w:rPr>
          <w:lang w:eastAsia="zh-CN"/>
        </w:rPr>
        <w:t>8.</w:t>
      </w:r>
      <w:r w:rsidR="00A670FE">
        <w:rPr>
          <w:lang w:eastAsia="zh-CN"/>
        </w:rPr>
        <w:t>6</w:t>
      </w:r>
      <w:r>
        <w:rPr>
          <w:lang w:eastAsia="zh-CN"/>
        </w:rPr>
        <w:t>.2.3.2</w:t>
      </w:r>
      <w:r>
        <w:rPr>
          <w:lang w:eastAsia="zh-CN"/>
        </w:rPr>
        <w:tab/>
        <w:t>Resource Definition</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5513" w:name="_Toc85734431"/>
      <w:bookmarkStart w:id="5514" w:name="_Toc89431730"/>
      <w:bookmarkStart w:id="5515" w:name="_Toc97042542"/>
      <w:bookmarkStart w:id="5516" w:name="_Toc97045686"/>
      <w:bookmarkStart w:id="5517" w:name="_Toc97155431"/>
      <w:bookmarkStart w:id="5518" w:name="_Toc101521571"/>
      <w:bookmarkStart w:id="5519" w:name="_Toc138761835"/>
      <w:bookmarkStart w:id="5520" w:name="_Toc145708050"/>
      <w:bookmarkStart w:id="5521" w:name="_Toc160570543"/>
      <w:bookmarkStart w:id="5522" w:name="_Toc162008139"/>
      <w:bookmarkStart w:id="5523" w:name="_Toc185515806"/>
      <w:bookmarkStart w:id="5524" w:name="_Toc192873114"/>
      <w:bookmarkStart w:id="5525" w:name="_Toc200970827"/>
      <w:r>
        <w:rPr>
          <w:lang w:eastAsia="zh-CN"/>
        </w:rPr>
        <w:t>8.</w:t>
      </w:r>
      <w:r w:rsidR="00A670FE">
        <w:rPr>
          <w:lang w:eastAsia="zh-CN"/>
        </w:rPr>
        <w:t>6</w:t>
      </w:r>
      <w:r>
        <w:rPr>
          <w:lang w:eastAsia="zh-CN"/>
        </w:rPr>
        <w:t>.2.3.3</w:t>
      </w:r>
      <w:r>
        <w:rPr>
          <w:lang w:eastAsia="zh-CN"/>
        </w:rPr>
        <w:tab/>
        <w:t>Resource Standard Methods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4FBF3F4D" w14:textId="47C3C3E8" w:rsidR="009D1C10" w:rsidRDefault="009D1C10" w:rsidP="009D1C10">
      <w:pPr>
        <w:pStyle w:val="Heading6"/>
        <w:rPr>
          <w:lang w:eastAsia="zh-CN"/>
        </w:rPr>
      </w:pPr>
      <w:bookmarkStart w:id="5526" w:name="_Toc85734432"/>
      <w:bookmarkStart w:id="5527" w:name="_Toc89431731"/>
      <w:bookmarkStart w:id="5528" w:name="_Toc97042543"/>
      <w:bookmarkStart w:id="5529" w:name="_Toc97045687"/>
      <w:bookmarkStart w:id="5530" w:name="_Toc97155432"/>
      <w:bookmarkStart w:id="5531" w:name="_Toc101521572"/>
      <w:bookmarkStart w:id="5532" w:name="_Toc138761836"/>
      <w:bookmarkStart w:id="5533" w:name="_Toc145708051"/>
      <w:bookmarkStart w:id="5534" w:name="_Toc160570544"/>
      <w:bookmarkStart w:id="5535" w:name="_Toc162008140"/>
      <w:bookmarkStart w:id="5536" w:name="_Toc185515807"/>
      <w:bookmarkStart w:id="5537" w:name="_Toc192873115"/>
      <w:bookmarkStart w:id="5538" w:name="_Toc200970828"/>
      <w:r>
        <w:rPr>
          <w:lang w:eastAsia="zh-CN"/>
        </w:rPr>
        <w:t>8.</w:t>
      </w:r>
      <w:r w:rsidR="00A670FE">
        <w:rPr>
          <w:lang w:eastAsia="zh-CN"/>
        </w:rPr>
        <w:t>6</w:t>
      </w:r>
      <w:r>
        <w:rPr>
          <w:lang w:eastAsia="zh-CN"/>
        </w:rPr>
        <w:t>.2.3.3.1</w:t>
      </w:r>
      <w:r>
        <w:rPr>
          <w:lang w:eastAsia="zh-CN"/>
        </w:rPr>
        <w:tab/>
        <w:t>PATCH</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5539" w:name="_Toc85734433"/>
      <w:bookmarkStart w:id="5540" w:name="_Toc89431732"/>
      <w:bookmarkStart w:id="5541" w:name="_Toc97042544"/>
      <w:bookmarkStart w:id="5542" w:name="_Toc97045688"/>
      <w:bookmarkStart w:id="5543" w:name="_Toc97155433"/>
      <w:bookmarkStart w:id="5544" w:name="_Toc101521573"/>
      <w:bookmarkStart w:id="5545" w:name="_Toc138761837"/>
      <w:bookmarkStart w:id="5546" w:name="_Toc145708052"/>
      <w:bookmarkStart w:id="5547" w:name="_Toc160570545"/>
      <w:bookmarkStart w:id="5548" w:name="_Toc162008141"/>
      <w:bookmarkStart w:id="5549" w:name="_Toc185515808"/>
      <w:bookmarkStart w:id="5550" w:name="_Toc192873116"/>
      <w:bookmarkStart w:id="5551" w:name="_Toc200970829"/>
      <w:r>
        <w:rPr>
          <w:lang w:eastAsia="zh-CN"/>
        </w:rPr>
        <w:t>8.</w:t>
      </w:r>
      <w:r w:rsidR="00A670FE">
        <w:rPr>
          <w:lang w:eastAsia="zh-CN"/>
        </w:rPr>
        <w:t>6</w:t>
      </w:r>
      <w:r>
        <w:rPr>
          <w:lang w:eastAsia="zh-CN"/>
        </w:rPr>
        <w:t>.2.3.3.2</w:t>
      </w:r>
      <w:r>
        <w:rPr>
          <w:lang w:eastAsia="zh-CN"/>
        </w:rPr>
        <w:tab/>
        <w:t>PUT</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5552" w:name="_Toc85734434"/>
      <w:bookmarkStart w:id="5553" w:name="_Toc89431733"/>
      <w:bookmarkStart w:id="5554" w:name="_Toc97042545"/>
      <w:bookmarkStart w:id="5555" w:name="_Toc97045689"/>
      <w:bookmarkStart w:id="5556" w:name="_Toc97155434"/>
      <w:bookmarkStart w:id="5557" w:name="_Toc101521574"/>
      <w:bookmarkStart w:id="5558" w:name="_Toc138761838"/>
      <w:bookmarkStart w:id="5559" w:name="_Toc145708053"/>
      <w:bookmarkStart w:id="5560" w:name="_Toc160570546"/>
      <w:bookmarkStart w:id="5561" w:name="_Toc162008142"/>
      <w:bookmarkStart w:id="5562" w:name="_Toc185515809"/>
      <w:bookmarkStart w:id="5563" w:name="_Toc192873117"/>
      <w:bookmarkStart w:id="5564" w:name="_Toc200970830"/>
      <w:r>
        <w:rPr>
          <w:lang w:eastAsia="zh-CN"/>
        </w:rPr>
        <w:t>8.</w:t>
      </w:r>
      <w:r w:rsidR="00CB13E5">
        <w:rPr>
          <w:lang w:eastAsia="zh-CN"/>
        </w:rPr>
        <w:t>6</w:t>
      </w:r>
      <w:r>
        <w:rPr>
          <w:lang w:eastAsia="zh-CN"/>
        </w:rPr>
        <w:t>.2.3.3.3</w:t>
      </w:r>
      <w:r>
        <w:rPr>
          <w:lang w:eastAsia="zh-CN"/>
        </w:rPr>
        <w:tab/>
        <w:t>DELETE</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5565" w:name="_Toc85734435"/>
      <w:bookmarkStart w:id="5566" w:name="_Toc89431734"/>
      <w:bookmarkStart w:id="5567" w:name="_Toc97042546"/>
      <w:bookmarkStart w:id="5568" w:name="_Toc97045690"/>
      <w:bookmarkStart w:id="5569" w:name="_Toc97155435"/>
      <w:bookmarkStart w:id="5570" w:name="_Toc101521575"/>
      <w:bookmarkStart w:id="5571" w:name="_Toc138761839"/>
      <w:bookmarkStart w:id="5572" w:name="_Toc145708054"/>
      <w:bookmarkStart w:id="5573" w:name="_Toc160570547"/>
      <w:bookmarkStart w:id="5574" w:name="_Toc162008143"/>
      <w:bookmarkStart w:id="5575" w:name="_Toc185515810"/>
      <w:bookmarkStart w:id="5576" w:name="_Toc192873118"/>
      <w:bookmarkStart w:id="5577" w:name="_Toc200970831"/>
      <w:r>
        <w:rPr>
          <w:lang w:eastAsia="zh-CN"/>
        </w:rPr>
        <w:t>8.</w:t>
      </w:r>
      <w:r w:rsidR="00CB13E5">
        <w:rPr>
          <w:lang w:eastAsia="zh-CN"/>
        </w:rPr>
        <w:t>6</w:t>
      </w:r>
      <w:r w:rsidR="009D1C10">
        <w:rPr>
          <w:lang w:eastAsia="zh-CN"/>
        </w:rPr>
        <w:t>.2.3.3.4</w:t>
      </w:r>
      <w:r w:rsidR="009D1C10">
        <w:rPr>
          <w:lang w:eastAsia="zh-CN"/>
        </w:rPr>
        <w:tab/>
        <w:t>GET</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5578" w:name="_Toc85734436"/>
      <w:bookmarkStart w:id="5579" w:name="_Toc89431735"/>
      <w:bookmarkStart w:id="5580" w:name="_Toc97042547"/>
      <w:bookmarkStart w:id="5581" w:name="_Toc97045691"/>
      <w:bookmarkStart w:id="5582" w:name="_Toc97155436"/>
      <w:bookmarkStart w:id="5583" w:name="_Toc101521576"/>
      <w:bookmarkStart w:id="5584" w:name="_Toc138761840"/>
      <w:bookmarkStart w:id="5585" w:name="_Toc145708055"/>
      <w:bookmarkStart w:id="5586" w:name="_Toc160570548"/>
      <w:bookmarkStart w:id="5587" w:name="_Toc162008144"/>
      <w:bookmarkStart w:id="5588" w:name="_Toc185515811"/>
      <w:bookmarkStart w:id="5589" w:name="_Toc192873119"/>
      <w:bookmarkStart w:id="5590" w:name="_Toc200970832"/>
      <w:r>
        <w:rPr>
          <w:lang w:eastAsia="zh-CN"/>
        </w:rPr>
        <w:t>8.</w:t>
      </w:r>
      <w:r w:rsidR="00CB13E5">
        <w:rPr>
          <w:lang w:eastAsia="zh-CN"/>
        </w:rPr>
        <w:t>6</w:t>
      </w:r>
      <w:r>
        <w:rPr>
          <w:lang w:eastAsia="zh-CN"/>
        </w:rPr>
        <w:t>.2.3.4</w:t>
      </w:r>
      <w:r>
        <w:rPr>
          <w:lang w:eastAsia="zh-CN"/>
        </w:rPr>
        <w:tab/>
        <w:t>Resource Custom Operations</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4E84F741" w14:textId="77777777" w:rsidR="009D1C10" w:rsidRDefault="009D1C10" w:rsidP="009D1C10">
      <w:r>
        <w:t>None.</w:t>
      </w:r>
    </w:p>
    <w:p w14:paraId="5E0E462A" w14:textId="3F783621" w:rsidR="009D1C10" w:rsidRDefault="009D1C10" w:rsidP="009D1C10">
      <w:pPr>
        <w:pStyle w:val="Heading3"/>
      </w:pPr>
      <w:bookmarkStart w:id="5591" w:name="_Toc85734437"/>
      <w:bookmarkStart w:id="5592" w:name="_Toc89431736"/>
      <w:bookmarkStart w:id="5593" w:name="_Toc97042548"/>
      <w:bookmarkStart w:id="5594" w:name="_Toc97045692"/>
      <w:bookmarkStart w:id="5595" w:name="_Toc97155437"/>
      <w:bookmarkStart w:id="5596" w:name="_Toc101521577"/>
      <w:bookmarkStart w:id="5597" w:name="_Toc138761841"/>
      <w:bookmarkStart w:id="5598" w:name="_Toc145708056"/>
      <w:bookmarkStart w:id="5599" w:name="_Toc160570549"/>
      <w:bookmarkStart w:id="5600" w:name="_Toc162008145"/>
      <w:bookmarkStart w:id="5601" w:name="_Toc185515812"/>
      <w:bookmarkStart w:id="5602" w:name="_Toc192873120"/>
      <w:bookmarkStart w:id="5603" w:name="_Toc200970833"/>
      <w:r>
        <w:t>8.</w:t>
      </w:r>
      <w:r w:rsidR="00CB13E5">
        <w:t>6</w:t>
      </w:r>
      <w:r>
        <w:t>.3</w:t>
      </w:r>
      <w:r>
        <w:tab/>
        <w:t>Custom Operations without associated resources</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5604" w:name="_Toc85734438"/>
      <w:bookmarkStart w:id="5605" w:name="_Toc89431737"/>
      <w:bookmarkStart w:id="5606" w:name="_Toc97042549"/>
      <w:bookmarkStart w:id="5607" w:name="_Toc97045693"/>
      <w:bookmarkStart w:id="5608" w:name="_Toc97155438"/>
      <w:bookmarkStart w:id="5609" w:name="_Toc101521578"/>
      <w:bookmarkStart w:id="5610" w:name="_Toc138761842"/>
      <w:bookmarkStart w:id="5611" w:name="_Toc145708057"/>
      <w:bookmarkStart w:id="5612" w:name="_Toc160570550"/>
      <w:bookmarkStart w:id="5613" w:name="_Toc162008146"/>
      <w:bookmarkStart w:id="5614" w:name="_Toc185515813"/>
      <w:bookmarkStart w:id="5615" w:name="_Toc192873121"/>
      <w:bookmarkStart w:id="5616" w:name="_Toc200970834"/>
      <w:r>
        <w:lastRenderedPageBreak/>
        <w:t>8.</w:t>
      </w:r>
      <w:r w:rsidR="00CB13E5">
        <w:t>6</w:t>
      </w:r>
      <w:r>
        <w:t>.4</w:t>
      </w:r>
      <w:r>
        <w:tab/>
        <w:t>Notifications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2598169D" w14:textId="2B2B6031" w:rsidR="009D1C10" w:rsidRPr="00AF7276" w:rsidRDefault="009D1C10" w:rsidP="009D1C10">
      <w:pPr>
        <w:pStyle w:val="Heading4"/>
      </w:pPr>
      <w:bookmarkStart w:id="5617" w:name="_Toc85734439"/>
      <w:bookmarkStart w:id="5618" w:name="_Toc89431738"/>
      <w:bookmarkStart w:id="5619" w:name="_Toc97042550"/>
      <w:bookmarkStart w:id="5620" w:name="_Toc97045694"/>
      <w:bookmarkStart w:id="5621" w:name="_Toc97155439"/>
      <w:bookmarkStart w:id="5622" w:name="_Toc101521579"/>
      <w:bookmarkStart w:id="5623" w:name="_Toc138761843"/>
      <w:bookmarkStart w:id="5624" w:name="_Toc145708058"/>
      <w:bookmarkStart w:id="5625" w:name="_Toc160570551"/>
      <w:bookmarkStart w:id="5626" w:name="_Toc162008147"/>
      <w:bookmarkStart w:id="5627" w:name="_Toc185515814"/>
      <w:bookmarkStart w:id="5628" w:name="_Toc192873122"/>
      <w:bookmarkStart w:id="5629" w:name="_Toc200970835"/>
      <w:r>
        <w:t>8.</w:t>
      </w:r>
      <w:r w:rsidR="00CB13E5">
        <w:t>6</w:t>
      </w:r>
      <w:r w:rsidRPr="00AF7276">
        <w:t>.</w:t>
      </w:r>
      <w:r>
        <w:t>4</w:t>
      </w:r>
      <w:r w:rsidRPr="00AF7276">
        <w:t>.1</w:t>
      </w:r>
      <w:r w:rsidRPr="00AF7276">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5630" w:name="_Toc85734440"/>
      <w:bookmarkStart w:id="5631" w:name="_Toc89431739"/>
      <w:bookmarkStart w:id="5632" w:name="_Toc97042551"/>
      <w:bookmarkStart w:id="5633" w:name="_Toc97045695"/>
      <w:bookmarkStart w:id="5634" w:name="_Toc97155440"/>
      <w:bookmarkStart w:id="5635" w:name="_Toc101521580"/>
      <w:bookmarkStart w:id="5636" w:name="_Toc138761844"/>
      <w:bookmarkStart w:id="5637" w:name="_Toc145708059"/>
      <w:bookmarkStart w:id="5638" w:name="_Toc160570552"/>
      <w:bookmarkStart w:id="5639" w:name="_Toc162008148"/>
      <w:bookmarkStart w:id="5640" w:name="_Toc185515815"/>
      <w:bookmarkStart w:id="5641" w:name="_Toc192873123"/>
      <w:bookmarkStart w:id="5642" w:name="_Toc200970836"/>
      <w:r>
        <w:rPr>
          <w:lang w:eastAsia="zh-CN"/>
        </w:rPr>
        <w:t>8.</w:t>
      </w:r>
      <w:r w:rsidR="00CB13E5">
        <w:rPr>
          <w:lang w:eastAsia="zh-CN"/>
        </w:rPr>
        <w:t>6</w:t>
      </w:r>
      <w:r>
        <w:rPr>
          <w:lang w:eastAsia="zh-CN"/>
        </w:rPr>
        <w:t>.4.2</w:t>
      </w:r>
      <w:r>
        <w:rPr>
          <w:lang w:eastAsia="zh-CN"/>
        </w:rPr>
        <w:tab/>
        <w:t>ACR Management Events Notification</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58BFD2AF" w14:textId="0FB5F139" w:rsidR="009D1C10" w:rsidRDefault="009D1C10" w:rsidP="009D1C10">
      <w:pPr>
        <w:pStyle w:val="Heading5"/>
        <w:rPr>
          <w:lang w:eastAsia="zh-CN"/>
        </w:rPr>
      </w:pPr>
      <w:bookmarkStart w:id="5643" w:name="_Toc85734441"/>
      <w:bookmarkStart w:id="5644" w:name="_Toc89431740"/>
      <w:bookmarkStart w:id="5645" w:name="_Toc97042552"/>
      <w:bookmarkStart w:id="5646" w:name="_Toc97045696"/>
      <w:bookmarkStart w:id="5647" w:name="_Toc97155441"/>
      <w:bookmarkStart w:id="5648" w:name="_Toc101521581"/>
      <w:bookmarkStart w:id="5649" w:name="_Toc138761845"/>
      <w:bookmarkStart w:id="5650" w:name="_Toc145708060"/>
      <w:bookmarkStart w:id="5651" w:name="_Toc160570553"/>
      <w:bookmarkStart w:id="5652" w:name="_Toc162008149"/>
      <w:bookmarkStart w:id="5653" w:name="_Toc185515816"/>
      <w:bookmarkStart w:id="5654" w:name="_Toc192873124"/>
      <w:bookmarkStart w:id="5655" w:name="_Toc200970837"/>
      <w:r>
        <w:rPr>
          <w:lang w:eastAsia="zh-CN"/>
        </w:rPr>
        <w:t>8.</w:t>
      </w:r>
      <w:r w:rsidR="00CB13E5">
        <w:rPr>
          <w:lang w:eastAsia="zh-CN"/>
        </w:rPr>
        <w:t>6</w:t>
      </w:r>
      <w:r>
        <w:rPr>
          <w:lang w:eastAsia="zh-CN"/>
        </w:rPr>
        <w:t>.4.2.1</w:t>
      </w:r>
      <w:r>
        <w:rPr>
          <w:lang w:eastAsia="zh-CN"/>
        </w:rPr>
        <w:tab/>
        <w:t>Description</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2025D7D" w14:textId="0831564F" w:rsidR="009D1C10" w:rsidRDefault="009D1C10" w:rsidP="009D1C10">
      <w:pPr>
        <w:pStyle w:val="Heading5"/>
        <w:rPr>
          <w:lang w:eastAsia="zh-CN"/>
        </w:rPr>
      </w:pPr>
      <w:bookmarkStart w:id="5656" w:name="_Toc85734442"/>
      <w:bookmarkStart w:id="5657" w:name="_Toc89431741"/>
      <w:bookmarkStart w:id="5658" w:name="_Toc97042553"/>
      <w:bookmarkStart w:id="5659" w:name="_Toc97045697"/>
      <w:bookmarkStart w:id="5660" w:name="_Toc97155442"/>
      <w:bookmarkStart w:id="5661" w:name="_Toc101521582"/>
      <w:bookmarkStart w:id="5662" w:name="_Toc138761846"/>
      <w:bookmarkStart w:id="5663" w:name="_Toc145708061"/>
      <w:bookmarkStart w:id="5664" w:name="_Toc160570554"/>
      <w:bookmarkStart w:id="5665" w:name="_Toc162008150"/>
      <w:bookmarkStart w:id="5666" w:name="_Toc185515817"/>
      <w:bookmarkStart w:id="5667" w:name="_Toc192873125"/>
      <w:bookmarkStart w:id="5668" w:name="_Toc200970838"/>
      <w:r>
        <w:rPr>
          <w:lang w:eastAsia="zh-CN"/>
        </w:rPr>
        <w:t>8.</w:t>
      </w:r>
      <w:r w:rsidR="00CB13E5">
        <w:rPr>
          <w:lang w:eastAsia="zh-CN"/>
        </w:rPr>
        <w:t>6</w:t>
      </w:r>
      <w:r>
        <w:rPr>
          <w:lang w:eastAsia="zh-CN"/>
        </w:rPr>
        <w:t>.4.2.2</w:t>
      </w:r>
      <w:r>
        <w:rPr>
          <w:lang w:eastAsia="zh-CN"/>
        </w:rPr>
        <w:tab/>
        <w:t>Notification definition</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5669" w:name="_Toc138761847"/>
      <w:bookmarkStart w:id="5670" w:name="_Toc145708062"/>
      <w:bookmarkStart w:id="5671" w:name="_Toc160570555"/>
      <w:bookmarkStart w:id="5672" w:name="_Toc162008151"/>
      <w:bookmarkStart w:id="5673" w:name="_Toc185515818"/>
      <w:bookmarkStart w:id="5674" w:name="_Toc192873126"/>
      <w:bookmarkStart w:id="5675" w:name="_Toc200970839"/>
      <w:r>
        <w:rPr>
          <w:lang w:eastAsia="zh-CN"/>
        </w:rPr>
        <w:t>8.</w:t>
      </w:r>
      <w:r w:rsidR="00CB13E5">
        <w:rPr>
          <w:lang w:eastAsia="zh-CN"/>
        </w:rPr>
        <w:t>6</w:t>
      </w:r>
      <w:r>
        <w:rPr>
          <w:lang w:eastAsia="zh-CN"/>
        </w:rPr>
        <w:t>.4.3</w:t>
      </w:r>
      <w:r>
        <w:rPr>
          <w:lang w:eastAsia="zh-CN"/>
        </w:rPr>
        <w:tab/>
        <w:t>User Plane Path Change Availability Notification</w:t>
      </w:r>
      <w:bookmarkEnd w:id="5669"/>
      <w:bookmarkEnd w:id="5670"/>
      <w:bookmarkEnd w:id="5671"/>
      <w:bookmarkEnd w:id="5672"/>
      <w:bookmarkEnd w:id="5673"/>
      <w:bookmarkEnd w:id="5674"/>
      <w:bookmarkEnd w:id="5675"/>
    </w:p>
    <w:p w14:paraId="0081FEF4" w14:textId="0AB004DA" w:rsidR="00DC4646" w:rsidRPr="00C7213A" w:rsidRDefault="00DC4646" w:rsidP="00DC4646">
      <w:pPr>
        <w:pStyle w:val="Heading5"/>
        <w:rPr>
          <w:lang w:val="en-US" w:eastAsia="zh-CN"/>
        </w:rPr>
      </w:pPr>
      <w:bookmarkStart w:id="5676" w:name="_Toc138761848"/>
      <w:bookmarkStart w:id="5677" w:name="_Toc145708063"/>
      <w:bookmarkStart w:id="5678" w:name="_Toc160570556"/>
      <w:bookmarkStart w:id="5679" w:name="_Toc162008152"/>
      <w:bookmarkStart w:id="5680" w:name="_Toc185515819"/>
      <w:bookmarkStart w:id="5681" w:name="_Toc192873127"/>
      <w:bookmarkStart w:id="5682" w:name="_Toc20097084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5676"/>
      <w:bookmarkEnd w:id="5677"/>
      <w:bookmarkEnd w:id="5678"/>
      <w:bookmarkEnd w:id="5679"/>
      <w:bookmarkEnd w:id="5680"/>
      <w:bookmarkEnd w:id="5681"/>
      <w:bookmarkEnd w:id="5682"/>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5683" w:name="_Toc138761849"/>
      <w:bookmarkStart w:id="5684" w:name="_Toc145708064"/>
      <w:bookmarkStart w:id="5685" w:name="_Toc160570557"/>
      <w:bookmarkStart w:id="5686" w:name="_Toc162008153"/>
      <w:bookmarkStart w:id="5687" w:name="_Toc185515820"/>
      <w:bookmarkStart w:id="5688" w:name="_Toc192873128"/>
      <w:bookmarkStart w:id="5689" w:name="_Toc200970841"/>
      <w:r>
        <w:rPr>
          <w:lang w:eastAsia="zh-CN"/>
        </w:rPr>
        <w:t>8.</w:t>
      </w:r>
      <w:r w:rsidR="00CB13E5">
        <w:rPr>
          <w:lang w:eastAsia="zh-CN"/>
        </w:rPr>
        <w:t>6</w:t>
      </w:r>
      <w:r>
        <w:rPr>
          <w:lang w:eastAsia="zh-CN"/>
        </w:rPr>
        <w:t>.4.3.2</w:t>
      </w:r>
      <w:r>
        <w:rPr>
          <w:lang w:eastAsia="zh-CN"/>
        </w:rPr>
        <w:tab/>
        <w:t>Target URI</w:t>
      </w:r>
      <w:bookmarkEnd w:id="5683"/>
      <w:bookmarkEnd w:id="5684"/>
      <w:bookmarkEnd w:id="5685"/>
      <w:bookmarkEnd w:id="5686"/>
      <w:bookmarkEnd w:id="5687"/>
      <w:bookmarkEnd w:id="5688"/>
      <w:bookmarkEnd w:id="568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5690" w:name="_Toc138761850"/>
      <w:bookmarkStart w:id="5691" w:name="_Toc145708065"/>
      <w:bookmarkStart w:id="5692" w:name="_Toc160570558"/>
      <w:bookmarkStart w:id="5693" w:name="_Toc162008154"/>
      <w:bookmarkStart w:id="5694" w:name="_Toc185515821"/>
      <w:bookmarkStart w:id="5695" w:name="_Toc192873129"/>
      <w:bookmarkStart w:id="5696" w:name="_Toc200970842"/>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5690"/>
      <w:bookmarkEnd w:id="5691"/>
      <w:bookmarkEnd w:id="5692"/>
      <w:bookmarkEnd w:id="5693"/>
      <w:bookmarkEnd w:id="5694"/>
      <w:bookmarkEnd w:id="5695"/>
      <w:bookmarkEnd w:id="5696"/>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5697" w:name="_Toc85734443"/>
      <w:bookmarkStart w:id="5698" w:name="_Toc89431742"/>
      <w:bookmarkStart w:id="5699" w:name="_Toc97042554"/>
      <w:bookmarkStart w:id="5700" w:name="_Toc97045698"/>
      <w:bookmarkStart w:id="5701" w:name="_Toc97155443"/>
      <w:bookmarkStart w:id="5702" w:name="_Toc101521583"/>
      <w:bookmarkStart w:id="5703" w:name="_Toc138761851"/>
      <w:bookmarkStart w:id="5704" w:name="_Toc145708066"/>
      <w:bookmarkStart w:id="5705" w:name="_Toc160570559"/>
      <w:bookmarkStart w:id="5706" w:name="_Toc162008155"/>
      <w:bookmarkStart w:id="5707" w:name="_Toc185515822"/>
      <w:bookmarkStart w:id="5708" w:name="_Toc192873130"/>
      <w:bookmarkStart w:id="5709" w:name="_Toc200970843"/>
      <w:r>
        <w:t>8.</w:t>
      </w:r>
      <w:r w:rsidR="00CB13E5">
        <w:t>6</w:t>
      </w:r>
      <w:r>
        <w:t>.5</w:t>
      </w:r>
      <w:r>
        <w:tab/>
        <w:t>Data Model</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137BB7C6" w14:textId="430BC7EE" w:rsidR="009D1C10" w:rsidRDefault="009D1C10" w:rsidP="009D1C10">
      <w:pPr>
        <w:pStyle w:val="Heading4"/>
        <w:rPr>
          <w:lang w:eastAsia="zh-CN"/>
        </w:rPr>
      </w:pPr>
      <w:bookmarkStart w:id="5710" w:name="_Toc85734444"/>
      <w:bookmarkStart w:id="5711" w:name="_Toc89431743"/>
      <w:bookmarkStart w:id="5712" w:name="_Toc97042555"/>
      <w:bookmarkStart w:id="5713" w:name="_Toc97045699"/>
      <w:bookmarkStart w:id="5714" w:name="_Toc97155444"/>
      <w:bookmarkStart w:id="5715" w:name="_Toc101521584"/>
      <w:bookmarkStart w:id="5716" w:name="_Toc138761852"/>
      <w:bookmarkStart w:id="5717" w:name="_Toc145708067"/>
      <w:bookmarkStart w:id="5718" w:name="_Toc160570560"/>
      <w:bookmarkStart w:id="5719" w:name="_Toc162008156"/>
      <w:bookmarkStart w:id="5720" w:name="_Toc185515823"/>
      <w:bookmarkStart w:id="5721" w:name="_Toc192873131"/>
      <w:bookmarkStart w:id="5722" w:name="_Toc200970844"/>
      <w:r>
        <w:rPr>
          <w:lang w:eastAsia="zh-CN"/>
        </w:rPr>
        <w:t>8.</w:t>
      </w:r>
      <w:r w:rsidR="00CB13E5">
        <w:rPr>
          <w:lang w:eastAsia="zh-CN"/>
        </w:rPr>
        <w:t>6</w:t>
      </w:r>
      <w:r>
        <w:rPr>
          <w:lang w:eastAsia="zh-CN"/>
        </w:rPr>
        <w:t>.5.1</w:t>
      </w:r>
      <w:r>
        <w:rPr>
          <w:lang w:eastAsia="zh-CN"/>
        </w:rPr>
        <w:tab/>
        <w:t>General</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5723" w:name="_Toc85734445"/>
      <w:bookmarkStart w:id="5724" w:name="_Toc89431744"/>
      <w:bookmarkStart w:id="5725" w:name="_Toc97042556"/>
      <w:bookmarkStart w:id="5726" w:name="_Toc97045700"/>
      <w:bookmarkStart w:id="5727" w:name="_Toc97155445"/>
      <w:bookmarkStart w:id="5728" w:name="_Toc101521585"/>
      <w:bookmarkStart w:id="5729" w:name="_Toc138761853"/>
      <w:bookmarkStart w:id="5730" w:name="_Toc145708068"/>
      <w:bookmarkStart w:id="5731" w:name="_Toc160570561"/>
      <w:bookmarkStart w:id="5732" w:name="_Toc162008157"/>
      <w:bookmarkStart w:id="5733" w:name="_Toc185515824"/>
      <w:bookmarkStart w:id="5734" w:name="_Toc192873132"/>
      <w:bookmarkStart w:id="5735" w:name="_Toc200970845"/>
      <w:r>
        <w:rPr>
          <w:lang w:eastAsia="zh-CN"/>
        </w:rPr>
        <w:lastRenderedPageBreak/>
        <w:t>8.</w:t>
      </w:r>
      <w:r w:rsidR="0085033B">
        <w:rPr>
          <w:lang w:eastAsia="zh-CN"/>
        </w:rPr>
        <w:t>6</w:t>
      </w:r>
      <w:r w:rsidR="009D1C10">
        <w:rPr>
          <w:lang w:eastAsia="zh-CN"/>
        </w:rPr>
        <w:t>.5.2</w:t>
      </w:r>
      <w:r w:rsidR="009D1C10">
        <w:rPr>
          <w:lang w:eastAsia="zh-CN"/>
        </w:rPr>
        <w:tab/>
        <w:t>Structured data types</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657D14C6" w14:textId="3863D709" w:rsidR="009D1C10" w:rsidRDefault="00977663" w:rsidP="009D1C10">
      <w:pPr>
        <w:pStyle w:val="Heading5"/>
        <w:rPr>
          <w:lang w:eastAsia="zh-CN"/>
        </w:rPr>
      </w:pPr>
      <w:bookmarkStart w:id="5736" w:name="_Toc85734446"/>
      <w:bookmarkStart w:id="5737" w:name="_Toc89431745"/>
      <w:bookmarkStart w:id="5738" w:name="_Toc97042557"/>
      <w:bookmarkStart w:id="5739" w:name="_Toc97045701"/>
      <w:bookmarkStart w:id="5740" w:name="_Toc97155446"/>
      <w:bookmarkStart w:id="5741" w:name="_Toc101521586"/>
      <w:bookmarkStart w:id="5742" w:name="_Toc138761854"/>
      <w:bookmarkStart w:id="5743" w:name="_Toc145708069"/>
      <w:bookmarkStart w:id="5744" w:name="_Toc160570562"/>
      <w:bookmarkStart w:id="5745" w:name="_Toc162008158"/>
      <w:bookmarkStart w:id="5746" w:name="_Toc185515825"/>
      <w:bookmarkStart w:id="5747" w:name="_Toc192873133"/>
      <w:bookmarkStart w:id="5748" w:name="_Toc200970846"/>
      <w:r>
        <w:rPr>
          <w:lang w:eastAsia="zh-CN"/>
        </w:rPr>
        <w:t>8.</w:t>
      </w:r>
      <w:r w:rsidR="0085033B">
        <w:rPr>
          <w:lang w:eastAsia="zh-CN"/>
        </w:rPr>
        <w:t>6</w:t>
      </w:r>
      <w:r w:rsidR="009D1C10">
        <w:rPr>
          <w:lang w:eastAsia="zh-CN"/>
        </w:rPr>
        <w:t>.5.2.1</w:t>
      </w:r>
      <w:r w:rsidR="009D1C10">
        <w:rPr>
          <w:lang w:eastAsia="zh-CN"/>
        </w:rPr>
        <w:tab/>
        <w:t>Introduction</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A92E113" w14:textId="5D3A82BF" w:rsidR="009D1C10" w:rsidRDefault="00977663" w:rsidP="009D1C10">
      <w:pPr>
        <w:pStyle w:val="Heading5"/>
        <w:rPr>
          <w:lang w:eastAsia="zh-CN"/>
        </w:rPr>
      </w:pPr>
      <w:bookmarkStart w:id="5749" w:name="_Toc85734447"/>
      <w:bookmarkStart w:id="5750" w:name="_Toc89431746"/>
      <w:bookmarkStart w:id="5751" w:name="_Toc97042558"/>
      <w:bookmarkStart w:id="5752" w:name="_Toc97045702"/>
      <w:bookmarkStart w:id="5753" w:name="_Toc97155447"/>
      <w:bookmarkStart w:id="5754" w:name="_Toc101521587"/>
      <w:bookmarkStart w:id="5755" w:name="_Toc138761855"/>
      <w:bookmarkStart w:id="5756" w:name="_Toc145708070"/>
      <w:bookmarkStart w:id="5757" w:name="_Toc160570563"/>
      <w:bookmarkStart w:id="5758" w:name="_Toc162008159"/>
      <w:bookmarkStart w:id="5759" w:name="_Toc185515826"/>
      <w:bookmarkStart w:id="5760" w:name="_Toc192873134"/>
      <w:bookmarkStart w:id="5761" w:name="_Toc20097084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5762" w:name="_Toc85734448"/>
      <w:bookmarkStart w:id="5763" w:name="_Toc89431747"/>
      <w:bookmarkStart w:id="5764" w:name="_Toc97042559"/>
      <w:bookmarkStart w:id="5765" w:name="_Toc97045703"/>
      <w:bookmarkStart w:id="5766" w:name="_Toc97155448"/>
      <w:bookmarkStart w:id="5767" w:name="_Toc101521588"/>
      <w:bookmarkStart w:id="5768" w:name="_Toc138761856"/>
      <w:bookmarkStart w:id="5769" w:name="_Toc145708071"/>
      <w:bookmarkStart w:id="5770" w:name="_Toc160570564"/>
      <w:bookmarkStart w:id="5771" w:name="_Toc162008160"/>
      <w:bookmarkStart w:id="5772" w:name="_Toc185515827"/>
      <w:bookmarkStart w:id="5773" w:name="_Toc192873135"/>
      <w:bookmarkStart w:id="5774" w:name="_Toc200970848"/>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5775" w:name="_Toc85734449"/>
      <w:bookmarkStart w:id="5776" w:name="_Toc89431748"/>
      <w:bookmarkStart w:id="5777" w:name="_Toc97042560"/>
      <w:bookmarkStart w:id="5778" w:name="_Toc97045704"/>
      <w:bookmarkStart w:id="5779" w:name="_Toc97155449"/>
      <w:bookmarkStart w:id="5780" w:name="_Toc101521589"/>
      <w:bookmarkStart w:id="5781" w:name="_Toc138761857"/>
      <w:bookmarkStart w:id="5782" w:name="_Toc145708072"/>
      <w:bookmarkStart w:id="5783" w:name="_Toc160570565"/>
      <w:bookmarkStart w:id="5784" w:name="_Toc162008161"/>
      <w:bookmarkStart w:id="5785" w:name="_Toc185515828"/>
      <w:bookmarkStart w:id="5786" w:name="_Toc192873136"/>
      <w:bookmarkStart w:id="5787" w:name="_Toc20097084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5788" w:name="_Toc85734450"/>
      <w:bookmarkStart w:id="5789" w:name="_Toc89431749"/>
      <w:bookmarkStart w:id="5790" w:name="_Toc97042561"/>
      <w:bookmarkStart w:id="5791" w:name="_Toc97045705"/>
      <w:bookmarkStart w:id="5792" w:name="_Toc97155450"/>
      <w:bookmarkStart w:id="5793" w:name="_Toc101521590"/>
      <w:bookmarkStart w:id="5794" w:name="_Toc138761858"/>
      <w:bookmarkStart w:id="5795" w:name="_Toc145708073"/>
      <w:bookmarkStart w:id="5796" w:name="_Toc160570566"/>
      <w:bookmarkStart w:id="5797" w:name="_Toc162008162"/>
      <w:bookmarkStart w:id="5798" w:name="_Toc185515829"/>
      <w:bookmarkStart w:id="5799" w:name="_Toc192873137"/>
      <w:bookmarkStart w:id="5800" w:name="_Toc200970850"/>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5801" w:name="_Toc85734451"/>
      <w:bookmarkStart w:id="5802" w:name="_Toc89431750"/>
      <w:bookmarkStart w:id="5803" w:name="_Toc97042562"/>
      <w:bookmarkStart w:id="5804" w:name="_Toc97045706"/>
      <w:bookmarkStart w:id="5805" w:name="_Toc97155451"/>
      <w:bookmarkStart w:id="5806" w:name="_Toc101521591"/>
      <w:bookmarkStart w:id="5807" w:name="_Toc138761859"/>
      <w:bookmarkStart w:id="5808" w:name="_Toc145708074"/>
      <w:bookmarkStart w:id="5809" w:name="_Toc160570567"/>
      <w:bookmarkStart w:id="5810" w:name="_Toc162008163"/>
      <w:bookmarkStart w:id="5811" w:name="_Toc185515830"/>
      <w:bookmarkStart w:id="5812" w:name="_Toc192873138"/>
      <w:bookmarkStart w:id="5813" w:name="_Toc200970851"/>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5814" w:name="_Toc85734452"/>
      <w:bookmarkStart w:id="5815" w:name="_Toc89431751"/>
      <w:bookmarkStart w:id="5816" w:name="_Toc97042563"/>
      <w:bookmarkStart w:id="5817" w:name="_Toc97045707"/>
      <w:bookmarkStart w:id="5818" w:name="_Toc97155452"/>
      <w:bookmarkStart w:id="5819" w:name="_Toc101521592"/>
      <w:bookmarkStart w:id="5820" w:name="_Toc138761860"/>
      <w:bookmarkStart w:id="5821" w:name="_Toc145708075"/>
      <w:bookmarkStart w:id="5822" w:name="_Toc160570568"/>
      <w:bookmarkStart w:id="5823" w:name="_Toc162008164"/>
      <w:bookmarkStart w:id="5824" w:name="_Toc185515831"/>
      <w:bookmarkStart w:id="5825" w:name="_Toc192873139"/>
      <w:bookmarkStart w:id="5826" w:name="_Toc20097085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5827" w:name="_Toc85734453"/>
      <w:bookmarkStart w:id="5828" w:name="_Toc89431752"/>
      <w:bookmarkStart w:id="5829" w:name="_Toc97042564"/>
      <w:bookmarkStart w:id="5830" w:name="_Toc97045708"/>
      <w:bookmarkStart w:id="5831" w:name="_Toc97155453"/>
      <w:bookmarkStart w:id="5832" w:name="_Toc101521593"/>
      <w:bookmarkStart w:id="5833" w:name="_Toc138761861"/>
      <w:bookmarkStart w:id="5834" w:name="_Toc145708076"/>
      <w:bookmarkStart w:id="5835" w:name="_Toc160570569"/>
      <w:bookmarkStart w:id="5836" w:name="_Toc162008165"/>
      <w:bookmarkStart w:id="5837" w:name="_Toc185515832"/>
      <w:bookmarkStart w:id="5838" w:name="_Toc192873140"/>
      <w:bookmarkStart w:id="5839" w:name="_Toc200970853"/>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5840" w:name="_Toc138761862"/>
      <w:bookmarkStart w:id="5841" w:name="_Toc145708077"/>
      <w:bookmarkStart w:id="5842" w:name="_Toc160570570"/>
      <w:bookmarkStart w:id="5843" w:name="_Toc162008166"/>
      <w:bookmarkStart w:id="5844" w:name="_Toc185515833"/>
      <w:bookmarkStart w:id="5845" w:name="_Toc192873141"/>
      <w:bookmarkStart w:id="5846" w:name="_Toc20097085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5840"/>
      <w:bookmarkEnd w:id="5841"/>
      <w:bookmarkEnd w:id="5842"/>
      <w:bookmarkEnd w:id="5843"/>
      <w:bookmarkEnd w:id="5844"/>
      <w:bookmarkEnd w:id="5845"/>
      <w:bookmarkEnd w:id="5846"/>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5847" w:name="_Toc138761863"/>
      <w:bookmarkStart w:id="5848" w:name="_Toc145708078"/>
      <w:bookmarkStart w:id="5849" w:name="_Toc160570571"/>
      <w:bookmarkStart w:id="5850" w:name="_Toc162008167"/>
      <w:bookmarkStart w:id="5851" w:name="_Toc185515834"/>
      <w:bookmarkStart w:id="5852" w:name="_Toc192873142"/>
      <w:bookmarkStart w:id="5853" w:name="_Toc20097085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5847"/>
      <w:bookmarkEnd w:id="5848"/>
      <w:bookmarkEnd w:id="5849"/>
      <w:bookmarkEnd w:id="5850"/>
      <w:bookmarkEnd w:id="5851"/>
      <w:bookmarkEnd w:id="5852"/>
      <w:bookmarkEnd w:id="585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5854" w:name="_Toc138761864"/>
      <w:bookmarkStart w:id="5855" w:name="_Toc145708079"/>
      <w:bookmarkStart w:id="5856" w:name="_Toc160570572"/>
      <w:bookmarkStart w:id="5857" w:name="_Toc162008168"/>
      <w:bookmarkStart w:id="5858" w:name="_Toc185515835"/>
      <w:bookmarkStart w:id="5859" w:name="_Toc192873143"/>
      <w:bookmarkStart w:id="5860" w:name="_Toc200970856"/>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5854"/>
      <w:bookmarkEnd w:id="5855"/>
      <w:bookmarkEnd w:id="5856"/>
      <w:bookmarkEnd w:id="5857"/>
      <w:bookmarkEnd w:id="5858"/>
      <w:bookmarkEnd w:id="5859"/>
      <w:bookmarkEnd w:id="586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5861" w:name="_Toc138761865"/>
      <w:bookmarkStart w:id="5862" w:name="_Toc145708080"/>
      <w:bookmarkStart w:id="5863" w:name="_Toc160570573"/>
      <w:bookmarkStart w:id="5864" w:name="_Toc162008169"/>
      <w:bookmarkStart w:id="5865" w:name="_Toc185515836"/>
      <w:bookmarkStart w:id="5866" w:name="_Toc192873144"/>
      <w:bookmarkStart w:id="5867" w:name="_Toc200970857"/>
      <w:r>
        <w:rPr>
          <w:lang w:eastAsia="zh-CN"/>
        </w:rPr>
        <w:t>8.6.5.2.</w:t>
      </w:r>
      <w:r w:rsidRPr="005C2581">
        <w:rPr>
          <w:lang w:eastAsia="zh-CN"/>
        </w:rPr>
        <w:t>12</w:t>
      </w:r>
      <w:r>
        <w:rPr>
          <w:lang w:eastAsia="zh-CN"/>
        </w:rPr>
        <w:tab/>
        <w:t>Type: SelectedACRScenarios</w:t>
      </w:r>
      <w:bookmarkEnd w:id="5861"/>
      <w:bookmarkEnd w:id="5862"/>
      <w:bookmarkEnd w:id="5863"/>
      <w:bookmarkEnd w:id="5864"/>
      <w:bookmarkEnd w:id="5865"/>
      <w:bookmarkEnd w:id="5866"/>
      <w:bookmarkEnd w:id="5867"/>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5868" w:name="_Toc138761866"/>
      <w:bookmarkStart w:id="5869" w:name="_Toc145708081"/>
      <w:bookmarkStart w:id="5870" w:name="_Toc160570574"/>
      <w:bookmarkStart w:id="5871" w:name="_Toc162008170"/>
      <w:bookmarkStart w:id="5872" w:name="_Toc185515837"/>
      <w:bookmarkStart w:id="5873" w:name="_Toc192873145"/>
      <w:bookmarkStart w:id="5874" w:name="_Toc200970858"/>
      <w:r>
        <w:rPr>
          <w:lang w:eastAsia="zh-CN"/>
        </w:rPr>
        <w:t>8.6.5.2.13</w:t>
      </w:r>
      <w:r>
        <w:rPr>
          <w:lang w:eastAsia="zh-CN"/>
        </w:rPr>
        <w:tab/>
        <w:t xml:space="preserve">Type: </w:t>
      </w:r>
      <w:r>
        <w:rPr>
          <w:lang w:eastAsia="ja-JP"/>
        </w:rPr>
        <w:t>ACRParameters</w:t>
      </w:r>
      <w:bookmarkEnd w:id="5868"/>
      <w:bookmarkEnd w:id="5869"/>
      <w:bookmarkEnd w:id="5870"/>
      <w:bookmarkEnd w:id="5871"/>
      <w:bookmarkEnd w:id="5872"/>
      <w:bookmarkEnd w:id="5873"/>
      <w:bookmarkEnd w:id="5874"/>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5875" w:name="_Toc138761867"/>
      <w:bookmarkStart w:id="5876" w:name="_Toc145708082"/>
      <w:bookmarkStart w:id="5877" w:name="_Toc160570575"/>
      <w:bookmarkStart w:id="5878" w:name="_Toc162008171"/>
      <w:bookmarkStart w:id="5879" w:name="_Toc185515838"/>
      <w:bookmarkStart w:id="5880" w:name="_Toc192873146"/>
      <w:bookmarkStart w:id="5881" w:name="_Toc200970859"/>
      <w:r>
        <w:rPr>
          <w:lang w:eastAsia="zh-CN"/>
        </w:rPr>
        <w:t>8.6.5.2.14</w:t>
      </w:r>
      <w:r>
        <w:rPr>
          <w:lang w:eastAsia="zh-CN"/>
        </w:rPr>
        <w:tab/>
        <w:t xml:space="preserve">Type: </w:t>
      </w:r>
      <w:r>
        <w:rPr>
          <w:rFonts w:hint="eastAsia"/>
          <w:lang w:eastAsia="zh-CN"/>
        </w:rPr>
        <w:t>T</w:t>
      </w:r>
      <w:r>
        <w:rPr>
          <w:lang w:eastAsia="zh-CN"/>
        </w:rPr>
        <w:t>rafficFilterInfo</w:t>
      </w:r>
      <w:bookmarkEnd w:id="5875"/>
      <w:bookmarkEnd w:id="5876"/>
      <w:bookmarkEnd w:id="5877"/>
      <w:bookmarkEnd w:id="5878"/>
      <w:bookmarkEnd w:id="5879"/>
      <w:bookmarkEnd w:id="5880"/>
      <w:bookmarkEnd w:id="5881"/>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5882" w:name="_Toc160570576"/>
      <w:bookmarkStart w:id="5883" w:name="_Toc162008172"/>
      <w:bookmarkStart w:id="5884" w:name="_Toc185515839"/>
      <w:bookmarkStart w:id="5885" w:name="_Toc192873147"/>
      <w:bookmarkStart w:id="5886" w:name="_Toc200970860"/>
      <w:r>
        <w:rPr>
          <w:lang w:eastAsia="zh-CN"/>
        </w:rPr>
        <w:lastRenderedPageBreak/>
        <w:t>8.6.5.2.1</w:t>
      </w:r>
      <w:r w:rsidRPr="00527D5E">
        <w:rPr>
          <w:lang w:eastAsia="zh-CN"/>
        </w:rPr>
        <w:t>5</w:t>
      </w:r>
      <w:r>
        <w:rPr>
          <w:lang w:eastAsia="zh-CN"/>
        </w:rPr>
        <w:tab/>
        <w:t>Type: EasAckInformation</w:t>
      </w:r>
      <w:bookmarkEnd w:id="5882"/>
      <w:bookmarkEnd w:id="5883"/>
      <w:bookmarkEnd w:id="5884"/>
      <w:bookmarkEnd w:id="5885"/>
      <w:bookmarkEnd w:id="588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5887" w:name="_Toc160570577"/>
      <w:bookmarkStart w:id="5888" w:name="_Toc162008173"/>
      <w:bookmarkStart w:id="5889" w:name="_Toc185515840"/>
      <w:bookmarkStart w:id="5890" w:name="_Toc192873148"/>
      <w:bookmarkStart w:id="5891" w:name="_Toc200970861"/>
      <w:r>
        <w:rPr>
          <w:lang w:eastAsia="zh-CN"/>
        </w:rPr>
        <w:t>8.6.5.2.</w:t>
      </w:r>
      <w:r w:rsidRPr="005C2581">
        <w:rPr>
          <w:lang w:eastAsia="zh-CN"/>
        </w:rPr>
        <w:t>1</w:t>
      </w:r>
      <w:r>
        <w:rPr>
          <w:lang w:eastAsia="zh-CN"/>
        </w:rPr>
        <w:t>6</w:t>
      </w:r>
      <w:r>
        <w:rPr>
          <w:lang w:eastAsia="zh-CN"/>
        </w:rPr>
        <w:tab/>
        <w:t>Type: EasInBundleInfo</w:t>
      </w:r>
      <w:bookmarkEnd w:id="5887"/>
      <w:bookmarkEnd w:id="5888"/>
      <w:bookmarkEnd w:id="5889"/>
      <w:bookmarkEnd w:id="5890"/>
      <w:bookmarkEnd w:id="589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5892" w:name="_Toc85734454"/>
      <w:bookmarkStart w:id="5893" w:name="_Toc89431753"/>
      <w:bookmarkStart w:id="5894" w:name="_Toc97042565"/>
      <w:bookmarkStart w:id="5895" w:name="_Toc97045709"/>
      <w:bookmarkStart w:id="5896" w:name="_Toc97155454"/>
      <w:bookmarkStart w:id="5897" w:name="_Toc101521594"/>
      <w:bookmarkStart w:id="5898" w:name="_Toc138761868"/>
      <w:bookmarkStart w:id="5899" w:name="_Toc145708083"/>
      <w:bookmarkStart w:id="5900" w:name="_Toc160570578"/>
      <w:bookmarkStart w:id="5901" w:name="_Toc162008174"/>
      <w:bookmarkStart w:id="5902" w:name="_Toc185515841"/>
      <w:bookmarkStart w:id="5903" w:name="_Toc192873149"/>
      <w:bookmarkStart w:id="5904" w:name="_Toc20097086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5F2A51B2" w14:textId="3D070328" w:rsidR="009D1C10" w:rsidRDefault="009D1C10" w:rsidP="009D1C10">
      <w:pPr>
        <w:pStyle w:val="Heading5"/>
      </w:pPr>
      <w:bookmarkStart w:id="5905" w:name="_Toc28012835"/>
      <w:bookmarkStart w:id="5906" w:name="_Toc34266317"/>
      <w:bookmarkStart w:id="5907" w:name="_Toc36102488"/>
      <w:bookmarkStart w:id="5908" w:name="_Toc43563532"/>
      <w:bookmarkStart w:id="5909" w:name="_Toc45134075"/>
      <w:bookmarkStart w:id="5910" w:name="_Toc50032007"/>
      <w:bookmarkStart w:id="5911" w:name="_Toc51762927"/>
      <w:bookmarkStart w:id="5912" w:name="_Toc56640995"/>
      <w:bookmarkStart w:id="5913" w:name="_Toc59017963"/>
      <w:bookmarkStart w:id="5914" w:name="_Toc66231831"/>
      <w:bookmarkStart w:id="5915" w:name="_Toc68168992"/>
      <w:bookmarkStart w:id="5916" w:name="_Toc70550659"/>
      <w:bookmarkStart w:id="5917" w:name="_Toc73564473"/>
      <w:bookmarkStart w:id="5918" w:name="_Toc85734455"/>
      <w:bookmarkStart w:id="5919" w:name="_Toc89431754"/>
      <w:bookmarkStart w:id="5920" w:name="_Toc97042566"/>
      <w:bookmarkStart w:id="5921" w:name="_Toc97045710"/>
      <w:bookmarkStart w:id="5922" w:name="_Toc97155455"/>
      <w:bookmarkStart w:id="5923" w:name="_Toc101521595"/>
      <w:bookmarkStart w:id="5924" w:name="_Toc138761869"/>
      <w:bookmarkStart w:id="5925" w:name="_Toc145708084"/>
      <w:bookmarkStart w:id="5926" w:name="_Toc160570579"/>
      <w:bookmarkStart w:id="5927" w:name="_Toc162008175"/>
      <w:bookmarkStart w:id="5928" w:name="_Toc185515842"/>
      <w:bookmarkStart w:id="5929" w:name="_Toc192873150"/>
      <w:bookmarkStart w:id="5930" w:name="_Toc200970863"/>
      <w:r>
        <w:t>8.</w:t>
      </w:r>
      <w:r w:rsidR="0085033B">
        <w:t>6</w:t>
      </w:r>
      <w:r>
        <w:t>.5.3.1</w:t>
      </w:r>
      <w:r>
        <w:tab/>
        <w:t>Introduction</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5931" w:name="_Toc28012836"/>
      <w:bookmarkStart w:id="5932" w:name="_Toc34266318"/>
      <w:bookmarkStart w:id="5933" w:name="_Toc36102489"/>
      <w:bookmarkStart w:id="5934" w:name="_Toc43563533"/>
      <w:bookmarkStart w:id="5935" w:name="_Toc45134076"/>
      <w:bookmarkStart w:id="5936" w:name="_Toc50032008"/>
      <w:bookmarkStart w:id="5937" w:name="_Toc51762928"/>
      <w:bookmarkStart w:id="5938" w:name="_Toc56640996"/>
      <w:bookmarkStart w:id="5939" w:name="_Toc59017964"/>
      <w:bookmarkStart w:id="5940" w:name="_Toc66231832"/>
      <w:bookmarkStart w:id="5941" w:name="_Toc68168993"/>
      <w:bookmarkStart w:id="5942" w:name="_Toc70550660"/>
      <w:bookmarkStart w:id="5943" w:name="_Toc73564474"/>
      <w:bookmarkStart w:id="5944" w:name="_Toc85734456"/>
      <w:bookmarkStart w:id="5945" w:name="_Toc89431755"/>
      <w:bookmarkStart w:id="5946" w:name="_Toc97042567"/>
      <w:bookmarkStart w:id="5947" w:name="_Toc97045711"/>
      <w:bookmarkStart w:id="5948" w:name="_Toc97155456"/>
      <w:bookmarkStart w:id="5949" w:name="_Toc101521596"/>
      <w:bookmarkStart w:id="5950" w:name="_Toc138761870"/>
      <w:bookmarkStart w:id="5951" w:name="_Toc145708085"/>
      <w:bookmarkStart w:id="5952" w:name="_Toc160570580"/>
      <w:bookmarkStart w:id="5953" w:name="_Toc162008176"/>
      <w:bookmarkStart w:id="5954" w:name="_Toc185515843"/>
      <w:bookmarkStart w:id="5955" w:name="_Toc192873151"/>
      <w:bookmarkStart w:id="5956" w:name="_Toc200970864"/>
      <w:r>
        <w:t>8.</w:t>
      </w:r>
      <w:r w:rsidR="0085033B">
        <w:t>6</w:t>
      </w:r>
      <w:r w:rsidR="009D1C10">
        <w:t>.5.3.2</w:t>
      </w:r>
      <w:r w:rsidR="009D1C10">
        <w:tab/>
        <w:t>Simple data types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5957" w:name="_Toc28012837"/>
      <w:bookmarkStart w:id="5958" w:name="_Toc34266319"/>
      <w:bookmarkStart w:id="5959" w:name="_Toc36102490"/>
      <w:bookmarkStart w:id="5960" w:name="_Toc43563534"/>
      <w:bookmarkStart w:id="5961" w:name="_Toc45134077"/>
      <w:bookmarkStart w:id="5962" w:name="_Toc50032009"/>
      <w:bookmarkStart w:id="5963" w:name="_Toc51762929"/>
      <w:bookmarkStart w:id="5964" w:name="_Toc56640997"/>
      <w:bookmarkStart w:id="5965" w:name="_Toc59017965"/>
      <w:bookmarkStart w:id="5966" w:name="_Toc66231833"/>
      <w:bookmarkStart w:id="5967" w:name="_Toc68168994"/>
      <w:bookmarkStart w:id="5968" w:name="_Toc70550661"/>
      <w:bookmarkStart w:id="5969" w:name="_Toc73564475"/>
      <w:bookmarkStart w:id="5970" w:name="_Toc85734457"/>
      <w:bookmarkStart w:id="5971" w:name="_Toc89431756"/>
      <w:bookmarkStart w:id="5972" w:name="_Toc97042568"/>
      <w:bookmarkStart w:id="5973" w:name="_Toc97045712"/>
      <w:bookmarkStart w:id="5974" w:name="_Toc97155457"/>
      <w:bookmarkStart w:id="5975" w:name="_Toc101521597"/>
      <w:bookmarkStart w:id="5976" w:name="_Toc138761871"/>
      <w:bookmarkStart w:id="5977" w:name="_Toc145708086"/>
      <w:bookmarkStart w:id="5978" w:name="_Toc160570581"/>
      <w:bookmarkStart w:id="5979" w:name="_Toc162008177"/>
      <w:bookmarkStart w:id="5980" w:name="_Toc185515844"/>
      <w:bookmarkStart w:id="5981" w:name="_Toc192873152"/>
      <w:bookmarkStart w:id="5982" w:name="_Toc200970865"/>
      <w:r>
        <w:t>8.</w:t>
      </w:r>
      <w:r w:rsidR="0085033B">
        <w:t>6</w:t>
      </w:r>
      <w:r w:rsidR="009D1C10">
        <w:t>.5.3.3</w:t>
      </w:r>
      <w:r w:rsidR="009D1C10">
        <w:tab/>
        <w:t xml:space="preserve">Enumeration: </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r w:rsidR="009D1C10">
        <w:t>AcrMgntEvent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5983" w:name="_Toc101521598"/>
      <w:bookmarkStart w:id="5984" w:name="_Toc138761872"/>
      <w:bookmarkStart w:id="5985" w:name="_Toc145708087"/>
      <w:bookmarkStart w:id="5986" w:name="_Toc160570582"/>
      <w:bookmarkStart w:id="5987" w:name="_Toc162008178"/>
      <w:bookmarkStart w:id="5988" w:name="_Toc185515845"/>
      <w:bookmarkStart w:id="5989" w:name="_Toc192873153"/>
      <w:bookmarkStart w:id="5990" w:name="_Toc200970866"/>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5983"/>
      <w:bookmarkEnd w:id="5984"/>
      <w:bookmarkEnd w:id="5985"/>
      <w:bookmarkEnd w:id="5986"/>
      <w:bookmarkEnd w:id="5987"/>
      <w:bookmarkEnd w:id="5988"/>
      <w:bookmarkEnd w:id="5989"/>
      <w:bookmarkEnd w:id="599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5991" w:name="_Toc101521599"/>
      <w:bookmarkStart w:id="5992" w:name="_Toc138761873"/>
      <w:bookmarkStart w:id="5993" w:name="_Toc145708088"/>
      <w:bookmarkStart w:id="5994" w:name="_Toc160570583"/>
      <w:bookmarkStart w:id="5995" w:name="_Toc162008179"/>
      <w:bookmarkStart w:id="5996" w:name="_Toc185515846"/>
      <w:bookmarkStart w:id="5997" w:name="_Toc192873154"/>
      <w:bookmarkStart w:id="5998" w:name="_Toc200970867"/>
      <w:r>
        <w:t>8.</w:t>
      </w:r>
      <w:r w:rsidR="0085033B">
        <w:t>6</w:t>
      </w:r>
      <w:r>
        <w:t>.5.3.5</w:t>
      </w:r>
      <w:r>
        <w:tab/>
        <w:t>Enumeration: ActStatus</w:t>
      </w:r>
      <w:bookmarkEnd w:id="5991"/>
      <w:bookmarkEnd w:id="5992"/>
      <w:bookmarkEnd w:id="5993"/>
      <w:bookmarkEnd w:id="5994"/>
      <w:bookmarkEnd w:id="5995"/>
      <w:bookmarkEnd w:id="5996"/>
      <w:bookmarkEnd w:id="5997"/>
      <w:bookmarkEnd w:id="5998"/>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5999" w:name="_Toc138761874"/>
      <w:bookmarkStart w:id="6000" w:name="_Toc145708089"/>
      <w:bookmarkStart w:id="6001" w:name="_Toc160570584"/>
      <w:bookmarkStart w:id="6002" w:name="_Toc162008180"/>
      <w:bookmarkStart w:id="6003" w:name="_Toc185515847"/>
      <w:bookmarkStart w:id="6004" w:name="_Toc192873155"/>
      <w:bookmarkStart w:id="6005" w:name="_Toc200970868"/>
      <w:r>
        <w:t>8.</w:t>
      </w:r>
      <w:r w:rsidR="0085033B">
        <w:t>6</w:t>
      </w:r>
      <w:r>
        <w:t>.5.3.6</w:t>
      </w:r>
      <w:r>
        <w:tab/>
        <w:t>Enumeration: AcrMgnt</w:t>
      </w:r>
      <w:r w:rsidRPr="001E0D95">
        <w:t>Event</w:t>
      </w:r>
      <w:r>
        <w:rPr>
          <w:lang w:eastAsia="zh-CN"/>
        </w:rPr>
        <w:t>FailureCode</w:t>
      </w:r>
      <w:bookmarkEnd w:id="5999"/>
      <w:bookmarkEnd w:id="6000"/>
      <w:bookmarkEnd w:id="6001"/>
      <w:bookmarkEnd w:id="6002"/>
      <w:bookmarkEnd w:id="6003"/>
      <w:bookmarkEnd w:id="6004"/>
      <w:bookmarkEnd w:id="6005"/>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6006" w:name="_Toc138761875"/>
      <w:bookmarkStart w:id="6007" w:name="_Toc145708090"/>
      <w:bookmarkStart w:id="6008" w:name="_Toc160570585"/>
      <w:bookmarkStart w:id="6009" w:name="_Toc162008181"/>
      <w:bookmarkStart w:id="6010" w:name="_Toc185515848"/>
      <w:bookmarkStart w:id="6011" w:name="_Toc192873156"/>
      <w:bookmarkStart w:id="6012" w:name="_Toc200970869"/>
      <w:r>
        <w:t>8.</w:t>
      </w:r>
      <w:r w:rsidR="0085033B">
        <w:t>6</w:t>
      </w:r>
      <w:r>
        <w:t>.5.3.7</w:t>
      </w:r>
      <w:r>
        <w:tab/>
        <w:t>Enumeration: AvailabilityStatus</w:t>
      </w:r>
      <w:bookmarkEnd w:id="6006"/>
      <w:bookmarkEnd w:id="6007"/>
      <w:bookmarkEnd w:id="6008"/>
      <w:bookmarkEnd w:id="6009"/>
      <w:bookmarkEnd w:id="6010"/>
      <w:bookmarkEnd w:id="6011"/>
      <w:bookmarkEnd w:id="6012"/>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6013" w:name="_Toc160570586"/>
      <w:bookmarkStart w:id="6014" w:name="_Toc162008182"/>
      <w:bookmarkStart w:id="6015" w:name="_Toc185515849"/>
      <w:bookmarkStart w:id="6016" w:name="_Toc192873157"/>
      <w:bookmarkStart w:id="6017" w:name="_Toc200970870"/>
      <w:r>
        <w:lastRenderedPageBreak/>
        <w:t>8.6.5.3.</w:t>
      </w:r>
      <w:r w:rsidRPr="00527D5E">
        <w:t>8</w:t>
      </w:r>
      <w:r>
        <w:tab/>
        <w:t>Enumeration: ResultCode</w:t>
      </w:r>
      <w:bookmarkEnd w:id="6013"/>
      <w:bookmarkEnd w:id="6014"/>
      <w:bookmarkEnd w:id="6015"/>
      <w:bookmarkEnd w:id="6016"/>
      <w:bookmarkEnd w:id="601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6018" w:name="_Toc185515850"/>
      <w:bookmarkStart w:id="6019" w:name="_Toc192873158"/>
      <w:bookmarkStart w:id="6020" w:name="_Toc200970871"/>
      <w:r>
        <w:t>8.6.5.3.</w:t>
      </w:r>
      <w:r w:rsidRPr="003418D4">
        <w:t>9</w:t>
      </w:r>
      <w:r>
        <w:tab/>
        <w:t xml:space="preserve">Enumeration: </w:t>
      </w:r>
      <w:r w:rsidRPr="00140949">
        <w:t>InOutArea</w:t>
      </w:r>
      <w:bookmarkEnd w:id="6018"/>
      <w:bookmarkEnd w:id="6019"/>
      <w:bookmarkEnd w:id="6020"/>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6021" w:name="_Toc85734458"/>
      <w:bookmarkStart w:id="6022" w:name="_Toc89431757"/>
      <w:bookmarkStart w:id="6023" w:name="_Toc97042569"/>
      <w:bookmarkStart w:id="6024" w:name="_Toc97045713"/>
      <w:bookmarkStart w:id="6025" w:name="_Toc97155458"/>
      <w:bookmarkStart w:id="6026" w:name="_Toc101521600"/>
      <w:bookmarkStart w:id="6027" w:name="_Toc138761876"/>
      <w:bookmarkStart w:id="6028" w:name="_Toc145708091"/>
      <w:bookmarkStart w:id="6029" w:name="_Toc160570587"/>
      <w:bookmarkStart w:id="6030" w:name="_Toc162008183"/>
      <w:bookmarkStart w:id="6031" w:name="_Toc185515851"/>
      <w:bookmarkStart w:id="6032" w:name="_Toc192873159"/>
      <w:bookmarkStart w:id="6033" w:name="_Toc200970872"/>
      <w:r>
        <w:t>8.</w:t>
      </w:r>
      <w:r w:rsidR="0085033B">
        <w:t>6</w:t>
      </w:r>
      <w:r w:rsidR="009D1C10">
        <w:t>.6</w:t>
      </w:r>
      <w:r w:rsidR="009D1C10">
        <w:tab/>
        <w:t>Error Handling</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083DFEF2" w14:textId="77777777" w:rsidR="008277F0" w:rsidRDefault="008277F0" w:rsidP="008277F0">
      <w:pPr>
        <w:pStyle w:val="Heading4"/>
      </w:pPr>
      <w:bookmarkStart w:id="6034" w:name="_Toc138761877"/>
      <w:bookmarkStart w:id="6035" w:name="_Toc145708092"/>
      <w:bookmarkStart w:id="6036" w:name="_Toc160570588"/>
      <w:bookmarkStart w:id="6037" w:name="_Toc162008184"/>
      <w:bookmarkStart w:id="6038" w:name="_Toc185515852"/>
      <w:bookmarkStart w:id="6039" w:name="_Toc192873160"/>
      <w:bookmarkStart w:id="6040" w:name="_Toc200970873"/>
      <w:r>
        <w:t>8.6.6.1</w:t>
      </w:r>
      <w:r>
        <w:tab/>
        <w:t>General</w:t>
      </w:r>
      <w:bookmarkEnd w:id="6034"/>
      <w:bookmarkEnd w:id="6035"/>
      <w:bookmarkEnd w:id="6036"/>
      <w:bookmarkEnd w:id="6037"/>
      <w:bookmarkEnd w:id="6038"/>
      <w:bookmarkEnd w:id="6039"/>
      <w:bookmarkEnd w:id="6040"/>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6041" w:name="_Toc138761878"/>
      <w:bookmarkStart w:id="6042" w:name="_Toc145708093"/>
      <w:bookmarkStart w:id="6043" w:name="_Toc160570589"/>
      <w:bookmarkStart w:id="6044" w:name="_Toc162008185"/>
      <w:bookmarkStart w:id="6045" w:name="_Toc185515853"/>
      <w:bookmarkStart w:id="6046" w:name="_Toc192873161"/>
      <w:bookmarkStart w:id="6047" w:name="_Toc200970874"/>
      <w:r>
        <w:t>8.6.6.2</w:t>
      </w:r>
      <w:r>
        <w:tab/>
        <w:t>Protocol Errors</w:t>
      </w:r>
      <w:bookmarkEnd w:id="6041"/>
      <w:bookmarkEnd w:id="6042"/>
      <w:bookmarkEnd w:id="6043"/>
      <w:bookmarkEnd w:id="6044"/>
      <w:bookmarkEnd w:id="6045"/>
      <w:bookmarkEnd w:id="6046"/>
      <w:bookmarkEnd w:id="6047"/>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6048" w:name="_Toc138761879"/>
      <w:bookmarkStart w:id="6049" w:name="_Toc145708094"/>
      <w:bookmarkStart w:id="6050" w:name="_Toc160570590"/>
      <w:bookmarkStart w:id="6051" w:name="_Toc162008186"/>
      <w:bookmarkStart w:id="6052" w:name="_Toc185515854"/>
      <w:bookmarkStart w:id="6053" w:name="_Toc192873162"/>
      <w:bookmarkStart w:id="6054" w:name="_Toc200970875"/>
      <w:r>
        <w:t>8.6.6.3</w:t>
      </w:r>
      <w:r>
        <w:tab/>
        <w:t>Application Errors</w:t>
      </w:r>
      <w:bookmarkEnd w:id="6048"/>
      <w:bookmarkEnd w:id="6049"/>
      <w:bookmarkEnd w:id="6050"/>
      <w:bookmarkEnd w:id="6051"/>
      <w:bookmarkEnd w:id="6052"/>
      <w:bookmarkEnd w:id="6053"/>
      <w:bookmarkEnd w:id="605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6055" w:name="_Toc85734459"/>
      <w:bookmarkStart w:id="6056" w:name="_Toc89431758"/>
      <w:bookmarkStart w:id="6057" w:name="_Toc97042570"/>
      <w:bookmarkStart w:id="6058" w:name="_Toc97045714"/>
      <w:bookmarkStart w:id="6059" w:name="_Toc97155459"/>
      <w:bookmarkStart w:id="6060" w:name="_Toc101521601"/>
      <w:bookmarkStart w:id="6061" w:name="_Toc138761880"/>
      <w:bookmarkStart w:id="6062" w:name="_Toc145708095"/>
      <w:bookmarkStart w:id="6063" w:name="_Toc160570591"/>
      <w:bookmarkStart w:id="6064" w:name="_Toc162008187"/>
      <w:bookmarkStart w:id="6065" w:name="_Toc185515855"/>
      <w:bookmarkStart w:id="6066" w:name="_Toc192873163"/>
      <w:bookmarkStart w:id="6067" w:name="_Toc200970876"/>
      <w:r>
        <w:t>8.</w:t>
      </w:r>
      <w:r w:rsidR="0085033B">
        <w:t>6</w:t>
      </w:r>
      <w:r w:rsidR="009D1C10">
        <w:t>.7</w:t>
      </w:r>
      <w:r w:rsidR="009D1C10">
        <w:tab/>
        <w:t>Feature negotiation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6068" w:name="_Toc97042588"/>
      <w:bookmarkStart w:id="6069" w:name="_Toc97045732"/>
      <w:bookmarkStart w:id="6070" w:name="_Toc97155477"/>
      <w:bookmarkStart w:id="6071" w:name="_Toc101521603"/>
      <w:bookmarkStart w:id="6072" w:name="_Toc138761881"/>
      <w:bookmarkStart w:id="6073" w:name="_Toc145708096"/>
      <w:bookmarkStart w:id="6074" w:name="_Toc160570592"/>
      <w:bookmarkStart w:id="6075" w:name="_Toc162008188"/>
      <w:bookmarkStart w:id="6076" w:name="_Toc185515856"/>
      <w:bookmarkStart w:id="6077" w:name="_Toc192873164"/>
      <w:bookmarkStart w:id="6078" w:name="_Toc200970877"/>
      <w:r>
        <w:t>8.</w:t>
      </w:r>
      <w:r w:rsidR="0085033B">
        <w:t>7</w:t>
      </w:r>
      <w:r>
        <w:tab/>
        <w:t>Eees_EECContextRelocation API</w:t>
      </w:r>
      <w:bookmarkEnd w:id="6068"/>
      <w:bookmarkEnd w:id="6069"/>
      <w:bookmarkEnd w:id="6070"/>
      <w:bookmarkEnd w:id="6071"/>
      <w:bookmarkEnd w:id="6072"/>
      <w:bookmarkEnd w:id="6073"/>
      <w:bookmarkEnd w:id="6074"/>
      <w:bookmarkEnd w:id="6075"/>
      <w:bookmarkEnd w:id="6076"/>
      <w:bookmarkEnd w:id="6077"/>
      <w:bookmarkEnd w:id="6078"/>
    </w:p>
    <w:p w14:paraId="506E77A4" w14:textId="75C4C899" w:rsidR="006264CE" w:rsidRDefault="006264CE" w:rsidP="006264CE">
      <w:pPr>
        <w:pStyle w:val="Heading3"/>
      </w:pPr>
      <w:bookmarkStart w:id="6079" w:name="_Toc97042589"/>
      <w:bookmarkStart w:id="6080" w:name="_Toc97045733"/>
      <w:bookmarkStart w:id="6081" w:name="_Toc97155478"/>
      <w:bookmarkStart w:id="6082" w:name="_Toc101521604"/>
      <w:bookmarkStart w:id="6083" w:name="_Toc138761882"/>
      <w:bookmarkStart w:id="6084" w:name="_Toc145708097"/>
      <w:bookmarkStart w:id="6085" w:name="_Toc160570593"/>
      <w:bookmarkStart w:id="6086" w:name="_Toc162008189"/>
      <w:bookmarkStart w:id="6087" w:name="_Toc185515857"/>
      <w:bookmarkStart w:id="6088" w:name="_Toc192873165"/>
      <w:bookmarkStart w:id="6089" w:name="_Toc200970878"/>
      <w:r>
        <w:t>8.</w:t>
      </w:r>
      <w:r w:rsidR="0085033B">
        <w:t>7</w:t>
      </w:r>
      <w:r>
        <w:t>.1</w:t>
      </w:r>
      <w:r>
        <w:tab/>
        <w:t>API URI</w:t>
      </w:r>
      <w:bookmarkEnd w:id="6079"/>
      <w:bookmarkEnd w:id="6080"/>
      <w:bookmarkEnd w:id="6081"/>
      <w:bookmarkEnd w:id="6082"/>
      <w:bookmarkEnd w:id="6083"/>
      <w:bookmarkEnd w:id="6084"/>
      <w:bookmarkEnd w:id="6085"/>
      <w:bookmarkEnd w:id="6086"/>
      <w:bookmarkEnd w:id="6087"/>
      <w:bookmarkEnd w:id="6088"/>
      <w:bookmarkEnd w:id="6089"/>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6090" w:name="_Toc160570594"/>
      <w:bookmarkStart w:id="6091" w:name="_Toc162008190"/>
      <w:bookmarkStart w:id="6092" w:name="_Toc185515858"/>
      <w:bookmarkStart w:id="6093" w:name="_Toc192873166"/>
      <w:bookmarkStart w:id="6094" w:name="_Toc200970879"/>
      <w:r>
        <w:t>8.7.</w:t>
      </w:r>
      <w:r w:rsidRPr="008610C2">
        <w:t>1A</w:t>
      </w:r>
      <w:r>
        <w:tab/>
        <w:t>Usage of HTTP</w:t>
      </w:r>
      <w:bookmarkEnd w:id="6090"/>
      <w:bookmarkEnd w:id="6091"/>
      <w:bookmarkEnd w:id="6092"/>
      <w:bookmarkEnd w:id="6093"/>
      <w:bookmarkEnd w:id="6094"/>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6095" w:name="_Toc97042590"/>
      <w:bookmarkStart w:id="6096" w:name="_Toc97045734"/>
      <w:bookmarkStart w:id="6097" w:name="_Toc97155479"/>
      <w:bookmarkStart w:id="6098" w:name="_Toc101521605"/>
      <w:bookmarkStart w:id="6099" w:name="_Toc138761883"/>
      <w:bookmarkStart w:id="6100" w:name="_Toc145708098"/>
      <w:bookmarkStart w:id="6101" w:name="_Toc160570595"/>
      <w:bookmarkStart w:id="6102" w:name="_Toc162008191"/>
      <w:bookmarkStart w:id="6103" w:name="_Toc185515859"/>
      <w:bookmarkStart w:id="6104" w:name="_Toc192873167"/>
      <w:bookmarkStart w:id="6105" w:name="_Toc200970880"/>
      <w:r>
        <w:t>8.</w:t>
      </w:r>
      <w:r w:rsidR="0085033B">
        <w:t>7</w:t>
      </w:r>
      <w:r>
        <w:t>.2</w:t>
      </w:r>
      <w:r>
        <w:tab/>
        <w:t>Resources</w:t>
      </w:r>
      <w:bookmarkEnd w:id="6095"/>
      <w:bookmarkEnd w:id="6096"/>
      <w:bookmarkEnd w:id="6097"/>
      <w:bookmarkEnd w:id="6098"/>
      <w:bookmarkEnd w:id="6099"/>
      <w:bookmarkEnd w:id="6100"/>
      <w:bookmarkEnd w:id="6101"/>
      <w:bookmarkEnd w:id="6102"/>
      <w:bookmarkEnd w:id="6103"/>
      <w:bookmarkEnd w:id="6104"/>
      <w:bookmarkEnd w:id="6105"/>
    </w:p>
    <w:p w14:paraId="0DBFD2C7" w14:textId="619C34B1" w:rsidR="006264CE" w:rsidRDefault="006264CE" w:rsidP="006264CE">
      <w:pPr>
        <w:pStyle w:val="Heading4"/>
      </w:pPr>
      <w:bookmarkStart w:id="6106" w:name="_Toc97042591"/>
      <w:bookmarkStart w:id="6107" w:name="_Toc97045735"/>
      <w:bookmarkStart w:id="6108" w:name="_Toc97155480"/>
      <w:bookmarkStart w:id="6109" w:name="_Toc101521606"/>
      <w:bookmarkStart w:id="6110" w:name="_Toc138761884"/>
      <w:bookmarkStart w:id="6111" w:name="_Toc145708099"/>
      <w:bookmarkStart w:id="6112" w:name="_Toc160570596"/>
      <w:bookmarkStart w:id="6113" w:name="_Toc162008192"/>
      <w:bookmarkStart w:id="6114" w:name="_Toc185515860"/>
      <w:bookmarkStart w:id="6115" w:name="_Toc192873168"/>
      <w:bookmarkStart w:id="6116" w:name="_Toc200970881"/>
      <w:r>
        <w:t>8.</w:t>
      </w:r>
      <w:r w:rsidR="0085033B">
        <w:t>7</w:t>
      </w:r>
      <w:r>
        <w:t>.2.1</w:t>
      </w:r>
      <w:r>
        <w:tab/>
        <w:t>Overview</w:t>
      </w:r>
      <w:bookmarkEnd w:id="6106"/>
      <w:bookmarkEnd w:id="6107"/>
      <w:bookmarkEnd w:id="6108"/>
      <w:bookmarkEnd w:id="6109"/>
      <w:bookmarkEnd w:id="6110"/>
      <w:bookmarkEnd w:id="6111"/>
      <w:bookmarkEnd w:id="6112"/>
      <w:bookmarkEnd w:id="6113"/>
      <w:bookmarkEnd w:id="6114"/>
      <w:bookmarkEnd w:id="6115"/>
      <w:bookmarkEnd w:id="6116"/>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05pt;height:148.65pt" o:ole="">
            <v:imagedata r:id="rId27" o:title=""/>
          </v:shape>
          <o:OLEObject Type="Embed" ProgID="Visio.Drawing.11" ShapeID="_x0000_i1033" DrawAspect="Content" ObjectID="_181157946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6117" w:name="_Toc97042592"/>
      <w:bookmarkStart w:id="6118" w:name="_Toc97045736"/>
      <w:bookmarkStart w:id="6119" w:name="_Toc97155481"/>
      <w:bookmarkStart w:id="6120" w:name="_Toc101521607"/>
      <w:bookmarkStart w:id="6121" w:name="_Toc138761885"/>
      <w:bookmarkStart w:id="6122" w:name="_Toc145708100"/>
      <w:bookmarkStart w:id="6123" w:name="_Toc160570597"/>
      <w:bookmarkStart w:id="6124" w:name="_Toc162008193"/>
      <w:bookmarkStart w:id="6125" w:name="_Toc185515861"/>
      <w:bookmarkStart w:id="6126" w:name="_Toc192873169"/>
      <w:bookmarkStart w:id="6127" w:name="_Toc200970882"/>
      <w:r>
        <w:t>8.</w:t>
      </w:r>
      <w:r w:rsidR="0085033B">
        <w:t>7</w:t>
      </w:r>
      <w:r>
        <w:t>.2.2</w:t>
      </w:r>
      <w:r>
        <w:tab/>
        <w:t>Resource</w:t>
      </w:r>
      <w:r w:rsidRPr="00831458">
        <w:t xml:space="preserve">: </w:t>
      </w:r>
      <w:r>
        <w:t>EEC Contexts</w:t>
      </w:r>
      <w:bookmarkEnd w:id="6117"/>
      <w:bookmarkEnd w:id="6118"/>
      <w:bookmarkEnd w:id="6119"/>
      <w:bookmarkEnd w:id="6120"/>
      <w:bookmarkEnd w:id="6121"/>
      <w:bookmarkEnd w:id="6122"/>
      <w:bookmarkEnd w:id="6123"/>
      <w:bookmarkEnd w:id="6124"/>
      <w:bookmarkEnd w:id="6125"/>
      <w:bookmarkEnd w:id="6126"/>
      <w:bookmarkEnd w:id="6127"/>
    </w:p>
    <w:p w14:paraId="60A6033A" w14:textId="344FFC75" w:rsidR="006264CE" w:rsidRDefault="006264CE" w:rsidP="006264CE">
      <w:pPr>
        <w:pStyle w:val="Heading5"/>
        <w:rPr>
          <w:lang w:eastAsia="zh-CN"/>
        </w:rPr>
      </w:pPr>
      <w:bookmarkStart w:id="6128" w:name="_Toc97042593"/>
      <w:bookmarkStart w:id="6129" w:name="_Toc97045737"/>
      <w:bookmarkStart w:id="6130" w:name="_Toc97155482"/>
      <w:bookmarkStart w:id="6131" w:name="_Toc101521608"/>
      <w:bookmarkStart w:id="6132" w:name="_Toc138761886"/>
      <w:bookmarkStart w:id="6133" w:name="_Toc145708101"/>
      <w:bookmarkStart w:id="6134" w:name="_Toc160570598"/>
      <w:bookmarkStart w:id="6135" w:name="_Toc162008194"/>
      <w:bookmarkStart w:id="6136" w:name="_Toc185515862"/>
      <w:bookmarkStart w:id="6137" w:name="_Toc192873170"/>
      <w:bookmarkStart w:id="6138" w:name="_Toc200970883"/>
      <w:r>
        <w:rPr>
          <w:lang w:eastAsia="zh-CN"/>
        </w:rPr>
        <w:t>8.</w:t>
      </w:r>
      <w:r w:rsidR="0085033B">
        <w:rPr>
          <w:lang w:eastAsia="zh-CN"/>
        </w:rPr>
        <w:t>7</w:t>
      </w:r>
      <w:r>
        <w:rPr>
          <w:lang w:eastAsia="zh-CN"/>
        </w:rPr>
        <w:t>.2.2.1</w:t>
      </w:r>
      <w:r>
        <w:rPr>
          <w:lang w:eastAsia="zh-CN"/>
        </w:rPr>
        <w:tab/>
        <w:t>Description</w:t>
      </w:r>
      <w:bookmarkEnd w:id="6128"/>
      <w:bookmarkEnd w:id="6129"/>
      <w:bookmarkEnd w:id="6130"/>
      <w:bookmarkEnd w:id="6131"/>
      <w:bookmarkEnd w:id="6132"/>
      <w:bookmarkEnd w:id="6133"/>
      <w:bookmarkEnd w:id="6134"/>
      <w:bookmarkEnd w:id="6135"/>
      <w:bookmarkEnd w:id="6136"/>
      <w:bookmarkEnd w:id="6137"/>
      <w:bookmarkEnd w:id="613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6139" w:name="_Toc97042594"/>
      <w:bookmarkStart w:id="6140" w:name="_Toc97045738"/>
      <w:bookmarkStart w:id="6141" w:name="_Toc97155483"/>
      <w:bookmarkStart w:id="6142" w:name="_Toc101521609"/>
      <w:bookmarkStart w:id="6143" w:name="_Toc138761887"/>
      <w:bookmarkStart w:id="6144" w:name="_Toc145708102"/>
      <w:bookmarkStart w:id="6145" w:name="_Toc160570599"/>
      <w:bookmarkStart w:id="6146" w:name="_Toc162008195"/>
      <w:bookmarkStart w:id="6147" w:name="_Toc185515863"/>
      <w:bookmarkStart w:id="6148" w:name="_Toc192873171"/>
      <w:bookmarkStart w:id="6149" w:name="_Toc200970884"/>
      <w:r>
        <w:rPr>
          <w:lang w:eastAsia="zh-CN"/>
        </w:rPr>
        <w:t>8.</w:t>
      </w:r>
      <w:r w:rsidR="0085033B">
        <w:rPr>
          <w:lang w:eastAsia="zh-CN"/>
        </w:rPr>
        <w:t>7</w:t>
      </w:r>
      <w:r>
        <w:rPr>
          <w:lang w:eastAsia="zh-CN"/>
        </w:rPr>
        <w:t>.2.2.2</w:t>
      </w:r>
      <w:r>
        <w:rPr>
          <w:lang w:eastAsia="zh-CN"/>
        </w:rPr>
        <w:tab/>
        <w:t>Resource Definition</w:t>
      </w:r>
      <w:bookmarkEnd w:id="6139"/>
      <w:bookmarkEnd w:id="6140"/>
      <w:bookmarkEnd w:id="6141"/>
      <w:bookmarkEnd w:id="6142"/>
      <w:bookmarkEnd w:id="6143"/>
      <w:bookmarkEnd w:id="6144"/>
      <w:bookmarkEnd w:id="6145"/>
      <w:bookmarkEnd w:id="6146"/>
      <w:bookmarkEnd w:id="6147"/>
      <w:bookmarkEnd w:id="6148"/>
      <w:bookmarkEnd w:id="6149"/>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6150" w:name="_Toc97042595"/>
      <w:bookmarkStart w:id="6151" w:name="_Toc97045739"/>
      <w:bookmarkStart w:id="6152" w:name="_Toc97155484"/>
      <w:bookmarkStart w:id="6153" w:name="_Toc101521610"/>
      <w:bookmarkStart w:id="6154" w:name="_Toc138761888"/>
      <w:bookmarkStart w:id="6155" w:name="_Toc145708103"/>
      <w:bookmarkStart w:id="6156" w:name="_Toc160570600"/>
      <w:bookmarkStart w:id="6157" w:name="_Toc162008196"/>
      <w:bookmarkStart w:id="6158" w:name="_Toc185515864"/>
      <w:bookmarkStart w:id="6159" w:name="_Toc192873172"/>
      <w:bookmarkStart w:id="6160" w:name="_Toc200970885"/>
      <w:r>
        <w:rPr>
          <w:lang w:eastAsia="zh-CN"/>
        </w:rPr>
        <w:t>8.</w:t>
      </w:r>
      <w:r w:rsidR="0085033B">
        <w:rPr>
          <w:lang w:eastAsia="zh-CN"/>
        </w:rPr>
        <w:t>7</w:t>
      </w:r>
      <w:r>
        <w:rPr>
          <w:lang w:eastAsia="zh-CN"/>
        </w:rPr>
        <w:t>.2.2.3</w:t>
      </w:r>
      <w:r>
        <w:rPr>
          <w:lang w:eastAsia="zh-CN"/>
        </w:rPr>
        <w:tab/>
        <w:t>Resource Standard Methods</w:t>
      </w:r>
      <w:bookmarkEnd w:id="6150"/>
      <w:bookmarkEnd w:id="6151"/>
      <w:bookmarkEnd w:id="6152"/>
      <w:bookmarkEnd w:id="6153"/>
      <w:bookmarkEnd w:id="6154"/>
      <w:bookmarkEnd w:id="6155"/>
      <w:bookmarkEnd w:id="6156"/>
      <w:bookmarkEnd w:id="6157"/>
      <w:bookmarkEnd w:id="6158"/>
      <w:bookmarkEnd w:id="6159"/>
      <w:bookmarkEnd w:id="6160"/>
    </w:p>
    <w:p w14:paraId="44BDF02B" w14:textId="0C93AD35" w:rsidR="006264CE" w:rsidRDefault="006264CE" w:rsidP="006264CE">
      <w:pPr>
        <w:pStyle w:val="Heading6"/>
        <w:rPr>
          <w:lang w:eastAsia="zh-CN"/>
        </w:rPr>
      </w:pPr>
      <w:bookmarkStart w:id="6161" w:name="_Toc97042596"/>
      <w:bookmarkStart w:id="6162" w:name="_Toc97045740"/>
      <w:bookmarkStart w:id="6163" w:name="_Toc97155485"/>
      <w:bookmarkStart w:id="6164" w:name="_Toc101521611"/>
      <w:bookmarkStart w:id="6165" w:name="_Toc138761889"/>
      <w:bookmarkStart w:id="6166" w:name="_Toc145708104"/>
      <w:bookmarkStart w:id="6167" w:name="_Toc160570601"/>
      <w:bookmarkStart w:id="6168" w:name="_Toc162008197"/>
      <w:bookmarkStart w:id="6169" w:name="_Toc185515865"/>
      <w:bookmarkStart w:id="6170" w:name="_Toc192873173"/>
      <w:bookmarkStart w:id="6171" w:name="_Toc200970886"/>
      <w:r>
        <w:rPr>
          <w:lang w:eastAsia="zh-CN"/>
        </w:rPr>
        <w:t>8.</w:t>
      </w:r>
      <w:r w:rsidR="0085033B">
        <w:rPr>
          <w:lang w:eastAsia="zh-CN"/>
        </w:rPr>
        <w:t>7</w:t>
      </w:r>
      <w:r>
        <w:rPr>
          <w:lang w:eastAsia="zh-CN"/>
        </w:rPr>
        <w:t>.2.2.3.1</w:t>
      </w:r>
      <w:r>
        <w:rPr>
          <w:lang w:eastAsia="zh-CN"/>
        </w:rPr>
        <w:tab/>
        <w:t>GET</w:t>
      </w:r>
      <w:bookmarkEnd w:id="6161"/>
      <w:bookmarkEnd w:id="6162"/>
      <w:bookmarkEnd w:id="6163"/>
      <w:bookmarkEnd w:id="6164"/>
      <w:bookmarkEnd w:id="6165"/>
      <w:bookmarkEnd w:id="6166"/>
      <w:bookmarkEnd w:id="6167"/>
      <w:bookmarkEnd w:id="6168"/>
      <w:bookmarkEnd w:id="6169"/>
      <w:bookmarkEnd w:id="6170"/>
      <w:bookmarkEnd w:id="6171"/>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6172" w:name="_Toc97042597"/>
      <w:bookmarkStart w:id="6173" w:name="_Toc97045741"/>
      <w:bookmarkStart w:id="6174" w:name="_Toc97155486"/>
      <w:bookmarkStart w:id="6175" w:name="_Toc101521612"/>
      <w:bookmarkStart w:id="6176" w:name="_Toc138761890"/>
      <w:bookmarkStart w:id="6177" w:name="_Toc145708105"/>
      <w:bookmarkStart w:id="6178" w:name="_Toc160570602"/>
      <w:bookmarkStart w:id="6179" w:name="_Toc162008198"/>
      <w:bookmarkStart w:id="6180" w:name="_Toc185515866"/>
      <w:bookmarkStart w:id="6181" w:name="_Toc192873174"/>
      <w:bookmarkStart w:id="6182" w:name="_Toc200970887"/>
      <w:r>
        <w:rPr>
          <w:lang w:eastAsia="zh-CN"/>
        </w:rPr>
        <w:t>8.</w:t>
      </w:r>
      <w:r w:rsidR="0085033B">
        <w:rPr>
          <w:lang w:eastAsia="zh-CN"/>
        </w:rPr>
        <w:t>7</w:t>
      </w:r>
      <w:r>
        <w:rPr>
          <w:lang w:eastAsia="zh-CN"/>
        </w:rPr>
        <w:t>.2.2.3.2</w:t>
      </w:r>
      <w:r>
        <w:rPr>
          <w:lang w:eastAsia="zh-CN"/>
        </w:rPr>
        <w:tab/>
        <w:t>POST</w:t>
      </w:r>
      <w:bookmarkEnd w:id="6172"/>
      <w:bookmarkEnd w:id="6173"/>
      <w:bookmarkEnd w:id="6174"/>
      <w:bookmarkEnd w:id="6175"/>
      <w:bookmarkEnd w:id="6176"/>
      <w:bookmarkEnd w:id="6177"/>
      <w:bookmarkEnd w:id="6178"/>
      <w:bookmarkEnd w:id="6179"/>
      <w:bookmarkEnd w:id="6180"/>
      <w:bookmarkEnd w:id="6181"/>
      <w:bookmarkEnd w:id="618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6183" w:name="_Toc97042598"/>
      <w:bookmarkStart w:id="6184" w:name="_Toc97045742"/>
      <w:bookmarkStart w:id="6185" w:name="_Toc97155487"/>
      <w:bookmarkStart w:id="6186" w:name="_Toc101521613"/>
      <w:bookmarkStart w:id="6187" w:name="_Toc138761891"/>
      <w:bookmarkStart w:id="6188" w:name="_Toc145708106"/>
      <w:bookmarkStart w:id="6189" w:name="_Toc160570603"/>
      <w:bookmarkStart w:id="6190" w:name="_Toc162008199"/>
      <w:bookmarkStart w:id="6191" w:name="_Toc185515867"/>
      <w:bookmarkStart w:id="6192" w:name="_Toc192873175"/>
      <w:bookmarkStart w:id="6193" w:name="_Toc200970888"/>
      <w:r>
        <w:rPr>
          <w:lang w:eastAsia="zh-CN"/>
        </w:rPr>
        <w:t>8.</w:t>
      </w:r>
      <w:r w:rsidR="003300AE">
        <w:rPr>
          <w:lang w:eastAsia="zh-CN"/>
        </w:rPr>
        <w:t>7</w:t>
      </w:r>
      <w:r>
        <w:rPr>
          <w:lang w:eastAsia="zh-CN"/>
        </w:rPr>
        <w:t>.2.2.4</w:t>
      </w:r>
      <w:r>
        <w:rPr>
          <w:lang w:eastAsia="zh-CN"/>
        </w:rPr>
        <w:tab/>
        <w:t>Resource Custom Operations</w:t>
      </w:r>
      <w:bookmarkEnd w:id="6183"/>
      <w:bookmarkEnd w:id="6184"/>
      <w:bookmarkEnd w:id="6185"/>
      <w:bookmarkEnd w:id="6186"/>
      <w:bookmarkEnd w:id="6187"/>
      <w:bookmarkEnd w:id="6188"/>
      <w:bookmarkEnd w:id="6189"/>
      <w:bookmarkEnd w:id="6190"/>
      <w:bookmarkEnd w:id="6191"/>
      <w:bookmarkEnd w:id="6192"/>
      <w:bookmarkEnd w:id="6193"/>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6194" w:name="_Toc97042599"/>
      <w:bookmarkStart w:id="6195" w:name="_Toc97045743"/>
      <w:bookmarkStart w:id="6196" w:name="_Toc97155488"/>
      <w:bookmarkStart w:id="6197" w:name="_Toc101521614"/>
      <w:bookmarkStart w:id="6198" w:name="_Toc138761892"/>
      <w:bookmarkStart w:id="6199" w:name="_Toc145708107"/>
      <w:bookmarkStart w:id="6200" w:name="_Toc160570604"/>
      <w:bookmarkStart w:id="6201" w:name="_Toc162008200"/>
      <w:bookmarkStart w:id="6202" w:name="_Toc185515868"/>
      <w:bookmarkStart w:id="6203" w:name="_Toc192873176"/>
      <w:bookmarkStart w:id="6204" w:name="_Toc200970889"/>
      <w:r>
        <w:t>8.</w:t>
      </w:r>
      <w:r w:rsidR="003300AE">
        <w:t>7</w:t>
      </w:r>
      <w:r>
        <w:t>.3</w:t>
      </w:r>
      <w:r>
        <w:tab/>
        <w:t>Custom Operations without associated resources</w:t>
      </w:r>
      <w:bookmarkEnd w:id="6194"/>
      <w:bookmarkEnd w:id="6195"/>
      <w:bookmarkEnd w:id="6196"/>
      <w:bookmarkEnd w:id="6197"/>
      <w:bookmarkEnd w:id="6198"/>
      <w:bookmarkEnd w:id="6199"/>
      <w:bookmarkEnd w:id="6200"/>
      <w:bookmarkEnd w:id="6201"/>
      <w:bookmarkEnd w:id="6202"/>
      <w:bookmarkEnd w:id="6203"/>
      <w:bookmarkEnd w:id="6204"/>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6205" w:name="_Toc97042600"/>
      <w:bookmarkStart w:id="6206" w:name="_Toc97045744"/>
      <w:bookmarkStart w:id="6207" w:name="_Toc97155489"/>
      <w:bookmarkStart w:id="6208" w:name="_Toc101521615"/>
      <w:bookmarkStart w:id="6209" w:name="_Toc138761893"/>
      <w:bookmarkStart w:id="6210" w:name="_Toc145708108"/>
      <w:bookmarkStart w:id="6211" w:name="_Toc160570605"/>
      <w:bookmarkStart w:id="6212" w:name="_Toc162008201"/>
      <w:bookmarkStart w:id="6213" w:name="_Toc185515869"/>
      <w:bookmarkStart w:id="6214" w:name="_Toc192873177"/>
      <w:bookmarkStart w:id="6215" w:name="_Toc200970890"/>
      <w:r>
        <w:t>8.</w:t>
      </w:r>
      <w:r w:rsidR="003300AE">
        <w:t>7</w:t>
      </w:r>
      <w:r>
        <w:t>.4</w:t>
      </w:r>
      <w:r>
        <w:tab/>
        <w:t>Notifications</w:t>
      </w:r>
      <w:bookmarkEnd w:id="6205"/>
      <w:bookmarkEnd w:id="6206"/>
      <w:bookmarkEnd w:id="6207"/>
      <w:bookmarkEnd w:id="6208"/>
      <w:bookmarkEnd w:id="6209"/>
      <w:bookmarkEnd w:id="6210"/>
      <w:bookmarkEnd w:id="6211"/>
      <w:bookmarkEnd w:id="6212"/>
      <w:bookmarkEnd w:id="6213"/>
      <w:bookmarkEnd w:id="6214"/>
      <w:bookmarkEnd w:id="621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6216" w:name="_Toc97042601"/>
      <w:bookmarkStart w:id="6217" w:name="_Toc97045745"/>
      <w:bookmarkStart w:id="6218" w:name="_Toc97155490"/>
      <w:bookmarkStart w:id="6219" w:name="_Toc101521616"/>
      <w:bookmarkStart w:id="6220" w:name="_Toc138761894"/>
      <w:bookmarkStart w:id="6221" w:name="_Toc145708109"/>
      <w:bookmarkStart w:id="6222" w:name="_Toc160570606"/>
      <w:bookmarkStart w:id="6223" w:name="_Toc162008202"/>
      <w:bookmarkStart w:id="6224" w:name="_Toc185515870"/>
      <w:bookmarkStart w:id="6225" w:name="_Toc192873178"/>
      <w:bookmarkStart w:id="6226" w:name="_Toc200970891"/>
      <w:r>
        <w:t>8.</w:t>
      </w:r>
      <w:r w:rsidR="003300AE">
        <w:t>7</w:t>
      </w:r>
      <w:r>
        <w:t>.5</w:t>
      </w:r>
      <w:r>
        <w:tab/>
        <w:t>Data Model</w:t>
      </w:r>
      <w:bookmarkEnd w:id="6216"/>
      <w:bookmarkEnd w:id="6217"/>
      <w:bookmarkEnd w:id="6218"/>
      <w:bookmarkEnd w:id="6219"/>
      <w:bookmarkEnd w:id="6220"/>
      <w:bookmarkEnd w:id="6221"/>
      <w:bookmarkEnd w:id="6222"/>
      <w:bookmarkEnd w:id="6223"/>
      <w:bookmarkEnd w:id="6224"/>
      <w:bookmarkEnd w:id="6225"/>
      <w:bookmarkEnd w:id="6226"/>
    </w:p>
    <w:p w14:paraId="1AAD7F5A" w14:textId="15A7354A" w:rsidR="006264CE" w:rsidRDefault="006264CE" w:rsidP="006264CE">
      <w:pPr>
        <w:pStyle w:val="Heading4"/>
        <w:rPr>
          <w:lang w:eastAsia="zh-CN"/>
        </w:rPr>
      </w:pPr>
      <w:bookmarkStart w:id="6227" w:name="_Toc97042602"/>
      <w:bookmarkStart w:id="6228" w:name="_Toc97045746"/>
      <w:bookmarkStart w:id="6229" w:name="_Toc97155491"/>
      <w:bookmarkStart w:id="6230" w:name="_Toc101521617"/>
      <w:bookmarkStart w:id="6231" w:name="_Toc138761895"/>
      <w:bookmarkStart w:id="6232" w:name="_Toc145708110"/>
      <w:bookmarkStart w:id="6233" w:name="_Toc160570607"/>
      <w:bookmarkStart w:id="6234" w:name="_Toc162008203"/>
      <w:bookmarkStart w:id="6235" w:name="_Toc185515871"/>
      <w:bookmarkStart w:id="6236" w:name="_Toc192873179"/>
      <w:bookmarkStart w:id="6237" w:name="_Toc200970892"/>
      <w:r>
        <w:rPr>
          <w:lang w:eastAsia="zh-CN"/>
        </w:rPr>
        <w:t>8.</w:t>
      </w:r>
      <w:r w:rsidR="003300AE">
        <w:rPr>
          <w:lang w:eastAsia="zh-CN"/>
        </w:rPr>
        <w:t>7</w:t>
      </w:r>
      <w:r>
        <w:rPr>
          <w:lang w:eastAsia="zh-CN"/>
        </w:rPr>
        <w:t>.5.1</w:t>
      </w:r>
      <w:r>
        <w:rPr>
          <w:lang w:eastAsia="zh-CN"/>
        </w:rPr>
        <w:tab/>
        <w:t>General</w:t>
      </w:r>
      <w:bookmarkEnd w:id="6227"/>
      <w:bookmarkEnd w:id="6228"/>
      <w:bookmarkEnd w:id="6229"/>
      <w:bookmarkEnd w:id="6230"/>
      <w:bookmarkEnd w:id="6231"/>
      <w:bookmarkEnd w:id="6232"/>
      <w:bookmarkEnd w:id="6233"/>
      <w:bookmarkEnd w:id="6234"/>
      <w:bookmarkEnd w:id="6235"/>
      <w:bookmarkEnd w:id="6236"/>
      <w:bookmarkEnd w:id="6237"/>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6238" w:name="_Toc97042603"/>
      <w:bookmarkStart w:id="6239" w:name="_Toc97045747"/>
      <w:bookmarkStart w:id="6240" w:name="_Toc97155492"/>
      <w:bookmarkStart w:id="6241" w:name="_Toc101521618"/>
      <w:bookmarkStart w:id="6242" w:name="_Toc138761896"/>
      <w:bookmarkStart w:id="6243" w:name="_Toc145708111"/>
      <w:bookmarkStart w:id="6244" w:name="_Toc160570608"/>
      <w:bookmarkStart w:id="6245" w:name="_Toc162008204"/>
      <w:bookmarkStart w:id="6246" w:name="_Toc185515872"/>
      <w:bookmarkStart w:id="6247" w:name="_Toc192873180"/>
      <w:bookmarkStart w:id="6248" w:name="_Toc200970893"/>
      <w:r>
        <w:rPr>
          <w:lang w:eastAsia="zh-CN"/>
        </w:rPr>
        <w:t>8.</w:t>
      </w:r>
      <w:r w:rsidR="003300AE">
        <w:rPr>
          <w:lang w:eastAsia="zh-CN"/>
        </w:rPr>
        <w:t>7</w:t>
      </w:r>
      <w:r>
        <w:rPr>
          <w:lang w:eastAsia="zh-CN"/>
        </w:rPr>
        <w:t>.5.2</w:t>
      </w:r>
      <w:r>
        <w:rPr>
          <w:lang w:eastAsia="zh-CN"/>
        </w:rPr>
        <w:tab/>
        <w:t>Structured data types</w:t>
      </w:r>
      <w:bookmarkEnd w:id="6238"/>
      <w:bookmarkEnd w:id="6239"/>
      <w:bookmarkEnd w:id="6240"/>
      <w:bookmarkEnd w:id="6241"/>
      <w:bookmarkEnd w:id="6242"/>
      <w:bookmarkEnd w:id="6243"/>
      <w:bookmarkEnd w:id="6244"/>
      <w:bookmarkEnd w:id="6245"/>
      <w:bookmarkEnd w:id="6246"/>
      <w:bookmarkEnd w:id="6247"/>
      <w:bookmarkEnd w:id="6248"/>
    </w:p>
    <w:p w14:paraId="7229682F" w14:textId="4D53D962" w:rsidR="006264CE" w:rsidRDefault="006264CE" w:rsidP="006264CE">
      <w:pPr>
        <w:pStyle w:val="Heading5"/>
        <w:rPr>
          <w:lang w:eastAsia="zh-CN"/>
        </w:rPr>
      </w:pPr>
      <w:bookmarkStart w:id="6249" w:name="_Toc97042604"/>
      <w:bookmarkStart w:id="6250" w:name="_Toc97045748"/>
      <w:bookmarkStart w:id="6251" w:name="_Toc97155493"/>
      <w:bookmarkStart w:id="6252" w:name="_Toc101521619"/>
      <w:bookmarkStart w:id="6253" w:name="_Toc138761897"/>
      <w:bookmarkStart w:id="6254" w:name="_Toc145708112"/>
      <w:bookmarkStart w:id="6255" w:name="_Toc160570609"/>
      <w:bookmarkStart w:id="6256" w:name="_Toc162008205"/>
      <w:bookmarkStart w:id="6257" w:name="_Toc185515873"/>
      <w:bookmarkStart w:id="6258" w:name="_Toc192873181"/>
      <w:bookmarkStart w:id="6259" w:name="_Toc200970894"/>
      <w:r>
        <w:rPr>
          <w:lang w:eastAsia="zh-CN"/>
        </w:rPr>
        <w:t>8.</w:t>
      </w:r>
      <w:r w:rsidR="003300AE">
        <w:rPr>
          <w:lang w:eastAsia="zh-CN"/>
        </w:rPr>
        <w:t>7</w:t>
      </w:r>
      <w:r>
        <w:rPr>
          <w:lang w:eastAsia="zh-CN"/>
        </w:rPr>
        <w:t>.5.2.1</w:t>
      </w:r>
      <w:r>
        <w:rPr>
          <w:lang w:eastAsia="zh-CN"/>
        </w:rPr>
        <w:tab/>
        <w:t>Introduction</w:t>
      </w:r>
      <w:bookmarkEnd w:id="6249"/>
      <w:bookmarkEnd w:id="6250"/>
      <w:bookmarkEnd w:id="6251"/>
      <w:bookmarkEnd w:id="6252"/>
      <w:bookmarkEnd w:id="6253"/>
      <w:bookmarkEnd w:id="6254"/>
      <w:bookmarkEnd w:id="6255"/>
      <w:bookmarkEnd w:id="6256"/>
      <w:bookmarkEnd w:id="6257"/>
      <w:bookmarkEnd w:id="6258"/>
      <w:bookmarkEnd w:id="6259"/>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6260" w:name="_Toc97042605"/>
      <w:bookmarkStart w:id="6261" w:name="_Toc97045749"/>
      <w:bookmarkStart w:id="6262" w:name="_Toc97155494"/>
      <w:bookmarkStart w:id="6263" w:name="_Toc101521620"/>
      <w:bookmarkStart w:id="6264" w:name="_Toc138761898"/>
      <w:bookmarkStart w:id="6265" w:name="_Toc145708113"/>
      <w:bookmarkStart w:id="6266" w:name="_Toc160570610"/>
      <w:bookmarkStart w:id="6267" w:name="_Toc162008206"/>
      <w:bookmarkStart w:id="6268" w:name="_Toc185515874"/>
      <w:bookmarkStart w:id="6269" w:name="_Toc192873182"/>
      <w:bookmarkStart w:id="6270" w:name="_Toc20097089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6260"/>
      <w:bookmarkEnd w:id="6261"/>
      <w:bookmarkEnd w:id="6262"/>
      <w:bookmarkEnd w:id="6263"/>
      <w:bookmarkEnd w:id="6264"/>
      <w:bookmarkEnd w:id="6265"/>
      <w:bookmarkEnd w:id="6266"/>
      <w:bookmarkEnd w:id="6267"/>
      <w:bookmarkEnd w:id="6268"/>
      <w:bookmarkEnd w:id="6269"/>
      <w:bookmarkEnd w:id="627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6271" w:name="_Toc97042606"/>
      <w:bookmarkStart w:id="6272" w:name="_Toc97045750"/>
      <w:bookmarkStart w:id="6273" w:name="_Toc97155495"/>
      <w:bookmarkStart w:id="6274" w:name="_Toc101521621"/>
      <w:bookmarkStart w:id="6275" w:name="_Toc138761899"/>
      <w:bookmarkStart w:id="6276" w:name="_Toc145708114"/>
      <w:bookmarkStart w:id="6277" w:name="_Toc160570611"/>
      <w:bookmarkStart w:id="6278" w:name="_Toc162008207"/>
      <w:bookmarkStart w:id="6279" w:name="_Toc185515875"/>
      <w:bookmarkStart w:id="6280" w:name="_Toc192873183"/>
      <w:bookmarkStart w:id="6281" w:name="_Toc200970896"/>
      <w:r>
        <w:rPr>
          <w:lang w:eastAsia="zh-CN"/>
        </w:rPr>
        <w:t>8.</w:t>
      </w:r>
      <w:r w:rsidR="003300AE">
        <w:rPr>
          <w:lang w:eastAsia="zh-CN"/>
        </w:rPr>
        <w:t>7</w:t>
      </w:r>
      <w:r>
        <w:rPr>
          <w:lang w:eastAsia="zh-CN"/>
        </w:rPr>
        <w:t>.5.2.3</w:t>
      </w:r>
      <w:r>
        <w:rPr>
          <w:lang w:eastAsia="zh-CN"/>
        </w:rPr>
        <w:tab/>
        <w:t>Type: IndividualSessionContext</w:t>
      </w:r>
      <w:bookmarkEnd w:id="6271"/>
      <w:bookmarkEnd w:id="6272"/>
      <w:bookmarkEnd w:id="6273"/>
      <w:bookmarkEnd w:id="6274"/>
      <w:bookmarkEnd w:id="6275"/>
      <w:bookmarkEnd w:id="6276"/>
      <w:bookmarkEnd w:id="6277"/>
      <w:bookmarkEnd w:id="6278"/>
      <w:bookmarkEnd w:id="6279"/>
      <w:bookmarkEnd w:id="6280"/>
      <w:bookmarkEnd w:id="6281"/>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6282" w:name="_Toc97042607"/>
      <w:bookmarkStart w:id="6283" w:name="_Toc97045751"/>
      <w:bookmarkStart w:id="6284" w:name="_Toc97155496"/>
      <w:bookmarkStart w:id="6285" w:name="_Toc101521622"/>
      <w:bookmarkStart w:id="6286" w:name="_Toc138761900"/>
      <w:bookmarkStart w:id="6287" w:name="_Toc145708115"/>
      <w:bookmarkStart w:id="6288" w:name="_Toc160570612"/>
      <w:bookmarkStart w:id="6289" w:name="_Toc162008208"/>
      <w:bookmarkStart w:id="6290" w:name="_Toc185515876"/>
      <w:bookmarkStart w:id="6291" w:name="_Toc192873184"/>
      <w:bookmarkStart w:id="6292" w:name="_Toc200970897"/>
      <w:r>
        <w:rPr>
          <w:lang w:eastAsia="zh-CN"/>
        </w:rPr>
        <w:lastRenderedPageBreak/>
        <w:t>8.</w:t>
      </w:r>
      <w:r w:rsidR="003300AE">
        <w:rPr>
          <w:lang w:eastAsia="zh-CN"/>
        </w:rPr>
        <w:t>7</w:t>
      </w:r>
      <w:r>
        <w:rPr>
          <w:lang w:eastAsia="zh-CN"/>
        </w:rPr>
        <w:t>.5.2.4</w:t>
      </w:r>
      <w:r>
        <w:rPr>
          <w:lang w:eastAsia="zh-CN"/>
        </w:rPr>
        <w:tab/>
        <w:t>Type: EECContextPush</w:t>
      </w:r>
      <w:bookmarkEnd w:id="6282"/>
      <w:bookmarkEnd w:id="6283"/>
      <w:bookmarkEnd w:id="6284"/>
      <w:bookmarkEnd w:id="6285"/>
      <w:bookmarkEnd w:id="6286"/>
      <w:bookmarkEnd w:id="6287"/>
      <w:bookmarkEnd w:id="6288"/>
      <w:bookmarkEnd w:id="6289"/>
      <w:bookmarkEnd w:id="6290"/>
      <w:bookmarkEnd w:id="6291"/>
      <w:bookmarkEnd w:id="629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6293" w:name="_Toc97042608"/>
      <w:bookmarkStart w:id="6294" w:name="_Toc97045752"/>
      <w:bookmarkStart w:id="6295" w:name="_Toc97155497"/>
      <w:bookmarkStart w:id="6296" w:name="_Toc101521623"/>
      <w:bookmarkStart w:id="6297" w:name="_Toc138761901"/>
      <w:bookmarkStart w:id="6298" w:name="_Toc145708116"/>
      <w:bookmarkStart w:id="6299" w:name="_Toc160570613"/>
      <w:bookmarkStart w:id="6300" w:name="_Toc162008209"/>
      <w:bookmarkStart w:id="6301" w:name="_Toc185515877"/>
      <w:bookmarkStart w:id="6302" w:name="_Toc192873185"/>
      <w:bookmarkStart w:id="6303" w:name="_Toc200970898"/>
      <w:r>
        <w:rPr>
          <w:lang w:eastAsia="zh-CN"/>
        </w:rPr>
        <w:lastRenderedPageBreak/>
        <w:t>8.</w:t>
      </w:r>
      <w:r w:rsidR="003300AE">
        <w:rPr>
          <w:lang w:eastAsia="zh-CN"/>
        </w:rPr>
        <w:t>7</w:t>
      </w:r>
      <w:r>
        <w:rPr>
          <w:lang w:eastAsia="zh-CN"/>
        </w:rPr>
        <w:t>.5.2.5</w:t>
      </w:r>
      <w:r>
        <w:rPr>
          <w:lang w:eastAsia="zh-CN"/>
        </w:rPr>
        <w:tab/>
        <w:t>Type: EECContext</w:t>
      </w:r>
      <w:bookmarkEnd w:id="6293"/>
      <w:bookmarkEnd w:id="6294"/>
      <w:bookmarkEnd w:id="6295"/>
      <w:bookmarkEnd w:id="6296"/>
      <w:bookmarkEnd w:id="6297"/>
      <w:bookmarkEnd w:id="6298"/>
      <w:bookmarkEnd w:id="6299"/>
      <w:bookmarkEnd w:id="6300"/>
      <w:bookmarkEnd w:id="6301"/>
      <w:bookmarkEnd w:id="6302"/>
      <w:bookmarkEnd w:id="6303"/>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6304" w:name="_Toc138761902"/>
      <w:bookmarkStart w:id="6305" w:name="_Toc145708117"/>
      <w:bookmarkStart w:id="6306" w:name="_Toc160570614"/>
      <w:bookmarkStart w:id="6307" w:name="_Toc162008210"/>
      <w:bookmarkStart w:id="6308" w:name="_Toc185515878"/>
      <w:bookmarkStart w:id="6309" w:name="_Toc192873186"/>
      <w:bookmarkStart w:id="6310" w:name="_Toc200970899"/>
      <w:r>
        <w:rPr>
          <w:lang w:eastAsia="zh-CN"/>
        </w:rPr>
        <w:t>8.</w:t>
      </w:r>
      <w:r w:rsidR="004800D1">
        <w:rPr>
          <w:lang w:eastAsia="zh-CN"/>
        </w:rPr>
        <w:t>7</w:t>
      </w:r>
      <w:r>
        <w:rPr>
          <w:lang w:eastAsia="zh-CN"/>
        </w:rPr>
        <w:t>.5.2.6</w:t>
      </w:r>
      <w:r>
        <w:rPr>
          <w:lang w:eastAsia="zh-CN"/>
        </w:rPr>
        <w:tab/>
        <w:t>Type: EECContextPushRes</w:t>
      </w:r>
      <w:bookmarkEnd w:id="6304"/>
      <w:bookmarkEnd w:id="6305"/>
      <w:bookmarkEnd w:id="6306"/>
      <w:bookmarkEnd w:id="6307"/>
      <w:bookmarkEnd w:id="6308"/>
      <w:bookmarkEnd w:id="6309"/>
      <w:bookmarkEnd w:id="6310"/>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6311" w:name="_Toc138761903"/>
      <w:bookmarkStart w:id="6312" w:name="_Toc145708118"/>
      <w:bookmarkStart w:id="6313" w:name="_Toc160570615"/>
      <w:bookmarkStart w:id="6314" w:name="_Toc162008211"/>
      <w:bookmarkStart w:id="6315" w:name="_Toc185515879"/>
      <w:bookmarkStart w:id="6316" w:name="_Toc192873187"/>
      <w:bookmarkStart w:id="6317" w:name="_Toc200970900"/>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6311"/>
      <w:bookmarkEnd w:id="6312"/>
      <w:bookmarkEnd w:id="6313"/>
      <w:bookmarkEnd w:id="6314"/>
      <w:bookmarkEnd w:id="6315"/>
      <w:bookmarkEnd w:id="6316"/>
      <w:bookmarkEnd w:id="631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6318" w:name="_Toc138761904"/>
      <w:bookmarkStart w:id="6319" w:name="_Toc145708119"/>
      <w:bookmarkStart w:id="6320" w:name="_Toc160570616"/>
      <w:bookmarkStart w:id="6321" w:name="_Toc162008212"/>
      <w:bookmarkStart w:id="6322" w:name="_Toc185515880"/>
      <w:bookmarkStart w:id="6323" w:name="_Toc192873188"/>
      <w:bookmarkStart w:id="6324" w:name="_Toc200970901"/>
      <w:r>
        <w:rPr>
          <w:lang w:eastAsia="zh-CN"/>
        </w:rPr>
        <w:t>8.7.5.2.</w:t>
      </w:r>
      <w:r w:rsidRPr="00FB696D">
        <w:rPr>
          <w:lang w:eastAsia="zh-CN"/>
        </w:rPr>
        <w:t>8</w:t>
      </w:r>
      <w:r>
        <w:rPr>
          <w:lang w:eastAsia="zh-CN"/>
        </w:rPr>
        <w:tab/>
        <w:t xml:space="preserve">Type: </w:t>
      </w:r>
      <w:r>
        <w:t>EECSrvContinuitySupport</w:t>
      </w:r>
      <w:bookmarkEnd w:id="6318"/>
      <w:bookmarkEnd w:id="6319"/>
      <w:bookmarkEnd w:id="6320"/>
      <w:bookmarkEnd w:id="6321"/>
      <w:bookmarkEnd w:id="6322"/>
      <w:bookmarkEnd w:id="6323"/>
      <w:bookmarkEnd w:id="6324"/>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6325" w:name="_Toc97042609"/>
      <w:bookmarkStart w:id="6326" w:name="_Toc97045753"/>
      <w:bookmarkStart w:id="6327" w:name="_Toc97155498"/>
      <w:bookmarkStart w:id="6328" w:name="_Toc101521624"/>
      <w:bookmarkStart w:id="6329" w:name="_Toc138761905"/>
      <w:bookmarkStart w:id="6330" w:name="_Toc145708120"/>
      <w:bookmarkStart w:id="6331" w:name="_Toc160570617"/>
      <w:bookmarkStart w:id="6332" w:name="_Toc162008213"/>
      <w:bookmarkStart w:id="6333" w:name="_Toc185515881"/>
      <w:bookmarkStart w:id="6334" w:name="_Toc192873189"/>
      <w:bookmarkStart w:id="6335" w:name="_Toc200970902"/>
      <w:r>
        <w:rPr>
          <w:lang w:eastAsia="zh-CN"/>
        </w:rPr>
        <w:t>8.</w:t>
      </w:r>
      <w:r w:rsidR="004800D1">
        <w:rPr>
          <w:lang w:eastAsia="zh-CN"/>
        </w:rPr>
        <w:t>7</w:t>
      </w:r>
      <w:r>
        <w:rPr>
          <w:lang w:eastAsia="zh-CN"/>
        </w:rPr>
        <w:t>.5.3</w:t>
      </w:r>
      <w:r>
        <w:rPr>
          <w:lang w:eastAsia="zh-CN"/>
        </w:rPr>
        <w:tab/>
        <w:t>Simple data types and enumerations</w:t>
      </w:r>
      <w:bookmarkEnd w:id="6325"/>
      <w:bookmarkEnd w:id="6326"/>
      <w:bookmarkEnd w:id="6327"/>
      <w:bookmarkEnd w:id="6328"/>
      <w:bookmarkEnd w:id="6329"/>
      <w:bookmarkEnd w:id="6330"/>
      <w:bookmarkEnd w:id="6331"/>
      <w:bookmarkEnd w:id="6332"/>
      <w:bookmarkEnd w:id="6333"/>
      <w:bookmarkEnd w:id="6334"/>
      <w:bookmarkEnd w:id="6335"/>
    </w:p>
    <w:p w14:paraId="19EA7A63" w14:textId="77777777" w:rsidR="008610C2" w:rsidRDefault="008610C2" w:rsidP="008610C2">
      <w:pPr>
        <w:pStyle w:val="Heading5"/>
      </w:pPr>
      <w:bookmarkStart w:id="6336" w:name="_Toc160570618"/>
      <w:bookmarkStart w:id="6337" w:name="_Toc162008214"/>
      <w:bookmarkStart w:id="6338" w:name="_Toc185515882"/>
      <w:bookmarkStart w:id="6339" w:name="_Toc192873190"/>
      <w:bookmarkStart w:id="6340" w:name="_Toc200970903"/>
      <w:r>
        <w:rPr>
          <w:lang w:eastAsia="zh-CN"/>
        </w:rPr>
        <w:t>8.7.5</w:t>
      </w:r>
      <w:r>
        <w:t>.3.1</w:t>
      </w:r>
      <w:r>
        <w:tab/>
        <w:t>Introduction</w:t>
      </w:r>
      <w:bookmarkEnd w:id="6336"/>
      <w:bookmarkEnd w:id="6337"/>
      <w:bookmarkEnd w:id="6338"/>
      <w:bookmarkEnd w:id="6339"/>
      <w:bookmarkEnd w:id="634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6341" w:name="_Toc160570619"/>
      <w:bookmarkStart w:id="6342" w:name="_Toc162008215"/>
      <w:bookmarkStart w:id="6343" w:name="_Toc185515883"/>
      <w:bookmarkStart w:id="6344" w:name="_Toc192873191"/>
      <w:bookmarkStart w:id="6345" w:name="_Toc200970904"/>
      <w:r>
        <w:rPr>
          <w:lang w:eastAsia="zh-CN"/>
        </w:rPr>
        <w:t>8.7.5</w:t>
      </w:r>
      <w:r>
        <w:t>.3.2</w:t>
      </w:r>
      <w:r>
        <w:tab/>
        <w:t>Simple data types</w:t>
      </w:r>
      <w:bookmarkEnd w:id="6341"/>
      <w:bookmarkEnd w:id="6342"/>
      <w:bookmarkEnd w:id="6343"/>
      <w:bookmarkEnd w:id="6344"/>
      <w:bookmarkEnd w:id="6345"/>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6346" w:name="_Toc160570620"/>
      <w:bookmarkStart w:id="6347" w:name="_Toc162008216"/>
      <w:bookmarkStart w:id="6348" w:name="_Toc185515884"/>
      <w:bookmarkStart w:id="6349" w:name="_Toc192873192"/>
      <w:bookmarkStart w:id="6350" w:name="_Toc20097090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46"/>
      <w:bookmarkEnd w:id="6347"/>
      <w:bookmarkEnd w:id="6348"/>
      <w:bookmarkEnd w:id="6349"/>
      <w:bookmarkEnd w:id="635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6351" w:name="_Toc160570621"/>
      <w:bookmarkStart w:id="6352" w:name="_Toc162008217"/>
      <w:bookmarkStart w:id="6353" w:name="_Toc185515885"/>
      <w:bookmarkStart w:id="6354" w:name="_Toc192873193"/>
      <w:bookmarkStart w:id="6355" w:name="_Toc200970906"/>
      <w:r>
        <w:rPr>
          <w:lang w:eastAsia="zh-CN"/>
        </w:rPr>
        <w:lastRenderedPageBreak/>
        <w:t>8.7.5</w:t>
      </w:r>
      <w:r>
        <w:t>.5</w:t>
      </w:r>
      <w:r>
        <w:tab/>
        <w:t>Binary data</w:t>
      </w:r>
      <w:bookmarkEnd w:id="6351"/>
      <w:bookmarkEnd w:id="6352"/>
      <w:bookmarkEnd w:id="6353"/>
      <w:bookmarkEnd w:id="6354"/>
      <w:bookmarkEnd w:id="6355"/>
    </w:p>
    <w:p w14:paraId="2062F292" w14:textId="77777777" w:rsidR="008610C2" w:rsidRDefault="008610C2" w:rsidP="008610C2">
      <w:pPr>
        <w:pStyle w:val="Heading5"/>
      </w:pPr>
      <w:bookmarkStart w:id="6356" w:name="_Toc160570622"/>
      <w:bookmarkStart w:id="6357" w:name="_Toc162008218"/>
      <w:bookmarkStart w:id="6358" w:name="_Toc185515886"/>
      <w:bookmarkStart w:id="6359" w:name="_Toc192873194"/>
      <w:bookmarkStart w:id="6360" w:name="_Toc200970907"/>
      <w:r>
        <w:rPr>
          <w:lang w:eastAsia="zh-CN"/>
        </w:rPr>
        <w:t>8.7.5</w:t>
      </w:r>
      <w:r>
        <w:t>.5.1</w:t>
      </w:r>
      <w:r>
        <w:tab/>
        <w:t>Binary Data Types</w:t>
      </w:r>
      <w:bookmarkEnd w:id="6356"/>
      <w:bookmarkEnd w:id="6357"/>
      <w:bookmarkEnd w:id="6358"/>
      <w:bookmarkEnd w:id="6359"/>
      <w:bookmarkEnd w:id="6360"/>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6361" w:name="_Toc97042610"/>
      <w:bookmarkStart w:id="6362" w:name="_Toc97045754"/>
      <w:bookmarkStart w:id="6363" w:name="_Toc97155499"/>
      <w:bookmarkStart w:id="6364" w:name="_Toc101521625"/>
      <w:bookmarkStart w:id="6365" w:name="_Toc138761906"/>
      <w:bookmarkStart w:id="6366" w:name="_Toc145708121"/>
      <w:bookmarkStart w:id="6367" w:name="_Toc160570623"/>
      <w:bookmarkStart w:id="6368" w:name="_Toc162008219"/>
      <w:bookmarkStart w:id="6369" w:name="_Toc185515887"/>
      <w:bookmarkStart w:id="6370" w:name="_Toc192873195"/>
      <w:bookmarkStart w:id="6371" w:name="_Toc200970908"/>
      <w:r>
        <w:t>8.</w:t>
      </w:r>
      <w:r w:rsidR="004800D1">
        <w:t>7</w:t>
      </w:r>
      <w:r>
        <w:t>.6</w:t>
      </w:r>
      <w:r>
        <w:tab/>
        <w:t>Error Handling</w:t>
      </w:r>
      <w:bookmarkEnd w:id="6361"/>
      <w:bookmarkEnd w:id="6362"/>
      <w:bookmarkEnd w:id="6363"/>
      <w:bookmarkEnd w:id="6364"/>
      <w:bookmarkEnd w:id="6365"/>
      <w:bookmarkEnd w:id="6366"/>
      <w:bookmarkEnd w:id="6367"/>
      <w:bookmarkEnd w:id="6368"/>
      <w:bookmarkEnd w:id="6369"/>
      <w:bookmarkEnd w:id="6370"/>
      <w:bookmarkEnd w:id="6371"/>
    </w:p>
    <w:p w14:paraId="0212974C" w14:textId="77777777" w:rsidR="008610C2" w:rsidRDefault="008610C2" w:rsidP="008610C2">
      <w:pPr>
        <w:pStyle w:val="Heading4"/>
      </w:pPr>
      <w:bookmarkStart w:id="6372" w:name="_Toc160570624"/>
      <w:bookmarkStart w:id="6373" w:name="_Toc162008220"/>
      <w:bookmarkStart w:id="6374" w:name="_Toc185515888"/>
      <w:bookmarkStart w:id="6375" w:name="_Toc192873196"/>
      <w:bookmarkStart w:id="6376" w:name="_Toc200970909"/>
      <w:r>
        <w:t>8.7.6.1</w:t>
      </w:r>
      <w:r>
        <w:tab/>
        <w:t>General</w:t>
      </w:r>
      <w:bookmarkEnd w:id="6372"/>
      <w:bookmarkEnd w:id="6373"/>
      <w:bookmarkEnd w:id="6374"/>
      <w:bookmarkEnd w:id="6375"/>
      <w:bookmarkEnd w:id="6376"/>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6377" w:name="_Toc160570625"/>
      <w:bookmarkStart w:id="6378" w:name="_Toc162008221"/>
      <w:bookmarkStart w:id="6379" w:name="_Toc185515889"/>
      <w:bookmarkStart w:id="6380" w:name="_Toc192873197"/>
      <w:bookmarkStart w:id="6381" w:name="_Toc200970910"/>
      <w:r>
        <w:t>8.7.6.2</w:t>
      </w:r>
      <w:r>
        <w:tab/>
        <w:t>Protocol Errors</w:t>
      </w:r>
      <w:bookmarkEnd w:id="6377"/>
      <w:bookmarkEnd w:id="6378"/>
      <w:bookmarkEnd w:id="6379"/>
      <w:bookmarkEnd w:id="6380"/>
      <w:bookmarkEnd w:id="638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6382" w:name="_Toc160570626"/>
      <w:bookmarkStart w:id="6383" w:name="_Toc162008222"/>
      <w:bookmarkStart w:id="6384" w:name="_Toc185515890"/>
      <w:bookmarkStart w:id="6385" w:name="_Toc192873198"/>
      <w:bookmarkStart w:id="6386" w:name="_Toc200970911"/>
      <w:r>
        <w:t>8.7.6.3</w:t>
      </w:r>
      <w:r>
        <w:tab/>
        <w:t>Application Errors</w:t>
      </w:r>
      <w:bookmarkEnd w:id="6382"/>
      <w:bookmarkEnd w:id="6383"/>
      <w:bookmarkEnd w:id="6384"/>
      <w:bookmarkEnd w:id="6385"/>
      <w:bookmarkEnd w:id="6386"/>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6387" w:name="_Toc97042611"/>
      <w:bookmarkStart w:id="6388" w:name="_Toc97045755"/>
      <w:bookmarkStart w:id="6389" w:name="_Toc97155500"/>
      <w:bookmarkStart w:id="6390" w:name="_Toc101521626"/>
      <w:bookmarkStart w:id="6391" w:name="_Toc138761907"/>
      <w:bookmarkStart w:id="6392" w:name="_Toc145708122"/>
      <w:bookmarkStart w:id="6393" w:name="_Toc160570627"/>
      <w:bookmarkStart w:id="6394" w:name="_Toc162008223"/>
      <w:bookmarkStart w:id="6395" w:name="_Toc185515891"/>
      <w:bookmarkStart w:id="6396" w:name="_Toc192873199"/>
      <w:bookmarkStart w:id="6397" w:name="_Toc200970912"/>
      <w:r>
        <w:t>8.</w:t>
      </w:r>
      <w:r w:rsidR="004800D1">
        <w:t>7</w:t>
      </w:r>
      <w:r>
        <w:t>.7</w:t>
      </w:r>
      <w:r>
        <w:tab/>
        <w:t>Feature negotiation</w:t>
      </w:r>
      <w:bookmarkEnd w:id="6387"/>
      <w:bookmarkEnd w:id="6388"/>
      <w:bookmarkEnd w:id="6389"/>
      <w:bookmarkEnd w:id="6390"/>
      <w:bookmarkEnd w:id="6391"/>
      <w:bookmarkEnd w:id="6392"/>
      <w:bookmarkEnd w:id="6393"/>
      <w:bookmarkEnd w:id="6394"/>
      <w:bookmarkEnd w:id="6395"/>
      <w:bookmarkEnd w:id="6396"/>
      <w:bookmarkEnd w:id="6397"/>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6398" w:name="_Toc97042612"/>
      <w:bookmarkStart w:id="6399" w:name="_Toc97045756"/>
      <w:bookmarkStart w:id="6400" w:name="_Toc97155501"/>
      <w:bookmarkStart w:id="6401" w:name="_Toc101521627"/>
      <w:bookmarkStart w:id="6402" w:name="_Toc138761908"/>
      <w:bookmarkStart w:id="6403" w:name="_Toc145708123"/>
      <w:bookmarkStart w:id="6404" w:name="_Toc160570628"/>
      <w:bookmarkStart w:id="6405" w:name="_Toc162008224"/>
      <w:bookmarkStart w:id="6406" w:name="_Toc185515892"/>
      <w:bookmarkStart w:id="6407" w:name="_Toc192873200"/>
      <w:bookmarkStart w:id="6408" w:name="_Toc200970913"/>
      <w:r>
        <w:t>8.</w:t>
      </w:r>
      <w:r w:rsidR="004800D1">
        <w:t>8</w:t>
      </w:r>
      <w:r>
        <w:tab/>
      </w:r>
      <w:r w:rsidRPr="00F477AF">
        <w:t>Eees_</w:t>
      </w:r>
      <w:r>
        <w:t>EELManaged</w:t>
      </w:r>
      <w:r w:rsidRPr="00F477AF">
        <w:t>ACR</w:t>
      </w:r>
      <w:r>
        <w:t xml:space="preserve"> API</w:t>
      </w:r>
      <w:bookmarkEnd w:id="6398"/>
      <w:bookmarkEnd w:id="6399"/>
      <w:bookmarkEnd w:id="6400"/>
      <w:bookmarkEnd w:id="6401"/>
      <w:bookmarkEnd w:id="6402"/>
      <w:bookmarkEnd w:id="6403"/>
      <w:bookmarkEnd w:id="6404"/>
      <w:bookmarkEnd w:id="6405"/>
      <w:bookmarkEnd w:id="6406"/>
      <w:bookmarkEnd w:id="6407"/>
      <w:bookmarkEnd w:id="6408"/>
    </w:p>
    <w:p w14:paraId="3B69BCED" w14:textId="54799D32" w:rsidR="004B37D6" w:rsidRDefault="004B37D6" w:rsidP="004B37D6">
      <w:pPr>
        <w:pStyle w:val="Heading3"/>
      </w:pPr>
      <w:bookmarkStart w:id="6409" w:name="_Toc97042613"/>
      <w:bookmarkStart w:id="6410" w:name="_Toc97045757"/>
      <w:bookmarkStart w:id="6411" w:name="_Toc97155502"/>
      <w:bookmarkStart w:id="6412" w:name="_Toc101521628"/>
      <w:bookmarkStart w:id="6413" w:name="_Toc138761909"/>
      <w:bookmarkStart w:id="6414" w:name="_Toc145708124"/>
      <w:bookmarkStart w:id="6415" w:name="_Toc160570629"/>
      <w:bookmarkStart w:id="6416" w:name="_Toc162008225"/>
      <w:bookmarkStart w:id="6417" w:name="_Toc185515893"/>
      <w:bookmarkStart w:id="6418" w:name="_Toc192873201"/>
      <w:bookmarkStart w:id="6419" w:name="_Toc200970914"/>
      <w:r>
        <w:t>8.</w:t>
      </w:r>
      <w:r w:rsidR="004800D1">
        <w:t>8</w:t>
      </w:r>
      <w:r>
        <w:t>.1</w:t>
      </w:r>
      <w:r>
        <w:tab/>
        <w:t>Introduction</w:t>
      </w:r>
      <w:bookmarkEnd w:id="6409"/>
      <w:bookmarkEnd w:id="6410"/>
      <w:bookmarkEnd w:id="6411"/>
      <w:bookmarkEnd w:id="6412"/>
      <w:bookmarkEnd w:id="6413"/>
      <w:bookmarkEnd w:id="6414"/>
      <w:bookmarkEnd w:id="6415"/>
      <w:bookmarkEnd w:id="6416"/>
      <w:bookmarkEnd w:id="6417"/>
      <w:bookmarkEnd w:id="6418"/>
      <w:bookmarkEnd w:id="6419"/>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6420" w:name="_Toc97042614"/>
      <w:bookmarkStart w:id="6421" w:name="_Toc97045758"/>
      <w:bookmarkStart w:id="6422" w:name="_Toc97155503"/>
      <w:bookmarkStart w:id="6423" w:name="_Toc101521629"/>
      <w:bookmarkStart w:id="6424" w:name="_Toc138761910"/>
      <w:bookmarkStart w:id="6425" w:name="_Toc145708125"/>
      <w:bookmarkStart w:id="6426" w:name="_Toc160570630"/>
      <w:bookmarkStart w:id="6427" w:name="_Toc162008226"/>
      <w:bookmarkStart w:id="6428" w:name="_Toc185515894"/>
      <w:bookmarkStart w:id="6429" w:name="_Toc192873202"/>
      <w:bookmarkStart w:id="6430" w:name="_Toc200970915"/>
      <w:r>
        <w:t>8.</w:t>
      </w:r>
      <w:r w:rsidR="00211FE5">
        <w:t>8</w:t>
      </w:r>
      <w:r>
        <w:t>.2</w:t>
      </w:r>
      <w:r>
        <w:tab/>
        <w:t>Usage of HTTP</w:t>
      </w:r>
      <w:bookmarkEnd w:id="6420"/>
      <w:bookmarkEnd w:id="6421"/>
      <w:bookmarkEnd w:id="6422"/>
      <w:bookmarkEnd w:id="6423"/>
      <w:bookmarkEnd w:id="6424"/>
      <w:bookmarkEnd w:id="6425"/>
      <w:bookmarkEnd w:id="6426"/>
      <w:bookmarkEnd w:id="6427"/>
      <w:bookmarkEnd w:id="6428"/>
      <w:bookmarkEnd w:id="6429"/>
      <w:bookmarkEnd w:id="643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6431" w:name="_Toc94194874"/>
      <w:bookmarkStart w:id="6432" w:name="_Toc97042615"/>
      <w:bookmarkStart w:id="6433" w:name="_Toc97045759"/>
      <w:bookmarkStart w:id="6434" w:name="_Toc97155504"/>
      <w:bookmarkStart w:id="6435" w:name="_Toc101521630"/>
      <w:bookmarkStart w:id="6436" w:name="_Toc138761911"/>
      <w:bookmarkStart w:id="6437" w:name="_Toc145708126"/>
      <w:bookmarkStart w:id="6438" w:name="_Toc160570631"/>
      <w:bookmarkStart w:id="6439" w:name="_Toc162008227"/>
      <w:bookmarkStart w:id="6440" w:name="_Toc185515895"/>
      <w:bookmarkStart w:id="6441" w:name="_Toc192873203"/>
      <w:bookmarkStart w:id="6442" w:name="_Toc200970916"/>
      <w:r>
        <w:t>8.</w:t>
      </w:r>
      <w:r w:rsidR="00211FE5">
        <w:t>8</w:t>
      </w:r>
      <w:r>
        <w:t>.3</w:t>
      </w:r>
      <w:r>
        <w:tab/>
        <w:t>Resources</w:t>
      </w:r>
      <w:bookmarkEnd w:id="6431"/>
      <w:bookmarkEnd w:id="6432"/>
      <w:bookmarkEnd w:id="6433"/>
      <w:bookmarkEnd w:id="6434"/>
      <w:bookmarkEnd w:id="6435"/>
      <w:bookmarkEnd w:id="6436"/>
      <w:bookmarkEnd w:id="6437"/>
      <w:bookmarkEnd w:id="6438"/>
      <w:bookmarkEnd w:id="6439"/>
      <w:bookmarkEnd w:id="6440"/>
      <w:bookmarkEnd w:id="6441"/>
      <w:bookmarkEnd w:id="6442"/>
    </w:p>
    <w:p w14:paraId="580595A4" w14:textId="1E927A3F" w:rsidR="004B37D6" w:rsidRPr="000A7435" w:rsidRDefault="004B37D6" w:rsidP="004B37D6">
      <w:pPr>
        <w:pStyle w:val="Heading4"/>
      </w:pPr>
      <w:bookmarkStart w:id="6443" w:name="_Toc67903523"/>
      <w:bookmarkStart w:id="6444" w:name="_Toc94194929"/>
      <w:bookmarkStart w:id="6445" w:name="_Toc97042616"/>
      <w:bookmarkStart w:id="6446" w:name="_Toc97045760"/>
      <w:bookmarkStart w:id="6447" w:name="_Toc97155505"/>
      <w:bookmarkStart w:id="6448" w:name="_Toc101521631"/>
      <w:bookmarkStart w:id="6449" w:name="_Toc138761912"/>
      <w:bookmarkStart w:id="6450" w:name="_Toc145708127"/>
      <w:bookmarkStart w:id="6451" w:name="_Toc160570632"/>
      <w:bookmarkStart w:id="6452" w:name="_Toc162008228"/>
      <w:bookmarkStart w:id="6453" w:name="_Toc185515896"/>
      <w:bookmarkStart w:id="6454" w:name="_Toc192873204"/>
      <w:bookmarkStart w:id="6455" w:name="_Toc200970917"/>
      <w:r>
        <w:t>8.</w:t>
      </w:r>
      <w:r w:rsidR="00211FE5">
        <w:t>8</w:t>
      </w:r>
      <w:r>
        <w:t>.3.1</w:t>
      </w:r>
      <w:r>
        <w:tab/>
        <w:t>Overview</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7pt;height:186.05pt" o:ole="">
            <v:imagedata r:id="rId29" o:title=""/>
          </v:shape>
          <o:OLEObject Type="Embed" ProgID="Visio.Drawing.15" ShapeID="_x0000_i1034" DrawAspect="Content" ObjectID="_181157946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6456" w:name="_Toc510696609"/>
      <w:bookmarkStart w:id="6457" w:name="_Toc35971400"/>
      <w:bookmarkStart w:id="6458" w:name="_Toc67903524"/>
      <w:bookmarkStart w:id="6459" w:name="_Toc94194930"/>
    </w:p>
    <w:p w14:paraId="59C24254" w14:textId="23148CE1" w:rsidR="004B37D6" w:rsidRDefault="004B37D6" w:rsidP="004B37D6">
      <w:pPr>
        <w:pStyle w:val="Heading4"/>
      </w:pPr>
      <w:bookmarkStart w:id="6460" w:name="_Toc97042617"/>
      <w:bookmarkStart w:id="6461" w:name="_Toc97045761"/>
      <w:bookmarkStart w:id="6462" w:name="_Toc97155506"/>
      <w:bookmarkStart w:id="6463" w:name="_Toc101521632"/>
      <w:bookmarkStart w:id="6464" w:name="_Toc138761913"/>
      <w:bookmarkStart w:id="6465" w:name="_Toc145708128"/>
      <w:bookmarkStart w:id="6466" w:name="_Toc160570633"/>
      <w:bookmarkStart w:id="6467" w:name="_Toc162008229"/>
      <w:bookmarkStart w:id="6468" w:name="_Toc185515897"/>
      <w:bookmarkStart w:id="6469" w:name="_Toc192873205"/>
      <w:bookmarkStart w:id="6470" w:name="_Toc200970918"/>
      <w:r>
        <w:t>8.</w:t>
      </w:r>
      <w:r w:rsidR="00211FE5">
        <w:t>8</w:t>
      </w:r>
      <w:r>
        <w:t>.3.2</w:t>
      </w:r>
      <w:r>
        <w:tab/>
        <w:t xml:space="preserve">Resource: </w:t>
      </w:r>
      <w:bookmarkEnd w:id="6456"/>
      <w:bookmarkEnd w:id="6457"/>
      <w:bookmarkEnd w:id="6458"/>
      <w:r>
        <w:t>ACT</w:t>
      </w:r>
      <w:r w:rsidRPr="00B14C1D">
        <w:t xml:space="preserve"> Status Subscriptions</w:t>
      </w:r>
      <w:bookmarkEnd w:id="6459"/>
      <w:bookmarkEnd w:id="6460"/>
      <w:bookmarkEnd w:id="6461"/>
      <w:bookmarkEnd w:id="6462"/>
      <w:bookmarkEnd w:id="6463"/>
      <w:bookmarkEnd w:id="6464"/>
      <w:bookmarkEnd w:id="6465"/>
      <w:bookmarkEnd w:id="6466"/>
      <w:bookmarkEnd w:id="6467"/>
      <w:bookmarkEnd w:id="6468"/>
      <w:bookmarkEnd w:id="6469"/>
      <w:bookmarkEnd w:id="6470"/>
    </w:p>
    <w:p w14:paraId="0C77694F" w14:textId="745E5B17" w:rsidR="004B37D6" w:rsidRDefault="004B37D6" w:rsidP="004B37D6">
      <w:pPr>
        <w:pStyle w:val="Heading5"/>
      </w:pPr>
      <w:bookmarkStart w:id="6471" w:name="_Toc510696610"/>
      <w:bookmarkStart w:id="6472" w:name="_Toc35971401"/>
      <w:bookmarkStart w:id="6473" w:name="_Toc67903525"/>
      <w:bookmarkStart w:id="6474" w:name="_Toc94194931"/>
      <w:bookmarkStart w:id="6475" w:name="_Toc97042618"/>
      <w:bookmarkStart w:id="6476" w:name="_Toc97045762"/>
      <w:bookmarkStart w:id="6477" w:name="_Toc97155507"/>
      <w:bookmarkStart w:id="6478" w:name="_Toc101521633"/>
      <w:bookmarkStart w:id="6479" w:name="_Toc138761914"/>
      <w:bookmarkStart w:id="6480" w:name="_Toc145708129"/>
      <w:bookmarkStart w:id="6481" w:name="_Toc160570634"/>
      <w:bookmarkStart w:id="6482" w:name="_Toc162008230"/>
      <w:bookmarkStart w:id="6483" w:name="_Toc185515898"/>
      <w:bookmarkStart w:id="6484" w:name="_Toc192873206"/>
      <w:bookmarkStart w:id="6485" w:name="_Toc200970919"/>
      <w:r>
        <w:t>8.</w:t>
      </w:r>
      <w:r w:rsidR="00211FE5">
        <w:t>8</w:t>
      </w:r>
      <w:r>
        <w:t>.3.2.1</w:t>
      </w:r>
      <w:r>
        <w:tab/>
        <w:t>Description</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6486" w:name="_Toc35971402"/>
      <w:bookmarkStart w:id="6487" w:name="_Toc67903526"/>
      <w:bookmarkStart w:id="6488" w:name="_Toc94194932"/>
      <w:bookmarkStart w:id="6489" w:name="_Toc97042619"/>
      <w:bookmarkStart w:id="6490" w:name="_Toc97045763"/>
      <w:bookmarkStart w:id="6491" w:name="_Toc97155508"/>
      <w:bookmarkStart w:id="6492" w:name="_Toc101521634"/>
      <w:bookmarkStart w:id="6493" w:name="_Toc138761915"/>
      <w:bookmarkStart w:id="6494" w:name="_Toc145708130"/>
      <w:bookmarkStart w:id="6495" w:name="_Toc160570635"/>
      <w:bookmarkStart w:id="6496" w:name="_Toc162008231"/>
      <w:bookmarkStart w:id="6497" w:name="_Toc185515899"/>
      <w:bookmarkStart w:id="6498" w:name="_Toc192873207"/>
      <w:bookmarkStart w:id="6499" w:name="_Toc510696612"/>
      <w:bookmarkStart w:id="6500" w:name="_Toc200970920"/>
      <w:r>
        <w:t>8.</w:t>
      </w:r>
      <w:r w:rsidR="00211FE5">
        <w:t>8</w:t>
      </w:r>
      <w:r>
        <w:t>.3.2.2</w:t>
      </w:r>
      <w:r>
        <w:tab/>
        <w:t>Resource Definition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50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6501" w:name="_Toc35971403"/>
      <w:bookmarkStart w:id="6502" w:name="_Toc67903527"/>
      <w:bookmarkStart w:id="6503" w:name="_Toc94194933"/>
      <w:bookmarkStart w:id="6504" w:name="_Toc97042620"/>
      <w:bookmarkStart w:id="6505" w:name="_Toc97045764"/>
      <w:bookmarkStart w:id="6506" w:name="_Toc97155509"/>
      <w:bookmarkStart w:id="6507" w:name="_Toc101521635"/>
      <w:bookmarkStart w:id="6508" w:name="_Toc138761916"/>
      <w:bookmarkStart w:id="6509" w:name="_Toc145708131"/>
      <w:bookmarkStart w:id="6510" w:name="_Toc160570636"/>
      <w:bookmarkStart w:id="6511" w:name="_Toc162008232"/>
      <w:bookmarkStart w:id="6512" w:name="_Toc185515900"/>
      <w:bookmarkStart w:id="6513" w:name="_Toc192873208"/>
      <w:bookmarkStart w:id="6514" w:name="_Toc200970921"/>
      <w:r>
        <w:t>8.</w:t>
      </w:r>
      <w:r w:rsidR="00211FE5">
        <w:t>8</w:t>
      </w:r>
      <w:r>
        <w:t>.3.2.3</w:t>
      </w:r>
      <w:r>
        <w:tab/>
        <w:t>Resource Standard Methods</w:t>
      </w:r>
      <w:bookmarkEnd w:id="6499"/>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6515" w:name="_Toc510696613"/>
      <w:bookmarkStart w:id="6516" w:name="_Toc35971404"/>
      <w:bookmarkStart w:id="6517" w:name="_Toc94194934"/>
      <w:bookmarkStart w:id="6518" w:name="_Toc97042621"/>
      <w:bookmarkStart w:id="6519" w:name="_Toc97045765"/>
      <w:bookmarkStart w:id="6520" w:name="_Toc97155510"/>
      <w:bookmarkStart w:id="6521" w:name="_Toc101521636"/>
      <w:bookmarkStart w:id="6522" w:name="_Toc138761917"/>
      <w:bookmarkStart w:id="6523" w:name="_Toc145708132"/>
      <w:bookmarkStart w:id="6524" w:name="_Toc160570637"/>
      <w:bookmarkStart w:id="6525" w:name="_Toc162008233"/>
      <w:bookmarkStart w:id="6526" w:name="_Toc185515901"/>
      <w:bookmarkStart w:id="6527" w:name="_Toc192873209"/>
      <w:bookmarkStart w:id="6528" w:name="_Toc200970922"/>
      <w:r>
        <w:lastRenderedPageBreak/>
        <w:t>8.</w:t>
      </w:r>
      <w:r w:rsidR="00211FE5">
        <w:t>8</w:t>
      </w:r>
      <w:r>
        <w:t>.3.2.3</w:t>
      </w:r>
      <w:r w:rsidRPr="00384E92">
        <w:t>.1</w:t>
      </w:r>
      <w:r w:rsidRPr="00384E92">
        <w:tab/>
      </w:r>
      <w:bookmarkEnd w:id="6515"/>
      <w:bookmarkEnd w:id="6516"/>
      <w:r>
        <w:t>GET</w:t>
      </w:r>
      <w:bookmarkEnd w:id="6517"/>
      <w:bookmarkEnd w:id="6518"/>
      <w:bookmarkEnd w:id="6519"/>
      <w:bookmarkEnd w:id="6520"/>
      <w:bookmarkEnd w:id="6521"/>
      <w:bookmarkEnd w:id="6522"/>
      <w:bookmarkEnd w:id="6523"/>
      <w:bookmarkEnd w:id="6524"/>
      <w:bookmarkEnd w:id="6525"/>
      <w:bookmarkEnd w:id="6526"/>
      <w:bookmarkEnd w:id="6527"/>
      <w:bookmarkEnd w:id="6528"/>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6529" w:name="_Toc94194935"/>
      <w:bookmarkStart w:id="6530" w:name="_Toc97042622"/>
      <w:bookmarkStart w:id="6531" w:name="_Toc97045766"/>
      <w:bookmarkStart w:id="6532" w:name="_Toc97155511"/>
      <w:bookmarkStart w:id="6533" w:name="_Toc101521637"/>
      <w:bookmarkStart w:id="6534" w:name="_Toc138761918"/>
      <w:bookmarkStart w:id="6535" w:name="_Toc145708133"/>
      <w:bookmarkStart w:id="6536" w:name="_Toc160570638"/>
      <w:bookmarkStart w:id="6537" w:name="_Toc162008234"/>
      <w:bookmarkStart w:id="6538" w:name="_Toc185515902"/>
      <w:bookmarkStart w:id="6539" w:name="_Toc192873210"/>
      <w:bookmarkStart w:id="6540" w:name="_Toc200970923"/>
      <w:r>
        <w:t>8.</w:t>
      </w:r>
      <w:r w:rsidR="00211FE5">
        <w:t>8</w:t>
      </w:r>
      <w:r>
        <w:t>.3.2.3</w:t>
      </w:r>
      <w:r w:rsidRPr="00384E92">
        <w:t>.</w:t>
      </w:r>
      <w:r>
        <w:t>2</w:t>
      </w:r>
      <w:r w:rsidRPr="00384E92">
        <w:tab/>
      </w:r>
      <w:r>
        <w:t>POST</w:t>
      </w:r>
      <w:bookmarkEnd w:id="6529"/>
      <w:bookmarkEnd w:id="6530"/>
      <w:bookmarkEnd w:id="6531"/>
      <w:bookmarkEnd w:id="6532"/>
      <w:bookmarkEnd w:id="6533"/>
      <w:bookmarkEnd w:id="6534"/>
      <w:bookmarkEnd w:id="6535"/>
      <w:bookmarkEnd w:id="6536"/>
      <w:bookmarkEnd w:id="6537"/>
      <w:bookmarkEnd w:id="6538"/>
      <w:bookmarkEnd w:id="6539"/>
      <w:bookmarkEnd w:id="6540"/>
    </w:p>
    <w:p w14:paraId="1B84D178" w14:textId="0469CD9C" w:rsidR="004B37D6" w:rsidRDefault="00EF761A" w:rsidP="004B37D6">
      <w:bookmarkStart w:id="6541" w:name="_Toc510696615"/>
      <w:bookmarkStart w:id="6542" w:name="_Toc35971406"/>
      <w:bookmarkStart w:id="654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6544" w:name="_Toc94194936"/>
      <w:bookmarkStart w:id="6545" w:name="_Toc97042623"/>
      <w:bookmarkStart w:id="6546" w:name="_Toc97045767"/>
      <w:bookmarkStart w:id="6547" w:name="_Toc97155512"/>
      <w:bookmarkStart w:id="6548" w:name="_Toc101521638"/>
      <w:bookmarkStart w:id="6549" w:name="_Toc138761919"/>
      <w:bookmarkStart w:id="6550" w:name="_Toc145708134"/>
      <w:bookmarkStart w:id="6551" w:name="_Toc160570639"/>
      <w:bookmarkStart w:id="6552" w:name="_Toc162008235"/>
      <w:bookmarkStart w:id="6553" w:name="_Toc185515903"/>
      <w:bookmarkStart w:id="6554" w:name="_Toc192873211"/>
      <w:bookmarkStart w:id="6555" w:name="_Toc200970924"/>
      <w:r>
        <w:t>8.</w:t>
      </w:r>
      <w:r w:rsidR="00211FE5">
        <w:t>8</w:t>
      </w:r>
      <w:r>
        <w:t>.3.2.4</w:t>
      </w:r>
      <w:r>
        <w:tab/>
        <w:t>Resource Custom Operations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6556" w:name="_Toc510696621"/>
      <w:bookmarkStart w:id="6557" w:name="_Toc35971412"/>
      <w:bookmarkStart w:id="6558" w:name="_Toc67903529"/>
      <w:bookmarkStart w:id="6559" w:name="_Toc94194937"/>
      <w:bookmarkStart w:id="6560" w:name="_Toc97042624"/>
      <w:bookmarkStart w:id="6561" w:name="_Toc97045768"/>
      <w:bookmarkStart w:id="6562" w:name="_Toc97155513"/>
      <w:bookmarkStart w:id="6563" w:name="_Toc101521639"/>
      <w:bookmarkStart w:id="6564" w:name="_Toc138761920"/>
      <w:bookmarkStart w:id="6565" w:name="_Toc145708135"/>
      <w:bookmarkStart w:id="6566" w:name="_Toc160570640"/>
      <w:bookmarkStart w:id="6567" w:name="_Toc162008236"/>
      <w:bookmarkStart w:id="6568" w:name="_Toc185515904"/>
      <w:bookmarkStart w:id="6569" w:name="_Toc192873212"/>
      <w:bookmarkStart w:id="6570" w:name="_Toc200970925"/>
      <w:r>
        <w:t>8.</w:t>
      </w:r>
      <w:r w:rsidR="00211FE5">
        <w:t>8</w:t>
      </w:r>
      <w:r>
        <w:t>.3.3</w:t>
      </w:r>
      <w:r>
        <w:tab/>
        <w:t xml:space="preserve">Resource: </w:t>
      </w:r>
      <w:bookmarkEnd w:id="6556"/>
      <w:bookmarkEnd w:id="6557"/>
      <w:bookmarkEnd w:id="6558"/>
      <w:r>
        <w:t>Individual ACT Status Subscription</w:t>
      </w:r>
      <w:bookmarkEnd w:id="6559"/>
      <w:bookmarkEnd w:id="6560"/>
      <w:bookmarkEnd w:id="6561"/>
      <w:bookmarkEnd w:id="6562"/>
      <w:bookmarkEnd w:id="6563"/>
      <w:bookmarkEnd w:id="6564"/>
      <w:bookmarkEnd w:id="6565"/>
      <w:bookmarkEnd w:id="6566"/>
      <w:bookmarkEnd w:id="6567"/>
      <w:bookmarkEnd w:id="6568"/>
      <w:bookmarkEnd w:id="6569"/>
      <w:bookmarkEnd w:id="6570"/>
    </w:p>
    <w:p w14:paraId="6DC21274" w14:textId="3330B31B" w:rsidR="004B37D6" w:rsidRDefault="004B37D6" w:rsidP="004B37D6">
      <w:pPr>
        <w:pStyle w:val="Heading5"/>
      </w:pPr>
      <w:bookmarkStart w:id="6571" w:name="_Toc94194938"/>
      <w:bookmarkStart w:id="6572" w:name="_Toc97042625"/>
      <w:bookmarkStart w:id="6573" w:name="_Toc97045769"/>
      <w:bookmarkStart w:id="6574" w:name="_Toc97155514"/>
      <w:bookmarkStart w:id="6575" w:name="_Toc101521640"/>
      <w:bookmarkStart w:id="6576" w:name="_Toc138761921"/>
      <w:bookmarkStart w:id="6577" w:name="_Toc145708136"/>
      <w:bookmarkStart w:id="6578" w:name="_Toc160570641"/>
      <w:bookmarkStart w:id="6579" w:name="_Toc162008237"/>
      <w:bookmarkStart w:id="6580" w:name="_Toc185515905"/>
      <w:bookmarkStart w:id="6581" w:name="_Toc192873213"/>
      <w:bookmarkStart w:id="6582" w:name="_Toc200970926"/>
      <w:r>
        <w:t>8.</w:t>
      </w:r>
      <w:r w:rsidR="00211FE5">
        <w:t>8</w:t>
      </w:r>
      <w:r>
        <w:t>.3.3.1</w:t>
      </w:r>
      <w:r>
        <w:tab/>
        <w:t>Description</w:t>
      </w:r>
      <w:bookmarkEnd w:id="6571"/>
      <w:bookmarkEnd w:id="6572"/>
      <w:bookmarkEnd w:id="6573"/>
      <w:bookmarkEnd w:id="6574"/>
      <w:bookmarkEnd w:id="6575"/>
      <w:bookmarkEnd w:id="6576"/>
      <w:bookmarkEnd w:id="6577"/>
      <w:bookmarkEnd w:id="6578"/>
      <w:bookmarkEnd w:id="6579"/>
      <w:bookmarkEnd w:id="6580"/>
      <w:bookmarkEnd w:id="6581"/>
      <w:bookmarkEnd w:id="6582"/>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6583" w:name="_Toc94194939"/>
      <w:bookmarkStart w:id="6584" w:name="_Toc97042626"/>
      <w:bookmarkStart w:id="6585" w:name="_Toc97045770"/>
      <w:bookmarkStart w:id="6586" w:name="_Toc97155515"/>
      <w:bookmarkStart w:id="6587" w:name="_Toc101521641"/>
      <w:bookmarkStart w:id="6588" w:name="_Toc138761922"/>
      <w:bookmarkStart w:id="6589" w:name="_Toc145708137"/>
      <w:bookmarkStart w:id="6590" w:name="_Toc160570642"/>
      <w:bookmarkStart w:id="6591" w:name="_Toc162008238"/>
      <w:bookmarkStart w:id="6592" w:name="_Toc185515906"/>
      <w:bookmarkStart w:id="6593" w:name="_Toc192873214"/>
      <w:bookmarkStart w:id="6594" w:name="_Toc200970927"/>
      <w:r>
        <w:t>8.</w:t>
      </w:r>
      <w:r w:rsidR="00211FE5">
        <w:t>8</w:t>
      </w:r>
      <w:r>
        <w:t>.3.3.2</w:t>
      </w:r>
      <w:r>
        <w:tab/>
        <w:t>Resource Definition</w:t>
      </w:r>
      <w:bookmarkEnd w:id="6583"/>
      <w:bookmarkEnd w:id="6584"/>
      <w:bookmarkEnd w:id="6585"/>
      <w:bookmarkEnd w:id="6586"/>
      <w:bookmarkEnd w:id="6587"/>
      <w:bookmarkEnd w:id="6588"/>
      <w:bookmarkEnd w:id="6589"/>
      <w:bookmarkEnd w:id="6590"/>
      <w:bookmarkEnd w:id="6591"/>
      <w:bookmarkEnd w:id="6592"/>
      <w:bookmarkEnd w:id="6593"/>
      <w:bookmarkEnd w:id="6594"/>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6595" w:name="_Toc94194940"/>
      <w:bookmarkStart w:id="6596" w:name="_Toc97042627"/>
      <w:bookmarkStart w:id="6597" w:name="_Toc97045771"/>
      <w:bookmarkStart w:id="6598" w:name="_Toc97155516"/>
      <w:bookmarkStart w:id="6599" w:name="_Toc101521642"/>
      <w:bookmarkStart w:id="6600" w:name="_Toc138761923"/>
      <w:bookmarkStart w:id="6601" w:name="_Toc145708138"/>
      <w:bookmarkStart w:id="6602" w:name="_Toc160570643"/>
      <w:bookmarkStart w:id="6603" w:name="_Toc162008239"/>
      <w:bookmarkStart w:id="6604" w:name="_Toc185515907"/>
      <w:bookmarkStart w:id="6605" w:name="_Toc192873215"/>
      <w:bookmarkStart w:id="6606" w:name="_Toc200970928"/>
      <w:r>
        <w:t>8.</w:t>
      </w:r>
      <w:r w:rsidR="00211FE5">
        <w:t>8</w:t>
      </w:r>
      <w:r>
        <w:t>.3.3.3</w:t>
      </w:r>
      <w:r>
        <w:tab/>
        <w:t>Resource Standard Methods</w:t>
      </w:r>
      <w:bookmarkEnd w:id="6595"/>
      <w:bookmarkEnd w:id="6596"/>
      <w:bookmarkEnd w:id="6597"/>
      <w:bookmarkEnd w:id="6598"/>
      <w:bookmarkEnd w:id="6599"/>
      <w:bookmarkEnd w:id="6600"/>
      <w:bookmarkEnd w:id="6601"/>
      <w:bookmarkEnd w:id="6602"/>
      <w:bookmarkEnd w:id="6603"/>
      <w:bookmarkEnd w:id="6604"/>
      <w:bookmarkEnd w:id="6605"/>
      <w:bookmarkEnd w:id="6606"/>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6607" w:name="_Toc94194941"/>
      <w:bookmarkStart w:id="6608" w:name="_Toc97042628"/>
      <w:bookmarkStart w:id="6609" w:name="_Toc97045772"/>
      <w:bookmarkStart w:id="6610" w:name="_Toc97155517"/>
      <w:bookmarkStart w:id="6611" w:name="_Toc101521643"/>
      <w:bookmarkStart w:id="6612" w:name="_Toc138761924"/>
      <w:bookmarkStart w:id="6613" w:name="_Toc145708139"/>
      <w:bookmarkStart w:id="6614" w:name="_Toc160570644"/>
      <w:bookmarkStart w:id="6615" w:name="_Toc162008240"/>
      <w:bookmarkStart w:id="6616" w:name="_Toc185515908"/>
      <w:bookmarkStart w:id="6617" w:name="_Toc192873216"/>
      <w:bookmarkStart w:id="6618" w:name="_Toc200970929"/>
      <w:r>
        <w:lastRenderedPageBreak/>
        <w:t>8.</w:t>
      </w:r>
      <w:r w:rsidR="00211FE5">
        <w:t>8</w:t>
      </w:r>
      <w:r>
        <w:t>.3.3.3</w:t>
      </w:r>
      <w:r w:rsidRPr="00384E92">
        <w:t>.1</w:t>
      </w:r>
      <w:r w:rsidRPr="00384E92">
        <w:tab/>
      </w:r>
      <w:r>
        <w:t>GET</w:t>
      </w:r>
      <w:bookmarkEnd w:id="6607"/>
      <w:bookmarkEnd w:id="6608"/>
      <w:bookmarkEnd w:id="6609"/>
      <w:bookmarkEnd w:id="6610"/>
      <w:bookmarkEnd w:id="6611"/>
      <w:bookmarkEnd w:id="6612"/>
      <w:bookmarkEnd w:id="6613"/>
      <w:bookmarkEnd w:id="6614"/>
      <w:bookmarkEnd w:id="6615"/>
      <w:bookmarkEnd w:id="6616"/>
      <w:bookmarkEnd w:id="6617"/>
      <w:bookmarkEnd w:id="6618"/>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6619" w:name="_Toc94194944"/>
      <w:bookmarkStart w:id="6620" w:name="_Toc97042629"/>
      <w:bookmarkStart w:id="6621" w:name="_Toc97045773"/>
      <w:bookmarkStart w:id="6622" w:name="_Toc97155518"/>
      <w:bookmarkStart w:id="6623" w:name="_Toc101521644"/>
      <w:bookmarkStart w:id="6624" w:name="_Toc138761925"/>
      <w:bookmarkStart w:id="6625" w:name="_Toc145708140"/>
      <w:bookmarkStart w:id="6626" w:name="_Toc160570645"/>
      <w:bookmarkStart w:id="6627" w:name="_Toc162008241"/>
      <w:bookmarkStart w:id="6628" w:name="_Toc185515909"/>
      <w:bookmarkStart w:id="6629" w:name="_Toc192873217"/>
      <w:bookmarkStart w:id="6630" w:name="_Toc200970930"/>
      <w:r>
        <w:t>8.</w:t>
      </w:r>
      <w:r w:rsidR="00211FE5">
        <w:t>8</w:t>
      </w:r>
      <w:r>
        <w:t>.3.3.4</w:t>
      </w:r>
      <w:r>
        <w:tab/>
        <w:t>Resource Custom Operations</w:t>
      </w:r>
      <w:bookmarkEnd w:id="6619"/>
      <w:bookmarkEnd w:id="6620"/>
      <w:bookmarkEnd w:id="6621"/>
      <w:bookmarkEnd w:id="6622"/>
      <w:bookmarkEnd w:id="6623"/>
      <w:bookmarkEnd w:id="6624"/>
      <w:bookmarkEnd w:id="6625"/>
      <w:bookmarkEnd w:id="6626"/>
      <w:bookmarkEnd w:id="6627"/>
      <w:bookmarkEnd w:id="6628"/>
      <w:bookmarkEnd w:id="6629"/>
      <w:bookmarkEnd w:id="663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6631" w:name="_Toc97042630"/>
      <w:bookmarkStart w:id="6632" w:name="_Toc97045774"/>
      <w:bookmarkStart w:id="6633" w:name="_Toc97155519"/>
      <w:bookmarkStart w:id="6634" w:name="_Toc101521645"/>
      <w:bookmarkStart w:id="6635" w:name="_Toc138761926"/>
      <w:bookmarkStart w:id="6636" w:name="_Toc145708141"/>
      <w:bookmarkStart w:id="6637" w:name="_Toc160570646"/>
      <w:bookmarkStart w:id="6638" w:name="_Toc162008242"/>
      <w:bookmarkStart w:id="6639" w:name="_Toc185515910"/>
      <w:bookmarkStart w:id="6640" w:name="_Toc192873218"/>
      <w:bookmarkStart w:id="6641" w:name="_Toc200970931"/>
      <w:r>
        <w:lastRenderedPageBreak/>
        <w:t>8.</w:t>
      </w:r>
      <w:r w:rsidR="00211FE5">
        <w:t>8</w:t>
      </w:r>
      <w:r>
        <w:t>.4</w:t>
      </w:r>
      <w:r>
        <w:tab/>
        <w:t>Custom Operations without associated resources</w:t>
      </w:r>
      <w:bookmarkEnd w:id="6631"/>
      <w:bookmarkEnd w:id="6632"/>
      <w:bookmarkEnd w:id="6633"/>
      <w:bookmarkEnd w:id="6634"/>
      <w:bookmarkEnd w:id="6635"/>
      <w:bookmarkEnd w:id="6636"/>
      <w:bookmarkEnd w:id="6637"/>
      <w:bookmarkEnd w:id="6638"/>
      <w:bookmarkEnd w:id="6639"/>
      <w:bookmarkEnd w:id="6640"/>
      <w:bookmarkEnd w:id="6641"/>
    </w:p>
    <w:p w14:paraId="55A0FF90" w14:textId="0C17A851" w:rsidR="004B37D6" w:rsidRDefault="004B37D6" w:rsidP="004B37D6">
      <w:pPr>
        <w:pStyle w:val="Heading4"/>
      </w:pPr>
      <w:bookmarkStart w:id="6642" w:name="_Toc94194876"/>
      <w:bookmarkStart w:id="6643" w:name="_Toc97042631"/>
      <w:bookmarkStart w:id="6644" w:name="_Toc97045775"/>
      <w:bookmarkStart w:id="6645" w:name="_Toc97155520"/>
      <w:bookmarkStart w:id="6646" w:name="_Toc101521646"/>
      <w:bookmarkStart w:id="6647" w:name="_Toc138761927"/>
      <w:bookmarkStart w:id="6648" w:name="_Toc145708142"/>
      <w:bookmarkStart w:id="6649" w:name="_Toc160570647"/>
      <w:bookmarkStart w:id="6650" w:name="_Toc162008243"/>
      <w:bookmarkStart w:id="6651" w:name="_Toc185515911"/>
      <w:bookmarkStart w:id="6652" w:name="_Toc192873219"/>
      <w:bookmarkStart w:id="6653" w:name="_Toc200970932"/>
      <w:r>
        <w:t>8.</w:t>
      </w:r>
      <w:r w:rsidR="00211FE5">
        <w:t>8</w:t>
      </w:r>
      <w:r>
        <w:t>.4.1</w:t>
      </w:r>
      <w:r>
        <w:tab/>
        <w:t>Overview</w:t>
      </w:r>
      <w:bookmarkEnd w:id="6642"/>
      <w:bookmarkEnd w:id="6643"/>
      <w:bookmarkEnd w:id="6644"/>
      <w:bookmarkEnd w:id="6645"/>
      <w:bookmarkEnd w:id="6646"/>
      <w:bookmarkEnd w:id="6647"/>
      <w:bookmarkEnd w:id="6648"/>
      <w:bookmarkEnd w:id="6649"/>
      <w:bookmarkEnd w:id="6650"/>
      <w:bookmarkEnd w:id="6651"/>
      <w:bookmarkEnd w:id="6652"/>
      <w:bookmarkEnd w:id="6653"/>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95pt;height:137.6pt" o:ole="">
            <v:imagedata r:id="rId31" o:title=""/>
          </v:shape>
          <o:OLEObject Type="Embed" ProgID="Visio.Drawing.15" ShapeID="_x0000_i1035" DrawAspect="Content" ObjectID="_181157946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6654" w:name="_Toc94194877"/>
      <w:bookmarkStart w:id="6655" w:name="_Toc97042632"/>
      <w:bookmarkStart w:id="6656" w:name="_Toc97045776"/>
      <w:bookmarkStart w:id="6657" w:name="_Toc97155521"/>
      <w:bookmarkStart w:id="6658" w:name="_Toc101521647"/>
      <w:bookmarkStart w:id="6659" w:name="_Toc138761928"/>
      <w:bookmarkStart w:id="6660" w:name="_Toc145708143"/>
      <w:bookmarkStart w:id="6661" w:name="_Toc160570648"/>
      <w:bookmarkStart w:id="6662" w:name="_Toc162008244"/>
      <w:bookmarkStart w:id="6663" w:name="_Toc185515912"/>
      <w:bookmarkStart w:id="6664" w:name="_Toc192873220"/>
      <w:bookmarkStart w:id="6665" w:name="_Toc200970933"/>
      <w:r>
        <w:t>8.</w:t>
      </w:r>
      <w:r w:rsidR="00211FE5">
        <w:t>8</w:t>
      </w:r>
      <w:r>
        <w:t>.4.2</w:t>
      </w:r>
      <w:r>
        <w:tab/>
        <w:t xml:space="preserve">Operation: </w:t>
      </w:r>
      <w:bookmarkEnd w:id="6654"/>
      <w:r>
        <w:t>Request</w:t>
      </w:r>
      <w:r>
        <w:rPr>
          <w:rFonts w:cs="Courier New"/>
          <w:szCs w:val="16"/>
        </w:rPr>
        <w:t>EELManagedACR</w:t>
      </w:r>
      <w:bookmarkEnd w:id="6655"/>
      <w:bookmarkEnd w:id="6656"/>
      <w:bookmarkEnd w:id="6657"/>
      <w:bookmarkEnd w:id="6658"/>
      <w:bookmarkEnd w:id="6659"/>
      <w:bookmarkEnd w:id="6660"/>
      <w:bookmarkEnd w:id="6661"/>
      <w:bookmarkEnd w:id="6662"/>
      <w:bookmarkEnd w:id="6663"/>
      <w:bookmarkEnd w:id="6664"/>
      <w:bookmarkEnd w:id="6665"/>
    </w:p>
    <w:p w14:paraId="4017E321" w14:textId="16D6F32A" w:rsidR="004B37D6" w:rsidRDefault="004B37D6" w:rsidP="004B37D6">
      <w:pPr>
        <w:pStyle w:val="Heading5"/>
      </w:pPr>
      <w:bookmarkStart w:id="6666" w:name="_Toc94194878"/>
      <w:bookmarkStart w:id="6667" w:name="_Toc97042633"/>
      <w:bookmarkStart w:id="6668" w:name="_Toc97045777"/>
      <w:bookmarkStart w:id="6669" w:name="_Toc97155522"/>
      <w:bookmarkStart w:id="6670" w:name="_Toc101521648"/>
      <w:bookmarkStart w:id="6671" w:name="_Toc138761929"/>
      <w:bookmarkStart w:id="6672" w:name="_Toc145708144"/>
      <w:bookmarkStart w:id="6673" w:name="_Toc160570649"/>
      <w:bookmarkStart w:id="6674" w:name="_Toc162008245"/>
      <w:bookmarkStart w:id="6675" w:name="_Toc185515913"/>
      <w:bookmarkStart w:id="6676" w:name="_Toc192873221"/>
      <w:bookmarkStart w:id="6677" w:name="_Toc200970934"/>
      <w:r>
        <w:t>8.</w:t>
      </w:r>
      <w:r w:rsidR="00211FE5">
        <w:t>8</w:t>
      </w:r>
      <w:r>
        <w:t>.4.2.1</w:t>
      </w:r>
      <w:r>
        <w:tab/>
        <w:t>Description</w:t>
      </w:r>
      <w:bookmarkEnd w:id="6666"/>
      <w:bookmarkEnd w:id="6667"/>
      <w:bookmarkEnd w:id="6668"/>
      <w:bookmarkEnd w:id="6669"/>
      <w:bookmarkEnd w:id="6670"/>
      <w:bookmarkEnd w:id="6671"/>
      <w:bookmarkEnd w:id="6672"/>
      <w:bookmarkEnd w:id="6673"/>
      <w:bookmarkEnd w:id="6674"/>
      <w:bookmarkEnd w:id="6675"/>
      <w:bookmarkEnd w:id="6676"/>
      <w:bookmarkEnd w:id="6677"/>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6678" w:name="_Toc94194879"/>
      <w:bookmarkStart w:id="6679" w:name="_Toc97042634"/>
      <w:bookmarkStart w:id="6680" w:name="_Toc97045778"/>
      <w:bookmarkStart w:id="6681" w:name="_Toc97155523"/>
      <w:bookmarkStart w:id="6682" w:name="_Toc101521649"/>
      <w:bookmarkStart w:id="6683" w:name="_Toc138761930"/>
      <w:bookmarkStart w:id="6684" w:name="_Toc145708145"/>
      <w:bookmarkStart w:id="6685" w:name="_Toc160570650"/>
      <w:bookmarkStart w:id="6686" w:name="_Toc162008246"/>
      <w:bookmarkStart w:id="6687" w:name="_Toc185515914"/>
      <w:bookmarkStart w:id="6688" w:name="_Toc192873222"/>
      <w:bookmarkStart w:id="6689" w:name="_Toc200970935"/>
      <w:r>
        <w:t>8.</w:t>
      </w:r>
      <w:r w:rsidR="00211FE5">
        <w:t>8</w:t>
      </w:r>
      <w:r>
        <w:t>.4.2.2</w:t>
      </w:r>
      <w:r>
        <w:tab/>
        <w:t>Operation Definition</w:t>
      </w:r>
      <w:bookmarkEnd w:id="6678"/>
      <w:bookmarkEnd w:id="6679"/>
      <w:bookmarkEnd w:id="6680"/>
      <w:bookmarkEnd w:id="6681"/>
      <w:bookmarkEnd w:id="6682"/>
      <w:bookmarkEnd w:id="6683"/>
      <w:bookmarkEnd w:id="6684"/>
      <w:bookmarkEnd w:id="6685"/>
      <w:bookmarkEnd w:id="6686"/>
      <w:bookmarkEnd w:id="6687"/>
      <w:bookmarkEnd w:id="6688"/>
      <w:bookmarkEnd w:id="668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6690" w:name="_Toc97042635"/>
      <w:bookmarkStart w:id="6691" w:name="_Toc97045779"/>
      <w:bookmarkStart w:id="6692" w:name="_Toc97155524"/>
      <w:bookmarkStart w:id="6693" w:name="_Toc101521650"/>
      <w:bookmarkStart w:id="6694" w:name="_Toc138761931"/>
      <w:bookmarkStart w:id="6695" w:name="_Toc145708146"/>
      <w:bookmarkStart w:id="6696" w:name="_Toc160570651"/>
      <w:bookmarkStart w:id="6697" w:name="_Toc162008247"/>
      <w:bookmarkStart w:id="6698" w:name="_Toc185515915"/>
      <w:bookmarkStart w:id="6699" w:name="_Toc192873223"/>
      <w:bookmarkStart w:id="6700" w:name="_Toc200970936"/>
      <w:r>
        <w:t>8.</w:t>
      </w:r>
      <w:r w:rsidR="00211FE5">
        <w:t>8</w:t>
      </w:r>
      <w:r>
        <w:t>.5</w:t>
      </w:r>
      <w:r>
        <w:tab/>
        <w:t>Notifications</w:t>
      </w:r>
      <w:bookmarkEnd w:id="6690"/>
      <w:bookmarkEnd w:id="6691"/>
      <w:bookmarkEnd w:id="6692"/>
      <w:bookmarkEnd w:id="6693"/>
      <w:bookmarkEnd w:id="6694"/>
      <w:bookmarkEnd w:id="6695"/>
      <w:bookmarkEnd w:id="6696"/>
      <w:bookmarkEnd w:id="6697"/>
      <w:bookmarkEnd w:id="6698"/>
      <w:bookmarkEnd w:id="6699"/>
      <w:bookmarkEnd w:id="6700"/>
    </w:p>
    <w:p w14:paraId="50F129B4" w14:textId="249054DC" w:rsidR="004B37D6" w:rsidRDefault="004B37D6" w:rsidP="004B37D6">
      <w:pPr>
        <w:pStyle w:val="Heading4"/>
      </w:pPr>
      <w:bookmarkStart w:id="6701" w:name="_Toc94194946"/>
      <w:bookmarkStart w:id="6702" w:name="_Toc97042636"/>
      <w:bookmarkStart w:id="6703" w:name="_Toc97045780"/>
      <w:bookmarkStart w:id="6704" w:name="_Toc97155525"/>
      <w:bookmarkStart w:id="6705" w:name="_Toc101521651"/>
      <w:bookmarkStart w:id="6706" w:name="_Toc138761932"/>
      <w:bookmarkStart w:id="6707" w:name="_Toc145708147"/>
      <w:bookmarkStart w:id="6708" w:name="_Toc160570652"/>
      <w:bookmarkStart w:id="6709" w:name="_Toc162008248"/>
      <w:bookmarkStart w:id="6710" w:name="_Toc185515916"/>
      <w:bookmarkStart w:id="6711" w:name="_Toc192873224"/>
      <w:bookmarkStart w:id="6712" w:name="_Toc200970937"/>
      <w:r>
        <w:t>8.</w:t>
      </w:r>
      <w:r w:rsidR="00211FE5">
        <w:t>8</w:t>
      </w:r>
      <w:r>
        <w:t>.5.1</w:t>
      </w:r>
      <w:r>
        <w:tab/>
        <w:t>General</w:t>
      </w:r>
      <w:bookmarkEnd w:id="6701"/>
      <w:bookmarkEnd w:id="6702"/>
      <w:bookmarkEnd w:id="6703"/>
      <w:bookmarkEnd w:id="6704"/>
      <w:bookmarkEnd w:id="6705"/>
      <w:bookmarkEnd w:id="6706"/>
      <w:bookmarkEnd w:id="6707"/>
      <w:bookmarkEnd w:id="6708"/>
      <w:bookmarkEnd w:id="6709"/>
      <w:bookmarkEnd w:id="6710"/>
      <w:bookmarkEnd w:id="6711"/>
      <w:bookmarkEnd w:id="6712"/>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6713" w:name="_Toc94194947"/>
      <w:bookmarkStart w:id="6714" w:name="_Toc97042637"/>
      <w:bookmarkStart w:id="6715" w:name="_Toc97045781"/>
      <w:bookmarkStart w:id="6716" w:name="_Toc97155526"/>
      <w:bookmarkStart w:id="6717" w:name="_Toc101521652"/>
      <w:bookmarkStart w:id="6718" w:name="_Toc138761933"/>
      <w:bookmarkStart w:id="6719" w:name="_Toc145708148"/>
      <w:bookmarkStart w:id="6720" w:name="_Toc160570653"/>
      <w:bookmarkStart w:id="6721" w:name="_Toc162008249"/>
      <w:bookmarkStart w:id="6722" w:name="_Toc185515917"/>
      <w:bookmarkStart w:id="6723" w:name="_Toc192873225"/>
      <w:bookmarkStart w:id="6724" w:name="_Toc20097093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6713"/>
      <w:bookmarkEnd w:id="6714"/>
      <w:bookmarkEnd w:id="6715"/>
      <w:bookmarkEnd w:id="6716"/>
      <w:bookmarkEnd w:id="6717"/>
      <w:bookmarkEnd w:id="6718"/>
      <w:bookmarkEnd w:id="6719"/>
      <w:bookmarkEnd w:id="6720"/>
      <w:bookmarkEnd w:id="6721"/>
      <w:bookmarkEnd w:id="6722"/>
      <w:bookmarkEnd w:id="6723"/>
      <w:bookmarkEnd w:id="6724"/>
    </w:p>
    <w:p w14:paraId="180C319F" w14:textId="1B57B6C2" w:rsidR="004B37D6" w:rsidRPr="001E669E" w:rsidRDefault="004B37D6" w:rsidP="004B37D6">
      <w:pPr>
        <w:pStyle w:val="Heading5"/>
        <w:rPr>
          <w:noProof/>
          <w:lang w:val="en-US"/>
        </w:rPr>
      </w:pPr>
      <w:bookmarkStart w:id="6725" w:name="_Toc97042638"/>
      <w:bookmarkStart w:id="6726" w:name="_Toc97045782"/>
      <w:bookmarkStart w:id="6727" w:name="_Toc97155527"/>
      <w:bookmarkStart w:id="6728" w:name="_Toc101521653"/>
      <w:bookmarkStart w:id="6729" w:name="_Toc138761934"/>
      <w:bookmarkStart w:id="6730" w:name="_Toc145708149"/>
      <w:bookmarkStart w:id="6731" w:name="_Toc160570654"/>
      <w:bookmarkStart w:id="6732" w:name="_Toc162008250"/>
      <w:bookmarkStart w:id="6733" w:name="_Toc185515918"/>
      <w:bookmarkStart w:id="6734" w:name="_Toc192873226"/>
      <w:bookmarkStart w:id="6735" w:name="_Toc200970939"/>
      <w:r>
        <w:t>8.</w:t>
      </w:r>
      <w:r w:rsidR="00211FE5">
        <w:t>8</w:t>
      </w:r>
      <w:r w:rsidRPr="001E669E">
        <w:rPr>
          <w:lang w:val="en-US"/>
        </w:rPr>
        <w:t>.5.2</w:t>
      </w:r>
      <w:bookmarkStart w:id="6736" w:name="_Toc94194948"/>
      <w:r w:rsidRPr="001E669E">
        <w:rPr>
          <w:noProof/>
          <w:lang w:val="en-US"/>
        </w:rPr>
        <w:t>.1</w:t>
      </w:r>
      <w:r w:rsidRPr="001E669E">
        <w:rPr>
          <w:noProof/>
          <w:lang w:val="en-US"/>
        </w:rPr>
        <w:tab/>
        <w:t>Description</w:t>
      </w:r>
      <w:bookmarkEnd w:id="6725"/>
      <w:bookmarkEnd w:id="6726"/>
      <w:bookmarkEnd w:id="6727"/>
      <w:bookmarkEnd w:id="6728"/>
      <w:bookmarkEnd w:id="6729"/>
      <w:bookmarkEnd w:id="6730"/>
      <w:bookmarkEnd w:id="6731"/>
      <w:bookmarkEnd w:id="6732"/>
      <w:bookmarkEnd w:id="6733"/>
      <w:bookmarkEnd w:id="6734"/>
      <w:bookmarkEnd w:id="6735"/>
      <w:bookmarkEnd w:id="6736"/>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6737" w:name="_Toc94194949"/>
      <w:bookmarkStart w:id="6738" w:name="_Toc97042639"/>
      <w:bookmarkStart w:id="6739" w:name="_Toc97045783"/>
      <w:bookmarkStart w:id="6740" w:name="_Toc97155528"/>
      <w:bookmarkStart w:id="6741" w:name="_Toc101521654"/>
      <w:bookmarkStart w:id="6742" w:name="_Toc138761935"/>
      <w:bookmarkStart w:id="6743" w:name="_Toc145708150"/>
      <w:bookmarkStart w:id="6744" w:name="_Toc160570655"/>
      <w:bookmarkStart w:id="6745" w:name="_Toc162008251"/>
      <w:bookmarkStart w:id="6746" w:name="_Toc185515919"/>
      <w:bookmarkStart w:id="6747" w:name="_Toc192873227"/>
      <w:bookmarkStart w:id="6748" w:name="_Toc200970940"/>
      <w:r>
        <w:t>8.</w:t>
      </w:r>
      <w:r w:rsidR="00211FE5">
        <w:t>8</w:t>
      </w:r>
      <w:r>
        <w:t>.5.2</w:t>
      </w:r>
      <w:r>
        <w:rPr>
          <w:noProof/>
        </w:rPr>
        <w:t>.2</w:t>
      </w:r>
      <w:r>
        <w:rPr>
          <w:noProof/>
        </w:rPr>
        <w:tab/>
        <w:t>Target URI</w:t>
      </w:r>
      <w:bookmarkEnd w:id="6737"/>
      <w:bookmarkEnd w:id="6738"/>
      <w:bookmarkEnd w:id="6739"/>
      <w:bookmarkEnd w:id="6740"/>
      <w:bookmarkEnd w:id="6741"/>
      <w:bookmarkEnd w:id="6742"/>
      <w:bookmarkEnd w:id="6743"/>
      <w:bookmarkEnd w:id="6744"/>
      <w:bookmarkEnd w:id="6745"/>
      <w:bookmarkEnd w:id="6746"/>
      <w:bookmarkEnd w:id="6747"/>
      <w:bookmarkEnd w:id="674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6749" w:name="_Toc94194950"/>
      <w:bookmarkStart w:id="6750" w:name="_Toc97042640"/>
      <w:bookmarkStart w:id="6751" w:name="_Toc97045784"/>
      <w:bookmarkStart w:id="6752" w:name="_Toc97155529"/>
      <w:bookmarkStart w:id="6753" w:name="_Toc101521655"/>
      <w:bookmarkStart w:id="6754" w:name="_Toc138761936"/>
      <w:bookmarkStart w:id="6755" w:name="_Toc145708151"/>
      <w:bookmarkStart w:id="6756" w:name="_Toc160570656"/>
      <w:bookmarkStart w:id="6757" w:name="_Toc162008252"/>
      <w:bookmarkStart w:id="6758" w:name="_Toc185515920"/>
      <w:bookmarkStart w:id="6759" w:name="_Toc192873228"/>
      <w:bookmarkStart w:id="6760" w:name="_Toc200970941"/>
      <w:r>
        <w:t>8.</w:t>
      </w:r>
      <w:r w:rsidR="00211FE5">
        <w:t>8</w:t>
      </w:r>
      <w:r>
        <w:t>.5.2</w:t>
      </w:r>
      <w:r>
        <w:rPr>
          <w:noProof/>
        </w:rPr>
        <w:t>.3</w:t>
      </w:r>
      <w:r>
        <w:rPr>
          <w:noProof/>
        </w:rPr>
        <w:tab/>
        <w:t>Standard Methods</w:t>
      </w:r>
      <w:bookmarkEnd w:id="6749"/>
      <w:bookmarkEnd w:id="6750"/>
      <w:bookmarkEnd w:id="6751"/>
      <w:bookmarkEnd w:id="6752"/>
      <w:bookmarkEnd w:id="6753"/>
      <w:bookmarkEnd w:id="6754"/>
      <w:bookmarkEnd w:id="6755"/>
      <w:bookmarkEnd w:id="6756"/>
      <w:bookmarkEnd w:id="6757"/>
      <w:bookmarkEnd w:id="6758"/>
      <w:bookmarkEnd w:id="6759"/>
      <w:bookmarkEnd w:id="6760"/>
    </w:p>
    <w:p w14:paraId="67BC3073" w14:textId="210B48D2" w:rsidR="004B37D6" w:rsidRDefault="004B37D6" w:rsidP="004B37D6">
      <w:pPr>
        <w:pStyle w:val="Heading6"/>
        <w:rPr>
          <w:noProof/>
        </w:rPr>
      </w:pPr>
      <w:bookmarkStart w:id="6761" w:name="_Toc94194951"/>
      <w:bookmarkStart w:id="6762" w:name="_Toc97042641"/>
      <w:bookmarkStart w:id="6763" w:name="_Toc97045785"/>
      <w:bookmarkStart w:id="6764" w:name="_Toc97155530"/>
      <w:bookmarkStart w:id="6765" w:name="_Toc101521656"/>
      <w:bookmarkStart w:id="6766" w:name="_Toc138761937"/>
      <w:bookmarkStart w:id="6767" w:name="_Toc145708152"/>
      <w:bookmarkStart w:id="6768" w:name="_Toc160570657"/>
      <w:bookmarkStart w:id="6769" w:name="_Toc162008253"/>
      <w:bookmarkStart w:id="6770" w:name="_Toc185515921"/>
      <w:bookmarkStart w:id="6771" w:name="_Toc192873229"/>
      <w:bookmarkStart w:id="6772" w:name="_Toc200970942"/>
      <w:r>
        <w:t>8.</w:t>
      </w:r>
      <w:r w:rsidR="00211FE5">
        <w:t>8</w:t>
      </w:r>
      <w:r>
        <w:t>.5.2.3</w:t>
      </w:r>
      <w:r>
        <w:rPr>
          <w:noProof/>
        </w:rPr>
        <w:t>.1</w:t>
      </w:r>
      <w:r>
        <w:rPr>
          <w:noProof/>
        </w:rPr>
        <w:tab/>
        <w:t>POST</w:t>
      </w:r>
      <w:bookmarkEnd w:id="6761"/>
      <w:bookmarkEnd w:id="6762"/>
      <w:bookmarkEnd w:id="6763"/>
      <w:bookmarkEnd w:id="6764"/>
      <w:bookmarkEnd w:id="6765"/>
      <w:bookmarkEnd w:id="6766"/>
      <w:bookmarkEnd w:id="6767"/>
      <w:bookmarkEnd w:id="6768"/>
      <w:bookmarkEnd w:id="6769"/>
      <w:bookmarkEnd w:id="6770"/>
      <w:bookmarkEnd w:id="6771"/>
      <w:bookmarkEnd w:id="6772"/>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6773" w:name="_Toc94194897"/>
      <w:bookmarkStart w:id="6774" w:name="_Toc97042642"/>
      <w:bookmarkStart w:id="6775" w:name="_Toc97045786"/>
      <w:bookmarkStart w:id="6776" w:name="_Toc97155531"/>
      <w:bookmarkStart w:id="6777" w:name="_Toc101521657"/>
      <w:bookmarkStart w:id="6778" w:name="_Toc138761938"/>
      <w:bookmarkStart w:id="6779" w:name="_Toc145708153"/>
      <w:bookmarkStart w:id="6780" w:name="_Toc160570658"/>
      <w:bookmarkStart w:id="6781" w:name="_Toc162008254"/>
      <w:bookmarkStart w:id="6782" w:name="_Toc185515922"/>
      <w:bookmarkStart w:id="6783" w:name="_Toc192873230"/>
      <w:bookmarkStart w:id="6784" w:name="_Toc200970943"/>
      <w:r>
        <w:lastRenderedPageBreak/>
        <w:t>8.</w:t>
      </w:r>
      <w:r w:rsidR="00180B18">
        <w:t>8</w:t>
      </w:r>
      <w:r>
        <w:t>.6</w:t>
      </w:r>
      <w:r>
        <w:tab/>
        <w:t>Data Model</w:t>
      </w:r>
      <w:bookmarkEnd w:id="6773"/>
      <w:bookmarkEnd w:id="6774"/>
      <w:bookmarkEnd w:id="6775"/>
      <w:bookmarkEnd w:id="6776"/>
      <w:bookmarkEnd w:id="6777"/>
      <w:bookmarkEnd w:id="6778"/>
      <w:bookmarkEnd w:id="6779"/>
      <w:bookmarkEnd w:id="6780"/>
      <w:bookmarkEnd w:id="6781"/>
      <w:bookmarkEnd w:id="6782"/>
      <w:bookmarkEnd w:id="6783"/>
      <w:bookmarkEnd w:id="6784"/>
    </w:p>
    <w:p w14:paraId="034B2B86" w14:textId="53E1121D" w:rsidR="004B37D6" w:rsidRDefault="004B37D6" w:rsidP="004B37D6">
      <w:pPr>
        <w:pStyle w:val="Heading4"/>
      </w:pPr>
      <w:bookmarkStart w:id="6785" w:name="_Toc510696633"/>
      <w:bookmarkStart w:id="6786" w:name="_Toc35971428"/>
      <w:bookmarkStart w:id="6787" w:name="_Toc94194898"/>
      <w:bookmarkStart w:id="6788" w:name="_Toc97042643"/>
      <w:bookmarkStart w:id="6789" w:name="_Toc97045787"/>
      <w:bookmarkStart w:id="6790" w:name="_Toc97155532"/>
      <w:bookmarkStart w:id="6791" w:name="_Toc101521658"/>
      <w:bookmarkStart w:id="6792" w:name="_Toc138761939"/>
      <w:bookmarkStart w:id="6793" w:name="_Toc145708154"/>
      <w:bookmarkStart w:id="6794" w:name="_Toc160570659"/>
      <w:bookmarkStart w:id="6795" w:name="_Toc162008255"/>
      <w:bookmarkStart w:id="6796" w:name="_Toc185515923"/>
      <w:bookmarkStart w:id="6797" w:name="_Toc192873231"/>
      <w:bookmarkStart w:id="6798" w:name="_Toc200970944"/>
      <w:r>
        <w:t>8.</w:t>
      </w:r>
      <w:r w:rsidR="00180B18">
        <w:t>8</w:t>
      </w:r>
      <w:r>
        <w:t>.6.1</w:t>
      </w:r>
      <w:r>
        <w:tab/>
        <w:t>General</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6799" w:name="_Toc510696634"/>
      <w:bookmarkStart w:id="6800" w:name="_Toc35971429"/>
      <w:bookmarkStart w:id="6801" w:name="_Toc94194899"/>
      <w:bookmarkStart w:id="6802" w:name="_Toc97042644"/>
      <w:bookmarkStart w:id="6803" w:name="_Toc97045788"/>
      <w:bookmarkStart w:id="6804" w:name="_Toc97155533"/>
      <w:bookmarkStart w:id="6805" w:name="_Toc101521659"/>
      <w:bookmarkStart w:id="6806" w:name="_Toc138761940"/>
      <w:bookmarkStart w:id="6807" w:name="_Toc145708155"/>
      <w:bookmarkStart w:id="6808" w:name="_Toc160570660"/>
      <w:bookmarkStart w:id="6809" w:name="_Toc162008256"/>
      <w:bookmarkStart w:id="6810" w:name="_Toc185515924"/>
      <w:bookmarkStart w:id="6811" w:name="_Toc192873232"/>
      <w:bookmarkStart w:id="6812" w:name="_Toc200970945"/>
      <w:r>
        <w:t>8.</w:t>
      </w:r>
      <w:r w:rsidR="00180B18">
        <w:t>8</w:t>
      </w:r>
      <w:r>
        <w:rPr>
          <w:lang w:val="en-US"/>
        </w:rPr>
        <w:t>.6.2</w:t>
      </w:r>
      <w:r>
        <w:rPr>
          <w:lang w:val="en-US"/>
        </w:rPr>
        <w:tab/>
        <w:t>Structured data types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170EED38" w14:textId="0A063A4F" w:rsidR="004B37D6" w:rsidRDefault="004B37D6" w:rsidP="004B37D6">
      <w:pPr>
        <w:pStyle w:val="Heading5"/>
      </w:pPr>
      <w:bookmarkStart w:id="6813" w:name="_Toc510696635"/>
      <w:bookmarkStart w:id="6814" w:name="_Toc35971430"/>
      <w:bookmarkStart w:id="6815" w:name="_Toc94194900"/>
      <w:bookmarkStart w:id="6816" w:name="_Toc97042645"/>
      <w:bookmarkStart w:id="6817" w:name="_Toc97045789"/>
      <w:bookmarkStart w:id="6818" w:name="_Toc97155534"/>
      <w:bookmarkStart w:id="6819" w:name="_Toc101521660"/>
      <w:bookmarkStart w:id="6820" w:name="_Toc138761941"/>
      <w:bookmarkStart w:id="6821" w:name="_Toc145708156"/>
      <w:bookmarkStart w:id="6822" w:name="_Toc160570661"/>
      <w:bookmarkStart w:id="6823" w:name="_Toc162008257"/>
      <w:bookmarkStart w:id="6824" w:name="_Toc185515925"/>
      <w:bookmarkStart w:id="6825" w:name="_Toc192873233"/>
      <w:bookmarkStart w:id="6826" w:name="_Toc200970946"/>
      <w:r>
        <w:t>8.</w:t>
      </w:r>
      <w:r w:rsidR="00180B18">
        <w:t>8</w:t>
      </w:r>
      <w:r>
        <w:t>.6.2.1</w:t>
      </w:r>
      <w:r>
        <w:tab/>
        <w:t>Introduction</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6827" w:name="_Toc510696636"/>
      <w:bookmarkStart w:id="6828" w:name="_Toc35971431"/>
      <w:bookmarkStart w:id="6829" w:name="_Toc94194901"/>
      <w:bookmarkStart w:id="6830" w:name="_Toc97042646"/>
      <w:bookmarkStart w:id="6831" w:name="_Toc97045790"/>
      <w:bookmarkStart w:id="6832" w:name="_Toc97155535"/>
      <w:bookmarkStart w:id="6833" w:name="_Toc101521661"/>
      <w:bookmarkStart w:id="6834" w:name="_Toc138761942"/>
      <w:bookmarkStart w:id="6835" w:name="_Toc145708157"/>
      <w:bookmarkStart w:id="6836" w:name="_Toc160570662"/>
      <w:bookmarkStart w:id="6837" w:name="_Toc162008258"/>
      <w:bookmarkStart w:id="6838" w:name="_Toc185515926"/>
      <w:bookmarkStart w:id="6839" w:name="_Toc192873234"/>
      <w:bookmarkStart w:id="6840" w:name="_Toc200970947"/>
      <w:r>
        <w:t>8.</w:t>
      </w:r>
      <w:r w:rsidR="00180B18">
        <w:t>8</w:t>
      </w:r>
      <w:r>
        <w:t>.6.2.2</w:t>
      </w:r>
      <w:r>
        <w:tab/>
        <w:t xml:space="preserve">Type: </w:t>
      </w:r>
      <w:bookmarkEnd w:id="6827"/>
      <w:bookmarkEnd w:id="6828"/>
      <w:bookmarkEnd w:id="6829"/>
      <w:r>
        <w:t>EELACRReq</w:t>
      </w:r>
      <w:bookmarkEnd w:id="6830"/>
      <w:bookmarkEnd w:id="6831"/>
      <w:bookmarkEnd w:id="6832"/>
      <w:bookmarkEnd w:id="6833"/>
      <w:bookmarkEnd w:id="6834"/>
      <w:bookmarkEnd w:id="6835"/>
      <w:bookmarkEnd w:id="6836"/>
      <w:bookmarkEnd w:id="6837"/>
      <w:bookmarkEnd w:id="6838"/>
      <w:bookmarkEnd w:id="6839"/>
      <w:bookmarkEnd w:id="684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6841" w:name="_Toc510696637"/>
      <w:bookmarkStart w:id="6842" w:name="_Toc35971432"/>
      <w:bookmarkStart w:id="6843" w:name="_Toc94194902"/>
      <w:bookmarkStart w:id="6844" w:name="_Toc97042647"/>
      <w:bookmarkStart w:id="6845" w:name="_Toc97045791"/>
      <w:bookmarkStart w:id="6846" w:name="_Toc97155536"/>
      <w:bookmarkStart w:id="6847" w:name="_Toc101521662"/>
      <w:bookmarkStart w:id="6848" w:name="_Toc138761943"/>
      <w:bookmarkStart w:id="6849" w:name="_Toc145708158"/>
      <w:bookmarkStart w:id="6850" w:name="_Toc160570663"/>
      <w:bookmarkStart w:id="6851" w:name="_Toc162008259"/>
      <w:bookmarkStart w:id="6852" w:name="_Toc185515927"/>
      <w:bookmarkStart w:id="6853" w:name="_Toc192873235"/>
      <w:bookmarkStart w:id="6854" w:name="_Toc200970948"/>
      <w:r>
        <w:lastRenderedPageBreak/>
        <w:t>8.</w:t>
      </w:r>
      <w:r w:rsidR="00180B18">
        <w:t>8</w:t>
      </w:r>
      <w:r>
        <w:t>.6.2.3</w:t>
      </w:r>
      <w:r>
        <w:tab/>
        <w:t xml:space="preserve">Type: </w:t>
      </w:r>
      <w:bookmarkEnd w:id="6841"/>
      <w:bookmarkEnd w:id="6842"/>
      <w:bookmarkEnd w:id="6843"/>
      <w:r>
        <w:t>EELACRResp</w:t>
      </w:r>
      <w:bookmarkEnd w:id="6844"/>
      <w:bookmarkEnd w:id="6845"/>
      <w:bookmarkEnd w:id="6846"/>
      <w:bookmarkEnd w:id="6847"/>
      <w:bookmarkEnd w:id="6848"/>
      <w:bookmarkEnd w:id="6849"/>
      <w:bookmarkEnd w:id="6850"/>
      <w:bookmarkEnd w:id="6851"/>
      <w:bookmarkEnd w:id="6852"/>
      <w:bookmarkEnd w:id="6853"/>
      <w:bookmarkEnd w:id="6854"/>
    </w:p>
    <w:p w14:paraId="4D860E8C" w14:textId="77777777" w:rsidR="00EF761A" w:rsidRDefault="00EF761A" w:rsidP="00EF761A">
      <w:pPr>
        <w:pStyle w:val="TH"/>
      </w:pPr>
      <w:bookmarkStart w:id="6855" w:name="_Toc510696638"/>
      <w:bookmarkStart w:id="6856"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6857" w:name="_Toc97042648"/>
      <w:bookmarkStart w:id="6858" w:name="_Toc97045792"/>
      <w:bookmarkStart w:id="6859" w:name="_Toc97155537"/>
      <w:bookmarkStart w:id="6860" w:name="_Toc101521663"/>
      <w:bookmarkStart w:id="6861" w:name="_Toc138761944"/>
      <w:bookmarkStart w:id="6862" w:name="_Toc145708159"/>
      <w:bookmarkStart w:id="6863" w:name="_Toc160570664"/>
      <w:bookmarkStart w:id="6864" w:name="_Toc162008260"/>
      <w:bookmarkStart w:id="6865" w:name="_Toc185515928"/>
      <w:bookmarkStart w:id="6866" w:name="_Toc192873236"/>
      <w:bookmarkStart w:id="6867" w:name="_Toc94194909"/>
      <w:bookmarkStart w:id="6868" w:name="_Toc200970949"/>
      <w:r>
        <w:t>8.</w:t>
      </w:r>
      <w:r w:rsidR="00180B18">
        <w:t>8</w:t>
      </w:r>
      <w:r>
        <w:t>.6.2.4</w:t>
      </w:r>
      <w:r>
        <w:tab/>
        <w:t>Type: ACTStatusSubsc</w:t>
      </w:r>
      <w:bookmarkEnd w:id="6857"/>
      <w:bookmarkEnd w:id="6858"/>
      <w:bookmarkEnd w:id="6859"/>
      <w:bookmarkEnd w:id="6860"/>
      <w:bookmarkEnd w:id="6861"/>
      <w:bookmarkEnd w:id="6862"/>
      <w:bookmarkEnd w:id="6863"/>
      <w:bookmarkEnd w:id="6864"/>
      <w:bookmarkEnd w:id="6865"/>
      <w:bookmarkEnd w:id="6866"/>
      <w:bookmarkEnd w:id="6868"/>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6869" w:name="_Toc97042649"/>
      <w:bookmarkStart w:id="6870" w:name="_Toc97045793"/>
      <w:bookmarkStart w:id="6871" w:name="_Toc97155538"/>
      <w:bookmarkStart w:id="6872" w:name="_Toc101521664"/>
      <w:bookmarkStart w:id="6873" w:name="_Toc138761945"/>
      <w:bookmarkStart w:id="6874" w:name="_Toc145708160"/>
      <w:bookmarkStart w:id="6875" w:name="_Toc160570665"/>
      <w:bookmarkStart w:id="6876" w:name="_Toc162008261"/>
      <w:bookmarkStart w:id="6877" w:name="_Toc185515929"/>
      <w:bookmarkStart w:id="6878" w:name="_Toc192873237"/>
      <w:bookmarkStart w:id="6879" w:name="_Toc200970950"/>
      <w:r>
        <w:t>8.</w:t>
      </w:r>
      <w:r w:rsidR="00180B18">
        <w:t>8</w:t>
      </w:r>
      <w:r>
        <w:t>.6.2.5</w:t>
      </w:r>
      <w:r>
        <w:tab/>
        <w:t>Type: ACTStatusNotif</w:t>
      </w:r>
      <w:bookmarkEnd w:id="6869"/>
      <w:bookmarkEnd w:id="6870"/>
      <w:bookmarkEnd w:id="6871"/>
      <w:bookmarkEnd w:id="6872"/>
      <w:bookmarkEnd w:id="6873"/>
      <w:bookmarkEnd w:id="6874"/>
      <w:bookmarkEnd w:id="6875"/>
      <w:bookmarkEnd w:id="6876"/>
      <w:bookmarkEnd w:id="6877"/>
      <w:bookmarkEnd w:id="6878"/>
      <w:bookmarkEnd w:id="687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6880" w:name="_Toc97042650"/>
      <w:bookmarkStart w:id="6881" w:name="_Toc97045794"/>
      <w:bookmarkStart w:id="6882" w:name="_Toc97155539"/>
      <w:bookmarkStart w:id="6883" w:name="_Toc101521665"/>
      <w:bookmarkStart w:id="6884" w:name="_Toc138761946"/>
      <w:bookmarkStart w:id="6885" w:name="_Toc145708161"/>
      <w:bookmarkStart w:id="6886" w:name="_Toc160570666"/>
      <w:bookmarkStart w:id="6887" w:name="_Toc162008262"/>
      <w:bookmarkStart w:id="6888" w:name="_Toc185515930"/>
      <w:bookmarkStart w:id="6889" w:name="_Toc192873238"/>
      <w:bookmarkStart w:id="6890" w:name="_Toc200970951"/>
      <w:r>
        <w:t>8.</w:t>
      </w:r>
      <w:r w:rsidR="00180B18">
        <w:t>8</w:t>
      </w:r>
      <w:r>
        <w:rPr>
          <w:lang w:val="en-US"/>
        </w:rPr>
        <w:t>.6.3</w:t>
      </w:r>
      <w:r>
        <w:rPr>
          <w:lang w:val="en-US"/>
        </w:rPr>
        <w:tab/>
        <w:t>Simple data types and enumerations</w:t>
      </w:r>
      <w:bookmarkEnd w:id="6855"/>
      <w:bookmarkEnd w:id="6856"/>
      <w:bookmarkEnd w:id="6867"/>
      <w:bookmarkEnd w:id="6880"/>
      <w:bookmarkEnd w:id="6881"/>
      <w:bookmarkEnd w:id="6882"/>
      <w:bookmarkEnd w:id="6883"/>
      <w:bookmarkEnd w:id="6884"/>
      <w:bookmarkEnd w:id="6885"/>
      <w:bookmarkEnd w:id="6886"/>
      <w:bookmarkEnd w:id="6887"/>
      <w:bookmarkEnd w:id="6888"/>
      <w:bookmarkEnd w:id="6889"/>
      <w:bookmarkEnd w:id="6890"/>
    </w:p>
    <w:p w14:paraId="7243C03D" w14:textId="5C65BBD4" w:rsidR="004B37D6" w:rsidRDefault="004B37D6" w:rsidP="004B37D6">
      <w:pPr>
        <w:pStyle w:val="Heading5"/>
      </w:pPr>
      <w:bookmarkStart w:id="6891" w:name="_Toc94194910"/>
      <w:bookmarkStart w:id="6892" w:name="_Toc97042651"/>
      <w:bookmarkStart w:id="6893" w:name="_Toc97045795"/>
      <w:bookmarkStart w:id="6894" w:name="_Toc97155540"/>
      <w:bookmarkStart w:id="6895" w:name="_Toc101521666"/>
      <w:bookmarkStart w:id="6896" w:name="_Toc138761947"/>
      <w:bookmarkStart w:id="6897" w:name="_Toc145708162"/>
      <w:bookmarkStart w:id="6898" w:name="_Toc160570667"/>
      <w:bookmarkStart w:id="6899" w:name="_Toc162008263"/>
      <w:bookmarkStart w:id="6900" w:name="_Toc185515931"/>
      <w:bookmarkStart w:id="6901" w:name="_Toc192873239"/>
      <w:bookmarkStart w:id="6902" w:name="_Toc200970952"/>
      <w:r>
        <w:t>8.</w:t>
      </w:r>
      <w:r w:rsidR="00180B18">
        <w:t>8</w:t>
      </w:r>
      <w:r>
        <w:t>.6.3.1</w:t>
      </w:r>
      <w:r>
        <w:tab/>
        <w:t>Introduction</w:t>
      </w:r>
      <w:bookmarkEnd w:id="6891"/>
      <w:bookmarkEnd w:id="6892"/>
      <w:bookmarkEnd w:id="6893"/>
      <w:bookmarkEnd w:id="6894"/>
      <w:bookmarkEnd w:id="6895"/>
      <w:bookmarkEnd w:id="6896"/>
      <w:bookmarkEnd w:id="6897"/>
      <w:bookmarkEnd w:id="6898"/>
      <w:bookmarkEnd w:id="6899"/>
      <w:bookmarkEnd w:id="6900"/>
      <w:bookmarkEnd w:id="6901"/>
      <w:bookmarkEnd w:id="6902"/>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6903" w:name="_Toc94194911"/>
      <w:bookmarkStart w:id="6904" w:name="_Toc97042652"/>
      <w:bookmarkStart w:id="6905" w:name="_Toc97045796"/>
      <w:bookmarkStart w:id="6906" w:name="_Toc97155541"/>
      <w:bookmarkStart w:id="6907" w:name="_Toc101521667"/>
      <w:bookmarkStart w:id="6908" w:name="_Toc138761948"/>
      <w:bookmarkStart w:id="6909" w:name="_Toc145708163"/>
      <w:bookmarkStart w:id="6910" w:name="_Toc160570668"/>
      <w:bookmarkStart w:id="6911" w:name="_Toc162008264"/>
      <w:bookmarkStart w:id="6912" w:name="_Toc185515932"/>
      <w:bookmarkStart w:id="6913" w:name="_Toc192873240"/>
      <w:bookmarkStart w:id="6914" w:name="_Toc200970953"/>
      <w:r>
        <w:t>8.</w:t>
      </w:r>
      <w:r w:rsidR="00180B18">
        <w:t>8</w:t>
      </w:r>
      <w:r>
        <w:t>.6.3.2</w:t>
      </w:r>
      <w:r>
        <w:tab/>
        <w:t>Simple data types</w:t>
      </w:r>
      <w:bookmarkEnd w:id="6903"/>
      <w:bookmarkEnd w:id="6904"/>
      <w:bookmarkEnd w:id="6905"/>
      <w:bookmarkEnd w:id="6906"/>
      <w:bookmarkEnd w:id="6907"/>
      <w:bookmarkEnd w:id="6908"/>
      <w:bookmarkEnd w:id="6909"/>
      <w:bookmarkEnd w:id="6910"/>
      <w:bookmarkEnd w:id="6911"/>
      <w:bookmarkEnd w:id="6912"/>
      <w:bookmarkEnd w:id="6913"/>
      <w:bookmarkEnd w:id="691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6915" w:name="_Toc510696643"/>
      <w:bookmarkStart w:id="6916" w:name="_Toc35971438"/>
      <w:bookmarkStart w:id="6917" w:name="_Toc94194916"/>
      <w:bookmarkStart w:id="6918" w:name="_Toc97042653"/>
      <w:bookmarkStart w:id="6919" w:name="_Toc97045797"/>
      <w:bookmarkStart w:id="6920" w:name="_Toc97155542"/>
      <w:bookmarkStart w:id="6921" w:name="_Toc101521668"/>
      <w:bookmarkStart w:id="6922" w:name="_Toc138761949"/>
      <w:bookmarkStart w:id="6923" w:name="_Toc145708164"/>
      <w:bookmarkStart w:id="6924" w:name="_Toc160570669"/>
      <w:bookmarkStart w:id="6925" w:name="_Toc162008265"/>
      <w:bookmarkStart w:id="6926" w:name="_Toc185515933"/>
      <w:bookmarkStart w:id="6927" w:name="_Toc192873241"/>
      <w:bookmarkStart w:id="6928" w:name="_Toc20097095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77B6C91C" w14:textId="77777777" w:rsidR="004B37D6" w:rsidRDefault="004B37D6" w:rsidP="004B37D6">
      <w:bookmarkStart w:id="6929" w:name="_Toc510696644"/>
      <w:bookmarkStart w:id="6930"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6931" w:name="_Toc510696646"/>
      <w:bookmarkStart w:id="6932" w:name="_Toc35971441"/>
      <w:bookmarkStart w:id="6933" w:name="_Toc94194917"/>
      <w:bookmarkStart w:id="6934" w:name="_Toc97042654"/>
      <w:bookmarkStart w:id="6935" w:name="_Toc97045798"/>
      <w:bookmarkStart w:id="6936" w:name="_Toc97155543"/>
      <w:bookmarkStart w:id="6937" w:name="_Toc101521669"/>
      <w:bookmarkStart w:id="6938" w:name="_Toc138761950"/>
      <w:bookmarkStart w:id="6939" w:name="_Toc145708165"/>
      <w:bookmarkStart w:id="6940" w:name="_Toc160570670"/>
      <w:bookmarkStart w:id="6941" w:name="_Toc162008266"/>
      <w:bookmarkStart w:id="6942" w:name="_Toc185515934"/>
      <w:bookmarkStart w:id="6943" w:name="_Toc192873242"/>
      <w:bookmarkStart w:id="6944" w:name="_Toc200970955"/>
      <w:bookmarkEnd w:id="6929"/>
      <w:bookmarkEnd w:id="6930"/>
      <w:r>
        <w:t>8.</w:t>
      </w:r>
      <w:r w:rsidR="00180B18">
        <w:t>8</w:t>
      </w:r>
      <w:r>
        <w:t>.6.5</w:t>
      </w:r>
      <w:r>
        <w:tab/>
        <w:t>Binary data</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64701DE6" w14:textId="0B157895" w:rsidR="004B37D6" w:rsidRDefault="004B37D6" w:rsidP="004B37D6">
      <w:pPr>
        <w:pStyle w:val="Heading5"/>
      </w:pPr>
      <w:bookmarkStart w:id="6945" w:name="_Toc35971442"/>
      <w:bookmarkStart w:id="6946" w:name="_Toc94194918"/>
      <w:bookmarkStart w:id="6947" w:name="_Toc97042655"/>
      <w:bookmarkStart w:id="6948" w:name="_Toc97045799"/>
      <w:bookmarkStart w:id="6949" w:name="_Toc97155544"/>
      <w:bookmarkStart w:id="6950" w:name="_Toc101521670"/>
      <w:bookmarkStart w:id="6951" w:name="_Toc138761951"/>
      <w:bookmarkStart w:id="6952" w:name="_Toc145708166"/>
      <w:bookmarkStart w:id="6953" w:name="_Toc160570671"/>
      <w:bookmarkStart w:id="6954" w:name="_Toc162008267"/>
      <w:bookmarkStart w:id="6955" w:name="_Toc185515935"/>
      <w:bookmarkStart w:id="6956" w:name="_Toc192873243"/>
      <w:bookmarkStart w:id="6957" w:name="_Toc200970956"/>
      <w:r>
        <w:t>8.</w:t>
      </w:r>
      <w:r w:rsidR="00180B18">
        <w:t>8</w:t>
      </w:r>
      <w:r>
        <w:t>.6.5.1</w:t>
      </w:r>
      <w:r>
        <w:tab/>
        <w:t>Binary Data Types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6958" w:name="_Toc97042656"/>
      <w:bookmarkStart w:id="6959" w:name="_Toc97045800"/>
      <w:bookmarkStart w:id="6960" w:name="_Toc97155545"/>
      <w:bookmarkStart w:id="6961" w:name="_Toc101521671"/>
      <w:bookmarkStart w:id="6962" w:name="_Toc138761952"/>
      <w:bookmarkStart w:id="6963" w:name="_Toc145708167"/>
      <w:bookmarkStart w:id="6964" w:name="_Toc160570672"/>
      <w:bookmarkStart w:id="6965" w:name="_Toc162008268"/>
      <w:bookmarkStart w:id="6966" w:name="_Toc185515936"/>
      <w:bookmarkStart w:id="6967" w:name="_Toc192873244"/>
      <w:bookmarkStart w:id="6968" w:name="_Toc200970957"/>
      <w:r>
        <w:t>8.</w:t>
      </w:r>
      <w:r w:rsidR="00180B18">
        <w:t>8</w:t>
      </w:r>
      <w:r>
        <w:t>.7</w:t>
      </w:r>
      <w:r>
        <w:tab/>
        <w:t>Error Handling</w:t>
      </w:r>
      <w:bookmarkEnd w:id="6958"/>
      <w:bookmarkEnd w:id="6959"/>
      <w:bookmarkEnd w:id="6960"/>
      <w:bookmarkEnd w:id="6961"/>
      <w:bookmarkEnd w:id="6962"/>
      <w:bookmarkEnd w:id="6963"/>
      <w:bookmarkEnd w:id="6964"/>
      <w:bookmarkEnd w:id="6965"/>
      <w:bookmarkEnd w:id="6966"/>
      <w:bookmarkEnd w:id="6967"/>
      <w:bookmarkEnd w:id="6968"/>
    </w:p>
    <w:p w14:paraId="089BCBBB" w14:textId="61BA8E0D" w:rsidR="004B37D6" w:rsidRDefault="004B37D6" w:rsidP="004B37D6">
      <w:pPr>
        <w:pStyle w:val="Heading4"/>
      </w:pPr>
      <w:bookmarkStart w:id="6969" w:name="_Toc35971444"/>
      <w:bookmarkStart w:id="6970" w:name="_Toc94194920"/>
      <w:bookmarkStart w:id="6971" w:name="_Toc97042657"/>
      <w:bookmarkStart w:id="6972" w:name="_Toc97045801"/>
      <w:bookmarkStart w:id="6973" w:name="_Toc97155546"/>
      <w:bookmarkStart w:id="6974" w:name="_Toc101521672"/>
      <w:bookmarkStart w:id="6975" w:name="_Toc138761953"/>
      <w:bookmarkStart w:id="6976" w:name="_Toc145708168"/>
      <w:bookmarkStart w:id="6977" w:name="_Toc160570673"/>
      <w:bookmarkStart w:id="6978" w:name="_Toc162008269"/>
      <w:bookmarkStart w:id="6979" w:name="_Toc185515937"/>
      <w:bookmarkStart w:id="6980" w:name="_Toc192873245"/>
      <w:bookmarkStart w:id="6981" w:name="_Toc200970958"/>
      <w:r>
        <w:t>8.</w:t>
      </w:r>
      <w:r w:rsidR="00180B18">
        <w:t>8</w:t>
      </w:r>
      <w:r>
        <w:t>.7.1</w:t>
      </w:r>
      <w:r>
        <w:tab/>
        <w:t>General</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6982" w:name="_Toc35971445"/>
      <w:bookmarkStart w:id="6983" w:name="_Toc94194921"/>
      <w:bookmarkStart w:id="6984" w:name="_Toc97042658"/>
      <w:bookmarkStart w:id="6985" w:name="_Toc97045802"/>
      <w:bookmarkStart w:id="6986" w:name="_Toc97155547"/>
      <w:bookmarkStart w:id="6987" w:name="_Toc101521673"/>
      <w:bookmarkStart w:id="6988" w:name="_Toc138761954"/>
      <w:bookmarkStart w:id="6989" w:name="_Toc145708169"/>
      <w:bookmarkStart w:id="6990" w:name="_Toc160570674"/>
      <w:bookmarkStart w:id="6991" w:name="_Toc162008270"/>
      <w:bookmarkStart w:id="6992" w:name="_Toc185515938"/>
      <w:bookmarkStart w:id="6993" w:name="_Toc192873246"/>
      <w:bookmarkStart w:id="6994" w:name="_Toc200970959"/>
      <w:r>
        <w:t>8.</w:t>
      </w:r>
      <w:r w:rsidR="00180B18">
        <w:t>8</w:t>
      </w:r>
      <w:r>
        <w:t>.7.2</w:t>
      </w:r>
      <w:r>
        <w:tab/>
        <w:t>Protocol Errors</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6995" w:name="_Toc35971446"/>
      <w:bookmarkStart w:id="6996" w:name="_Toc94194922"/>
      <w:bookmarkStart w:id="6997" w:name="_Toc97042659"/>
      <w:bookmarkStart w:id="6998" w:name="_Toc97045803"/>
      <w:bookmarkStart w:id="6999" w:name="_Toc97155548"/>
      <w:bookmarkStart w:id="7000" w:name="_Toc101521674"/>
      <w:bookmarkStart w:id="7001" w:name="_Toc138761955"/>
      <w:bookmarkStart w:id="7002" w:name="_Toc145708170"/>
      <w:bookmarkStart w:id="7003" w:name="_Toc160570675"/>
      <w:bookmarkStart w:id="7004" w:name="_Toc162008271"/>
      <w:bookmarkStart w:id="7005" w:name="_Toc185515939"/>
      <w:bookmarkStart w:id="7006" w:name="_Toc192873247"/>
      <w:bookmarkStart w:id="7007" w:name="_Toc200970960"/>
      <w:r>
        <w:t>8.</w:t>
      </w:r>
      <w:r w:rsidR="00180B18">
        <w:t>8</w:t>
      </w:r>
      <w:r>
        <w:t>.7.3</w:t>
      </w:r>
      <w:r>
        <w:tab/>
        <w:t>Application Errors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7008" w:name="_Toc97042660"/>
      <w:bookmarkStart w:id="7009" w:name="_Toc97045804"/>
      <w:bookmarkStart w:id="7010" w:name="_Toc97155549"/>
      <w:bookmarkStart w:id="7011" w:name="_Toc101521675"/>
      <w:bookmarkStart w:id="7012" w:name="_Toc138761956"/>
      <w:bookmarkStart w:id="7013" w:name="_Toc145708171"/>
      <w:bookmarkStart w:id="7014" w:name="_Toc160570676"/>
      <w:bookmarkStart w:id="7015" w:name="_Toc162008272"/>
      <w:bookmarkStart w:id="7016" w:name="_Toc185515940"/>
      <w:bookmarkStart w:id="7017" w:name="_Toc192873248"/>
      <w:bookmarkStart w:id="7018" w:name="_Toc200970961"/>
      <w:r>
        <w:t>8.</w:t>
      </w:r>
      <w:r w:rsidR="00180B18">
        <w:t>8</w:t>
      </w:r>
      <w:r>
        <w:t>.8</w:t>
      </w:r>
      <w:r>
        <w:tab/>
        <w:t>Feature negotiation</w:t>
      </w:r>
      <w:bookmarkEnd w:id="7008"/>
      <w:bookmarkEnd w:id="7009"/>
      <w:bookmarkEnd w:id="7010"/>
      <w:bookmarkEnd w:id="7011"/>
      <w:bookmarkEnd w:id="7012"/>
      <w:bookmarkEnd w:id="7013"/>
      <w:bookmarkEnd w:id="7014"/>
      <w:bookmarkEnd w:id="7015"/>
      <w:bookmarkEnd w:id="7016"/>
      <w:bookmarkEnd w:id="7017"/>
      <w:bookmarkEnd w:id="7018"/>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7019" w:name="_Toc97042661"/>
      <w:bookmarkStart w:id="7020" w:name="_Toc97045805"/>
      <w:bookmarkStart w:id="7021" w:name="_Toc97155550"/>
      <w:bookmarkStart w:id="7022" w:name="_Toc101521676"/>
      <w:bookmarkStart w:id="7023" w:name="_Toc138761957"/>
      <w:bookmarkStart w:id="7024" w:name="_Toc145708172"/>
      <w:bookmarkStart w:id="7025" w:name="_Toc160570677"/>
      <w:bookmarkStart w:id="7026" w:name="_Toc162008273"/>
      <w:bookmarkStart w:id="7027" w:name="_Toc185515941"/>
      <w:bookmarkStart w:id="7028" w:name="_Toc192873249"/>
      <w:bookmarkStart w:id="7029" w:name="_Toc200970962"/>
      <w:r>
        <w:t>8.</w:t>
      </w:r>
      <w:r w:rsidR="009A6F55">
        <w:t>9</w:t>
      </w:r>
      <w:r>
        <w:tab/>
      </w:r>
      <w:r w:rsidRPr="00310802">
        <w:t>Eees_ACRStatusUpdate</w:t>
      </w:r>
      <w:r>
        <w:t xml:space="preserve"> API</w:t>
      </w:r>
      <w:bookmarkEnd w:id="7019"/>
      <w:bookmarkEnd w:id="7020"/>
      <w:bookmarkEnd w:id="7021"/>
      <w:bookmarkEnd w:id="7022"/>
      <w:bookmarkEnd w:id="7023"/>
      <w:bookmarkEnd w:id="7024"/>
      <w:bookmarkEnd w:id="7025"/>
      <w:bookmarkEnd w:id="7026"/>
      <w:bookmarkEnd w:id="7027"/>
      <w:bookmarkEnd w:id="7028"/>
      <w:bookmarkEnd w:id="7029"/>
    </w:p>
    <w:p w14:paraId="605538DB" w14:textId="322928C9" w:rsidR="00D732EB" w:rsidRDefault="00D732EB" w:rsidP="00D732EB">
      <w:pPr>
        <w:pStyle w:val="Heading3"/>
      </w:pPr>
      <w:bookmarkStart w:id="7030" w:name="_Toc97042662"/>
      <w:bookmarkStart w:id="7031" w:name="_Toc97045806"/>
      <w:bookmarkStart w:id="7032" w:name="_Toc97155551"/>
      <w:bookmarkStart w:id="7033" w:name="_Toc101521677"/>
      <w:bookmarkStart w:id="7034" w:name="_Toc138761958"/>
      <w:bookmarkStart w:id="7035" w:name="_Toc145708173"/>
      <w:bookmarkStart w:id="7036" w:name="_Toc160570678"/>
      <w:bookmarkStart w:id="7037" w:name="_Toc162008274"/>
      <w:bookmarkStart w:id="7038" w:name="_Toc185515942"/>
      <w:bookmarkStart w:id="7039" w:name="_Toc192873250"/>
      <w:bookmarkStart w:id="7040" w:name="_Toc200970963"/>
      <w:r>
        <w:t>8.</w:t>
      </w:r>
      <w:r w:rsidR="009A6F55">
        <w:t>9</w:t>
      </w:r>
      <w:r>
        <w:t>.1</w:t>
      </w:r>
      <w:r>
        <w:tab/>
        <w:t>Introduction</w:t>
      </w:r>
      <w:bookmarkEnd w:id="7030"/>
      <w:bookmarkEnd w:id="7031"/>
      <w:bookmarkEnd w:id="7032"/>
      <w:bookmarkEnd w:id="7033"/>
      <w:bookmarkEnd w:id="7034"/>
      <w:bookmarkEnd w:id="7035"/>
      <w:bookmarkEnd w:id="7036"/>
      <w:bookmarkEnd w:id="7037"/>
      <w:bookmarkEnd w:id="7038"/>
      <w:bookmarkEnd w:id="7039"/>
      <w:bookmarkEnd w:id="704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7041" w:name="_Toc35971392"/>
      <w:bookmarkStart w:id="7042" w:name="_Toc94194873"/>
      <w:bookmarkStart w:id="7043" w:name="_Toc97042663"/>
      <w:bookmarkStart w:id="7044" w:name="_Toc97045807"/>
      <w:bookmarkStart w:id="7045" w:name="_Toc97155552"/>
      <w:bookmarkStart w:id="7046" w:name="_Toc101521678"/>
      <w:bookmarkStart w:id="7047" w:name="_Toc138761959"/>
      <w:bookmarkStart w:id="7048" w:name="_Toc145708174"/>
      <w:bookmarkStart w:id="7049" w:name="_Toc160570679"/>
      <w:bookmarkStart w:id="7050" w:name="_Toc162008275"/>
      <w:bookmarkStart w:id="7051" w:name="_Toc185515943"/>
      <w:bookmarkStart w:id="7052" w:name="_Toc192873251"/>
      <w:bookmarkStart w:id="7053" w:name="_Toc200970964"/>
      <w:r>
        <w:t>8.</w:t>
      </w:r>
      <w:r w:rsidR="009A6F55">
        <w:t>9</w:t>
      </w:r>
      <w:r>
        <w:t>.2</w:t>
      </w:r>
      <w:r>
        <w:tab/>
        <w:t>Usage of HTTP</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7054" w:name="_Toc97042664"/>
      <w:bookmarkStart w:id="7055" w:name="_Toc97045808"/>
      <w:bookmarkStart w:id="7056" w:name="_Toc97155553"/>
      <w:bookmarkStart w:id="7057" w:name="_Toc101521679"/>
      <w:bookmarkStart w:id="7058" w:name="_Toc138761960"/>
      <w:bookmarkStart w:id="7059" w:name="_Toc145708175"/>
      <w:bookmarkStart w:id="7060" w:name="_Toc160570680"/>
      <w:bookmarkStart w:id="7061" w:name="_Toc162008276"/>
      <w:bookmarkStart w:id="7062" w:name="_Toc185515944"/>
      <w:bookmarkStart w:id="7063" w:name="_Toc192873252"/>
      <w:bookmarkStart w:id="7064" w:name="_Toc200970965"/>
      <w:r>
        <w:t>8.</w:t>
      </w:r>
      <w:r w:rsidR="009A6F55">
        <w:t>9</w:t>
      </w:r>
      <w:r>
        <w:t>.3</w:t>
      </w:r>
      <w:r>
        <w:tab/>
        <w:t>Resources</w:t>
      </w:r>
      <w:bookmarkEnd w:id="7054"/>
      <w:bookmarkEnd w:id="7055"/>
      <w:bookmarkEnd w:id="7056"/>
      <w:bookmarkEnd w:id="7057"/>
      <w:bookmarkEnd w:id="7058"/>
      <w:bookmarkEnd w:id="7059"/>
      <w:bookmarkEnd w:id="7060"/>
      <w:bookmarkEnd w:id="7061"/>
      <w:bookmarkEnd w:id="7062"/>
      <w:bookmarkEnd w:id="7063"/>
      <w:bookmarkEnd w:id="706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7065" w:name="_Toc94194875"/>
      <w:bookmarkStart w:id="7066" w:name="_Toc97042665"/>
      <w:bookmarkStart w:id="7067" w:name="_Toc97045809"/>
      <w:bookmarkStart w:id="7068" w:name="_Toc97155554"/>
      <w:bookmarkStart w:id="7069" w:name="_Toc101521680"/>
      <w:bookmarkStart w:id="7070" w:name="_Toc138761961"/>
      <w:bookmarkStart w:id="7071" w:name="_Toc145708176"/>
      <w:bookmarkStart w:id="7072" w:name="_Toc160570681"/>
      <w:bookmarkStart w:id="7073" w:name="_Toc162008277"/>
      <w:bookmarkStart w:id="7074" w:name="_Toc185515945"/>
      <w:bookmarkStart w:id="7075" w:name="_Toc192873253"/>
      <w:bookmarkStart w:id="7076" w:name="_Toc200970966"/>
      <w:r>
        <w:t>8.</w:t>
      </w:r>
      <w:r w:rsidR="009A6F55">
        <w:t>9</w:t>
      </w:r>
      <w:r>
        <w:t>.4</w:t>
      </w:r>
      <w:r>
        <w:tab/>
        <w:t>Custom Operations without associated resources</w:t>
      </w:r>
      <w:bookmarkEnd w:id="7065"/>
      <w:bookmarkEnd w:id="7066"/>
      <w:bookmarkEnd w:id="7067"/>
      <w:bookmarkEnd w:id="7068"/>
      <w:bookmarkEnd w:id="7069"/>
      <w:bookmarkEnd w:id="7070"/>
      <w:bookmarkEnd w:id="7071"/>
      <w:bookmarkEnd w:id="7072"/>
      <w:bookmarkEnd w:id="7073"/>
      <w:bookmarkEnd w:id="7074"/>
      <w:bookmarkEnd w:id="7075"/>
      <w:bookmarkEnd w:id="7076"/>
    </w:p>
    <w:p w14:paraId="3D42972D" w14:textId="415F0957" w:rsidR="002C48AF" w:rsidRDefault="002C48AF" w:rsidP="002C48AF">
      <w:pPr>
        <w:pStyle w:val="Heading4"/>
      </w:pPr>
      <w:bookmarkStart w:id="7077" w:name="_Toc97042666"/>
      <w:bookmarkStart w:id="7078" w:name="_Toc97045810"/>
      <w:bookmarkStart w:id="7079" w:name="_Toc97155555"/>
      <w:bookmarkStart w:id="7080" w:name="_Toc101521681"/>
      <w:bookmarkStart w:id="7081" w:name="_Toc138761962"/>
      <w:bookmarkStart w:id="7082" w:name="_Toc145708177"/>
      <w:bookmarkStart w:id="7083" w:name="_Toc160570682"/>
      <w:bookmarkStart w:id="7084" w:name="_Toc162008278"/>
      <w:bookmarkStart w:id="7085" w:name="_Toc185515946"/>
      <w:bookmarkStart w:id="7086" w:name="_Toc192873254"/>
      <w:bookmarkStart w:id="7087" w:name="_Toc200970967"/>
      <w:r>
        <w:t>8.</w:t>
      </w:r>
      <w:r w:rsidR="009A6F55">
        <w:t>9</w:t>
      </w:r>
      <w:r>
        <w:t>.4.1</w:t>
      </w:r>
      <w:r>
        <w:tab/>
        <w:t>Overview</w:t>
      </w:r>
      <w:bookmarkEnd w:id="7077"/>
      <w:bookmarkEnd w:id="7078"/>
      <w:bookmarkEnd w:id="7079"/>
      <w:bookmarkEnd w:id="7080"/>
      <w:bookmarkEnd w:id="7081"/>
      <w:bookmarkEnd w:id="7082"/>
      <w:bookmarkEnd w:id="7083"/>
      <w:bookmarkEnd w:id="7084"/>
      <w:bookmarkEnd w:id="7085"/>
      <w:bookmarkEnd w:id="7086"/>
      <w:bookmarkEnd w:id="7087"/>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5pt;height:137.6pt" o:ole="">
            <v:imagedata r:id="rId33" o:title=""/>
          </v:shape>
          <o:OLEObject Type="Embed" ProgID="Visio.Drawing.15" ShapeID="_x0000_i1036" DrawAspect="Content" ObjectID="_181157946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7088" w:name="_Toc97042667"/>
      <w:bookmarkStart w:id="7089" w:name="_Toc97045811"/>
      <w:bookmarkStart w:id="7090" w:name="_Toc97155556"/>
      <w:bookmarkStart w:id="7091" w:name="_Toc101521682"/>
      <w:bookmarkStart w:id="7092" w:name="_Toc138761963"/>
      <w:bookmarkStart w:id="7093" w:name="_Toc145708178"/>
      <w:bookmarkStart w:id="7094" w:name="_Toc160570683"/>
      <w:bookmarkStart w:id="7095" w:name="_Toc162008279"/>
      <w:bookmarkStart w:id="7096" w:name="_Toc185515947"/>
      <w:bookmarkStart w:id="7097" w:name="_Toc192873255"/>
      <w:bookmarkStart w:id="7098" w:name="_Toc200970968"/>
      <w:r>
        <w:lastRenderedPageBreak/>
        <w:t>8.</w:t>
      </w:r>
      <w:r w:rsidR="009A6F55">
        <w:t>9</w:t>
      </w:r>
      <w:r>
        <w:t>.4.2</w:t>
      </w:r>
      <w:r>
        <w:tab/>
        <w:t>Operation: Request</w:t>
      </w:r>
      <w:r>
        <w:rPr>
          <w:rFonts w:cs="Courier New"/>
          <w:szCs w:val="16"/>
        </w:rPr>
        <w:t>ACRUpdate</w:t>
      </w:r>
      <w:bookmarkEnd w:id="7088"/>
      <w:bookmarkEnd w:id="7089"/>
      <w:bookmarkEnd w:id="7090"/>
      <w:bookmarkEnd w:id="7091"/>
      <w:bookmarkEnd w:id="7092"/>
      <w:bookmarkEnd w:id="7093"/>
      <w:bookmarkEnd w:id="7094"/>
      <w:bookmarkEnd w:id="7095"/>
      <w:bookmarkEnd w:id="7096"/>
      <w:bookmarkEnd w:id="7097"/>
      <w:bookmarkEnd w:id="7098"/>
    </w:p>
    <w:p w14:paraId="5CBD7E87" w14:textId="46942108" w:rsidR="002C48AF" w:rsidRDefault="002C48AF" w:rsidP="002C48AF">
      <w:pPr>
        <w:pStyle w:val="Heading5"/>
      </w:pPr>
      <w:bookmarkStart w:id="7099" w:name="_Toc97042668"/>
      <w:bookmarkStart w:id="7100" w:name="_Toc97045812"/>
      <w:bookmarkStart w:id="7101" w:name="_Toc97155557"/>
      <w:bookmarkStart w:id="7102" w:name="_Toc101521683"/>
      <w:bookmarkStart w:id="7103" w:name="_Toc138761964"/>
      <w:bookmarkStart w:id="7104" w:name="_Toc145708179"/>
      <w:bookmarkStart w:id="7105" w:name="_Toc160570684"/>
      <w:bookmarkStart w:id="7106" w:name="_Toc162008280"/>
      <w:bookmarkStart w:id="7107" w:name="_Toc185515948"/>
      <w:bookmarkStart w:id="7108" w:name="_Toc192873256"/>
      <w:bookmarkStart w:id="7109" w:name="_Toc200970969"/>
      <w:r>
        <w:t>8.</w:t>
      </w:r>
      <w:r w:rsidR="009A6F55">
        <w:t>9</w:t>
      </w:r>
      <w:r>
        <w:t>.4.2.1</w:t>
      </w:r>
      <w:r>
        <w:tab/>
        <w:t>Description</w:t>
      </w:r>
      <w:bookmarkEnd w:id="7099"/>
      <w:bookmarkEnd w:id="7100"/>
      <w:bookmarkEnd w:id="7101"/>
      <w:bookmarkEnd w:id="7102"/>
      <w:bookmarkEnd w:id="7103"/>
      <w:bookmarkEnd w:id="7104"/>
      <w:bookmarkEnd w:id="7105"/>
      <w:bookmarkEnd w:id="7106"/>
      <w:bookmarkEnd w:id="7107"/>
      <w:bookmarkEnd w:id="7108"/>
      <w:bookmarkEnd w:id="7109"/>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7110" w:name="_Toc97042669"/>
      <w:bookmarkStart w:id="7111" w:name="_Toc97045813"/>
      <w:bookmarkStart w:id="7112" w:name="_Toc97155558"/>
      <w:bookmarkStart w:id="7113" w:name="_Toc101521684"/>
      <w:bookmarkStart w:id="7114" w:name="_Toc138761965"/>
      <w:bookmarkStart w:id="7115" w:name="_Toc145708180"/>
      <w:bookmarkStart w:id="7116" w:name="_Toc160570685"/>
      <w:bookmarkStart w:id="7117" w:name="_Toc162008281"/>
      <w:bookmarkStart w:id="7118" w:name="_Toc185515949"/>
      <w:bookmarkStart w:id="7119" w:name="_Toc192873257"/>
      <w:bookmarkStart w:id="7120" w:name="_Toc200970970"/>
      <w:r>
        <w:t>8.</w:t>
      </w:r>
      <w:r w:rsidR="009A6F55">
        <w:t>9</w:t>
      </w:r>
      <w:r>
        <w:t>.4.2.2</w:t>
      </w:r>
      <w:r>
        <w:tab/>
        <w:t>Operation Definition</w:t>
      </w:r>
      <w:bookmarkEnd w:id="7110"/>
      <w:bookmarkEnd w:id="7111"/>
      <w:bookmarkEnd w:id="7112"/>
      <w:bookmarkEnd w:id="7113"/>
      <w:bookmarkEnd w:id="7114"/>
      <w:bookmarkEnd w:id="7115"/>
      <w:bookmarkEnd w:id="7116"/>
      <w:bookmarkEnd w:id="7117"/>
      <w:bookmarkEnd w:id="7118"/>
      <w:bookmarkEnd w:id="7119"/>
      <w:bookmarkEnd w:id="712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7121" w:name="_Toc97042670"/>
      <w:bookmarkStart w:id="7122" w:name="_Toc97045814"/>
      <w:bookmarkStart w:id="7123" w:name="_Toc97155559"/>
      <w:bookmarkStart w:id="7124" w:name="_Toc101521685"/>
      <w:bookmarkStart w:id="7125" w:name="_Toc138761966"/>
      <w:bookmarkStart w:id="7126" w:name="_Toc145708181"/>
      <w:bookmarkStart w:id="7127" w:name="_Toc160570686"/>
      <w:bookmarkStart w:id="7128" w:name="_Toc162008282"/>
      <w:bookmarkStart w:id="7129" w:name="_Toc185515950"/>
      <w:bookmarkStart w:id="7130" w:name="_Toc192873258"/>
      <w:bookmarkStart w:id="7131" w:name="_Toc200970971"/>
      <w:r>
        <w:t>8.</w:t>
      </w:r>
      <w:r w:rsidR="009A6F55">
        <w:t>9</w:t>
      </w:r>
      <w:r>
        <w:t>.5</w:t>
      </w:r>
      <w:r>
        <w:tab/>
        <w:t>Notifications</w:t>
      </w:r>
      <w:bookmarkEnd w:id="7121"/>
      <w:bookmarkEnd w:id="7122"/>
      <w:bookmarkEnd w:id="7123"/>
      <w:bookmarkEnd w:id="7124"/>
      <w:bookmarkEnd w:id="7125"/>
      <w:bookmarkEnd w:id="7126"/>
      <w:bookmarkEnd w:id="7127"/>
      <w:bookmarkEnd w:id="7128"/>
      <w:bookmarkEnd w:id="7129"/>
      <w:bookmarkEnd w:id="7130"/>
      <w:bookmarkEnd w:id="7131"/>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7132" w:name="_Toc97042671"/>
      <w:bookmarkStart w:id="7133" w:name="_Toc97045815"/>
      <w:bookmarkStart w:id="7134" w:name="_Toc97155560"/>
      <w:bookmarkStart w:id="7135" w:name="_Toc101521686"/>
      <w:bookmarkStart w:id="7136" w:name="_Toc138761967"/>
      <w:bookmarkStart w:id="7137" w:name="_Toc145708182"/>
      <w:bookmarkStart w:id="7138" w:name="_Toc160570687"/>
      <w:bookmarkStart w:id="7139" w:name="_Toc162008283"/>
      <w:bookmarkStart w:id="7140" w:name="_Toc185515951"/>
      <w:bookmarkStart w:id="7141" w:name="_Toc192873259"/>
      <w:bookmarkStart w:id="7142" w:name="_Toc200970972"/>
      <w:r>
        <w:lastRenderedPageBreak/>
        <w:t>8.</w:t>
      </w:r>
      <w:r w:rsidR="009A6F55">
        <w:t>9</w:t>
      </w:r>
      <w:r>
        <w:t>.6</w:t>
      </w:r>
      <w:r>
        <w:tab/>
        <w:t>Data Model</w:t>
      </w:r>
      <w:bookmarkEnd w:id="7132"/>
      <w:bookmarkEnd w:id="7133"/>
      <w:bookmarkEnd w:id="7134"/>
      <w:bookmarkEnd w:id="7135"/>
      <w:bookmarkEnd w:id="7136"/>
      <w:bookmarkEnd w:id="7137"/>
      <w:bookmarkEnd w:id="7138"/>
      <w:bookmarkEnd w:id="7139"/>
      <w:bookmarkEnd w:id="7140"/>
      <w:bookmarkEnd w:id="7141"/>
      <w:bookmarkEnd w:id="7142"/>
    </w:p>
    <w:p w14:paraId="660A2668" w14:textId="58670620" w:rsidR="00F72222" w:rsidRDefault="00F72222" w:rsidP="00F72222">
      <w:pPr>
        <w:pStyle w:val="Heading4"/>
      </w:pPr>
      <w:bookmarkStart w:id="7143" w:name="_Toc97042672"/>
      <w:bookmarkStart w:id="7144" w:name="_Toc97045816"/>
      <w:bookmarkStart w:id="7145" w:name="_Toc97155561"/>
      <w:bookmarkStart w:id="7146" w:name="_Toc101521687"/>
      <w:bookmarkStart w:id="7147" w:name="_Toc138761968"/>
      <w:bookmarkStart w:id="7148" w:name="_Toc145708183"/>
      <w:bookmarkStart w:id="7149" w:name="_Toc160570688"/>
      <w:bookmarkStart w:id="7150" w:name="_Toc162008284"/>
      <w:bookmarkStart w:id="7151" w:name="_Toc185515952"/>
      <w:bookmarkStart w:id="7152" w:name="_Toc192873260"/>
      <w:bookmarkStart w:id="7153" w:name="_Toc200970973"/>
      <w:r>
        <w:t>8.</w:t>
      </w:r>
      <w:r w:rsidR="009A6F55">
        <w:t>9</w:t>
      </w:r>
      <w:r>
        <w:t>.6.1</w:t>
      </w:r>
      <w:r>
        <w:tab/>
        <w:t>General</w:t>
      </w:r>
      <w:bookmarkEnd w:id="7143"/>
      <w:bookmarkEnd w:id="7144"/>
      <w:bookmarkEnd w:id="7145"/>
      <w:bookmarkEnd w:id="7146"/>
      <w:bookmarkEnd w:id="7147"/>
      <w:bookmarkEnd w:id="7148"/>
      <w:bookmarkEnd w:id="7149"/>
      <w:bookmarkEnd w:id="7150"/>
      <w:bookmarkEnd w:id="7151"/>
      <w:bookmarkEnd w:id="7152"/>
      <w:bookmarkEnd w:id="715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7154" w:name="_Toc97042673"/>
      <w:bookmarkStart w:id="7155" w:name="_Toc97045817"/>
      <w:bookmarkStart w:id="7156" w:name="_Toc97155562"/>
      <w:bookmarkStart w:id="7157" w:name="_Toc101521688"/>
      <w:bookmarkStart w:id="7158" w:name="_Toc138761969"/>
      <w:bookmarkStart w:id="7159" w:name="_Toc145708184"/>
      <w:bookmarkStart w:id="7160" w:name="_Toc160570689"/>
      <w:bookmarkStart w:id="7161" w:name="_Toc162008285"/>
      <w:bookmarkStart w:id="7162" w:name="_Toc185515953"/>
      <w:bookmarkStart w:id="7163" w:name="_Toc192873261"/>
      <w:bookmarkStart w:id="7164" w:name="_Toc200970974"/>
      <w:r>
        <w:t>8.</w:t>
      </w:r>
      <w:r w:rsidR="009A6F55">
        <w:t>9</w:t>
      </w:r>
      <w:r>
        <w:rPr>
          <w:lang w:val="en-US"/>
        </w:rPr>
        <w:t>.6.2</w:t>
      </w:r>
      <w:r>
        <w:rPr>
          <w:lang w:val="en-US"/>
        </w:rPr>
        <w:tab/>
        <w:t>Structured data types</w:t>
      </w:r>
      <w:bookmarkEnd w:id="7154"/>
      <w:bookmarkEnd w:id="7155"/>
      <w:bookmarkEnd w:id="7156"/>
      <w:bookmarkEnd w:id="7157"/>
      <w:bookmarkEnd w:id="7158"/>
      <w:bookmarkEnd w:id="7159"/>
      <w:bookmarkEnd w:id="7160"/>
      <w:bookmarkEnd w:id="7161"/>
      <w:bookmarkEnd w:id="7162"/>
      <w:bookmarkEnd w:id="7163"/>
      <w:bookmarkEnd w:id="7164"/>
    </w:p>
    <w:p w14:paraId="3A057503" w14:textId="674D4936" w:rsidR="00F72222" w:rsidRDefault="00F72222" w:rsidP="00F72222">
      <w:pPr>
        <w:pStyle w:val="Heading5"/>
      </w:pPr>
      <w:bookmarkStart w:id="7165" w:name="_Toc97042674"/>
      <w:bookmarkStart w:id="7166" w:name="_Toc97045818"/>
      <w:bookmarkStart w:id="7167" w:name="_Toc97155563"/>
      <w:bookmarkStart w:id="7168" w:name="_Toc101521689"/>
      <w:bookmarkStart w:id="7169" w:name="_Toc138761970"/>
      <w:bookmarkStart w:id="7170" w:name="_Toc145708185"/>
      <w:bookmarkStart w:id="7171" w:name="_Toc160570690"/>
      <w:bookmarkStart w:id="7172" w:name="_Toc162008286"/>
      <w:bookmarkStart w:id="7173" w:name="_Toc185515954"/>
      <w:bookmarkStart w:id="7174" w:name="_Toc192873262"/>
      <w:bookmarkStart w:id="7175" w:name="_Toc200970975"/>
      <w:r>
        <w:t>8.</w:t>
      </w:r>
      <w:r w:rsidR="009A6F55">
        <w:t>9</w:t>
      </w:r>
      <w:r>
        <w:t>.6.2.1</w:t>
      </w:r>
      <w:r>
        <w:tab/>
        <w:t>Introduction</w:t>
      </w:r>
      <w:bookmarkEnd w:id="7165"/>
      <w:bookmarkEnd w:id="7166"/>
      <w:bookmarkEnd w:id="7167"/>
      <w:bookmarkEnd w:id="7168"/>
      <w:bookmarkEnd w:id="7169"/>
      <w:bookmarkEnd w:id="7170"/>
      <w:bookmarkEnd w:id="7171"/>
      <w:bookmarkEnd w:id="7172"/>
      <w:bookmarkEnd w:id="7173"/>
      <w:bookmarkEnd w:id="7174"/>
      <w:bookmarkEnd w:id="717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7176" w:name="_Toc97042675"/>
      <w:bookmarkStart w:id="7177" w:name="_Toc97045819"/>
      <w:bookmarkStart w:id="7178" w:name="_Toc97155564"/>
      <w:bookmarkStart w:id="7179" w:name="_Toc101521690"/>
      <w:bookmarkStart w:id="7180" w:name="_Toc138761971"/>
      <w:bookmarkStart w:id="7181" w:name="_Toc145708186"/>
      <w:bookmarkStart w:id="7182" w:name="_Toc160570691"/>
      <w:bookmarkStart w:id="7183" w:name="_Toc162008287"/>
      <w:bookmarkStart w:id="7184" w:name="_Toc185515955"/>
      <w:bookmarkStart w:id="7185" w:name="_Toc192873263"/>
      <w:bookmarkStart w:id="7186" w:name="_Toc200970976"/>
      <w:r>
        <w:lastRenderedPageBreak/>
        <w:t>8.</w:t>
      </w:r>
      <w:r w:rsidR="009A6F55">
        <w:t>9</w:t>
      </w:r>
      <w:r>
        <w:t>.6.2.2</w:t>
      </w:r>
      <w:r>
        <w:tab/>
        <w:t>Type: ACRUpdateData</w:t>
      </w:r>
      <w:bookmarkEnd w:id="7176"/>
      <w:bookmarkEnd w:id="7177"/>
      <w:bookmarkEnd w:id="7178"/>
      <w:bookmarkEnd w:id="7179"/>
      <w:bookmarkEnd w:id="7180"/>
      <w:bookmarkEnd w:id="7181"/>
      <w:bookmarkEnd w:id="7182"/>
      <w:bookmarkEnd w:id="7183"/>
      <w:bookmarkEnd w:id="7184"/>
      <w:bookmarkEnd w:id="7185"/>
      <w:bookmarkEnd w:id="7186"/>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7187" w:name="_Toc97042676"/>
      <w:bookmarkStart w:id="7188" w:name="_Toc97045820"/>
      <w:bookmarkStart w:id="7189" w:name="_Toc97155565"/>
      <w:bookmarkStart w:id="7190" w:name="_Toc101521691"/>
      <w:bookmarkStart w:id="7191" w:name="_Toc138761972"/>
      <w:bookmarkStart w:id="7192" w:name="_Toc145708187"/>
      <w:bookmarkStart w:id="7193" w:name="_Toc160570692"/>
      <w:bookmarkStart w:id="7194" w:name="_Toc162008288"/>
      <w:bookmarkStart w:id="7195" w:name="_Toc185515956"/>
      <w:bookmarkStart w:id="7196" w:name="_Toc192873264"/>
      <w:bookmarkStart w:id="7197" w:name="_Toc200970977"/>
      <w:r>
        <w:t>8.</w:t>
      </w:r>
      <w:r w:rsidR="009A6F55">
        <w:t>9</w:t>
      </w:r>
      <w:r>
        <w:t>.6.2.3</w:t>
      </w:r>
      <w:r>
        <w:tab/>
        <w:t>Type: ACRDataStatus</w:t>
      </w:r>
      <w:bookmarkEnd w:id="7187"/>
      <w:bookmarkEnd w:id="7188"/>
      <w:bookmarkEnd w:id="7189"/>
      <w:bookmarkEnd w:id="7190"/>
      <w:bookmarkEnd w:id="7191"/>
      <w:bookmarkEnd w:id="7192"/>
      <w:bookmarkEnd w:id="7193"/>
      <w:bookmarkEnd w:id="7194"/>
      <w:bookmarkEnd w:id="7195"/>
      <w:bookmarkEnd w:id="7196"/>
      <w:bookmarkEnd w:id="719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7198" w:name="_Toc101521692"/>
      <w:bookmarkStart w:id="7199" w:name="_Toc138761973"/>
      <w:bookmarkStart w:id="7200" w:name="_Toc145708188"/>
      <w:bookmarkStart w:id="7201" w:name="_Toc160570693"/>
      <w:bookmarkStart w:id="7202" w:name="_Toc162008289"/>
      <w:bookmarkStart w:id="7203" w:name="_Toc185515957"/>
      <w:bookmarkStart w:id="7204" w:name="_Toc192873265"/>
      <w:bookmarkStart w:id="7205" w:name="_Toc200970978"/>
      <w:r>
        <w:lastRenderedPageBreak/>
        <w:t>8.</w:t>
      </w:r>
      <w:r w:rsidR="009A6F55">
        <w:t>9</w:t>
      </w:r>
      <w:r>
        <w:t>.6.2.4</w:t>
      </w:r>
      <w:r>
        <w:tab/>
        <w:t>Type: ACTResultInfo</w:t>
      </w:r>
      <w:bookmarkEnd w:id="7198"/>
      <w:bookmarkEnd w:id="7199"/>
      <w:bookmarkEnd w:id="7200"/>
      <w:bookmarkEnd w:id="7201"/>
      <w:bookmarkEnd w:id="7202"/>
      <w:bookmarkEnd w:id="7203"/>
      <w:bookmarkEnd w:id="7204"/>
      <w:bookmarkEnd w:id="7205"/>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7206" w:name="_Toc185515958"/>
      <w:bookmarkStart w:id="7207" w:name="_Toc192873266"/>
      <w:bookmarkStart w:id="7208" w:name="_Toc200970979"/>
      <w:r w:rsidRPr="003418D4">
        <w:t>8.9.6.2.5</w:t>
      </w:r>
      <w:r>
        <w:tab/>
        <w:t>Type: AppGroupInfo</w:t>
      </w:r>
      <w:bookmarkEnd w:id="7206"/>
      <w:bookmarkEnd w:id="7207"/>
      <w:bookmarkEnd w:id="7208"/>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7209" w:name="_Toc97042677"/>
      <w:bookmarkStart w:id="7210" w:name="_Toc97045821"/>
      <w:bookmarkStart w:id="7211" w:name="_Toc97155566"/>
      <w:bookmarkStart w:id="7212" w:name="_Toc101521693"/>
      <w:bookmarkStart w:id="7213" w:name="_Toc138761974"/>
      <w:bookmarkStart w:id="7214" w:name="_Toc145708189"/>
      <w:bookmarkStart w:id="7215" w:name="_Toc160570694"/>
      <w:bookmarkStart w:id="7216" w:name="_Toc162008290"/>
      <w:bookmarkStart w:id="7217" w:name="_Toc185515959"/>
      <w:bookmarkStart w:id="7218" w:name="_Toc192873267"/>
      <w:bookmarkStart w:id="7219" w:name="_Toc200970980"/>
      <w:r>
        <w:t>8.</w:t>
      </w:r>
      <w:r w:rsidR="009A6F55">
        <w:t>9</w:t>
      </w:r>
      <w:r>
        <w:rPr>
          <w:lang w:val="en-US"/>
        </w:rPr>
        <w:t>.6.3</w:t>
      </w:r>
      <w:r>
        <w:rPr>
          <w:lang w:val="en-US"/>
        </w:rPr>
        <w:tab/>
        <w:t>Simple data types and enumerations</w:t>
      </w:r>
      <w:bookmarkEnd w:id="7209"/>
      <w:bookmarkEnd w:id="7210"/>
      <w:bookmarkEnd w:id="7211"/>
      <w:bookmarkEnd w:id="7212"/>
      <w:bookmarkEnd w:id="7213"/>
      <w:bookmarkEnd w:id="7214"/>
      <w:bookmarkEnd w:id="7215"/>
      <w:bookmarkEnd w:id="7216"/>
      <w:bookmarkEnd w:id="7217"/>
      <w:bookmarkEnd w:id="7218"/>
      <w:bookmarkEnd w:id="7219"/>
    </w:p>
    <w:p w14:paraId="59301A56" w14:textId="2EC8CD9B" w:rsidR="00F72222" w:rsidRDefault="00F72222" w:rsidP="00F72222">
      <w:pPr>
        <w:pStyle w:val="Heading5"/>
      </w:pPr>
      <w:bookmarkStart w:id="7220" w:name="_Toc97042678"/>
      <w:bookmarkStart w:id="7221" w:name="_Toc97045822"/>
      <w:bookmarkStart w:id="7222" w:name="_Toc97155567"/>
      <w:bookmarkStart w:id="7223" w:name="_Toc101521694"/>
      <w:bookmarkStart w:id="7224" w:name="_Toc138761975"/>
      <w:bookmarkStart w:id="7225" w:name="_Toc145708190"/>
      <w:bookmarkStart w:id="7226" w:name="_Toc160570695"/>
      <w:bookmarkStart w:id="7227" w:name="_Toc162008291"/>
      <w:bookmarkStart w:id="7228" w:name="_Toc185515960"/>
      <w:bookmarkStart w:id="7229" w:name="_Toc192873268"/>
      <w:bookmarkStart w:id="7230" w:name="_Toc200970981"/>
      <w:r>
        <w:t>8.</w:t>
      </w:r>
      <w:r w:rsidR="009A6F55">
        <w:t>9</w:t>
      </w:r>
      <w:r>
        <w:t>.6.3.1</w:t>
      </w:r>
      <w:r>
        <w:tab/>
        <w:t>Introduction</w:t>
      </w:r>
      <w:bookmarkEnd w:id="7220"/>
      <w:bookmarkEnd w:id="7221"/>
      <w:bookmarkEnd w:id="7222"/>
      <w:bookmarkEnd w:id="7223"/>
      <w:bookmarkEnd w:id="7224"/>
      <w:bookmarkEnd w:id="7225"/>
      <w:bookmarkEnd w:id="7226"/>
      <w:bookmarkEnd w:id="7227"/>
      <w:bookmarkEnd w:id="7228"/>
      <w:bookmarkEnd w:id="7229"/>
      <w:bookmarkEnd w:id="7230"/>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7231" w:name="_Toc97042679"/>
      <w:bookmarkStart w:id="7232" w:name="_Toc97045823"/>
      <w:bookmarkStart w:id="7233" w:name="_Toc97155568"/>
      <w:bookmarkStart w:id="7234" w:name="_Toc101521695"/>
      <w:bookmarkStart w:id="7235" w:name="_Toc138761976"/>
      <w:bookmarkStart w:id="7236" w:name="_Toc145708191"/>
      <w:bookmarkStart w:id="7237" w:name="_Toc160570696"/>
      <w:bookmarkStart w:id="7238" w:name="_Toc162008292"/>
      <w:bookmarkStart w:id="7239" w:name="_Toc185515961"/>
      <w:bookmarkStart w:id="7240" w:name="_Toc192873269"/>
      <w:bookmarkStart w:id="7241" w:name="_Toc200970982"/>
      <w:r>
        <w:t>8.</w:t>
      </w:r>
      <w:r w:rsidR="009A6F55">
        <w:t>9</w:t>
      </w:r>
      <w:r>
        <w:t>.6.3.2</w:t>
      </w:r>
      <w:r>
        <w:tab/>
        <w:t>Simple data types</w:t>
      </w:r>
      <w:bookmarkEnd w:id="7231"/>
      <w:bookmarkEnd w:id="7232"/>
      <w:bookmarkEnd w:id="7233"/>
      <w:bookmarkEnd w:id="7234"/>
      <w:bookmarkEnd w:id="7235"/>
      <w:bookmarkEnd w:id="7236"/>
      <w:bookmarkEnd w:id="7237"/>
      <w:bookmarkEnd w:id="7238"/>
      <w:bookmarkEnd w:id="7239"/>
      <w:bookmarkEnd w:id="7240"/>
      <w:bookmarkEnd w:id="7241"/>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7242" w:name="_Toc94194912"/>
      <w:bookmarkStart w:id="7243" w:name="_Toc97042680"/>
      <w:bookmarkStart w:id="7244" w:name="_Toc97045824"/>
      <w:bookmarkStart w:id="7245" w:name="_Toc97155569"/>
      <w:bookmarkStart w:id="7246" w:name="_Toc101521696"/>
      <w:bookmarkStart w:id="7247" w:name="_Toc138761977"/>
      <w:bookmarkStart w:id="7248" w:name="_Toc145708192"/>
      <w:bookmarkStart w:id="7249" w:name="_Toc160570697"/>
      <w:bookmarkStart w:id="7250" w:name="_Toc162008293"/>
      <w:bookmarkStart w:id="7251" w:name="_Toc185515962"/>
      <w:bookmarkStart w:id="7252" w:name="_Toc192873270"/>
      <w:bookmarkStart w:id="7253" w:name="_Toc200970983"/>
      <w:r>
        <w:t>8.</w:t>
      </w:r>
      <w:r w:rsidR="009A6F55">
        <w:t>9</w:t>
      </w:r>
      <w:r>
        <w:t>.6.3.3</w:t>
      </w:r>
      <w:r>
        <w:tab/>
        <w:t xml:space="preserve">Enumeration: </w:t>
      </w:r>
      <w:bookmarkEnd w:id="7242"/>
      <w:r>
        <w:t>ACTResult</w:t>
      </w:r>
      <w:bookmarkEnd w:id="7243"/>
      <w:bookmarkEnd w:id="7244"/>
      <w:bookmarkEnd w:id="7245"/>
      <w:bookmarkEnd w:id="7246"/>
      <w:bookmarkEnd w:id="7247"/>
      <w:bookmarkEnd w:id="7248"/>
      <w:bookmarkEnd w:id="7249"/>
      <w:bookmarkEnd w:id="7250"/>
      <w:bookmarkEnd w:id="7251"/>
      <w:bookmarkEnd w:id="7252"/>
      <w:bookmarkEnd w:id="7253"/>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7254" w:name="_Toc510696642"/>
            <w:bookmarkStart w:id="7255" w:name="_Toc35971437"/>
            <w:bookmarkStart w:id="7256"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7257" w:name="_Toc97042681"/>
      <w:bookmarkStart w:id="7258" w:name="_Toc97045825"/>
      <w:bookmarkStart w:id="7259" w:name="_Toc97155570"/>
      <w:bookmarkStart w:id="7260" w:name="_Toc101521697"/>
      <w:bookmarkStart w:id="7261" w:name="_Toc138761978"/>
      <w:bookmarkStart w:id="7262" w:name="_Toc145708193"/>
      <w:bookmarkStart w:id="7263" w:name="_Toc160570698"/>
      <w:bookmarkStart w:id="7264" w:name="_Toc162008294"/>
      <w:bookmarkStart w:id="7265" w:name="_Toc185515963"/>
      <w:bookmarkStart w:id="7266" w:name="_Toc192873271"/>
      <w:bookmarkStart w:id="7267" w:name="_Toc200970984"/>
      <w:bookmarkEnd w:id="7254"/>
      <w:bookmarkEnd w:id="7255"/>
      <w:bookmarkEnd w:id="7256"/>
      <w:r>
        <w:t>8.</w:t>
      </w:r>
      <w:r w:rsidR="009A6F55">
        <w:t>9</w:t>
      </w:r>
      <w:r>
        <w:t>.6.3.4</w:t>
      </w:r>
      <w:r>
        <w:tab/>
        <w:t>Enumeration: E3SubscsStatus</w:t>
      </w:r>
      <w:bookmarkEnd w:id="7257"/>
      <w:bookmarkEnd w:id="7258"/>
      <w:bookmarkEnd w:id="7259"/>
      <w:bookmarkEnd w:id="7260"/>
      <w:bookmarkEnd w:id="7261"/>
      <w:bookmarkEnd w:id="7262"/>
      <w:bookmarkEnd w:id="7263"/>
      <w:bookmarkEnd w:id="7264"/>
      <w:bookmarkEnd w:id="7265"/>
      <w:bookmarkEnd w:id="7266"/>
      <w:bookmarkEnd w:id="7267"/>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7268" w:name="_Toc101521698"/>
      <w:bookmarkStart w:id="7269" w:name="_Toc138761979"/>
      <w:bookmarkStart w:id="7270" w:name="_Toc145708194"/>
      <w:bookmarkStart w:id="7271" w:name="_Toc160570699"/>
      <w:bookmarkStart w:id="7272" w:name="_Toc162008295"/>
      <w:bookmarkStart w:id="7273" w:name="_Toc185515964"/>
      <w:bookmarkStart w:id="7274" w:name="_Toc192873272"/>
      <w:bookmarkStart w:id="7275" w:name="_Toc200970985"/>
      <w:r>
        <w:t>8.</w:t>
      </w:r>
      <w:r w:rsidR="009A6F55">
        <w:t>9</w:t>
      </w:r>
      <w:r>
        <w:t>.6.3.5</w:t>
      </w:r>
      <w:r>
        <w:tab/>
        <w:t>Enumeration: ACTFailureCause</w:t>
      </w:r>
      <w:bookmarkEnd w:id="7268"/>
      <w:bookmarkEnd w:id="7269"/>
      <w:bookmarkEnd w:id="7270"/>
      <w:bookmarkEnd w:id="7271"/>
      <w:bookmarkEnd w:id="7272"/>
      <w:bookmarkEnd w:id="7273"/>
      <w:bookmarkEnd w:id="7274"/>
      <w:bookmarkEnd w:id="727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7276" w:name="_Toc97042682"/>
      <w:bookmarkStart w:id="7277" w:name="_Toc97045826"/>
      <w:bookmarkStart w:id="7278" w:name="_Toc97155571"/>
      <w:bookmarkStart w:id="7279" w:name="_Toc101521699"/>
      <w:bookmarkStart w:id="7280" w:name="_Toc138761980"/>
      <w:bookmarkStart w:id="7281" w:name="_Toc145708195"/>
      <w:bookmarkStart w:id="7282" w:name="_Toc160570700"/>
      <w:bookmarkStart w:id="7283" w:name="_Toc162008296"/>
      <w:bookmarkStart w:id="7284" w:name="_Toc185515965"/>
      <w:bookmarkStart w:id="7285" w:name="_Toc192873273"/>
      <w:bookmarkStart w:id="7286" w:name="_Toc200970986"/>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276"/>
      <w:bookmarkEnd w:id="7277"/>
      <w:bookmarkEnd w:id="7278"/>
      <w:bookmarkEnd w:id="7279"/>
      <w:bookmarkEnd w:id="7280"/>
      <w:bookmarkEnd w:id="7281"/>
      <w:bookmarkEnd w:id="7282"/>
      <w:bookmarkEnd w:id="7283"/>
      <w:bookmarkEnd w:id="7284"/>
      <w:bookmarkEnd w:id="7285"/>
      <w:bookmarkEnd w:id="7286"/>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7287" w:name="_Toc97042683"/>
      <w:bookmarkStart w:id="7288" w:name="_Toc97045827"/>
      <w:bookmarkStart w:id="7289" w:name="_Toc97155572"/>
      <w:bookmarkStart w:id="7290" w:name="_Toc101521700"/>
      <w:bookmarkStart w:id="7291" w:name="_Toc138761981"/>
      <w:bookmarkStart w:id="7292" w:name="_Toc145708196"/>
      <w:bookmarkStart w:id="7293" w:name="_Toc160570701"/>
      <w:bookmarkStart w:id="7294" w:name="_Toc162008297"/>
      <w:bookmarkStart w:id="7295" w:name="_Toc185515966"/>
      <w:bookmarkStart w:id="7296" w:name="_Toc192873274"/>
      <w:bookmarkStart w:id="7297" w:name="_Toc200970987"/>
      <w:r>
        <w:t>8.</w:t>
      </w:r>
      <w:r w:rsidR="009A6F55">
        <w:t>9</w:t>
      </w:r>
      <w:r>
        <w:t>.6.5</w:t>
      </w:r>
      <w:r>
        <w:tab/>
        <w:t>Binary data</w:t>
      </w:r>
      <w:bookmarkEnd w:id="7287"/>
      <w:bookmarkEnd w:id="7288"/>
      <w:bookmarkEnd w:id="7289"/>
      <w:bookmarkEnd w:id="7290"/>
      <w:bookmarkEnd w:id="7291"/>
      <w:bookmarkEnd w:id="7292"/>
      <w:bookmarkEnd w:id="7293"/>
      <w:bookmarkEnd w:id="7294"/>
      <w:bookmarkEnd w:id="7295"/>
      <w:bookmarkEnd w:id="7296"/>
      <w:bookmarkEnd w:id="7297"/>
    </w:p>
    <w:p w14:paraId="3F8A5C72" w14:textId="57595DB9" w:rsidR="00F72222" w:rsidRDefault="00F72222" w:rsidP="00F72222">
      <w:pPr>
        <w:pStyle w:val="Heading5"/>
      </w:pPr>
      <w:bookmarkStart w:id="7298" w:name="_Toc97042684"/>
      <w:bookmarkStart w:id="7299" w:name="_Toc97045828"/>
      <w:bookmarkStart w:id="7300" w:name="_Toc97155573"/>
      <w:bookmarkStart w:id="7301" w:name="_Toc101521701"/>
      <w:bookmarkStart w:id="7302" w:name="_Toc138761982"/>
      <w:bookmarkStart w:id="7303" w:name="_Toc145708197"/>
      <w:bookmarkStart w:id="7304" w:name="_Toc160570702"/>
      <w:bookmarkStart w:id="7305" w:name="_Toc162008298"/>
      <w:bookmarkStart w:id="7306" w:name="_Toc185515967"/>
      <w:bookmarkStart w:id="7307" w:name="_Toc192873275"/>
      <w:bookmarkStart w:id="7308" w:name="_Toc200970988"/>
      <w:r>
        <w:t>8.</w:t>
      </w:r>
      <w:r w:rsidR="009A6F55">
        <w:t>9</w:t>
      </w:r>
      <w:r>
        <w:t>.6.5.1</w:t>
      </w:r>
      <w:r>
        <w:tab/>
        <w:t>Binary Data Types</w:t>
      </w:r>
      <w:bookmarkEnd w:id="7298"/>
      <w:bookmarkEnd w:id="7299"/>
      <w:bookmarkEnd w:id="7300"/>
      <w:bookmarkEnd w:id="7301"/>
      <w:bookmarkEnd w:id="7302"/>
      <w:bookmarkEnd w:id="7303"/>
      <w:bookmarkEnd w:id="7304"/>
      <w:bookmarkEnd w:id="7305"/>
      <w:bookmarkEnd w:id="7306"/>
      <w:bookmarkEnd w:id="7307"/>
      <w:bookmarkEnd w:id="7308"/>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7309" w:name="_Toc97042685"/>
      <w:bookmarkStart w:id="7310" w:name="_Toc97045829"/>
      <w:bookmarkStart w:id="7311" w:name="_Toc97155574"/>
      <w:bookmarkStart w:id="7312" w:name="_Toc101521702"/>
      <w:bookmarkStart w:id="7313" w:name="_Toc138761983"/>
      <w:bookmarkStart w:id="7314" w:name="_Toc145708198"/>
      <w:bookmarkStart w:id="7315" w:name="_Toc160570703"/>
      <w:bookmarkStart w:id="7316" w:name="_Toc162008299"/>
      <w:bookmarkStart w:id="7317" w:name="_Toc185515968"/>
      <w:bookmarkStart w:id="7318" w:name="_Toc192873276"/>
      <w:bookmarkStart w:id="7319" w:name="_Toc200970989"/>
      <w:r>
        <w:t>8.</w:t>
      </w:r>
      <w:r w:rsidR="009A6F55">
        <w:t>9</w:t>
      </w:r>
      <w:r>
        <w:t>.7</w:t>
      </w:r>
      <w:r>
        <w:tab/>
        <w:t>Error Handling</w:t>
      </w:r>
      <w:bookmarkEnd w:id="7309"/>
      <w:bookmarkEnd w:id="7310"/>
      <w:bookmarkEnd w:id="7311"/>
      <w:bookmarkEnd w:id="7312"/>
      <w:bookmarkEnd w:id="7313"/>
      <w:bookmarkEnd w:id="7314"/>
      <w:bookmarkEnd w:id="7315"/>
      <w:bookmarkEnd w:id="7316"/>
      <w:bookmarkEnd w:id="7317"/>
      <w:bookmarkEnd w:id="7318"/>
      <w:bookmarkEnd w:id="7319"/>
    </w:p>
    <w:p w14:paraId="1B092F49" w14:textId="2BB5ECBE" w:rsidR="00D732EB" w:rsidRDefault="00D732EB" w:rsidP="00D732EB">
      <w:pPr>
        <w:pStyle w:val="Heading4"/>
      </w:pPr>
      <w:bookmarkStart w:id="7320" w:name="_Toc97042686"/>
      <w:bookmarkStart w:id="7321" w:name="_Toc97045830"/>
      <w:bookmarkStart w:id="7322" w:name="_Toc97155575"/>
      <w:bookmarkStart w:id="7323" w:name="_Toc101521703"/>
      <w:bookmarkStart w:id="7324" w:name="_Toc138761984"/>
      <w:bookmarkStart w:id="7325" w:name="_Toc145708199"/>
      <w:bookmarkStart w:id="7326" w:name="_Toc160570704"/>
      <w:bookmarkStart w:id="7327" w:name="_Toc162008300"/>
      <w:bookmarkStart w:id="7328" w:name="_Toc185515969"/>
      <w:bookmarkStart w:id="7329" w:name="_Toc192873277"/>
      <w:bookmarkStart w:id="7330" w:name="_Toc200970990"/>
      <w:r>
        <w:t>8.</w:t>
      </w:r>
      <w:r w:rsidR="009A6F55">
        <w:t>9</w:t>
      </w:r>
      <w:r>
        <w:t>.7.1</w:t>
      </w:r>
      <w:r>
        <w:tab/>
        <w:t>General</w:t>
      </w:r>
      <w:bookmarkEnd w:id="7320"/>
      <w:bookmarkEnd w:id="7321"/>
      <w:bookmarkEnd w:id="7322"/>
      <w:bookmarkEnd w:id="7323"/>
      <w:bookmarkEnd w:id="7324"/>
      <w:bookmarkEnd w:id="7325"/>
      <w:bookmarkEnd w:id="7326"/>
      <w:bookmarkEnd w:id="7327"/>
      <w:bookmarkEnd w:id="7328"/>
      <w:bookmarkEnd w:id="7329"/>
      <w:bookmarkEnd w:id="733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7331" w:name="_Toc97042687"/>
      <w:bookmarkStart w:id="7332" w:name="_Toc97045831"/>
      <w:bookmarkStart w:id="7333" w:name="_Toc97155576"/>
      <w:bookmarkStart w:id="7334" w:name="_Toc101521704"/>
      <w:bookmarkStart w:id="7335" w:name="_Toc138761985"/>
      <w:bookmarkStart w:id="7336" w:name="_Toc145708200"/>
      <w:bookmarkStart w:id="7337" w:name="_Toc160570705"/>
      <w:bookmarkStart w:id="7338" w:name="_Toc162008301"/>
      <w:bookmarkStart w:id="7339" w:name="_Toc185515970"/>
      <w:bookmarkStart w:id="7340" w:name="_Toc192873278"/>
      <w:bookmarkStart w:id="7341" w:name="_Toc200970991"/>
      <w:r>
        <w:t>8.</w:t>
      </w:r>
      <w:r w:rsidR="009A6F55">
        <w:t>9</w:t>
      </w:r>
      <w:r>
        <w:t>.7.2</w:t>
      </w:r>
      <w:r>
        <w:tab/>
        <w:t>Protocol Errors</w:t>
      </w:r>
      <w:bookmarkEnd w:id="7331"/>
      <w:bookmarkEnd w:id="7332"/>
      <w:bookmarkEnd w:id="7333"/>
      <w:bookmarkEnd w:id="7334"/>
      <w:bookmarkEnd w:id="7335"/>
      <w:bookmarkEnd w:id="7336"/>
      <w:bookmarkEnd w:id="7337"/>
      <w:bookmarkEnd w:id="7338"/>
      <w:bookmarkEnd w:id="7339"/>
      <w:bookmarkEnd w:id="7340"/>
      <w:bookmarkEnd w:id="7341"/>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7342" w:name="_Toc97042688"/>
      <w:bookmarkStart w:id="7343" w:name="_Toc97045832"/>
      <w:bookmarkStart w:id="7344" w:name="_Toc97155577"/>
      <w:bookmarkStart w:id="7345" w:name="_Toc101521705"/>
      <w:bookmarkStart w:id="7346" w:name="_Toc138761986"/>
      <w:bookmarkStart w:id="7347" w:name="_Toc145708201"/>
      <w:bookmarkStart w:id="7348" w:name="_Toc160570706"/>
      <w:bookmarkStart w:id="7349" w:name="_Toc162008302"/>
      <w:bookmarkStart w:id="7350" w:name="_Toc185515971"/>
      <w:bookmarkStart w:id="7351" w:name="_Toc192873279"/>
      <w:bookmarkStart w:id="7352" w:name="_Toc200970992"/>
      <w:r>
        <w:t>8.</w:t>
      </w:r>
      <w:r w:rsidR="009A6F55">
        <w:t>9</w:t>
      </w:r>
      <w:r>
        <w:t>.7.3</w:t>
      </w:r>
      <w:r>
        <w:tab/>
        <w:t>Application Errors</w:t>
      </w:r>
      <w:bookmarkEnd w:id="7342"/>
      <w:bookmarkEnd w:id="7343"/>
      <w:bookmarkEnd w:id="7344"/>
      <w:bookmarkEnd w:id="7345"/>
      <w:bookmarkEnd w:id="7346"/>
      <w:bookmarkEnd w:id="7347"/>
      <w:bookmarkEnd w:id="7348"/>
      <w:bookmarkEnd w:id="7349"/>
      <w:bookmarkEnd w:id="7350"/>
      <w:bookmarkEnd w:id="7351"/>
      <w:bookmarkEnd w:id="7352"/>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7353" w:name="_Toc97042689"/>
      <w:bookmarkStart w:id="7354" w:name="_Toc97045833"/>
      <w:bookmarkStart w:id="7355" w:name="_Toc97155578"/>
      <w:bookmarkStart w:id="7356" w:name="_Toc101521706"/>
      <w:bookmarkStart w:id="7357" w:name="_Toc138761987"/>
      <w:bookmarkStart w:id="7358" w:name="_Toc145708202"/>
      <w:bookmarkStart w:id="7359" w:name="_Toc160570707"/>
      <w:bookmarkStart w:id="7360" w:name="_Toc162008303"/>
      <w:bookmarkStart w:id="7361" w:name="_Toc185515972"/>
      <w:bookmarkStart w:id="7362" w:name="_Toc192873280"/>
      <w:bookmarkStart w:id="7363" w:name="_Toc200970993"/>
      <w:r>
        <w:t>8.</w:t>
      </w:r>
      <w:r w:rsidR="009A6F55">
        <w:t>9</w:t>
      </w:r>
      <w:r>
        <w:t>.8</w:t>
      </w:r>
      <w:r>
        <w:tab/>
        <w:t>Feature negotiation</w:t>
      </w:r>
      <w:bookmarkEnd w:id="7353"/>
      <w:bookmarkEnd w:id="7354"/>
      <w:bookmarkEnd w:id="7355"/>
      <w:bookmarkEnd w:id="7356"/>
      <w:bookmarkEnd w:id="7357"/>
      <w:bookmarkEnd w:id="7358"/>
      <w:bookmarkEnd w:id="7359"/>
      <w:bookmarkEnd w:id="7360"/>
      <w:bookmarkEnd w:id="7361"/>
      <w:bookmarkEnd w:id="7362"/>
      <w:bookmarkEnd w:id="7363"/>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7364" w:name="_Toc138761988"/>
      <w:bookmarkStart w:id="7365" w:name="_Toc145708203"/>
      <w:bookmarkStart w:id="7366" w:name="_Toc160570708"/>
      <w:bookmarkStart w:id="7367" w:name="_Toc162008304"/>
      <w:bookmarkStart w:id="7368" w:name="_Toc185515973"/>
      <w:bookmarkStart w:id="7369" w:name="_Toc192873281"/>
      <w:bookmarkStart w:id="7370" w:name="_Toc200970994"/>
      <w:r>
        <w:t>8.</w:t>
      </w:r>
      <w:r w:rsidRPr="006500DF">
        <w:t>10</w:t>
      </w:r>
      <w:r>
        <w:tab/>
      </w:r>
      <w:r w:rsidRPr="00310802">
        <w:t>Eees_ACR</w:t>
      </w:r>
      <w:r>
        <w:t>ParameterInformation API</w:t>
      </w:r>
      <w:bookmarkEnd w:id="7364"/>
      <w:bookmarkEnd w:id="7365"/>
      <w:bookmarkEnd w:id="7366"/>
      <w:bookmarkEnd w:id="7367"/>
      <w:bookmarkEnd w:id="7368"/>
      <w:bookmarkEnd w:id="7369"/>
      <w:bookmarkEnd w:id="7370"/>
    </w:p>
    <w:p w14:paraId="392BF824" w14:textId="77777777" w:rsidR="006500DF" w:rsidRDefault="006500DF" w:rsidP="006500DF">
      <w:pPr>
        <w:pStyle w:val="Heading3"/>
      </w:pPr>
      <w:bookmarkStart w:id="7371" w:name="_Toc138761989"/>
      <w:bookmarkStart w:id="7372" w:name="_Toc145708204"/>
      <w:bookmarkStart w:id="7373" w:name="_Toc160570709"/>
      <w:bookmarkStart w:id="7374" w:name="_Toc162008305"/>
      <w:bookmarkStart w:id="7375" w:name="_Toc185515974"/>
      <w:bookmarkStart w:id="7376" w:name="_Toc192873282"/>
      <w:bookmarkStart w:id="7377" w:name="_Toc200970995"/>
      <w:r>
        <w:t>8.</w:t>
      </w:r>
      <w:r w:rsidRPr="006500DF">
        <w:t>10</w:t>
      </w:r>
      <w:r>
        <w:t>.1</w:t>
      </w:r>
      <w:r>
        <w:tab/>
        <w:t>Introduction</w:t>
      </w:r>
      <w:bookmarkEnd w:id="7371"/>
      <w:bookmarkEnd w:id="7372"/>
      <w:bookmarkEnd w:id="7373"/>
      <w:bookmarkEnd w:id="7374"/>
      <w:bookmarkEnd w:id="7375"/>
      <w:bookmarkEnd w:id="7376"/>
      <w:bookmarkEnd w:id="73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7378" w:name="_Toc138761990"/>
      <w:bookmarkStart w:id="7379" w:name="_Toc145708205"/>
      <w:bookmarkStart w:id="7380" w:name="_Toc160570710"/>
      <w:bookmarkStart w:id="7381" w:name="_Toc162008306"/>
      <w:bookmarkStart w:id="7382" w:name="_Toc185515975"/>
      <w:bookmarkStart w:id="7383" w:name="_Toc192873283"/>
      <w:bookmarkStart w:id="7384" w:name="_Toc200970996"/>
      <w:r>
        <w:t>8.</w:t>
      </w:r>
      <w:r w:rsidRPr="006500DF">
        <w:t>10</w:t>
      </w:r>
      <w:r>
        <w:t>.2</w:t>
      </w:r>
      <w:r>
        <w:tab/>
        <w:t>Usage of HTTP</w:t>
      </w:r>
      <w:bookmarkEnd w:id="7378"/>
      <w:bookmarkEnd w:id="7379"/>
      <w:bookmarkEnd w:id="7380"/>
      <w:bookmarkEnd w:id="7381"/>
      <w:bookmarkEnd w:id="7382"/>
      <w:bookmarkEnd w:id="7383"/>
      <w:bookmarkEnd w:id="7384"/>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7385" w:name="_Toc138761991"/>
      <w:bookmarkStart w:id="7386" w:name="_Toc145708206"/>
      <w:bookmarkStart w:id="7387" w:name="_Toc160570711"/>
      <w:bookmarkStart w:id="7388" w:name="_Toc162008307"/>
      <w:bookmarkStart w:id="7389" w:name="_Toc185515976"/>
      <w:bookmarkStart w:id="7390" w:name="_Toc192873284"/>
      <w:bookmarkStart w:id="7391" w:name="_Toc200970997"/>
      <w:r>
        <w:t>8.</w:t>
      </w:r>
      <w:r w:rsidRPr="006500DF">
        <w:t>10</w:t>
      </w:r>
      <w:r>
        <w:t>.3</w:t>
      </w:r>
      <w:r>
        <w:tab/>
        <w:t>Resources</w:t>
      </w:r>
      <w:bookmarkEnd w:id="7385"/>
      <w:bookmarkEnd w:id="7386"/>
      <w:bookmarkEnd w:id="7387"/>
      <w:bookmarkEnd w:id="7388"/>
      <w:bookmarkEnd w:id="7389"/>
      <w:bookmarkEnd w:id="7390"/>
      <w:bookmarkEnd w:id="739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7392" w:name="_Toc138761992"/>
      <w:bookmarkStart w:id="7393" w:name="_Toc145708207"/>
      <w:bookmarkStart w:id="7394" w:name="_Toc160570712"/>
      <w:bookmarkStart w:id="7395" w:name="_Toc162008308"/>
      <w:bookmarkStart w:id="7396" w:name="_Toc185515977"/>
      <w:bookmarkStart w:id="7397" w:name="_Toc192873285"/>
      <w:bookmarkStart w:id="7398" w:name="_Toc200970998"/>
      <w:r>
        <w:lastRenderedPageBreak/>
        <w:t>8.</w:t>
      </w:r>
      <w:r w:rsidRPr="006500DF">
        <w:t>10</w:t>
      </w:r>
      <w:r>
        <w:t>.4</w:t>
      </w:r>
      <w:r>
        <w:tab/>
        <w:t>Custom Operations without associated resources</w:t>
      </w:r>
      <w:bookmarkEnd w:id="7392"/>
      <w:bookmarkEnd w:id="7393"/>
      <w:bookmarkEnd w:id="7394"/>
      <w:bookmarkEnd w:id="7395"/>
      <w:bookmarkEnd w:id="7396"/>
      <w:bookmarkEnd w:id="7397"/>
      <w:bookmarkEnd w:id="7398"/>
    </w:p>
    <w:p w14:paraId="66BC3921" w14:textId="77777777" w:rsidR="006500DF" w:rsidRDefault="006500DF" w:rsidP="006500DF">
      <w:pPr>
        <w:pStyle w:val="Heading4"/>
      </w:pPr>
      <w:bookmarkStart w:id="7399" w:name="_Toc138761993"/>
      <w:bookmarkStart w:id="7400" w:name="_Toc145708208"/>
      <w:bookmarkStart w:id="7401" w:name="_Toc160570713"/>
      <w:bookmarkStart w:id="7402" w:name="_Toc162008309"/>
      <w:bookmarkStart w:id="7403" w:name="_Toc185515978"/>
      <w:bookmarkStart w:id="7404" w:name="_Toc192873286"/>
      <w:bookmarkStart w:id="7405" w:name="_Toc200970999"/>
      <w:r>
        <w:t>8.</w:t>
      </w:r>
      <w:r w:rsidRPr="006500DF">
        <w:t>10</w:t>
      </w:r>
      <w:r>
        <w:t>.4.1</w:t>
      </w:r>
      <w:r>
        <w:tab/>
        <w:t>Overview</w:t>
      </w:r>
      <w:bookmarkEnd w:id="7399"/>
      <w:bookmarkEnd w:id="7400"/>
      <w:bookmarkEnd w:id="7401"/>
      <w:bookmarkEnd w:id="7402"/>
      <w:bookmarkEnd w:id="7403"/>
      <w:bookmarkEnd w:id="7404"/>
      <w:bookmarkEnd w:id="7405"/>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7406" w:name="_MON_1753367741"/>
    <w:bookmarkEnd w:id="7406"/>
    <w:p w14:paraId="3F1E2E99" w14:textId="5A9A3BB4" w:rsidR="006500DF" w:rsidRDefault="002A5BE1" w:rsidP="006500DF">
      <w:pPr>
        <w:pStyle w:val="TH"/>
      </w:pPr>
      <w:r>
        <w:object w:dxaOrig="9620" w:dyaOrig="2196" w14:anchorId="07CB22D6">
          <v:shape id="_x0000_i1037" type="#_x0000_t75" style="width:480.85pt;height:109.45pt" o:ole="">
            <v:imagedata r:id="rId35" o:title=""/>
          </v:shape>
          <o:OLEObject Type="Embed" ProgID="Word.Document.8" ShapeID="_x0000_i1037" DrawAspect="Content" ObjectID="_181157946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7407" w:name="_Toc138761994"/>
      <w:bookmarkStart w:id="7408" w:name="_Toc145708209"/>
      <w:bookmarkStart w:id="7409" w:name="_Toc160570714"/>
      <w:bookmarkStart w:id="7410" w:name="_Toc162008310"/>
      <w:bookmarkStart w:id="7411" w:name="_Toc185515979"/>
      <w:bookmarkStart w:id="7412" w:name="_Toc192873287"/>
      <w:bookmarkStart w:id="7413" w:name="_Toc200971000"/>
      <w:r>
        <w:t>8.</w:t>
      </w:r>
      <w:r w:rsidRPr="006500DF">
        <w:t>10</w:t>
      </w:r>
      <w:r>
        <w:t>.4.2</w:t>
      </w:r>
      <w:r>
        <w:tab/>
        <w:t>Operation: Request</w:t>
      </w:r>
      <w:bookmarkEnd w:id="7407"/>
      <w:bookmarkEnd w:id="7408"/>
      <w:bookmarkEnd w:id="7409"/>
      <w:bookmarkEnd w:id="7410"/>
      <w:bookmarkEnd w:id="7411"/>
      <w:bookmarkEnd w:id="7412"/>
      <w:bookmarkEnd w:id="7413"/>
    </w:p>
    <w:p w14:paraId="78C7C4F5" w14:textId="77777777" w:rsidR="006500DF" w:rsidRDefault="006500DF" w:rsidP="006500DF">
      <w:pPr>
        <w:pStyle w:val="Heading5"/>
      </w:pPr>
      <w:bookmarkStart w:id="7414" w:name="_Toc138761995"/>
      <w:bookmarkStart w:id="7415" w:name="_Toc145708210"/>
      <w:bookmarkStart w:id="7416" w:name="_Toc160570715"/>
      <w:bookmarkStart w:id="7417" w:name="_Toc162008311"/>
      <w:bookmarkStart w:id="7418" w:name="_Toc185515980"/>
      <w:bookmarkStart w:id="7419" w:name="_Toc192873288"/>
      <w:bookmarkStart w:id="7420" w:name="_Toc200971001"/>
      <w:r>
        <w:t>8.</w:t>
      </w:r>
      <w:r w:rsidRPr="006500DF">
        <w:t>10</w:t>
      </w:r>
      <w:r>
        <w:t>.4.2.1</w:t>
      </w:r>
      <w:r>
        <w:tab/>
        <w:t>Description</w:t>
      </w:r>
      <w:bookmarkEnd w:id="7414"/>
      <w:bookmarkEnd w:id="7415"/>
      <w:bookmarkEnd w:id="7416"/>
      <w:bookmarkEnd w:id="7417"/>
      <w:bookmarkEnd w:id="7418"/>
      <w:bookmarkEnd w:id="7419"/>
      <w:bookmarkEnd w:id="7420"/>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7421" w:name="_Toc138761996"/>
      <w:bookmarkStart w:id="7422" w:name="_Toc145708211"/>
      <w:bookmarkStart w:id="7423" w:name="_Toc160570716"/>
      <w:bookmarkStart w:id="7424" w:name="_Toc162008312"/>
      <w:bookmarkStart w:id="7425" w:name="_Toc185515981"/>
      <w:bookmarkStart w:id="7426" w:name="_Toc192873289"/>
      <w:bookmarkStart w:id="7427" w:name="_Toc200971002"/>
      <w:r>
        <w:t>8.</w:t>
      </w:r>
      <w:r w:rsidRPr="006500DF">
        <w:t>10</w:t>
      </w:r>
      <w:r>
        <w:t>.4.2.2</w:t>
      </w:r>
      <w:r>
        <w:tab/>
        <w:t>Operation Definition</w:t>
      </w:r>
      <w:bookmarkEnd w:id="7421"/>
      <w:bookmarkEnd w:id="7422"/>
      <w:bookmarkEnd w:id="7423"/>
      <w:bookmarkEnd w:id="7424"/>
      <w:bookmarkEnd w:id="7425"/>
      <w:bookmarkEnd w:id="7426"/>
      <w:bookmarkEnd w:id="7427"/>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7428" w:name="_Toc138761997"/>
      <w:bookmarkStart w:id="7429" w:name="_Toc145708212"/>
      <w:bookmarkStart w:id="7430" w:name="_Toc160570717"/>
      <w:bookmarkStart w:id="7431" w:name="_Toc162008313"/>
      <w:bookmarkStart w:id="7432" w:name="_Toc185515982"/>
      <w:bookmarkStart w:id="7433" w:name="_Toc192873290"/>
      <w:bookmarkStart w:id="7434" w:name="_Toc200971003"/>
      <w:r>
        <w:t>8.</w:t>
      </w:r>
      <w:r w:rsidRPr="006500DF">
        <w:t>10</w:t>
      </w:r>
      <w:r>
        <w:t>.5</w:t>
      </w:r>
      <w:r>
        <w:tab/>
        <w:t>Notifications</w:t>
      </w:r>
      <w:bookmarkEnd w:id="7428"/>
      <w:bookmarkEnd w:id="7429"/>
      <w:bookmarkEnd w:id="7430"/>
      <w:bookmarkEnd w:id="7431"/>
      <w:bookmarkEnd w:id="7432"/>
      <w:bookmarkEnd w:id="7433"/>
      <w:bookmarkEnd w:id="7434"/>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7435" w:name="_Toc138761998"/>
      <w:bookmarkStart w:id="7436" w:name="_Toc145708213"/>
      <w:bookmarkStart w:id="7437" w:name="_Toc160570718"/>
      <w:bookmarkStart w:id="7438" w:name="_Toc162008314"/>
      <w:bookmarkStart w:id="7439" w:name="_Toc185515983"/>
      <w:bookmarkStart w:id="7440" w:name="_Toc192873291"/>
      <w:bookmarkStart w:id="7441" w:name="_Toc200971004"/>
      <w:r>
        <w:t>8.</w:t>
      </w:r>
      <w:r w:rsidRPr="006500DF">
        <w:t>10</w:t>
      </w:r>
      <w:r>
        <w:t>.6</w:t>
      </w:r>
      <w:r>
        <w:tab/>
        <w:t>Data Model</w:t>
      </w:r>
      <w:bookmarkEnd w:id="7435"/>
      <w:bookmarkEnd w:id="7436"/>
      <w:bookmarkEnd w:id="7437"/>
      <w:bookmarkEnd w:id="7438"/>
      <w:bookmarkEnd w:id="7439"/>
      <w:bookmarkEnd w:id="7440"/>
      <w:bookmarkEnd w:id="7441"/>
    </w:p>
    <w:p w14:paraId="6079564D" w14:textId="77777777" w:rsidR="006500DF" w:rsidRDefault="006500DF" w:rsidP="006500DF">
      <w:pPr>
        <w:pStyle w:val="Heading4"/>
      </w:pPr>
      <w:bookmarkStart w:id="7442" w:name="_Toc138761999"/>
      <w:bookmarkStart w:id="7443" w:name="_Toc145708214"/>
      <w:bookmarkStart w:id="7444" w:name="_Toc160570719"/>
      <w:bookmarkStart w:id="7445" w:name="_Toc162008315"/>
      <w:bookmarkStart w:id="7446" w:name="_Toc185515984"/>
      <w:bookmarkStart w:id="7447" w:name="_Toc192873292"/>
      <w:bookmarkStart w:id="7448" w:name="_Toc200971005"/>
      <w:r>
        <w:t>8.</w:t>
      </w:r>
      <w:r w:rsidRPr="006500DF">
        <w:t>10</w:t>
      </w:r>
      <w:r>
        <w:t>.6.1</w:t>
      </w:r>
      <w:r>
        <w:tab/>
        <w:t>General</w:t>
      </w:r>
      <w:bookmarkEnd w:id="7442"/>
      <w:bookmarkEnd w:id="7443"/>
      <w:bookmarkEnd w:id="7444"/>
      <w:bookmarkEnd w:id="7445"/>
      <w:bookmarkEnd w:id="7446"/>
      <w:bookmarkEnd w:id="7447"/>
      <w:bookmarkEnd w:id="744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7449" w:name="_Toc138762000"/>
      <w:bookmarkStart w:id="7450" w:name="_Toc145708215"/>
      <w:bookmarkStart w:id="7451" w:name="_Toc160570720"/>
      <w:bookmarkStart w:id="7452" w:name="_Toc162008316"/>
      <w:bookmarkStart w:id="7453" w:name="_Toc185515985"/>
      <w:bookmarkStart w:id="7454" w:name="_Toc192873293"/>
      <w:bookmarkStart w:id="7455" w:name="_Toc200971006"/>
      <w:r>
        <w:t>8.</w:t>
      </w:r>
      <w:r w:rsidRPr="006500DF">
        <w:t>10</w:t>
      </w:r>
      <w:r>
        <w:rPr>
          <w:lang w:val="en-US"/>
        </w:rPr>
        <w:t>.6.2</w:t>
      </w:r>
      <w:r>
        <w:rPr>
          <w:lang w:val="en-US"/>
        </w:rPr>
        <w:tab/>
        <w:t>Structured data types</w:t>
      </w:r>
      <w:bookmarkEnd w:id="7449"/>
      <w:bookmarkEnd w:id="7450"/>
      <w:bookmarkEnd w:id="7451"/>
      <w:bookmarkEnd w:id="7452"/>
      <w:bookmarkEnd w:id="7453"/>
      <w:bookmarkEnd w:id="7454"/>
      <w:bookmarkEnd w:id="7455"/>
    </w:p>
    <w:p w14:paraId="7C4B1A50" w14:textId="77777777" w:rsidR="006500DF" w:rsidRDefault="006500DF" w:rsidP="006500DF">
      <w:pPr>
        <w:pStyle w:val="Heading5"/>
      </w:pPr>
      <w:bookmarkStart w:id="7456" w:name="_Toc138762001"/>
      <w:bookmarkStart w:id="7457" w:name="_Toc145708216"/>
      <w:bookmarkStart w:id="7458" w:name="_Toc160570721"/>
      <w:bookmarkStart w:id="7459" w:name="_Toc162008317"/>
      <w:bookmarkStart w:id="7460" w:name="_Toc185515986"/>
      <w:bookmarkStart w:id="7461" w:name="_Toc192873294"/>
      <w:bookmarkStart w:id="7462" w:name="_Toc200971007"/>
      <w:r>
        <w:t>8.</w:t>
      </w:r>
      <w:r w:rsidRPr="006500DF">
        <w:t>10</w:t>
      </w:r>
      <w:r>
        <w:t>.6.2.1</w:t>
      </w:r>
      <w:r>
        <w:tab/>
        <w:t>Introduction</w:t>
      </w:r>
      <w:bookmarkEnd w:id="7456"/>
      <w:bookmarkEnd w:id="7457"/>
      <w:bookmarkEnd w:id="7458"/>
      <w:bookmarkEnd w:id="7459"/>
      <w:bookmarkEnd w:id="7460"/>
      <w:bookmarkEnd w:id="7461"/>
      <w:bookmarkEnd w:id="746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7463" w:name="_Toc138762002"/>
      <w:bookmarkStart w:id="7464" w:name="_Toc145708217"/>
      <w:bookmarkStart w:id="7465" w:name="_Toc160570722"/>
      <w:bookmarkStart w:id="7466" w:name="_Toc162008318"/>
      <w:bookmarkStart w:id="7467" w:name="_Toc185515987"/>
      <w:bookmarkStart w:id="7468" w:name="_Toc192873295"/>
      <w:bookmarkStart w:id="7469" w:name="_Toc200971008"/>
      <w:r>
        <w:t>8.</w:t>
      </w:r>
      <w:r w:rsidRPr="006500DF">
        <w:t>10</w:t>
      </w:r>
      <w:r>
        <w:t>.6.2.2</w:t>
      </w:r>
      <w:r>
        <w:tab/>
        <w:t>Type: ACRParamsInfo</w:t>
      </w:r>
      <w:bookmarkEnd w:id="7463"/>
      <w:bookmarkEnd w:id="7464"/>
      <w:bookmarkEnd w:id="7465"/>
      <w:bookmarkEnd w:id="7466"/>
      <w:bookmarkEnd w:id="7467"/>
      <w:bookmarkEnd w:id="7468"/>
      <w:bookmarkEnd w:id="7469"/>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7470" w:name="_Toc138762003"/>
      <w:bookmarkStart w:id="7471" w:name="_Toc145708218"/>
      <w:bookmarkStart w:id="7472" w:name="_Toc160570723"/>
      <w:bookmarkStart w:id="7473" w:name="_Toc162008319"/>
      <w:bookmarkStart w:id="7474" w:name="_Toc185515988"/>
      <w:bookmarkStart w:id="7475" w:name="_Toc192873296"/>
      <w:bookmarkStart w:id="7476" w:name="_Toc200971009"/>
      <w:r>
        <w:t>8.</w:t>
      </w:r>
      <w:r w:rsidRPr="006500DF">
        <w:t>10</w:t>
      </w:r>
      <w:r>
        <w:rPr>
          <w:lang w:val="en-US"/>
        </w:rPr>
        <w:t>.6.3</w:t>
      </w:r>
      <w:r>
        <w:rPr>
          <w:lang w:val="en-US"/>
        </w:rPr>
        <w:tab/>
        <w:t>Simple data types and enumerations</w:t>
      </w:r>
      <w:bookmarkEnd w:id="7470"/>
      <w:bookmarkEnd w:id="7471"/>
      <w:bookmarkEnd w:id="7472"/>
      <w:bookmarkEnd w:id="7473"/>
      <w:bookmarkEnd w:id="7474"/>
      <w:bookmarkEnd w:id="7475"/>
      <w:bookmarkEnd w:id="7476"/>
    </w:p>
    <w:p w14:paraId="23A1A297" w14:textId="77777777" w:rsidR="006500DF" w:rsidRDefault="006500DF" w:rsidP="006500DF">
      <w:pPr>
        <w:pStyle w:val="Heading5"/>
      </w:pPr>
      <w:bookmarkStart w:id="7477" w:name="_Toc138762004"/>
      <w:bookmarkStart w:id="7478" w:name="_Toc145708219"/>
      <w:bookmarkStart w:id="7479" w:name="_Toc160570724"/>
      <w:bookmarkStart w:id="7480" w:name="_Toc162008320"/>
      <w:bookmarkStart w:id="7481" w:name="_Toc185515989"/>
      <w:bookmarkStart w:id="7482" w:name="_Toc192873297"/>
      <w:bookmarkStart w:id="7483" w:name="_Toc200971010"/>
      <w:r>
        <w:t>8.</w:t>
      </w:r>
      <w:r w:rsidRPr="006500DF">
        <w:t>10</w:t>
      </w:r>
      <w:r>
        <w:t>.6.3.1</w:t>
      </w:r>
      <w:r>
        <w:tab/>
        <w:t>Introduction</w:t>
      </w:r>
      <w:bookmarkEnd w:id="7477"/>
      <w:bookmarkEnd w:id="7478"/>
      <w:bookmarkEnd w:id="7479"/>
      <w:bookmarkEnd w:id="7480"/>
      <w:bookmarkEnd w:id="7481"/>
      <w:bookmarkEnd w:id="7482"/>
      <w:bookmarkEnd w:id="748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7484" w:name="_Toc138762005"/>
      <w:bookmarkStart w:id="7485" w:name="_Toc145708220"/>
      <w:bookmarkStart w:id="7486" w:name="_Toc160570725"/>
      <w:bookmarkStart w:id="7487" w:name="_Toc162008321"/>
      <w:bookmarkStart w:id="7488" w:name="_Toc185515990"/>
      <w:bookmarkStart w:id="7489" w:name="_Toc192873298"/>
      <w:bookmarkStart w:id="7490" w:name="_Toc200971011"/>
      <w:r>
        <w:t>8.</w:t>
      </w:r>
      <w:r w:rsidRPr="006500DF">
        <w:t>10</w:t>
      </w:r>
      <w:r>
        <w:t>.6.3.2</w:t>
      </w:r>
      <w:r>
        <w:tab/>
        <w:t>Simple data types</w:t>
      </w:r>
      <w:bookmarkEnd w:id="7484"/>
      <w:bookmarkEnd w:id="7485"/>
      <w:bookmarkEnd w:id="7486"/>
      <w:bookmarkEnd w:id="7487"/>
      <w:bookmarkEnd w:id="7488"/>
      <w:bookmarkEnd w:id="7489"/>
      <w:bookmarkEnd w:id="7490"/>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7491" w:name="_Toc138762006"/>
      <w:bookmarkStart w:id="7492" w:name="_Toc145708221"/>
      <w:bookmarkStart w:id="7493" w:name="_Toc160570726"/>
      <w:bookmarkStart w:id="7494" w:name="_Toc162008322"/>
      <w:bookmarkStart w:id="7495" w:name="_Toc185515991"/>
      <w:bookmarkStart w:id="7496" w:name="_Toc192873299"/>
      <w:bookmarkStart w:id="7497" w:name="_Toc200971012"/>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491"/>
      <w:bookmarkEnd w:id="7492"/>
      <w:bookmarkEnd w:id="7493"/>
      <w:bookmarkEnd w:id="7494"/>
      <w:bookmarkEnd w:id="7495"/>
      <w:bookmarkEnd w:id="7496"/>
      <w:bookmarkEnd w:id="7497"/>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7498" w:name="_Toc138762007"/>
      <w:bookmarkStart w:id="7499" w:name="_Toc145708222"/>
      <w:bookmarkStart w:id="7500" w:name="_Toc160570727"/>
      <w:bookmarkStart w:id="7501" w:name="_Toc162008323"/>
      <w:bookmarkStart w:id="7502" w:name="_Toc185515992"/>
      <w:bookmarkStart w:id="7503" w:name="_Toc192873300"/>
      <w:bookmarkStart w:id="7504" w:name="_Toc200971013"/>
      <w:r>
        <w:lastRenderedPageBreak/>
        <w:t>8.</w:t>
      </w:r>
      <w:r w:rsidRPr="006500DF">
        <w:t>10</w:t>
      </w:r>
      <w:r>
        <w:t>.6.5</w:t>
      </w:r>
      <w:r>
        <w:tab/>
        <w:t>Binary data</w:t>
      </w:r>
      <w:bookmarkEnd w:id="7498"/>
      <w:bookmarkEnd w:id="7499"/>
      <w:bookmarkEnd w:id="7500"/>
      <w:bookmarkEnd w:id="7501"/>
      <w:bookmarkEnd w:id="7502"/>
      <w:bookmarkEnd w:id="7503"/>
      <w:bookmarkEnd w:id="7504"/>
    </w:p>
    <w:p w14:paraId="25BF9A58" w14:textId="77777777" w:rsidR="006500DF" w:rsidRDefault="006500DF" w:rsidP="006500DF">
      <w:pPr>
        <w:pStyle w:val="Heading5"/>
      </w:pPr>
      <w:bookmarkStart w:id="7505" w:name="_Toc138762008"/>
      <w:bookmarkStart w:id="7506" w:name="_Toc145708223"/>
      <w:bookmarkStart w:id="7507" w:name="_Toc160570728"/>
      <w:bookmarkStart w:id="7508" w:name="_Toc162008324"/>
      <w:bookmarkStart w:id="7509" w:name="_Toc185515993"/>
      <w:bookmarkStart w:id="7510" w:name="_Toc192873301"/>
      <w:bookmarkStart w:id="7511" w:name="_Toc200971014"/>
      <w:r>
        <w:t>8.</w:t>
      </w:r>
      <w:r w:rsidRPr="006500DF">
        <w:t>10</w:t>
      </w:r>
      <w:r>
        <w:t>.6.5.1</w:t>
      </w:r>
      <w:r>
        <w:tab/>
        <w:t>Binary Data Types</w:t>
      </w:r>
      <w:bookmarkEnd w:id="7505"/>
      <w:bookmarkEnd w:id="7506"/>
      <w:bookmarkEnd w:id="7507"/>
      <w:bookmarkEnd w:id="7508"/>
      <w:bookmarkEnd w:id="7509"/>
      <w:bookmarkEnd w:id="7510"/>
      <w:bookmarkEnd w:id="7511"/>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7512" w:name="_Toc138762009"/>
      <w:bookmarkStart w:id="7513" w:name="_Toc145708224"/>
      <w:bookmarkStart w:id="7514" w:name="_Toc160570729"/>
      <w:bookmarkStart w:id="7515" w:name="_Toc162008325"/>
      <w:bookmarkStart w:id="7516" w:name="_Toc185515994"/>
      <w:bookmarkStart w:id="7517" w:name="_Toc192873302"/>
      <w:bookmarkStart w:id="7518" w:name="_Toc200971015"/>
      <w:r>
        <w:t>8.</w:t>
      </w:r>
      <w:r w:rsidRPr="006500DF">
        <w:t>10</w:t>
      </w:r>
      <w:r>
        <w:t>.7</w:t>
      </w:r>
      <w:r>
        <w:tab/>
        <w:t>Error Handling</w:t>
      </w:r>
      <w:bookmarkEnd w:id="7512"/>
      <w:bookmarkEnd w:id="7513"/>
      <w:bookmarkEnd w:id="7514"/>
      <w:bookmarkEnd w:id="7515"/>
      <w:bookmarkEnd w:id="7516"/>
      <w:bookmarkEnd w:id="7517"/>
      <w:bookmarkEnd w:id="7518"/>
    </w:p>
    <w:p w14:paraId="272C88F7" w14:textId="77777777" w:rsidR="006500DF" w:rsidRDefault="006500DF" w:rsidP="006500DF">
      <w:pPr>
        <w:pStyle w:val="Heading4"/>
      </w:pPr>
      <w:bookmarkStart w:id="7519" w:name="_Toc138762010"/>
      <w:bookmarkStart w:id="7520" w:name="_Toc145708225"/>
      <w:bookmarkStart w:id="7521" w:name="_Toc160570730"/>
      <w:bookmarkStart w:id="7522" w:name="_Toc162008326"/>
      <w:bookmarkStart w:id="7523" w:name="_Toc185515995"/>
      <w:bookmarkStart w:id="7524" w:name="_Toc192873303"/>
      <w:bookmarkStart w:id="7525" w:name="_Toc200971016"/>
      <w:r>
        <w:t>8.</w:t>
      </w:r>
      <w:r w:rsidRPr="006500DF">
        <w:t>10</w:t>
      </w:r>
      <w:r>
        <w:t>.7.1</w:t>
      </w:r>
      <w:r>
        <w:tab/>
        <w:t>General</w:t>
      </w:r>
      <w:bookmarkEnd w:id="7519"/>
      <w:bookmarkEnd w:id="7520"/>
      <w:bookmarkEnd w:id="7521"/>
      <w:bookmarkEnd w:id="7522"/>
      <w:bookmarkEnd w:id="7523"/>
      <w:bookmarkEnd w:id="7524"/>
      <w:bookmarkEnd w:id="7525"/>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7526" w:name="_Toc138762011"/>
      <w:bookmarkStart w:id="7527" w:name="_Toc145708226"/>
      <w:bookmarkStart w:id="7528" w:name="_Toc160570731"/>
      <w:bookmarkStart w:id="7529" w:name="_Toc162008327"/>
      <w:bookmarkStart w:id="7530" w:name="_Toc185515996"/>
      <w:bookmarkStart w:id="7531" w:name="_Toc192873304"/>
      <w:bookmarkStart w:id="7532" w:name="_Toc200971017"/>
      <w:r>
        <w:t>8.</w:t>
      </w:r>
      <w:r w:rsidRPr="006500DF">
        <w:t>10</w:t>
      </w:r>
      <w:r>
        <w:t>.7.2</w:t>
      </w:r>
      <w:r>
        <w:tab/>
        <w:t>Protocol Errors</w:t>
      </w:r>
      <w:bookmarkEnd w:id="7526"/>
      <w:bookmarkEnd w:id="7527"/>
      <w:bookmarkEnd w:id="7528"/>
      <w:bookmarkEnd w:id="7529"/>
      <w:bookmarkEnd w:id="7530"/>
      <w:bookmarkEnd w:id="7531"/>
      <w:bookmarkEnd w:id="753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7533" w:name="_Toc138762012"/>
      <w:bookmarkStart w:id="7534" w:name="_Toc145708227"/>
      <w:bookmarkStart w:id="7535" w:name="_Toc160570732"/>
      <w:bookmarkStart w:id="7536" w:name="_Toc162008328"/>
      <w:bookmarkStart w:id="7537" w:name="_Toc185515997"/>
      <w:bookmarkStart w:id="7538" w:name="_Toc192873305"/>
      <w:bookmarkStart w:id="7539" w:name="_Toc200971018"/>
      <w:r>
        <w:t>8.</w:t>
      </w:r>
      <w:r w:rsidRPr="006500DF">
        <w:t>10</w:t>
      </w:r>
      <w:r>
        <w:t>.7.3</w:t>
      </w:r>
      <w:r>
        <w:tab/>
        <w:t>Application Errors</w:t>
      </w:r>
      <w:bookmarkEnd w:id="7533"/>
      <w:bookmarkEnd w:id="7534"/>
      <w:bookmarkEnd w:id="7535"/>
      <w:bookmarkEnd w:id="7536"/>
      <w:bookmarkEnd w:id="7537"/>
      <w:bookmarkEnd w:id="7538"/>
      <w:bookmarkEnd w:id="7539"/>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7540" w:name="_Toc138762013"/>
      <w:bookmarkStart w:id="7541" w:name="_Toc145708228"/>
      <w:bookmarkStart w:id="7542" w:name="_Toc160570733"/>
      <w:bookmarkStart w:id="7543" w:name="_Toc162008329"/>
      <w:bookmarkStart w:id="7544" w:name="_Toc185515998"/>
      <w:bookmarkStart w:id="7545" w:name="_Toc192873306"/>
      <w:bookmarkStart w:id="7546" w:name="_Toc200971019"/>
      <w:r>
        <w:t>8.</w:t>
      </w:r>
      <w:r w:rsidRPr="006500DF">
        <w:t>10</w:t>
      </w:r>
      <w:r>
        <w:t>.8</w:t>
      </w:r>
      <w:r>
        <w:tab/>
        <w:t>Feature negotiation</w:t>
      </w:r>
      <w:bookmarkEnd w:id="7540"/>
      <w:bookmarkEnd w:id="7541"/>
      <w:bookmarkEnd w:id="7542"/>
      <w:bookmarkEnd w:id="7543"/>
      <w:bookmarkEnd w:id="7544"/>
      <w:bookmarkEnd w:id="7545"/>
      <w:bookmarkEnd w:id="7546"/>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7547" w:name="_Toc145708229"/>
      <w:bookmarkStart w:id="7548" w:name="_Toc160570734"/>
      <w:bookmarkStart w:id="7549" w:name="_Toc162008330"/>
      <w:bookmarkStart w:id="7550" w:name="_Toc185515999"/>
      <w:bookmarkStart w:id="7551" w:name="_Toc192873307"/>
      <w:bookmarkStart w:id="7552" w:name="_Toc200971020"/>
      <w:r>
        <w:t>8.</w:t>
      </w:r>
      <w:r w:rsidRPr="006500DF">
        <w:t>1</w:t>
      </w:r>
      <w:r>
        <w:t>1</w:t>
      </w:r>
      <w:r>
        <w:tab/>
      </w:r>
      <w:r w:rsidRPr="00310802">
        <w:t>Eees_</w:t>
      </w:r>
      <w:r>
        <w:t>CommonEAS</w:t>
      </w:r>
      <w:r w:rsidR="00C808F1" w:rsidRPr="00310802">
        <w:t>A</w:t>
      </w:r>
      <w:r w:rsidR="00C808F1">
        <w:t>nnouncement</w:t>
      </w:r>
      <w:r>
        <w:t xml:space="preserve"> API</w:t>
      </w:r>
      <w:bookmarkEnd w:id="7547"/>
      <w:bookmarkEnd w:id="7548"/>
      <w:bookmarkEnd w:id="7549"/>
      <w:bookmarkEnd w:id="7550"/>
      <w:bookmarkEnd w:id="7551"/>
      <w:bookmarkEnd w:id="7552"/>
    </w:p>
    <w:p w14:paraId="0468AFE3" w14:textId="77777777" w:rsidR="00A678DC" w:rsidRDefault="00A678DC" w:rsidP="00A678DC">
      <w:pPr>
        <w:pStyle w:val="Heading3"/>
      </w:pPr>
      <w:bookmarkStart w:id="7553" w:name="_Toc145708230"/>
      <w:bookmarkStart w:id="7554" w:name="_Toc160570735"/>
      <w:bookmarkStart w:id="7555" w:name="_Toc162008331"/>
      <w:bookmarkStart w:id="7556" w:name="_Toc185516000"/>
      <w:bookmarkStart w:id="7557" w:name="_Toc192873308"/>
      <w:bookmarkStart w:id="7558" w:name="_Toc200971021"/>
      <w:r>
        <w:t>8.</w:t>
      </w:r>
      <w:r w:rsidRPr="006500DF">
        <w:t>1</w:t>
      </w:r>
      <w:r>
        <w:t>1.1</w:t>
      </w:r>
      <w:r>
        <w:tab/>
        <w:t>Introduction</w:t>
      </w:r>
      <w:bookmarkEnd w:id="7553"/>
      <w:bookmarkEnd w:id="7554"/>
      <w:bookmarkEnd w:id="7555"/>
      <w:bookmarkEnd w:id="7556"/>
      <w:bookmarkEnd w:id="7557"/>
      <w:bookmarkEnd w:id="7558"/>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7559" w:name="_Toc145708231"/>
      <w:bookmarkStart w:id="7560" w:name="_Toc160570736"/>
      <w:bookmarkStart w:id="7561" w:name="_Toc162008332"/>
      <w:bookmarkStart w:id="7562" w:name="_Toc185516001"/>
      <w:bookmarkStart w:id="7563" w:name="_Toc192873309"/>
      <w:bookmarkStart w:id="7564" w:name="_Toc200971022"/>
      <w:r>
        <w:t>8.11.2</w:t>
      </w:r>
      <w:r>
        <w:tab/>
        <w:t>Usage of HTTP</w:t>
      </w:r>
      <w:bookmarkEnd w:id="7559"/>
      <w:bookmarkEnd w:id="7560"/>
      <w:bookmarkEnd w:id="7561"/>
      <w:bookmarkEnd w:id="7562"/>
      <w:bookmarkEnd w:id="7563"/>
      <w:bookmarkEnd w:id="7564"/>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7565" w:name="_Toc145708232"/>
      <w:bookmarkStart w:id="7566" w:name="_Toc160570737"/>
      <w:bookmarkStart w:id="7567" w:name="_Toc162008333"/>
      <w:bookmarkStart w:id="7568" w:name="_Toc185516002"/>
      <w:bookmarkStart w:id="7569" w:name="_Toc192873310"/>
      <w:bookmarkStart w:id="7570" w:name="_Toc200971023"/>
      <w:r>
        <w:t>8.11.3</w:t>
      </w:r>
      <w:r>
        <w:tab/>
        <w:t>Resources</w:t>
      </w:r>
      <w:bookmarkEnd w:id="7565"/>
      <w:bookmarkEnd w:id="7566"/>
      <w:bookmarkEnd w:id="7567"/>
      <w:bookmarkEnd w:id="7568"/>
      <w:bookmarkEnd w:id="7569"/>
      <w:bookmarkEnd w:id="7570"/>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7571" w:name="_Toc145708233"/>
      <w:bookmarkStart w:id="7572" w:name="_Toc160570738"/>
      <w:bookmarkStart w:id="7573" w:name="_Toc162008334"/>
      <w:bookmarkStart w:id="7574" w:name="_Toc185516003"/>
      <w:bookmarkStart w:id="7575" w:name="_Toc192873311"/>
      <w:bookmarkStart w:id="7576" w:name="_Toc200971024"/>
      <w:r>
        <w:t>8.11.4</w:t>
      </w:r>
      <w:r>
        <w:tab/>
        <w:t>Custom Operations without associated resources</w:t>
      </w:r>
      <w:bookmarkEnd w:id="7571"/>
      <w:bookmarkEnd w:id="7572"/>
      <w:bookmarkEnd w:id="7573"/>
      <w:bookmarkEnd w:id="7574"/>
      <w:bookmarkEnd w:id="7575"/>
      <w:bookmarkEnd w:id="7576"/>
    </w:p>
    <w:p w14:paraId="23ABA5B7" w14:textId="77777777" w:rsidR="00A678DC" w:rsidRDefault="00A678DC" w:rsidP="00A678DC">
      <w:pPr>
        <w:pStyle w:val="Heading4"/>
      </w:pPr>
      <w:bookmarkStart w:id="7577" w:name="_Toc145708234"/>
      <w:bookmarkStart w:id="7578" w:name="_Toc160570739"/>
      <w:bookmarkStart w:id="7579" w:name="_Toc162008335"/>
      <w:bookmarkStart w:id="7580" w:name="_Toc185516004"/>
      <w:bookmarkStart w:id="7581" w:name="_Toc192873312"/>
      <w:bookmarkStart w:id="7582" w:name="_Toc200971025"/>
      <w:r>
        <w:t>8.11.4.1</w:t>
      </w:r>
      <w:r>
        <w:tab/>
        <w:t>Overview</w:t>
      </w:r>
      <w:bookmarkEnd w:id="7577"/>
      <w:bookmarkEnd w:id="7578"/>
      <w:bookmarkEnd w:id="7579"/>
      <w:bookmarkEnd w:id="7580"/>
      <w:bookmarkEnd w:id="7581"/>
      <w:bookmarkEnd w:id="758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7583" w:name="_MON_1765634609"/>
    <w:bookmarkEnd w:id="7583"/>
    <w:p w14:paraId="287BF5EA" w14:textId="6D770B66" w:rsidR="007F1174" w:rsidRDefault="007F1174" w:rsidP="007F1174">
      <w:pPr>
        <w:pStyle w:val="TH"/>
      </w:pPr>
      <w:r>
        <w:object w:dxaOrig="9620" w:dyaOrig="2004" w14:anchorId="39DCE92B">
          <v:shape id="_x0000_i1038" type="#_x0000_t75" style="width:480.85pt;height:100.15pt" o:ole="">
            <v:imagedata r:id="rId37" o:title=""/>
          </v:shape>
          <o:OLEObject Type="Embed" ProgID="Word.Document.8" ShapeID="_x0000_i1038" DrawAspect="Content" ObjectID="_181157946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7584" w:name="_Toc145708235"/>
      <w:bookmarkStart w:id="7585" w:name="_Toc160570740"/>
      <w:bookmarkStart w:id="7586" w:name="_Toc162008336"/>
      <w:bookmarkStart w:id="7587" w:name="_Toc185516005"/>
      <w:bookmarkStart w:id="7588" w:name="_Toc192873313"/>
      <w:bookmarkStart w:id="7589" w:name="_Toc200971026"/>
      <w:r>
        <w:t>8.11.4.2</w:t>
      </w:r>
      <w:r>
        <w:tab/>
        <w:t xml:space="preserve">Operation: </w:t>
      </w:r>
      <w:bookmarkEnd w:id="7584"/>
      <w:r w:rsidR="00C808F1">
        <w:t>Declare</w:t>
      </w:r>
      <w:bookmarkEnd w:id="7585"/>
      <w:bookmarkEnd w:id="7586"/>
      <w:bookmarkEnd w:id="7587"/>
      <w:bookmarkEnd w:id="7588"/>
      <w:bookmarkEnd w:id="7589"/>
    </w:p>
    <w:p w14:paraId="53795001" w14:textId="77777777" w:rsidR="00A678DC" w:rsidRDefault="00A678DC" w:rsidP="00A678DC">
      <w:pPr>
        <w:pStyle w:val="Heading5"/>
      </w:pPr>
      <w:bookmarkStart w:id="7590" w:name="_Toc145708236"/>
      <w:bookmarkStart w:id="7591" w:name="_Toc160570741"/>
      <w:bookmarkStart w:id="7592" w:name="_Toc162008337"/>
      <w:bookmarkStart w:id="7593" w:name="_Toc185516006"/>
      <w:bookmarkStart w:id="7594" w:name="_Toc192873314"/>
      <w:bookmarkStart w:id="7595" w:name="_Toc200971027"/>
      <w:r>
        <w:t>8.11.4.2.1</w:t>
      </w:r>
      <w:r>
        <w:tab/>
        <w:t>Description</w:t>
      </w:r>
      <w:bookmarkEnd w:id="7590"/>
      <w:bookmarkEnd w:id="7591"/>
      <w:bookmarkEnd w:id="7592"/>
      <w:bookmarkEnd w:id="7593"/>
      <w:bookmarkEnd w:id="7594"/>
      <w:bookmarkEnd w:id="759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7596" w:name="_Toc145708237"/>
      <w:bookmarkStart w:id="7597" w:name="_Toc160570742"/>
      <w:bookmarkStart w:id="7598" w:name="_Toc162008338"/>
      <w:bookmarkStart w:id="7599" w:name="_Toc185516007"/>
      <w:bookmarkStart w:id="7600" w:name="_Toc192873315"/>
      <w:bookmarkStart w:id="7601" w:name="_Toc200971028"/>
      <w:r>
        <w:lastRenderedPageBreak/>
        <w:t>8.11.4.2.2</w:t>
      </w:r>
      <w:r>
        <w:tab/>
        <w:t>Operation Definition</w:t>
      </w:r>
      <w:bookmarkEnd w:id="7596"/>
      <w:bookmarkEnd w:id="7597"/>
      <w:bookmarkEnd w:id="7598"/>
      <w:bookmarkEnd w:id="7599"/>
      <w:bookmarkEnd w:id="7600"/>
      <w:bookmarkEnd w:id="7601"/>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7602" w:name="_Toc145708238"/>
      <w:bookmarkStart w:id="7603" w:name="_Toc160570743"/>
      <w:bookmarkStart w:id="7604" w:name="_Toc162008339"/>
      <w:bookmarkStart w:id="7605" w:name="_Toc185516008"/>
      <w:bookmarkStart w:id="7606" w:name="_Toc192873316"/>
      <w:bookmarkStart w:id="7607" w:name="_Toc200971029"/>
      <w:r>
        <w:t>8.11.5</w:t>
      </w:r>
      <w:r>
        <w:tab/>
        <w:t>Notifications</w:t>
      </w:r>
      <w:bookmarkEnd w:id="7602"/>
      <w:bookmarkEnd w:id="7603"/>
      <w:bookmarkEnd w:id="7604"/>
      <w:bookmarkEnd w:id="7605"/>
      <w:bookmarkEnd w:id="7606"/>
      <w:bookmarkEnd w:id="760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7608" w:name="_Toc145708239"/>
      <w:bookmarkStart w:id="7609" w:name="_Toc160570744"/>
      <w:bookmarkStart w:id="7610" w:name="_Toc162008340"/>
      <w:bookmarkStart w:id="7611" w:name="_Toc185516009"/>
      <w:bookmarkStart w:id="7612" w:name="_Toc192873317"/>
      <w:bookmarkStart w:id="7613" w:name="_Toc200971030"/>
      <w:r>
        <w:t>8.11.6</w:t>
      </w:r>
      <w:r>
        <w:tab/>
        <w:t>Data Model</w:t>
      </w:r>
      <w:bookmarkEnd w:id="7608"/>
      <w:bookmarkEnd w:id="7609"/>
      <w:bookmarkEnd w:id="7610"/>
      <w:bookmarkEnd w:id="7611"/>
      <w:bookmarkEnd w:id="7612"/>
      <w:bookmarkEnd w:id="7613"/>
    </w:p>
    <w:p w14:paraId="3004085F" w14:textId="77777777" w:rsidR="00A678DC" w:rsidRDefault="00A678DC" w:rsidP="00A678DC">
      <w:pPr>
        <w:pStyle w:val="Heading4"/>
      </w:pPr>
      <w:bookmarkStart w:id="7614" w:name="_Toc145708240"/>
      <w:bookmarkStart w:id="7615" w:name="_Toc160570745"/>
      <w:bookmarkStart w:id="7616" w:name="_Toc162008341"/>
      <w:bookmarkStart w:id="7617" w:name="_Toc185516010"/>
      <w:bookmarkStart w:id="7618" w:name="_Toc192873318"/>
      <w:bookmarkStart w:id="7619" w:name="_Toc200971031"/>
      <w:r>
        <w:t>8.11.6.1</w:t>
      </w:r>
      <w:r>
        <w:tab/>
        <w:t>General</w:t>
      </w:r>
      <w:bookmarkEnd w:id="7614"/>
      <w:bookmarkEnd w:id="7615"/>
      <w:bookmarkEnd w:id="7616"/>
      <w:bookmarkEnd w:id="7617"/>
      <w:bookmarkEnd w:id="7618"/>
      <w:bookmarkEnd w:id="7619"/>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7620" w:name="_Toc145708241"/>
      <w:bookmarkStart w:id="7621" w:name="_Toc160570746"/>
      <w:bookmarkStart w:id="7622" w:name="_Toc162008342"/>
      <w:bookmarkStart w:id="7623" w:name="_Toc185516011"/>
      <w:bookmarkStart w:id="7624" w:name="_Toc192873319"/>
      <w:bookmarkStart w:id="7625" w:name="_Toc200971032"/>
      <w:r>
        <w:t>8.11</w:t>
      </w:r>
      <w:r>
        <w:rPr>
          <w:lang w:val="en-US"/>
        </w:rPr>
        <w:t>.6.2</w:t>
      </w:r>
      <w:r>
        <w:rPr>
          <w:lang w:val="en-US"/>
        </w:rPr>
        <w:tab/>
        <w:t>Structured data types</w:t>
      </w:r>
      <w:bookmarkEnd w:id="7620"/>
      <w:bookmarkEnd w:id="7621"/>
      <w:bookmarkEnd w:id="7622"/>
      <w:bookmarkEnd w:id="7623"/>
      <w:bookmarkEnd w:id="7624"/>
      <w:bookmarkEnd w:id="7625"/>
    </w:p>
    <w:p w14:paraId="2A200A13" w14:textId="77777777" w:rsidR="00A678DC" w:rsidRDefault="00A678DC" w:rsidP="00A678DC">
      <w:pPr>
        <w:pStyle w:val="Heading5"/>
      </w:pPr>
      <w:bookmarkStart w:id="7626" w:name="_Toc145708242"/>
      <w:bookmarkStart w:id="7627" w:name="_Toc160570747"/>
      <w:bookmarkStart w:id="7628" w:name="_Toc162008343"/>
      <w:bookmarkStart w:id="7629" w:name="_Toc185516012"/>
      <w:bookmarkStart w:id="7630" w:name="_Toc192873320"/>
      <w:bookmarkStart w:id="7631" w:name="_Toc200971033"/>
      <w:r>
        <w:t>8.11.6.2.1</w:t>
      </w:r>
      <w:r>
        <w:tab/>
        <w:t>Introduction</w:t>
      </w:r>
      <w:bookmarkEnd w:id="7626"/>
      <w:bookmarkEnd w:id="7627"/>
      <w:bookmarkEnd w:id="7628"/>
      <w:bookmarkEnd w:id="7629"/>
      <w:bookmarkEnd w:id="7630"/>
      <w:bookmarkEnd w:id="7631"/>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7632" w:name="_Toc145708243"/>
      <w:bookmarkStart w:id="7633" w:name="_Toc160570748"/>
      <w:bookmarkStart w:id="7634" w:name="_Toc162008344"/>
      <w:bookmarkStart w:id="7635" w:name="_Toc185516013"/>
      <w:bookmarkStart w:id="7636" w:name="_Toc192873321"/>
      <w:bookmarkStart w:id="7637" w:name="_Toc200971034"/>
      <w:r>
        <w:t>8.11.6.2.2</w:t>
      </w:r>
      <w:r>
        <w:tab/>
        <w:t>Type: CommonEASInfo</w:t>
      </w:r>
      <w:bookmarkEnd w:id="7632"/>
      <w:bookmarkEnd w:id="7633"/>
      <w:bookmarkEnd w:id="7634"/>
      <w:bookmarkEnd w:id="7635"/>
      <w:bookmarkEnd w:id="7636"/>
      <w:bookmarkEnd w:id="7637"/>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7638" w:name="_Toc185516014"/>
      <w:bookmarkStart w:id="7639" w:name="_Toc192873322"/>
      <w:bookmarkStart w:id="7640" w:name="_Toc200971035"/>
      <w:r>
        <w:lastRenderedPageBreak/>
        <w:t>8.11.6.2.</w:t>
      </w:r>
      <w:r w:rsidRPr="003418D4">
        <w:t>3</w:t>
      </w:r>
      <w:r>
        <w:tab/>
        <w:t>Type: CommonEASInfoDecResp</w:t>
      </w:r>
      <w:bookmarkEnd w:id="7638"/>
      <w:bookmarkEnd w:id="7639"/>
      <w:bookmarkEnd w:id="7640"/>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7641" w:name="_Toc185516015"/>
      <w:bookmarkStart w:id="7642" w:name="_Toc192873323"/>
      <w:bookmarkStart w:id="7643" w:name="_Toc200971036"/>
      <w:r>
        <w:t>8.11.6.2.</w:t>
      </w:r>
      <w:r w:rsidRPr="003418D4">
        <w:t>4</w:t>
      </w:r>
      <w:r>
        <w:tab/>
        <w:t>Type: GrpConnInfo</w:t>
      </w:r>
      <w:bookmarkEnd w:id="7641"/>
      <w:bookmarkEnd w:id="7642"/>
      <w:bookmarkEnd w:id="7643"/>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7644" w:name="_Toc145708244"/>
      <w:bookmarkStart w:id="7645" w:name="_Toc160570749"/>
      <w:bookmarkStart w:id="7646" w:name="_Toc162008345"/>
      <w:bookmarkStart w:id="7647" w:name="_Toc185516016"/>
      <w:bookmarkStart w:id="7648" w:name="_Toc192873324"/>
      <w:bookmarkStart w:id="7649" w:name="_Toc200971037"/>
      <w:r>
        <w:t>8.11</w:t>
      </w:r>
      <w:r>
        <w:rPr>
          <w:lang w:val="en-US"/>
        </w:rPr>
        <w:t>.6.3</w:t>
      </w:r>
      <w:r>
        <w:rPr>
          <w:lang w:val="en-US"/>
        </w:rPr>
        <w:tab/>
        <w:t>Simple data types and enumerations</w:t>
      </w:r>
      <w:bookmarkEnd w:id="7644"/>
      <w:bookmarkEnd w:id="7645"/>
      <w:bookmarkEnd w:id="7646"/>
      <w:bookmarkEnd w:id="7647"/>
      <w:bookmarkEnd w:id="7648"/>
      <w:bookmarkEnd w:id="7649"/>
    </w:p>
    <w:p w14:paraId="521ECBE6" w14:textId="77777777" w:rsidR="00A678DC" w:rsidRDefault="00A678DC" w:rsidP="00A678DC">
      <w:pPr>
        <w:pStyle w:val="Heading5"/>
      </w:pPr>
      <w:bookmarkStart w:id="7650" w:name="_Toc145708245"/>
      <w:bookmarkStart w:id="7651" w:name="_Toc160570750"/>
      <w:bookmarkStart w:id="7652" w:name="_Toc162008346"/>
      <w:bookmarkStart w:id="7653" w:name="_Toc185516017"/>
      <w:bookmarkStart w:id="7654" w:name="_Toc192873325"/>
      <w:bookmarkStart w:id="7655" w:name="_Toc200971038"/>
      <w:r>
        <w:t>8.11.6.3.1</w:t>
      </w:r>
      <w:r>
        <w:tab/>
        <w:t>Introduction</w:t>
      </w:r>
      <w:bookmarkEnd w:id="7650"/>
      <w:bookmarkEnd w:id="7651"/>
      <w:bookmarkEnd w:id="7652"/>
      <w:bookmarkEnd w:id="7653"/>
      <w:bookmarkEnd w:id="7654"/>
      <w:bookmarkEnd w:id="765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7656" w:name="_Toc145708246"/>
      <w:bookmarkStart w:id="7657" w:name="_Toc160570751"/>
      <w:bookmarkStart w:id="7658" w:name="_Toc162008347"/>
      <w:bookmarkStart w:id="7659" w:name="_Toc185516018"/>
      <w:bookmarkStart w:id="7660" w:name="_Toc192873326"/>
      <w:bookmarkStart w:id="7661" w:name="_Toc200971039"/>
      <w:r>
        <w:t>8.11.6.3.2</w:t>
      </w:r>
      <w:r>
        <w:tab/>
        <w:t>Simple data types</w:t>
      </w:r>
      <w:bookmarkEnd w:id="7656"/>
      <w:bookmarkEnd w:id="7657"/>
      <w:bookmarkEnd w:id="7658"/>
      <w:bookmarkEnd w:id="7659"/>
      <w:bookmarkEnd w:id="7660"/>
      <w:bookmarkEnd w:id="766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7662" w:name="_Toc145708247"/>
      <w:bookmarkStart w:id="7663" w:name="_Toc160570752"/>
      <w:bookmarkStart w:id="7664" w:name="_Toc162008348"/>
      <w:bookmarkStart w:id="7665" w:name="_Toc185516019"/>
      <w:bookmarkStart w:id="7666" w:name="_Toc192873327"/>
      <w:bookmarkStart w:id="7667" w:name="_Toc20097104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62"/>
      <w:bookmarkEnd w:id="7663"/>
      <w:bookmarkEnd w:id="7664"/>
      <w:bookmarkEnd w:id="7665"/>
      <w:bookmarkEnd w:id="7666"/>
      <w:bookmarkEnd w:id="766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7668" w:name="_Toc145708248"/>
      <w:bookmarkStart w:id="7669" w:name="_Toc160570753"/>
      <w:bookmarkStart w:id="7670" w:name="_Toc162008349"/>
      <w:bookmarkStart w:id="7671" w:name="_Toc185516020"/>
      <w:bookmarkStart w:id="7672" w:name="_Toc192873328"/>
      <w:bookmarkStart w:id="7673" w:name="_Toc200971041"/>
      <w:r>
        <w:lastRenderedPageBreak/>
        <w:t>8.11.6.5</w:t>
      </w:r>
      <w:r>
        <w:tab/>
        <w:t>Binary data</w:t>
      </w:r>
      <w:bookmarkEnd w:id="7668"/>
      <w:bookmarkEnd w:id="7669"/>
      <w:bookmarkEnd w:id="7670"/>
      <w:bookmarkEnd w:id="7671"/>
      <w:bookmarkEnd w:id="7672"/>
      <w:bookmarkEnd w:id="7673"/>
    </w:p>
    <w:p w14:paraId="174C8F50" w14:textId="77777777" w:rsidR="00A678DC" w:rsidRDefault="00A678DC" w:rsidP="00A678DC">
      <w:pPr>
        <w:pStyle w:val="Heading5"/>
      </w:pPr>
      <w:bookmarkStart w:id="7674" w:name="_Toc145708249"/>
      <w:bookmarkStart w:id="7675" w:name="_Toc160570754"/>
      <w:bookmarkStart w:id="7676" w:name="_Toc162008350"/>
      <w:bookmarkStart w:id="7677" w:name="_Toc185516021"/>
      <w:bookmarkStart w:id="7678" w:name="_Toc192873329"/>
      <w:bookmarkStart w:id="7679" w:name="_Toc200971042"/>
      <w:r>
        <w:t>8.11.6.5.1</w:t>
      </w:r>
      <w:r>
        <w:tab/>
        <w:t>Binary Data Types</w:t>
      </w:r>
      <w:bookmarkEnd w:id="7674"/>
      <w:bookmarkEnd w:id="7675"/>
      <w:bookmarkEnd w:id="7676"/>
      <w:bookmarkEnd w:id="7677"/>
      <w:bookmarkEnd w:id="7678"/>
      <w:bookmarkEnd w:id="767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7680" w:name="_Toc145708250"/>
      <w:bookmarkStart w:id="7681" w:name="_Toc160570755"/>
      <w:bookmarkStart w:id="7682" w:name="_Toc162008351"/>
      <w:bookmarkStart w:id="7683" w:name="_Toc185516022"/>
      <w:bookmarkStart w:id="7684" w:name="_Toc192873330"/>
      <w:bookmarkStart w:id="7685" w:name="_Toc200971043"/>
      <w:r>
        <w:t>8.11.7</w:t>
      </w:r>
      <w:r>
        <w:tab/>
        <w:t>Error Handling</w:t>
      </w:r>
      <w:bookmarkEnd w:id="7680"/>
      <w:bookmarkEnd w:id="7681"/>
      <w:bookmarkEnd w:id="7682"/>
      <w:bookmarkEnd w:id="7683"/>
      <w:bookmarkEnd w:id="7684"/>
      <w:bookmarkEnd w:id="7685"/>
    </w:p>
    <w:p w14:paraId="165CBB4D" w14:textId="77777777" w:rsidR="00A678DC" w:rsidRDefault="00A678DC" w:rsidP="00A678DC">
      <w:pPr>
        <w:pStyle w:val="Heading4"/>
      </w:pPr>
      <w:bookmarkStart w:id="7686" w:name="_Toc145708251"/>
      <w:bookmarkStart w:id="7687" w:name="_Toc160570756"/>
      <w:bookmarkStart w:id="7688" w:name="_Toc162008352"/>
      <w:bookmarkStart w:id="7689" w:name="_Toc185516023"/>
      <w:bookmarkStart w:id="7690" w:name="_Toc192873331"/>
      <w:bookmarkStart w:id="7691" w:name="_Toc200971044"/>
      <w:r>
        <w:t>8.11.7.1</w:t>
      </w:r>
      <w:r>
        <w:tab/>
        <w:t>General</w:t>
      </w:r>
      <w:bookmarkEnd w:id="7686"/>
      <w:bookmarkEnd w:id="7687"/>
      <w:bookmarkEnd w:id="7688"/>
      <w:bookmarkEnd w:id="7689"/>
      <w:bookmarkEnd w:id="7690"/>
      <w:bookmarkEnd w:id="76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7692" w:name="_Toc145708252"/>
      <w:bookmarkStart w:id="7693" w:name="_Toc160570757"/>
      <w:bookmarkStart w:id="7694" w:name="_Toc162008353"/>
      <w:bookmarkStart w:id="7695" w:name="_Toc185516024"/>
      <w:bookmarkStart w:id="7696" w:name="_Toc192873332"/>
      <w:bookmarkStart w:id="7697" w:name="_Toc200971045"/>
      <w:r>
        <w:t>8.11.7.2</w:t>
      </w:r>
      <w:r>
        <w:tab/>
        <w:t>Protocol Errors</w:t>
      </w:r>
      <w:bookmarkEnd w:id="7692"/>
      <w:bookmarkEnd w:id="7693"/>
      <w:bookmarkEnd w:id="7694"/>
      <w:bookmarkEnd w:id="7695"/>
      <w:bookmarkEnd w:id="7696"/>
      <w:bookmarkEnd w:id="7697"/>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7698" w:name="_Toc145708253"/>
      <w:bookmarkStart w:id="7699" w:name="_Toc160570758"/>
      <w:bookmarkStart w:id="7700" w:name="_Toc162008354"/>
      <w:bookmarkStart w:id="7701" w:name="_Toc185516025"/>
      <w:bookmarkStart w:id="7702" w:name="_Toc192873333"/>
      <w:bookmarkStart w:id="7703" w:name="_Toc200971046"/>
      <w:r>
        <w:t>8.11.7.3</w:t>
      </w:r>
      <w:r>
        <w:tab/>
        <w:t>Application Errors</w:t>
      </w:r>
      <w:bookmarkEnd w:id="7698"/>
      <w:bookmarkEnd w:id="7699"/>
      <w:bookmarkEnd w:id="7700"/>
      <w:bookmarkEnd w:id="7701"/>
      <w:bookmarkEnd w:id="7702"/>
      <w:bookmarkEnd w:id="7703"/>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7704" w:name="_Toc145708254"/>
      <w:bookmarkStart w:id="7705" w:name="_Toc160570759"/>
      <w:bookmarkStart w:id="7706" w:name="_Toc162008355"/>
      <w:bookmarkStart w:id="7707" w:name="_Toc185516026"/>
      <w:bookmarkStart w:id="7708" w:name="_Toc192873334"/>
      <w:bookmarkStart w:id="7709" w:name="_Toc200971047"/>
      <w:r>
        <w:t>8.11.8</w:t>
      </w:r>
      <w:r>
        <w:tab/>
        <w:t>Feature negotiation</w:t>
      </w:r>
      <w:bookmarkEnd w:id="7704"/>
      <w:bookmarkEnd w:id="7705"/>
      <w:bookmarkEnd w:id="7706"/>
      <w:bookmarkEnd w:id="7707"/>
      <w:bookmarkEnd w:id="7708"/>
      <w:bookmarkEnd w:id="7709"/>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7710" w:name="_Toc160570760"/>
      <w:bookmarkStart w:id="7711" w:name="_Toc162008356"/>
      <w:bookmarkStart w:id="7712" w:name="_Toc185516027"/>
      <w:bookmarkStart w:id="7713" w:name="_Toc192873335"/>
      <w:bookmarkStart w:id="7714" w:name="_Toc200971048"/>
      <w:r>
        <w:t>8.12</w:t>
      </w:r>
      <w:r>
        <w:tab/>
        <w:t>Eees_TrafficInfluenceEAS API</w:t>
      </w:r>
      <w:bookmarkEnd w:id="7710"/>
      <w:bookmarkEnd w:id="7711"/>
      <w:bookmarkEnd w:id="7712"/>
      <w:bookmarkEnd w:id="7713"/>
      <w:bookmarkEnd w:id="7714"/>
    </w:p>
    <w:p w14:paraId="7E6DAA93" w14:textId="77777777" w:rsidR="00F627CA" w:rsidRDefault="00F627CA" w:rsidP="00F627CA">
      <w:pPr>
        <w:pStyle w:val="Heading3"/>
      </w:pPr>
      <w:bookmarkStart w:id="7715" w:name="_Toc160570761"/>
      <w:bookmarkStart w:id="7716" w:name="_Toc162008357"/>
      <w:bookmarkStart w:id="7717" w:name="_Toc185516028"/>
      <w:bookmarkStart w:id="7718" w:name="_Toc192873336"/>
      <w:bookmarkStart w:id="7719" w:name="_Toc200971049"/>
      <w:r>
        <w:t>8.12.1</w:t>
      </w:r>
      <w:r>
        <w:tab/>
        <w:t>Introduction</w:t>
      </w:r>
      <w:bookmarkEnd w:id="7715"/>
      <w:bookmarkEnd w:id="7716"/>
      <w:bookmarkEnd w:id="7717"/>
      <w:bookmarkEnd w:id="7718"/>
      <w:bookmarkEnd w:id="771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7720" w:name="_Toc160570762"/>
      <w:bookmarkStart w:id="7721" w:name="_Toc162008358"/>
      <w:bookmarkStart w:id="7722" w:name="_Toc185516029"/>
      <w:bookmarkStart w:id="7723" w:name="_Toc192873337"/>
      <w:bookmarkStart w:id="7724" w:name="_Toc200971050"/>
      <w:r>
        <w:t>8.12.2</w:t>
      </w:r>
      <w:r>
        <w:tab/>
        <w:t>Usage of HTTP</w:t>
      </w:r>
      <w:bookmarkEnd w:id="7720"/>
      <w:bookmarkEnd w:id="7721"/>
      <w:bookmarkEnd w:id="7722"/>
      <w:bookmarkEnd w:id="7723"/>
      <w:bookmarkEnd w:id="7724"/>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7725" w:name="_Toc160570763"/>
      <w:bookmarkStart w:id="7726" w:name="_Toc162008359"/>
      <w:bookmarkStart w:id="7727" w:name="_Toc185516030"/>
      <w:bookmarkStart w:id="7728" w:name="_Toc192873338"/>
      <w:bookmarkStart w:id="7729" w:name="_Toc200971051"/>
      <w:r>
        <w:t>8.12.3</w:t>
      </w:r>
      <w:r>
        <w:tab/>
        <w:t>Resources</w:t>
      </w:r>
      <w:bookmarkEnd w:id="7725"/>
      <w:bookmarkEnd w:id="7726"/>
      <w:bookmarkEnd w:id="7727"/>
      <w:bookmarkEnd w:id="7728"/>
      <w:bookmarkEnd w:id="7729"/>
    </w:p>
    <w:p w14:paraId="2C5B60EB" w14:textId="77777777" w:rsidR="00F627CA" w:rsidRPr="000A7435" w:rsidRDefault="00F627CA" w:rsidP="00F627CA">
      <w:pPr>
        <w:pStyle w:val="Heading4"/>
      </w:pPr>
      <w:bookmarkStart w:id="7730" w:name="_Toc160570764"/>
      <w:bookmarkStart w:id="7731" w:name="_Toc162008360"/>
      <w:bookmarkStart w:id="7732" w:name="_Toc185516031"/>
      <w:bookmarkStart w:id="7733" w:name="_Toc192873339"/>
      <w:bookmarkStart w:id="7734" w:name="_Toc200971052"/>
      <w:r>
        <w:t>8.12.3.1</w:t>
      </w:r>
      <w:r>
        <w:tab/>
        <w:t>Overview</w:t>
      </w:r>
      <w:bookmarkEnd w:id="7730"/>
      <w:bookmarkEnd w:id="7731"/>
      <w:bookmarkEnd w:id="7732"/>
      <w:bookmarkEnd w:id="7733"/>
      <w:bookmarkEnd w:id="7734"/>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7735" w:name="_MON_1766996153"/>
    <w:bookmarkEnd w:id="7735"/>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1pt;height:167.9pt" o:ole="">
            <v:imagedata r:id="rId39" o:title=""/>
          </v:shape>
          <o:OLEObject Type="Embed" ProgID="Word.Document.8" ShapeID="_x0000_i1039" DrawAspect="Content" ObjectID="_181157946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7736" w:name="_Toc160570765"/>
      <w:bookmarkStart w:id="7737" w:name="_Toc162008361"/>
      <w:bookmarkStart w:id="7738" w:name="_Toc185516032"/>
      <w:bookmarkStart w:id="7739" w:name="_Toc192873340"/>
      <w:bookmarkStart w:id="7740" w:name="_Toc200971053"/>
      <w:r>
        <w:t>8.12.3.2</w:t>
      </w:r>
      <w:r>
        <w:tab/>
        <w:t>Resource: Application Traffic Influence</w:t>
      </w:r>
      <w:bookmarkEnd w:id="7736"/>
      <w:bookmarkEnd w:id="7737"/>
      <w:bookmarkEnd w:id="7738"/>
      <w:bookmarkEnd w:id="7739"/>
      <w:bookmarkEnd w:id="7740"/>
    </w:p>
    <w:p w14:paraId="65EFC796" w14:textId="77777777" w:rsidR="00F627CA" w:rsidRDefault="00F627CA" w:rsidP="00F627CA">
      <w:pPr>
        <w:pStyle w:val="Heading5"/>
      </w:pPr>
      <w:bookmarkStart w:id="7741" w:name="_Toc160570766"/>
      <w:bookmarkStart w:id="7742" w:name="_Toc162008362"/>
      <w:bookmarkStart w:id="7743" w:name="_Toc185516033"/>
      <w:bookmarkStart w:id="7744" w:name="_Toc192873341"/>
      <w:bookmarkStart w:id="7745" w:name="_Toc200971054"/>
      <w:r>
        <w:t>8.12.3.2.1</w:t>
      </w:r>
      <w:r>
        <w:tab/>
        <w:t>Description</w:t>
      </w:r>
      <w:bookmarkEnd w:id="7741"/>
      <w:bookmarkEnd w:id="7742"/>
      <w:bookmarkEnd w:id="7743"/>
      <w:bookmarkEnd w:id="7744"/>
      <w:bookmarkEnd w:id="774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7746" w:name="_Toc160570767"/>
      <w:bookmarkStart w:id="7747" w:name="_Toc162008363"/>
      <w:bookmarkStart w:id="7748" w:name="_Toc185516034"/>
      <w:bookmarkStart w:id="7749" w:name="_Toc192873342"/>
      <w:bookmarkStart w:id="7750" w:name="_Toc200971055"/>
      <w:r>
        <w:t>8.12.3.2.2</w:t>
      </w:r>
      <w:r>
        <w:tab/>
        <w:t>Resource Definition</w:t>
      </w:r>
      <w:bookmarkEnd w:id="7746"/>
      <w:bookmarkEnd w:id="7747"/>
      <w:bookmarkEnd w:id="7748"/>
      <w:bookmarkEnd w:id="7749"/>
      <w:bookmarkEnd w:id="7750"/>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7751" w:name="_Toc160570768"/>
      <w:bookmarkStart w:id="7752" w:name="_Toc162008364"/>
      <w:bookmarkStart w:id="7753" w:name="_Toc185516035"/>
      <w:bookmarkStart w:id="7754" w:name="_Toc192873343"/>
      <w:bookmarkStart w:id="7755" w:name="_Toc200971056"/>
      <w:r>
        <w:t>8.12.3.2.3</w:t>
      </w:r>
      <w:r>
        <w:tab/>
        <w:t>Resource Standard Methods</w:t>
      </w:r>
      <w:bookmarkEnd w:id="7751"/>
      <w:bookmarkEnd w:id="7752"/>
      <w:bookmarkEnd w:id="7753"/>
      <w:bookmarkEnd w:id="7754"/>
      <w:bookmarkEnd w:id="7755"/>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7756" w:name="_Toc160570769"/>
      <w:bookmarkStart w:id="7757" w:name="_Toc162008365"/>
      <w:bookmarkStart w:id="7758" w:name="_Toc185516036"/>
      <w:bookmarkStart w:id="7759" w:name="_Toc192873344"/>
      <w:bookmarkStart w:id="7760" w:name="_Toc200971057"/>
      <w:r>
        <w:t>8.12.3.2.3.1</w:t>
      </w:r>
      <w:r w:rsidRPr="00384E92">
        <w:tab/>
      </w:r>
      <w:r>
        <w:t>POST</w:t>
      </w:r>
      <w:bookmarkEnd w:id="7756"/>
      <w:bookmarkEnd w:id="7757"/>
      <w:bookmarkEnd w:id="7758"/>
      <w:bookmarkEnd w:id="7759"/>
      <w:bookmarkEnd w:id="7760"/>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7761" w:name="_Toc160570770"/>
      <w:bookmarkStart w:id="7762" w:name="_Toc162008366"/>
      <w:bookmarkStart w:id="7763" w:name="_Toc185516037"/>
      <w:bookmarkStart w:id="7764" w:name="_Toc192873345"/>
      <w:bookmarkStart w:id="7765" w:name="_Toc200971058"/>
      <w:r>
        <w:t>8.12.3.2.4</w:t>
      </w:r>
      <w:r>
        <w:tab/>
        <w:t>Resource Custom Operations</w:t>
      </w:r>
      <w:bookmarkEnd w:id="7761"/>
      <w:bookmarkEnd w:id="7762"/>
      <w:bookmarkEnd w:id="7763"/>
      <w:bookmarkEnd w:id="7764"/>
      <w:bookmarkEnd w:id="7765"/>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7766" w:name="_Toc160570771"/>
      <w:bookmarkStart w:id="7767" w:name="_Toc162008367"/>
      <w:bookmarkStart w:id="7768" w:name="_Toc185516038"/>
      <w:bookmarkStart w:id="7769" w:name="_Toc192873346"/>
      <w:bookmarkStart w:id="7770" w:name="_Toc200971059"/>
      <w:r>
        <w:t>8.12.3.3</w:t>
      </w:r>
      <w:r>
        <w:tab/>
        <w:t>Resource: Individual Application Traffic Influence</w:t>
      </w:r>
      <w:bookmarkEnd w:id="7766"/>
      <w:bookmarkEnd w:id="7767"/>
      <w:bookmarkEnd w:id="7768"/>
      <w:bookmarkEnd w:id="7769"/>
      <w:bookmarkEnd w:id="7770"/>
    </w:p>
    <w:p w14:paraId="0E8D68B6" w14:textId="77777777" w:rsidR="00F627CA" w:rsidRDefault="00F627CA" w:rsidP="00F627CA">
      <w:pPr>
        <w:pStyle w:val="Heading5"/>
      </w:pPr>
      <w:bookmarkStart w:id="7771" w:name="_Toc160570772"/>
      <w:bookmarkStart w:id="7772" w:name="_Toc162008368"/>
      <w:bookmarkStart w:id="7773" w:name="_Toc185516039"/>
      <w:bookmarkStart w:id="7774" w:name="_Toc192873347"/>
      <w:bookmarkStart w:id="7775" w:name="_Toc200971060"/>
      <w:r>
        <w:t>8.12.3.3.1</w:t>
      </w:r>
      <w:r>
        <w:tab/>
        <w:t>Description</w:t>
      </w:r>
      <w:bookmarkEnd w:id="7771"/>
      <w:bookmarkEnd w:id="7772"/>
      <w:bookmarkEnd w:id="7773"/>
      <w:bookmarkEnd w:id="7774"/>
      <w:bookmarkEnd w:id="777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7776" w:name="_Toc160570773"/>
      <w:bookmarkStart w:id="7777" w:name="_Toc162008369"/>
      <w:bookmarkStart w:id="7778" w:name="_Toc185516040"/>
      <w:bookmarkStart w:id="7779" w:name="_Toc192873348"/>
      <w:bookmarkStart w:id="7780" w:name="_Toc200971061"/>
      <w:r>
        <w:t>8.12.3.3.2</w:t>
      </w:r>
      <w:r>
        <w:tab/>
        <w:t>Resource Definition</w:t>
      </w:r>
      <w:bookmarkEnd w:id="7776"/>
      <w:bookmarkEnd w:id="7777"/>
      <w:bookmarkEnd w:id="7778"/>
      <w:bookmarkEnd w:id="7779"/>
      <w:bookmarkEnd w:id="7780"/>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7781" w:name="_Toc160570774"/>
      <w:bookmarkStart w:id="7782" w:name="_Toc162008370"/>
      <w:bookmarkStart w:id="7783" w:name="_Toc185516041"/>
      <w:bookmarkStart w:id="7784" w:name="_Toc192873349"/>
      <w:bookmarkStart w:id="7785" w:name="_Toc200971062"/>
      <w:r>
        <w:t>8.12.3.3.3</w:t>
      </w:r>
      <w:r>
        <w:tab/>
        <w:t>Resource Standard Methods</w:t>
      </w:r>
      <w:bookmarkEnd w:id="7781"/>
      <w:bookmarkEnd w:id="7782"/>
      <w:bookmarkEnd w:id="7783"/>
      <w:bookmarkEnd w:id="7784"/>
      <w:bookmarkEnd w:id="7785"/>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7786" w:name="_Toc160570775"/>
      <w:bookmarkStart w:id="7787" w:name="_Toc162008371"/>
      <w:bookmarkStart w:id="7788" w:name="_Toc185516042"/>
      <w:bookmarkStart w:id="7789" w:name="_Toc192873350"/>
      <w:bookmarkStart w:id="7790" w:name="_Toc200971063"/>
      <w:r>
        <w:t>8.12.3.3.3</w:t>
      </w:r>
      <w:r>
        <w:rPr>
          <w:lang w:eastAsia="zh-CN"/>
        </w:rPr>
        <w:t>.1</w:t>
      </w:r>
      <w:r>
        <w:rPr>
          <w:lang w:eastAsia="zh-CN"/>
        </w:rPr>
        <w:tab/>
        <w:t>GET</w:t>
      </w:r>
      <w:bookmarkEnd w:id="7786"/>
      <w:bookmarkEnd w:id="7787"/>
      <w:bookmarkEnd w:id="7788"/>
      <w:bookmarkEnd w:id="7789"/>
      <w:bookmarkEnd w:id="779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7791" w:name="_Toc160570776"/>
      <w:bookmarkStart w:id="7792" w:name="_Toc162008372"/>
      <w:bookmarkStart w:id="7793" w:name="_Toc185516043"/>
      <w:bookmarkStart w:id="7794" w:name="_Toc192873351"/>
      <w:bookmarkStart w:id="7795" w:name="_Toc200971064"/>
      <w:r>
        <w:rPr>
          <w:lang w:eastAsia="zh-CN"/>
        </w:rPr>
        <w:t>8.12.3.3.3.2</w:t>
      </w:r>
      <w:r>
        <w:rPr>
          <w:lang w:eastAsia="zh-CN"/>
        </w:rPr>
        <w:tab/>
        <w:t>PUT</w:t>
      </w:r>
      <w:bookmarkEnd w:id="7791"/>
      <w:bookmarkEnd w:id="7792"/>
      <w:bookmarkEnd w:id="7793"/>
      <w:bookmarkEnd w:id="7794"/>
      <w:bookmarkEnd w:id="779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7796" w:name="_Toc160570777"/>
      <w:bookmarkStart w:id="7797" w:name="_Toc162008373"/>
      <w:bookmarkStart w:id="7798" w:name="_Toc185516044"/>
      <w:bookmarkStart w:id="7799" w:name="_Toc192873352"/>
      <w:bookmarkStart w:id="7800" w:name="_Toc200971065"/>
      <w:r>
        <w:rPr>
          <w:lang w:eastAsia="zh-CN"/>
        </w:rPr>
        <w:t>8.12.3.3.3.3</w:t>
      </w:r>
      <w:r>
        <w:rPr>
          <w:lang w:eastAsia="zh-CN"/>
        </w:rPr>
        <w:tab/>
        <w:t>PATCH</w:t>
      </w:r>
      <w:bookmarkEnd w:id="7796"/>
      <w:bookmarkEnd w:id="7797"/>
      <w:bookmarkEnd w:id="7798"/>
      <w:bookmarkEnd w:id="7799"/>
      <w:bookmarkEnd w:id="7800"/>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7801" w:name="_Toc160570778"/>
      <w:bookmarkStart w:id="7802" w:name="_Toc162008374"/>
      <w:bookmarkStart w:id="7803" w:name="_Toc185516045"/>
      <w:bookmarkStart w:id="7804" w:name="_Toc192873353"/>
      <w:bookmarkStart w:id="7805" w:name="_Toc200971066"/>
      <w:r>
        <w:rPr>
          <w:lang w:eastAsia="zh-CN"/>
        </w:rPr>
        <w:lastRenderedPageBreak/>
        <w:t>8.12.3.3.3.4</w:t>
      </w:r>
      <w:r>
        <w:rPr>
          <w:lang w:eastAsia="zh-CN"/>
        </w:rPr>
        <w:tab/>
        <w:t>DELETE</w:t>
      </w:r>
      <w:bookmarkEnd w:id="7801"/>
      <w:bookmarkEnd w:id="7802"/>
      <w:bookmarkEnd w:id="7803"/>
      <w:bookmarkEnd w:id="7804"/>
      <w:bookmarkEnd w:id="7805"/>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7806" w:name="_Toc160570779"/>
      <w:bookmarkStart w:id="7807" w:name="_Toc162008375"/>
      <w:bookmarkStart w:id="7808" w:name="_Toc185516046"/>
      <w:bookmarkStart w:id="7809" w:name="_Toc192873354"/>
      <w:bookmarkStart w:id="7810" w:name="_Toc200971067"/>
      <w:r>
        <w:t>8.12.3.3.4</w:t>
      </w:r>
      <w:r>
        <w:tab/>
        <w:t>Resource Custom Operations</w:t>
      </w:r>
      <w:bookmarkEnd w:id="7806"/>
      <w:bookmarkEnd w:id="7807"/>
      <w:bookmarkEnd w:id="7808"/>
      <w:bookmarkEnd w:id="7809"/>
      <w:bookmarkEnd w:id="7810"/>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7811" w:name="_Toc160570780"/>
      <w:bookmarkStart w:id="7812" w:name="_Toc162008376"/>
      <w:bookmarkStart w:id="7813" w:name="_Toc185516047"/>
      <w:bookmarkStart w:id="7814" w:name="_Toc192873355"/>
      <w:bookmarkStart w:id="7815" w:name="_Toc200971068"/>
      <w:r>
        <w:lastRenderedPageBreak/>
        <w:t>8.12.4</w:t>
      </w:r>
      <w:r>
        <w:tab/>
        <w:t>Notifications</w:t>
      </w:r>
      <w:bookmarkEnd w:id="7811"/>
      <w:bookmarkEnd w:id="7812"/>
      <w:bookmarkEnd w:id="7813"/>
      <w:bookmarkEnd w:id="7814"/>
      <w:bookmarkEnd w:id="781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7816" w:name="_Toc160570781"/>
      <w:bookmarkStart w:id="7817" w:name="_Toc162008377"/>
      <w:bookmarkStart w:id="7818" w:name="_Toc185516048"/>
      <w:bookmarkStart w:id="7819" w:name="_Toc192873356"/>
      <w:bookmarkStart w:id="7820" w:name="_Toc200971069"/>
      <w:r>
        <w:t>8.12.5</w:t>
      </w:r>
      <w:r>
        <w:tab/>
        <w:t>Data Model</w:t>
      </w:r>
      <w:bookmarkEnd w:id="7816"/>
      <w:bookmarkEnd w:id="7817"/>
      <w:bookmarkEnd w:id="7818"/>
      <w:bookmarkEnd w:id="7819"/>
      <w:bookmarkEnd w:id="7820"/>
    </w:p>
    <w:p w14:paraId="183D0041" w14:textId="76460F7E" w:rsidR="00F627CA" w:rsidRDefault="00F627CA" w:rsidP="00F627CA">
      <w:pPr>
        <w:pStyle w:val="Heading4"/>
      </w:pPr>
      <w:bookmarkStart w:id="7821" w:name="_Toc160570782"/>
      <w:bookmarkStart w:id="7822" w:name="_Toc162008378"/>
      <w:bookmarkStart w:id="7823" w:name="_Toc185516049"/>
      <w:bookmarkStart w:id="7824" w:name="_Toc192873357"/>
      <w:bookmarkStart w:id="7825" w:name="_Toc200971070"/>
      <w:r>
        <w:t>8.12.5.1</w:t>
      </w:r>
      <w:r>
        <w:tab/>
        <w:t>General</w:t>
      </w:r>
      <w:bookmarkEnd w:id="7821"/>
      <w:bookmarkEnd w:id="7822"/>
      <w:bookmarkEnd w:id="7823"/>
      <w:bookmarkEnd w:id="7824"/>
      <w:bookmarkEnd w:id="7825"/>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7826" w:name="_Toc160570783"/>
      <w:bookmarkStart w:id="7827" w:name="_Toc162008379"/>
      <w:bookmarkStart w:id="7828" w:name="_Toc185516050"/>
      <w:bookmarkStart w:id="7829" w:name="_Toc192873358"/>
      <w:bookmarkStart w:id="7830" w:name="_Toc200971071"/>
      <w:r>
        <w:t>8.12</w:t>
      </w:r>
      <w:r>
        <w:rPr>
          <w:lang w:val="en-US"/>
        </w:rPr>
        <w:t>.5.2</w:t>
      </w:r>
      <w:r>
        <w:rPr>
          <w:lang w:val="en-US"/>
        </w:rPr>
        <w:tab/>
        <w:t>Structured data types</w:t>
      </w:r>
      <w:bookmarkEnd w:id="7826"/>
      <w:bookmarkEnd w:id="7827"/>
      <w:bookmarkEnd w:id="7828"/>
      <w:bookmarkEnd w:id="7829"/>
      <w:bookmarkEnd w:id="7830"/>
    </w:p>
    <w:p w14:paraId="1327158C" w14:textId="155C5172" w:rsidR="00F627CA" w:rsidRDefault="00F627CA" w:rsidP="00F627CA">
      <w:pPr>
        <w:pStyle w:val="Heading5"/>
      </w:pPr>
      <w:bookmarkStart w:id="7831" w:name="_Toc160570784"/>
      <w:bookmarkStart w:id="7832" w:name="_Toc162008380"/>
      <w:bookmarkStart w:id="7833" w:name="_Toc185516051"/>
      <w:bookmarkStart w:id="7834" w:name="_Toc192873359"/>
      <w:bookmarkStart w:id="7835" w:name="_Toc200971072"/>
      <w:r>
        <w:t>8.12.5.2.1</w:t>
      </w:r>
      <w:r>
        <w:tab/>
        <w:t>Introduction</w:t>
      </w:r>
      <w:bookmarkEnd w:id="7831"/>
      <w:bookmarkEnd w:id="7832"/>
      <w:bookmarkEnd w:id="7833"/>
      <w:bookmarkEnd w:id="7834"/>
      <w:bookmarkEnd w:id="7835"/>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7836" w:name="_Toc160570785"/>
      <w:bookmarkStart w:id="7837" w:name="_Toc162008381"/>
      <w:bookmarkStart w:id="7838" w:name="_Toc185516052"/>
      <w:bookmarkStart w:id="7839" w:name="_Toc192873360"/>
      <w:bookmarkStart w:id="7840" w:name="_Toc200971073"/>
      <w:r>
        <w:lastRenderedPageBreak/>
        <w:t>8.12.5.2.2</w:t>
      </w:r>
      <w:r>
        <w:tab/>
        <w:t>Type: AppTrafficInfluence</w:t>
      </w:r>
      <w:bookmarkEnd w:id="7836"/>
      <w:bookmarkEnd w:id="7837"/>
      <w:bookmarkEnd w:id="7838"/>
      <w:bookmarkEnd w:id="7839"/>
      <w:bookmarkEnd w:id="784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7841" w:name="OLE_LINK102"/>
            <w:r w:rsidRPr="003438BB">
              <w:t>NOTE</w:t>
            </w:r>
            <w:r>
              <w:t> 1</w:t>
            </w:r>
            <w:r w:rsidRPr="003438BB">
              <w:t>:</w:t>
            </w:r>
            <w:r w:rsidRPr="003438BB">
              <w:tab/>
            </w:r>
            <w:bookmarkStart w:id="7842"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7841"/>
            <w:bookmarkEnd w:id="7842"/>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7843" w:name="_Toc160570786"/>
      <w:bookmarkStart w:id="7844" w:name="_Toc162008382"/>
      <w:bookmarkStart w:id="7845" w:name="_Toc185516053"/>
      <w:bookmarkStart w:id="7846" w:name="_Toc192873361"/>
      <w:bookmarkStart w:id="7847" w:name="_Toc200971074"/>
      <w:r>
        <w:lastRenderedPageBreak/>
        <w:t>8.12.5.2.3</w:t>
      </w:r>
      <w:r>
        <w:tab/>
        <w:t>Type: AppTrafficInfluence</w:t>
      </w:r>
      <w:r>
        <w:rPr>
          <w:rFonts w:hint="eastAsia"/>
          <w:lang w:eastAsia="zh-CN"/>
        </w:rPr>
        <w:t>P</w:t>
      </w:r>
      <w:r>
        <w:rPr>
          <w:lang w:val="en-US"/>
        </w:rPr>
        <w:t>atch</w:t>
      </w:r>
      <w:bookmarkEnd w:id="7843"/>
      <w:bookmarkEnd w:id="7844"/>
      <w:bookmarkEnd w:id="7845"/>
      <w:bookmarkEnd w:id="7846"/>
      <w:bookmarkEnd w:id="784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7848" w:name="_Toc160570787"/>
      <w:bookmarkStart w:id="7849" w:name="_Toc162008383"/>
      <w:bookmarkStart w:id="7850" w:name="_Toc185516054"/>
      <w:bookmarkStart w:id="7851" w:name="_Toc192873362"/>
      <w:bookmarkStart w:id="7852" w:name="_Toc200971075"/>
      <w:r>
        <w:t>8.12</w:t>
      </w:r>
      <w:r>
        <w:rPr>
          <w:lang w:val="en-US"/>
        </w:rPr>
        <w:t>.5.3</w:t>
      </w:r>
      <w:r>
        <w:rPr>
          <w:lang w:val="en-US"/>
        </w:rPr>
        <w:tab/>
        <w:t>Simple data types and enumerations</w:t>
      </w:r>
      <w:bookmarkEnd w:id="7848"/>
      <w:bookmarkEnd w:id="7849"/>
      <w:bookmarkEnd w:id="7850"/>
      <w:bookmarkEnd w:id="7851"/>
      <w:bookmarkEnd w:id="7852"/>
    </w:p>
    <w:p w14:paraId="3908C0A9" w14:textId="7293B8A0" w:rsidR="00F627CA" w:rsidRDefault="00F627CA" w:rsidP="00F627CA">
      <w:pPr>
        <w:pStyle w:val="Heading5"/>
      </w:pPr>
      <w:bookmarkStart w:id="7853" w:name="_Toc160570788"/>
      <w:bookmarkStart w:id="7854" w:name="_Toc162008384"/>
      <w:bookmarkStart w:id="7855" w:name="_Toc185516055"/>
      <w:bookmarkStart w:id="7856" w:name="_Toc192873363"/>
      <w:bookmarkStart w:id="7857" w:name="_Toc200971076"/>
      <w:r>
        <w:t>8.12.5.3.1</w:t>
      </w:r>
      <w:r>
        <w:tab/>
        <w:t>Introduction</w:t>
      </w:r>
      <w:bookmarkEnd w:id="7853"/>
      <w:bookmarkEnd w:id="7854"/>
      <w:bookmarkEnd w:id="7855"/>
      <w:bookmarkEnd w:id="7856"/>
      <w:bookmarkEnd w:id="7857"/>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7858" w:name="_Toc160570789"/>
      <w:bookmarkStart w:id="7859" w:name="_Toc162008385"/>
      <w:bookmarkStart w:id="7860" w:name="_Toc185516056"/>
      <w:bookmarkStart w:id="7861" w:name="_Toc192873364"/>
      <w:bookmarkStart w:id="7862" w:name="_Toc200971077"/>
      <w:r>
        <w:t>8.12.5.3.2</w:t>
      </w:r>
      <w:r>
        <w:tab/>
        <w:t>Simple data types</w:t>
      </w:r>
      <w:bookmarkEnd w:id="7858"/>
      <w:bookmarkEnd w:id="7859"/>
      <w:bookmarkEnd w:id="7860"/>
      <w:bookmarkEnd w:id="7861"/>
      <w:bookmarkEnd w:id="7862"/>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7863" w:name="_Toc160570790"/>
      <w:bookmarkStart w:id="7864" w:name="_Toc162008386"/>
      <w:bookmarkStart w:id="7865" w:name="_Toc185516057"/>
      <w:bookmarkStart w:id="7866" w:name="_Toc192873365"/>
      <w:bookmarkStart w:id="7867" w:name="_Toc20097107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863"/>
      <w:bookmarkEnd w:id="7864"/>
      <w:bookmarkEnd w:id="7865"/>
      <w:bookmarkEnd w:id="7866"/>
      <w:bookmarkEnd w:id="786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7868" w:name="_Toc160570791"/>
      <w:bookmarkStart w:id="7869" w:name="_Toc162008387"/>
      <w:bookmarkStart w:id="7870" w:name="_Toc185516058"/>
      <w:bookmarkStart w:id="7871" w:name="_Toc192873366"/>
      <w:bookmarkStart w:id="7872" w:name="_Toc200971079"/>
      <w:r>
        <w:t>8.12.5.5</w:t>
      </w:r>
      <w:r>
        <w:tab/>
        <w:t>Binary data</w:t>
      </w:r>
      <w:bookmarkEnd w:id="7868"/>
      <w:bookmarkEnd w:id="7869"/>
      <w:bookmarkEnd w:id="7870"/>
      <w:bookmarkEnd w:id="7871"/>
      <w:bookmarkEnd w:id="7872"/>
    </w:p>
    <w:p w14:paraId="2D63C651" w14:textId="5BB34AA4" w:rsidR="00F627CA" w:rsidRDefault="00F627CA" w:rsidP="00F627CA">
      <w:pPr>
        <w:pStyle w:val="Heading5"/>
      </w:pPr>
      <w:bookmarkStart w:id="7873" w:name="_Toc160570792"/>
      <w:bookmarkStart w:id="7874" w:name="_Toc162008388"/>
      <w:bookmarkStart w:id="7875" w:name="_Toc185516059"/>
      <w:bookmarkStart w:id="7876" w:name="_Toc192873367"/>
      <w:bookmarkStart w:id="7877" w:name="_Toc200971080"/>
      <w:r>
        <w:t>8.12.5.5.1</w:t>
      </w:r>
      <w:r>
        <w:tab/>
        <w:t>Binary Data Types</w:t>
      </w:r>
      <w:bookmarkEnd w:id="7873"/>
      <w:bookmarkEnd w:id="7874"/>
      <w:bookmarkEnd w:id="7875"/>
      <w:bookmarkEnd w:id="7876"/>
      <w:bookmarkEnd w:id="7877"/>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7878" w:name="_Toc160570793"/>
      <w:bookmarkStart w:id="7879" w:name="_Toc162008389"/>
      <w:bookmarkStart w:id="7880" w:name="_Toc185516060"/>
      <w:bookmarkStart w:id="7881" w:name="_Toc192873368"/>
      <w:bookmarkStart w:id="7882" w:name="_Toc200971081"/>
      <w:r>
        <w:lastRenderedPageBreak/>
        <w:t>8.12.6</w:t>
      </w:r>
      <w:r>
        <w:tab/>
        <w:t>Error Handling</w:t>
      </w:r>
      <w:bookmarkEnd w:id="7878"/>
      <w:bookmarkEnd w:id="7879"/>
      <w:bookmarkEnd w:id="7880"/>
      <w:bookmarkEnd w:id="7881"/>
      <w:bookmarkEnd w:id="7882"/>
    </w:p>
    <w:p w14:paraId="3671BB4C" w14:textId="14A82183" w:rsidR="00F627CA" w:rsidRDefault="00F627CA" w:rsidP="00F627CA">
      <w:pPr>
        <w:pStyle w:val="Heading4"/>
      </w:pPr>
      <w:bookmarkStart w:id="7883" w:name="_Toc160570794"/>
      <w:bookmarkStart w:id="7884" w:name="_Toc162008390"/>
      <w:bookmarkStart w:id="7885" w:name="_Toc185516061"/>
      <w:bookmarkStart w:id="7886" w:name="_Toc192873369"/>
      <w:bookmarkStart w:id="7887" w:name="_Toc200971082"/>
      <w:r>
        <w:t>8.12.6.1</w:t>
      </w:r>
      <w:r>
        <w:tab/>
        <w:t>General</w:t>
      </w:r>
      <w:bookmarkEnd w:id="7883"/>
      <w:bookmarkEnd w:id="7884"/>
      <w:bookmarkEnd w:id="7885"/>
      <w:bookmarkEnd w:id="7886"/>
      <w:bookmarkEnd w:id="7887"/>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7888" w:name="_Toc160570795"/>
      <w:bookmarkStart w:id="7889" w:name="_Toc162008391"/>
      <w:bookmarkStart w:id="7890" w:name="_Toc185516062"/>
      <w:bookmarkStart w:id="7891" w:name="_Toc192873370"/>
      <w:bookmarkStart w:id="7892" w:name="_Toc200971083"/>
      <w:r>
        <w:t>8.12.6.2</w:t>
      </w:r>
      <w:r>
        <w:tab/>
        <w:t>Protocol Errors</w:t>
      </w:r>
      <w:bookmarkEnd w:id="7888"/>
      <w:bookmarkEnd w:id="7889"/>
      <w:bookmarkEnd w:id="7890"/>
      <w:bookmarkEnd w:id="7891"/>
      <w:bookmarkEnd w:id="789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7893" w:name="_Toc160570796"/>
      <w:bookmarkStart w:id="7894" w:name="_Toc162008392"/>
      <w:bookmarkStart w:id="7895" w:name="_Toc185516063"/>
      <w:bookmarkStart w:id="7896" w:name="_Toc192873371"/>
      <w:bookmarkStart w:id="7897" w:name="_Toc200971084"/>
      <w:r>
        <w:t>8.12.6.3</w:t>
      </w:r>
      <w:r>
        <w:tab/>
        <w:t>Application Errors</w:t>
      </w:r>
      <w:bookmarkEnd w:id="7893"/>
      <w:bookmarkEnd w:id="7894"/>
      <w:bookmarkEnd w:id="7895"/>
      <w:bookmarkEnd w:id="7896"/>
      <w:bookmarkEnd w:id="789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7898" w:name="_Toc160570797"/>
      <w:bookmarkStart w:id="7899" w:name="_Toc162008393"/>
      <w:bookmarkStart w:id="7900" w:name="_Toc185516064"/>
      <w:bookmarkStart w:id="7901" w:name="_Toc192873372"/>
      <w:bookmarkStart w:id="7902" w:name="_Toc200971085"/>
      <w:r>
        <w:t>8.12.7</w:t>
      </w:r>
      <w:r>
        <w:tab/>
        <w:t>Feature negotiation</w:t>
      </w:r>
      <w:bookmarkEnd w:id="7898"/>
      <w:bookmarkEnd w:id="7899"/>
      <w:bookmarkEnd w:id="7900"/>
      <w:bookmarkEnd w:id="7901"/>
      <w:bookmarkEnd w:id="7902"/>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7903" w:name="_Toc145708255"/>
      <w:bookmarkStart w:id="7904" w:name="_Toc160570798"/>
      <w:bookmarkStart w:id="7905" w:name="_Toc162008394"/>
      <w:bookmarkStart w:id="7906" w:name="_Toc185516065"/>
      <w:bookmarkStart w:id="7907" w:name="_Toc192873373"/>
      <w:bookmarkStart w:id="7908" w:name="_Toc129169877"/>
      <w:bookmarkStart w:id="7909" w:name="_Toc200971086"/>
      <w:r>
        <w:t>8A</w:t>
      </w:r>
      <w:r>
        <w:tab/>
        <w:t>CAS API Definitions</w:t>
      </w:r>
      <w:bookmarkEnd w:id="7903"/>
      <w:bookmarkEnd w:id="7904"/>
      <w:bookmarkEnd w:id="7905"/>
      <w:bookmarkEnd w:id="7906"/>
      <w:bookmarkEnd w:id="7907"/>
      <w:bookmarkEnd w:id="7909"/>
    </w:p>
    <w:p w14:paraId="45BCADAD" w14:textId="77777777" w:rsidR="00200A25" w:rsidRDefault="00200A25" w:rsidP="00200A25">
      <w:pPr>
        <w:pStyle w:val="Heading2"/>
      </w:pPr>
      <w:bookmarkStart w:id="7910" w:name="_Toc145708256"/>
      <w:bookmarkStart w:id="7911" w:name="_Toc160570799"/>
      <w:bookmarkStart w:id="7912" w:name="_Toc162008395"/>
      <w:bookmarkStart w:id="7913" w:name="_Toc185516066"/>
      <w:bookmarkStart w:id="7914" w:name="_Toc192873374"/>
      <w:bookmarkStart w:id="7915" w:name="_Toc200971087"/>
      <w:r>
        <w:t>8A.1</w:t>
      </w:r>
      <w:r>
        <w:tab/>
        <w:t>Ecas</w:t>
      </w:r>
      <w:r w:rsidRPr="00310802">
        <w:t>_</w:t>
      </w:r>
      <w:r>
        <w:t>SelectedEES API</w:t>
      </w:r>
      <w:bookmarkEnd w:id="7908"/>
      <w:bookmarkEnd w:id="7910"/>
      <w:bookmarkEnd w:id="7911"/>
      <w:bookmarkEnd w:id="7912"/>
      <w:bookmarkEnd w:id="7913"/>
      <w:bookmarkEnd w:id="7914"/>
      <w:bookmarkEnd w:id="7915"/>
    </w:p>
    <w:p w14:paraId="725F9E56" w14:textId="77777777" w:rsidR="00200A25" w:rsidRDefault="00200A25" w:rsidP="00200A25">
      <w:pPr>
        <w:pStyle w:val="Heading3"/>
      </w:pPr>
      <w:bookmarkStart w:id="7916" w:name="_Toc129169878"/>
      <w:bookmarkStart w:id="7917" w:name="_Toc145708257"/>
      <w:bookmarkStart w:id="7918" w:name="_Toc160570800"/>
      <w:bookmarkStart w:id="7919" w:name="_Toc162008396"/>
      <w:bookmarkStart w:id="7920" w:name="_Toc185516067"/>
      <w:bookmarkStart w:id="7921" w:name="_Toc192873375"/>
      <w:bookmarkStart w:id="7922" w:name="_Toc200971088"/>
      <w:r>
        <w:t>8A.1.1</w:t>
      </w:r>
      <w:r>
        <w:tab/>
        <w:t>Introduction</w:t>
      </w:r>
      <w:bookmarkEnd w:id="7916"/>
      <w:bookmarkEnd w:id="7917"/>
      <w:bookmarkEnd w:id="7918"/>
      <w:bookmarkEnd w:id="7919"/>
      <w:bookmarkEnd w:id="7920"/>
      <w:bookmarkEnd w:id="7921"/>
      <w:bookmarkEnd w:id="792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7923" w:name="_Toc129169879"/>
      <w:bookmarkStart w:id="7924" w:name="_Toc145708258"/>
      <w:bookmarkStart w:id="7925" w:name="_Toc160570801"/>
      <w:bookmarkStart w:id="7926" w:name="_Toc162008397"/>
      <w:bookmarkStart w:id="7927" w:name="_Toc185516068"/>
      <w:bookmarkStart w:id="7928" w:name="_Toc192873376"/>
      <w:bookmarkStart w:id="7929" w:name="_Toc200971089"/>
      <w:r>
        <w:t>8A.1.2</w:t>
      </w:r>
      <w:r>
        <w:tab/>
        <w:t>Usage of HTTP</w:t>
      </w:r>
      <w:bookmarkEnd w:id="7923"/>
      <w:bookmarkEnd w:id="7924"/>
      <w:bookmarkEnd w:id="7925"/>
      <w:bookmarkEnd w:id="7926"/>
      <w:bookmarkEnd w:id="7927"/>
      <w:bookmarkEnd w:id="7928"/>
      <w:bookmarkEnd w:id="792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7930" w:name="_Toc129169880"/>
      <w:bookmarkStart w:id="7931" w:name="_Toc145708259"/>
      <w:bookmarkStart w:id="7932" w:name="_Toc160570802"/>
      <w:bookmarkStart w:id="7933" w:name="_Toc162008398"/>
      <w:bookmarkStart w:id="7934" w:name="_Toc185516069"/>
      <w:bookmarkStart w:id="7935" w:name="_Toc192873377"/>
      <w:bookmarkStart w:id="7936" w:name="_Toc200971090"/>
      <w:r>
        <w:t>8A.1.3</w:t>
      </w:r>
      <w:r>
        <w:tab/>
        <w:t>Resources</w:t>
      </w:r>
      <w:bookmarkEnd w:id="7930"/>
      <w:bookmarkEnd w:id="7931"/>
      <w:bookmarkEnd w:id="7932"/>
      <w:bookmarkEnd w:id="7933"/>
      <w:bookmarkEnd w:id="7934"/>
      <w:bookmarkEnd w:id="7935"/>
      <w:bookmarkEnd w:id="793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7937" w:name="_Toc129169881"/>
      <w:bookmarkStart w:id="7938" w:name="_Toc145708260"/>
      <w:bookmarkStart w:id="7939" w:name="_Toc160570803"/>
      <w:bookmarkStart w:id="7940" w:name="_Toc162008399"/>
      <w:bookmarkStart w:id="7941" w:name="_Toc185516070"/>
      <w:bookmarkStart w:id="7942" w:name="_Toc192873378"/>
      <w:bookmarkStart w:id="7943" w:name="_Toc200971091"/>
      <w:r>
        <w:t>8A.1.4</w:t>
      </w:r>
      <w:r>
        <w:tab/>
        <w:t>Custom Operations without associated resources</w:t>
      </w:r>
      <w:bookmarkEnd w:id="7937"/>
      <w:bookmarkEnd w:id="7938"/>
      <w:bookmarkEnd w:id="7939"/>
      <w:bookmarkEnd w:id="7940"/>
      <w:bookmarkEnd w:id="7941"/>
      <w:bookmarkEnd w:id="7942"/>
      <w:bookmarkEnd w:id="7943"/>
    </w:p>
    <w:p w14:paraId="33A1C458" w14:textId="77777777" w:rsidR="00200A25" w:rsidRDefault="00200A25" w:rsidP="00200A25">
      <w:pPr>
        <w:pStyle w:val="Heading4"/>
      </w:pPr>
      <w:bookmarkStart w:id="7944" w:name="_Toc129169882"/>
      <w:bookmarkStart w:id="7945" w:name="_Toc145708261"/>
      <w:bookmarkStart w:id="7946" w:name="_Toc160570804"/>
      <w:bookmarkStart w:id="7947" w:name="_Toc162008400"/>
      <w:bookmarkStart w:id="7948" w:name="_Toc185516071"/>
      <w:bookmarkStart w:id="7949" w:name="_Toc192873379"/>
      <w:bookmarkStart w:id="7950" w:name="_Toc200971092"/>
      <w:r>
        <w:t>8A.1.4.1</w:t>
      </w:r>
      <w:r>
        <w:tab/>
        <w:t>Overview</w:t>
      </w:r>
      <w:bookmarkEnd w:id="7944"/>
      <w:bookmarkEnd w:id="7945"/>
      <w:bookmarkEnd w:id="7946"/>
      <w:bookmarkEnd w:id="7947"/>
      <w:bookmarkEnd w:id="7948"/>
      <w:bookmarkEnd w:id="7949"/>
      <w:bookmarkEnd w:id="7950"/>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7.95pt;height:137.95pt" o:ole="">
            <v:imagedata r:id="rId41" o:title=""/>
          </v:shape>
          <o:OLEObject Type="Embed" ProgID="Visio.Drawing.15" ShapeID="_x0000_i1040" DrawAspect="Content" ObjectID="_181157946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7951" w:name="_Toc129169883"/>
      <w:bookmarkStart w:id="7952" w:name="_Toc145708262"/>
      <w:bookmarkStart w:id="7953" w:name="_Toc160570805"/>
      <w:bookmarkStart w:id="7954" w:name="_Toc162008401"/>
      <w:bookmarkStart w:id="7955" w:name="_Toc185516072"/>
      <w:bookmarkStart w:id="7956" w:name="_Toc192873380"/>
      <w:bookmarkStart w:id="7957" w:name="_Toc200971093"/>
      <w:r>
        <w:t>8A.1.4.2</w:t>
      </w:r>
      <w:r>
        <w:tab/>
        <w:t xml:space="preserve">Operation: </w:t>
      </w:r>
      <w:bookmarkEnd w:id="7951"/>
      <w:r>
        <w:t>Declare</w:t>
      </w:r>
      <w:bookmarkEnd w:id="7952"/>
      <w:bookmarkEnd w:id="7953"/>
      <w:bookmarkEnd w:id="7954"/>
      <w:bookmarkEnd w:id="7955"/>
      <w:bookmarkEnd w:id="7956"/>
      <w:bookmarkEnd w:id="7957"/>
    </w:p>
    <w:p w14:paraId="58842BD3" w14:textId="77777777" w:rsidR="00200A25" w:rsidRDefault="00200A25" w:rsidP="00200A25">
      <w:pPr>
        <w:pStyle w:val="Heading5"/>
      </w:pPr>
      <w:bookmarkStart w:id="7958" w:name="_Toc129169884"/>
      <w:bookmarkStart w:id="7959" w:name="_Toc145708263"/>
      <w:bookmarkStart w:id="7960" w:name="_Toc160570806"/>
      <w:bookmarkStart w:id="7961" w:name="_Toc162008402"/>
      <w:bookmarkStart w:id="7962" w:name="_Toc185516073"/>
      <w:bookmarkStart w:id="7963" w:name="_Toc192873381"/>
      <w:bookmarkStart w:id="7964" w:name="_Toc200971094"/>
      <w:r>
        <w:t>8A.1.4.2.1</w:t>
      </w:r>
      <w:r>
        <w:tab/>
        <w:t>Description</w:t>
      </w:r>
      <w:bookmarkEnd w:id="7958"/>
      <w:bookmarkEnd w:id="7959"/>
      <w:bookmarkEnd w:id="7960"/>
      <w:bookmarkEnd w:id="7961"/>
      <w:bookmarkEnd w:id="7962"/>
      <w:bookmarkEnd w:id="7963"/>
      <w:bookmarkEnd w:id="79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7965" w:name="_Toc129169885"/>
      <w:bookmarkStart w:id="7966" w:name="_Toc145708264"/>
      <w:bookmarkStart w:id="7967" w:name="_Toc160570807"/>
      <w:bookmarkStart w:id="7968" w:name="_Toc162008403"/>
      <w:bookmarkStart w:id="7969" w:name="_Toc185516074"/>
      <w:bookmarkStart w:id="7970" w:name="_Toc192873382"/>
      <w:bookmarkStart w:id="7971" w:name="_Toc200971095"/>
      <w:r>
        <w:t>8A.1.4.2.2</w:t>
      </w:r>
      <w:r>
        <w:tab/>
        <w:t>Operation Definition</w:t>
      </w:r>
      <w:bookmarkEnd w:id="7965"/>
      <w:bookmarkEnd w:id="7966"/>
      <w:bookmarkEnd w:id="7967"/>
      <w:bookmarkEnd w:id="7968"/>
      <w:bookmarkEnd w:id="7969"/>
      <w:bookmarkEnd w:id="7970"/>
      <w:bookmarkEnd w:id="7971"/>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7972" w:name="_Toc129169886"/>
      <w:bookmarkStart w:id="7973" w:name="_Toc145708265"/>
      <w:bookmarkStart w:id="7974" w:name="_Toc160570808"/>
      <w:bookmarkStart w:id="7975" w:name="_Toc162008404"/>
      <w:bookmarkStart w:id="7976" w:name="_Toc185516075"/>
      <w:bookmarkStart w:id="7977" w:name="_Toc192873383"/>
      <w:bookmarkStart w:id="7978" w:name="_Toc200971096"/>
      <w:r>
        <w:t>8A.1.5</w:t>
      </w:r>
      <w:r>
        <w:tab/>
        <w:t>Notifications</w:t>
      </w:r>
      <w:bookmarkEnd w:id="7972"/>
      <w:bookmarkEnd w:id="7973"/>
      <w:bookmarkEnd w:id="7974"/>
      <w:bookmarkEnd w:id="7975"/>
      <w:bookmarkEnd w:id="7976"/>
      <w:bookmarkEnd w:id="7977"/>
      <w:bookmarkEnd w:id="7978"/>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7979" w:name="_Toc129169887"/>
      <w:bookmarkStart w:id="7980" w:name="_Toc145708266"/>
      <w:bookmarkStart w:id="7981" w:name="_Toc160570809"/>
      <w:bookmarkStart w:id="7982" w:name="_Toc162008405"/>
      <w:bookmarkStart w:id="7983" w:name="_Toc185516076"/>
      <w:bookmarkStart w:id="7984" w:name="_Toc192873384"/>
      <w:bookmarkStart w:id="7985" w:name="_Toc200971097"/>
      <w:r>
        <w:t>8A.1.6</w:t>
      </w:r>
      <w:r>
        <w:tab/>
        <w:t>Data Model</w:t>
      </w:r>
      <w:bookmarkEnd w:id="7979"/>
      <w:bookmarkEnd w:id="7980"/>
      <w:bookmarkEnd w:id="7981"/>
      <w:bookmarkEnd w:id="7982"/>
      <w:bookmarkEnd w:id="7983"/>
      <w:bookmarkEnd w:id="7984"/>
      <w:bookmarkEnd w:id="7985"/>
    </w:p>
    <w:p w14:paraId="70F60531" w14:textId="77777777" w:rsidR="00200A25" w:rsidRDefault="00200A25" w:rsidP="00200A25">
      <w:pPr>
        <w:pStyle w:val="Heading4"/>
      </w:pPr>
      <w:bookmarkStart w:id="7986" w:name="_Toc129169888"/>
      <w:bookmarkStart w:id="7987" w:name="_Toc145708267"/>
      <w:bookmarkStart w:id="7988" w:name="_Toc160570810"/>
      <w:bookmarkStart w:id="7989" w:name="_Toc162008406"/>
      <w:bookmarkStart w:id="7990" w:name="_Toc185516077"/>
      <w:bookmarkStart w:id="7991" w:name="_Toc192873385"/>
      <w:bookmarkStart w:id="7992" w:name="_Toc200971098"/>
      <w:r>
        <w:t>8A.1.6.1</w:t>
      </w:r>
      <w:r>
        <w:tab/>
        <w:t>General</w:t>
      </w:r>
      <w:bookmarkEnd w:id="7986"/>
      <w:bookmarkEnd w:id="7987"/>
      <w:bookmarkEnd w:id="7988"/>
      <w:bookmarkEnd w:id="7989"/>
      <w:bookmarkEnd w:id="7990"/>
      <w:bookmarkEnd w:id="7991"/>
      <w:bookmarkEnd w:id="799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7993" w:name="_Toc129169889"/>
      <w:bookmarkStart w:id="7994" w:name="_Toc145708268"/>
      <w:bookmarkStart w:id="7995" w:name="_Toc160570811"/>
      <w:bookmarkStart w:id="7996" w:name="_Toc162008407"/>
      <w:bookmarkStart w:id="7997" w:name="_Toc185516078"/>
      <w:bookmarkStart w:id="7998" w:name="_Toc192873386"/>
      <w:bookmarkStart w:id="7999" w:name="_Toc200971099"/>
      <w:r>
        <w:t>8A.1</w:t>
      </w:r>
      <w:r>
        <w:rPr>
          <w:lang w:val="en-US"/>
        </w:rPr>
        <w:t>.6.2</w:t>
      </w:r>
      <w:r>
        <w:rPr>
          <w:lang w:val="en-US"/>
        </w:rPr>
        <w:tab/>
        <w:t>Structured data types</w:t>
      </w:r>
      <w:bookmarkEnd w:id="7993"/>
      <w:bookmarkEnd w:id="7994"/>
      <w:bookmarkEnd w:id="7995"/>
      <w:bookmarkEnd w:id="7996"/>
      <w:bookmarkEnd w:id="7997"/>
      <w:bookmarkEnd w:id="7998"/>
      <w:bookmarkEnd w:id="7999"/>
    </w:p>
    <w:p w14:paraId="7B022181" w14:textId="77777777" w:rsidR="00200A25" w:rsidRDefault="00200A25" w:rsidP="00200A25">
      <w:pPr>
        <w:pStyle w:val="Heading5"/>
      </w:pPr>
      <w:bookmarkStart w:id="8000" w:name="_Toc129169890"/>
      <w:bookmarkStart w:id="8001" w:name="_Toc145708269"/>
      <w:bookmarkStart w:id="8002" w:name="_Toc160570812"/>
      <w:bookmarkStart w:id="8003" w:name="_Toc162008408"/>
      <w:bookmarkStart w:id="8004" w:name="_Toc185516079"/>
      <w:bookmarkStart w:id="8005" w:name="_Toc192873387"/>
      <w:bookmarkStart w:id="8006" w:name="_Toc200971100"/>
      <w:r>
        <w:t>8A.1.6.2.1</w:t>
      </w:r>
      <w:r>
        <w:tab/>
        <w:t>Introduction</w:t>
      </w:r>
      <w:bookmarkEnd w:id="8000"/>
      <w:bookmarkEnd w:id="8001"/>
      <w:bookmarkEnd w:id="8002"/>
      <w:bookmarkEnd w:id="8003"/>
      <w:bookmarkEnd w:id="8004"/>
      <w:bookmarkEnd w:id="8005"/>
      <w:bookmarkEnd w:id="8006"/>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8007" w:name="_Toc129169891"/>
      <w:bookmarkStart w:id="8008" w:name="_Toc145708270"/>
      <w:bookmarkStart w:id="8009" w:name="_Toc160570813"/>
      <w:bookmarkStart w:id="8010" w:name="_Toc162008409"/>
      <w:bookmarkStart w:id="8011" w:name="_Toc185516080"/>
      <w:bookmarkStart w:id="8012" w:name="_Toc192873388"/>
      <w:bookmarkStart w:id="8013" w:name="_Toc200971101"/>
      <w:r>
        <w:t>8A.1.6.2.2</w:t>
      </w:r>
      <w:r>
        <w:tab/>
        <w:t xml:space="preserve">Type: </w:t>
      </w:r>
      <w:bookmarkEnd w:id="8007"/>
      <w:r>
        <w:t>SelEESDecInfo</w:t>
      </w:r>
      <w:bookmarkEnd w:id="8008"/>
      <w:bookmarkEnd w:id="8009"/>
      <w:bookmarkEnd w:id="8010"/>
      <w:bookmarkEnd w:id="8011"/>
      <w:bookmarkEnd w:id="8012"/>
      <w:bookmarkEnd w:id="8013"/>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8014" w:name="_Toc129169894"/>
      <w:bookmarkStart w:id="8015" w:name="_Toc145708271"/>
      <w:bookmarkStart w:id="8016" w:name="_Toc160570814"/>
      <w:bookmarkStart w:id="8017" w:name="_Toc162008410"/>
      <w:bookmarkStart w:id="8018" w:name="_Toc185516081"/>
      <w:bookmarkStart w:id="8019" w:name="_Toc192873389"/>
      <w:bookmarkStart w:id="8020" w:name="_Toc200971102"/>
      <w:r>
        <w:t>8A.1</w:t>
      </w:r>
      <w:r>
        <w:rPr>
          <w:lang w:val="en-US"/>
        </w:rPr>
        <w:t>.6.3</w:t>
      </w:r>
      <w:r>
        <w:rPr>
          <w:lang w:val="en-US"/>
        </w:rPr>
        <w:tab/>
        <w:t>Simple data types and enumerations</w:t>
      </w:r>
      <w:bookmarkEnd w:id="8014"/>
      <w:bookmarkEnd w:id="8015"/>
      <w:bookmarkEnd w:id="8016"/>
      <w:bookmarkEnd w:id="8017"/>
      <w:bookmarkEnd w:id="8018"/>
      <w:bookmarkEnd w:id="8019"/>
      <w:bookmarkEnd w:id="8020"/>
    </w:p>
    <w:p w14:paraId="582338F5" w14:textId="77777777" w:rsidR="00910CC4" w:rsidRDefault="00910CC4" w:rsidP="00910CC4">
      <w:pPr>
        <w:pStyle w:val="Heading5"/>
      </w:pPr>
      <w:bookmarkStart w:id="8021" w:name="_Toc160570815"/>
      <w:bookmarkStart w:id="8022" w:name="_Toc162008411"/>
      <w:bookmarkStart w:id="8023" w:name="_Toc185516082"/>
      <w:bookmarkStart w:id="8024" w:name="_Toc192873390"/>
      <w:bookmarkStart w:id="8025" w:name="_Toc200971103"/>
      <w:r>
        <w:t>8A.1</w:t>
      </w:r>
      <w:r>
        <w:rPr>
          <w:lang w:val="en-US"/>
        </w:rPr>
        <w:t>.6.3</w:t>
      </w:r>
      <w:r>
        <w:t>.1</w:t>
      </w:r>
      <w:r>
        <w:tab/>
        <w:t>Introduction</w:t>
      </w:r>
      <w:bookmarkEnd w:id="8021"/>
      <w:bookmarkEnd w:id="8022"/>
      <w:bookmarkEnd w:id="8023"/>
      <w:bookmarkEnd w:id="8024"/>
      <w:bookmarkEnd w:id="802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8026" w:name="_Toc160570816"/>
      <w:bookmarkStart w:id="8027" w:name="_Toc162008412"/>
      <w:bookmarkStart w:id="8028" w:name="_Toc185516083"/>
      <w:bookmarkStart w:id="8029" w:name="_Toc192873391"/>
      <w:bookmarkStart w:id="8030" w:name="_Toc200971104"/>
      <w:r>
        <w:t>8A.1</w:t>
      </w:r>
      <w:r>
        <w:rPr>
          <w:lang w:val="en-US"/>
        </w:rPr>
        <w:t>.6.3</w:t>
      </w:r>
      <w:r>
        <w:t>.2</w:t>
      </w:r>
      <w:r>
        <w:tab/>
        <w:t>Simple data types</w:t>
      </w:r>
      <w:bookmarkEnd w:id="8026"/>
      <w:bookmarkEnd w:id="8027"/>
      <w:bookmarkEnd w:id="8028"/>
      <w:bookmarkEnd w:id="8029"/>
      <w:bookmarkEnd w:id="803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8031" w:name="_Toc160570817"/>
      <w:bookmarkStart w:id="8032" w:name="_Toc162008413"/>
      <w:bookmarkStart w:id="8033" w:name="_Toc185516084"/>
      <w:bookmarkStart w:id="8034" w:name="_Toc192873392"/>
      <w:bookmarkStart w:id="8035" w:name="_Toc20097110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031"/>
      <w:bookmarkEnd w:id="8032"/>
      <w:bookmarkEnd w:id="8033"/>
      <w:bookmarkEnd w:id="8034"/>
      <w:bookmarkEnd w:id="8035"/>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8036" w:name="_Toc160570818"/>
      <w:bookmarkStart w:id="8037" w:name="_Toc162008414"/>
      <w:bookmarkStart w:id="8038" w:name="_Toc185516085"/>
      <w:bookmarkStart w:id="8039" w:name="_Toc192873393"/>
      <w:bookmarkStart w:id="8040" w:name="_Toc200971106"/>
      <w:r>
        <w:lastRenderedPageBreak/>
        <w:t>8A.1</w:t>
      </w:r>
      <w:r>
        <w:rPr>
          <w:lang w:val="en-US"/>
        </w:rPr>
        <w:t>.6</w:t>
      </w:r>
      <w:r>
        <w:t>.5</w:t>
      </w:r>
      <w:r>
        <w:tab/>
        <w:t>Binary data</w:t>
      </w:r>
      <w:bookmarkEnd w:id="8036"/>
      <w:bookmarkEnd w:id="8037"/>
      <w:bookmarkEnd w:id="8038"/>
      <w:bookmarkEnd w:id="8039"/>
      <w:bookmarkEnd w:id="8040"/>
    </w:p>
    <w:p w14:paraId="0B0C5C1B" w14:textId="77777777" w:rsidR="00910CC4" w:rsidRDefault="00910CC4" w:rsidP="00910CC4">
      <w:pPr>
        <w:pStyle w:val="Heading5"/>
      </w:pPr>
      <w:bookmarkStart w:id="8041" w:name="_Toc160570819"/>
      <w:bookmarkStart w:id="8042" w:name="_Toc162008415"/>
      <w:bookmarkStart w:id="8043" w:name="_Toc185516086"/>
      <w:bookmarkStart w:id="8044" w:name="_Toc192873394"/>
      <w:bookmarkStart w:id="8045" w:name="_Toc200971107"/>
      <w:r>
        <w:t>8A.1</w:t>
      </w:r>
      <w:r>
        <w:rPr>
          <w:lang w:val="en-US"/>
        </w:rPr>
        <w:t>.6</w:t>
      </w:r>
      <w:r>
        <w:t>.5.1</w:t>
      </w:r>
      <w:r>
        <w:tab/>
        <w:t>Binary Data Types</w:t>
      </w:r>
      <w:bookmarkEnd w:id="8041"/>
      <w:bookmarkEnd w:id="8042"/>
      <w:bookmarkEnd w:id="8043"/>
      <w:bookmarkEnd w:id="8044"/>
      <w:bookmarkEnd w:id="8045"/>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8046" w:name="_Toc129169903"/>
      <w:bookmarkStart w:id="8047" w:name="_Toc145708272"/>
      <w:bookmarkStart w:id="8048" w:name="_Toc160570820"/>
      <w:bookmarkStart w:id="8049" w:name="_Toc162008416"/>
      <w:bookmarkStart w:id="8050" w:name="_Toc185516087"/>
      <w:bookmarkStart w:id="8051" w:name="_Toc192873395"/>
      <w:bookmarkStart w:id="8052" w:name="_Toc200971108"/>
      <w:r>
        <w:t>8A.1.7</w:t>
      </w:r>
      <w:r>
        <w:tab/>
        <w:t>Error Handling</w:t>
      </w:r>
      <w:bookmarkEnd w:id="8046"/>
      <w:bookmarkEnd w:id="8047"/>
      <w:bookmarkEnd w:id="8048"/>
      <w:bookmarkEnd w:id="8049"/>
      <w:bookmarkEnd w:id="8050"/>
      <w:bookmarkEnd w:id="8051"/>
      <w:bookmarkEnd w:id="8052"/>
    </w:p>
    <w:p w14:paraId="28DDC070" w14:textId="77777777" w:rsidR="00200A25" w:rsidRDefault="00200A25" w:rsidP="00200A25">
      <w:pPr>
        <w:pStyle w:val="Heading4"/>
      </w:pPr>
      <w:bookmarkStart w:id="8053" w:name="_Toc129169904"/>
      <w:bookmarkStart w:id="8054" w:name="_Toc145708273"/>
      <w:bookmarkStart w:id="8055" w:name="_Toc160570821"/>
      <w:bookmarkStart w:id="8056" w:name="_Toc162008417"/>
      <w:bookmarkStart w:id="8057" w:name="_Toc185516088"/>
      <w:bookmarkStart w:id="8058" w:name="_Toc192873396"/>
      <w:bookmarkStart w:id="8059" w:name="_Toc200971109"/>
      <w:r>
        <w:t>8A.1.7.1</w:t>
      </w:r>
      <w:r>
        <w:tab/>
        <w:t>General</w:t>
      </w:r>
      <w:bookmarkEnd w:id="8053"/>
      <w:bookmarkEnd w:id="8054"/>
      <w:bookmarkEnd w:id="8055"/>
      <w:bookmarkEnd w:id="8056"/>
      <w:bookmarkEnd w:id="8057"/>
      <w:bookmarkEnd w:id="8058"/>
      <w:bookmarkEnd w:id="805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8060" w:name="_Toc129169905"/>
      <w:bookmarkStart w:id="8061" w:name="_Toc145708274"/>
      <w:bookmarkStart w:id="8062" w:name="_Toc160570822"/>
      <w:bookmarkStart w:id="8063" w:name="_Toc162008418"/>
      <w:bookmarkStart w:id="8064" w:name="_Toc185516089"/>
      <w:bookmarkStart w:id="8065" w:name="_Toc192873397"/>
      <w:bookmarkStart w:id="8066" w:name="_Toc200971110"/>
      <w:r>
        <w:t>8A.1.7.2</w:t>
      </w:r>
      <w:r>
        <w:tab/>
        <w:t>Protocol Errors</w:t>
      </w:r>
      <w:bookmarkEnd w:id="8060"/>
      <w:bookmarkEnd w:id="8061"/>
      <w:bookmarkEnd w:id="8062"/>
      <w:bookmarkEnd w:id="8063"/>
      <w:bookmarkEnd w:id="8064"/>
      <w:bookmarkEnd w:id="8065"/>
      <w:bookmarkEnd w:id="806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8067" w:name="_Toc129169906"/>
      <w:bookmarkStart w:id="8068" w:name="_Toc145708275"/>
      <w:bookmarkStart w:id="8069" w:name="_Toc160570823"/>
      <w:bookmarkStart w:id="8070" w:name="_Toc162008419"/>
      <w:bookmarkStart w:id="8071" w:name="_Toc185516090"/>
      <w:bookmarkStart w:id="8072" w:name="_Toc192873398"/>
      <w:bookmarkStart w:id="8073" w:name="_Toc200971111"/>
      <w:r>
        <w:t>8A.1.7.3</w:t>
      </w:r>
      <w:r>
        <w:tab/>
        <w:t>Application Errors</w:t>
      </w:r>
      <w:bookmarkEnd w:id="8067"/>
      <w:bookmarkEnd w:id="8068"/>
      <w:bookmarkEnd w:id="8069"/>
      <w:bookmarkEnd w:id="8070"/>
      <w:bookmarkEnd w:id="8071"/>
      <w:bookmarkEnd w:id="8072"/>
      <w:bookmarkEnd w:id="8073"/>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8074" w:name="_Toc129169907"/>
      <w:bookmarkStart w:id="8075" w:name="_Toc145708276"/>
      <w:bookmarkStart w:id="8076" w:name="_Toc160570824"/>
      <w:bookmarkStart w:id="8077" w:name="_Toc162008420"/>
      <w:bookmarkStart w:id="8078" w:name="_Toc185516091"/>
      <w:bookmarkStart w:id="8079" w:name="_Toc192873399"/>
      <w:bookmarkStart w:id="8080" w:name="_Toc200971112"/>
      <w:r>
        <w:t>8A.1.8</w:t>
      </w:r>
      <w:r>
        <w:tab/>
        <w:t>Feature negotiation</w:t>
      </w:r>
      <w:bookmarkEnd w:id="8074"/>
      <w:bookmarkEnd w:id="8075"/>
      <w:bookmarkEnd w:id="8076"/>
      <w:bookmarkEnd w:id="8077"/>
      <w:bookmarkEnd w:id="8078"/>
      <w:bookmarkEnd w:id="8079"/>
      <w:bookmarkEnd w:id="8080"/>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8081" w:name="_Toc85734513"/>
      <w:bookmarkStart w:id="8082" w:name="_Toc89431812"/>
      <w:bookmarkStart w:id="8083" w:name="_Toc97042726"/>
      <w:bookmarkStart w:id="8084" w:name="_Toc97045870"/>
      <w:bookmarkStart w:id="8085" w:name="_Toc97155615"/>
      <w:bookmarkStart w:id="8086" w:name="_Toc101521707"/>
      <w:bookmarkStart w:id="8087" w:name="_Toc138762014"/>
      <w:bookmarkStart w:id="8088" w:name="_Toc145708277"/>
      <w:bookmarkStart w:id="8089" w:name="_Toc160570825"/>
      <w:bookmarkStart w:id="8090" w:name="_Toc162008421"/>
      <w:bookmarkStart w:id="8091" w:name="_Toc185516092"/>
      <w:bookmarkStart w:id="8092" w:name="_Toc192873400"/>
      <w:bookmarkStart w:id="8093" w:name="_Toc200971113"/>
      <w:r>
        <w:t>9</w:t>
      </w:r>
      <w:r>
        <w:tab/>
        <w:t>Edge Configuration Server API Definitions</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2EB69EEF" w14:textId="60A34CEB" w:rsidR="00721A12" w:rsidRPr="00771852" w:rsidRDefault="00721A12" w:rsidP="00721A12">
      <w:pPr>
        <w:pStyle w:val="Heading2"/>
      </w:pPr>
      <w:bookmarkStart w:id="8094" w:name="_Toc85734514"/>
      <w:bookmarkStart w:id="8095" w:name="_Toc89431813"/>
      <w:bookmarkStart w:id="8096" w:name="_Toc97042727"/>
      <w:bookmarkStart w:id="8097" w:name="_Toc97045871"/>
      <w:bookmarkStart w:id="8098" w:name="_Toc97155616"/>
      <w:bookmarkStart w:id="8099" w:name="_Toc101521708"/>
      <w:bookmarkStart w:id="8100" w:name="_Toc138762015"/>
      <w:bookmarkStart w:id="8101" w:name="_Toc145708278"/>
      <w:bookmarkStart w:id="8102" w:name="_Toc160570826"/>
      <w:bookmarkStart w:id="8103" w:name="_Toc162008422"/>
      <w:bookmarkStart w:id="8104" w:name="_Toc185516093"/>
      <w:bookmarkStart w:id="8105" w:name="_Toc192873401"/>
      <w:bookmarkStart w:id="8106" w:name="_Toc61651623"/>
      <w:bookmarkStart w:id="8107" w:name="_Toc200971114"/>
      <w:r>
        <w:t>9.1</w:t>
      </w:r>
      <w:r>
        <w:tab/>
        <w:t>Eecs_EESRegistration API</w:t>
      </w:r>
      <w:bookmarkEnd w:id="8094"/>
      <w:bookmarkEnd w:id="8095"/>
      <w:bookmarkEnd w:id="8096"/>
      <w:bookmarkEnd w:id="8097"/>
      <w:bookmarkEnd w:id="8098"/>
      <w:bookmarkEnd w:id="8099"/>
      <w:bookmarkEnd w:id="8100"/>
      <w:bookmarkEnd w:id="8101"/>
      <w:bookmarkEnd w:id="8102"/>
      <w:bookmarkEnd w:id="8103"/>
      <w:bookmarkEnd w:id="8104"/>
      <w:bookmarkEnd w:id="8105"/>
      <w:bookmarkEnd w:id="8107"/>
    </w:p>
    <w:p w14:paraId="2EFBFDBF" w14:textId="435B92F7" w:rsidR="00721A12" w:rsidRDefault="00721A12" w:rsidP="00721A12">
      <w:pPr>
        <w:pStyle w:val="Heading3"/>
      </w:pPr>
      <w:bookmarkStart w:id="8108" w:name="_Toc85734515"/>
      <w:bookmarkStart w:id="8109" w:name="_Toc89431814"/>
      <w:bookmarkStart w:id="8110" w:name="_Toc97042728"/>
      <w:bookmarkStart w:id="8111" w:name="_Toc97045872"/>
      <w:bookmarkStart w:id="8112" w:name="_Toc97155617"/>
      <w:bookmarkStart w:id="8113" w:name="_Toc101521709"/>
      <w:bookmarkStart w:id="8114" w:name="_Toc138762016"/>
      <w:bookmarkStart w:id="8115" w:name="_Toc145708279"/>
      <w:bookmarkStart w:id="8116" w:name="_Toc160570827"/>
      <w:bookmarkStart w:id="8117" w:name="_Toc162008423"/>
      <w:bookmarkStart w:id="8118" w:name="_Toc185516094"/>
      <w:bookmarkStart w:id="8119" w:name="_Toc192873402"/>
      <w:bookmarkStart w:id="8120" w:name="_Toc200971115"/>
      <w:r>
        <w:t>9.1.1</w:t>
      </w:r>
      <w:r>
        <w:tab/>
      </w:r>
      <w:bookmarkEnd w:id="8108"/>
      <w:r w:rsidR="009616F6">
        <w:t>Introduction</w:t>
      </w:r>
      <w:bookmarkEnd w:id="8109"/>
      <w:bookmarkEnd w:id="8110"/>
      <w:bookmarkEnd w:id="8111"/>
      <w:bookmarkEnd w:id="8112"/>
      <w:bookmarkEnd w:id="8113"/>
      <w:bookmarkEnd w:id="8114"/>
      <w:bookmarkEnd w:id="8115"/>
      <w:bookmarkEnd w:id="8116"/>
      <w:bookmarkEnd w:id="8117"/>
      <w:bookmarkEnd w:id="8118"/>
      <w:bookmarkEnd w:id="8119"/>
      <w:bookmarkEnd w:id="8120"/>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8121" w:name="_Toc85734516"/>
      <w:bookmarkStart w:id="8122" w:name="_Toc89431815"/>
      <w:bookmarkStart w:id="8123" w:name="_Toc97042729"/>
      <w:bookmarkStart w:id="8124" w:name="_Toc97045873"/>
      <w:bookmarkStart w:id="8125" w:name="_Toc97155618"/>
      <w:bookmarkStart w:id="8126" w:name="_Toc101521710"/>
      <w:bookmarkStart w:id="8127" w:name="_Toc138762017"/>
      <w:bookmarkStart w:id="8128" w:name="_Toc145708280"/>
      <w:bookmarkStart w:id="8129" w:name="_Toc160570828"/>
      <w:bookmarkStart w:id="8130" w:name="_Toc162008424"/>
      <w:bookmarkStart w:id="8131" w:name="_Toc185516095"/>
      <w:bookmarkStart w:id="8132" w:name="_Toc192873403"/>
      <w:bookmarkStart w:id="8133" w:name="_Toc200971116"/>
      <w:r>
        <w:t>9.1</w:t>
      </w:r>
      <w:r w:rsidR="00721A12">
        <w:t>.2</w:t>
      </w:r>
      <w:r w:rsidR="00721A12">
        <w:tab/>
        <w:t>Resources</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0225CA2C" w14:textId="79D88178" w:rsidR="00721A12" w:rsidRDefault="00293795" w:rsidP="00721A12">
      <w:pPr>
        <w:pStyle w:val="Heading4"/>
      </w:pPr>
      <w:bookmarkStart w:id="8134" w:name="_Toc85734517"/>
      <w:bookmarkStart w:id="8135" w:name="_Toc89431816"/>
      <w:bookmarkStart w:id="8136" w:name="_Toc97042730"/>
      <w:bookmarkStart w:id="8137" w:name="_Toc97045874"/>
      <w:bookmarkStart w:id="8138" w:name="_Toc97155619"/>
      <w:bookmarkStart w:id="8139" w:name="_Toc101521711"/>
      <w:bookmarkStart w:id="8140" w:name="_Toc138762018"/>
      <w:bookmarkStart w:id="8141" w:name="_Toc145708281"/>
      <w:bookmarkStart w:id="8142" w:name="_Toc160570829"/>
      <w:bookmarkStart w:id="8143" w:name="_Toc162008425"/>
      <w:bookmarkStart w:id="8144" w:name="_Toc185516096"/>
      <w:bookmarkStart w:id="8145" w:name="_Toc192873404"/>
      <w:bookmarkStart w:id="8146" w:name="_Toc200971117"/>
      <w:r>
        <w:t>9.1</w:t>
      </w:r>
      <w:r w:rsidR="00721A12">
        <w:t>.2.1</w:t>
      </w:r>
      <w:r w:rsidR="00721A12">
        <w:tab/>
        <w:t>Overview</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5pt;height:198.55pt" o:ole="">
            <v:imagedata r:id="rId43" o:title=""/>
          </v:shape>
          <o:OLEObject Type="Embed" ProgID="Visio.Drawing.11" ShapeID="_x0000_i1041" DrawAspect="Content" ObjectID="_181157947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8147" w:name="_Toc85734518"/>
      <w:bookmarkStart w:id="8148" w:name="_Toc89431817"/>
      <w:bookmarkStart w:id="8149" w:name="_Toc97042731"/>
      <w:bookmarkStart w:id="8150" w:name="_Toc97045875"/>
      <w:bookmarkStart w:id="8151" w:name="_Toc97155620"/>
      <w:bookmarkStart w:id="8152" w:name="_Toc101521712"/>
      <w:bookmarkStart w:id="8153" w:name="_Toc138762019"/>
      <w:bookmarkStart w:id="8154" w:name="_Toc145708282"/>
      <w:bookmarkStart w:id="8155" w:name="_Toc160570830"/>
      <w:bookmarkStart w:id="8156" w:name="_Toc162008426"/>
      <w:bookmarkStart w:id="8157" w:name="_Toc185516097"/>
      <w:bookmarkStart w:id="8158" w:name="_Toc192873405"/>
      <w:bookmarkStart w:id="8159" w:name="_Toc200971118"/>
      <w:r>
        <w:lastRenderedPageBreak/>
        <w:t>9.</w:t>
      </w:r>
      <w:r w:rsidR="00293795">
        <w:t>1</w:t>
      </w:r>
      <w:r>
        <w:t>.2.2</w:t>
      </w:r>
      <w:r>
        <w:tab/>
        <w:t>Resource</w:t>
      </w:r>
      <w:r w:rsidRPr="00831458">
        <w:t xml:space="preserve">: </w:t>
      </w:r>
      <w:r>
        <w:t>EES Registrations</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27AA3C4C" w14:textId="30F15DD2" w:rsidR="00721A12" w:rsidRDefault="00721A12" w:rsidP="00721A12">
      <w:pPr>
        <w:pStyle w:val="Heading5"/>
        <w:rPr>
          <w:lang w:eastAsia="zh-CN"/>
        </w:rPr>
      </w:pPr>
      <w:bookmarkStart w:id="8160" w:name="_Toc85734519"/>
      <w:bookmarkStart w:id="8161" w:name="_Toc89431818"/>
      <w:bookmarkStart w:id="8162" w:name="_Toc97042732"/>
      <w:bookmarkStart w:id="8163" w:name="_Toc97045876"/>
      <w:bookmarkStart w:id="8164" w:name="_Toc97155621"/>
      <w:bookmarkStart w:id="8165" w:name="_Toc101521713"/>
      <w:bookmarkStart w:id="8166" w:name="_Toc138762020"/>
      <w:bookmarkStart w:id="8167" w:name="_Toc145708283"/>
      <w:bookmarkStart w:id="8168" w:name="_Toc160570831"/>
      <w:bookmarkStart w:id="8169" w:name="_Toc162008427"/>
      <w:bookmarkStart w:id="8170" w:name="_Toc185516098"/>
      <w:bookmarkStart w:id="8171" w:name="_Toc192873406"/>
      <w:bookmarkStart w:id="8172" w:name="_Toc200971119"/>
      <w:r>
        <w:rPr>
          <w:lang w:eastAsia="zh-CN"/>
        </w:rPr>
        <w:t>9.</w:t>
      </w:r>
      <w:r w:rsidR="00293795">
        <w:rPr>
          <w:lang w:eastAsia="zh-CN"/>
        </w:rPr>
        <w:t>1</w:t>
      </w:r>
      <w:r>
        <w:rPr>
          <w:lang w:eastAsia="zh-CN"/>
        </w:rPr>
        <w:t>.2.2.1</w:t>
      </w:r>
      <w:r>
        <w:rPr>
          <w:lang w:eastAsia="zh-CN"/>
        </w:rPr>
        <w:tab/>
        <w:t>Description</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8173" w:name="_Toc85734520"/>
      <w:bookmarkStart w:id="8174" w:name="_Toc89431819"/>
      <w:bookmarkStart w:id="8175" w:name="_Toc97042733"/>
      <w:bookmarkStart w:id="8176" w:name="_Toc97045877"/>
      <w:bookmarkStart w:id="8177" w:name="_Toc97155622"/>
      <w:bookmarkStart w:id="8178" w:name="_Toc101521714"/>
      <w:bookmarkStart w:id="8179" w:name="_Toc138762021"/>
      <w:bookmarkStart w:id="8180" w:name="_Toc145708284"/>
      <w:bookmarkStart w:id="8181" w:name="_Toc160570832"/>
      <w:bookmarkStart w:id="8182" w:name="_Toc162008428"/>
      <w:bookmarkStart w:id="8183" w:name="_Toc185516099"/>
      <w:bookmarkStart w:id="8184" w:name="_Toc192873407"/>
      <w:bookmarkStart w:id="8185" w:name="_Toc200971120"/>
      <w:r>
        <w:rPr>
          <w:lang w:eastAsia="zh-CN"/>
        </w:rPr>
        <w:t>9.</w:t>
      </w:r>
      <w:r w:rsidR="00293795">
        <w:rPr>
          <w:lang w:eastAsia="zh-CN"/>
        </w:rPr>
        <w:t>1</w:t>
      </w:r>
      <w:r>
        <w:rPr>
          <w:lang w:eastAsia="zh-CN"/>
        </w:rPr>
        <w:t>.2.2.2</w:t>
      </w:r>
      <w:r>
        <w:rPr>
          <w:lang w:eastAsia="zh-CN"/>
        </w:rPr>
        <w:tab/>
        <w:t>Resource Definition</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8186" w:name="_Toc85734521"/>
      <w:bookmarkStart w:id="8187" w:name="_Toc89431820"/>
      <w:bookmarkStart w:id="8188" w:name="_Toc97042734"/>
      <w:bookmarkStart w:id="8189" w:name="_Toc97045878"/>
      <w:bookmarkStart w:id="8190" w:name="_Toc97155623"/>
      <w:bookmarkStart w:id="8191" w:name="_Toc101521715"/>
      <w:bookmarkStart w:id="8192" w:name="_Toc138762022"/>
      <w:bookmarkStart w:id="8193" w:name="_Toc145708285"/>
      <w:bookmarkStart w:id="8194" w:name="_Toc160570833"/>
      <w:bookmarkStart w:id="8195" w:name="_Toc162008429"/>
      <w:bookmarkStart w:id="8196" w:name="_Toc185516100"/>
      <w:bookmarkStart w:id="8197" w:name="_Toc192873408"/>
      <w:bookmarkStart w:id="8198" w:name="_Toc200971121"/>
      <w:r>
        <w:rPr>
          <w:lang w:eastAsia="zh-CN"/>
        </w:rPr>
        <w:t>9.</w:t>
      </w:r>
      <w:r w:rsidR="00293795">
        <w:rPr>
          <w:lang w:eastAsia="zh-CN"/>
        </w:rPr>
        <w:t>1</w:t>
      </w:r>
      <w:r>
        <w:rPr>
          <w:lang w:eastAsia="zh-CN"/>
        </w:rPr>
        <w:t>.2.2.3</w:t>
      </w:r>
      <w:r>
        <w:rPr>
          <w:lang w:eastAsia="zh-CN"/>
        </w:rPr>
        <w:tab/>
        <w:t>Resource Standard Methods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5D8DC62D" w14:textId="0FAB59F2" w:rsidR="00721A12" w:rsidRDefault="00721A12" w:rsidP="00721A12">
      <w:pPr>
        <w:pStyle w:val="Heading6"/>
        <w:rPr>
          <w:lang w:eastAsia="zh-CN"/>
        </w:rPr>
      </w:pPr>
      <w:bookmarkStart w:id="8199" w:name="_Toc85734522"/>
      <w:bookmarkStart w:id="8200" w:name="_Toc89431821"/>
      <w:bookmarkStart w:id="8201" w:name="_Toc97042735"/>
      <w:bookmarkStart w:id="8202" w:name="_Toc97045879"/>
      <w:bookmarkStart w:id="8203" w:name="_Toc97155624"/>
      <w:bookmarkStart w:id="8204" w:name="_Toc101521716"/>
      <w:bookmarkStart w:id="8205" w:name="_Toc138762023"/>
      <w:bookmarkStart w:id="8206" w:name="_Toc145708286"/>
      <w:bookmarkStart w:id="8207" w:name="_Toc160570834"/>
      <w:bookmarkStart w:id="8208" w:name="_Toc162008430"/>
      <w:bookmarkStart w:id="8209" w:name="_Toc185516101"/>
      <w:bookmarkStart w:id="8210" w:name="_Toc192873409"/>
      <w:bookmarkStart w:id="8211" w:name="_Toc200971122"/>
      <w:r>
        <w:rPr>
          <w:lang w:eastAsia="zh-CN"/>
        </w:rPr>
        <w:t>9.</w:t>
      </w:r>
      <w:r w:rsidR="00293795">
        <w:rPr>
          <w:lang w:eastAsia="zh-CN"/>
        </w:rPr>
        <w:t>1</w:t>
      </w:r>
      <w:r>
        <w:rPr>
          <w:lang w:eastAsia="zh-CN"/>
        </w:rPr>
        <w:t>.2.2.3.1</w:t>
      </w:r>
      <w:r>
        <w:rPr>
          <w:lang w:eastAsia="zh-CN"/>
        </w:rPr>
        <w:tab/>
        <w:t>POST</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8212" w:name="_Toc85734523"/>
      <w:bookmarkStart w:id="8213" w:name="_Toc89431822"/>
      <w:bookmarkStart w:id="8214" w:name="_Toc97042736"/>
      <w:bookmarkStart w:id="8215" w:name="_Toc97045880"/>
      <w:bookmarkStart w:id="8216" w:name="_Toc97155625"/>
      <w:bookmarkStart w:id="8217" w:name="_Toc101521717"/>
      <w:bookmarkStart w:id="8218" w:name="_Toc138762024"/>
      <w:bookmarkStart w:id="8219" w:name="_Toc145708287"/>
      <w:bookmarkStart w:id="8220" w:name="_Toc160570835"/>
      <w:bookmarkStart w:id="8221" w:name="_Toc162008431"/>
      <w:bookmarkStart w:id="8222" w:name="_Toc185516102"/>
      <w:bookmarkStart w:id="8223" w:name="_Toc192873410"/>
      <w:bookmarkStart w:id="8224" w:name="_Toc200971123"/>
      <w:r>
        <w:rPr>
          <w:lang w:eastAsia="zh-CN"/>
        </w:rPr>
        <w:lastRenderedPageBreak/>
        <w:t>9.</w:t>
      </w:r>
      <w:r w:rsidR="00293795">
        <w:rPr>
          <w:lang w:eastAsia="zh-CN"/>
        </w:rPr>
        <w:t>1</w:t>
      </w:r>
      <w:r>
        <w:rPr>
          <w:lang w:eastAsia="zh-CN"/>
        </w:rPr>
        <w:t>.2.2.4</w:t>
      </w:r>
      <w:r>
        <w:rPr>
          <w:lang w:eastAsia="zh-CN"/>
        </w:rPr>
        <w:tab/>
        <w:t>Resource Custom Operations</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202A7B73" w14:textId="77777777" w:rsidR="00721A12" w:rsidRDefault="00721A12" w:rsidP="00721A12">
      <w:r>
        <w:t>None.</w:t>
      </w:r>
    </w:p>
    <w:p w14:paraId="18CEB14A" w14:textId="711A8F14" w:rsidR="00721A12" w:rsidRDefault="00721A12" w:rsidP="00721A12">
      <w:pPr>
        <w:pStyle w:val="Heading4"/>
      </w:pPr>
      <w:bookmarkStart w:id="8225" w:name="_Toc85734524"/>
      <w:bookmarkStart w:id="8226" w:name="_Toc89431823"/>
      <w:bookmarkStart w:id="8227" w:name="_Toc97042737"/>
      <w:bookmarkStart w:id="8228" w:name="_Toc97045881"/>
      <w:bookmarkStart w:id="8229" w:name="_Toc97155626"/>
      <w:bookmarkStart w:id="8230" w:name="_Toc101521718"/>
      <w:bookmarkStart w:id="8231" w:name="_Toc138762025"/>
      <w:bookmarkStart w:id="8232" w:name="_Toc145708288"/>
      <w:bookmarkStart w:id="8233" w:name="_Toc160570836"/>
      <w:bookmarkStart w:id="8234" w:name="_Toc162008432"/>
      <w:bookmarkStart w:id="8235" w:name="_Toc185516103"/>
      <w:bookmarkStart w:id="8236" w:name="_Toc192873411"/>
      <w:bookmarkStart w:id="8237" w:name="_Toc200971124"/>
      <w:r>
        <w:t>9.</w:t>
      </w:r>
      <w:r w:rsidR="00293795">
        <w:t>1</w:t>
      </w:r>
      <w:r>
        <w:t>.2.3</w:t>
      </w:r>
      <w:r>
        <w:tab/>
        <w:t>Resource</w:t>
      </w:r>
      <w:r w:rsidRPr="00831458">
        <w:t xml:space="preserve">: </w:t>
      </w:r>
      <w:r>
        <w:t>Individual EES Registration</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4C741470" w14:textId="48DBC111" w:rsidR="00721A12" w:rsidRDefault="00721A12" w:rsidP="00721A12">
      <w:pPr>
        <w:pStyle w:val="Heading5"/>
        <w:rPr>
          <w:lang w:eastAsia="zh-CN"/>
        </w:rPr>
      </w:pPr>
      <w:bookmarkStart w:id="8238" w:name="_Toc85734525"/>
      <w:bookmarkStart w:id="8239" w:name="_Toc89431824"/>
      <w:bookmarkStart w:id="8240" w:name="_Toc97042738"/>
      <w:bookmarkStart w:id="8241" w:name="_Toc97045882"/>
      <w:bookmarkStart w:id="8242" w:name="_Toc97155627"/>
      <w:bookmarkStart w:id="8243" w:name="_Toc101521719"/>
      <w:bookmarkStart w:id="8244" w:name="_Toc138762026"/>
      <w:bookmarkStart w:id="8245" w:name="_Toc145708289"/>
      <w:bookmarkStart w:id="8246" w:name="_Toc160570837"/>
      <w:bookmarkStart w:id="8247" w:name="_Toc162008433"/>
      <w:bookmarkStart w:id="8248" w:name="_Toc185516104"/>
      <w:bookmarkStart w:id="8249" w:name="_Toc192873412"/>
      <w:bookmarkStart w:id="8250" w:name="_Toc200971125"/>
      <w:r>
        <w:rPr>
          <w:lang w:eastAsia="zh-CN"/>
        </w:rPr>
        <w:t>9.</w:t>
      </w:r>
      <w:r w:rsidR="00293795">
        <w:rPr>
          <w:lang w:eastAsia="zh-CN"/>
        </w:rPr>
        <w:t>1</w:t>
      </w:r>
      <w:r>
        <w:rPr>
          <w:lang w:eastAsia="zh-CN"/>
        </w:rPr>
        <w:t>.2.3.1</w:t>
      </w:r>
      <w:r>
        <w:rPr>
          <w:lang w:eastAsia="zh-CN"/>
        </w:rPr>
        <w:tab/>
        <w:t>Description</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8251" w:name="_Toc85734526"/>
      <w:bookmarkStart w:id="8252" w:name="_Toc89431825"/>
      <w:bookmarkStart w:id="8253" w:name="_Toc97042739"/>
      <w:bookmarkStart w:id="8254" w:name="_Toc97045883"/>
      <w:bookmarkStart w:id="8255" w:name="_Toc97155628"/>
      <w:bookmarkStart w:id="8256" w:name="_Toc101521720"/>
      <w:bookmarkStart w:id="8257" w:name="_Toc138762027"/>
      <w:bookmarkStart w:id="8258" w:name="_Toc145708290"/>
      <w:bookmarkStart w:id="8259" w:name="_Toc160570838"/>
      <w:bookmarkStart w:id="8260" w:name="_Toc162008434"/>
      <w:bookmarkStart w:id="8261" w:name="_Toc185516105"/>
      <w:bookmarkStart w:id="8262" w:name="_Toc192873413"/>
      <w:bookmarkStart w:id="8263" w:name="_Toc200971126"/>
      <w:r>
        <w:rPr>
          <w:lang w:eastAsia="zh-CN"/>
        </w:rPr>
        <w:t>9.</w:t>
      </w:r>
      <w:r w:rsidR="00293795">
        <w:rPr>
          <w:lang w:eastAsia="zh-CN"/>
        </w:rPr>
        <w:t>1</w:t>
      </w:r>
      <w:r>
        <w:rPr>
          <w:lang w:eastAsia="zh-CN"/>
        </w:rPr>
        <w:t>.2.3.2</w:t>
      </w:r>
      <w:r>
        <w:rPr>
          <w:lang w:eastAsia="zh-CN"/>
        </w:rPr>
        <w:tab/>
        <w:t>Resource Definition</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8264" w:name="_Toc85734527"/>
      <w:bookmarkStart w:id="8265" w:name="_Toc89431826"/>
      <w:bookmarkStart w:id="8266" w:name="_Toc97042740"/>
      <w:bookmarkStart w:id="8267" w:name="_Toc97045884"/>
      <w:bookmarkStart w:id="8268" w:name="_Toc97155629"/>
      <w:bookmarkStart w:id="8269" w:name="_Toc101521721"/>
      <w:bookmarkStart w:id="8270" w:name="_Toc138762028"/>
      <w:bookmarkStart w:id="8271" w:name="_Toc145708291"/>
      <w:bookmarkStart w:id="8272" w:name="_Toc160570839"/>
      <w:bookmarkStart w:id="8273" w:name="_Toc162008435"/>
      <w:bookmarkStart w:id="8274" w:name="_Toc185516106"/>
      <w:bookmarkStart w:id="8275" w:name="_Toc192873414"/>
      <w:bookmarkStart w:id="8276" w:name="_Toc200971127"/>
      <w:r>
        <w:rPr>
          <w:lang w:eastAsia="zh-CN"/>
        </w:rPr>
        <w:t>9.</w:t>
      </w:r>
      <w:r w:rsidR="00293795">
        <w:rPr>
          <w:lang w:eastAsia="zh-CN"/>
        </w:rPr>
        <w:t>1</w:t>
      </w:r>
      <w:r>
        <w:rPr>
          <w:lang w:eastAsia="zh-CN"/>
        </w:rPr>
        <w:t>.2.3.3</w:t>
      </w:r>
      <w:r>
        <w:rPr>
          <w:lang w:eastAsia="zh-CN"/>
        </w:rPr>
        <w:tab/>
        <w:t>Resource Standard Methods</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4E5718EC" w14:textId="42AECBA8" w:rsidR="00721A12" w:rsidRDefault="00721A12" w:rsidP="00721A12">
      <w:pPr>
        <w:pStyle w:val="Heading6"/>
        <w:rPr>
          <w:lang w:eastAsia="zh-CN"/>
        </w:rPr>
      </w:pPr>
      <w:bookmarkStart w:id="8277" w:name="_Toc85734528"/>
      <w:bookmarkStart w:id="8278" w:name="_Toc89431827"/>
      <w:bookmarkStart w:id="8279" w:name="_Toc97042741"/>
      <w:bookmarkStart w:id="8280" w:name="_Toc97045885"/>
      <w:bookmarkStart w:id="8281" w:name="_Toc97155630"/>
      <w:bookmarkStart w:id="8282" w:name="_Toc101521722"/>
      <w:bookmarkStart w:id="8283" w:name="_Toc138762029"/>
      <w:bookmarkStart w:id="8284" w:name="_Toc145708292"/>
      <w:bookmarkStart w:id="8285" w:name="_Toc160570840"/>
      <w:bookmarkStart w:id="8286" w:name="_Toc162008436"/>
      <w:bookmarkStart w:id="8287" w:name="_Toc185516107"/>
      <w:bookmarkStart w:id="8288" w:name="_Toc192873415"/>
      <w:bookmarkStart w:id="8289" w:name="_Toc200971128"/>
      <w:r>
        <w:rPr>
          <w:lang w:eastAsia="zh-CN"/>
        </w:rPr>
        <w:t>9.</w:t>
      </w:r>
      <w:r w:rsidR="00293795">
        <w:rPr>
          <w:lang w:eastAsia="zh-CN"/>
        </w:rPr>
        <w:t>1</w:t>
      </w:r>
      <w:r>
        <w:rPr>
          <w:lang w:eastAsia="zh-CN"/>
        </w:rPr>
        <w:t>.2.3.3.1</w:t>
      </w:r>
      <w:r>
        <w:rPr>
          <w:lang w:eastAsia="zh-CN"/>
        </w:rPr>
        <w:tab/>
        <w:t>GET</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8290" w:name="_Toc85734529"/>
      <w:bookmarkStart w:id="8291" w:name="_Toc89431828"/>
      <w:bookmarkStart w:id="8292" w:name="_Toc97042742"/>
      <w:bookmarkStart w:id="8293" w:name="_Toc97045886"/>
      <w:bookmarkStart w:id="8294" w:name="_Toc97155631"/>
      <w:bookmarkStart w:id="8295" w:name="_Toc101521723"/>
      <w:bookmarkStart w:id="8296" w:name="_Toc138762030"/>
      <w:bookmarkStart w:id="8297" w:name="_Toc145708293"/>
      <w:bookmarkStart w:id="8298" w:name="_Toc160570841"/>
      <w:bookmarkStart w:id="8299" w:name="_Toc162008437"/>
      <w:bookmarkStart w:id="8300" w:name="_Toc185516108"/>
      <w:bookmarkStart w:id="8301" w:name="_Toc192873416"/>
      <w:bookmarkStart w:id="8302" w:name="_Toc200971129"/>
      <w:r>
        <w:rPr>
          <w:lang w:eastAsia="zh-CN"/>
        </w:rPr>
        <w:t>9.</w:t>
      </w:r>
      <w:r w:rsidR="00293795">
        <w:rPr>
          <w:lang w:eastAsia="zh-CN"/>
        </w:rPr>
        <w:t>1</w:t>
      </w:r>
      <w:r>
        <w:rPr>
          <w:lang w:eastAsia="zh-CN"/>
        </w:rPr>
        <w:t>.2.3.3.2</w:t>
      </w:r>
      <w:r>
        <w:rPr>
          <w:lang w:eastAsia="zh-CN"/>
        </w:rPr>
        <w:tab/>
        <w:t>PUT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8303" w:name="_Toc85734530"/>
      <w:bookmarkStart w:id="8304" w:name="_Toc89431829"/>
      <w:bookmarkStart w:id="8305" w:name="_Toc97042743"/>
      <w:bookmarkStart w:id="8306" w:name="_Toc97045887"/>
      <w:bookmarkStart w:id="8307" w:name="_Toc97155632"/>
      <w:bookmarkStart w:id="8308" w:name="_Toc101521724"/>
      <w:bookmarkStart w:id="8309" w:name="_Toc138762031"/>
      <w:bookmarkStart w:id="8310" w:name="_Toc145708294"/>
      <w:bookmarkStart w:id="8311" w:name="_Toc160570842"/>
      <w:bookmarkStart w:id="8312" w:name="_Toc162008438"/>
      <w:bookmarkStart w:id="8313" w:name="_Toc185516109"/>
      <w:bookmarkStart w:id="8314" w:name="_Toc192873417"/>
      <w:bookmarkStart w:id="8315" w:name="_Toc200971130"/>
      <w:r>
        <w:rPr>
          <w:lang w:eastAsia="zh-CN"/>
        </w:rPr>
        <w:t>9.</w:t>
      </w:r>
      <w:r w:rsidR="00293795">
        <w:rPr>
          <w:lang w:eastAsia="zh-CN"/>
        </w:rPr>
        <w:t>1</w:t>
      </w:r>
      <w:r>
        <w:rPr>
          <w:lang w:eastAsia="zh-CN"/>
        </w:rPr>
        <w:t>.2.3.3.3</w:t>
      </w:r>
      <w:r>
        <w:rPr>
          <w:lang w:eastAsia="zh-CN"/>
        </w:rPr>
        <w:tab/>
        <w:t>DELETE</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8316" w:name="_Toc85734531"/>
      <w:bookmarkStart w:id="8317" w:name="_Toc89431830"/>
      <w:bookmarkStart w:id="8318" w:name="_Toc97042744"/>
      <w:bookmarkStart w:id="8319" w:name="_Toc97045888"/>
      <w:bookmarkStart w:id="8320" w:name="_Toc97155633"/>
      <w:bookmarkStart w:id="8321" w:name="_Toc101521725"/>
      <w:bookmarkStart w:id="8322" w:name="_Toc138762032"/>
      <w:bookmarkStart w:id="8323" w:name="_Toc145708295"/>
      <w:bookmarkStart w:id="8324" w:name="_Toc160570843"/>
      <w:bookmarkStart w:id="8325" w:name="_Toc162008439"/>
      <w:bookmarkStart w:id="8326" w:name="_Toc185516110"/>
      <w:bookmarkStart w:id="8327" w:name="_Toc192873418"/>
      <w:bookmarkStart w:id="8328" w:name="_Toc200971131"/>
      <w:r>
        <w:rPr>
          <w:lang w:eastAsia="zh-CN"/>
        </w:rPr>
        <w:t>9.1.2.3.3.4</w:t>
      </w:r>
      <w:r>
        <w:rPr>
          <w:lang w:eastAsia="zh-CN"/>
        </w:rPr>
        <w:tab/>
        <w:t>PATCH</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8329" w:name="_Toc85734532"/>
      <w:bookmarkStart w:id="8330" w:name="_Toc89431831"/>
      <w:bookmarkStart w:id="8331" w:name="_Toc97042745"/>
      <w:bookmarkStart w:id="8332" w:name="_Toc97045889"/>
      <w:bookmarkStart w:id="8333" w:name="_Toc97155634"/>
      <w:bookmarkStart w:id="8334" w:name="_Toc101521726"/>
      <w:bookmarkStart w:id="8335" w:name="_Toc138762033"/>
      <w:bookmarkStart w:id="8336" w:name="_Toc145708296"/>
      <w:bookmarkStart w:id="8337" w:name="_Toc160570844"/>
      <w:bookmarkStart w:id="8338" w:name="_Toc162008440"/>
      <w:bookmarkStart w:id="8339" w:name="_Toc185516111"/>
      <w:bookmarkStart w:id="8340" w:name="_Toc192873419"/>
      <w:bookmarkStart w:id="8341" w:name="_Toc200971132"/>
      <w:r>
        <w:rPr>
          <w:lang w:eastAsia="zh-CN"/>
        </w:rPr>
        <w:t>9.1</w:t>
      </w:r>
      <w:r w:rsidR="00721A12">
        <w:rPr>
          <w:lang w:eastAsia="zh-CN"/>
        </w:rPr>
        <w:t>.2.3.4</w:t>
      </w:r>
      <w:r w:rsidR="00721A12">
        <w:rPr>
          <w:lang w:eastAsia="zh-CN"/>
        </w:rPr>
        <w:tab/>
        <w:t>Resource Custom Operations</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3F3C700B" w14:textId="77777777" w:rsidR="00721A12" w:rsidRDefault="00721A12" w:rsidP="00721A12">
      <w:r>
        <w:t>None.</w:t>
      </w:r>
    </w:p>
    <w:p w14:paraId="0CA31D1B" w14:textId="362BFB4B" w:rsidR="00721A12" w:rsidRDefault="00730F40" w:rsidP="00721A12">
      <w:pPr>
        <w:pStyle w:val="Heading3"/>
      </w:pPr>
      <w:bookmarkStart w:id="8342" w:name="_Toc85734533"/>
      <w:bookmarkStart w:id="8343" w:name="_Toc89431832"/>
      <w:bookmarkStart w:id="8344" w:name="_Toc97042746"/>
      <w:bookmarkStart w:id="8345" w:name="_Toc97045890"/>
      <w:bookmarkStart w:id="8346" w:name="_Toc97155635"/>
      <w:bookmarkStart w:id="8347" w:name="_Toc101521727"/>
      <w:bookmarkStart w:id="8348" w:name="_Toc138762034"/>
      <w:bookmarkStart w:id="8349" w:name="_Toc145708297"/>
      <w:bookmarkStart w:id="8350" w:name="_Toc160570845"/>
      <w:bookmarkStart w:id="8351" w:name="_Toc162008441"/>
      <w:bookmarkStart w:id="8352" w:name="_Toc185516112"/>
      <w:bookmarkStart w:id="8353" w:name="_Toc192873420"/>
      <w:bookmarkStart w:id="8354" w:name="_Toc200971133"/>
      <w:r>
        <w:t>9.1</w:t>
      </w:r>
      <w:r w:rsidR="00721A12">
        <w:t>.3</w:t>
      </w:r>
      <w:r w:rsidR="00721A12">
        <w:tab/>
        <w:t>Custom Operations without associated resources</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68A056BE" w14:textId="77777777" w:rsidR="00721A12" w:rsidRDefault="00721A12" w:rsidP="00721A12">
      <w:r>
        <w:t>None.</w:t>
      </w:r>
    </w:p>
    <w:p w14:paraId="6A2CB13B" w14:textId="7443F70B" w:rsidR="00721A12" w:rsidRDefault="00730F40" w:rsidP="00721A12">
      <w:pPr>
        <w:pStyle w:val="Heading3"/>
      </w:pPr>
      <w:bookmarkStart w:id="8355" w:name="_Toc85734534"/>
      <w:bookmarkStart w:id="8356" w:name="_Toc89431833"/>
      <w:bookmarkStart w:id="8357" w:name="_Toc97042747"/>
      <w:bookmarkStart w:id="8358" w:name="_Toc97045891"/>
      <w:bookmarkStart w:id="8359" w:name="_Toc97155636"/>
      <w:bookmarkStart w:id="8360" w:name="_Toc101521728"/>
      <w:bookmarkStart w:id="8361" w:name="_Toc138762035"/>
      <w:bookmarkStart w:id="8362" w:name="_Toc145708298"/>
      <w:bookmarkStart w:id="8363" w:name="_Toc160570846"/>
      <w:bookmarkStart w:id="8364" w:name="_Toc162008442"/>
      <w:bookmarkStart w:id="8365" w:name="_Toc185516113"/>
      <w:bookmarkStart w:id="8366" w:name="_Toc192873421"/>
      <w:bookmarkStart w:id="8367" w:name="_Toc200971134"/>
      <w:r>
        <w:t>9.1</w:t>
      </w:r>
      <w:r w:rsidR="00721A12">
        <w:t>.4</w:t>
      </w:r>
      <w:r w:rsidR="00721A12">
        <w:tab/>
        <w:t>Notifications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4F980816" w14:textId="77777777" w:rsidR="00721A12" w:rsidRPr="00A2226D" w:rsidRDefault="00721A12" w:rsidP="00721A12">
      <w:r>
        <w:t>None.</w:t>
      </w:r>
    </w:p>
    <w:p w14:paraId="167B242A" w14:textId="17F24782" w:rsidR="00721A12" w:rsidRDefault="00721A12" w:rsidP="00721A12">
      <w:pPr>
        <w:pStyle w:val="Heading3"/>
      </w:pPr>
      <w:bookmarkStart w:id="8368" w:name="_Toc85734535"/>
      <w:bookmarkStart w:id="8369" w:name="_Toc89431834"/>
      <w:bookmarkStart w:id="8370" w:name="_Toc97042748"/>
      <w:bookmarkStart w:id="8371" w:name="_Toc97045892"/>
      <w:bookmarkStart w:id="8372" w:name="_Toc97155637"/>
      <w:bookmarkStart w:id="8373" w:name="_Toc101521729"/>
      <w:bookmarkStart w:id="8374" w:name="_Toc138762036"/>
      <w:bookmarkStart w:id="8375" w:name="_Toc145708299"/>
      <w:bookmarkStart w:id="8376" w:name="_Toc160570847"/>
      <w:bookmarkStart w:id="8377" w:name="_Toc162008443"/>
      <w:bookmarkStart w:id="8378" w:name="_Toc185516114"/>
      <w:bookmarkStart w:id="8379" w:name="_Toc192873422"/>
      <w:bookmarkStart w:id="8380" w:name="_Toc200971135"/>
      <w:r>
        <w:t>9.</w:t>
      </w:r>
      <w:r w:rsidR="00730F40">
        <w:t>1</w:t>
      </w:r>
      <w:r>
        <w:t>.5</w:t>
      </w:r>
      <w:r>
        <w:tab/>
        <w:t>Data Model</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0D270F84" w14:textId="3033ED1C" w:rsidR="00721A12" w:rsidRDefault="00721A12" w:rsidP="00721A12">
      <w:pPr>
        <w:pStyle w:val="Heading4"/>
        <w:rPr>
          <w:lang w:eastAsia="zh-CN"/>
        </w:rPr>
      </w:pPr>
      <w:bookmarkStart w:id="8381" w:name="_Toc85734536"/>
      <w:bookmarkStart w:id="8382" w:name="_Toc89431835"/>
      <w:bookmarkStart w:id="8383" w:name="_Toc97042749"/>
      <w:bookmarkStart w:id="8384" w:name="_Toc97045893"/>
      <w:bookmarkStart w:id="8385" w:name="_Toc97155638"/>
      <w:bookmarkStart w:id="8386" w:name="_Toc101521730"/>
      <w:bookmarkStart w:id="8387" w:name="_Toc138762037"/>
      <w:bookmarkStart w:id="8388" w:name="_Toc145708300"/>
      <w:bookmarkStart w:id="8389" w:name="_Toc160570848"/>
      <w:bookmarkStart w:id="8390" w:name="_Toc162008444"/>
      <w:bookmarkStart w:id="8391" w:name="_Toc185516115"/>
      <w:bookmarkStart w:id="8392" w:name="_Toc192873423"/>
      <w:bookmarkStart w:id="8393" w:name="_Toc200971136"/>
      <w:r>
        <w:rPr>
          <w:lang w:eastAsia="zh-CN"/>
        </w:rPr>
        <w:t>9.</w:t>
      </w:r>
      <w:r w:rsidR="00730F40">
        <w:rPr>
          <w:lang w:eastAsia="zh-CN"/>
        </w:rPr>
        <w:t>1</w:t>
      </w:r>
      <w:r>
        <w:rPr>
          <w:lang w:eastAsia="zh-CN"/>
        </w:rPr>
        <w:t>.5.1</w:t>
      </w:r>
      <w:r>
        <w:rPr>
          <w:lang w:eastAsia="zh-CN"/>
        </w:rPr>
        <w:tab/>
        <w:t>General</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931558" w14:paraId="6AB4E42F" w14:textId="77777777" w:rsidTr="00527D5E">
        <w:trPr>
          <w:jc w:val="center"/>
        </w:trPr>
        <w:tc>
          <w:tcPr>
            <w:tcW w:w="2868" w:type="dxa"/>
          </w:tcPr>
          <w:p w14:paraId="768D792C" w14:textId="37EBFC4F" w:rsidR="00931558" w:rsidRDefault="00931558" w:rsidP="00931558">
            <w:pPr>
              <w:pStyle w:val="TAL"/>
            </w:pPr>
            <w:r>
              <w:rPr>
                <w:lang w:eastAsia="zh-CN"/>
              </w:rPr>
              <w:t>UeServSatInfo</w:t>
            </w:r>
          </w:p>
        </w:tc>
        <w:tc>
          <w:tcPr>
            <w:tcW w:w="1297" w:type="dxa"/>
          </w:tcPr>
          <w:p w14:paraId="2C6E8BFD" w14:textId="733B2934" w:rsidR="00931558" w:rsidRDefault="00931558" w:rsidP="00931558">
            <w:pPr>
              <w:pStyle w:val="TAL"/>
              <w:rPr>
                <w:lang w:eastAsia="zh-CN"/>
              </w:rPr>
            </w:pPr>
            <w:r>
              <w:rPr>
                <w:lang w:eastAsia="zh-CN"/>
              </w:rPr>
              <w:t>9.1.5.2.12</w:t>
            </w:r>
          </w:p>
        </w:tc>
        <w:tc>
          <w:tcPr>
            <w:tcW w:w="4332" w:type="dxa"/>
          </w:tcPr>
          <w:p w14:paraId="27FD3E41" w14:textId="78A78332" w:rsidR="00931558" w:rsidRDefault="00931558" w:rsidP="00931558">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394A192F" w14:textId="4D611C8F" w:rsidR="00931558" w:rsidRDefault="00931558" w:rsidP="00931558">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8394" w:name="_Toc85734537"/>
      <w:bookmarkStart w:id="8395" w:name="_Toc89431836"/>
      <w:bookmarkStart w:id="8396" w:name="_Toc97042750"/>
      <w:bookmarkStart w:id="8397" w:name="_Toc97045894"/>
      <w:bookmarkStart w:id="8398" w:name="_Toc97155639"/>
      <w:bookmarkStart w:id="8399" w:name="_Toc101521731"/>
      <w:bookmarkStart w:id="8400" w:name="_Toc138762038"/>
      <w:bookmarkStart w:id="8401" w:name="_Toc145708301"/>
      <w:bookmarkStart w:id="8402" w:name="_Toc160570849"/>
      <w:bookmarkStart w:id="8403" w:name="_Toc162008445"/>
      <w:bookmarkStart w:id="8404" w:name="_Toc185516116"/>
      <w:bookmarkStart w:id="8405" w:name="_Toc192873424"/>
      <w:bookmarkStart w:id="8406" w:name="_Toc200971137"/>
      <w:r>
        <w:rPr>
          <w:lang w:eastAsia="zh-CN"/>
        </w:rPr>
        <w:lastRenderedPageBreak/>
        <w:t>9.</w:t>
      </w:r>
      <w:r w:rsidR="00730F40">
        <w:rPr>
          <w:lang w:eastAsia="zh-CN"/>
        </w:rPr>
        <w:t>1</w:t>
      </w:r>
      <w:r>
        <w:rPr>
          <w:lang w:eastAsia="zh-CN"/>
        </w:rPr>
        <w:t>.5.2</w:t>
      </w:r>
      <w:r>
        <w:rPr>
          <w:lang w:eastAsia="zh-CN"/>
        </w:rPr>
        <w:tab/>
        <w:t>Structured data types</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13B41D33" w14:textId="145F7F7A" w:rsidR="00721A12" w:rsidRDefault="00721A12" w:rsidP="00721A12">
      <w:pPr>
        <w:pStyle w:val="Heading5"/>
        <w:rPr>
          <w:lang w:eastAsia="zh-CN"/>
        </w:rPr>
      </w:pPr>
      <w:bookmarkStart w:id="8407" w:name="_Toc85734538"/>
      <w:bookmarkStart w:id="8408" w:name="_Toc89431837"/>
      <w:bookmarkStart w:id="8409" w:name="_Toc97042751"/>
      <w:bookmarkStart w:id="8410" w:name="_Toc97045895"/>
      <w:bookmarkStart w:id="8411" w:name="_Toc97155640"/>
      <w:bookmarkStart w:id="8412" w:name="_Toc101521732"/>
      <w:bookmarkStart w:id="8413" w:name="_Toc138762039"/>
      <w:bookmarkStart w:id="8414" w:name="_Toc145708302"/>
      <w:bookmarkStart w:id="8415" w:name="_Toc160570850"/>
      <w:bookmarkStart w:id="8416" w:name="_Toc162008446"/>
      <w:bookmarkStart w:id="8417" w:name="_Toc185516117"/>
      <w:bookmarkStart w:id="8418" w:name="_Toc192873425"/>
      <w:bookmarkStart w:id="8419" w:name="_Toc200971138"/>
      <w:r>
        <w:rPr>
          <w:lang w:eastAsia="zh-CN"/>
        </w:rPr>
        <w:t>9.</w:t>
      </w:r>
      <w:r w:rsidR="00730F40">
        <w:rPr>
          <w:lang w:eastAsia="zh-CN"/>
        </w:rPr>
        <w:t>1</w:t>
      </w:r>
      <w:r>
        <w:rPr>
          <w:lang w:eastAsia="zh-CN"/>
        </w:rPr>
        <w:t>.5.2.1</w:t>
      </w:r>
      <w:r>
        <w:rPr>
          <w:lang w:eastAsia="zh-CN"/>
        </w:rPr>
        <w:tab/>
        <w:t>Introduction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7FD0F71A" w14:textId="0D9314EE" w:rsidR="00721A12" w:rsidRDefault="00721A12" w:rsidP="00721A12">
      <w:pPr>
        <w:pStyle w:val="Heading5"/>
        <w:rPr>
          <w:lang w:eastAsia="zh-CN"/>
        </w:rPr>
      </w:pPr>
      <w:bookmarkStart w:id="8420" w:name="_Toc85734539"/>
      <w:bookmarkStart w:id="8421" w:name="_Toc89431838"/>
      <w:bookmarkStart w:id="8422" w:name="_Toc97042752"/>
      <w:bookmarkStart w:id="8423" w:name="_Toc97045896"/>
      <w:bookmarkStart w:id="8424" w:name="_Toc97155641"/>
      <w:bookmarkStart w:id="8425" w:name="_Toc101521733"/>
      <w:bookmarkStart w:id="8426" w:name="_Toc138762040"/>
      <w:bookmarkStart w:id="8427" w:name="_Toc145708303"/>
      <w:bookmarkStart w:id="8428" w:name="_Toc160570851"/>
      <w:bookmarkStart w:id="8429" w:name="_Toc162008447"/>
      <w:bookmarkStart w:id="8430" w:name="_Toc185516118"/>
      <w:bookmarkStart w:id="8431" w:name="_Toc192873426"/>
      <w:bookmarkStart w:id="8432" w:name="_Toc200971139"/>
      <w:r>
        <w:rPr>
          <w:lang w:eastAsia="zh-CN"/>
        </w:rPr>
        <w:t>9.</w:t>
      </w:r>
      <w:r w:rsidR="00730F40">
        <w:rPr>
          <w:lang w:eastAsia="zh-CN"/>
        </w:rPr>
        <w:t>1</w:t>
      </w:r>
      <w:r>
        <w:rPr>
          <w:lang w:eastAsia="zh-CN"/>
        </w:rPr>
        <w:t>.5.2.2</w:t>
      </w:r>
      <w:r>
        <w:rPr>
          <w:lang w:eastAsia="zh-CN"/>
        </w:rPr>
        <w:tab/>
        <w:t>Type: EESRegistration</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8433" w:name="_Toc85734540"/>
      <w:bookmarkStart w:id="8434" w:name="_Toc89431839"/>
      <w:bookmarkStart w:id="8435" w:name="_Toc97042753"/>
      <w:bookmarkStart w:id="8436" w:name="_Toc97045897"/>
      <w:bookmarkStart w:id="8437" w:name="_Toc97155642"/>
      <w:bookmarkStart w:id="8438" w:name="_Toc101521734"/>
      <w:bookmarkStart w:id="8439" w:name="_Toc138762041"/>
      <w:bookmarkStart w:id="8440" w:name="_Toc145708304"/>
      <w:bookmarkStart w:id="8441" w:name="_Toc160570852"/>
      <w:bookmarkStart w:id="8442" w:name="_Toc162008448"/>
      <w:bookmarkStart w:id="8443" w:name="_Toc185516119"/>
      <w:bookmarkStart w:id="8444" w:name="_Toc192873427"/>
      <w:bookmarkStart w:id="8445" w:name="_Toc200971140"/>
      <w:r>
        <w:rPr>
          <w:lang w:eastAsia="zh-CN"/>
        </w:rPr>
        <w:lastRenderedPageBreak/>
        <w:t>9.</w:t>
      </w:r>
      <w:r w:rsidR="00730F40">
        <w:rPr>
          <w:lang w:eastAsia="zh-CN"/>
        </w:rPr>
        <w:t>1</w:t>
      </w:r>
      <w:r>
        <w:rPr>
          <w:lang w:eastAsia="zh-CN"/>
        </w:rPr>
        <w:t>.5.2.3</w:t>
      </w:r>
      <w:r>
        <w:rPr>
          <w:lang w:eastAsia="zh-CN"/>
        </w:rPr>
        <w:tab/>
        <w:t>Type: EESProfile</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8446" w:name="_Toc85734541"/>
      <w:bookmarkStart w:id="8447" w:name="_Toc89431840"/>
      <w:bookmarkStart w:id="8448" w:name="_Toc97042754"/>
      <w:bookmarkStart w:id="8449" w:name="_Toc97045898"/>
      <w:bookmarkStart w:id="8450" w:name="_Toc97155643"/>
      <w:bookmarkStart w:id="8451" w:name="_Toc101521735"/>
      <w:bookmarkStart w:id="8452" w:name="_Toc138762042"/>
      <w:bookmarkStart w:id="8453" w:name="_Toc145708305"/>
      <w:bookmarkStart w:id="8454" w:name="_Toc160570853"/>
      <w:bookmarkStart w:id="8455" w:name="_Toc162008449"/>
      <w:bookmarkStart w:id="8456" w:name="_Toc185516120"/>
      <w:bookmarkStart w:id="8457" w:name="_Toc192873428"/>
      <w:bookmarkStart w:id="8458" w:name="_Toc200971141"/>
      <w:r>
        <w:rPr>
          <w:lang w:eastAsia="zh-CN"/>
        </w:rPr>
        <w:t>9.1.5.2.4</w:t>
      </w:r>
      <w:r>
        <w:rPr>
          <w:lang w:eastAsia="zh-CN"/>
        </w:rPr>
        <w:tab/>
        <w:t>Type: EESRegistrationPatch</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8459" w:name="_Toc85734542"/>
      <w:bookmarkStart w:id="8460" w:name="_Toc89431841"/>
      <w:bookmarkStart w:id="8461" w:name="_Toc97042755"/>
      <w:bookmarkStart w:id="8462" w:name="_Toc97045899"/>
      <w:bookmarkStart w:id="8463" w:name="_Toc97155644"/>
      <w:bookmarkStart w:id="8464" w:name="_Toc101521736"/>
      <w:bookmarkStart w:id="8465" w:name="_Toc138762043"/>
      <w:bookmarkStart w:id="8466" w:name="_Toc145708306"/>
      <w:bookmarkStart w:id="8467" w:name="_Toc160570854"/>
      <w:bookmarkStart w:id="8468" w:name="_Toc162008450"/>
      <w:bookmarkStart w:id="8469" w:name="_Toc185516121"/>
      <w:bookmarkStart w:id="8470" w:name="_Toc192873429"/>
      <w:bookmarkStart w:id="8471" w:name="_Toc200971142"/>
      <w:r>
        <w:rPr>
          <w:lang w:eastAsia="zh-CN"/>
        </w:rPr>
        <w:lastRenderedPageBreak/>
        <w:t>9.1.5.2.5</w:t>
      </w:r>
      <w:r>
        <w:rPr>
          <w:lang w:eastAsia="zh-CN"/>
        </w:rPr>
        <w:tab/>
        <w:t>Type: ServiceArea</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8472" w:name="_Toc85734543"/>
      <w:bookmarkStart w:id="8473" w:name="_Toc89431842"/>
      <w:bookmarkStart w:id="8474" w:name="_Toc97042756"/>
      <w:bookmarkStart w:id="8475" w:name="_Toc97045900"/>
      <w:bookmarkStart w:id="8476" w:name="_Toc97155645"/>
      <w:bookmarkStart w:id="8477" w:name="_Toc101521737"/>
      <w:bookmarkStart w:id="8478" w:name="_Toc138762044"/>
      <w:bookmarkStart w:id="8479" w:name="_Toc145708307"/>
      <w:bookmarkStart w:id="8480" w:name="_Toc160570855"/>
      <w:bookmarkStart w:id="8481" w:name="_Toc162008451"/>
      <w:bookmarkStart w:id="8482" w:name="_Toc185516122"/>
      <w:bookmarkStart w:id="8483" w:name="_Toc192873430"/>
      <w:bookmarkStart w:id="8484" w:name="_Toc200971143"/>
      <w:r>
        <w:rPr>
          <w:lang w:eastAsia="zh-CN"/>
        </w:rPr>
        <w:t>9.1.5.2.6</w:t>
      </w:r>
      <w:r>
        <w:rPr>
          <w:lang w:eastAsia="zh-CN"/>
        </w:rPr>
        <w:tab/>
        <w:t>Type: TopologicalServiceArea</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8485" w:name="_Toc85734544"/>
      <w:bookmarkStart w:id="8486" w:name="_Toc89431843"/>
      <w:bookmarkStart w:id="8487" w:name="_Toc97042757"/>
      <w:bookmarkStart w:id="8488" w:name="_Toc97045901"/>
      <w:bookmarkStart w:id="8489" w:name="_Toc97155646"/>
      <w:bookmarkStart w:id="8490" w:name="_Toc101521738"/>
      <w:bookmarkStart w:id="8491" w:name="_Toc138762045"/>
      <w:bookmarkStart w:id="8492" w:name="_Toc145708308"/>
      <w:bookmarkStart w:id="8493" w:name="_Toc160570856"/>
      <w:bookmarkStart w:id="8494" w:name="_Toc162008452"/>
      <w:bookmarkStart w:id="8495" w:name="_Toc185516123"/>
      <w:bookmarkStart w:id="8496" w:name="_Toc192873431"/>
      <w:bookmarkStart w:id="8497" w:name="_Toc200971144"/>
      <w:r>
        <w:rPr>
          <w:lang w:eastAsia="zh-CN"/>
        </w:rPr>
        <w:t>9.1.5.2.7</w:t>
      </w:r>
      <w:r>
        <w:rPr>
          <w:lang w:eastAsia="zh-CN"/>
        </w:rPr>
        <w:tab/>
        <w:t>Type: GeographicalServiceArea</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8498" w:name="_Toc138762046"/>
      <w:bookmarkStart w:id="8499" w:name="_Toc145708309"/>
      <w:bookmarkStart w:id="8500" w:name="_Toc160570857"/>
      <w:bookmarkStart w:id="8501" w:name="_Toc162008453"/>
      <w:bookmarkStart w:id="8502" w:name="_Toc185516124"/>
      <w:bookmarkStart w:id="8503" w:name="_Toc192873432"/>
      <w:bookmarkStart w:id="8504" w:name="_Toc200971145"/>
      <w:r>
        <w:rPr>
          <w:lang w:eastAsia="zh-CN"/>
        </w:rPr>
        <w:t>9.1.5.2.</w:t>
      </w:r>
      <w:r w:rsidRPr="0045617A">
        <w:rPr>
          <w:lang w:eastAsia="zh-CN"/>
        </w:rPr>
        <w:t>8</w:t>
      </w:r>
      <w:r>
        <w:rPr>
          <w:lang w:eastAsia="zh-CN"/>
        </w:rPr>
        <w:tab/>
        <w:t>Type: EASInstantiationInfo</w:t>
      </w:r>
      <w:bookmarkEnd w:id="8498"/>
      <w:bookmarkEnd w:id="8499"/>
      <w:bookmarkEnd w:id="8500"/>
      <w:bookmarkEnd w:id="8501"/>
      <w:bookmarkEnd w:id="8502"/>
      <w:bookmarkEnd w:id="8503"/>
      <w:bookmarkEnd w:id="8504"/>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8505" w:name="_Toc138762047"/>
      <w:bookmarkStart w:id="8506" w:name="_Toc145708310"/>
      <w:bookmarkStart w:id="8507" w:name="_Toc160570858"/>
      <w:bookmarkStart w:id="8508" w:name="_Toc162008454"/>
      <w:bookmarkStart w:id="8509" w:name="_Toc185516125"/>
      <w:bookmarkStart w:id="8510" w:name="_Toc192873433"/>
      <w:bookmarkStart w:id="8511" w:name="_Toc200971146"/>
      <w:r>
        <w:rPr>
          <w:lang w:eastAsia="zh-CN"/>
        </w:rPr>
        <w:lastRenderedPageBreak/>
        <w:t>9.1.5.2.</w:t>
      </w:r>
      <w:r w:rsidRPr="0045617A">
        <w:rPr>
          <w:lang w:eastAsia="zh-CN"/>
        </w:rPr>
        <w:t>9</w:t>
      </w:r>
      <w:r>
        <w:rPr>
          <w:lang w:eastAsia="zh-CN"/>
        </w:rPr>
        <w:tab/>
        <w:t>Type: InstantiationCriteria</w:t>
      </w:r>
      <w:bookmarkEnd w:id="8505"/>
      <w:bookmarkEnd w:id="8506"/>
      <w:bookmarkEnd w:id="8507"/>
      <w:bookmarkEnd w:id="8508"/>
      <w:bookmarkEnd w:id="8509"/>
      <w:bookmarkEnd w:id="8510"/>
      <w:bookmarkEnd w:id="8511"/>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8512" w:name="_Toc160570859"/>
      <w:bookmarkStart w:id="8513" w:name="_Toc162008455"/>
      <w:bookmarkStart w:id="8514" w:name="_Toc185516126"/>
      <w:bookmarkStart w:id="8515" w:name="_Toc192873434"/>
      <w:bookmarkStart w:id="8516" w:name="_Toc200971147"/>
      <w:r>
        <w:rPr>
          <w:lang w:eastAsia="zh-CN"/>
        </w:rPr>
        <w:t>9.1.5.2</w:t>
      </w:r>
      <w:r w:rsidRPr="0081078C">
        <w:rPr>
          <w:lang w:eastAsia="zh-CN"/>
        </w:rPr>
        <w:t>.</w:t>
      </w:r>
      <w:r w:rsidRPr="00527D5E">
        <w:rPr>
          <w:lang w:eastAsia="zh-CN"/>
        </w:rPr>
        <w:t>10</w:t>
      </w:r>
      <w:r>
        <w:rPr>
          <w:lang w:eastAsia="zh-CN"/>
        </w:rPr>
        <w:tab/>
        <w:t xml:space="preserve">Type: </w:t>
      </w:r>
      <w:r>
        <w:t>EDNInfo</w:t>
      </w:r>
      <w:bookmarkEnd w:id="8512"/>
      <w:bookmarkEnd w:id="8513"/>
      <w:bookmarkEnd w:id="8514"/>
      <w:bookmarkEnd w:id="8515"/>
      <w:bookmarkEnd w:id="8516"/>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8517" w:name="_Toc185516127"/>
      <w:bookmarkStart w:id="8518" w:name="_Toc192873435"/>
      <w:bookmarkStart w:id="8519" w:name="_Toc200971148"/>
      <w:r>
        <w:rPr>
          <w:lang w:eastAsia="zh-CN"/>
        </w:rPr>
        <w:t>9.1.5.2.11</w:t>
      </w:r>
      <w:r>
        <w:rPr>
          <w:lang w:eastAsia="zh-CN"/>
        </w:rPr>
        <w:tab/>
        <w:t>Type: LoadInfo</w:t>
      </w:r>
      <w:bookmarkEnd w:id="8517"/>
      <w:bookmarkEnd w:id="8518"/>
      <w:bookmarkEnd w:id="8519"/>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8520" w:name="_Toc185516128"/>
      <w:bookmarkStart w:id="8521" w:name="_Toc192873436"/>
      <w:bookmarkStart w:id="8522" w:name="_Toc200971149"/>
      <w:r>
        <w:rPr>
          <w:lang w:eastAsia="zh-CN"/>
        </w:rPr>
        <w:lastRenderedPageBreak/>
        <w:t>9.1.5.2.12</w:t>
      </w:r>
      <w:r>
        <w:rPr>
          <w:lang w:eastAsia="zh-CN"/>
        </w:rPr>
        <w:tab/>
        <w:t>Type: UeServSatInfo</w:t>
      </w:r>
      <w:bookmarkEnd w:id="8520"/>
      <w:bookmarkEnd w:id="8521"/>
      <w:bookmarkEnd w:id="8522"/>
    </w:p>
    <w:p w14:paraId="302CB51E" w14:textId="77777777" w:rsidR="00931558" w:rsidRDefault="00931558" w:rsidP="00931558">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931558" w14:paraId="090F38CF"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E2D0ECC" w14:textId="77777777" w:rsidR="00931558" w:rsidRPr="001E74EE" w:rsidRDefault="00931558" w:rsidP="00F0535F">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619D8C36" w14:textId="77777777" w:rsidR="00931558" w:rsidRPr="001E74EE" w:rsidRDefault="00931558" w:rsidP="00F0535F">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7418E73B" w14:textId="77777777" w:rsidR="00931558" w:rsidRPr="001E74EE" w:rsidRDefault="00931558" w:rsidP="00F0535F">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A6BA6AF" w14:textId="77777777" w:rsidR="00931558" w:rsidRPr="001E74EE" w:rsidRDefault="00931558" w:rsidP="00931558">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EE68947" w14:textId="77777777" w:rsidR="00931558" w:rsidRPr="00E973A2" w:rsidRDefault="00931558" w:rsidP="00F0535F">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D2D2C74" w14:textId="77777777" w:rsidR="00931558" w:rsidRPr="00E973A2" w:rsidRDefault="00931558" w:rsidP="00F0535F">
            <w:pPr>
              <w:pStyle w:val="TAH"/>
            </w:pPr>
            <w:r w:rsidRPr="001E74EE">
              <w:t>Applicability</w:t>
            </w:r>
          </w:p>
        </w:tc>
      </w:tr>
      <w:tr w:rsidR="00931558" w14:paraId="26F0DD5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2803086F" w14:textId="77777777" w:rsidR="00931558" w:rsidRDefault="00931558" w:rsidP="00F0535F">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17675CC0" w14:textId="77777777" w:rsidR="00931558" w:rsidRDefault="00931558" w:rsidP="00F0535F">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735DDDBB"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731040AC" w14:textId="77777777" w:rsidR="00931558" w:rsidRDefault="00931558" w:rsidP="004E2574">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518DFC7F" w14:textId="77777777" w:rsidR="00931558" w:rsidRDefault="00931558" w:rsidP="00F0535F">
            <w:pPr>
              <w:pStyle w:val="TAL"/>
              <w:rPr>
                <w:rFonts w:cs="Arial"/>
                <w:szCs w:val="18"/>
              </w:rPr>
            </w:pPr>
            <w:r>
              <w:rPr>
                <w:rFonts w:cs="Arial"/>
                <w:szCs w:val="18"/>
              </w:rPr>
              <w:t>Indicates whether the EES service area is mobile or not.</w:t>
            </w:r>
          </w:p>
          <w:p w14:paraId="4F1C7146" w14:textId="77777777" w:rsidR="00931558" w:rsidRPr="008F09D2" w:rsidRDefault="00931558" w:rsidP="00F0535F">
            <w:pPr>
              <w:keepNext/>
              <w:keepLines/>
              <w:spacing w:after="0"/>
              <w:rPr>
                <w:rFonts w:ascii="Arial" w:hAnsi="Arial"/>
                <w:sz w:val="18"/>
              </w:rPr>
            </w:pPr>
          </w:p>
          <w:p w14:paraId="11325BCE" w14:textId="77777777" w:rsidR="00931558" w:rsidRDefault="00931558" w:rsidP="00F0535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53F8AB5A" w14:textId="77777777" w:rsidR="00931558" w:rsidRDefault="00931558" w:rsidP="00F0535F">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05D27A69" w14:textId="77777777" w:rsidR="00931558" w:rsidRDefault="00931558" w:rsidP="00F0535F">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76AEB208" w14:textId="77777777" w:rsidR="00931558" w:rsidRDefault="00931558" w:rsidP="00F0535F">
            <w:pPr>
              <w:pStyle w:val="TAL"/>
              <w:rPr>
                <w:rFonts w:cs="Arial"/>
                <w:szCs w:val="18"/>
              </w:rPr>
            </w:pPr>
          </w:p>
        </w:tc>
      </w:tr>
      <w:tr w:rsidR="00931558" w14:paraId="44655DF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0167EC9C" w14:textId="77777777" w:rsidR="00931558" w:rsidRDefault="00931558" w:rsidP="00F0535F">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AECD146"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3A25318A" w14:textId="77777777" w:rsidR="00931558" w:rsidRDefault="00931558" w:rsidP="00F0535F">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FEA4892" w14:textId="77777777" w:rsidR="00931558" w:rsidRDefault="00931558" w:rsidP="004E2574">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19EEEB7F" w14:textId="77777777" w:rsidR="00931558" w:rsidRDefault="00931558" w:rsidP="00F0535F">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7DCD3489" w14:textId="77777777" w:rsidR="00931558" w:rsidRDefault="00931558" w:rsidP="00F0535F">
            <w:pPr>
              <w:pStyle w:val="TAL"/>
              <w:rPr>
                <w:rFonts w:cs="Arial"/>
                <w:szCs w:val="18"/>
              </w:rPr>
            </w:pPr>
          </w:p>
        </w:tc>
      </w:tr>
      <w:tr w:rsidR="00931558" w14:paraId="58E23DF3"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FD2794F" w14:textId="77777777" w:rsidR="00931558" w:rsidRDefault="00931558" w:rsidP="00F0535F">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884CED3"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29FF49B3"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1BB11B9" w14:textId="77777777" w:rsidR="00931558" w:rsidRDefault="00931558" w:rsidP="004E2574">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40A3BACD" w14:textId="067488E5" w:rsidR="00931558" w:rsidRDefault="00931558" w:rsidP="00F0535F">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64422715" w14:textId="77777777" w:rsidR="00931558" w:rsidRDefault="00931558" w:rsidP="00F0535F">
            <w:pPr>
              <w:pStyle w:val="TAL"/>
              <w:rPr>
                <w:rFonts w:cs="Arial"/>
                <w:szCs w:val="18"/>
              </w:rPr>
            </w:pPr>
          </w:p>
        </w:tc>
      </w:tr>
      <w:tr w:rsidR="00931558" w14:paraId="262528A1"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A6F6DA3" w14:textId="77777777" w:rsidR="00931558" w:rsidRDefault="00931558" w:rsidP="00F0535F">
            <w:pPr>
              <w:pStyle w:val="TAL"/>
            </w:pPr>
            <w:r>
              <w:t>satCovAvailInfo</w:t>
            </w:r>
          </w:p>
        </w:tc>
        <w:tc>
          <w:tcPr>
            <w:tcW w:w="1116" w:type="dxa"/>
            <w:tcBorders>
              <w:top w:val="single" w:sz="6" w:space="0" w:color="auto"/>
              <w:left w:val="single" w:sz="6" w:space="0" w:color="auto"/>
              <w:bottom w:val="single" w:sz="6" w:space="0" w:color="auto"/>
              <w:right w:val="single" w:sz="6" w:space="0" w:color="auto"/>
            </w:tcBorders>
          </w:tcPr>
          <w:p w14:paraId="1FCE08AB" w14:textId="77777777" w:rsidR="00931558" w:rsidRDefault="00931558" w:rsidP="00F0535F">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3E2F44BD"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366CDE7A" w14:textId="77777777" w:rsidR="00931558" w:rsidRDefault="00931558" w:rsidP="004E2574">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099FC3AB" w14:textId="77777777" w:rsidR="00931558" w:rsidRDefault="00931558" w:rsidP="00F0535F">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51222653" w14:textId="77777777" w:rsidR="00931558" w:rsidRDefault="00931558" w:rsidP="00F0535F">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8523" w:name="_Toc85734545"/>
      <w:bookmarkStart w:id="8524" w:name="_Toc89431844"/>
      <w:bookmarkStart w:id="8525" w:name="_Toc97042758"/>
      <w:bookmarkStart w:id="8526" w:name="_Toc97045902"/>
      <w:bookmarkStart w:id="8527" w:name="_Toc97155647"/>
      <w:bookmarkStart w:id="8528" w:name="_Toc101521739"/>
      <w:bookmarkStart w:id="8529" w:name="_Toc138762048"/>
      <w:bookmarkStart w:id="8530" w:name="_Toc145708311"/>
      <w:bookmarkStart w:id="8531" w:name="_Toc160570860"/>
      <w:bookmarkStart w:id="8532" w:name="_Toc162008456"/>
      <w:bookmarkStart w:id="8533" w:name="_Toc185516129"/>
      <w:bookmarkStart w:id="8534" w:name="_Toc192873437"/>
      <w:bookmarkStart w:id="8535" w:name="_Toc200971150"/>
      <w:r>
        <w:rPr>
          <w:lang w:eastAsia="zh-CN"/>
        </w:rPr>
        <w:t>9.</w:t>
      </w:r>
      <w:r w:rsidR="00730F40">
        <w:rPr>
          <w:lang w:eastAsia="zh-CN"/>
        </w:rPr>
        <w:t>1</w:t>
      </w:r>
      <w:r>
        <w:rPr>
          <w:lang w:eastAsia="zh-CN"/>
        </w:rPr>
        <w:t>.5.3</w:t>
      </w:r>
      <w:r>
        <w:rPr>
          <w:lang w:eastAsia="zh-CN"/>
        </w:rPr>
        <w:tab/>
        <w:t>Simple data types and enumerations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76EF216B" w14:textId="39E856F8" w:rsidR="0039285C" w:rsidRPr="00384E92" w:rsidRDefault="0039285C" w:rsidP="0039285C">
      <w:pPr>
        <w:pStyle w:val="Heading5"/>
      </w:pPr>
      <w:bookmarkStart w:id="8536" w:name="_Toc85734546"/>
      <w:bookmarkStart w:id="8537" w:name="_Toc89431845"/>
      <w:bookmarkStart w:id="8538" w:name="_Toc97042759"/>
      <w:bookmarkStart w:id="8539" w:name="_Toc97045903"/>
      <w:bookmarkStart w:id="8540" w:name="_Toc97155648"/>
      <w:bookmarkStart w:id="8541" w:name="_Toc101521740"/>
      <w:bookmarkStart w:id="8542" w:name="_Toc138762049"/>
      <w:bookmarkStart w:id="8543" w:name="_Toc145708312"/>
      <w:bookmarkStart w:id="8544" w:name="_Toc160570861"/>
      <w:bookmarkStart w:id="8545" w:name="_Toc162008457"/>
      <w:bookmarkStart w:id="8546" w:name="_Toc185516130"/>
      <w:bookmarkStart w:id="8547" w:name="_Toc192873438"/>
      <w:bookmarkStart w:id="8548" w:name="_Toc200971151"/>
      <w:r>
        <w:t>9.1.5.3.1</w:t>
      </w:r>
      <w:r w:rsidRPr="00384E92">
        <w:tab/>
        <w:t>Introduction</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8549" w:name="_Toc85734547"/>
      <w:bookmarkStart w:id="8550" w:name="_Toc89431846"/>
      <w:bookmarkStart w:id="8551" w:name="_Toc97042760"/>
      <w:bookmarkStart w:id="8552" w:name="_Toc97045904"/>
      <w:bookmarkStart w:id="8553" w:name="_Toc97155649"/>
      <w:bookmarkStart w:id="8554" w:name="_Toc101521741"/>
      <w:bookmarkStart w:id="8555" w:name="_Toc138762050"/>
      <w:bookmarkStart w:id="8556" w:name="_Toc145708313"/>
      <w:bookmarkStart w:id="8557" w:name="_Toc160570862"/>
      <w:bookmarkStart w:id="8558" w:name="_Toc162008458"/>
      <w:bookmarkStart w:id="8559" w:name="_Toc185516131"/>
      <w:bookmarkStart w:id="8560" w:name="_Toc192873439"/>
      <w:bookmarkStart w:id="8561" w:name="_Toc200971152"/>
      <w:r>
        <w:t>9.1.5.3.2</w:t>
      </w:r>
      <w:r w:rsidRPr="00384E92">
        <w:tab/>
        <w:t>Simple data types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8562" w:name="_Toc85734548"/>
      <w:bookmarkStart w:id="8563" w:name="_Toc89431847"/>
      <w:bookmarkStart w:id="8564" w:name="_Toc97042761"/>
      <w:bookmarkStart w:id="8565" w:name="_Toc97045905"/>
      <w:bookmarkStart w:id="8566" w:name="_Toc97155650"/>
      <w:bookmarkStart w:id="8567" w:name="_Toc101521742"/>
      <w:bookmarkStart w:id="8568" w:name="_Toc138762051"/>
      <w:bookmarkStart w:id="8569" w:name="_Toc145708314"/>
      <w:bookmarkStart w:id="8570" w:name="_Toc160570863"/>
      <w:bookmarkStart w:id="8571" w:name="_Toc162008459"/>
      <w:bookmarkStart w:id="8572" w:name="_Toc185516132"/>
      <w:bookmarkStart w:id="8573" w:name="_Toc192873440"/>
      <w:bookmarkStart w:id="8574" w:name="_Toc200971153"/>
      <w:r>
        <w:t>9.1.5.3.3</w:t>
      </w:r>
      <w:r w:rsidRPr="00BC662F">
        <w:tab/>
        <w:t xml:space="preserve">Enumeration: </w:t>
      </w:r>
      <w:r>
        <w:t>ACRScenario</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8575" w:name="_Toc138762052"/>
      <w:bookmarkStart w:id="8576" w:name="_Toc145708315"/>
      <w:bookmarkStart w:id="8577" w:name="_Toc160570864"/>
      <w:bookmarkStart w:id="8578" w:name="_Toc162008460"/>
      <w:bookmarkStart w:id="8579" w:name="_Toc185516133"/>
      <w:bookmarkStart w:id="8580" w:name="_Toc192873441"/>
      <w:bookmarkStart w:id="8581" w:name="_Toc200971154"/>
      <w:r>
        <w:t>9.1.5.3.</w:t>
      </w:r>
      <w:r w:rsidRPr="0045617A">
        <w:t>4</w:t>
      </w:r>
      <w:r w:rsidRPr="00BC662F">
        <w:tab/>
        <w:t xml:space="preserve">Enumeration: </w:t>
      </w:r>
      <w:r>
        <w:t>InstantiationStatus</w:t>
      </w:r>
      <w:bookmarkEnd w:id="8575"/>
      <w:bookmarkEnd w:id="8576"/>
      <w:bookmarkEnd w:id="8577"/>
      <w:bookmarkEnd w:id="8578"/>
      <w:bookmarkEnd w:id="8579"/>
      <w:bookmarkEnd w:id="8580"/>
      <w:bookmarkEnd w:id="8581"/>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8582" w:name="_Toc85734549"/>
      <w:bookmarkStart w:id="8583" w:name="_Toc89431848"/>
      <w:bookmarkStart w:id="8584" w:name="_Toc97042762"/>
      <w:bookmarkStart w:id="8585" w:name="_Toc97045906"/>
      <w:bookmarkStart w:id="8586" w:name="_Toc97155651"/>
      <w:bookmarkStart w:id="8587" w:name="_Toc101521743"/>
      <w:bookmarkStart w:id="8588" w:name="_Toc138762053"/>
      <w:bookmarkStart w:id="8589" w:name="_Toc145708316"/>
      <w:bookmarkStart w:id="8590" w:name="_Toc160570865"/>
      <w:bookmarkStart w:id="8591" w:name="_Toc162008461"/>
      <w:bookmarkStart w:id="8592" w:name="_Toc185516134"/>
      <w:bookmarkStart w:id="8593" w:name="_Toc192873442"/>
      <w:bookmarkStart w:id="8594" w:name="_Toc200971155"/>
      <w:r>
        <w:t>9.</w:t>
      </w:r>
      <w:r w:rsidR="00730F40">
        <w:t>1</w:t>
      </w:r>
      <w:r>
        <w:t>.6</w:t>
      </w:r>
      <w:r>
        <w:tab/>
        <w:t>Error Handling</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0F56D94C" w14:textId="77777777" w:rsidR="00FD4223" w:rsidRPr="00D00D02" w:rsidRDefault="00FD4223" w:rsidP="00FD4223">
      <w:pPr>
        <w:pStyle w:val="Heading4"/>
      </w:pPr>
      <w:bookmarkStart w:id="8595" w:name="_Toc185516135"/>
      <w:bookmarkStart w:id="8596" w:name="_Toc192873443"/>
      <w:bookmarkStart w:id="8597" w:name="_Toc200971156"/>
      <w:r w:rsidRPr="00D00D02">
        <w:rPr>
          <w:noProof/>
          <w:lang w:eastAsia="zh-CN"/>
        </w:rPr>
        <w:t>9.</w:t>
      </w:r>
      <w:r>
        <w:rPr>
          <w:noProof/>
          <w:lang w:eastAsia="zh-CN"/>
        </w:rPr>
        <w:t>1</w:t>
      </w:r>
      <w:r w:rsidRPr="00D00D02">
        <w:t>.</w:t>
      </w:r>
      <w:r>
        <w:t>6</w:t>
      </w:r>
      <w:r w:rsidRPr="00D00D02">
        <w:t>.1</w:t>
      </w:r>
      <w:r w:rsidRPr="00D00D02">
        <w:tab/>
        <w:t>General</w:t>
      </w:r>
      <w:bookmarkEnd w:id="8595"/>
      <w:bookmarkEnd w:id="8596"/>
      <w:bookmarkEnd w:id="8597"/>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8598" w:name="_Toc185516136"/>
      <w:bookmarkStart w:id="8599" w:name="_Toc192873444"/>
      <w:bookmarkStart w:id="8600" w:name="_Toc200971157"/>
      <w:r w:rsidRPr="00D00D02">
        <w:rPr>
          <w:noProof/>
          <w:lang w:eastAsia="zh-CN"/>
        </w:rPr>
        <w:t>9.</w:t>
      </w:r>
      <w:r>
        <w:rPr>
          <w:noProof/>
          <w:lang w:eastAsia="zh-CN"/>
        </w:rPr>
        <w:t>1</w:t>
      </w:r>
      <w:r w:rsidRPr="00D00D02">
        <w:t>.</w:t>
      </w:r>
      <w:r>
        <w:t>6</w:t>
      </w:r>
      <w:r w:rsidRPr="00D00D02">
        <w:t>.2</w:t>
      </w:r>
      <w:r w:rsidRPr="00D00D02">
        <w:tab/>
        <w:t>Protocol Errors</w:t>
      </w:r>
      <w:bookmarkEnd w:id="8598"/>
      <w:bookmarkEnd w:id="8599"/>
      <w:bookmarkEnd w:id="8600"/>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8601" w:name="_Toc185516137"/>
      <w:bookmarkStart w:id="8602" w:name="_Toc192873445"/>
      <w:bookmarkStart w:id="8603" w:name="_Toc200971158"/>
      <w:r w:rsidRPr="00D00D02">
        <w:rPr>
          <w:noProof/>
          <w:lang w:eastAsia="zh-CN"/>
        </w:rPr>
        <w:t>9.</w:t>
      </w:r>
      <w:r>
        <w:rPr>
          <w:noProof/>
          <w:lang w:eastAsia="zh-CN"/>
        </w:rPr>
        <w:t>1</w:t>
      </w:r>
      <w:r w:rsidRPr="00D00D02">
        <w:t>.</w:t>
      </w:r>
      <w:r>
        <w:t>6</w:t>
      </w:r>
      <w:r w:rsidRPr="00D00D02">
        <w:t>.3</w:t>
      </w:r>
      <w:r w:rsidRPr="00D00D02">
        <w:tab/>
        <w:t>Application Errors</w:t>
      </w:r>
      <w:bookmarkEnd w:id="8601"/>
      <w:bookmarkEnd w:id="8602"/>
      <w:bookmarkEnd w:id="860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8604" w:name="_Toc85734550"/>
      <w:bookmarkStart w:id="8605" w:name="_Toc89431849"/>
      <w:bookmarkStart w:id="8606" w:name="_Toc97042763"/>
      <w:bookmarkStart w:id="8607" w:name="_Toc97045907"/>
      <w:bookmarkStart w:id="8608" w:name="_Toc97155652"/>
      <w:bookmarkStart w:id="8609" w:name="_Toc101521744"/>
      <w:bookmarkStart w:id="8610" w:name="_Toc138762054"/>
      <w:bookmarkStart w:id="8611" w:name="_Toc145708317"/>
      <w:bookmarkStart w:id="8612" w:name="_Toc160570866"/>
      <w:bookmarkStart w:id="8613" w:name="_Toc162008462"/>
      <w:bookmarkStart w:id="8614" w:name="_Toc185516138"/>
      <w:bookmarkStart w:id="8615" w:name="_Toc192873446"/>
      <w:bookmarkStart w:id="8616" w:name="_Toc200971159"/>
      <w:r>
        <w:t>9.</w:t>
      </w:r>
      <w:r w:rsidR="00730F40">
        <w:t>1</w:t>
      </w:r>
      <w:r>
        <w:t>.7</w:t>
      </w:r>
      <w:r>
        <w:tab/>
        <w:t>Feature negotiation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8106"/>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8617" w:name="_Toc85734551"/>
      <w:bookmarkStart w:id="8618" w:name="_Toc89431850"/>
      <w:bookmarkStart w:id="8619" w:name="_Toc97042764"/>
      <w:bookmarkStart w:id="8620" w:name="_Toc97045908"/>
      <w:bookmarkStart w:id="8621" w:name="_Toc97155653"/>
      <w:bookmarkStart w:id="8622" w:name="_Toc101521745"/>
      <w:bookmarkStart w:id="8623" w:name="_Toc138762055"/>
      <w:bookmarkStart w:id="8624" w:name="_Toc145708318"/>
      <w:bookmarkStart w:id="8625" w:name="_Toc160570867"/>
      <w:bookmarkStart w:id="8626" w:name="_Toc162008463"/>
      <w:bookmarkStart w:id="8627" w:name="_Toc185516139"/>
      <w:bookmarkStart w:id="8628" w:name="_Toc192873447"/>
      <w:bookmarkStart w:id="8629" w:name="_Toc200971160"/>
      <w:r>
        <w:t>9.2</w:t>
      </w:r>
      <w:r>
        <w:tab/>
        <w:t>Eecs_TargetEESDiscovery API</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34A83731" w14:textId="5F9B80A2" w:rsidR="007C54F7" w:rsidRDefault="007C54F7" w:rsidP="007C54F7">
      <w:pPr>
        <w:pStyle w:val="Heading3"/>
      </w:pPr>
      <w:bookmarkStart w:id="8630" w:name="_Toc85734552"/>
      <w:bookmarkStart w:id="8631" w:name="_Toc89431851"/>
      <w:bookmarkStart w:id="8632" w:name="_Toc97042765"/>
      <w:bookmarkStart w:id="8633" w:name="_Toc97045909"/>
      <w:bookmarkStart w:id="8634" w:name="_Toc97155654"/>
      <w:bookmarkStart w:id="8635" w:name="_Toc101521746"/>
      <w:bookmarkStart w:id="8636" w:name="_Toc138762056"/>
      <w:bookmarkStart w:id="8637" w:name="_Toc145708319"/>
      <w:bookmarkStart w:id="8638" w:name="_Toc160570868"/>
      <w:bookmarkStart w:id="8639" w:name="_Toc162008464"/>
      <w:bookmarkStart w:id="8640" w:name="_Toc185516140"/>
      <w:bookmarkStart w:id="8641" w:name="_Toc192873448"/>
      <w:bookmarkStart w:id="8642" w:name="_Toc200971161"/>
      <w:r>
        <w:t>9.2.1</w:t>
      </w:r>
      <w:r>
        <w:tab/>
      </w:r>
      <w:bookmarkEnd w:id="8630"/>
      <w:r w:rsidR="009616F6">
        <w:t>Introduction</w:t>
      </w:r>
      <w:bookmarkEnd w:id="8631"/>
      <w:bookmarkEnd w:id="8632"/>
      <w:bookmarkEnd w:id="8633"/>
      <w:bookmarkEnd w:id="8634"/>
      <w:bookmarkEnd w:id="8635"/>
      <w:bookmarkEnd w:id="8636"/>
      <w:bookmarkEnd w:id="8637"/>
      <w:bookmarkEnd w:id="8638"/>
      <w:bookmarkEnd w:id="8639"/>
      <w:bookmarkEnd w:id="8640"/>
      <w:bookmarkEnd w:id="8641"/>
      <w:bookmarkEnd w:id="8642"/>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8643" w:name="_Toc85734553"/>
      <w:bookmarkStart w:id="8644" w:name="_Toc89431852"/>
      <w:bookmarkStart w:id="8645" w:name="_Toc97042766"/>
      <w:bookmarkStart w:id="8646" w:name="_Toc97045910"/>
      <w:bookmarkStart w:id="8647" w:name="_Toc97155655"/>
      <w:bookmarkStart w:id="8648" w:name="_Toc101521747"/>
      <w:bookmarkStart w:id="8649" w:name="_Toc138762057"/>
      <w:bookmarkStart w:id="8650" w:name="_Toc145708320"/>
      <w:bookmarkStart w:id="8651" w:name="_Toc160570869"/>
      <w:bookmarkStart w:id="8652" w:name="_Toc162008465"/>
      <w:bookmarkStart w:id="8653" w:name="_Toc185516141"/>
      <w:bookmarkStart w:id="8654" w:name="_Toc192873449"/>
      <w:bookmarkStart w:id="8655" w:name="_Toc200971162"/>
      <w:r>
        <w:t>9.</w:t>
      </w:r>
      <w:r w:rsidR="00AB45AD">
        <w:t>2</w:t>
      </w:r>
      <w:r>
        <w:t>.2</w:t>
      </w:r>
      <w:r>
        <w:tab/>
        <w:t>Resources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3192648F" w14:textId="79AA4A35" w:rsidR="007C54F7" w:rsidRDefault="007C54F7" w:rsidP="007C54F7">
      <w:pPr>
        <w:pStyle w:val="Heading4"/>
      </w:pPr>
      <w:bookmarkStart w:id="8656" w:name="_Toc85734554"/>
      <w:bookmarkStart w:id="8657" w:name="_Toc89431853"/>
      <w:bookmarkStart w:id="8658" w:name="_Toc97042767"/>
      <w:bookmarkStart w:id="8659" w:name="_Toc97045911"/>
      <w:bookmarkStart w:id="8660" w:name="_Toc97155656"/>
      <w:bookmarkStart w:id="8661" w:name="_Toc101521748"/>
      <w:bookmarkStart w:id="8662" w:name="_Toc138762058"/>
      <w:bookmarkStart w:id="8663" w:name="_Toc145708321"/>
      <w:bookmarkStart w:id="8664" w:name="_Toc160570870"/>
      <w:bookmarkStart w:id="8665" w:name="_Toc162008466"/>
      <w:bookmarkStart w:id="8666" w:name="_Toc185516142"/>
      <w:bookmarkStart w:id="8667" w:name="_Toc192873450"/>
      <w:bookmarkStart w:id="8668" w:name="_Toc200971163"/>
      <w:r>
        <w:t>9.</w:t>
      </w:r>
      <w:r w:rsidR="00AB45AD">
        <w:t>2</w:t>
      </w:r>
      <w:r>
        <w:t>.2.1</w:t>
      </w:r>
      <w:r>
        <w:tab/>
        <w:t>Overview</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9pt;height:150.05pt" o:ole="">
            <v:imagedata r:id="rId45" o:title=""/>
          </v:shape>
          <o:OLEObject Type="Embed" ProgID="Visio.Drawing.11" ShapeID="_x0000_i1042" DrawAspect="Content" ObjectID="_181157947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8669" w:name="_Toc85734555"/>
      <w:bookmarkStart w:id="8670" w:name="_Toc89431854"/>
      <w:bookmarkStart w:id="8671" w:name="_Toc97042768"/>
      <w:bookmarkStart w:id="8672" w:name="_Toc97045912"/>
      <w:bookmarkStart w:id="8673" w:name="_Toc97155657"/>
      <w:bookmarkStart w:id="8674" w:name="_Toc101521749"/>
      <w:bookmarkStart w:id="8675" w:name="_Toc138762059"/>
      <w:bookmarkStart w:id="8676" w:name="_Toc145708322"/>
      <w:bookmarkStart w:id="8677" w:name="_Toc160570871"/>
      <w:bookmarkStart w:id="8678" w:name="_Toc162008467"/>
      <w:bookmarkStart w:id="8679" w:name="_Toc185516143"/>
      <w:bookmarkStart w:id="8680" w:name="_Toc192873451"/>
      <w:bookmarkStart w:id="8681" w:name="_Toc200971164"/>
      <w:r>
        <w:t>9.</w:t>
      </w:r>
      <w:r w:rsidR="00AB45AD">
        <w:t>2</w:t>
      </w:r>
      <w:r>
        <w:t>.2.2</w:t>
      </w:r>
      <w:r>
        <w:tab/>
        <w:t>Resource</w:t>
      </w:r>
      <w:r w:rsidRPr="00831458">
        <w:t xml:space="preserve">: </w:t>
      </w:r>
      <w:r>
        <w:t>EES Profiles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6B9D6631" w14:textId="25036092" w:rsidR="007C54F7" w:rsidRDefault="007C54F7" w:rsidP="007C54F7">
      <w:pPr>
        <w:pStyle w:val="Heading5"/>
        <w:rPr>
          <w:lang w:eastAsia="zh-CN"/>
        </w:rPr>
      </w:pPr>
      <w:bookmarkStart w:id="8682" w:name="_Toc85734556"/>
      <w:bookmarkStart w:id="8683" w:name="_Toc89431855"/>
      <w:bookmarkStart w:id="8684" w:name="_Toc97042769"/>
      <w:bookmarkStart w:id="8685" w:name="_Toc97045913"/>
      <w:bookmarkStart w:id="8686" w:name="_Toc97155658"/>
      <w:bookmarkStart w:id="8687" w:name="_Toc101521750"/>
      <w:bookmarkStart w:id="8688" w:name="_Toc138762060"/>
      <w:bookmarkStart w:id="8689" w:name="_Toc145708323"/>
      <w:bookmarkStart w:id="8690" w:name="_Toc160570872"/>
      <w:bookmarkStart w:id="8691" w:name="_Toc162008468"/>
      <w:bookmarkStart w:id="8692" w:name="_Toc185516144"/>
      <w:bookmarkStart w:id="8693" w:name="_Toc192873452"/>
      <w:bookmarkStart w:id="8694" w:name="_Toc200971165"/>
      <w:r>
        <w:rPr>
          <w:lang w:eastAsia="zh-CN"/>
        </w:rPr>
        <w:t>9.</w:t>
      </w:r>
      <w:r w:rsidR="00AB45AD">
        <w:rPr>
          <w:lang w:eastAsia="zh-CN"/>
        </w:rPr>
        <w:t>2</w:t>
      </w:r>
      <w:r>
        <w:rPr>
          <w:lang w:eastAsia="zh-CN"/>
        </w:rPr>
        <w:t>.2.2.1</w:t>
      </w:r>
      <w:r>
        <w:rPr>
          <w:lang w:eastAsia="zh-CN"/>
        </w:rPr>
        <w:tab/>
        <w:t>Description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8695" w:name="_Toc85734557"/>
      <w:bookmarkStart w:id="8696" w:name="_Toc89431856"/>
      <w:bookmarkStart w:id="8697" w:name="_Toc97042770"/>
      <w:bookmarkStart w:id="8698" w:name="_Toc97045914"/>
      <w:bookmarkStart w:id="8699" w:name="_Toc97155659"/>
      <w:bookmarkStart w:id="8700" w:name="_Toc101521751"/>
      <w:bookmarkStart w:id="8701" w:name="_Toc138762061"/>
      <w:bookmarkStart w:id="8702" w:name="_Toc145708324"/>
      <w:bookmarkStart w:id="8703" w:name="_Toc160570873"/>
      <w:bookmarkStart w:id="8704" w:name="_Toc162008469"/>
      <w:bookmarkStart w:id="8705" w:name="_Toc185516145"/>
      <w:bookmarkStart w:id="8706" w:name="_Toc192873453"/>
      <w:bookmarkStart w:id="8707" w:name="_Toc200971166"/>
      <w:r>
        <w:rPr>
          <w:lang w:eastAsia="zh-CN"/>
        </w:rPr>
        <w:t>9.</w:t>
      </w:r>
      <w:r w:rsidR="00AB45AD">
        <w:rPr>
          <w:lang w:eastAsia="zh-CN"/>
        </w:rPr>
        <w:t>2</w:t>
      </w:r>
      <w:r>
        <w:rPr>
          <w:lang w:eastAsia="zh-CN"/>
        </w:rPr>
        <w:t>.2.2.2</w:t>
      </w:r>
      <w:r>
        <w:rPr>
          <w:lang w:eastAsia="zh-CN"/>
        </w:rPr>
        <w:tab/>
        <w:t>Resource Definition</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8708" w:name="_Toc85734558"/>
      <w:bookmarkStart w:id="8709" w:name="_Toc89431857"/>
      <w:bookmarkStart w:id="8710" w:name="_Toc97042771"/>
      <w:bookmarkStart w:id="8711" w:name="_Toc97045915"/>
      <w:bookmarkStart w:id="8712" w:name="_Toc97155660"/>
      <w:bookmarkStart w:id="8713" w:name="_Toc101521752"/>
      <w:bookmarkStart w:id="8714" w:name="_Toc138762062"/>
      <w:bookmarkStart w:id="8715" w:name="_Toc145708325"/>
      <w:bookmarkStart w:id="8716" w:name="_Toc160570874"/>
      <w:bookmarkStart w:id="8717" w:name="_Toc162008470"/>
      <w:bookmarkStart w:id="8718" w:name="_Toc185516146"/>
      <w:bookmarkStart w:id="8719" w:name="_Toc192873454"/>
      <w:bookmarkStart w:id="8720" w:name="_Toc200971167"/>
      <w:r>
        <w:rPr>
          <w:lang w:eastAsia="zh-CN"/>
        </w:rPr>
        <w:t>9.</w:t>
      </w:r>
      <w:r w:rsidR="00AB45AD">
        <w:rPr>
          <w:lang w:eastAsia="zh-CN"/>
        </w:rPr>
        <w:t>2</w:t>
      </w:r>
      <w:r>
        <w:rPr>
          <w:lang w:eastAsia="zh-CN"/>
        </w:rPr>
        <w:t>.2.2.3</w:t>
      </w:r>
      <w:r>
        <w:rPr>
          <w:lang w:eastAsia="zh-CN"/>
        </w:rPr>
        <w:tab/>
        <w:t>Resource Standard Methods</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150C2DA3" w14:textId="4D1A3ED8" w:rsidR="007C54F7" w:rsidRDefault="007C54F7" w:rsidP="007C54F7">
      <w:pPr>
        <w:pStyle w:val="Heading6"/>
        <w:rPr>
          <w:lang w:eastAsia="zh-CN"/>
        </w:rPr>
      </w:pPr>
      <w:bookmarkStart w:id="8721" w:name="_Toc85734559"/>
      <w:bookmarkStart w:id="8722" w:name="_Toc89431858"/>
      <w:bookmarkStart w:id="8723" w:name="_Toc97042772"/>
      <w:bookmarkStart w:id="8724" w:name="_Toc97045916"/>
      <w:bookmarkStart w:id="8725" w:name="_Toc97155661"/>
      <w:bookmarkStart w:id="8726" w:name="_Toc101521753"/>
      <w:bookmarkStart w:id="8727" w:name="_Toc138762063"/>
      <w:bookmarkStart w:id="8728" w:name="_Toc145708326"/>
      <w:bookmarkStart w:id="8729" w:name="_Toc160570875"/>
      <w:bookmarkStart w:id="8730" w:name="_Toc162008471"/>
      <w:bookmarkStart w:id="8731" w:name="_Toc185516147"/>
      <w:bookmarkStart w:id="8732" w:name="_Toc192873455"/>
      <w:bookmarkStart w:id="8733" w:name="_Toc200971168"/>
      <w:r>
        <w:rPr>
          <w:lang w:eastAsia="zh-CN"/>
        </w:rPr>
        <w:t>9.</w:t>
      </w:r>
      <w:r w:rsidR="00AB45AD">
        <w:rPr>
          <w:lang w:eastAsia="zh-CN"/>
        </w:rPr>
        <w:t>2</w:t>
      </w:r>
      <w:r>
        <w:rPr>
          <w:lang w:eastAsia="zh-CN"/>
        </w:rPr>
        <w:t>.2.2.3.1</w:t>
      </w:r>
      <w:r>
        <w:rPr>
          <w:lang w:eastAsia="zh-CN"/>
        </w:rPr>
        <w:tab/>
        <w:t>GET</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shd w:val="clear" w:color="auto" w:fill="auto"/>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shd w:val="clear" w:color="auto" w:fill="auto"/>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shd w:val="clear" w:color="auto" w:fill="auto"/>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shd w:val="clear" w:color="auto" w:fill="auto"/>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shd w:val="clear" w:color="auto" w:fill="auto"/>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shd w:val="clear" w:color="auto" w:fill="auto"/>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shd w:val="clear" w:color="auto" w:fill="auto"/>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shd w:val="clear" w:color="auto" w:fill="auto"/>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shd w:val="clear" w:color="auto" w:fill="auto"/>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shd w:val="clear" w:color="auto" w:fill="auto"/>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shd w:val="clear" w:color="auto" w:fill="auto"/>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shd w:val="clear" w:color="auto" w:fill="auto"/>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shd w:val="clear" w:color="auto" w:fill="auto"/>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shd w:val="clear" w:color="auto" w:fill="auto"/>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shd w:val="clear" w:color="auto" w:fill="auto"/>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shd w:val="clear" w:color="auto" w:fill="auto"/>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shd w:val="clear" w:color="auto" w:fill="auto"/>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shd w:val="clear" w:color="auto" w:fill="auto"/>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shd w:val="clear" w:color="auto" w:fill="auto"/>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shd w:val="clear" w:color="auto" w:fill="auto"/>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shd w:val="clear" w:color="auto" w:fill="auto"/>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shd w:val="clear" w:color="auto" w:fill="auto"/>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shd w:val="clear" w:color="auto" w:fill="auto"/>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shd w:val="clear" w:color="auto" w:fill="auto"/>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shd w:val="clear" w:color="auto" w:fill="auto"/>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shd w:val="clear" w:color="auto" w:fill="auto"/>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shd w:val="clear" w:color="auto" w:fill="auto"/>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shd w:val="clear" w:color="auto" w:fill="auto"/>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shd w:val="clear" w:color="auto" w:fill="auto"/>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8734" w:name="_Toc85734560"/>
      <w:bookmarkStart w:id="8735" w:name="_Toc89431859"/>
      <w:bookmarkStart w:id="8736" w:name="_Toc97042773"/>
      <w:bookmarkStart w:id="8737" w:name="_Toc97045917"/>
      <w:bookmarkStart w:id="8738" w:name="_Toc97155662"/>
      <w:bookmarkStart w:id="8739" w:name="_Toc101521754"/>
      <w:bookmarkStart w:id="8740" w:name="_Toc138762064"/>
      <w:bookmarkStart w:id="8741" w:name="_Toc145708327"/>
      <w:bookmarkStart w:id="8742" w:name="_Toc160570876"/>
      <w:bookmarkStart w:id="8743" w:name="_Toc162008472"/>
      <w:bookmarkStart w:id="8744" w:name="_Toc185516148"/>
      <w:bookmarkStart w:id="8745" w:name="_Toc192873456"/>
      <w:bookmarkStart w:id="8746" w:name="_Toc200971169"/>
      <w:r>
        <w:rPr>
          <w:lang w:eastAsia="zh-CN"/>
        </w:rPr>
        <w:t>9.</w:t>
      </w:r>
      <w:r w:rsidR="00AB45AD">
        <w:rPr>
          <w:lang w:eastAsia="zh-CN"/>
        </w:rPr>
        <w:t>2</w:t>
      </w:r>
      <w:r>
        <w:rPr>
          <w:lang w:eastAsia="zh-CN"/>
        </w:rPr>
        <w:t>.2.2.4</w:t>
      </w:r>
      <w:r>
        <w:rPr>
          <w:lang w:eastAsia="zh-CN"/>
        </w:rPr>
        <w:tab/>
        <w:t>Resource Custom Operations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05C87CEC" w14:textId="77777777" w:rsidR="007C54F7" w:rsidRDefault="007C54F7" w:rsidP="007C54F7">
      <w:r>
        <w:t>None.</w:t>
      </w:r>
    </w:p>
    <w:p w14:paraId="776D1DA8" w14:textId="68C6B7C0" w:rsidR="007C54F7" w:rsidRDefault="007C54F7" w:rsidP="007C54F7">
      <w:pPr>
        <w:pStyle w:val="Heading3"/>
      </w:pPr>
      <w:bookmarkStart w:id="8747" w:name="_Toc85734561"/>
      <w:bookmarkStart w:id="8748" w:name="_Toc89431860"/>
      <w:bookmarkStart w:id="8749" w:name="_Toc97042774"/>
      <w:bookmarkStart w:id="8750" w:name="_Toc97045918"/>
      <w:bookmarkStart w:id="8751" w:name="_Toc97155663"/>
      <w:bookmarkStart w:id="8752" w:name="_Toc101521755"/>
      <w:bookmarkStart w:id="8753" w:name="_Toc138762065"/>
      <w:bookmarkStart w:id="8754" w:name="_Toc145708328"/>
      <w:bookmarkStart w:id="8755" w:name="_Toc160570877"/>
      <w:bookmarkStart w:id="8756" w:name="_Toc162008473"/>
      <w:bookmarkStart w:id="8757" w:name="_Toc185516149"/>
      <w:bookmarkStart w:id="8758" w:name="_Toc192873457"/>
      <w:bookmarkStart w:id="8759" w:name="_Toc200971170"/>
      <w:r>
        <w:t>9.</w:t>
      </w:r>
      <w:r w:rsidR="00AB45AD">
        <w:t>2</w:t>
      </w:r>
      <w:r>
        <w:t>.3</w:t>
      </w:r>
      <w:r>
        <w:tab/>
        <w:t>Custom Operations without associated resources</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8760" w:name="_Toc85734562"/>
      <w:bookmarkStart w:id="8761" w:name="_Toc89431861"/>
      <w:bookmarkStart w:id="8762" w:name="_Toc97042775"/>
      <w:bookmarkStart w:id="8763" w:name="_Toc97045919"/>
      <w:bookmarkStart w:id="8764" w:name="_Toc97155664"/>
      <w:bookmarkStart w:id="8765" w:name="_Toc101521756"/>
      <w:bookmarkStart w:id="8766" w:name="_Toc138762066"/>
      <w:bookmarkStart w:id="8767" w:name="_Toc145708329"/>
      <w:bookmarkStart w:id="8768" w:name="_Toc160570878"/>
      <w:bookmarkStart w:id="8769" w:name="_Toc162008474"/>
      <w:bookmarkStart w:id="8770" w:name="_Toc185516150"/>
      <w:bookmarkStart w:id="8771" w:name="_Toc192873458"/>
      <w:bookmarkStart w:id="8772" w:name="_Toc200971171"/>
      <w:r>
        <w:t>9.</w:t>
      </w:r>
      <w:r w:rsidR="00AB45AD">
        <w:t>2</w:t>
      </w:r>
      <w:r>
        <w:t>.4</w:t>
      </w:r>
      <w:r>
        <w:tab/>
        <w:t>Notifications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196CDEE0" w14:textId="77777777" w:rsidR="007C54F7" w:rsidRPr="00A2226D" w:rsidRDefault="007C54F7" w:rsidP="007C54F7">
      <w:r>
        <w:t>None.</w:t>
      </w:r>
    </w:p>
    <w:p w14:paraId="00AEEE00" w14:textId="6CCE256F" w:rsidR="007C54F7" w:rsidRDefault="007C54F7" w:rsidP="007C54F7">
      <w:pPr>
        <w:pStyle w:val="Heading3"/>
      </w:pPr>
      <w:bookmarkStart w:id="8773" w:name="_Toc85734563"/>
      <w:bookmarkStart w:id="8774" w:name="_Toc89431862"/>
      <w:bookmarkStart w:id="8775" w:name="_Toc97042776"/>
      <w:bookmarkStart w:id="8776" w:name="_Toc97045920"/>
      <w:bookmarkStart w:id="8777" w:name="_Toc97155665"/>
      <w:bookmarkStart w:id="8778" w:name="_Toc101521757"/>
      <w:bookmarkStart w:id="8779" w:name="_Toc138762067"/>
      <w:bookmarkStart w:id="8780" w:name="_Toc145708330"/>
      <w:bookmarkStart w:id="8781" w:name="_Toc160570879"/>
      <w:bookmarkStart w:id="8782" w:name="_Toc162008475"/>
      <w:bookmarkStart w:id="8783" w:name="_Toc185516151"/>
      <w:bookmarkStart w:id="8784" w:name="_Toc192873459"/>
      <w:bookmarkStart w:id="8785" w:name="_Toc200971172"/>
      <w:r>
        <w:t>9.</w:t>
      </w:r>
      <w:r w:rsidR="00AB45AD">
        <w:t>2</w:t>
      </w:r>
      <w:r>
        <w:t>.5</w:t>
      </w:r>
      <w:r>
        <w:tab/>
        <w:t>Data Model</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51ED396F" w14:textId="7FC75096" w:rsidR="007C54F7" w:rsidRDefault="007C54F7" w:rsidP="007C54F7">
      <w:pPr>
        <w:pStyle w:val="Heading4"/>
        <w:rPr>
          <w:lang w:eastAsia="zh-CN"/>
        </w:rPr>
      </w:pPr>
      <w:bookmarkStart w:id="8786" w:name="_Toc85734564"/>
      <w:bookmarkStart w:id="8787" w:name="_Toc89431863"/>
      <w:bookmarkStart w:id="8788" w:name="_Toc97042777"/>
      <w:bookmarkStart w:id="8789" w:name="_Toc97045921"/>
      <w:bookmarkStart w:id="8790" w:name="_Toc97155666"/>
      <w:bookmarkStart w:id="8791" w:name="_Toc101521758"/>
      <w:bookmarkStart w:id="8792" w:name="_Toc138762068"/>
      <w:bookmarkStart w:id="8793" w:name="_Toc145708331"/>
      <w:bookmarkStart w:id="8794" w:name="_Toc160570880"/>
      <w:bookmarkStart w:id="8795" w:name="_Toc162008476"/>
      <w:bookmarkStart w:id="8796" w:name="_Toc185516152"/>
      <w:bookmarkStart w:id="8797" w:name="_Toc192873460"/>
      <w:bookmarkStart w:id="8798" w:name="_Toc200971173"/>
      <w:r>
        <w:rPr>
          <w:lang w:eastAsia="zh-CN"/>
        </w:rPr>
        <w:t>9.</w:t>
      </w:r>
      <w:r w:rsidR="00AB45AD">
        <w:rPr>
          <w:lang w:eastAsia="zh-CN"/>
        </w:rPr>
        <w:t>2</w:t>
      </w:r>
      <w:r>
        <w:rPr>
          <w:lang w:eastAsia="zh-CN"/>
        </w:rPr>
        <w:t>.5.1</w:t>
      </w:r>
      <w:r>
        <w:rPr>
          <w:lang w:eastAsia="zh-CN"/>
        </w:rPr>
        <w:tab/>
        <w:t>General</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A028E5">
            <w:pPr>
              <w:pStyle w:val="TAH"/>
            </w:pPr>
            <w:r>
              <w:t>Data type</w:t>
            </w:r>
          </w:p>
        </w:tc>
        <w:tc>
          <w:tcPr>
            <w:tcW w:w="1297" w:type="dxa"/>
            <w:shd w:val="clear" w:color="auto" w:fill="C0C0C0"/>
            <w:hideMark/>
          </w:tcPr>
          <w:p w14:paraId="3FFEA372" w14:textId="77777777" w:rsidR="00901B57" w:rsidRDefault="00901B57" w:rsidP="00A028E5">
            <w:pPr>
              <w:pStyle w:val="TAH"/>
            </w:pPr>
            <w:r>
              <w:t>Section defined</w:t>
            </w:r>
          </w:p>
        </w:tc>
        <w:tc>
          <w:tcPr>
            <w:tcW w:w="4191" w:type="dxa"/>
            <w:shd w:val="clear" w:color="auto" w:fill="C0C0C0"/>
            <w:hideMark/>
          </w:tcPr>
          <w:p w14:paraId="26D12A73" w14:textId="77777777" w:rsidR="00901B57" w:rsidRDefault="00901B57" w:rsidP="00A028E5">
            <w:pPr>
              <w:pStyle w:val="TAH"/>
            </w:pPr>
            <w:r>
              <w:t>Description</w:t>
            </w:r>
          </w:p>
        </w:tc>
        <w:tc>
          <w:tcPr>
            <w:tcW w:w="1421" w:type="dxa"/>
            <w:shd w:val="clear" w:color="auto" w:fill="C0C0C0"/>
          </w:tcPr>
          <w:p w14:paraId="4156560B" w14:textId="77777777" w:rsidR="00901B57" w:rsidRDefault="00901B57" w:rsidP="00A028E5">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A028E5">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A028E5">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A028E5">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A028E5">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A028E5">
            <w:pPr>
              <w:pStyle w:val="TAL"/>
              <w:rPr>
                <w:rFonts w:cs="Arial"/>
                <w:szCs w:val="18"/>
              </w:rPr>
            </w:pPr>
            <w:r>
              <w:rPr>
                <w:rFonts w:cs="Arial"/>
                <w:szCs w:val="18"/>
              </w:rPr>
              <w:t>Contains the tunnel information.</w:t>
            </w:r>
          </w:p>
        </w:tc>
        <w:tc>
          <w:tcPr>
            <w:tcW w:w="1421" w:type="dxa"/>
          </w:tcPr>
          <w:p w14:paraId="76370DCD" w14:textId="77777777" w:rsidR="00901B57" w:rsidRDefault="00901B57" w:rsidP="00A028E5">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8799" w:name="_Toc85734565"/>
      <w:bookmarkStart w:id="8800" w:name="_Toc89431864"/>
      <w:bookmarkStart w:id="8801" w:name="_Toc97042778"/>
      <w:bookmarkStart w:id="8802" w:name="_Toc97045922"/>
      <w:bookmarkStart w:id="8803" w:name="_Toc97155667"/>
      <w:bookmarkStart w:id="8804" w:name="_Toc101521759"/>
      <w:bookmarkStart w:id="8805" w:name="_Toc138762069"/>
      <w:bookmarkStart w:id="8806" w:name="_Toc145708332"/>
      <w:bookmarkStart w:id="8807" w:name="_Toc160570881"/>
      <w:bookmarkStart w:id="8808" w:name="_Toc162008477"/>
      <w:bookmarkStart w:id="8809" w:name="_Toc185516153"/>
      <w:bookmarkStart w:id="8810" w:name="_Toc192873461"/>
      <w:bookmarkStart w:id="8811" w:name="_Toc200971174"/>
      <w:r>
        <w:rPr>
          <w:lang w:eastAsia="zh-CN"/>
        </w:rPr>
        <w:t>9.</w:t>
      </w:r>
      <w:r w:rsidR="004E40B6">
        <w:rPr>
          <w:lang w:eastAsia="zh-CN"/>
        </w:rPr>
        <w:t>2</w:t>
      </w:r>
      <w:r>
        <w:rPr>
          <w:lang w:eastAsia="zh-CN"/>
        </w:rPr>
        <w:t>.5.2</w:t>
      </w:r>
      <w:r>
        <w:rPr>
          <w:lang w:eastAsia="zh-CN"/>
        </w:rPr>
        <w:tab/>
        <w:t>Structured data types</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0B33F2D2" w14:textId="77777777" w:rsidR="00345C33" w:rsidRDefault="00345C33" w:rsidP="00345C33">
      <w:pPr>
        <w:pStyle w:val="Heading5"/>
      </w:pPr>
      <w:bookmarkStart w:id="8812" w:name="_Toc185516154"/>
      <w:bookmarkStart w:id="8813" w:name="_Toc192873462"/>
      <w:bookmarkStart w:id="8814" w:name="_Toc200971175"/>
      <w:r>
        <w:t>9.2.5.2.1</w:t>
      </w:r>
      <w:r>
        <w:tab/>
        <w:t>Introduction</w:t>
      </w:r>
      <w:bookmarkEnd w:id="8812"/>
      <w:bookmarkEnd w:id="8813"/>
      <w:bookmarkEnd w:id="8814"/>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8815" w:name="_Toc185516155"/>
      <w:bookmarkStart w:id="8816" w:name="_Toc192873463"/>
      <w:bookmarkStart w:id="8817" w:name="_Toc200971176"/>
      <w:r>
        <w:t>9.2.5.2.2</w:t>
      </w:r>
      <w:r>
        <w:tab/>
        <w:t xml:space="preserve">Type: </w:t>
      </w:r>
      <w:r>
        <w:rPr>
          <w:lang w:val="en-US"/>
        </w:rPr>
        <w:t>TunnelInfo</w:t>
      </w:r>
      <w:bookmarkEnd w:id="8815"/>
      <w:bookmarkEnd w:id="8816"/>
      <w:bookmarkEnd w:id="8817"/>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8818" w:name="_Toc200971177"/>
      <w:r>
        <w:lastRenderedPageBreak/>
        <w:t>9.2.5.2.3</w:t>
      </w:r>
      <w:r>
        <w:tab/>
        <w:t>Type: CandidateDnaisInfo</w:t>
      </w:r>
      <w:bookmarkEnd w:id="8818"/>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A028E5">
        <w:trPr>
          <w:jc w:val="center"/>
        </w:trPr>
        <w:tc>
          <w:tcPr>
            <w:tcW w:w="1693" w:type="dxa"/>
            <w:shd w:val="clear" w:color="auto" w:fill="C0C0C0"/>
            <w:vAlign w:val="center"/>
            <w:hideMark/>
          </w:tcPr>
          <w:p w14:paraId="06F7726A" w14:textId="77777777" w:rsidR="00901B57" w:rsidRDefault="00901B57" w:rsidP="00A028E5">
            <w:pPr>
              <w:pStyle w:val="TAH"/>
            </w:pPr>
            <w:r>
              <w:t>Attribute name</w:t>
            </w:r>
          </w:p>
        </w:tc>
        <w:tc>
          <w:tcPr>
            <w:tcW w:w="1279" w:type="dxa"/>
            <w:shd w:val="clear" w:color="auto" w:fill="C0C0C0"/>
            <w:vAlign w:val="center"/>
            <w:hideMark/>
          </w:tcPr>
          <w:p w14:paraId="5DECF3EB" w14:textId="77777777" w:rsidR="00901B57" w:rsidRDefault="00901B57" w:rsidP="00A028E5">
            <w:pPr>
              <w:pStyle w:val="TAH"/>
            </w:pPr>
            <w:r>
              <w:t>Data type</w:t>
            </w:r>
          </w:p>
        </w:tc>
        <w:tc>
          <w:tcPr>
            <w:tcW w:w="425" w:type="dxa"/>
            <w:shd w:val="clear" w:color="auto" w:fill="C0C0C0"/>
            <w:vAlign w:val="center"/>
            <w:hideMark/>
          </w:tcPr>
          <w:p w14:paraId="66566D0A" w14:textId="77777777" w:rsidR="00901B57" w:rsidRDefault="00901B57" w:rsidP="00A028E5">
            <w:pPr>
              <w:pStyle w:val="TAH"/>
            </w:pPr>
            <w:r>
              <w:t>P</w:t>
            </w:r>
          </w:p>
        </w:tc>
        <w:tc>
          <w:tcPr>
            <w:tcW w:w="1134" w:type="dxa"/>
            <w:shd w:val="clear" w:color="auto" w:fill="C0C0C0"/>
            <w:vAlign w:val="center"/>
          </w:tcPr>
          <w:p w14:paraId="1CA1FD57" w14:textId="77777777" w:rsidR="00901B57" w:rsidRDefault="00901B57" w:rsidP="00A028E5">
            <w:pPr>
              <w:pStyle w:val="TAH"/>
            </w:pPr>
            <w:r>
              <w:t>Cardinality</w:t>
            </w:r>
          </w:p>
        </w:tc>
        <w:tc>
          <w:tcPr>
            <w:tcW w:w="3686" w:type="dxa"/>
            <w:shd w:val="clear" w:color="auto" w:fill="C0C0C0"/>
            <w:vAlign w:val="center"/>
            <w:hideMark/>
          </w:tcPr>
          <w:p w14:paraId="0D80AAE1" w14:textId="77777777" w:rsidR="00901B57" w:rsidRDefault="00901B57" w:rsidP="00A028E5">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A028E5">
            <w:pPr>
              <w:pStyle w:val="TAH"/>
              <w:rPr>
                <w:rFonts w:cs="Arial"/>
                <w:szCs w:val="18"/>
              </w:rPr>
            </w:pPr>
            <w:r>
              <w:rPr>
                <w:rFonts w:cs="Arial"/>
                <w:szCs w:val="18"/>
              </w:rPr>
              <w:t>Applicability</w:t>
            </w:r>
          </w:p>
        </w:tc>
      </w:tr>
      <w:tr w:rsidR="00901B57" w14:paraId="7F26035A" w14:textId="77777777" w:rsidTr="00A028E5">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A028E5">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A028E5">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A028E5">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A028E5">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A028E5">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A028E5">
            <w:pPr>
              <w:pStyle w:val="TAL"/>
              <w:rPr>
                <w:rFonts w:cs="Arial"/>
                <w:szCs w:val="18"/>
              </w:rPr>
            </w:pPr>
          </w:p>
        </w:tc>
      </w:tr>
      <w:tr w:rsidR="00901B57" w14:paraId="719BEAD9" w14:textId="77777777" w:rsidTr="00A028E5">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A028E5">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A028E5">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A028E5">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A028E5">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A028E5">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A028E5">
            <w:pPr>
              <w:pStyle w:val="TAL"/>
              <w:rPr>
                <w:noProof/>
                <w:lang w:eastAsia="zh-CN"/>
              </w:rPr>
            </w:pPr>
          </w:p>
          <w:p w14:paraId="35CDFE2D" w14:textId="77777777" w:rsidR="00901B57" w:rsidRDefault="00901B57" w:rsidP="00A028E5">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A028E5">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A028E5">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A028E5">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8819" w:name="_Toc85734566"/>
      <w:bookmarkStart w:id="8820" w:name="_Toc89431865"/>
      <w:bookmarkStart w:id="8821" w:name="_Toc97042779"/>
      <w:bookmarkStart w:id="8822" w:name="_Toc97045923"/>
      <w:bookmarkStart w:id="8823" w:name="_Toc97155668"/>
      <w:bookmarkStart w:id="8824" w:name="_Toc101521760"/>
      <w:bookmarkStart w:id="8825" w:name="_Toc138762070"/>
      <w:bookmarkStart w:id="8826" w:name="_Toc145708333"/>
      <w:bookmarkStart w:id="8827" w:name="_Toc160570882"/>
      <w:bookmarkStart w:id="8828" w:name="_Toc162008478"/>
      <w:bookmarkStart w:id="8829" w:name="_Toc185516156"/>
      <w:bookmarkStart w:id="8830" w:name="_Toc192873464"/>
      <w:bookmarkStart w:id="8831" w:name="_Toc200971178"/>
      <w:r>
        <w:rPr>
          <w:lang w:eastAsia="zh-CN"/>
        </w:rPr>
        <w:t>9.</w:t>
      </w:r>
      <w:r w:rsidR="004E40B6">
        <w:rPr>
          <w:lang w:eastAsia="zh-CN"/>
        </w:rPr>
        <w:t>2</w:t>
      </w:r>
      <w:r>
        <w:rPr>
          <w:lang w:eastAsia="zh-CN"/>
        </w:rPr>
        <w:t>.5.3</w:t>
      </w:r>
      <w:r>
        <w:rPr>
          <w:lang w:eastAsia="zh-CN"/>
        </w:rPr>
        <w:tab/>
        <w:t>Simple data types and enumerations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8832" w:name="_Toc85734567"/>
      <w:bookmarkStart w:id="8833" w:name="_Toc89431866"/>
      <w:bookmarkStart w:id="8834" w:name="_Toc97042780"/>
      <w:bookmarkStart w:id="8835" w:name="_Toc97045924"/>
      <w:bookmarkStart w:id="8836" w:name="_Toc97155669"/>
      <w:bookmarkStart w:id="8837" w:name="_Toc101521761"/>
      <w:bookmarkStart w:id="8838" w:name="_Toc138762071"/>
      <w:bookmarkStart w:id="8839" w:name="_Toc145708334"/>
      <w:bookmarkStart w:id="8840" w:name="_Toc160570883"/>
      <w:bookmarkStart w:id="8841" w:name="_Toc162008479"/>
      <w:bookmarkStart w:id="8842" w:name="_Toc185516157"/>
      <w:bookmarkStart w:id="8843" w:name="_Toc192873465"/>
      <w:bookmarkStart w:id="8844" w:name="_Toc200971179"/>
      <w:r>
        <w:t>9.</w:t>
      </w:r>
      <w:r w:rsidR="004E40B6">
        <w:t>2</w:t>
      </w:r>
      <w:r>
        <w:t>.6</w:t>
      </w:r>
      <w:r>
        <w:tab/>
        <w:t>Error Handling</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8845" w:name="_Toc85734568"/>
      <w:bookmarkStart w:id="8846" w:name="_Toc89431867"/>
      <w:bookmarkStart w:id="8847" w:name="_Toc97042781"/>
      <w:bookmarkStart w:id="8848" w:name="_Toc97045925"/>
      <w:bookmarkStart w:id="8849" w:name="_Toc97155670"/>
      <w:bookmarkStart w:id="8850" w:name="_Toc101521762"/>
      <w:bookmarkStart w:id="8851" w:name="_Toc138762072"/>
      <w:bookmarkStart w:id="8852" w:name="_Toc145708335"/>
      <w:bookmarkStart w:id="8853" w:name="_Toc160570884"/>
      <w:bookmarkStart w:id="8854" w:name="_Toc162008480"/>
      <w:bookmarkStart w:id="8855" w:name="_Toc185516158"/>
      <w:bookmarkStart w:id="8856" w:name="_Toc192873466"/>
      <w:bookmarkStart w:id="8857" w:name="_Toc200971180"/>
      <w:r>
        <w:t>9.</w:t>
      </w:r>
      <w:r w:rsidR="004E40B6">
        <w:t>2</w:t>
      </w:r>
      <w:r>
        <w:t>.7</w:t>
      </w:r>
      <w:r>
        <w:tab/>
        <w:t>Feature negotiation</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8858" w:name="_Toc160570885"/>
      <w:bookmarkStart w:id="8859" w:name="_Toc162008481"/>
      <w:bookmarkStart w:id="8860" w:name="_Toc185516159"/>
      <w:bookmarkStart w:id="8861" w:name="_Toc192873467"/>
      <w:bookmarkStart w:id="8862" w:name="_Toc200971181"/>
      <w:r>
        <w:t>9.3</w:t>
      </w:r>
      <w:r>
        <w:tab/>
      </w:r>
      <w:r w:rsidRPr="00310802">
        <w:t>Ee</w:t>
      </w:r>
      <w:r>
        <w:t>cs</w:t>
      </w:r>
      <w:r w:rsidRPr="00310802">
        <w:t>_</w:t>
      </w:r>
      <w:r>
        <w:t>EASInfoManagement API</w:t>
      </w:r>
      <w:bookmarkEnd w:id="8858"/>
      <w:bookmarkEnd w:id="8859"/>
      <w:bookmarkEnd w:id="8860"/>
      <w:bookmarkEnd w:id="8861"/>
      <w:bookmarkEnd w:id="8862"/>
    </w:p>
    <w:p w14:paraId="086666CF" w14:textId="77777777" w:rsidR="00B3769E" w:rsidRDefault="00B3769E" w:rsidP="00B3769E">
      <w:pPr>
        <w:pStyle w:val="Heading3"/>
      </w:pPr>
      <w:bookmarkStart w:id="8863" w:name="_Toc160570886"/>
      <w:bookmarkStart w:id="8864" w:name="_Toc162008482"/>
      <w:bookmarkStart w:id="8865" w:name="_Toc185516160"/>
      <w:bookmarkStart w:id="8866" w:name="_Toc192873468"/>
      <w:bookmarkStart w:id="8867" w:name="_Toc200971182"/>
      <w:r>
        <w:t>9.3.1</w:t>
      </w:r>
      <w:r>
        <w:tab/>
        <w:t>Introduction</w:t>
      </w:r>
      <w:bookmarkEnd w:id="8863"/>
      <w:bookmarkEnd w:id="8864"/>
      <w:bookmarkEnd w:id="8865"/>
      <w:bookmarkEnd w:id="8866"/>
      <w:bookmarkEnd w:id="8867"/>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8868" w:name="_Toc160570887"/>
      <w:bookmarkStart w:id="8869" w:name="_Toc162008483"/>
      <w:bookmarkStart w:id="8870" w:name="_Toc185516161"/>
      <w:bookmarkStart w:id="8871" w:name="_Toc192873469"/>
      <w:bookmarkStart w:id="8872" w:name="_Toc200971183"/>
      <w:r>
        <w:t>9.3.2</w:t>
      </w:r>
      <w:r>
        <w:tab/>
        <w:t>Usage of HTTP</w:t>
      </w:r>
      <w:bookmarkEnd w:id="8868"/>
      <w:bookmarkEnd w:id="8869"/>
      <w:bookmarkEnd w:id="8870"/>
      <w:bookmarkEnd w:id="8871"/>
      <w:bookmarkEnd w:id="8872"/>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8873" w:name="_Toc160570888"/>
      <w:bookmarkStart w:id="8874" w:name="_Toc162008484"/>
      <w:bookmarkStart w:id="8875" w:name="_Toc185516162"/>
      <w:bookmarkStart w:id="8876" w:name="_Toc192873470"/>
      <w:bookmarkStart w:id="8877" w:name="_Toc200971184"/>
      <w:r>
        <w:lastRenderedPageBreak/>
        <w:t>9.3.3</w:t>
      </w:r>
      <w:r>
        <w:tab/>
        <w:t>Resources</w:t>
      </w:r>
      <w:bookmarkEnd w:id="8873"/>
      <w:bookmarkEnd w:id="8874"/>
      <w:bookmarkEnd w:id="8875"/>
      <w:bookmarkEnd w:id="8876"/>
      <w:bookmarkEnd w:id="8877"/>
    </w:p>
    <w:p w14:paraId="05D702B5" w14:textId="77777777" w:rsidR="00B3769E" w:rsidRDefault="00B3769E" w:rsidP="00B3769E">
      <w:pPr>
        <w:pStyle w:val="Heading4"/>
      </w:pPr>
      <w:bookmarkStart w:id="8878" w:name="_Toc160570889"/>
      <w:bookmarkStart w:id="8879" w:name="_Toc162008485"/>
      <w:bookmarkStart w:id="8880" w:name="_Toc185516163"/>
      <w:bookmarkStart w:id="8881" w:name="_Toc192873471"/>
      <w:bookmarkStart w:id="8882" w:name="_Toc200971185"/>
      <w:r>
        <w:t>9.3.3.1</w:t>
      </w:r>
      <w:r>
        <w:tab/>
        <w:t>Overview</w:t>
      </w:r>
      <w:bookmarkEnd w:id="8878"/>
      <w:bookmarkEnd w:id="8879"/>
      <w:bookmarkEnd w:id="8880"/>
      <w:bookmarkEnd w:id="8881"/>
      <w:bookmarkEnd w:id="8882"/>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2pt;height:187.85pt" o:ole="">
            <v:imagedata r:id="rId47" o:title=""/>
          </v:shape>
          <o:OLEObject Type="Embed" ProgID="Visio.Drawing.15" ShapeID="_x0000_i1043" DrawAspect="Content" ObjectID="_1811579472"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8883" w:name="_Toc160570890"/>
      <w:bookmarkStart w:id="8884" w:name="_Toc162008486"/>
      <w:bookmarkStart w:id="8885" w:name="_Toc185516164"/>
      <w:bookmarkStart w:id="8886" w:name="_Toc192873472"/>
      <w:bookmarkStart w:id="8887" w:name="_Toc200971186"/>
      <w:r>
        <w:t>9.3.3.2</w:t>
      </w:r>
      <w:r>
        <w:tab/>
        <w:t>Resource</w:t>
      </w:r>
      <w:r w:rsidRPr="00831458">
        <w:t xml:space="preserve">: </w:t>
      </w:r>
      <w:r>
        <w:t>Common EAS Bindings</w:t>
      </w:r>
      <w:bookmarkEnd w:id="8883"/>
      <w:bookmarkEnd w:id="8884"/>
      <w:bookmarkEnd w:id="8885"/>
      <w:bookmarkEnd w:id="8886"/>
      <w:bookmarkEnd w:id="8887"/>
    </w:p>
    <w:p w14:paraId="014A3081" w14:textId="77777777" w:rsidR="00B3769E" w:rsidRDefault="00B3769E" w:rsidP="00B3769E">
      <w:pPr>
        <w:pStyle w:val="Heading5"/>
        <w:rPr>
          <w:lang w:eastAsia="zh-CN"/>
        </w:rPr>
      </w:pPr>
      <w:bookmarkStart w:id="8888" w:name="_Toc160570891"/>
      <w:bookmarkStart w:id="8889" w:name="_Toc162008487"/>
      <w:bookmarkStart w:id="8890" w:name="_Toc185516165"/>
      <w:bookmarkStart w:id="8891" w:name="_Toc192873473"/>
      <w:bookmarkStart w:id="8892" w:name="_Toc200971187"/>
      <w:r>
        <w:rPr>
          <w:lang w:eastAsia="zh-CN"/>
        </w:rPr>
        <w:t>9.3.3.2.1</w:t>
      </w:r>
      <w:r>
        <w:rPr>
          <w:lang w:eastAsia="zh-CN"/>
        </w:rPr>
        <w:tab/>
        <w:t>Description</w:t>
      </w:r>
      <w:bookmarkEnd w:id="8888"/>
      <w:bookmarkEnd w:id="8889"/>
      <w:bookmarkEnd w:id="8890"/>
      <w:bookmarkEnd w:id="8891"/>
      <w:bookmarkEnd w:id="8892"/>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8893" w:name="_Toc160570892"/>
      <w:bookmarkStart w:id="8894" w:name="_Toc162008488"/>
      <w:bookmarkStart w:id="8895" w:name="_Toc185516166"/>
      <w:bookmarkStart w:id="8896" w:name="_Toc192873474"/>
      <w:bookmarkStart w:id="8897" w:name="_Toc200971188"/>
      <w:r>
        <w:rPr>
          <w:lang w:eastAsia="zh-CN"/>
        </w:rPr>
        <w:t>9.3.3.2.2</w:t>
      </w:r>
      <w:r>
        <w:rPr>
          <w:lang w:eastAsia="zh-CN"/>
        </w:rPr>
        <w:tab/>
        <w:t>Resource Definition</w:t>
      </w:r>
      <w:bookmarkEnd w:id="8893"/>
      <w:bookmarkEnd w:id="8894"/>
      <w:bookmarkEnd w:id="8895"/>
      <w:bookmarkEnd w:id="8896"/>
      <w:bookmarkEnd w:id="8897"/>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8898" w:name="_Toc160570893"/>
      <w:bookmarkStart w:id="8899" w:name="_Toc162008489"/>
      <w:bookmarkStart w:id="8900" w:name="_Toc185516167"/>
      <w:bookmarkStart w:id="8901" w:name="_Toc192873475"/>
      <w:bookmarkStart w:id="8902" w:name="_Toc200971189"/>
      <w:r>
        <w:rPr>
          <w:lang w:eastAsia="zh-CN"/>
        </w:rPr>
        <w:t>9.3.3.2.3</w:t>
      </w:r>
      <w:r>
        <w:rPr>
          <w:lang w:eastAsia="zh-CN"/>
        </w:rPr>
        <w:tab/>
        <w:t>Resource Standard Methods</w:t>
      </w:r>
      <w:bookmarkEnd w:id="8898"/>
      <w:bookmarkEnd w:id="8899"/>
      <w:bookmarkEnd w:id="8900"/>
      <w:bookmarkEnd w:id="8901"/>
      <w:bookmarkEnd w:id="8902"/>
    </w:p>
    <w:p w14:paraId="6CCB3FF4" w14:textId="77777777" w:rsidR="00B3769E" w:rsidRPr="00384E92" w:rsidRDefault="00B3769E" w:rsidP="00B3769E">
      <w:pPr>
        <w:pStyle w:val="Heading6"/>
      </w:pPr>
      <w:bookmarkStart w:id="8903" w:name="_Toc160570894"/>
      <w:bookmarkStart w:id="8904" w:name="_Toc162008490"/>
      <w:bookmarkStart w:id="8905" w:name="_Toc185516168"/>
      <w:bookmarkStart w:id="8906" w:name="_Toc192873476"/>
      <w:bookmarkStart w:id="8907" w:name="_Toc200971190"/>
      <w:r>
        <w:t>9.3.3.2</w:t>
      </w:r>
      <w:r w:rsidRPr="00384E92">
        <w:t>.</w:t>
      </w:r>
      <w:r>
        <w:t>3.</w:t>
      </w:r>
      <w:r w:rsidRPr="00384E92">
        <w:t>1</w:t>
      </w:r>
      <w:r w:rsidRPr="00384E92">
        <w:tab/>
      </w:r>
      <w:r>
        <w:t>GET</w:t>
      </w:r>
      <w:bookmarkEnd w:id="8903"/>
      <w:bookmarkEnd w:id="8904"/>
      <w:bookmarkEnd w:id="8905"/>
      <w:bookmarkEnd w:id="8906"/>
      <w:bookmarkEnd w:id="8907"/>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8908" w:name="_Toc160570895"/>
      <w:bookmarkStart w:id="8909" w:name="_Toc162008491"/>
      <w:bookmarkStart w:id="8910" w:name="_Toc185516169"/>
      <w:bookmarkStart w:id="8911" w:name="_Toc192873477"/>
      <w:bookmarkStart w:id="8912" w:name="_Toc200971191"/>
      <w:r>
        <w:rPr>
          <w:lang w:eastAsia="zh-CN"/>
        </w:rPr>
        <w:t>9.3.3.2.3.2</w:t>
      </w:r>
      <w:r>
        <w:rPr>
          <w:lang w:eastAsia="zh-CN"/>
        </w:rPr>
        <w:tab/>
        <w:t>POST</w:t>
      </w:r>
      <w:bookmarkEnd w:id="8908"/>
      <w:bookmarkEnd w:id="8909"/>
      <w:bookmarkEnd w:id="8910"/>
      <w:bookmarkEnd w:id="8911"/>
      <w:bookmarkEnd w:id="891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8913" w:name="_Hlk156387442"/>
            <w:r>
              <w:t>CommonEASBindReq</w:t>
            </w:r>
            <w:bookmarkEnd w:id="891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8914" w:name="_Hlk159025610"/>
            <w:r>
              <w:t>The Common EAS Binding information is successfully stored.</w:t>
            </w:r>
            <w:bookmarkEnd w:id="891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8915" w:name="_Hlk159025897"/>
            <w:r>
              <w:t>ProblemDetailsEIMExt</w:t>
            </w:r>
            <w:bookmarkEnd w:id="891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8916" w:name="_Toc160570896"/>
      <w:bookmarkStart w:id="8917" w:name="_Toc162008492"/>
      <w:bookmarkStart w:id="8918" w:name="_Toc185516170"/>
      <w:bookmarkStart w:id="8919" w:name="_Toc192873478"/>
      <w:bookmarkStart w:id="8920" w:name="_Toc200971192"/>
      <w:r>
        <w:rPr>
          <w:lang w:eastAsia="zh-CN"/>
        </w:rPr>
        <w:t>9.3.3.2.4</w:t>
      </w:r>
      <w:r>
        <w:rPr>
          <w:lang w:eastAsia="zh-CN"/>
        </w:rPr>
        <w:tab/>
        <w:t>Resource Custom Operations</w:t>
      </w:r>
      <w:bookmarkEnd w:id="8916"/>
      <w:bookmarkEnd w:id="8917"/>
      <w:bookmarkEnd w:id="8918"/>
      <w:bookmarkEnd w:id="8919"/>
      <w:bookmarkEnd w:id="8920"/>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8921" w:name="_Toc185516171"/>
      <w:bookmarkStart w:id="8922" w:name="_Toc192873479"/>
      <w:bookmarkStart w:id="8923" w:name="_Toc200971193"/>
      <w:r>
        <w:t>9.3.3.3</w:t>
      </w:r>
      <w:r>
        <w:tab/>
        <w:t>Resource: Individual Common EAS Binding</w:t>
      </w:r>
      <w:bookmarkEnd w:id="8921"/>
      <w:bookmarkEnd w:id="8922"/>
      <w:bookmarkEnd w:id="8923"/>
    </w:p>
    <w:p w14:paraId="108CE27D" w14:textId="77777777" w:rsidR="00B4475B" w:rsidRDefault="00B4475B" w:rsidP="00B4475B">
      <w:pPr>
        <w:pStyle w:val="Heading5"/>
        <w:rPr>
          <w:lang w:eastAsia="zh-CN"/>
        </w:rPr>
      </w:pPr>
      <w:bookmarkStart w:id="8924" w:name="_Toc185516172"/>
      <w:bookmarkStart w:id="8925" w:name="_Toc192873480"/>
      <w:bookmarkStart w:id="8926" w:name="_Toc200971194"/>
      <w:r>
        <w:rPr>
          <w:lang w:eastAsia="zh-CN"/>
        </w:rPr>
        <w:t>9.3.3.3.1</w:t>
      </w:r>
      <w:r>
        <w:rPr>
          <w:lang w:eastAsia="zh-CN"/>
        </w:rPr>
        <w:tab/>
        <w:t>Description</w:t>
      </w:r>
      <w:bookmarkEnd w:id="8924"/>
      <w:bookmarkEnd w:id="8925"/>
      <w:bookmarkEnd w:id="892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8927" w:name="_Toc185516173"/>
      <w:bookmarkStart w:id="8928" w:name="_Toc192873481"/>
      <w:bookmarkStart w:id="8929" w:name="_Toc200971195"/>
      <w:r>
        <w:rPr>
          <w:lang w:eastAsia="zh-CN"/>
        </w:rPr>
        <w:t>9.3.3.3.2</w:t>
      </w:r>
      <w:r>
        <w:rPr>
          <w:lang w:eastAsia="zh-CN"/>
        </w:rPr>
        <w:tab/>
        <w:t>Resource Definition</w:t>
      </w:r>
      <w:bookmarkEnd w:id="8927"/>
      <w:bookmarkEnd w:id="8928"/>
      <w:bookmarkEnd w:id="8929"/>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8930" w:name="_Toc185516174"/>
      <w:bookmarkStart w:id="8931" w:name="_Toc192873482"/>
      <w:bookmarkStart w:id="8932" w:name="_Toc200971196"/>
      <w:r>
        <w:rPr>
          <w:lang w:eastAsia="zh-CN"/>
        </w:rPr>
        <w:t>9.3.3.3.3</w:t>
      </w:r>
      <w:r>
        <w:rPr>
          <w:lang w:eastAsia="zh-CN"/>
        </w:rPr>
        <w:tab/>
        <w:t>Resource Standard Methods</w:t>
      </w:r>
      <w:bookmarkEnd w:id="8930"/>
      <w:bookmarkEnd w:id="8931"/>
      <w:bookmarkEnd w:id="8932"/>
    </w:p>
    <w:p w14:paraId="2F961C6D" w14:textId="77777777" w:rsidR="00B4475B" w:rsidRDefault="00B4475B" w:rsidP="00B4475B">
      <w:pPr>
        <w:pStyle w:val="Heading6"/>
        <w:rPr>
          <w:lang w:eastAsia="zh-CN"/>
        </w:rPr>
      </w:pPr>
      <w:bookmarkStart w:id="8933" w:name="_Toc185516175"/>
      <w:bookmarkStart w:id="8934" w:name="_Toc192873483"/>
      <w:bookmarkStart w:id="8935" w:name="_Toc200971197"/>
      <w:r>
        <w:rPr>
          <w:lang w:eastAsia="zh-CN"/>
        </w:rPr>
        <w:t>9.3.3.3.3.1</w:t>
      </w:r>
      <w:r>
        <w:rPr>
          <w:lang w:eastAsia="zh-CN"/>
        </w:rPr>
        <w:tab/>
        <w:t>GET</w:t>
      </w:r>
      <w:bookmarkEnd w:id="8933"/>
      <w:bookmarkEnd w:id="8934"/>
      <w:bookmarkEnd w:id="8935"/>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8936" w:name="_Toc185516176"/>
      <w:bookmarkStart w:id="8937" w:name="_Toc192873484"/>
      <w:bookmarkStart w:id="8938" w:name="_Toc200971198"/>
      <w:r>
        <w:rPr>
          <w:lang w:eastAsia="zh-CN"/>
        </w:rPr>
        <w:t>9.3.3.3.3.2</w:t>
      </w:r>
      <w:r>
        <w:rPr>
          <w:lang w:eastAsia="zh-CN"/>
        </w:rPr>
        <w:tab/>
        <w:t>PUT</w:t>
      </w:r>
      <w:bookmarkEnd w:id="8936"/>
      <w:bookmarkEnd w:id="8937"/>
      <w:bookmarkEnd w:id="893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8939" w:name="_Toc185516177"/>
      <w:bookmarkStart w:id="8940" w:name="_Toc192873485"/>
      <w:bookmarkStart w:id="8941" w:name="_Toc200971199"/>
      <w:r>
        <w:rPr>
          <w:noProof/>
          <w:lang w:eastAsia="zh-CN"/>
        </w:rPr>
        <w:t>9.3.3.3.3.3</w:t>
      </w:r>
      <w:r w:rsidRPr="00D00D02">
        <w:tab/>
        <w:t>PATCH</w:t>
      </w:r>
      <w:bookmarkEnd w:id="8939"/>
      <w:bookmarkEnd w:id="8940"/>
      <w:bookmarkEnd w:id="8941"/>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8942" w:name="_Toc185516178"/>
      <w:bookmarkStart w:id="8943" w:name="_Toc192873486"/>
      <w:bookmarkStart w:id="8944" w:name="_Toc200971200"/>
      <w:r>
        <w:rPr>
          <w:lang w:eastAsia="zh-CN"/>
        </w:rPr>
        <w:t>9.3.3.3.3.</w:t>
      </w:r>
      <w:r>
        <w:rPr>
          <w:rFonts w:hint="eastAsia"/>
          <w:lang w:eastAsia="zh-CN"/>
        </w:rPr>
        <w:t>4</w:t>
      </w:r>
      <w:r>
        <w:rPr>
          <w:lang w:eastAsia="zh-CN"/>
        </w:rPr>
        <w:tab/>
        <w:t>DELETE</w:t>
      </w:r>
      <w:bookmarkEnd w:id="8942"/>
      <w:bookmarkEnd w:id="8943"/>
      <w:bookmarkEnd w:id="8944"/>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8945" w:name="_Toc160570897"/>
      <w:bookmarkStart w:id="8946" w:name="_Toc162008493"/>
      <w:bookmarkStart w:id="8947" w:name="_Toc185516179"/>
      <w:bookmarkStart w:id="8948" w:name="_Toc192873487"/>
      <w:bookmarkStart w:id="8949" w:name="_Toc200971201"/>
      <w:r>
        <w:t>9.3.4</w:t>
      </w:r>
      <w:r>
        <w:tab/>
        <w:t>Custom Operations without associated resources</w:t>
      </w:r>
      <w:bookmarkEnd w:id="8945"/>
      <w:bookmarkEnd w:id="8946"/>
      <w:bookmarkEnd w:id="8947"/>
      <w:bookmarkEnd w:id="8948"/>
      <w:bookmarkEnd w:id="894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8950" w:name="_Toc160570898"/>
      <w:bookmarkStart w:id="8951" w:name="_Toc162008494"/>
      <w:bookmarkStart w:id="8952" w:name="_Toc185516180"/>
      <w:bookmarkStart w:id="8953" w:name="_Toc192873488"/>
      <w:bookmarkStart w:id="8954" w:name="_Toc200971202"/>
      <w:r>
        <w:t>9.3.5</w:t>
      </w:r>
      <w:r>
        <w:tab/>
        <w:t>Notifications</w:t>
      </w:r>
      <w:bookmarkEnd w:id="8950"/>
      <w:bookmarkEnd w:id="8951"/>
      <w:bookmarkEnd w:id="8952"/>
      <w:bookmarkEnd w:id="8953"/>
      <w:bookmarkEnd w:id="895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8955" w:name="_Toc160570899"/>
      <w:bookmarkStart w:id="8956" w:name="_Toc162008495"/>
      <w:bookmarkStart w:id="8957" w:name="_Toc185516181"/>
      <w:bookmarkStart w:id="8958" w:name="_Toc192873489"/>
      <w:bookmarkStart w:id="8959" w:name="_Toc200971203"/>
      <w:r>
        <w:lastRenderedPageBreak/>
        <w:t>9.3.6</w:t>
      </w:r>
      <w:r>
        <w:tab/>
        <w:t>Data Model</w:t>
      </w:r>
      <w:bookmarkEnd w:id="8955"/>
      <w:bookmarkEnd w:id="8956"/>
      <w:bookmarkEnd w:id="8957"/>
      <w:bookmarkEnd w:id="8958"/>
      <w:bookmarkEnd w:id="8959"/>
    </w:p>
    <w:p w14:paraId="22A1C619" w14:textId="77777777" w:rsidR="00B3769E" w:rsidRDefault="00B3769E" w:rsidP="00B3769E">
      <w:pPr>
        <w:pStyle w:val="Heading4"/>
      </w:pPr>
      <w:bookmarkStart w:id="8960" w:name="_Toc160570900"/>
      <w:bookmarkStart w:id="8961" w:name="_Toc162008496"/>
      <w:bookmarkStart w:id="8962" w:name="_Toc185516182"/>
      <w:bookmarkStart w:id="8963" w:name="_Toc192873490"/>
      <w:bookmarkStart w:id="8964" w:name="_Toc200971204"/>
      <w:r>
        <w:t>9.3.6.1</w:t>
      </w:r>
      <w:r>
        <w:tab/>
        <w:t>General</w:t>
      </w:r>
      <w:bookmarkEnd w:id="8960"/>
      <w:bookmarkEnd w:id="8961"/>
      <w:bookmarkEnd w:id="8962"/>
      <w:bookmarkEnd w:id="8963"/>
      <w:bookmarkEnd w:id="896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8965" w:name="_Toc160570901"/>
      <w:bookmarkStart w:id="8966" w:name="_Toc162008497"/>
      <w:bookmarkStart w:id="8967" w:name="_Toc185516183"/>
      <w:bookmarkStart w:id="8968" w:name="_Toc192873491"/>
      <w:bookmarkStart w:id="8969" w:name="_Toc200971205"/>
      <w:r>
        <w:t>9.3</w:t>
      </w:r>
      <w:r>
        <w:rPr>
          <w:lang w:val="en-US"/>
        </w:rPr>
        <w:t>.6.2</w:t>
      </w:r>
      <w:r>
        <w:rPr>
          <w:lang w:val="en-US"/>
        </w:rPr>
        <w:tab/>
        <w:t>Structured data types</w:t>
      </w:r>
      <w:bookmarkEnd w:id="8965"/>
      <w:bookmarkEnd w:id="8966"/>
      <w:bookmarkEnd w:id="8967"/>
      <w:bookmarkEnd w:id="8968"/>
      <w:bookmarkEnd w:id="8969"/>
    </w:p>
    <w:p w14:paraId="0BDED7D4" w14:textId="77777777" w:rsidR="00B3769E" w:rsidRDefault="00B3769E" w:rsidP="00B3769E">
      <w:pPr>
        <w:pStyle w:val="Heading5"/>
      </w:pPr>
      <w:bookmarkStart w:id="8970" w:name="_Toc160570902"/>
      <w:bookmarkStart w:id="8971" w:name="_Toc162008498"/>
      <w:bookmarkStart w:id="8972" w:name="_Toc185516184"/>
      <w:bookmarkStart w:id="8973" w:name="_Toc192873492"/>
      <w:bookmarkStart w:id="8974" w:name="_Toc200971206"/>
      <w:r>
        <w:t>9.3.6.2.1</w:t>
      </w:r>
      <w:r>
        <w:tab/>
        <w:t>Introduction</w:t>
      </w:r>
      <w:bookmarkEnd w:id="8970"/>
      <w:bookmarkEnd w:id="8971"/>
      <w:bookmarkEnd w:id="8972"/>
      <w:bookmarkEnd w:id="8973"/>
      <w:bookmarkEnd w:id="897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8975" w:name="_Toc160570903"/>
      <w:bookmarkStart w:id="8976" w:name="_Toc162008499"/>
      <w:bookmarkStart w:id="8977" w:name="_Toc185516185"/>
      <w:bookmarkStart w:id="8978" w:name="_Toc192873493"/>
      <w:bookmarkStart w:id="8979" w:name="_Toc200971207"/>
      <w:r>
        <w:lastRenderedPageBreak/>
        <w:t>9.3.6.2.2</w:t>
      </w:r>
      <w:r>
        <w:tab/>
        <w:t xml:space="preserve">Type: </w:t>
      </w:r>
      <w:bookmarkStart w:id="8980" w:name="_Hlk159026056"/>
      <w:r>
        <w:t>CommonEASBindReq</w:t>
      </w:r>
      <w:bookmarkEnd w:id="8975"/>
      <w:bookmarkEnd w:id="8976"/>
      <w:bookmarkEnd w:id="8977"/>
      <w:bookmarkEnd w:id="8978"/>
      <w:bookmarkEnd w:id="8979"/>
      <w:bookmarkEnd w:id="8980"/>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8981" w:name="_Hlk159027436"/>
            <w:r>
              <w:t>Contains the common EAS Binding information</w:t>
            </w:r>
            <w:r w:rsidRPr="009D448A">
              <w:t>.</w:t>
            </w:r>
            <w:bookmarkEnd w:id="8981"/>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8982" w:name="_Toc160570904"/>
      <w:bookmarkStart w:id="8983" w:name="_Toc162008500"/>
      <w:bookmarkStart w:id="8984" w:name="_Toc185516186"/>
      <w:bookmarkStart w:id="8985" w:name="_Toc192873494"/>
      <w:bookmarkStart w:id="8986" w:name="_Toc200971208"/>
      <w:r>
        <w:t>9.3.6.2.3</w:t>
      </w:r>
      <w:r>
        <w:tab/>
        <w:t>Type: CommonEASBindResp</w:t>
      </w:r>
      <w:bookmarkEnd w:id="8982"/>
      <w:bookmarkEnd w:id="8983"/>
      <w:bookmarkEnd w:id="8984"/>
      <w:bookmarkEnd w:id="8985"/>
      <w:bookmarkEnd w:id="8986"/>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8987" w:name="_Toc160570905"/>
      <w:bookmarkStart w:id="8988" w:name="_Toc162008501"/>
      <w:bookmarkStart w:id="8989" w:name="_Toc185516187"/>
      <w:bookmarkStart w:id="8990" w:name="_Toc192873495"/>
      <w:bookmarkStart w:id="8991" w:name="_Toc200971209"/>
      <w:r>
        <w:lastRenderedPageBreak/>
        <w:t>9.3.6.2.4</w:t>
      </w:r>
      <w:r>
        <w:tab/>
        <w:t>Type: CommonEASBinding</w:t>
      </w:r>
      <w:bookmarkEnd w:id="8987"/>
      <w:bookmarkEnd w:id="8988"/>
      <w:bookmarkEnd w:id="8989"/>
      <w:bookmarkEnd w:id="8990"/>
      <w:bookmarkEnd w:id="8991"/>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8992" w:name="_Toc185516188"/>
      <w:bookmarkStart w:id="8993" w:name="_Toc192873496"/>
      <w:bookmarkStart w:id="8994" w:name="_Toc200971210"/>
      <w:r>
        <w:lastRenderedPageBreak/>
        <w:t>9.3.6.2.5</w:t>
      </w:r>
      <w:r>
        <w:tab/>
        <w:t>Type: CommEasBdlInfo</w:t>
      </w:r>
      <w:bookmarkEnd w:id="8992"/>
      <w:bookmarkEnd w:id="8993"/>
      <w:bookmarkEnd w:id="8994"/>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8995" w:name="_Toc185516189"/>
      <w:bookmarkStart w:id="8996" w:name="_Toc192873497"/>
      <w:bookmarkStart w:id="8997" w:name="_Toc200971211"/>
      <w:r>
        <w:t>9.3.6.2.</w:t>
      </w:r>
      <w:r>
        <w:rPr>
          <w:rFonts w:hint="eastAsia"/>
          <w:lang w:eastAsia="zh-CN"/>
        </w:rPr>
        <w:t>6</w:t>
      </w:r>
      <w:r>
        <w:tab/>
        <w:t>Type: CommonEASBinding</w:t>
      </w:r>
      <w:r>
        <w:rPr>
          <w:rFonts w:hint="eastAsia"/>
          <w:lang w:eastAsia="zh-CN"/>
        </w:rPr>
        <w:t>Patch</w:t>
      </w:r>
      <w:bookmarkEnd w:id="8995"/>
      <w:bookmarkEnd w:id="8996"/>
      <w:bookmarkEnd w:id="8997"/>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8998" w:name="_Toc160570906"/>
      <w:bookmarkStart w:id="8999" w:name="_Toc162008502"/>
      <w:bookmarkStart w:id="9000" w:name="_Toc185516190"/>
      <w:bookmarkStart w:id="9001" w:name="_Toc192873498"/>
      <w:bookmarkStart w:id="9002" w:name="_Toc200971212"/>
      <w:r>
        <w:lastRenderedPageBreak/>
        <w:t>9.3</w:t>
      </w:r>
      <w:r>
        <w:rPr>
          <w:lang w:val="en-US"/>
        </w:rPr>
        <w:t>.6.3</w:t>
      </w:r>
      <w:r>
        <w:rPr>
          <w:lang w:val="en-US"/>
        </w:rPr>
        <w:tab/>
        <w:t>Simple data types and enumerations</w:t>
      </w:r>
      <w:bookmarkEnd w:id="8998"/>
      <w:bookmarkEnd w:id="8999"/>
      <w:bookmarkEnd w:id="9000"/>
      <w:bookmarkEnd w:id="9001"/>
      <w:bookmarkEnd w:id="9002"/>
    </w:p>
    <w:p w14:paraId="7F409236" w14:textId="77777777" w:rsidR="00B3769E" w:rsidRPr="000E1D0D" w:rsidRDefault="00B3769E" w:rsidP="00B3769E">
      <w:pPr>
        <w:pStyle w:val="Heading5"/>
      </w:pPr>
      <w:bookmarkStart w:id="9003" w:name="_Toc148177035"/>
      <w:bookmarkStart w:id="9004" w:name="_Toc151379498"/>
      <w:bookmarkStart w:id="9005" w:name="_Toc151445679"/>
      <w:bookmarkStart w:id="9006" w:name="_Toc151536837"/>
      <w:bookmarkStart w:id="9007" w:name="_Toc160570907"/>
      <w:bookmarkStart w:id="9008" w:name="_Toc162008503"/>
      <w:bookmarkStart w:id="9009" w:name="_Toc185516191"/>
      <w:bookmarkStart w:id="9010" w:name="_Toc192873499"/>
      <w:bookmarkStart w:id="9011" w:name="_Toc200971213"/>
      <w:r>
        <w:t>9.3</w:t>
      </w:r>
      <w:r>
        <w:rPr>
          <w:lang w:val="en-US"/>
        </w:rPr>
        <w:t>.6.3</w:t>
      </w:r>
      <w:r w:rsidRPr="000E1D0D">
        <w:t>.1</w:t>
      </w:r>
      <w:r w:rsidRPr="000E1D0D">
        <w:tab/>
        <w:t>Introduction</w:t>
      </w:r>
      <w:bookmarkEnd w:id="9003"/>
      <w:bookmarkEnd w:id="9004"/>
      <w:bookmarkEnd w:id="9005"/>
      <w:bookmarkEnd w:id="9006"/>
      <w:bookmarkEnd w:id="9007"/>
      <w:bookmarkEnd w:id="9008"/>
      <w:bookmarkEnd w:id="9009"/>
      <w:bookmarkEnd w:id="9010"/>
      <w:bookmarkEnd w:id="9011"/>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9012" w:name="_Toc148177036"/>
      <w:bookmarkStart w:id="9013" w:name="_Toc151379499"/>
      <w:bookmarkStart w:id="9014" w:name="_Toc151445680"/>
      <w:bookmarkStart w:id="9015" w:name="_Toc151536838"/>
      <w:bookmarkStart w:id="9016" w:name="_Toc160570908"/>
      <w:bookmarkStart w:id="9017" w:name="_Toc162008504"/>
      <w:bookmarkStart w:id="9018" w:name="_Toc185516192"/>
      <w:bookmarkStart w:id="9019" w:name="_Toc192873500"/>
      <w:bookmarkStart w:id="9020" w:name="_Toc200971214"/>
      <w:r>
        <w:t>9.3</w:t>
      </w:r>
      <w:r>
        <w:rPr>
          <w:lang w:val="en-US"/>
        </w:rPr>
        <w:t>.6.3</w:t>
      </w:r>
      <w:r w:rsidRPr="000E1D0D">
        <w:t>.2</w:t>
      </w:r>
      <w:r w:rsidRPr="000E1D0D">
        <w:tab/>
        <w:t>Simple data types</w:t>
      </w:r>
      <w:bookmarkEnd w:id="9012"/>
      <w:bookmarkEnd w:id="9013"/>
      <w:bookmarkEnd w:id="9014"/>
      <w:bookmarkEnd w:id="9015"/>
      <w:bookmarkEnd w:id="9016"/>
      <w:bookmarkEnd w:id="9017"/>
      <w:bookmarkEnd w:id="9018"/>
      <w:bookmarkEnd w:id="9019"/>
      <w:bookmarkEnd w:id="902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9021" w:name="_Toc148177039"/>
      <w:bookmarkStart w:id="9022" w:name="_Toc151379503"/>
      <w:bookmarkStart w:id="9023" w:name="_Toc151445684"/>
      <w:bookmarkStart w:id="9024" w:name="_Toc151536842"/>
      <w:bookmarkStart w:id="9025" w:name="_Toc160570909"/>
      <w:bookmarkStart w:id="9026" w:name="_Toc162008505"/>
      <w:bookmarkStart w:id="9027" w:name="_Toc185516193"/>
      <w:bookmarkStart w:id="9028" w:name="_Toc192873501"/>
      <w:bookmarkStart w:id="9029" w:name="_Toc200971215"/>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021"/>
      <w:bookmarkEnd w:id="9022"/>
      <w:bookmarkEnd w:id="9023"/>
      <w:bookmarkEnd w:id="9024"/>
      <w:bookmarkEnd w:id="9025"/>
      <w:bookmarkEnd w:id="9026"/>
      <w:bookmarkEnd w:id="9027"/>
      <w:bookmarkEnd w:id="9028"/>
      <w:bookmarkEnd w:id="9029"/>
    </w:p>
    <w:p w14:paraId="3DBA2866" w14:textId="77777777" w:rsidR="00B3769E" w:rsidRPr="00F403E8" w:rsidRDefault="00B3769E" w:rsidP="00B3769E">
      <w:pPr>
        <w:pStyle w:val="Heading5"/>
      </w:pPr>
      <w:bookmarkStart w:id="9030" w:name="_Toc130662225"/>
      <w:bookmarkStart w:id="9031" w:name="_Toc151993985"/>
      <w:bookmarkStart w:id="9032" w:name="_Toc152000765"/>
      <w:bookmarkStart w:id="9033" w:name="_Toc152159370"/>
      <w:bookmarkStart w:id="9034" w:name="_Toc153792251"/>
      <w:bookmarkStart w:id="9035" w:name="_Toc160570910"/>
      <w:bookmarkStart w:id="9036" w:name="_Toc162008506"/>
      <w:bookmarkStart w:id="9037" w:name="_Toc185516194"/>
      <w:bookmarkStart w:id="9038" w:name="_Toc192873502"/>
      <w:bookmarkStart w:id="9039" w:name="_Toc148177040"/>
      <w:bookmarkStart w:id="9040" w:name="_Toc151379504"/>
      <w:bookmarkStart w:id="9041" w:name="_Toc151445685"/>
      <w:bookmarkStart w:id="9042" w:name="_Toc151536843"/>
      <w:bookmarkStart w:id="9043" w:name="_Toc200971216"/>
      <w:r>
        <w:t>9.3</w:t>
      </w:r>
      <w:r>
        <w:rPr>
          <w:lang w:val="en-US"/>
        </w:rPr>
        <w:t>.6</w:t>
      </w:r>
      <w:r w:rsidRPr="000E1D0D">
        <w:rPr>
          <w:lang w:val="en-US"/>
        </w:rPr>
        <w:t>.4</w:t>
      </w:r>
      <w:r w:rsidRPr="00F403E8">
        <w:t>.1</w:t>
      </w:r>
      <w:r w:rsidRPr="00F403E8">
        <w:tab/>
        <w:t xml:space="preserve">Type: </w:t>
      </w:r>
      <w:bookmarkStart w:id="9044" w:name="_Hlk156387846"/>
      <w:bookmarkEnd w:id="9030"/>
      <w:bookmarkEnd w:id="9031"/>
      <w:bookmarkEnd w:id="9032"/>
      <w:bookmarkEnd w:id="9033"/>
      <w:bookmarkEnd w:id="9034"/>
      <w:r>
        <w:t>ProblemDetailsEIMExt</w:t>
      </w:r>
      <w:bookmarkEnd w:id="9035"/>
      <w:bookmarkEnd w:id="9036"/>
      <w:bookmarkEnd w:id="9037"/>
      <w:bookmarkEnd w:id="9038"/>
      <w:bookmarkEnd w:id="9043"/>
      <w:bookmarkEnd w:id="904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9045" w:name="_Hlk156387876"/>
            <w:r w:rsidRPr="00744F97">
              <w:rPr>
                <w:rFonts w:cs="Arial"/>
              </w:rPr>
              <w:t>CommonEASBinding</w:t>
            </w:r>
            <w:bookmarkEnd w:id="904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9046" w:name="_Hlk159028057"/>
            <w:r w:rsidRPr="00744F97">
              <w:rPr>
                <w:rFonts w:ascii="Arial" w:hAnsi="Arial" w:cs="Arial"/>
                <w:sz w:val="18"/>
                <w:szCs w:val="18"/>
              </w:rPr>
              <w:t>existing common EAS binding information for the application group.</w:t>
            </w:r>
            <w:bookmarkEnd w:id="904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9047" w:name="_Toc160570911"/>
      <w:bookmarkStart w:id="9048" w:name="_Toc162008507"/>
      <w:bookmarkStart w:id="9049" w:name="_Toc185516195"/>
      <w:bookmarkStart w:id="9050" w:name="_Toc192873503"/>
      <w:bookmarkStart w:id="9051" w:name="_Toc200971217"/>
      <w:r>
        <w:t>9.3</w:t>
      </w:r>
      <w:r>
        <w:rPr>
          <w:lang w:val="en-US"/>
        </w:rPr>
        <w:t>.6</w:t>
      </w:r>
      <w:r w:rsidRPr="000E1D0D">
        <w:t>.5</w:t>
      </w:r>
      <w:r w:rsidRPr="000E1D0D">
        <w:tab/>
        <w:t>Binary data</w:t>
      </w:r>
      <w:bookmarkEnd w:id="9039"/>
      <w:bookmarkEnd w:id="9040"/>
      <w:bookmarkEnd w:id="9041"/>
      <w:bookmarkEnd w:id="9042"/>
      <w:bookmarkEnd w:id="9047"/>
      <w:bookmarkEnd w:id="9048"/>
      <w:bookmarkEnd w:id="9049"/>
      <w:bookmarkEnd w:id="9050"/>
      <w:bookmarkEnd w:id="9051"/>
    </w:p>
    <w:p w14:paraId="33660198" w14:textId="77777777" w:rsidR="00B3769E" w:rsidRPr="000E1D0D" w:rsidRDefault="00B3769E" w:rsidP="00B3769E">
      <w:pPr>
        <w:pStyle w:val="Heading5"/>
      </w:pPr>
      <w:bookmarkStart w:id="9052" w:name="_Toc148177041"/>
      <w:bookmarkStart w:id="9053" w:name="_Toc151379505"/>
      <w:bookmarkStart w:id="9054" w:name="_Toc151445686"/>
      <w:bookmarkStart w:id="9055" w:name="_Toc151536844"/>
      <w:bookmarkStart w:id="9056" w:name="_Toc160570912"/>
      <w:bookmarkStart w:id="9057" w:name="_Toc162008508"/>
      <w:bookmarkStart w:id="9058" w:name="_Toc185516196"/>
      <w:bookmarkStart w:id="9059" w:name="_Toc192873504"/>
      <w:bookmarkStart w:id="9060" w:name="_Toc200971218"/>
      <w:r>
        <w:t>9.3</w:t>
      </w:r>
      <w:r>
        <w:rPr>
          <w:lang w:val="en-US"/>
        </w:rPr>
        <w:t>.6</w:t>
      </w:r>
      <w:r w:rsidRPr="000E1D0D">
        <w:t>.5.1</w:t>
      </w:r>
      <w:r w:rsidRPr="000E1D0D">
        <w:tab/>
        <w:t>Binary Data Types</w:t>
      </w:r>
      <w:bookmarkEnd w:id="9052"/>
      <w:bookmarkEnd w:id="9053"/>
      <w:bookmarkEnd w:id="9054"/>
      <w:bookmarkEnd w:id="9055"/>
      <w:bookmarkEnd w:id="9056"/>
      <w:bookmarkEnd w:id="9057"/>
      <w:bookmarkEnd w:id="9058"/>
      <w:bookmarkEnd w:id="9059"/>
      <w:bookmarkEnd w:id="9060"/>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9061" w:name="_Toc160570913"/>
      <w:bookmarkStart w:id="9062" w:name="_Toc162008509"/>
      <w:bookmarkStart w:id="9063" w:name="_Toc185516197"/>
      <w:bookmarkStart w:id="9064" w:name="_Toc192873505"/>
      <w:bookmarkStart w:id="9065" w:name="_Toc200971219"/>
      <w:r>
        <w:t>9.3.7</w:t>
      </w:r>
      <w:r>
        <w:tab/>
        <w:t>Error Handling</w:t>
      </w:r>
      <w:bookmarkEnd w:id="9061"/>
      <w:bookmarkEnd w:id="9062"/>
      <w:bookmarkEnd w:id="9063"/>
      <w:bookmarkEnd w:id="9064"/>
      <w:bookmarkEnd w:id="9065"/>
    </w:p>
    <w:p w14:paraId="15324705" w14:textId="77777777" w:rsidR="00B3769E" w:rsidRDefault="00B3769E" w:rsidP="00B3769E">
      <w:pPr>
        <w:pStyle w:val="Heading4"/>
      </w:pPr>
      <w:bookmarkStart w:id="9066" w:name="_Toc160570914"/>
      <w:bookmarkStart w:id="9067" w:name="_Toc162008510"/>
      <w:bookmarkStart w:id="9068" w:name="_Toc185516198"/>
      <w:bookmarkStart w:id="9069" w:name="_Toc192873506"/>
      <w:bookmarkStart w:id="9070" w:name="_Toc200971220"/>
      <w:r>
        <w:t>9.3.7.1</w:t>
      </w:r>
      <w:r>
        <w:tab/>
        <w:t>General</w:t>
      </w:r>
      <w:bookmarkEnd w:id="9066"/>
      <w:bookmarkEnd w:id="9067"/>
      <w:bookmarkEnd w:id="9068"/>
      <w:bookmarkEnd w:id="9069"/>
      <w:bookmarkEnd w:id="9070"/>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9071" w:name="_Toc160570915"/>
      <w:bookmarkStart w:id="9072" w:name="_Toc162008511"/>
      <w:bookmarkStart w:id="9073" w:name="_Toc185516199"/>
      <w:bookmarkStart w:id="9074" w:name="_Toc192873507"/>
      <w:bookmarkStart w:id="9075" w:name="_Toc200971221"/>
      <w:r>
        <w:t>9.3.7.2</w:t>
      </w:r>
      <w:r>
        <w:tab/>
        <w:t>Protocol Errors</w:t>
      </w:r>
      <w:bookmarkEnd w:id="9071"/>
      <w:bookmarkEnd w:id="9072"/>
      <w:bookmarkEnd w:id="9073"/>
      <w:bookmarkEnd w:id="9074"/>
      <w:bookmarkEnd w:id="907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9076" w:name="_Toc160570916"/>
      <w:bookmarkStart w:id="9077" w:name="_Toc162008512"/>
      <w:bookmarkStart w:id="9078" w:name="_Toc185516200"/>
      <w:bookmarkStart w:id="9079" w:name="_Toc192873508"/>
      <w:bookmarkStart w:id="9080" w:name="_Toc200971222"/>
      <w:r>
        <w:t>9.3.7.3</w:t>
      </w:r>
      <w:r>
        <w:tab/>
        <w:t>Application Errors</w:t>
      </w:r>
      <w:bookmarkEnd w:id="9076"/>
      <w:bookmarkEnd w:id="9077"/>
      <w:bookmarkEnd w:id="9078"/>
      <w:bookmarkEnd w:id="9079"/>
      <w:bookmarkEnd w:id="9080"/>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9081" w:name="_Hlk156387862"/>
            <w:r>
              <w:t>EXISTING_COMMON_EAS</w:t>
            </w:r>
            <w:bookmarkEnd w:id="9081"/>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9082" w:name="_Toc160570917"/>
      <w:bookmarkStart w:id="9083" w:name="_Toc162008513"/>
      <w:bookmarkStart w:id="9084" w:name="_Toc185516201"/>
      <w:bookmarkStart w:id="9085" w:name="_Toc192873509"/>
      <w:bookmarkStart w:id="9086" w:name="_Toc200971223"/>
      <w:r>
        <w:t>9.3.8</w:t>
      </w:r>
      <w:r>
        <w:tab/>
        <w:t>Feature negotiation</w:t>
      </w:r>
      <w:bookmarkEnd w:id="9082"/>
      <w:bookmarkEnd w:id="9083"/>
      <w:bookmarkEnd w:id="9084"/>
      <w:bookmarkEnd w:id="9085"/>
      <w:bookmarkEnd w:id="9086"/>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9087" w:name="_Toc185516202"/>
      <w:bookmarkStart w:id="9088" w:name="_Toc192873510"/>
      <w:bookmarkStart w:id="9089" w:name="_Toc85734605"/>
      <w:bookmarkStart w:id="9090" w:name="_Toc89431904"/>
      <w:bookmarkStart w:id="9091" w:name="_Toc97042818"/>
      <w:bookmarkStart w:id="9092" w:name="_Toc97045962"/>
      <w:bookmarkStart w:id="9093" w:name="_Toc97155707"/>
      <w:bookmarkStart w:id="9094" w:name="_Toc101521763"/>
      <w:bookmarkStart w:id="9095" w:name="_Toc138762073"/>
      <w:bookmarkStart w:id="9096" w:name="_Toc145708336"/>
      <w:bookmarkStart w:id="9097" w:name="_Toc160570918"/>
      <w:bookmarkStart w:id="9098" w:name="_Toc162008514"/>
      <w:bookmarkStart w:id="9099" w:name="_Toc200971224"/>
      <w:r w:rsidRPr="00D00D02">
        <w:rPr>
          <w:noProof/>
          <w:lang w:eastAsia="zh-CN"/>
        </w:rPr>
        <w:t>9.4</w:t>
      </w:r>
      <w:r w:rsidRPr="00D00D02">
        <w:tab/>
        <w:t>Eecs_ECSServiceProvisioning API</w:t>
      </w:r>
      <w:bookmarkEnd w:id="9087"/>
      <w:bookmarkEnd w:id="9088"/>
      <w:bookmarkEnd w:id="9099"/>
    </w:p>
    <w:p w14:paraId="29C2F9BC" w14:textId="77777777" w:rsidR="00D00D02" w:rsidRPr="00D00D02" w:rsidRDefault="00D00D02" w:rsidP="00D00D02">
      <w:pPr>
        <w:pStyle w:val="Heading3"/>
      </w:pPr>
      <w:bookmarkStart w:id="9100" w:name="_Toc96843412"/>
      <w:bookmarkStart w:id="9101" w:name="_Toc96844387"/>
      <w:bookmarkStart w:id="9102" w:name="_Toc100739960"/>
      <w:bookmarkStart w:id="9103" w:name="_Toc129252533"/>
      <w:bookmarkStart w:id="9104" w:name="_Toc144024232"/>
      <w:bookmarkStart w:id="9105" w:name="_Toc144459664"/>
      <w:bookmarkStart w:id="9106" w:name="_Toc185516203"/>
      <w:bookmarkStart w:id="9107" w:name="_Toc192873511"/>
      <w:bookmarkStart w:id="9108" w:name="_Toc200971225"/>
      <w:r w:rsidRPr="00D00D02">
        <w:rPr>
          <w:noProof/>
          <w:lang w:eastAsia="zh-CN"/>
        </w:rPr>
        <w:t>9.4</w:t>
      </w:r>
      <w:r w:rsidRPr="00D00D02">
        <w:t>.1</w:t>
      </w:r>
      <w:r w:rsidRPr="00D00D02">
        <w:tab/>
        <w:t>Introduction</w:t>
      </w:r>
      <w:bookmarkEnd w:id="9100"/>
      <w:bookmarkEnd w:id="9101"/>
      <w:bookmarkEnd w:id="9102"/>
      <w:bookmarkEnd w:id="9103"/>
      <w:bookmarkEnd w:id="9104"/>
      <w:bookmarkEnd w:id="9105"/>
      <w:bookmarkEnd w:id="9106"/>
      <w:bookmarkEnd w:id="9107"/>
      <w:bookmarkEnd w:id="9108"/>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9109" w:name="_Toc96843413"/>
      <w:bookmarkStart w:id="9110" w:name="_Toc96844388"/>
      <w:bookmarkStart w:id="9111" w:name="_Toc100739961"/>
      <w:bookmarkStart w:id="9112" w:name="_Toc129252534"/>
      <w:bookmarkStart w:id="9113" w:name="_Toc144024233"/>
      <w:bookmarkStart w:id="9114"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9115" w:name="_Toc185516204"/>
      <w:bookmarkStart w:id="9116" w:name="_Toc192873512"/>
      <w:bookmarkStart w:id="9117" w:name="_Toc200971226"/>
      <w:r w:rsidRPr="00D00D02">
        <w:rPr>
          <w:noProof/>
          <w:lang w:eastAsia="zh-CN"/>
        </w:rPr>
        <w:t>9.4</w:t>
      </w:r>
      <w:r w:rsidRPr="00D00D02">
        <w:t>.2</w:t>
      </w:r>
      <w:r w:rsidRPr="00D00D02">
        <w:tab/>
        <w:t>Usage of HTTP</w:t>
      </w:r>
      <w:bookmarkEnd w:id="9109"/>
      <w:bookmarkEnd w:id="9110"/>
      <w:bookmarkEnd w:id="9111"/>
      <w:bookmarkEnd w:id="9112"/>
      <w:bookmarkEnd w:id="9113"/>
      <w:bookmarkEnd w:id="9114"/>
      <w:bookmarkEnd w:id="9115"/>
      <w:bookmarkEnd w:id="9116"/>
      <w:bookmarkEnd w:id="911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9118" w:name="_Toc144024234"/>
      <w:bookmarkStart w:id="9119" w:name="_Toc144459666"/>
      <w:bookmarkStart w:id="9120" w:name="_Toc185516205"/>
      <w:bookmarkStart w:id="9121" w:name="_Toc192873513"/>
      <w:bookmarkStart w:id="9122" w:name="_Toc200971227"/>
      <w:r w:rsidRPr="00D00D02">
        <w:rPr>
          <w:noProof/>
          <w:lang w:eastAsia="zh-CN"/>
        </w:rPr>
        <w:lastRenderedPageBreak/>
        <w:t>9.4</w:t>
      </w:r>
      <w:r w:rsidRPr="00D00D02">
        <w:t>.3</w:t>
      </w:r>
      <w:r w:rsidRPr="00D00D02">
        <w:tab/>
        <w:t>Resources</w:t>
      </w:r>
      <w:bookmarkEnd w:id="9118"/>
      <w:bookmarkEnd w:id="9119"/>
      <w:bookmarkEnd w:id="9120"/>
      <w:bookmarkEnd w:id="9121"/>
      <w:bookmarkEnd w:id="9122"/>
    </w:p>
    <w:p w14:paraId="490A0C5B" w14:textId="77777777" w:rsidR="00D00D02" w:rsidRPr="00D00D02" w:rsidRDefault="00D00D02" w:rsidP="00D00D02">
      <w:pPr>
        <w:pStyle w:val="Heading4"/>
      </w:pPr>
      <w:bookmarkStart w:id="9123" w:name="_Toc96843415"/>
      <w:bookmarkStart w:id="9124" w:name="_Toc96844390"/>
      <w:bookmarkStart w:id="9125" w:name="_Toc100739963"/>
      <w:bookmarkStart w:id="9126" w:name="_Toc129252536"/>
      <w:bookmarkStart w:id="9127" w:name="_Toc144024235"/>
      <w:bookmarkStart w:id="9128" w:name="_Toc144459667"/>
      <w:bookmarkStart w:id="9129" w:name="_Toc185516206"/>
      <w:bookmarkStart w:id="9130" w:name="_Toc192873514"/>
      <w:bookmarkStart w:id="9131" w:name="_Toc200971228"/>
      <w:r w:rsidRPr="00D00D02">
        <w:rPr>
          <w:noProof/>
          <w:lang w:eastAsia="zh-CN"/>
        </w:rPr>
        <w:t>9.4</w:t>
      </w:r>
      <w:r w:rsidRPr="00D00D02">
        <w:t>.3.1</w:t>
      </w:r>
      <w:r w:rsidRPr="00D00D02">
        <w:tab/>
        <w:t>Overview</w:t>
      </w:r>
      <w:bookmarkEnd w:id="9123"/>
      <w:bookmarkEnd w:id="9124"/>
      <w:bookmarkEnd w:id="9125"/>
      <w:bookmarkEnd w:id="9126"/>
      <w:bookmarkEnd w:id="9127"/>
      <w:bookmarkEnd w:id="9128"/>
      <w:bookmarkEnd w:id="9129"/>
      <w:bookmarkEnd w:id="9130"/>
      <w:bookmarkEnd w:id="9131"/>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9132" w:name="_MON_1766430981"/>
    <w:bookmarkEnd w:id="9132"/>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6pt;height:165.4pt" o:ole="">
            <v:imagedata r:id="rId49" o:title=""/>
          </v:shape>
          <o:OLEObject Type="Embed" ProgID="Word.Document.8" ShapeID="_x0000_i1044" DrawAspect="Content" ObjectID="_181157947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9133" w:name="_Toc151743199"/>
      <w:bookmarkStart w:id="9134" w:name="_Toc151743664"/>
      <w:bookmarkStart w:id="9135" w:name="_Toc185516207"/>
      <w:bookmarkStart w:id="9136" w:name="_Toc192873515"/>
      <w:bookmarkStart w:id="9137" w:name="_Toc200971229"/>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9133"/>
      <w:bookmarkEnd w:id="9134"/>
      <w:bookmarkEnd w:id="9135"/>
      <w:bookmarkEnd w:id="9136"/>
      <w:bookmarkEnd w:id="9137"/>
    </w:p>
    <w:p w14:paraId="2FEDEE8E" w14:textId="77777777" w:rsidR="00D00D02" w:rsidRPr="00D00D02" w:rsidRDefault="00D00D02" w:rsidP="00D00D02">
      <w:pPr>
        <w:pStyle w:val="Heading5"/>
      </w:pPr>
      <w:bookmarkStart w:id="9138" w:name="_Toc151743200"/>
      <w:bookmarkStart w:id="9139" w:name="_Toc151743665"/>
      <w:bookmarkStart w:id="9140" w:name="_Toc185516208"/>
      <w:bookmarkStart w:id="9141" w:name="_Toc192873516"/>
      <w:bookmarkStart w:id="9142" w:name="_Toc200971230"/>
      <w:r w:rsidRPr="00D00D02">
        <w:rPr>
          <w:noProof/>
          <w:lang w:eastAsia="zh-CN"/>
        </w:rPr>
        <w:t>9.4</w:t>
      </w:r>
      <w:r w:rsidRPr="00D00D02">
        <w:t>.3.2.1</w:t>
      </w:r>
      <w:r w:rsidRPr="00D00D02">
        <w:tab/>
        <w:t>Description</w:t>
      </w:r>
      <w:bookmarkEnd w:id="9138"/>
      <w:bookmarkEnd w:id="9139"/>
      <w:bookmarkEnd w:id="9140"/>
      <w:bookmarkEnd w:id="9141"/>
      <w:bookmarkEnd w:id="9142"/>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9143" w:name="_Toc151743201"/>
      <w:bookmarkStart w:id="9144" w:name="_Toc151743666"/>
      <w:bookmarkStart w:id="9145" w:name="_Toc185516209"/>
      <w:bookmarkStart w:id="9146" w:name="_Toc192873517"/>
      <w:bookmarkStart w:id="9147" w:name="_Toc200971231"/>
      <w:r w:rsidRPr="00D00D02">
        <w:rPr>
          <w:noProof/>
          <w:lang w:eastAsia="zh-CN"/>
        </w:rPr>
        <w:t>9.4</w:t>
      </w:r>
      <w:r w:rsidRPr="00D00D02">
        <w:t>.3.2.2</w:t>
      </w:r>
      <w:r w:rsidRPr="00D00D02">
        <w:tab/>
        <w:t>Resource Definition</w:t>
      </w:r>
      <w:bookmarkEnd w:id="9143"/>
      <w:bookmarkEnd w:id="9144"/>
      <w:bookmarkEnd w:id="9145"/>
      <w:bookmarkEnd w:id="9146"/>
      <w:bookmarkEnd w:id="914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9148" w:name="_Toc151743202"/>
      <w:bookmarkStart w:id="9149" w:name="_Toc151743667"/>
      <w:bookmarkStart w:id="9150" w:name="_Toc185516210"/>
      <w:bookmarkStart w:id="9151" w:name="_Toc192873518"/>
      <w:bookmarkStart w:id="9152" w:name="_Toc200971232"/>
      <w:r w:rsidRPr="00D00D02">
        <w:rPr>
          <w:noProof/>
          <w:lang w:eastAsia="zh-CN"/>
        </w:rPr>
        <w:t>9.4</w:t>
      </w:r>
      <w:r w:rsidRPr="00D00D02">
        <w:t>.3.2.3</w:t>
      </w:r>
      <w:r w:rsidRPr="00D00D02">
        <w:tab/>
        <w:t>Resource Standard Methods</w:t>
      </w:r>
      <w:bookmarkEnd w:id="9148"/>
      <w:bookmarkEnd w:id="9149"/>
      <w:bookmarkEnd w:id="9150"/>
      <w:bookmarkEnd w:id="9151"/>
      <w:bookmarkEnd w:id="9152"/>
    </w:p>
    <w:p w14:paraId="169CCFEF" w14:textId="77777777" w:rsidR="00D00D02" w:rsidRPr="00D00D02" w:rsidRDefault="00D00D02" w:rsidP="00D00D02">
      <w:pPr>
        <w:pStyle w:val="Heading6"/>
      </w:pPr>
      <w:bookmarkStart w:id="9153" w:name="_Toc151743203"/>
      <w:bookmarkStart w:id="9154" w:name="_Toc151743668"/>
      <w:bookmarkStart w:id="9155" w:name="_Toc185516211"/>
      <w:bookmarkStart w:id="9156" w:name="_Toc192873519"/>
      <w:bookmarkStart w:id="9157" w:name="_Toc200971233"/>
      <w:r w:rsidRPr="00D00D02">
        <w:rPr>
          <w:noProof/>
          <w:lang w:eastAsia="zh-CN"/>
        </w:rPr>
        <w:t>9.4</w:t>
      </w:r>
      <w:r w:rsidRPr="00D00D02">
        <w:t>.3.2.3.2</w:t>
      </w:r>
      <w:r w:rsidRPr="00D00D02">
        <w:tab/>
        <w:t>POST</w:t>
      </w:r>
      <w:bookmarkEnd w:id="9153"/>
      <w:bookmarkEnd w:id="9154"/>
      <w:bookmarkEnd w:id="9155"/>
      <w:bookmarkEnd w:id="9156"/>
      <w:bookmarkEnd w:id="9157"/>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9158" w:name="_Toc151743204"/>
      <w:bookmarkStart w:id="9159" w:name="_Toc151743669"/>
      <w:bookmarkStart w:id="9160" w:name="_Toc185516212"/>
      <w:bookmarkStart w:id="9161" w:name="_Toc192873520"/>
      <w:bookmarkStart w:id="9162" w:name="_Toc200971234"/>
      <w:r w:rsidRPr="00D00D02">
        <w:rPr>
          <w:noProof/>
          <w:lang w:eastAsia="zh-CN"/>
        </w:rPr>
        <w:t>9.4</w:t>
      </w:r>
      <w:r w:rsidRPr="00D00D02">
        <w:t>.3.2.4</w:t>
      </w:r>
      <w:r w:rsidRPr="00D00D02">
        <w:tab/>
        <w:t>Resource Custom Operations</w:t>
      </w:r>
      <w:bookmarkEnd w:id="9158"/>
      <w:bookmarkEnd w:id="9159"/>
      <w:bookmarkEnd w:id="9160"/>
      <w:bookmarkEnd w:id="9161"/>
      <w:bookmarkEnd w:id="916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9163" w:name="_Toc151743205"/>
      <w:bookmarkStart w:id="9164" w:name="_Toc151743670"/>
      <w:bookmarkStart w:id="9165" w:name="_Toc185516213"/>
      <w:bookmarkStart w:id="9166" w:name="_Toc192873521"/>
      <w:bookmarkStart w:id="9167" w:name="_Toc200971235"/>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9163"/>
      <w:bookmarkEnd w:id="9164"/>
      <w:bookmarkEnd w:id="9165"/>
      <w:bookmarkEnd w:id="9166"/>
      <w:bookmarkEnd w:id="9167"/>
    </w:p>
    <w:p w14:paraId="1C9EF9E8" w14:textId="77777777" w:rsidR="00D00D02" w:rsidRPr="00D00D02" w:rsidRDefault="00D00D02" w:rsidP="00D00D02">
      <w:pPr>
        <w:pStyle w:val="Heading5"/>
      </w:pPr>
      <w:bookmarkStart w:id="9168" w:name="_Toc151743206"/>
      <w:bookmarkStart w:id="9169" w:name="_Toc151743671"/>
      <w:bookmarkStart w:id="9170" w:name="_Toc185516214"/>
      <w:bookmarkStart w:id="9171" w:name="_Toc192873522"/>
      <w:bookmarkStart w:id="9172" w:name="_Toc200971236"/>
      <w:r w:rsidRPr="00D00D02">
        <w:rPr>
          <w:noProof/>
          <w:lang w:eastAsia="zh-CN"/>
        </w:rPr>
        <w:t>9.4</w:t>
      </w:r>
      <w:r w:rsidRPr="00D00D02">
        <w:t>.3.3.1</w:t>
      </w:r>
      <w:r w:rsidRPr="00D00D02">
        <w:tab/>
        <w:t>Description</w:t>
      </w:r>
      <w:bookmarkEnd w:id="9168"/>
      <w:bookmarkEnd w:id="9169"/>
      <w:bookmarkEnd w:id="9170"/>
      <w:bookmarkEnd w:id="9171"/>
      <w:bookmarkEnd w:id="917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9173" w:name="_Toc151743207"/>
      <w:bookmarkStart w:id="9174" w:name="_Toc151743672"/>
      <w:bookmarkStart w:id="9175" w:name="_Toc185516215"/>
      <w:bookmarkStart w:id="9176" w:name="_Toc192873523"/>
      <w:bookmarkStart w:id="9177" w:name="_Toc200971237"/>
      <w:r w:rsidRPr="00D00D02">
        <w:rPr>
          <w:noProof/>
          <w:lang w:eastAsia="zh-CN"/>
        </w:rPr>
        <w:lastRenderedPageBreak/>
        <w:t>9.4</w:t>
      </w:r>
      <w:r w:rsidRPr="00D00D02">
        <w:t>.3.3.2</w:t>
      </w:r>
      <w:r w:rsidRPr="00D00D02">
        <w:tab/>
        <w:t>Resource Definition</w:t>
      </w:r>
      <w:bookmarkEnd w:id="9173"/>
      <w:bookmarkEnd w:id="9174"/>
      <w:bookmarkEnd w:id="9175"/>
      <w:bookmarkEnd w:id="9176"/>
      <w:bookmarkEnd w:id="9177"/>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9178" w:name="_Toc151743208"/>
      <w:bookmarkStart w:id="9179" w:name="_Toc151743673"/>
      <w:bookmarkStart w:id="9180" w:name="_Toc185516216"/>
      <w:bookmarkStart w:id="9181" w:name="_Toc192873524"/>
      <w:bookmarkStart w:id="9182" w:name="_Toc200971238"/>
      <w:r w:rsidRPr="00D00D02">
        <w:rPr>
          <w:noProof/>
          <w:lang w:eastAsia="zh-CN"/>
        </w:rPr>
        <w:t>9.4</w:t>
      </w:r>
      <w:r w:rsidRPr="00D00D02">
        <w:t>.3.3.3</w:t>
      </w:r>
      <w:r w:rsidRPr="00D00D02">
        <w:tab/>
        <w:t>Resource Standard Methods</w:t>
      </w:r>
      <w:bookmarkEnd w:id="9178"/>
      <w:bookmarkEnd w:id="9179"/>
      <w:bookmarkEnd w:id="9180"/>
      <w:bookmarkEnd w:id="9181"/>
      <w:bookmarkEnd w:id="9182"/>
    </w:p>
    <w:p w14:paraId="29F082F9" w14:textId="77777777" w:rsidR="00D00D02" w:rsidRPr="00D00D02" w:rsidRDefault="00D00D02" w:rsidP="00D00D02">
      <w:pPr>
        <w:pStyle w:val="Heading6"/>
      </w:pPr>
      <w:bookmarkStart w:id="9183" w:name="_Toc151743209"/>
      <w:bookmarkStart w:id="9184" w:name="_Toc151743674"/>
      <w:bookmarkStart w:id="9185" w:name="_Toc185516217"/>
      <w:bookmarkStart w:id="9186" w:name="_Toc192873525"/>
      <w:bookmarkStart w:id="9187" w:name="_Toc200971239"/>
      <w:r w:rsidRPr="00D00D02">
        <w:rPr>
          <w:noProof/>
          <w:lang w:eastAsia="zh-CN"/>
        </w:rPr>
        <w:t>9.4</w:t>
      </w:r>
      <w:r w:rsidRPr="00D00D02">
        <w:t>.3.3.3.1</w:t>
      </w:r>
      <w:r w:rsidRPr="00D00D02">
        <w:tab/>
        <w:t>GET</w:t>
      </w:r>
      <w:bookmarkEnd w:id="9183"/>
      <w:bookmarkEnd w:id="9184"/>
      <w:bookmarkEnd w:id="9185"/>
      <w:bookmarkEnd w:id="9186"/>
      <w:bookmarkEnd w:id="9187"/>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9188" w:name="_Toc151743210"/>
      <w:bookmarkStart w:id="9189" w:name="_Toc151743675"/>
      <w:bookmarkStart w:id="9190" w:name="_Toc185516218"/>
      <w:bookmarkStart w:id="9191" w:name="_Toc192873526"/>
      <w:bookmarkStart w:id="9192" w:name="_Toc200971240"/>
      <w:r w:rsidRPr="00D00D02">
        <w:rPr>
          <w:noProof/>
          <w:lang w:eastAsia="zh-CN"/>
        </w:rPr>
        <w:t>9.4</w:t>
      </w:r>
      <w:r w:rsidRPr="00D00D02">
        <w:t>.3.3.3.2</w:t>
      </w:r>
      <w:r w:rsidRPr="00D00D02">
        <w:tab/>
        <w:t>PUT</w:t>
      </w:r>
      <w:bookmarkEnd w:id="9188"/>
      <w:bookmarkEnd w:id="9189"/>
      <w:bookmarkEnd w:id="9190"/>
      <w:bookmarkEnd w:id="9191"/>
      <w:bookmarkEnd w:id="9192"/>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9193" w:name="_Toc151743211"/>
      <w:bookmarkStart w:id="9194" w:name="_Toc151743676"/>
      <w:bookmarkStart w:id="9195" w:name="_Toc185516219"/>
      <w:bookmarkStart w:id="9196" w:name="_Toc192873527"/>
      <w:bookmarkStart w:id="9197" w:name="_Toc200971241"/>
      <w:r w:rsidRPr="00D00D02">
        <w:rPr>
          <w:noProof/>
          <w:lang w:eastAsia="zh-CN"/>
        </w:rPr>
        <w:t>9.4</w:t>
      </w:r>
      <w:r w:rsidRPr="00D00D02">
        <w:t>.3.3.3.3</w:t>
      </w:r>
      <w:r w:rsidRPr="00D00D02">
        <w:tab/>
        <w:t>PATCH</w:t>
      </w:r>
      <w:bookmarkEnd w:id="9193"/>
      <w:bookmarkEnd w:id="9194"/>
      <w:bookmarkEnd w:id="9195"/>
      <w:bookmarkEnd w:id="9196"/>
      <w:bookmarkEnd w:id="919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9198" w:name="_Toc151743212"/>
      <w:bookmarkStart w:id="9199" w:name="_Toc151743677"/>
      <w:bookmarkStart w:id="9200" w:name="_Toc185516220"/>
      <w:bookmarkStart w:id="9201" w:name="_Toc192873528"/>
      <w:bookmarkStart w:id="9202" w:name="_Toc200971242"/>
      <w:r w:rsidRPr="00D00D02">
        <w:rPr>
          <w:noProof/>
          <w:lang w:eastAsia="zh-CN"/>
        </w:rPr>
        <w:t>9.4</w:t>
      </w:r>
      <w:r w:rsidRPr="00D00D02">
        <w:t>.3.3.3.4</w:t>
      </w:r>
      <w:r w:rsidRPr="00D00D02">
        <w:tab/>
        <w:t>DELETE</w:t>
      </w:r>
      <w:bookmarkEnd w:id="9198"/>
      <w:bookmarkEnd w:id="9199"/>
      <w:bookmarkEnd w:id="9200"/>
      <w:bookmarkEnd w:id="9201"/>
      <w:bookmarkEnd w:id="920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9203" w:name="_Toc185516221"/>
      <w:bookmarkStart w:id="9204" w:name="_Toc192873529"/>
      <w:bookmarkStart w:id="9205" w:name="_Toc200971243"/>
      <w:r w:rsidRPr="00D00D02">
        <w:rPr>
          <w:noProof/>
          <w:lang w:eastAsia="zh-CN"/>
        </w:rPr>
        <w:t>9.4</w:t>
      </w:r>
      <w:r w:rsidRPr="00D00D02">
        <w:t>.4</w:t>
      </w:r>
      <w:r w:rsidRPr="00D00D02">
        <w:tab/>
        <w:t>Custom Operations without associated resources</w:t>
      </w:r>
      <w:bookmarkEnd w:id="9203"/>
      <w:bookmarkEnd w:id="9204"/>
      <w:bookmarkEnd w:id="9205"/>
    </w:p>
    <w:p w14:paraId="021C2ECB" w14:textId="77777777" w:rsidR="00D00D02" w:rsidRPr="00D00D02" w:rsidRDefault="00D00D02" w:rsidP="00D00D02">
      <w:pPr>
        <w:pStyle w:val="Heading4"/>
      </w:pPr>
      <w:bookmarkStart w:id="9206" w:name="_Toc151379325"/>
      <w:bookmarkStart w:id="9207" w:name="_Toc151445506"/>
      <w:bookmarkStart w:id="9208" w:name="_Toc151536664"/>
      <w:bookmarkStart w:id="9209" w:name="_Toc185516222"/>
      <w:bookmarkStart w:id="9210" w:name="_Toc192873530"/>
      <w:bookmarkStart w:id="9211" w:name="_Toc96843432"/>
      <w:bookmarkStart w:id="9212" w:name="_Toc96844407"/>
      <w:bookmarkStart w:id="9213" w:name="_Toc100739980"/>
      <w:bookmarkStart w:id="9214" w:name="_Toc129252553"/>
      <w:bookmarkStart w:id="9215" w:name="_Toc144024258"/>
      <w:bookmarkStart w:id="9216" w:name="_Toc144459690"/>
      <w:bookmarkStart w:id="9217" w:name="_Toc200971244"/>
      <w:r w:rsidRPr="00D00D02">
        <w:rPr>
          <w:noProof/>
          <w:lang w:eastAsia="zh-CN"/>
        </w:rPr>
        <w:t>9.4</w:t>
      </w:r>
      <w:r w:rsidRPr="00D00D02">
        <w:t>.4.1</w:t>
      </w:r>
      <w:r w:rsidRPr="00D00D02">
        <w:tab/>
        <w:t>Overview</w:t>
      </w:r>
      <w:bookmarkEnd w:id="9206"/>
      <w:bookmarkEnd w:id="9207"/>
      <w:bookmarkEnd w:id="9208"/>
      <w:bookmarkEnd w:id="9209"/>
      <w:bookmarkEnd w:id="9210"/>
      <w:bookmarkEnd w:id="9217"/>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9218" w:name="_MON_1764961069"/>
    <w:bookmarkEnd w:id="9218"/>
    <w:p w14:paraId="26CC1044" w14:textId="77777777" w:rsidR="00D00D02" w:rsidRPr="00D00D02" w:rsidRDefault="00D00D02" w:rsidP="00D00D02">
      <w:pPr>
        <w:pStyle w:val="TH"/>
      </w:pPr>
      <w:r w:rsidRPr="00D00D02">
        <w:object w:dxaOrig="9633" w:dyaOrig="1932" w14:anchorId="469D6D7E">
          <v:shape id="_x0000_i1045" type="#_x0000_t75" style="width:482.6pt;height:95.9pt" o:ole="">
            <v:imagedata r:id="rId51" o:title=""/>
          </v:shape>
          <o:OLEObject Type="Embed" ProgID="Word.Document.8" ShapeID="_x0000_i1045" DrawAspect="Content" ObjectID="_181157947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9219" w:name="_Toc151379326"/>
      <w:bookmarkStart w:id="9220" w:name="_Toc151445507"/>
      <w:bookmarkStart w:id="9221" w:name="_Toc151536665"/>
      <w:bookmarkStart w:id="9222" w:name="_Toc185516223"/>
      <w:bookmarkStart w:id="9223" w:name="_Toc192873531"/>
      <w:bookmarkStart w:id="9224" w:name="_Toc200971245"/>
      <w:r w:rsidRPr="00D00D02">
        <w:rPr>
          <w:noProof/>
          <w:lang w:eastAsia="zh-CN"/>
        </w:rPr>
        <w:t>9.4</w:t>
      </w:r>
      <w:r w:rsidRPr="00D00D02">
        <w:t>.4.2</w:t>
      </w:r>
      <w:r w:rsidRPr="00D00D02">
        <w:tab/>
        <w:t>Operation: Request</w:t>
      </w:r>
      <w:bookmarkEnd w:id="9219"/>
      <w:bookmarkEnd w:id="9220"/>
      <w:bookmarkEnd w:id="9221"/>
      <w:bookmarkEnd w:id="9222"/>
      <w:bookmarkEnd w:id="9223"/>
      <w:bookmarkEnd w:id="9224"/>
    </w:p>
    <w:p w14:paraId="5FBDAB90" w14:textId="77777777" w:rsidR="00D00D02" w:rsidRPr="00D00D02" w:rsidRDefault="00D00D02" w:rsidP="00D00D02">
      <w:pPr>
        <w:pStyle w:val="Heading5"/>
      </w:pPr>
      <w:bookmarkStart w:id="9225" w:name="_Toc151379327"/>
      <w:bookmarkStart w:id="9226" w:name="_Toc151445508"/>
      <w:bookmarkStart w:id="9227" w:name="_Toc151536666"/>
      <w:bookmarkStart w:id="9228" w:name="_Toc185516224"/>
      <w:bookmarkStart w:id="9229" w:name="_Toc192873532"/>
      <w:bookmarkStart w:id="9230" w:name="_Toc200971246"/>
      <w:r w:rsidRPr="00D00D02">
        <w:rPr>
          <w:noProof/>
          <w:lang w:eastAsia="zh-CN"/>
        </w:rPr>
        <w:t>9.4</w:t>
      </w:r>
      <w:r w:rsidRPr="00D00D02">
        <w:t>.4.2.1</w:t>
      </w:r>
      <w:r w:rsidRPr="00D00D02">
        <w:tab/>
        <w:t>Description</w:t>
      </w:r>
      <w:bookmarkEnd w:id="9225"/>
      <w:bookmarkEnd w:id="9226"/>
      <w:bookmarkEnd w:id="9227"/>
      <w:bookmarkEnd w:id="9228"/>
      <w:bookmarkEnd w:id="9229"/>
      <w:bookmarkEnd w:id="923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9231" w:name="_Toc151379328"/>
      <w:bookmarkStart w:id="9232" w:name="_Toc151445509"/>
      <w:bookmarkStart w:id="9233" w:name="_Toc151536667"/>
      <w:bookmarkStart w:id="9234" w:name="_Toc185516225"/>
      <w:bookmarkStart w:id="9235" w:name="_Toc192873533"/>
      <w:bookmarkStart w:id="9236" w:name="_Toc200971247"/>
      <w:r w:rsidRPr="00D00D02">
        <w:rPr>
          <w:noProof/>
          <w:lang w:eastAsia="zh-CN"/>
        </w:rPr>
        <w:t>9.4</w:t>
      </w:r>
      <w:r w:rsidRPr="00D00D02">
        <w:t>.4.2.2</w:t>
      </w:r>
      <w:r w:rsidRPr="00D00D02">
        <w:tab/>
        <w:t>Operation Definition</w:t>
      </w:r>
      <w:bookmarkEnd w:id="9231"/>
      <w:bookmarkEnd w:id="9232"/>
      <w:bookmarkEnd w:id="9233"/>
      <w:bookmarkEnd w:id="9234"/>
      <w:bookmarkEnd w:id="9235"/>
      <w:bookmarkEnd w:id="9236"/>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9237" w:name="_Hlk155727786"/>
            <w:r w:rsidRPr="00D00D02">
              <w:t>ServProvReq</w:t>
            </w:r>
            <w:bookmarkEnd w:id="9237"/>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9238" w:name="_Toc185516226"/>
      <w:bookmarkStart w:id="9239" w:name="_Toc192873534"/>
      <w:bookmarkStart w:id="9240" w:name="_Toc200971248"/>
      <w:r w:rsidRPr="00D00D02">
        <w:rPr>
          <w:noProof/>
          <w:lang w:eastAsia="zh-CN"/>
        </w:rPr>
        <w:t>9.4</w:t>
      </w:r>
      <w:r w:rsidRPr="00D00D02">
        <w:t>.5</w:t>
      </w:r>
      <w:r w:rsidRPr="00D00D02">
        <w:tab/>
        <w:t>Notifications</w:t>
      </w:r>
      <w:bookmarkEnd w:id="9211"/>
      <w:bookmarkEnd w:id="9212"/>
      <w:bookmarkEnd w:id="9213"/>
      <w:bookmarkEnd w:id="9214"/>
      <w:bookmarkEnd w:id="9215"/>
      <w:bookmarkEnd w:id="9216"/>
      <w:bookmarkEnd w:id="9238"/>
      <w:bookmarkEnd w:id="9239"/>
      <w:bookmarkEnd w:id="9240"/>
    </w:p>
    <w:p w14:paraId="4633AB12" w14:textId="77777777" w:rsidR="00D00D02" w:rsidRPr="00D00D02" w:rsidRDefault="00D00D02" w:rsidP="00D00D02">
      <w:pPr>
        <w:pStyle w:val="Heading4"/>
      </w:pPr>
      <w:bookmarkStart w:id="9241" w:name="_Toc144024163"/>
      <w:bookmarkStart w:id="9242" w:name="_Toc148176876"/>
      <w:bookmarkStart w:id="9243" w:name="_Toc148358926"/>
      <w:bookmarkStart w:id="9244" w:name="_Toc151743216"/>
      <w:bookmarkStart w:id="9245" w:name="_Toc151743681"/>
      <w:bookmarkStart w:id="9246" w:name="_Toc185516227"/>
      <w:bookmarkStart w:id="9247" w:name="_Toc192873535"/>
      <w:bookmarkStart w:id="9248" w:name="_Toc200971249"/>
      <w:r w:rsidRPr="00D00D02">
        <w:rPr>
          <w:noProof/>
          <w:lang w:eastAsia="zh-CN"/>
        </w:rPr>
        <w:t>9.4</w:t>
      </w:r>
      <w:r w:rsidRPr="00D00D02">
        <w:t>.5.1</w:t>
      </w:r>
      <w:r w:rsidRPr="00D00D02">
        <w:tab/>
        <w:t>General</w:t>
      </w:r>
      <w:bookmarkEnd w:id="9241"/>
      <w:bookmarkEnd w:id="9242"/>
      <w:bookmarkEnd w:id="9243"/>
      <w:bookmarkEnd w:id="9244"/>
      <w:bookmarkEnd w:id="9245"/>
      <w:bookmarkEnd w:id="9246"/>
      <w:bookmarkEnd w:id="9247"/>
      <w:bookmarkEnd w:id="924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9249" w:name="_Toc151743217"/>
      <w:bookmarkStart w:id="9250" w:name="_Toc151743682"/>
      <w:bookmarkStart w:id="9251" w:name="_Toc185516228"/>
      <w:bookmarkStart w:id="9252" w:name="_Toc192873536"/>
      <w:bookmarkStart w:id="9253" w:name="_Toc200971250"/>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9249"/>
      <w:bookmarkEnd w:id="9250"/>
      <w:bookmarkEnd w:id="9251"/>
      <w:bookmarkEnd w:id="9252"/>
      <w:bookmarkEnd w:id="9253"/>
    </w:p>
    <w:p w14:paraId="68564C65" w14:textId="77777777" w:rsidR="00D00D02" w:rsidRPr="00D00D02" w:rsidRDefault="00D00D02" w:rsidP="00D00D02">
      <w:pPr>
        <w:pStyle w:val="Heading5"/>
        <w:rPr>
          <w:noProof/>
        </w:rPr>
      </w:pPr>
      <w:bookmarkStart w:id="9254" w:name="_Toc151743218"/>
      <w:bookmarkStart w:id="9255" w:name="_Toc151743683"/>
      <w:bookmarkStart w:id="9256" w:name="_Toc185516229"/>
      <w:bookmarkStart w:id="9257" w:name="_Toc192873537"/>
      <w:bookmarkStart w:id="9258" w:name="_Toc200971251"/>
      <w:r w:rsidRPr="00D00D02">
        <w:rPr>
          <w:noProof/>
          <w:lang w:eastAsia="zh-CN"/>
        </w:rPr>
        <w:t>9.4</w:t>
      </w:r>
      <w:r w:rsidRPr="00D00D02">
        <w:t>.5.2</w:t>
      </w:r>
      <w:r w:rsidRPr="00D00D02">
        <w:rPr>
          <w:noProof/>
        </w:rPr>
        <w:t>.1</w:t>
      </w:r>
      <w:r w:rsidRPr="00D00D02">
        <w:rPr>
          <w:noProof/>
        </w:rPr>
        <w:tab/>
        <w:t>Description</w:t>
      </w:r>
      <w:bookmarkEnd w:id="9254"/>
      <w:bookmarkEnd w:id="9255"/>
      <w:bookmarkEnd w:id="9256"/>
      <w:bookmarkEnd w:id="9257"/>
      <w:bookmarkEnd w:id="925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9259" w:name="_Toc151743219"/>
      <w:bookmarkStart w:id="9260" w:name="_Toc151743684"/>
      <w:bookmarkStart w:id="9261" w:name="_Toc185516230"/>
      <w:bookmarkStart w:id="9262" w:name="_Toc192873538"/>
      <w:bookmarkStart w:id="9263" w:name="_Toc200971252"/>
      <w:r w:rsidRPr="00D00D02">
        <w:rPr>
          <w:noProof/>
          <w:lang w:eastAsia="zh-CN"/>
        </w:rPr>
        <w:t>9.4</w:t>
      </w:r>
      <w:r w:rsidRPr="00D00D02">
        <w:t>.5.2</w:t>
      </w:r>
      <w:r w:rsidRPr="00D00D02">
        <w:rPr>
          <w:noProof/>
        </w:rPr>
        <w:t>.2</w:t>
      </w:r>
      <w:r w:rsidRPr="00D00D02">
        <w:rPr>
          <w:noProof/>
        </w:rPr>
        <w:tab/>
        <w:t>Target URI</w:t>
      </w:r>
      <w:bookmarkEnd w:id="9259"/>
      <w:bookmarkEnd w:id="9260"/>
      <w:bookmarkEnd w:id="9261"/>
      <w:bookmarkEnd w:id="9262"/>
      <w:bookmarkEnd w:id="9263"/>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9264" w:name="_Toc151743220"/>
      <w:bookmarkStart w:id="9265" w:name="_Toc151743685"/>
      <w:bookmarkStart w:id="9266" w:name="_Toc185516231"/>
      <w:bookmarkStart w:id="9267" w:name="_Toc192873539"/>
      <w:bookmarkStart w:id="9268" w:name="_Toc200971253"/>
      <w:r w:rsidRPr="00D00D02">
        <w:rPr>
          <w:noProof/>
          <w:lang w:eastAsia="zh-CN"/>
        </w:rPr>
        <w:t>9.4</w:t>
      </w:r>
      <w:r w:rsidRPr="00D00D02">
        <w:t>.5.2</w:t>
      </w:r>
      <w:r w:rsidRPr="00D00D02">
        <w:rPr>
          <w:noProof/>
        </w:rPr>
        <w:t>.3</w:t>
      </w:r>
      <w:r w:rsidRPr="00D00D02">
        <w:rPr>
          <w:noProof/>
        </w:rPr>
        <w:tab/>
        <w:t>Standard Methods</w:t>
      </w:r>
      <w:bookmarkEnd w:id="9264"/>
      <w:bookmarkEnd w:id="9265"/>
      <w:bookmarkEnd w:id="9266"/>
      <w:bookmarkEnd w:id="9267"/>
      <w:bookmarkEnd w:id="9268"/>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9269" w:name="_Toc185516232"/>
      <w:bookmarkStart w:id="9270" w:name="_Toc192873540"/>
      <w:bookmarkStart w:id="9271" w:name="_Toc200971254"/>
      <w:r w:rsidRPr="00D00D02">
        <w:rPr>
          <w:noProof/>
          <w:lang w:eastAsia="zh-CN"/>
        </w:rPr>
        <w:t>9.4</w:t>
      </w:r>
      <w:r w:rsidRPr="00D00D02">
        <w:t>.6</w:t>
      </w:r>
      <w:r w:rsidRPr="00D00D02">
        <w:tab/>
        <w:t>Data Model</w:t>
      </w:r>
      <w:bookmarkEnd w:id="9269"/>
      <w:bookmarkEnd w:id="9270"/>
      <w:bookmarkEnd w:id="9271"/>
    </w:p>
    <w:p w14:paraId="7D896E89" w14:textId="77777777" w:rsidR="00D00D02" w:rsidRPr="00D00D02" w:rsidRDefault="00D00D02" w:rsidP="00D00D02">
      <w:pPr>
        <w:pStyle w:val="Heading4"/>
      </w:pPr>
      <w:bookmarkStart w:id="9272" w:name="_Toc96843440"/>
      <w:bookmarkStart w:id="9273" w:name="_Toc96844415"/>
      <w:bookmarkStart w:id="9274" w:name="_Toc100739988"/>
      <w:bookmarkStart w:id="9275" w:name="_Toc129252561"/>
      <w:bookmarkStart w:id="9276" w:name="_Toc144024266"/>
      <w:bookmarkStart w:id="9277" w:name="_Toc144459698"/>
      <w:bookmarkStart w:id="9278" w:name="_Toc185516233"/>
      <w:bookmarkStart w:id="9279" w:name="_Toc192873541"/>
      <w:bookmarkStart w:id="9280" w:name="_Toc200971255"/>
      <w:r w:rsidRPr="00D00D02">
        <w:rPr>
          <w:noProof/>
          <w:lang w:eastAsia="zh-CN"/>
        </w:rPr>
        <w:t>9.4</w:t>
      </w:r>
      <w:r w:rsidRPr="00D00D02">
        <w:t>.6.1</w:t>
      </w:r>
      <w:r w:rsidRPr="00D00D02">
        <w:tab/>
        <w:t>General</w:t>
      </w:r>
      <w:bookmarkEnd w:id="9272"/>
      <w:bookmarkEnd w:id="9273"/>
      <w:bookmarkEnd w:id="9274"/>
      <w:bookmarkEnd w:id="9275"/>
      <w:bookmarkEnd w:id="9276"/>
      <w:bookmarkEnd w:id="9277"/>
      <w:bookmarkEnd w:id="9278"/>
      <w:bookmarkEnd w:id="9279"/>
      <w:bookmarkEnd w:id="9280"/>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9281" w:name="_Toc96843441"/>
      <w:bookmarkStart w:id="9282" w:name="_Toc96844416"/>
      <w:bookmarkStart w:id="9283" w:name="_Toc100739989"/>
      <w:bookmarkStart w:id="9284" w:name="_Toc129252562"/>
      <w:bookmarkStart w:id="9285" w:name="_Toc144024267"/>
      <w:bookmarkStart w:id="9286" w:name="_Toc144459699"/>
      <w:bookmarkStart w:id="9287" w:name="_Toc185516234"/>
      <w:bookmarkStart w:id="9288" w:name="_Toc192873542"/>
      <w:bookmarkStart w:id="9289" w:name="_Toc200971256"/>
      <w:r w:rsidRPr="00D00D02">
        <w:rPr>
          <w:noProof/>
          <w:lang w:eastAsia="zh-CN"/>
        </w:rPr>
        <w:lastRenderedPageBreak/>
        <w:t>9.4</w:t>
      </w:r>
      <w:r w:rsidRPr="00D00D02">
        <w:rPr>
          <w:lang w:val="en-US"/>
        </w:rPr>
        <w:t>.6.2</w:t>
      </w:r>
      <w:r w:rsidRPr="00D00D02">
        <w:rPr>
          <w:lang w:val="en-US"/>
        </w:rPr>
        <w:tab/>
        <w:t>Structured data types</w:t>
      </w:r>
      <w:bookmarkEnd w:id="9281"/>
      <w:bookmarkEnd w:id="9282"/>
      <w:bookmarkEnd w:id="9283"/>
      <w:bookmarkEnd w:id="9284"/>
      <w:bookmarkEnd w:id="9285"/>
      <w:bookmarkEnd w:id="9286"/>
      <w:bookmarkEnd w:id="9287"/>
      <w:bookmarkEnd w:id="9288"/>
      <w:bookmarkEnd w:id="9289"/>
    </w:p>
    <w:p w14:paraId="026CBEF3" w14:textId="77777777" w:rsidR="00D00D02" w:rsidRPr="00D00D02" w:rsidRDefault="00D00D02" w:rsidP="00D00D02">
      <w:pPr>
        <w:pStyle w:val="Heading5"/>
      </w:pPr>
      <w:bookmarkStart w:id="9290" w:name="_Toc96843442"/>
      <w:bookmarkStart w:id="9291" w:name="_Toc96844417"/>
      <w:bookmarkStart w:id="9292" w:name="_Toc100739990"/>
      <w:bookmarkStart w:id="9293" w:name="_Toc129252563"/>
      <w:bookmarkStart w:id="9294" w:name="_Toc144024268"/>
      <w:bookmarkStart w:id="9295" w:name="_Toc144459700"/>
      <w:bookmarkStart w:id="9296" w:name="_Toc185516235"/>
      <w:bookmarkStart w:id="9297" w:name="_Toc192873543"/>
      <w:bookmarkStart w:id="9298" w:name="_Toc200971257"/>
      <w:r w:rsidRPr="00D00D02">
        <w:rPr>
          <w:noProof/>
          <w:lang w:eastAsia="zh-CN"/>
        </w:rPr>
        <w:t>9.4</w:t>
      </w:r>
      <w:r w:rsidRPr="00D00D02">
        <w:t>.6.2.1</w:t>
      </w:r>
      <w:r w:rsidRPr="00D00D02">
        <w:tab/>
        <w:t>Introduction</w:t>
      </w:r>
      <w:bookmarkEnd w:id="9290"/>
      <w:bookmarkEnd w:id="9291"/>
      <w:bookmarkEnd w:id="9292"/>
      <w:bookmarkEnd w:id="9293"/>
      <w:bookmarkEnd w:id="9294"/>
      <w:bookmarkEnd w:id="9295"/>
      <w:bookmarkEnd w:id="9296"/>
      <w:bookmarkEnd w:id="9297"/>
      <w:bookmarkEnd w:id="9298"/>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9299" w:name="_Toc185516236"/>
      <w:bookmarkStart w:id="9300" w:name="_Toc192873544"/>
      <w:bookmarkStart w:id="9301" w:name="_Toc96843444"/>
      <w:bookmarkStart w:id="9302" w:name="_Toc96844419"/>
      <w:bookmarkStart w:id="9303" w:name="_Toc100739992"/>
      <w:bookmarkStart w:id="9304" w:name="_Toc129252565"/>
      <w:bookmarkStart w:id="9305" w:name="_Toc144024270"/>
      <w:bookmarkStart w:id="9306" w:name="_Toc144459702"/>
      <w:bookmarkStart w:id="9307" w:name="_Toc200971258"/>
      <w:r w:rsidRPr="00D00D02">
        <w:rPr>
          <w:noProof/>
          <w:lang w:eastAsia="zh-CN"/>
        </w:rPr>
        <w:t>9.4</w:t>
      </w:r>
      <w:r w:rsidRPr="00D00D02">
        <w:t>.6.2.2</w:t>
      </w:r>
      <w:r w:rsidRPr="00D00D02">
        <w:tab/>
        <w:t>Type: ServProvReq</w:t>
      </w:r>
      <w:bookmarkEnd w:id="9299"/>
      <w:bookmarkEnd w:id="9300"/>
      <w:bookmarkEnd w:id="930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9308" w:name="_Toc185516237"/>
      <w:bookmarkStart w:id="9309" w:name="_Toc192873545"/>
      <w:bookmarkStart w:id="9310" w:name="_Toc200971259"/>
      <w:r w:rsidRPr="00D00D02">
        <w:rPr>
          <w:noProof/>
          <w:lang w:eastAsia="zh-CN"/>
        </w:rPr>
        <w:t>9.4</w:t>
      </w:r>
      <w:r w:rsidRPr="00D00D02">
        <w:t>.6.2.3</w:t>
      </w:r>
      <w:r w:rsidRPr="00D00D02">
        <w:tab/>
        <w:t>Type: ServProvResp</w:t>
      </w:r>
      <w:bookmarkEnd w:id="9308"/>
      <w:bookmarkEnd w:id="9309"/>
      <w:bookmarkEnd w:id="931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9311" w:name="_Toc185516238"/>
      <w:bookmarkStart w:id="9312" w:name="_Toc192873546"/>
      <w:bookmarkStart w:id="9313" w:name="_Toc200971260"/>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9311"/>
      <w:bookmarkEnd w:id="9312"/>
      <w:bookmarkEnd w:id="9313"/>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9314" w:name="_Hlk149565478"/>
            <w:r w:rsidRPr="00D00D02">
              <w:rPr>
                <w:rFonts w:cs="Arial"/>
                <w:szCs w:val="18"/>
              </w:rPr>
              <w:t>the s</w:t>
            </w:r>
            <w:r w:rsidRPr="00D00D02">
              <w:t>ervice provisioning</w:t>
            </w:r>
            <w:r w:rsidRPr="00D00D02">
              <w:rPr>
                <w:rFonts w:cs="Arial"/>
                <w:szCs w:val="18"/>
              </w:rPr>
              <w:t xml:space="preserve"> event(s) </w:t>
            </w:r>
            <w:bookmarkEnd w:id="9314"/>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9315" w:name="_Toc185516239"/>
      <w:bookmarkStart w:id="9316" w:name="_Toc192873547"/>
      <w:bookmarkStart w:id="9317" w:name="_Toc200971261"/>
      <w:r w:rsidRPr="00D00D02">
        <w:rPr>
          <w:noProof/>
          <w:lang w:eastAsia="zh-CN"/>
        </w:rPr>
        <w:t>9.4</w:t>
      </w:r>
      <w:r w:rsidRPr="00D00D02">
        <w:t>.6.2.5</w:t>
      </w:r>
      <w:r w:rsidRPr="00D00D02">
        <w:tab/>
        <w:t xml:space="preserve">Type: </w:t>
      </w:r>
      <w:r w:rsidRPr="00D00D02">
        <w:rPr>
          <w:lang w:val="en-US"/>
        </w:rPr>
        <w:t>ServProv</w:t>
      </w:r>
      <w:r w:rsidRPr="00D00D02">
        <w:t>SubscPatch</w:t>
      </w:r>
      <w:bookmarkEnd w:id="9315"/>
      <w:bookmarkEnd w:id="9316"/>
      <w:bookmarkEnd w:id="9317"/>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9318" w:name="_Toc185516240"/>
      <w:bookmarkStart w:id="9319" w:name="_Toc192873548"/>
      <w:bookmarkStart w:id="9320" w:name="_Toc200971262"/>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9318"/>
      <w:bookmarkEnd w:id="9319"/>
      <w:bookmarkEnd w:id="9320"/>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9321" w:name="_Toc185516241"/>
      <w:bookmarkStart w:id="9322" w:name="_Toc192873549"/>
      <w:bookmarkStart w:id="9323" w:name="_Toc200971263"/>
      <w:bookmarkEnd w:id="9301"/>
      <w:bookmarkEnd w:id="9302"/>
      <w:bookmarkEnd w:id="9303"/>
      <w:bookmarkEnd w:id="9304"/>
      <w:bookmarkEnd w:id="9305"/>
      <w:bookmarkEnd w:id="9306"/>
      <w:r w:rsidRPr="00D00D02">
        <w:rPr>
          <w:noProof/>
          <w:lang w:eastAsia="zh-CN"/>
        </w:rPr>
        <w:t>9.4</w:t>
      </w:r>
      <w:r w:rsidRPr="00D00D02">
        <w:t>.6.2.7</w:t>
      </w:r>
      <w:r w:rsidRPr="00D00D02">
        <w:tab/>
        <w:t>Type: FederationInfo</w:t>
      </w:r>
      <w:bookmarkEnd w:id="9321"/>
      <w:bookmarkEnd w:id="9322"/>
      <w:bookmarkEnd w:id="9323"/>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9324" w:name="_Toc185516242"/>
      <w:bookmarkStart w:id="9325" w:name="_Toc192873550"/>
      <w:bookmarkStart w:id="9326" w:name="_Toc200971264"/>
      <w:r w:rsidRPr="00D00D02">
        <w:rPr>
          <w:noProof/>
          <w:lang w:eastAsia="zh-CN"/>
        </w:rPr>
        <w:t>9.4</w:t>
      </w:r>
      <w:r w:rsidRPr="00D00D02">
        <w:t>.6.2.</w:t>
      </w:r>
      <w:r>
        <w:t>8</w:t>
      </w:r>
      <w:r w:rsidRPr="00D00D02">
        <w:tab/>
        <w:t xml:space="preserve">Type: </w:t>
      </w:r>
      <w:r>
        <w:t>AppInfo</w:t>
      </w:r>
      <w:bookmarkEnd w:id="9324"/>
      <w:bookmarkEnd w:id="9325"/>
      <w:bookmarkEnd w:id="9326"/>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9327" w:name="_Toc185516243"/>
      <w:bookmarkStart w:id="9328" w:name="_Toc192873551"/>
      <w:bookmarkStart w:id="9329" w:name="_Toc200971265"/>
      <w:r w:rsidRPr="00D00D02">
        <w:rPr>
          <w:noProof/>
          <w:lang w:eastAsia="zh-CN"/>
        </w:rPr>
        <w:t>9.4</w:t>
      </w:r>
      <w:r w:rsidRPr="00D00D02">
        <w:t>.6.2.</w:t>
      </w:r>
      <w:r>
        <w:t>9</w:t>
      </w:r>
      <w:r w:rsidRPr="00D00D02">
        <w:tab/>
        <w:t xml:space="preserve">Type: </w:t>
      </w:r>
      <w:r>
        <w:t>AppGrpProfile</w:t>
      </w:r>
      <w:bookmarkEnd w:id="9327"/>
      <w:bookmarkEnd w:id="9328"/>
      <w:bookmarkEnd w:id="9329"/>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9330" w:name="_Toc185516244"/>
      <w:bookmarkStart w:id="9331" w:name="_Toc192873552"/>
      <w:bookmarkStart w:id="9332" w:name="_Toc200971266"/>
      <w:r w:rsidRPr="00D00D02">
        <w:rPr>
          <w:noProof/>
          <w:lang w:eastAsia="zh-CN"/>
        </w:rPr>
        <w:t>9.4</w:t>
      </w:r>
      <w:r w:rsidRPr="00D00D02">
        <w:rPr>
          <w:lang w:val="en-US"/>
        </w:rPr>
        <w:t>.6.3</w:t>
      </w:r>
      <w:r w:rsidRPr="00D00D02">
        <w:rPr>
          <w:lang w:val="en-US"/>
        </w:rPr>
        <w:tab/>
        <w:t>Simple data types and enumerations</w:t>
      </w:r>
      <w:bookmarkEnd w:id="9330"/>
      <w:bookmarkEnd w:id="9331"/>
      <w:bookmarkEnd w:id="9332"/>
    </w:p>
    <w:p w14:paraId="564F07F1" w14:textId="77777777" w:rsidR="00D00D02" w:rsidRPr="00D00D02" w:rsidRDefault="00D00D02" w:rsidP="00D00D02">
      <w:pPr>
        <w:pStyle w:val="Heading5"/>
      </w:pPr>
      <w:bookmarkStart w:id="9333" w:name="_Toc96843448"/>
      <w:bookmarkStart w:id="9334" w:name="_Toc96844423"/>
      <w:bookmarkStart w:id="9335" w:name="_Toc100739996"/>
      <w:bookmarkStart w:id="9336" w:name="_Toc129252569"/>
      <w:bookmarkStart w:id="9337" w:name="_Toc144024279"/>
      <w:bookmarkStart w:id="9338" w:name="_Toc144459711"/>
      <w:bookmarkStart w:id="9339" w:name="_Toc185516245"/>
      <w:bookmarkStart w:id="9340" w:name="_Toc192873553"/>
      <w:bookmarkStart w:id="9341" w:name="_Toc200971267"/>
      <w:r w:rsidRPr="00D00D02">
        <w:rPr>
          <w:noProof/>
          <w:lang w:eastAsia="zh-CN"/>
        </w:rPr>
        <w:t>9.4</w:t>
      </w:r>
      <w:r w:rsidRPr="00D00D02">
        <w:t>.6.3.1</w:t>
      </w:r>
      <w:r w:rsidRPr="00D00D02">
        <w:tab/>
        <w:t>Introduction</w:t>
      </w:r>
      <w:bookmarkEnd w:id="9333"/>
      <w:bookmarkEnd w:id="9334"/>
      <w:bookmarkEnd w:id="9335"/>
      <w:bookmarkEnd w:id="9336"/>
      <w:bookmarkEnd w:id="9337"/>
      <w:bookmarkEnd w:id="9338"/>
      <w:bookmarkEnd w:id="9339"/>
      <w:bookmarkEnd w:id="9340"/>
      <w:bookmarkEnd w:id="934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9342" w:name="_Toc96843449"/>
      <w:bookmarkStart w:id="9343" w:name="_Toc96844424"/>
      <w:bookmarkStart w:id="9344" w:name="_Toc100739997"/>
      <w:bookmarkStart w:id="9345" w:name="_Toc129252570"/>
      <w:bookmarkStart w:id="9346" w:name="_Toc144024280"/>
      <w:bookmarkStart w:id="9347" w:name="_Toc144459712"/>
      <w:bookmarkStart w:id="9348" w:name="_Toc185516246"/>
      <w:bookmarkStart w:id="9349" w:name="_Toc192873554"/>
      <w:bookmarkStart w:id="9350" w:name="_Toc200971268"/>
      <w:r w:rsidRPr="00D00D02">
        <w:rPr>
          <w:noProof/>
          <w:lang w:eastAsia="zh-CN"/>
        </w:rPr>
        <w:t>9.4</w:t>
      </w:r>
      <w:r w:rsidRPr="00D00D02">
        <w:t>.6.3.2</w:t>
      </w:r>
      <w:r w:rsidRPr="00D00D02">
        <w:tab/>
        <w:t>Simple data types</w:t>
      </w:r>
      <w:bookmarkEnd w:id="9342"/>
      <w:bookmarkEnd w:id="9343"/>
      <w:bookmarkEnd w:id="9344"/>
      <w:bookmarkEnd w:id="9345"/>
      <w:bookmarkEnd w:id="9346"/>
      <w:bookmarkEnd w:id="9347"/>
      <w:bookmarkEnd w:id="9348"/>
      <w:bookmarkEnd w:id="9349"/>
      <w:bookmarkEnd w:id="9350"/>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9351" w:name="_Toc96843450"/>
      <w:bookmarkStart w:id="9352" w:name="_Toc96844425"/>
      <w:bookmarkStart w:id="9353" w:name="_Toc100739998"/>
      <w:bookmarkStart w:id="9354" w:name="_Toc129252571"/>
      <w:bookmarkStart w:id="9355" w:name="_Toc144024283"/>
      <w:bookmarkStart w:id="9356" w:name="_Toc144459715"/>
      <w:bookmarkStart w:id="9357" w:name="_Toc185516247"/>
      <w:bookmarkStart w:id="9358" w:name="_Toc192873555"/>
      <w:bookmarkStart w:id="9359" w:name="_Toc200971269"/>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9351"/>
      <w:bookmarkEnd w:id="9352"/>
      <w:bookmarkEnd w:id="9353"/>
      <w:bookmarkEnd w:id="9354"/>
      <w:bookmarkEnd w:id="9355"/>
      <w:bookmarkEnd w:id="9356"/>
      <w:bookmarkEnd w:id="9357"/>
      <w:bookmarkEnd w:id="9358"/>
      <w:bookmarkEnd w:id="9359"/>
    </w:p>
    <w:p w14:paraId="5188F2C8" w14:textId="77777777" w:rsidR="00D00D02" w:rsidRPr="00D00D02" w:rsidRDefault="00D00D02" w:rsidP="00D00D02">
      <w:bookmarkStart w:id="9360" w:name="_Toc96843451"/>
      <w:bookmarkStart w:id="9361" w:name="_Toc96844426"/>
      <w:bookmarkStart w:id="9362" w:name="_Toc100739999"/>
      <w:bookmarkStart w:id="9363" w:name="_Toc129252572"/>
      <w:bookmarkStart w:id="9364" w:name="_Toc144024284"/>
      <w:bookmarkStart w:id="9365"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9366" w:name="_Toc185516248"/>
      <w:bookmarkStart w:id="9367" w:name="_Toc192873556"/>
      <w:bookmarkStart w:id="9368" w:name="_Toc200971270"/>
      <w:r w:rsidRPr="00D00D02">
        <w:rPr>
          <w:noProof/>
          <w:lang w:eastAsia="zh-CN"/>
        </w:rPr>
        <w:t>9.4</w:t>
      </w:r>
      <w:r w:rsidRPr="00D00D02">
        <w:t>.6.5</w:t>
      </w:r>
      <w:r w:rsidRPr="00D00D02">
        <w:tab/>
        <w:t>Binary data</w:t>
      </w:r>
      <w:bookmarkEnd w:id="9360"/>
      <w:bookmarkEnd w:id="9361"/>
      <w:bookmarkEnd w:id="9362"/>
      <w:bookmarkEnd w:id="9363"/>
      <w:bookmarkEnd w:id="9364"/>
      <w:bookmarkEnd w:id="9365"/>
      <w:bookmarkEnd w:id="9366"/>
      <w:bookmarkEnd w:id="9367"/>
      <w:bookmarkEnd w:id="9368"/>
    </w:p>
    <w:p w14:paraId="034377B7" w14:textId="77777777" w:rsidR="00D00D02" w:rsidRPr="00D00D02" w:rsidRDefault="00D00D02" w:rsidP="00D00D02">
      <w:pPr>
        <w:pStyle w:val="Heading5"/>
      </w:pPr>
      <w:bookmarkStart w:id="9369" w:name="_Toc96843452"/>
      <w:bookmarkStart w:id="9370" w:name="_Toc96844427"/>
      <w:bookmarkStart w:id="9371" w:name="_Toc100740000"/>
      <w:bookmarkStart w:id="9372" w:name="_Toc129252573"/>
      <w:bookmarkStart w:id="9373" w:name="_Toc144024285"/>
      <w:bookmarkStart w:id="9374" w:name="_Toc144459717"/>
      <w:bookmarkStart w:id="9375" w:name="_Toc185516249"/>
      <w:bookmarkStart w:id="9376" w:name="_Toc192873557"/>
      <w:bookmarkStart w:id="9377" w:name="_Toc200971271"/>
      <w:r w:rsidRPr="00D00D02">
        <w:rPr>
          <w:noProof/>
          <w:lang w:eastAsia="zh-CN"/>
        </w:rPr>
        <w:t>9.4</w:t>
      </w:r>
      <w:r w:rsidRPr="00D00D02">
        <w:t>.6.5.1</w:t>
      </w:r>
      <w:r w:rsidRPr="00D00D02">
        <w:tab/>
        <w:t>Binary Data Types</w:t>
      </w:r>
      <w:bookmarkEnd w:id="9369"/>
      <w:bookmarkEnd w:id="9370"/>
      <w:bookmarkEnd w:id="9371"/>
      <w:bookmarkEnd w:id="9372"/>
      <w:bookmarkEnd w:id="9373"/>
      <w:bookmarkEnd w:id="9374"/>
      <w:bookmarkEnd w:id="9375"/>
      <w:bookmarkEnd w:id="9376"/>
      <w:bookmarkEnd w:id="9377"/>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9378" w:name="_Toc144024286"/>
      <w:bookmarkStart w:id="9379" w:name="_Toc144459718"/>
      <w:bookmarkStart w:id="9380" w:name="_Toc185516250"/>
      <w:bookmarkStart w:id="9381" w:name="_Toc192873558"/>
      <w:bookmarkStart w:id="9382" w:name="_Toc200971272"/>
      <w:r w:rsidRPr="00D00D02">
        <w:rPr>
          <w:noProof/>
          <w:lang w:eastAsia="zh-CN"/>
        </w:rPr>
        <w:t>9.4</w:t>
      </w:r>
      <w:r w:rsidRPr="00D00D02">
        <w:t>.7</w:t>
      </w:r>
      <w:r w:rsidRPr="00D00D02">
        <w:tab/>
        <w:t>Error Handling</w:t>
      </w:r>
      <w:bookmarkEnd w:id="9378"/>
      <w:bookmarkEnd w:id="9379"/>
      <w:bookmarkEnd w:id="9380"/>
      <w:bookmarkEnd w:id="9381"/>
      <w:bookmarkEnd w:id="9382"/>
    </w:p>
    <w:p w14:paraId="0B713A16" w14:textId="77777777" w:rsidR="00D00D02" w:rsidRPr="00D00D02" w:rsidRDefault="00D00D02" w:rsidP="00D00D02">
      <w:pPr>
        <w:pStyle w:val="Heading4"/>
      </w:pPr>
      <w:bookmarkStart w:id="9383" w:name="_Toc100740002"/>
      <w:bookmarkStart w:id="9384" w:name="_Toc129252575"/>
      <w:bookmarkStart w:id="9385" w:name="_Toc144024287"/>
      <w:bookmarkStart w:id="9386" w:name="_Toc144459719"/>
      <w:bookmarkStart w:id="9387" w:name="_Toc185516251"/>
      <w:bookmarkStart w:id="9388" w:name="_Toc192873559"/>
      <w:bookmarkStart w:id="9389" w:name="_Toc200971273"/>
      <w:r w:rsidRPr="00D00D02">
        <w:rPr>
          <w:noProof/>
          <w:lang w:eastAsia="zh-CN"/>
        </w:rPr>
        <w:t>9.4</w:t>
      </w:r>
      <w:r w:rsidRPr="00D00D02">
        <w:t>.7.1</w:t>
      </w:r>
      <w:r w:rsidRPr="00D00D02">
        <w:tab/>
        <w:t>General</w:t>
      </w:r>
      <w:bookmarkEnd w:id="9383"/>
      <w:bookmarkEnd w:id="9384"/>
      <w:bookmarkEnd w:id="9385"/>
      <w:bookmarkEnd w:id="9386"/>
      <w:bookmarkEnd w:id="9387"/>
      <w:bookmarkEnd w:id="9388"/>
      <w:bookmarkEnd w:id="9389"/>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9390" w:name="_Toc100740003"/>
      <w:bookmarkStart w:id="9391" w:name="_Toc129252576"/>
      <w:bookmarkStart w:id="9392" w:name="_Toc144024288"/>
      <w:bookmarkStart w:id="9393" w:name="_Toc144459720"/>
      <w:bookmarkStart w:id="9394" w:name="_Toc185516252"/>
      <w:bookmarkStart w:id="9395" w:name="_Toc192873560"/>
      <w:bookmarkStart w:id="9396" w:name="_Toc200971274"/>
      <w:r w:rsidRPr="00D00D02">
        <w:rPr>
          <w:noProof/>
          <w:lang w:eastAsia="zh-CN"/>
        </w:rPr>
        <w:t>9.4</w:t>
      </w:r>
      <w:r w:rsidRPr="00D00D02">
        <w:t>.7.2</w:t>
      </w:r>
      <w:r w:rsidRPr="00D00D02">
        <w:tab/>
        <w:t>Protocol Errors</w:t>
      </w:r>
      <w:bookmarkEnd w:id="9390"/>
      <w:bookmarkEnd w:id="9391"/>
      <w:bookmarkEnd w:id="9392"/>
      <w:bookmarkEnd w:id="9393"/>
      <w:bookmarkEnd w:id="9394"/>
      <w:bookmarkEnd w:id="9395"/>
      <w:bookmarkEnd w:id="939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9397" w:name="_Toc100740004"/>
      <w:bookmarkStart w:id="9398" w:name="_Toc129252577"/>
      <w:bookmarkStart w:id="9399" w:name="_Toc144024289"/>
      <w:bookmarkStart w:id="9400" w:name="_Toc144459721"/>
      <w:bookmarkStart w:id="9401" w:name="_Toc185516253"/>
      <w:bookmarkStart w:id="9402" w:name="_Toc192873561"/>
      <w:bookmarkStart w:id="9403" w:name="_Toc200971275"/>
      <w:r w:rsidRPr="00D00D02">
        <w:rPr>
          <w:noProof/>
          <w:lang w:eastAsia="zh-CN"/>
        </w:rPr>
        <w:t>9.4</w:t>
      </w:r>
      <w:r w:rsidRPr="00D00D02">
        <w:t>.7.3</w:t>
      </w:r>
      <w:r w:rsidRPr="00D00D02">
        <w:tab/>
        <w:t>Application Errors</w:t>
      </w:r>
      <w:bookmarkEnd w:id="9397"/>
      <w:bookmarkEnd w:id="9398"/>
      <w:bookmarkEnd w:id="9399"/>
      <w:bookmarkEnd w:id="9400"/>
      <w:bookmarkEnd w:id="9401"/>
      <w:bookmarkEnd w:id="9402"/>
      <w:bookmarkEnd w:id="9403"/>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9404" w:name="_Toc96843457"/>
            <w:bookmarkStart w:id="9405" w:name="_Toc96844432"/>
            <w:bookmarkStart w:id="9406" w:name="_Toc100740005"/>
            <w:bookmarkStart w:id="9407" w:name="_Toc129252578"/>
            <w:bookmarkStart w:id="9408" w:name="_Toc144024290"/>
            <w:bookmarkStart w:id="9409"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9410" w:name="_Toc185516254"/>
      <w:bookmarkStart w:id="9411" w:name="_Toc192873562"/>
      <w:bookmarkStart w:id="9412" w:name="_Toc200971276"/>
      <w:r w:rsidRPr="00D00D02">
        <w:rPr>
          <w:noProof/>
          <w:lang w:eastAsia="zh-CN"/>
        </w:rPr>
        <w:t>9.4</w:t>
      </w:r>
      <w:r w:rsidRPr="00D00D02">
        <w:t>.8</w:t>
      </w:r>
      <w:r w:rsidRPr="00D00D02">
        <w:rPr>
          <w:lang w:eastAsia="zh-CN"/>
        </w:rPr>
        <w:tab/>
        <w:t>Feature negotiation</w:t>
      </w:r>
      <w:bookmarkEnd w:id="9404"/>
      <w:bookmarkEnd w:id="9405"/>
      <w:bookmarkEnd w:id="9406"/>
      <w:bookmarkEnd w:id="9407"/>
      <w:bookmarkEnd w:id="9408"/>
      <w:bookmarkEnd w:id="9409"/>
      <w:bookmarkEnd w:id="9410"/>
      <w:bookmarkEnd w:id="9411"/>
      <w:bookmarkEnd w:id="941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9413" w:name="_Toc96843458"/>
      <w:bookmarkStart w:id="9414" w:name="_Toc96844433"/>
      <w:bookmarkStart w:id="9415" w:name="_Toc100740006"/>
      <w:bookmarkStart w:id="9416" w:name="_Toc129252579"/>
      <w:bookmarkStart w:id="9417" w:name="_Toc144024291"/>
      <w:bookmarkStart w:id="9418" w:name="_Toc144459723"/>
      <w:bookmarkStart w:id="9419" w:name="_Toc185516255"/>
      <w:bookmarkStart w:id="9420" w:name="_Toc192873563"/>
      <w:bookmarkStart w:id="9421" w:name="_Toc200971277"/>
      <w:r w:rsidRPr="00D00D02">
        <w:rPr>
          <w:noProof/>
          <w:lang w:eastAsia="zh-CN"/>
        </w:rPr>
        <w:t>9.4</w:t>
      </w:r>
      <w:r w:rsidRPr="00D00D02">
        <w:t>.9</w:t>
      </w:r>
      <w:r w:rsidRPr="00D00D02">
        <w:tab/>
        <w:t>Security</w:t>
      </w:r>
      <w:bookmarkEnd w:id="9413"/>
      <w:bookmarkEnd w:id="9414"/>
      <w:bookmarkEnd w:id="9415"/>
      <w:bookmarkEnd w:id="9416"/>
      <w:bookmarkEnd w:id="9417"/>
      <w:bookmarkEnd w:id="9418"/>
      <w:bookmarkEnd w:id="9419"/>
      <w:bookmarkEnd w:id="9420"/>
      <w:bookmarkEnd w:id="9421"/>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9422" w:name="_Toc185516256"/>
      <w:bookmarkStart w:id="9423" w:name="_Toc192873564"/>
      <w:bookmarkStart w:id="9424" w:name="_Toc200971278"/>
      <w:r>
        <w:rPr>
          <w:noProof/>
          <w:lang w:eastAsia="zh-CN"/>
        </w:rPr>
        <w:t>9.5</w:t>
      </w:r>
      <w:r>
        <w:tab/>
        <w:t>Eecs_ECSDiscovery API</w:t>
      </w:r>
      <w:bookmarkEnd w:id="9422"/>
      <w:bookmarkEnd w:id="9423"/>
      <w:bookmarkEnd w:id="9424"/>
    </w:p>
    <w:p w14:paraId="50C4A593" w14:textId="77777777" w:rsidR="00506656" w:rsidRDefault="00506656" w:rsidP="00506656">
      <w:pPr>
        <w:pStyle w:val="Heading3"/>
      </w:pPr>
      <w:bookmarkStart w:id="9425" w:name="_Toc185516257"/>
      <w:bookmarkStart w:id="9426" w:name="_Toc192873565"/>
      <w:bookmarkStart w:id="9427" w:name="_Toc200971279"/>
      <w:r>
        <w:rPr>
          <w:noProof/>
          <w:lang w:eastAsia="zh-CN"/>
        </w:rPr>
        <w:t>9.5</w:t>
      </w:r>
      <w:r>
        <w:t>.1</w:t>
      </w:r>
      <w:r>
        <w:tab/>
        <w:t>Introduction</w:t>
      </w:r>
      <w:bookmarkEnd w:id="9425"/>
      <w:bookmarkEnd w:id="9426"/>
      <w:bookmarkEnd w:id="9427"/>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9428" w:name="_Toc185516258"/>
      <w:bookmarkStart w:id="9429" w:name="_Toc192873566"/>
      <w:bookmarkStart w:id="9430" w:name="_Toc200971280"/>
      <w:r>
        <w:rPr>
          <w:noProof/>
          <w:lang w:eastAsia="zh-CN"/>
        </w:rPr>
        <w:t>9.5</w:t>
      </w:r>
      <w:r>
        <w:t>.2</w:t>
      </w:r>
      <w:r>
        <w:tab/>
        <w:t>Resources</w:t>
      </w:r>
      <w:bookmarkEnd w:id="9428"/>
      <w:bookmarkEnd w:id="9429"/>
      <w:bookmarkEnd w:id="9430"/>
    </w:p>
    <w:p w14:paraId="496F7944" w14:textId="77777777" w:rsidR="00506656" w:rsidRDefault="00506656" w:rsidP="00506656">
      <w:pPr>
        <w:pStyle w:val="Heading4"/>
      </w:pPr>
      <w:bookmarkStart w:id="9431" w:name="_Toc185516259"/>
      <w:bookmarkStart w:id="9432" w:name="_Toc192873567"/>
      <w:bookmarkStart w:id="9433" w:name="_Toc200971281"/>
      <w:r>
        <w:rPr>
          <w:noProof/>
          <w:lang w:eastAsia="zh-CN"/>
        </w:rPr>
        <w:t>9.5</w:t>
      </w:r>
      <w:r>
        <w:t>.2.1</w:t>
      </w:r>
      <w:r>
        <w:tab/>
        <w:t>Overview</w:t>
      </w:r>
      <w:bookmarkEnd w:id="9431"/>
      <w:bookmarkEnd w:id="9432"/>
      <w:bookmarkEnd w:id="9433"/>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2pt;height:183.55pt" o:ole="">
            <v:imagedata r:id="rId53" o:title=""/>
          </v:shape>
          <o:OLEObject Type="Embed" ProgID="Visio.Drawing.15" ShapeID="_x0000_i1046" DrawAspect="Content" ObjectID="_181157947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9434" w:name="_Toc185516260"/>
      <w:bookmarkStart w:id="9435" w:name="_Toc192873568"/>
      <w:bookmarkStart w:id="9436" w:name="_Toc200971282"/>
      <w:r w:rsidRPr="00106DE1">
        <w:rPr>
          <w:noProof/>
          <w:lang w:eastAsia="zh-CN"/>
        </w:rPr>
        <w:t>9.5</w:t>
      </w:r>
      <w:r w:rsidRPr="00106DE1">
        <w:t>.2</w:t>
      </w:r>
      <w:r>
        <w:t>.2</w:t>
      </w:r>
      <w:r w:rsidRPr="00106DE1">
        <w:tab/>
        <w:t>Resource: ECS Information</w:t>
      </w:r>
      <w:bookmarkEnd w:id="9434"/>
      <w:bookmarkEnd w:id="9435"/>
      <w:bookmarkEnd w:id="9436"/>
    </w:p>
    <w:p w14:paraId="30F09848" w14:textId="77777777" w:rsidR="00506656" w:rsidRPr="00106DE1" w:rsidRDefault="00506656" w:rsidP="00506656">
      <w:pPr>
        <w:pStyle w:val="Heading5"/>
        <w:rPr>
          <w:lang w:eastAsia="zh-CN"/>
        </w:rPr>
      </w:pPr>
      <w:bookmarkStart w:id="9437" w:name="_Toc185516261"/>
      <w:bookmarkStart w:id="9438" w:name="_Toc192873569"/>
      <w:bookmarkStart w:id="9439" w:name="_Toc200971283"/>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9437"/>
      <w:bookmarkEnd w:id="9438"/>
      <w:bookmarkEnd w:id="9439"/>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9440" w:name="_Toc185516262"/>
      <w:bookmarkStart w:id="9441" w:name="_Toc192873570"/>
      <w:bookmarkStart w:id="9442" w:name="_Toc200971284"/>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9440"/>
      <w:bookmarkEnd w:id="9441"/>
      <w:bookmarkEnd w:id="944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9443" w:name="_Toc185516263"/>
      <w:bookmarkStart w:id="9444" w:name="_Toc192873571"/>
      <w:bookmarkStart w:id="9445" w:name="_Toc200971285"/>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9443"/>
      <w:bookmarkEnd w:id="9444"/>
      <w:bookmarkEnd w:id="9445"/>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9446" w:name="_Toc185516264"/>
      <w:bookmarkStart w:id="9447" w:name="_Toc192873572"/>
      <w:bookmarkStart w:id="9448" w:name="_Toc200971286"/>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9446"/>
      <w:bookmarkEnd w:id="9447"/>
      <w:bookmarkEnd w:id="9448"/>
    </w:p>
    <w:p w14:paraId="235A3306" w14:textId="77777777" w:rsidR="00506656" w:rsidRPr="00106DE1" w:rsidRDefault="00506656" w:rsidP="00506656">
      <w:pPr>
        <w:pStyle w:val="Heading6"/>
      </w:pPr>
      <w:bookmarkStart w:id="9449" w:name="_Toc185516265"/>
      <w:bookmarkStart w:id="9450" w:name="_Toc192873573"/>
      <w:bookmarkStart w:id="9451" w:name="_Toc200971287"/>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9449"/>
      <w:bookmarkEnd w:id="9450"/>
      <w:bookmarkEnd w:id="945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9452" w:name="_Toc185516266"/>
      <w:bookmarkStart w:id="9453" w:name="_Toc192873574"/>
      <w:bookmarkStart w:id="9454" w:name="_Toc200971288"/>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9452"/>
      <w:bookmarkEnd w:id="9453"/>
      <w:bookmarkEnd w:id="9454"/>
    </w:p>
    <w:p w14:paraId="086CBC57" w14:textId="77777777" w:rsidR="00506656" w:rsidRPr="00106DE1" w:rsidRDefault="00506656" w:rsidP="00506656">
      <w:pPr>
        <w:pStyle w:val="Heading7"/>
      </w:pPr>
      <w:bookmarkStart w:id="9455" w:name="_Toc185516267"/>
      <w:bookmarkStart w:id="9456" w:name="_Toc192873575"/>
      <w:bookmarkStart w:id="9457" w:name="_Toc200971289"/>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9455"/>
      <w:bookmarkEnd w:id="9456"/>
      <w:bookmarkEnd w:id="9457"/>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9458" w:name="_Toc185516268"/>
      <w:bookmarkStart w:id="9459" w:name="_Toc192873576"/>
      <w:bookmarkStart w:id="9460" w:name="_Toc200971290"/>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9458"/>
      <w:bookmarkEnd w:id="9459"/>
      <w:bookmarkEnd w:id="946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9461" w:name="_Toc185516269"/>
      <w:bookmarkStart w:id="9462" w:name="_Toc192873577"/>
      <w:bookmarkStart w:id="9463" w:name="_Toc200971291"/>
      <w:r w:rsidRPr="00106DE1">
        <w:rPr>
          <w:noProof/>
          <w:lang w:eastAsia="zh-CN"/>
        </w:rPr>
        <w:t>9.5</w:t>
      </w:r>
      <w:r w:rsidRPr="00106DE1">
        <w:t>.3</w:t>
      </w:r>
      <w:r w:rsidRPr="00106DE1">
        <w:tab/>
        <w:t>Custom Operations without associated resources</w:t>
      </w:r>
      <w:bookmarkEnd w:id="9461"/>
      <w:bookmarkEnd w:id="9462"/>
      <w:bookmarkEnd w:id="9463"/>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9464" w:name="_Toc185516270"/>
      <w:bookmarkStart w:id="9465" w:name="_Toc192873578"/>
      <w:bookmarkStart w:id="9466" w:name="_Toc200971292"/>
      <w:r w:rsidRPr="00106DE1">
        <w:rPr>
          <w:noProof/>
          <w:lang w:eastAsia="zh-CN"/>
        </w:rPr>
        <w:t>9.5</w:t>
      </w:r>
      <w:r w:rsidRPr="00106DE1">
        <w:t>.4</w:t>
      </w:r>
      <w:r w:rsidRPr="00106DE1">
        <w:tab/>
        <w:t>Notifications</w:t>
      </w:r>
      <w:bookmarkEnd w:id="9464"/>
      <w:bookmarkEnd w:id="9465"/>
      <w:bookmarkEnd w:id="9466"/>
    </w:p>
    <w:p w14:paraId="4F39910A" w14:textId="77777777" w:rsidR="00506656" w:rsidRPr="00AF7276" w:rsidRDefault="00506656" w:rsidP="00506656">
      <w:pPr>
        <w:pStyle w:val="Heading4"/>
      </w:pPr>
      <w:bookmarkStart w:id="9467" w:name="_Toc70160827"/>
      <w:bookmarkStart w:id="9468" w:name="_Toc101529341"/>
      <w:bookmarkStart w:id="9469" w:name="_Toc114864171"/>
      <w:bookmarkStart w:id="9470" w:name="_Toc136427616"/>
      <w:bookmarkStart w:id="9471" w:name="_Toc185516271"/>
      <w:bookmarkStart w:id="9472" w:name="_Toc192873579"/>
      <w:bookmarkStart w:id="9473" w:name="_Toc200971293"/>
      <w:r>
        <w:rPr>
          <w:noProof/>
          <w:lang w:eastAsia="zh-CN"/>
        </w:rPr>
        <w:t>9.5</w:t>
      </w:r>
      <w:r w:rsidRPr="00AF7276">
        <w:t>.</w:t>
      </w:r>
      <w:r>
        <w:t>4.</w:t>
      </w:r>
      <w:r w:rsidRPr="00AF7276">
        <w:t>1</w:t>
      </w:r>
      <w:r w:rsidRPr="00AF7276">
        <w:tab/>
        <w:t>General</w:t>
      </w:r>
      <w:bookmarkEnd w:id="9467"/>
      <w:bookmarkEnd w:id="9468"/>
      <w:bookmarkEnd w:id="9469"/>
      <w:bookmarkEnd w:id="9470"/>
      <w:bookmarkEnd w:id="9471"/>
      <w:bookmarkEnd w:id="9472"/>
      <w:bookmarkEnd w:id="9473"/>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9474" w:name="_Toc28009911"/>
      <w:bookmarkStart w:id="9475" w:name="_Toc34062031"/>
      <w:bookmarkStart w:id="9476" w:name="_Toc36036787"/>
      <w:bookmarkStart w:id="9477" w:name="_Toc43285035"/>
      <w:bookmarkStart w:id="9478" w:name="_Toc45132814"/>
      <w:bookmarkStart w:id="9479" w:name="_Toc51193508"/>
      <w:bookmarkStart w:id="9480" w:name="_Toc51760707"/>
      <w:bookmarkStart w:id="9481" w:name="_Toc59015157"/>
      <w:bookmarkStart w:id="9482" w:name="_Toc59015673"/>
      <w:bookmarkStart w:id="9483" w:name="_Toc68165715"/>
      <w:bookmarkStart w:id="9484" w:name="_Toc83229811"/>
      <w:bookmarkStart w:id="9485" w:name="_Toc90649011"/>
      <w:bookmarkStart w:id="9486" w:name="_Toc105593906"/>
      <w:bookmarkStart w:id="9487" w:name="_Toc114209620"/>
      <w:bookmarkStart w:id="9488" w:name="_Toc138681490"/>
      <w:bookmarkStart w:id="9489" w:name="_Toc151977918"/>
      <w:bookmarkStart w:id="9490" w:name="_Toc152148601"/>
      <w:bookmarkStart w:id="9491" w:name="_Toc161988387"/>
      <w:bookmarkStart w:id="9492" w:name="_Toc185516272"/>
      <w:bookmarkStart w:id="9493" w:name="_Toc192873580"/>
      <w:bookmarkStart w:id="9494" w:name="_Toc200971294"/>
      <w:r>
        <w:rPr>
          <w:noProof/>
          <w:lang w:eastAsia="zh-CN"/>
        </w:rPr>
        <w:t>9.5</w:t>
      </w:r>
      <w:r w:rsidRPr="00AF7276">
        <w:t>.</w:t>
      </w:r>
      <w:r>
        <w:t>4.2</w:t>
      </w:r>
      <w:r>
        <w:tab/>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r>
        <w:t>ECS Discovery Notification</w:t>
      </w:r>
      <w:bookmarkEnd w:id="9492"/>
      <w:bookmarkEnd w:id="9493"/>
      <w:bookmarkEnd w:id="9494"/>
    </w:p>
    <w:p w14:paraId="7A705C61" w14:textId="77777777" w:rsidR="00506656" w:rsidRDefault="00506656" w:rsidP="00506656">
      <w:pPr>
        <w:pStyle w:val="Heading5"/>
        <w:rPr>
          <w:lang w:val="en-IN"/>
        </w:rPr>
      </w:pPr>
      <w:bookmarkStart w:id="9495" w:name="_Toc28009912"/>
      <w:bookmarkStart w:id="9496" w:name="_Toc34062032"/>
      <w:bookmarkStart w:id="9497" w:name="_Toc36036788"/>
      <w:bookmarkStart w:id="9498" w:name="_Toc43285036"/>
      <w:bookmarkStart w:id="9499" w:name="_Toc45132815"/>
      <w:bookmarkStart w:id="9500" w:name="_Toc51193509"/>
      <w:bookmarkStart w:id="9501" w:name="_Toc51760708"/>
      <w:bookmarkStart w:id="9502" w:name="_Toc59015158"/>
      <w:bookmarkStart w:id="9503" w:name="_Toc59015674"/>
      <w:bookmarkStart w:id="9504" w:name="_Toc68165716"/>
      <w:bookmarkStart w:id="9505" w:name="_Toc83229812"/>
      <w:bookmarkStart w:id="9506" w:name="_Toc90649012"/>
      <w:bookmarkStart w:id="9507" w:name="_Toc105593907"/>
      <w:bookmarkStart w:id="9508" w:name="_Toc114209621"/>
      <w:bookmarkStart w:id="9509" w:name="_Toc138681491"/>
      <w:bookmarkStart w:id="9510" w:name="_Toc151977919"/>
      <w:bookmarkStart w:id="9511" w:name="_Toc152148602"/>
      <w:bookmarkStart w:id="9512" w:name="_Toc161988388"/>
      <w:bookmarkStart w:id="9513" w:name="_Toc185516273"/>
      <w:bookmarkStart w:id="9514" w:name="_Toc192873581"/>
      <w:bookmarkStart w:id="9515" w:name="_Toc200971295"/>
      <w:r>
        <w:rPr>
          <w:noProof/>
          <w:lang w:eastAsia="zh-CN"/>
        </w:rPr>
        <w:t>9.5</w:t>
      </w:r>
      <w:r w:rsidRPr="00AF7276">
        <w:t>.</w:t>
      </w:r>
      <w:r>
        <w:t>4.2</w:t>
      </w:r>
      <w:r>
        <w:rPr>
          <w:lang w:val="en-IN"/>
        </w:rPr>
        <w:t>.1</w:t>
      </w:r>
      <w:r>
        <w:rPr>
          <w:lang w:val="en-IN"/>
        </w:rPr>
        <w:tab/>
        <w:t>Description</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9516" w:name="_Toc185516274"/>
      <w:bookmarkStart w:id="9517" w:name="_Toc192873582"/>
      <w:bookmarkStart w:id="9518" w:name="_Toc28009913"/>
      <w:bookmarkStart w:id="9519" w:name="_Toc34062033"/>
      <w:bookmarkStart w:id="9520" w:name="_Toc36036789"/>
      <w:bookmarkStart w:id="9521" w:name="_Toc43285037"/>
      <w:bookmarkStart w:id="9522" w:name="_Toc45132816"/>
      <w:bookmarkStart w:id="9523" w:name="_Toc51193510"/>
      <w:bookmarkStart w:id="9524" w:name="_Toc51760709"/>
      <w:bookmarkStart w:id="9525" w:name="_Toc59015159"/>
      <w:bookmarkStart w:id="9526" w:name="_Toc59015675"/>
      <w:bookmarkStart w:id="9527" w:name="_Toc68165717"/>
      <w:bookmarkStart w:id="9528" w:name="_Toc83229813"/>
      <w:bookmarkStart w:id="9529" w:name="_Toc90649013"/>
      <w:bookmarkStart w:id="9530" w:name="_Toc105593908"/>
      <w:bookmarkStart w:id="9531" w:name="_Toc114209622"/>
      <w:bookmarkStart w:id="9532" w:name="_Toc138681492"/>
      <w:bookmarkStart w:id="9533" w:name="_Toc151977920"/>
      <w:bookmarkStart w:id="9534" w:name="_Toc152148603"/>
      <w:bookmarkStart w:id="9535" w:name="_Toc161988389"/>
      <w:bookmarkStart w:id="9536" w:name="_Toc200971296"/>
      <w:r>
        <w:rPr>
          <w:lang w:eastAsia="zh-CN"/>
        </w:rPr>
        <w:t>9.5.4.2.2</w:t>
      </w:r>
      <w:r>
        <w:rPr>
          <w:lang w:eastAsia="zh-CN"/>
        </w:rPr>
        <w:tab/>
        <w:t>Target URI</w:t>
      </w:r>
      <w:bookmarkEnd w:id="9516"/>
      <w:bookmarkEnd w:id="9517"/>
      <w:bookmarkEnd w:id="9536"/>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9537" w:name="_Toc185516275"/>
      <w:bookmarkStart w:id="9538" w:name="_Toc192873583"/>
      <w:bookmarkStart w:id="9539" w:name="_Toc200971297"/>
      <w:r>
        <w:rPr>
          <w:lang w:eastAsia="zh-CN"/>
        </w:rPr>
        <w:t>9.5.4.2</w:t>
      </w:r>
      <w:r w:rsidRPr="00986E88">
        <w:rPr>
          <w:noProof/>
        </w:rPr>
        <w:t>.3</w:t>
      </w:r>
      <w:r w:rsidRPr="00986E88">
        <w:rPr>
          <w:noProof/>
        </w:rPr>
        <w:tab/>
        <w:t>Standard Methods</w:t>
      </w:r>
      <w:bookmarkEnd w:id="9537"/>
      <w:bookmarkEnd w:id="9538"/>
      <w:bookmarkEnd w:id="9539"/>
    </w:p>
    <w:p w14:paraId="649A9B77" w14:textId="77777777" w:rsidR="00506656" w:rsidRPr="00986E88" w:rsidRDefault="00506656" w:rsidP="00506656">
      <w:pPr>
        <w:pStyle w:val="Heading6"/>
        <w:rPr>
          <w:noProof/>
        </w:rPr>
      </w:pPr>
      <w:bookmarkStart w:id="9540" w:name="_Toc185516276"/>
      <w:bookmarkStart w:id="9541" w:name="_Toc192873584"/>
      <w:bookmarkStart w:id="9542" w:name="_Toc200971298"/>
      <w:r>
        <w:rPr>
          <w:lang w:eastAsia="zh-CN"/>
        </w:rPr>
        <w:t>9.5.4.2</w:t>
      </w:r>
      <w:r>
        <w:t>.3</w:t>
      </w:r>
      <w:r w:rsidRPr="00986E88">
        <w:rPr>
          <w:noProof/>
        </w:rPr>
        <w:t>.1</w:t>
      </w:r>
      <w:r w:rsidRPr="00986E88">
        <w:rPr>
          <w:noProof/>
        </w:rPr>
        <w:tab/>
        <w:t>POST</w:t>
      </w:r>
      <w:bookmarkEnd w:id="9540"/>
      <w:bookmarkEnd w:id="9541"/>
      <w:bookmarkEnd w:id="9542"/>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9543" w:name="_Toc185516277"/>
      <w:bookmarkStart w:id="9544" w:name="_Toc192873585"/>
      <w:bookmarkStart w:id="9545" w:name="_Toc200971299"/>
      <w:r>
        <w:rPr>
          <w:noProof/>
          <w:lang w:eastAsia="zh-CN"/>
        </w:rPr>
        <w:t>9.5</w:t>
      </w:r>
      <w:r>
        <w:t>.5</w:t>
      </w:r>
      <w:r>
        <w:tab/>
        <w:t>Data Model</w:t>
      </w:r>
      <w:bookmarkEnd w:id="9543"/>
      <w:bookmarkEnd w:id="9544"/>
      <w:bookmarkEnd w:id="9545"/>
    </w:p>
    <w:p w14:paraId="600EEF45" w14:textId="77777777" w:rsidR="00506656" w:rsidRDefault="00506656" w:rsidP="00506656">
      <w:pPr>
        <w:pStyle w:val="Heading4"/>
        <w:rPr>
          <w:lang w:eastAsia="zh-CN"/>
        </w:rPr>
      </w:pPr>
      <w:bookmarkStart w:id="9546" w:name="_Toc185516278"/>
      <w:bookmarkStart w:id="9547" w:name="_Toc192873586"/>
      <w:bookmarkStart w:id="9548" w:name="_Toc200971300"/>
      <w:r>
        <w:rPr>
          <w:noProof/>
          <w:lang w:eastAsia="zh-CN"/>
        </w:rPr>
        <w:t>9.5</w:t>
      </w:r>
      <w:r>
        <w:rPr>
          <w:lang w:eastAsia="zh-CN"/>
        </w:rPr>
        <w:t>.5.1</w:t>
      </w:r>
      <w:r>
        <w:rPr>
          <w:lang w:eastAsia="zh-CN"/>
        </w:rPr>
        <w:tab/>
        <w:t>General</w:t>
      </w:r>
      <w:bookmarkEnd w:id="9546"/>
      <w:bookmarkEnd w:id="9547"/>
      <w:bookmarkEnd w:id="9548"/>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9549" w:name="_Toc185516279"/>
      <w:bookmarkStart w:id="9550" w:name="_Toc192873587"/>
      <w:bookmarkStart w:id="9551" w:name="_Toc200971301"/>
      <w:r>
        <w:rPr>
          <w:noProof/>
          <w:lang w:eastAsia="zh-CN"/>
        </w:rPr>
        <w:t>9.5</w:t>
      </w:r>
      <w:r>
        <w:rPr>
          <w:lang w:eastAsia="zh-CN"/>
        </w:rPr>
        <w:t>.5.2</w:t>
      </w:r>
      <w:r>
        <w:rPr>
          <w:lang w:eastAsia="zh-CN"/>
        </w:rPr>
        <w:tab/>
        <w:t>Structured data types</w:t>
      </w:r>
      <w:bookmarkEnd w:id="9549"/>
      <w:bookmarkEnd w:id="9550"/>
      <w:bookmarkEnd w:id="9551"/>
    </w:p>
    <w:p w14:paraId="36E06B20" w14:textId="77777777" w:rsidR="00506656" w:rsidRDefault="00506656" w:rsidP="00506656">
      <w:pPr>
        <w:pStyle w:val="Heading5"/>
        <w:rPr>
          <w:lang w:eastAsia="zh-CN"/>
        </w:rPr>
      </w:pPr>
      <w:bookmarkStart w:id="9552" w:name="_Toc101529348"/>
      <w:bookmarkStart w:id="9553" w:name="_Toc114864179"/>
      <w:bookmarkStart w:id="9554" w:name="_Toc136427624"/>
      <w:bookmarkStart w:id="9555" w:name="_Toc185516280"/>
      <w:bookmarkStart w:id="9556" w:name="_Toc192873588"/>
      <w:bookmarkStart w:id="9557" w:name="_Toc200971302"/>
      <w:r>
        <w:rPr>
          <w:noProof/>
          <w:lang w:eastAsia="zh-CN"/>
        </w:rPr>
        <w:t>9.5</w:t>
      </w:r>
      <w:r w:rsidRPr="00F35F4A">
        <w:rPr>
          <w:lang w:eastAsia="zh-CN"/>
        </w:rPr>
        <w:t>.5.2.1</w:t>
      </w:r>
      <w:r w:rsidRPr="00F35F4A">
        <w:rPr>
          <w:lang w:eastAsia="zh-CN"/>
        </w:rPr>
        <w:tab/>
        <w:t>Introduction</w:t>
      </w:r>
      <w:bookmarkEnd w:id="9552"/>
      <w:bookmarkEnd w:id="9553"/>
      <w:bookmarkEnd w:id="9554"/>
      <w:bookmarkEnd w:id="9555"/>
      <w:bookmarkEnd w:id="9556"/>
      <w:bookmarkEnd w:id="9557"/>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9558" w:name="_Toc101529349"/>
      <w:bookmarkStart w:id="9559" w:name="_Toc114864180"/>
      <w:bookmarkStart w:id="9560" w:name="_Toc136427625"/>
      <w:bookmarkStart w:id="9561" w:name="_Toc185516281"/>
      <w:bookmarkStart w:id="9562" w:name="_Toc192873589"/>
      <w:bookmarkStart w:id="9563" w:name="_Toc200971303"/>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9558"/>
      <w:bookmarkEnd w:id="9559"/>
      <w:bookmarkEnd w:id="9560"/>
      <w:bookmarkEnd w:id="9561"/>
      <w:bookmarkEnd w:id="9562"/>
      <w:bookmarkEnd w:id="9563"/>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9564" w:name="_Toc101529350"/>
      <w:bookmarkStart w:id="9565" w:name="_Toc114864181"/>
      <w:bookmarkStart w:id="9566" w:name="_Toc136427626"/>
      <w:bookmarkStart w:id="9567" w:name="_Toc185516282"/>
      <w:bookmarkStart w:id="9568" w:name="_Toc192873590"/>
      <w:bookmarkStart w:id="9569" w:name="_Toc200971304"/>
      <w:r>
        <w:rPr>
          <w:noProof/>
          <w:lang w:eastAsia="zh-CN"/>
        </w:rPr>
        <w:t>9.5</w:t>
      </w:r>
      <w:r w:rsidRPr="00F35F4A">
        <w:rPr>
          <w:lang w:eastAsia="zh-CN"/>
        </w:rPr>
        <w:t>.5.2.</w:t>
      </w:r>
      <w:r>
        <w:rPr>
          <w:lang w:eastAsia="zh-CN"/>
        </w:rPr>
        <w:t>3</w:t>
      </w:r>
      <w:r w:rsidRPr="00F35F4A">
        <w:rPr>
          <w:lang w:eastAsia="zh-CN"/>
        </w:rPr>
        <w:tab/>
        <w:t xml:space="preserve">Type: </w:t>
      </w:r>
      <w:bookmarkStart w:id="9570" w:name="_Hlk164319643"/>
      <w:r w:rsidRPr="00646838">
        <w:t>E</w:t>
      </w:r>
      <w:r>
        <w:t>csInfoDiscoveryResp</w:t>
      </w:r>
      <w:bookmarkEnd w:id="9564"/>
      <w:bookmarkEnd w:id="9565"/>
      <w:bookmarkEnd w:id="9566"/>
      <w:bookmarkEnd w:id="9567"/>
      <w:bookmarkEnd w:id="9568"/>
      <w:bookmarkEnd w:id="9569"/>
      <w:bookmarkEnd w:id="957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9571" w:name="_Toc70160838"/>
      <w:bookmarkStart w:id="9572" w:name="_Toc101529355"/>
      <w:bookmarkStart w:id="9573" w:name="_Toc114864186"/>
      <w:bookmarkStart w:id="9574" w:name="_Toc136427631"/>
      <w:bookmarkStart w:id="9575" w:name="_Toc185516283"/>
      <w:bookmarkStart w:id="9576" w:name="_Toc192873591"/>
      <w:bookmarkStart w:id="9577" w:name="_Toc200971305"/>
      <w:r>
        <w:rPr>
          <w:noProof/>
          <w:lang w:eastAsia="zh-CN"/>
        </w:rPr>
        <w:t>9.5</w:t>
      </w:r>
      <w:r>
        <w:rPr>
          <w:lang w:eastAsia="zh-CN"/>
        </w:rPr>
        <w:t>.5.2.4</w:t>
      </w:r>
      <w:r>
        <w:rPr>
          <w:lang w:eastAsia="zh-CN"/>
        </w:rPr>
        <w:tab/>
        <w:t xml:space="preserve">Type: </w:t>
      </w:r>
      <w:bookmarkEnd w:id="9571"/>
      <w:r>
        <w:rPr>
          <w:lang w:eastAsia="ko-KR"/>
        </w:rPr>
        <w:t>Ec</w:t>
      </w:r>
      <w:r w:rsidRPr="00E844C8">
        <w:rPr>
          <w:lang w:eastAsia="ko-KR"/>
        </w:rPr>
        <w:t>s</w:t>
      </w:r>
      <w:bookmarkEnd w:id="9572"/>
      <w:bookmarkEnd w:id="9573"/>
      <w:bookmarkEnd w:id="9574"/>
      <w:r>
        <w:rPr>
          <w:lang w:eastAsia="ko-KR"/>
        </w:rPr>
        <w:t>Info</w:t>
      </w:r>
      <w:bookmarkEnd w:id="9575"/>
      <w:bookmarkEnd w:id="9576"/>
      <w:bookmarkEnd w:id="9577"/>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9578" w:name="_Toc185516284"/>
      <w:bookmarkStart w:id="9579" w:name="_Toc192873592"/>
      <w:bookmarkStart w:id="9580" w:name="_Toc200971306"/>
      <w:r>
        <w:lastRenderedPageBreak/>
        <w:t>9.</w:t>
      </w:r>
      <w:r w:rsidR="00CE0D5B">
        <w:t>5</w:t>
      </w:r>
      <w:r>
        <w:rPr>
          <w:lang w:eastAsia="zh-CN"/>
        </w:rPr>
        <w:t>.5.2.5</w:t>
      </w:r>
      <w:r>
        <w:rPr>
          <w:lang w:eastAsia="zh-CN"/>
        </w:rPr>
        <w:tab/>
        <w:t>Type: ECSProfile</w:t>
      </w:r>
      <w:bookmarkEnd w:id="9578"/>
      <w:bookmarkEnd w:id="9579"/>
      <w:bookmarkEnd w:id="9580"/>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9581" w:name="_Toc185516285"/>
      <w:bookmarkStart w:id="9582" w:name="_Toc192873593"/>
      <w:bookmarkStart w:id="9583" w:name="_Toc200971307"/>
      <w:r>
        <w:t>9.</w:t>
      </w:r>
      <w:r w:rsidR="00CE0D5B">
        <w:t>5</w:t>
      </w:r>
      <w:r>
        <w:rPr>
          <w:lang w:eastAsia="zh-CN"/>
        </w:rPr>
        <w:t>.5.2.6</w:t>
      </w:r>
      <w:r>
        <w:rPr>
          <w:lang w:eastAsia="zh-CN"/>
        </w:rPr>
        <w:tab/>
        <w:t>Type: SupportedPlmn</w:t>
      </w:r>
      <w:bookmarkEnd w:id="9581"/>
      <w:bookmarkEnd w:id="9582"/>
      <w:bookmarkEnd w:id="9583"/>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9584" w:name="_Toc185516286"/>
      <w:bookmarkStart w:id="9585" w:name="_Toc192873594"/>
      <w:bookmarkStart w:id="9586" w:name="_Toc200971308"/>
      <w:r>
        <w:t>9.</w:t>
      </w:r>
      <w:r w:rsidR="00CE0D5B">
        <w:t>5</w:t>
      </w:r>
      <w:r>
        <w:rPr>
          <w:lang w:eastAsia="zh-CN"/>
        </w:rPr>
        <w:t>.5.2.7</w:t>
      </w:r>
      <w:r>
        <w:rPr>
          <w:lang w:eastAsia="zh-CN"/>
        </w:rPr>
        <w:tab/>
        <w:t>Type: SupportedEcsp</w:t>
      </w:r>
      <w:bookmarkEnd w:id="9584"/>
      <w:bookmarkEnd w:id="9585"/>
      <w:bookmarkEnd w:id="9586"/>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9587" w:name="_Toc185516287"/>
      <w:bookmarkStart w:id="9588" w:name="_Toc192873595"/>
      <w:bookmarkStart w:id="9589" w:name="_Toc200971309"/>
      <w:r>
        <w:t>9.</w:t>
      </w:r>
      <w:r w:rsidR="00CE0D5B">
        <w:t>5</w:t>
      </w:r>
      <w:r>
        <w:rPr>
          <w:lang w:eastAsia="zh-CN"/>
        </w:rPr>
        <w:t>.5.2.8</w:t>
      </w:r>
      <w:r>
        <w:rPr>
          <w:lang w:eastAsia="zh-CN"/>
        </w:rPr>
        <w:tab/>
        <w:t>Type: PduConfiguration</w:t>
      </w:r>
      <w:bookmarkEnd w:id="9587"/>
      <w:bookmarkEnd w:id="9588"/>
      <w:bookmarkEnd w:id="9589"/>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9590" w:name="_Toc185516288"/>
      <w:bookmarkStart w:id="9591" w:name="_Toc192873596"/>
      <w:bookmarkStart w:id="9592" w:name="_Toc200971310"/>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9590"/>
      <w:bookmarkEnd w:id="9591"/>
      <w:bookmarkEnd w:id="9592"/>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9593" w:name="_Hlk166528169"/>
      <w:r w:rsidR="00CE0D5B" w:rsidRPr="007952E4">
        <w:t>EcsInfoDiscNotif</w:t>
      </w:r>
      <w:bookmarkEnd w:id="959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9594" w:name="_Toc185516289"/>
      <w:bookmarkStart w:id="9595" w:name="_Toc192873597"/>
      <w:bookmarkStart w:id="9596" w:name="_Toc200971311"/>
      <w:r>
        <w:rPr>
          <w:noProof/>
          <w:lang w:eastAsia="zh-CN"/>
        </w:rPr>
        <w:t>9.5</w:t>
      </w:r>
      <w:r>
        <w:rPr>
          <w:lang w:eastAsia="zh-CN"/>
        </w:rPr>
        <w:t>.5.3</w:t>
      </w:r>
      <w:r>
        <w:rPr>
          <w:lang w:eastAsia="zh-CN"/>
        </w:rPr>
        <w:tab/>
        <w:t>Simple data types and enumerations</w:t>
      </w:r>
      <w:bookmarkEnd w:id="9594"/>
      <w:bookmarkEnd w:id="9595"/>
      <w:bookmarkEnd w:id="9596"/>
    </w:p>
    <w:p w14:paraId="4CD5A8AC" w14:textId="77777777" w:rsidR="00506656" w:rsidRPr="00384E92" w:rsidRDefault="00506656" w:rsidP="00506656">
      <w:pPr>
        <w:pStyle w:val="Heading5"/>
      </w:pPr>
      <w:bookmarkStart w:id="9597" w:name="_Toc510696639"/>
      <w:bookmarkStart w:id="9598" w:name="_Toc35971434"/>
      <w:bookmarkStart w:id="9599" w:name="_Toc144024183"/>
      <w:bookmarkStart w:id="9600" w:name="_Toc148176896"/>
      <w:bookmarkStart w:id="9601" w:name="_Toc151379275"/>
      <w:bookmarkStart w:id="9602" w:name="_Toc151445456"/>
      <w:bookmarkStart w:id="9603" w:name="_Toc160470533"/>
      <w:bookmarkStart w:id="9604" w:name="_Toc160472164"/>
      <w:bookmarkStart w:id="9605" w:name="_Toc185516290"/>
      <w:bookmarkStart w:id="9606" w:name="_Toc192873598"/>
      <w:bookmarkStart w:id="9607" w:name="_Toc200971312"/>
      <w:r>
        <w:rPr>
          <w:noProof/>
          <w:lang w:eastAsia="zh-CN"/>
        </w:rPr>
        <w:t>9.5</w:t>
      </w:r>
      <w:r>
        <w:rPr>
          <w:lang w:eastAsia="zh-CN"/>
        </w:rPr>
        <w:t>.5.3</w:t>
      </w:r>
      <w:r>
        <w:t>.1</w:t>
      </w:r>
      <w:r w:rsidRPr="00384E92">
        <w:tab/>
        <w:t>Introduction</w:t>
      </w:r>
      <w:bookmarkEnd w:id="9597"/>
      <w:bookmarkEnd w:id="9598"/>
      <w:bookmarkEnd w:id="9599"/>
      <w:bookmarkEnd w:id="9600"/>
      <w:bookmarkEnd w:id="9601"/>
      <w:bookmarkEnd w:id="9602"/>
      <w:bookmarkEnd w:id="9603"/>
      <w:bookmarkEnd w:id="9604"/>
      <w:bookmarkEnd w:id="9605"/>
      <w:bookmarkEnd w:id="9606"/>
      <w:bookmarkEnd w:id="9607"/>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9608" w:name="_Toc510696640"/>
      <w:bookmarkStart w:id="9609" w:name="_Toc35971435"/>
      <w:bookmarkStart w:id="9610" w:name="_Toc144024184"/>
      <w:bookmarkStart w:id="9611" w:name="_Toc148176897"/>
      <w:bookmarkStart w:id="9612" w:name="_Toc151379276"/>
      <w:bookmarkStart w:id="9613" w:name="_Toc151445457"/>
      <w:bookmarkStart w:id="9614" w:name="_Toc160470534"/>
      <w:bookmarkStart w:id="9615" w:name="_Toc160472165"/>
      <w:bookmarkStart w:id="9616" w:name="_Toc185516291"/>
      <w:bookmarkStart w:id="9617" w:name="_Toc192873599"/>
      <w:bookmarkStart w:id="9618" w:name="_Toc200971313"/>
      <w:r>
        <w:rPr>
          <w:noProof/>
          <w:lang w:eastAsia="zh-CN"/>
        </w:rPr>
        <w:t>9.5</w:t>
      </w:r>
      <w:r>
        <w:rPr>
          <w:lang w:eastAsia="zh-CN"/>
        </w:rPr>
        <w:t>.5.3</w:t>
      </w:r>
      <w:r>
        <w:t>.2</w:t>
      </w:r>
      <w:r w:rsidRPr="00384E92">
        <w:tab/>
        <w:t>Simple data types</w:t>
      </w:r>
      <w:bookmarkEnd w:id="9608"/>
      <w:bookmarkEnd w:id="9609"/>
      <w:bookmarkEnd w:id="9610"/>
      <w:bookmarkEnd w:id="9611"/>
      <w:bookmarkEnd w:id="9612"/>
      <w:bookmarkEnd w:id="9613"/>
      <w:bookmarkEnd w:id="9614"/>
      <w:bookmarkEnd w:id="9615"/>
      <w:bookmarkEnd w:id="9616"/>
      <w:bookmarkEnd w:id="9617"/>
      <w:bookmarkEnd w:id="9618"/>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9619"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9619"/>
    </w:tbl>
    <w:p w14:paraId="46D49554" w14:textId="77777777" w:rsidR="00506656" w:rsidRPr="00384E92" w:rsidRDefault="00506656" w:rsidP="00506656"/>
    <w:p w14:paraId="64717FBF" w14:textId="77777777" w:rsidR="00506656" w:rsidRDefault="00506656" w:rsidP="00506656">
      <w:pPr>
        <w:pStyle w:val="Heading4"/>
        <w:rPr>
          <w:lang w:val="en-US"/>
        </w:rPr>
      </w:pPr>
      <w:bookmarkStart w:id="9620" w:name="_Toc148176900"/>
      <w:bookmarkStart w:id="9621" w:name="_Toc151379279"/>
      <w:bookmarkStart w:id="9622" w:name="_Toc151445460"/>
      <w:bookmarkStart w:id="9623" w:name="_Toc160470537"/>
      <w:bookmarkStart w:id="9624" w:name="_Toc160472168"/>
      <w:bookmarkStart w:id="9625" w:name="_Toc185516292"/>
      <w:bookmarkStart w:id="9626" w:name="_Toc192873600"/>
      <w:bookmarkStart w:id="9627" w:name="_Toc200971314"/>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20"/>
      <w:bookmarkEnd w:id="9621"/>
      <w:bookmarkEnd w:id="9622"/>
      <w:bookmarkEnd w:id="9623"/>
      <w:bookmarkEnd w:id="9624"/>
      <w:bookmarkEnd w:id="9625"/>
      <w:bookmarkEnd w:id="9626"/>
      <w:bookmarkEnd w:id="962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9628" w:name="_Toc144024188"/>
      <w:bookmarkStart w:id="9629" w:name="_Toc148176901"/>
      <w:bookmarkStart w:id="9630" w:name="_Toc151379280"/>
      <w:bookmarkStart w:id="9631" w:name="_Toc151445461"/>
      <w:bookmarkStart w:id="9632" w:name="_Toc160470538"/>
      <w:bookmarkStart w:id="9633" w:name="_Toc160472169"/>
      <w:bookmarkStart w:id="9634" w:name="_Toc185516293"/>
      <w:bookmarkStart w:id="9635" w:name="_Toc192873601"/>
      <w:bookmarkStart w:id="9636" w:name="_Toc200971315"/>
      <w:r>
        <w:rPr>
          <w:noProof/>
          <w:lang w:eastAsia="zh-CN"/>
        </w:rPr>
        <w:t>9.5</w:t>
      </w:r>
      <w:r>
        <w:rPr>
          <w:lang w:eastAsia="zh-CN"/>
        </w:rPr>
        <w:t>.5.</w:t>
      </w:r>
      <w:r>
        <w:t>5</w:t>
      </w:r>
      <w:r>
        <w:tab/>
        <w:t>Binary data</w:t>
      </w:r>
      <w:bookmarkEnd w:id="9628"/>
      <w:bookmarkEnd w:id="9629"/>
      <w:bookmarkEnd w:id="9630"/>
      <w:bookmarkEnd w:id="9631"/>
      <w:bookmarkEnd w:id="9632"/>
      <w:bookmarkEnd w:id="9633"/>
      <w:bookmarkEnd w:id="9634"/>
      <w:bookmarkEnd w:id="9635"/>
      <w:bookmarkEnd w:id="9636"/>
    </w:p>
    <w:p w14:paraId="10E78AE1" w14:textId="77777777" w:rsidR="00506656" w:rsidRDefault="00506656" w:rsidP="00506656">
      <w:pPr>
        <w:pStyle w:val="Heading5"/>
      </w:pPr>
      <w:bookmarkStart w:id="9637" w:name="_Toc144024189"/>
      <w:bookmarkStart w:id="9638" w:name="_Toc148176902"/>
      <w:bookmarkStart w:id="9639" w:name="_Toc151379281"/>
      <w:bookmarkStart w:id="9640" w:name="_Toc151445462"/>
      <w:bookmarkStart w:id="9641" w:name="_Toc160470539"/>
      <w:bookmarkStart w:id="9642" w:name="_Toc160472170"/>
      <w:bookmarkStart w:id="9643" w:name="_Toc185516294"/>
      <w:bookmarkStart w:id="9644" w:name="_Toc192873602"/>
      <w:bookmarkStart w:id="9645" w:name="_Toc200971316"/>
      <w:r>
        <w:rPr>
          <w:noProof/>
          <w:lang w:eastAsia="zh-CN"/>
        </w:rPr>
        <w:t>9.5</w:t>
      </w:r>
      <w:r>
        <w:rPr>
          <w:lang w:eastAsia="zh-CN"/>
        </w:rPr>
        <w:t>.5.</w:t>
      </w:r>
      <w:r>
        <w:t>5.1</w:t>
      </w:r>
      <w:r>
        <w:tab/>
        <w:t>Binary Data Types</w:t>
      </w:r>
      <w:bookmarkEnd w:id="9637"/>
      <w:bookmarkEnd w:id="9638"/>
      <w:bookmarkEnd w:id="9639"/>
      <w:bookmarkEnd w:id="9640"/>
      <w:bookmarkEnd w:id="9641"/>
      <w:bookmarkEnd w:id="9642"/>
      <w:bookmarkEnd w:id="9643"/>
      <w:bookmarkEnd w:id="9644"/>
      <w:bookmarkEnd w:id="9645"/>
    </w:p>
    <w:p w14:paraId="1DC7A305" w14:textId="77777777" w:rsidR="00506656" w:rsidRPr="00A04126" w:rsidRDefault="00506656" w:rsidP="00506656">
      <w:pPr>
        <w:pStyle w:val="TH"/>
      </w:pPr>
      <w:bookmarkStart w:id="964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9647"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9647"/>
    </w:tbl>
    <w:p w14:paraId="30DD5EE1" w14:textId="77777777" w:rsidR="00506656" w:rsidRPr="00A04126" w:rsidRDefault="00506656" w:rsidP="00506656"/>
    <w:p w14:paraId="378D9842" w14:textId="77777777" w:rsidR="00506656" w:rsidRDefault="00506656" w:rsidP="00506656">
      <w:pPr>
        <w:pStyle w:val="Heading3"/>
      </w:pPr>
      <w:bookmarkStart w:id="9648" w:name="_Toc185516295"/>
      <w:bookmarkStart w:id="9649" w:name="_Toc192873603"/>
      <w:bookmarkStart w:id="9650" w:name="_Toc200971317"/>
      <w:bookmarkEnd w:id="9646"/>
      <w:r>
        <w:rPr>
          <w:noProof/>
          <w:lang w:eastAsia="zh-CN"/>
        </w:rPr>
        <w:t>9.5</w:t>
      </w:r>
      <w:r>
        <w:t>.6</w:t>
      </w:r>
      <w:r>
        <w:tab/>
        <w:t>Error Handling</w:t>
      </w:r>
      <w:bookmarkEnd w:id="9648"/>
      <w:bookmarkEnd w:id="9649"/>
      <w:bookmarkEnd w:id="9650"/>
    </w:p>
    <w:p w14:paraId="4E16F07F" w14:textId="77777777" w:rsidR="00506656" w:rsidRDefault="00506656" w:rsidP="00506656">
      <w:pPr>
        <w:pStyle w:val="Heading4"/>
      </w:pPr>
      <w:bookmarkStart w:id="9651" w:name="_Toc101529365"/>
      <w:bookmarkStart w:id="9652" w:name="_Toc114864197"/>
      <w:bookmarkStart w:id="9653" w:name="_Toc136427642"/>
      <w:bookmarkStart w:id="9654" w:name="_Toc185516296"/>
      <w:bookmarkStart w:id="9655" w:name="_Toc192873604"/>
      <w:bookmarkStart w:id="9656" w:name="_Toc200971318"/>
      <w:r>
        <w:rPr>
          <w:noProof/>
          <w:lang w:eastAsia="zh-CN"/>
        </w:rPr>
        <w:t>9.5</w:t>
      </w:r>
      <w:r>
        <w:t>.6.1</w:t>
      </w:r>
      <w:r>
        <w:tab/>
        <w:t>General</w:t>
      </w:r>
      <w:bookmarkEnd w:id="9651"/>
      <w:bookmarkEnd w:id="9652"/>
      <w:bookmarkEnd w:id="9653"/>
      <w:bookmarkEnd w:id="9654"/>
      <w:bookmarkEnd w:id="9655"/>
      <w:bookmarkEnd w:id="9656"/>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9657" w:name="_Toc94194968"/>
      <w:bookmarkStart w:id="9658" w:name="_Toc101529366"/>
      <w:bookmarkStart w:id="9659" w:name="_Toc114864198"/>
      <w:bookmarkStart w:id="9660" w:name="_Toc136427643"/>
      <w:bookmarkStart w:id="9661" w:name="_Toc185516297"/>
      <w:bookmarkStart w:id="9662" w:name="_Toc192873605"/>
      <w:bookmarkStart w:id="9663" w:name="_Toc200971319"/>
      <w:r>
        <w:rPr>
          <w:noProof/>
          <w:lang w:eastAsia="zh-CN"/>
        </w:rPr>
        <w:t>9.5</w:t>
      </w:r>
      <w:r>
        <w:t>.6.2</w:t>
      </w:r>
      <w:r>
        <w:tab/>
        <w:t>Protocol Errors</w:t>
      </w:r>
      <w:bookmarkEnd w:id="9657"/>
      <w:bookmarkEnd w:id="9658"/>
      <w:bookmarkEnd w:id="9659"/>
      <w:bookmarkEnd w:id="9660"/>
      <w:bookmarkEnd w:id="9661"/>
      <w:bookmarkEnd w:id="9662"/>
      <w:bookmarkEnd w:id="9663"/>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9664" w:name="_Toc101529367"/>
      <w:bookmarkStart w:id="9665" w:name="_Toc114864199"/>
      <w:bookmarkStart w:id="9666" w:name="_Toc136427644"/>
      <w:bookmarkStart w:id="9667" w:name="_Toc185516298"/>
      <w:bookmarkStart w:id="9668" w:name="_Toc192873606"/>
      <w:bookmarkStart w:id="9669" w:name="_Toc200971320"/>
      <w:r>
        <w:rPr>
          <w:noProof/>
          <w:lang w:eastAsia="zh-CN"/>
        </w:rPr>
        <w:t>9.5</w:t>
      </w:r>
      <w:r>
        <w:t>.6.3</w:t>
      </w:r>
      <w:r>
        <w:tab/>
        <w:t>Application Errors</w:t>
      </w:r>
      <w:bookmarkEnd w:id="9664"/>
      <w:bookmarkEnd w:id="9665"/>
      <w:bookmarkEnd w:id="9666"/>
      <w:bookmarkEnd w:id="9667"/>
      <w:bookmarkEnd w:id="9668"/>
      <w:bookmarkEnd w:id="966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9670" w:name="_Toc185516299"/>
      <w:bookmarkStart w:id="9671" w:name="_Toc192873607"/>
      <w:bookmarkStart w:id="9672" w:name="_Toc200971321"/>
      <w:r>
        <w:rPr>
          <w:noProof/>
          <w:lang w:eastAsia="zh-CN"/>
        </w:rPr>
        <w:t>9.5</w:t>
      </w:r>
      <w:r>
        <w:t>.7</w:t>
      </w:r>
      <w:r>
        <w:tab/>
        <w:t>Feature negotiation</w:t>
      </w:r>
      <w:bookmarkEnd w:id="9670"/>
      <w:bookmarkEnd w:id="9671"/>
      <w:bookmarkEnd w:id="9672"/>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9673" w:name="_Toc185516300"/>
      <w:bookmarkStart w:id="9674" w:name="_Toc192873608"/>
      <w:bookmarkStart w:id="9675" w:name="_Toc200971322"/>
      <w:r>
        <w:rPr>
          <w:noProof/>
          <w:lang w:eastAsia="zh-CN"/>
        </w:rPr>
        <w:t>9.6</w:t>
      </w:r>
      <w:r>
        <w:tab/>
        <w:t>Eecs_ACREvents API</w:t>
      </w:r>
      <w:bookmarkEnd w:id="9673"/>
      <w:bookmarkEnd w:id="9674"/>
      <w:bookmarkEnd w:id="9675"/>
    </w:p>
    <w:p w14:paraId="34CA0281" w14:textId="77777777" w:rsidR="001B4C79" w:rsidRDefault="001B4C79" w:rsidP="001B4C79">
      <w:pPr>
        <w:pStyle w:val="Heading3"/>
      </w:pPr>
      <w:bookmarkStart w:id="9676" w:name="_Toc185516301"/>
      <w:bookmarkStart w:id="9677" w:name="_Toc192873609"/>
      <w:bookmarkStart w:id="9678" w:name="_Toc200971323"/>
      <w:r>
        <w:rPr>
          <w:noProof/>
          <w:lang w:eastAsia="zh-CN"/>
        </w:rPr>
        <w:t>9.6</w:t>
      </w:r>
      <w:r>
        <w:t>.1</w:t>
      </w:r>
      <w:r>
        <w:tab/>
        <w:t>Introduction</w:t>
      </w:r>
      <w:bookmarkEnd w:id="9676"/>
      <w:bookmarkEnd w:id="9677"/>
      <w:bookmarkEnd w:id="9678"/>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9679" w:name="_Toc185516302"/>
      <w:bookmarkStart w:id="9680" w:name="_Toc192873610"/>
      <w:bookmarkStart w:id="9681" w:name="_Toc200971324"/>
      <w:r>
        <w:rPr>
          <w:noProof/>
          <w:lang w:eastAsia="zh-CN"/>
        </w:rPr>
        <w:t>9.6</w:t>
      </w:r>
      <w:r>
        <w:t>.2</w:t>
      </w:r>
      <w:r>
        <w:tab/>
        <w:t>Usage of HTTP</w:t>
      </w:r>
      <w:bookmarkEnd w:id="9679"/>
      <w:bookmarkEnd w:id="9680"/>
      <w:bookmarkEnd w:id="9681"/>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9682" w:name="_Toc185516303"/>
      <w:bookmarkStart w:id="9683" w:name="_Toc192873611"/>
      <w:bookmarkStart w:id="9684" w:name="_Toc200971325"/>
      <w:r>
        <w:rPr>
          <w:noProof/>
          <w:lang w:eastAsia="zh-CN"/>
        </w:rPr>
        <w:t>9.6</w:t>
      </w:r>
      <w:r>
        <w:t>.3</w:t>
      </w:r>
      <w:r>
        <w:tab/>
        <w:t>Resources</w:t>
      </w:r>
      <w:bookmarkEnd w:id="9682"/>
      <w:bookmarkEnd w:id="9683"/>
      <w:bookmarkEnd w:id="9684"/>
    </w:p>
    <w:p w14:paraId="55168241" w14:textId="77777777" w:rsidR="001B4C79" w:rsidRDefault="001B4C79" w:rsidP="001B4C79">
      <w:pPr>
        <w:pStyle w:val="Heading4"/>
      </w:pPr>
      <w:bookmarkStart w:id="9685" w:name="_Toc185516304"/>
      <w:bookmarkStart w:id="9686" w:name="_Toc192873612"/>
      <w:bookmarkStart w:id="9687" w:name="_Toc200971326"/>
      <w:r>
        <w:rPr>
          <w:noProof/>
          <w:lang w:eastAsia="zh-CN"/>
        </w:rPr>
        <w:t>9.6</w:t>
      </w:r>
      <w:r>
        <w:t>.3.1</w:t>
      </w:r>
      <w:r>
        <w:tab/>
        <w:t>Overview</w:t>
      </w:r>
      <w:bookmarkEnd w:id="9685"/>
      <w:bookmarkEnd w:id="9686"/>
      <w:bookmarkEnd w:id="9687"/>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2pt;height:169.65pt" o:ole="">
            <v:imagedata r:id="rId55" o:title=""/>
          </v:shape>
          <o:OLEObject Type="Embed" ProgID="Visio.Drawing.15" ShapeID="_x0000_i1047" DrawAspect="Content" ObjectID="_1811579476"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9688" w:name="_Toc185516305"/>
      <w:bookmarkStart w:id="9689" w:name="_Toc192873613"/>
      <w:bookmarkStart w:id="9690" w:name="_Toc200971327"/>
      <w:r>
        <w:rPr>
          <w:noProof/>
          <w:lang w:eastAsia="zh-CN"/>
        </w:rPr>
        <w:t>9.6</w:t>
      </w:r>
      <w:r>
        <w:t>.3.2</w:t>
      </w:r>
      <w:r>
        <w:tab/>
        <w:t xml:space="preserve">Resource: </w:t>
      </w:r>
      <w:r>
        <w:rPr>
          <w:lang w:val="en-US"/>
        </w:rPr>
        <w:t>ACR Events</w:t>
      </w:r>
      <w:r>
        <w:rPr>
          <w:rFonts w:eastAsia="DengXian"/>
        </w:rPr>
        <w:t xml:space="preserve"> Subscriptions</w:t>
      </w:r>
      <w:bookmarkEnd w:id="9688"/>
      <w:bookmarkEnd w:id="9689"/>
      <w:bookmarkEnd w:id="9690"/>
    </w:p>
    <w:p w14:paraId="712E71D3" w14:textId="77777777" w:rsidR="001B4C79" w:rsidRDefault="001B4C79" w:rsidP="001B4C79">
      <w:pPr>
        <w:pStyle w:val="Heading5"/>
      </w:pPr>
      <w:bookmarkStart w:id="9691" w:name="_Toc185516306"/>
      <w:bookmarkStart w:id="9692" w:name="_Toc192873614"/>
      <w:bookmarkStart w:id="9693" w:name="_Toc200971328"/>
      <w:r>
        <w:rPr>
          <w:noProof/>
          <w:lang w:eastAsia="zh-CN"/>
        </w:rPr>
        <w:t>9.6</w:t>
      </w:r>
      <w:r>
        <w:t>.3.2.1</w:t>
      </w:r>
      <w:r>
        <w:tab/>
        <w:t>Description</w:t>
      </w:r>
      <w:bookmarkEnd w:id="9691"/>
      <w:bookmarkEnd w:id="9692"/>
      <w:bookmarkEnd w:id="9693"/>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9694" w:name="_Toc185516307"/>
      <w:bookmarkStart w:id="9695" w:name="_Toc192873615"/>
      <w:bookmarkStart w:id="9696" w:name="_Toc200971329"/>
      <w:r>
        <w:rPr>
          <w:noProof/>
          <w:lang w:eastAsia="zh-CN"/>
        </w:rPr>
        <w:t>9.6</w:t>
      </w:r>
      <w:r>
        <w:t>.3.2.2</w:t>
      </w:r>
      <w:r>
        <w:tab/>
        <w:t>Resource Definition</w:t>
      </w:r>
      <w:bookmarkEnd w:id="9694"/>
      <w:bookmarkEnd w:id="9695"/>
      <w:bookmarkEnd w:id="969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9697" w:name="_Toc185516308"/>
      <w:bookmarkStart w:id="9698" w:name="_Toc192873616"/>
      <w:bookmarkStart w:id="9699" w:name="_Toc200971330"/>
      <w:r>
        <w:rPr>
          <w:noProof/>
          <w:lang w:eastAsia="zh-CN"/>
        </w:rPr>
        <w:lastRenderedPageBreak/>
        <w:t>9.6</w:t>
      </w:r>
      <w:r>
        <w:t>.3.2.3</w:t>
      </w:r>
      <w:r>
        <w:tab/>
        <w:t>Resource Standard Methods</w:t>
      </w:r>
      <w:bookmarkEnd w:id="9697"/>
      <w:bookmarkEnd w:id="9698"/>
      <w:bookmarkEnd w:id="9699"/>
    </w:p>
    <w:p w14:paraId="777E0D79" w14:textId="77777777" w:rsidR="001B4C79" w:rsidRDefault="001B4C79" w:rsidP="001B4C79">
      <w:pPr>
        <w:pStyle w:val="Heading6"/>
      </w:pPr>
      <w:bookmarkStart w:id="9700" w:name="_Toc185516309"/>
      <w:bookmarkStart w:id="9701" w:name="_Toc192873617"/>
      <w:bookmarkStart w:id="9702" w:name="_Toc200971331"/>
      <w:r>
        <w:rPr>
          <w:noProof/>
          <w:lang w:eastAsia="zh-CN"/>
        </w:rPr>
        <w:t>9.6</w:t>
      </w:r>
      <w:r>
        <w:t>.3.2.3.2</w:t>
      </w:r>
      <w:r>
        <w:tab/>
        <w:t>POST</w:t>
      </w:r>
      <w:bookmarkEnd w:id="9700"/>
      <w:bookmarkEnd w:id="9701"/>
      <w:bookmarkEnd w:id="9702"/>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9703" w:name="_Toc185516310"/>
      <w:bookmarkStart w:id="9704" w:name="_Toc192873618"/>
      <w:bookmarkStart w:id="9705" w:name="_Toc200971332"/>
      <w:r>
        <w:rPr>
          <w:noProof/>
          <w:lang w:eastAsia="zh-CN"/>
        </w:rPr>
        <w:t>9.6</w:t>
      </w:r>
      <w:r>
        <w:t>.3.2.4</w:t>
      </w:r>
      <w:r>
        <w:tab/>
        <w:t>Resource Custom Operations</w:t>
      </w:r>
      <w:bookmarkEnd w:id="9703"/>
      <w:bookmarkEnd w:id="9704"/>
      <w:bookmarkEnd w:id="9705"/>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9706" w:name="_Toc185516311"/>
      <w:bookmarkStart w:id="9707" w:name="_Toc192873619"/>
      <w:bookmarkStart w:id="9708" w:name="_Toc200971333"/>
      <w:r>
        <w:rPr>
          <w:noProof/>
          <w:lang w:eastAsia="zh-CN"/>
        </w:rPr>
        <w:t>9.6</w:t>
      </w:r>
      <w:r>
        <w:t>.3.3</w:t>
      </w:r>
      <w:r>
        <w:tab/>
        <w:t xml:space="preserve">Resource: Individual </w:t>
      </w:r>
      <w:r>
        <w:rPr>
          <w:lang w:val="en-US"/>
        </w:rPr>
        <w:t>ACR Events</w:t>
      </w:r>
      <w:r>
        <w:rPr>
          <w:rFonts w:eastAsia="DengXian"/>
        </w:rPr>
        <w:t xml:space="preserve"> Subscription</w:t>
      </w:r>
      <w:bookmarkEnd w:id="9706"/>
      <w:bookmarkEnd w:id="9707"/>
      <w:bookmarkEnd w:id="9708"/>
    </w:p>
    <w:p w14:paraId="62861399" w14:textId="77777777" w:rsidR="001B4C79" w:rsidRDefault="001B4C79" w:rsidP="001B4C79">
      <w:pPr>
        <w:pStyle w:val="Heading5"/>
      </w:pPr>
      <w:bookmarkStart w:id="9709" w:name="_Toc185516312"/>
      <w:bookmarkStart w:id="9710" w:name="_Toc192873620"/>
      <w:bookmarkStart w:id="9711" w:name="_Toc200971334"/>
      <w:r>
        <w:rPr>
          <w:noProof/>
          <w:lang w:eastAsia="zh-CN"/>
        </w:rPr>
        <w:t>9.6</w:t>
      </w:r>
      <w:r>
        <w:t>.3.3.1</w:t>
      </w:r>
      <w:r>
        <w:tab/>
        <w:t>Description</w:t>
      </w:r>
      <w:bookmarkEnd w:id="9709"/>
      <w:bookmarkEnd w:id="9710"/>
      <w:bookmarkEnd w:id="9711"/>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9712" w:name="_Toc185516313"/>
      <w:bookmarkStart w:id="9713" w:name="_Toc192873621"/>
      <w:bookmarkStart w:id="9714" w:name="_Toc200971335"/>
      <w:r>
        <w:rPr>
          <w:noProof/>
          <w:lang w:eastAsia="zh-CN"/>
        </w:rPr>
        <w:t>9.6</w:t>
      </w:r>
      <w:r>
        <w:t>.3.3.2</w:t>
      </w:r>
      <w:r>
        <w:tab/>
        <w:t>Resource Definition</w:t>
      </w:r>
      <w:bookmarkEnd w:id="9712"/>
      <w:bookmarkEnd w:id="9713"/>
      <w:bookmarkEnd w:id="9714"/>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9715" w:name="_Toc185516314"/>
      <w:bookmarkStart w:id="9716" w:name="_Toc192873622"/>
      <w:bookmarkStart w:id="9717" w:name="_Toc200971336"/>
      <w:r>
        <w:rPr>
          <w:noProof/>
          <w:lang w:eastAsia="zh-CN"/>
        </w:rPr>
        <w:t>9.6</w:t>
      </w:r>
      <w:r>
        <w:t>.3.3.3</w:t>
      </w:r>
      <w:r>
        <w:tab/>
        <w:t>Resource Standard Methods</w:t>
      </w:r>
      <w:bookmarkEnd w:id="9715"/>
      <w:bookmarkEnd w:id="9716"/>
      <w:bookmarkEnd w:id="9717"/>
    </w:p>
    <w:p w14:paraId="2396315D" w14:textId="77777777" w:rsidR="001B4C79" w:rsidRDefault="001B4C79" w:rsidP="001B4C79">
      <w:pPr>
        <w:pStyle w:val="Heading6"/>
      </w:pPr>
      <w:bookmarkStart w:id="9718" w:name="_Toc185516315"/>
      <w:bookmarkStart w:id="9719" w:name="_Toc192873623"/>
      <w:bookmarkStart w:id="9720" w:name="_Toc200971337"/>
      <w:r>
        <w:rPr>
          <w:noProof/>
          <w:lang w:eastAsia="zh-CN"/>
        </w:rPr>
        <w:t>9.6</w:t>
      </w:r>
      <w:r>
        <w:t>.3.3.3.1</w:t>
      </w:r>
      <w:r>
        <w:tab/>
        <w:t>GET</w:t>
      </w:r>
      <w:bookmarkEnd w:id="9718"/>
      <w:bookmarkEnd w:id="9719"/>
      <w:bookmarkEnd w:id="9720"/>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9721" w:name="_Toc185516316"/>
      <w:bookmarkStart w:id="9722" w:name="_Toc192873624"/>
      <w:bookmarkStart w:id="9723" w:name="_Toc200971338"/>
      <w:r>
        <w:rPr>
          <w:noProof/>
          <w:lang w:eastAsia="zh-CN"/>
        </w:rPr>
        <w:t>9.6</w:t>
      </w:r>
      <w:r>
        <w:t>.3.3.3.2</w:t>
      </w:r>
      <w:r>
        <w:tab/>
        <w:t>PUT</w:t>
      </w:r>
      <w:bookmarkEnd w:id="9721"/>
      <w:bookmarkEnd w:id="9722"/>
      <w:bookmarkEnd w:id="9723"/>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9724" w:name="_Toc185516317"/>
      <w:bookmarkStart w:id="9725" w:name="_Toc192873625"/>
      <w:bookmarkStart w:id="9726" w:name="_Toc200971339"/>
      <w:r>
        <w:rPr>
          <w:noProof/>
          <w:lang w:eastAsia="zh-CN"/>
        </w:rPr>
        <w:t>9.6</w:t>
      </w:r>
      <w:r>
        <w:t>.3.3.3.3</w:t>
      </w:r>
      <w:r>
        <w:tab/>
        <w:t>PATCH</w:t>
      </w:r>
      <w:bookmarkEnd w:id="9724"/>
      <w:bookmarkEnd w:id="9725"/>
      <w:bookmarkEnd w:id="9726"/>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9727" w:name="_Toc185516318"/>
      <w:bookmarkStart w:id="9728" w:name="_Toc192873626"/>
      <w:bookmarkStart w:id="9729" w:name="_Toc200971340"/>
      <w:r>
        <w:rPr>
          <w:noProof/>
          <w:lang w:eastAsia="zh-CN"/>
        </w:rPr>
        <w:t>9.6</w:t>
      </w:r>
      <w:r>
        <w:t>.3.3.3.4</w:t>
      </w:r>
      <w:r>
        <w:tab/>
        <w:t>DELETE</w:t>
      </w:r>
      <w:bookmarkEnd w:id="9727"/>
      <w:bookmarkEnd w:id="9728"/>
      <w:bookmarkEnd w:id="9729"/>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9730" w:name="_Toc185516319"/>
      <w:bookmarkStart w:id="9731" w:name="_Toc192873627"/>
      <w:bookmarkStart w:id="9732" w:name="_Toc200971341"/>
      <w:r>
        <w:rPr>
          <w:noProof/>
          <w:lang w:eastAsia="zh-CN"/>
        </w:rPr>
        <w:t>9.6</w:t>
      </w:r>
      <w:r>
        <w:t>.3.3.4</w:t>
      </w:r>
      <w:r>
        <w:tab/>
        <w:t>Resource Custom Operations</w:t>
      </w:r>
      <w:bookmarkEnd w:id="9730"/>
      <w:bookmarkEnd w:id="9731"/>
      <w:bookmarkEnd w:id="9732"/>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9733" w:name="_Toc185516320"/>
      <w:bookmarkStart w:id="9734" w:name="_Toc192873628"/>
      <w:bookmarkStart w:id="9735" w:name="_Toc200971342"/>
      <w:r>
        <w:t>9.6.4</w:t>
      </w:r>
      <w:r>
        <w:tab/>
        <w:t>Custom Operations without associated resources</w:t>
      </w:r>
      <w:bookmarkEnd w:id="9733"/>
      <w:bookmarkEnd w:id="9734"/>
      <w:bookmarkEnd w:id="9735"/>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9736" w:name="_Toc185516321"/>
      <w:bookmarkStart w:id="9737" w:name="_Toc192873629"/>
      <w:bookmarkStart w:id="9738" w:name="_Toc200971343"/>
      <w:r>
        <w:t>9.6.5</w:t>
      </w:r>
      <w:r>
        <w:tab/>
        <w:t>Notifications</w:t>
      </w:r>
      <w:bookmarkEnd w:id="9736"/>
      <w:bookmarkEnd w:id="9737"/>
      <w:bookmarkEnd w:id="9738"/>
    </w:p>
    <w:p w14:paraId="28B9A01B" w14:textId="77777777" w:rsidR="001B4C79" w:rsidRPr="00D00D02" w:rsidRDefault="001B4C79" w:rsidP="001B4C79">
      <w:pPr>
        <w:pStyle w:val="Heading4"/>
      </w:pPr>
      <w:bookmarkStart w:id="9739" w:name="_Toc185516322"/>
      <w:bookmarkStart w:id="9740" w:name="_Toc192873630"/>
      <w:bookmarkStart w:id="9741" w:name="_Toc200971344"/>
      <w:r>
        <w:rPr>
          <w:noProof/>
          <w:lang w:eastAsia="zh-CN"/>
        </w:rPr>
        <w:t>9.6</w:t>
      </w:r>
      <w:r w:rsidRPr="00D00D02">
        <w:t>.5.1</w:t>
      </w:r>
      <w:r w:rsidRPr="00D00D02">
        <w:tab/>
        <w:t>General</w:t>
      </w:r>
      <w:bookmarkEnd w:id="9739"/>
      <w:bookmarkEnd w:id="9740"/>
      <w:bookmarkEnd w:id="974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9742" w:name="_Toc185516323"/>
      <w:bookmarkStart w:id="9743" w:name="_Toc192873631"/>
      <w:bookmarkStart w:id="9744" w:name="_Toc200971345"/>
      <w:r>
        <w:rPr>
          <w:noProof/>
          <w:lang w:eastAsia="zh-CN"/>
        </w:rPr>
        <w:t>9.6</w:t>
      </w:r>
      <w:r w:rsidRPr="00D00D02">
        <w:t>.5.2</w:t>
      </w:r>
      <w:r w:rsidRPr="00D00D02">
        <w:tab/>
      </w:r>
      <w:r>
        <w:rPr>
          <w:lang w:val="en-US"/>
        </w:rPr>
        <w:t>ACR Events</w:t>
      </w:r>
      <w:r w:rsidRPr="00D00D02">
        <w:t xml:space="preserve"> Notification</w:t>
      </w:r>
      <w:bookmarkEnd w:id="9742"/>
      <w:bookmarkEnd w:id="9743"/>
      <w:bookmarkEnd w:id="9744"/>
    </w:p>
    <w:p w14:paraId="422DE203" w14:textId="77777777" w:rsidR="001B4C79" w:rsidRPr="00D00D02" w:rsidRDefault="001B4C79" w:rsidP="001B4C79">
      <w:pPr>
        <w:pStyle w:val="Heading5"/>
        <w:rPr>
          <w:noProof/>
        </w:rPr>
      </w:pPr>
      <w:bookmarkStart w:id="9745" w:name="_Toc185516324"/>
      <w:bookmarkStart w:id="9746" w:name="_Toc192873632"/>
      <w:bookmarkStart w:id="9747" w:name="_Toc200971346"/>
      <w:r>
        <w:rPr>
          <w:noProof/>
          <w:lang w:eastAsia="zh-CN"/>
        </w:rPr>
        <w:t>9.6</w:t>
      </w:r>
      <w:r w:rsidRPr="00D00D02">
        <w:t>.5.2</w:t>
      </w:r>
      <w:r w:rsidRPr="00D00D02">
        <w:rPr>
          <w:noProof/>
        </w:rPr>
        <w:t>.1</w:t>
      </w:r>
      <w:r w:rsidRPr="00D00D02">
        <w:rPr>
          <w:noProof/>
        </w:rPr>
        <w:tab/>
        <w:t>Description</w:t>
      </w:r>
      <w:bookmarkEnd w:id="9745"/>
      <w:bookmarkEnd w:id="9746"/>
      <w:bookmarkEnd w:id="9747"/>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9748" w:name="_Toc185516325"/>
      <w:bookmarkStart w:id="9749" w:name="_Toc192873633"/>
      <w:bookmarkStart w:id="9750" w:name="_Toc200971347"/>
      <w:r>
        <w:rPr>
          <w:noProof/>
          <w:lang w:eastAsia="zh-CN"/>
        </w:rPr>
        <w:t>9.6</w:t>
      </w:r>
      <w:r w:rsidRPr="00D00D02">
        <w:t>.5.2</w:t>
      </w:r>
      <w:r w:rsidRPr="00D00D02">
        <w:rPr>
          <w:noProof/>
        </w:rPr>
        <w:t>.2</w:t>
      </w:r>
      <w:r w:rsidRPr="00D00D02">
        <w:rPr>
          <w:noProof/>
        </w:rPr>
        <w:tab/>
        <w:t>Target URI</w:t>
      </w:r>
      <w:bookmarkEnd w:id="9748"/>
      <w:bookmarkEnd w:id="9749"/>
      <w:bookmarkEnd w:id="9750"/>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9751" w:name="_Toc185516326"/>
      <w:bookmarkStart w:id="9752" w:name="_Toc192873634"/>
      <w:bookmarkStart w:id="9753" w:name="_Toc200971348"/>
      <w:r>
        <w:rPr>
          <w:noProof/>
          <w:lang w:eastAsia="zh-CN"/>
        </w:rPr>
        <w:t>9.6</w:t>
      </w:r>
      <w:r w:rsidRPr="00D00D02">
        <w:t>.5.2</w:t>
      </w:r>
      <w:r w:rsidRPr="00D00D02">
        <w:rPr>
          <w:noProof/>
        </w:rPr>
        <w:t>.3</w:t>
      </w:r>
      <w:r w:rsidRPr="00D00D02">
        <w:rPr>
          <w:noProof/>
        </w:rPr>
        <w:tab/>
        <w:t>Standard Methods</w:t>
      </w:r>
      <w:bookmarkEnd w:id="9751"/>
      <w:bookmarkEnd w:id="9752"/>
      <w:bookmarkEnd w:id="9753"/>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9754" w:name="_Toc185516327"/>
      <w:bookmarkStart w:id="9755" w:name="_Toc192873635"/>
      <w:bookmarkStart w:id="9756" w:name="_Toc200971349"/>
      <w:r>
        <w:t>9.6.6</w:t>
      </w:r>
      <w:r>
        <w:tab/>
        <w:t>Data Model</w:t>
      </w:r>
      <w:bookmarkEnd w:id="9754"/>
      <w:bookmarkEnd w:id="9755"/>
      <w:bookmarkEnd w:id="9756"/>
    </w:p>
    <w:p w14:paraId="5C44641F" w14:textId="77777777" w:rsidR="001B4C79" w:rsidRDefault="001B4C79" w:rsidP="001B4C79">
      <w:pPr>
        <w:pStyle w:val="Heading4"/>
      </w:pPr>
      <w:bookmarkStart w:id="9757" w:name="_Toc185516328"/>
      <w:bookmarkStart w:id="9758" w:name="_Toc192873636"/>
      <w:bookmarkStart w:id="9759" w:name="_Toc200971350"/>
      <w:r>
        <w:t>9.6.6.1</w:t>
      </w:r>
      <w:r>
        <w:tab/>
        <w:t>General</w:t>
      </w:r>
      <w:bookmarkEnd w:id="9757"/>
      <w:bookmarkEnd w:id="9758"/>
      <w:bookmarkEnd w:id="9759"/>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9760" w:name="_Toc185516329"/>
      <w:bookmarkStart w:id="9761" w:name="_Toc192873637"/>
      <w:bookmarkStart w:id="9762" w:name="_Toc200971351"/>
      <w:r>
        <w:t>9.6</w:t>
      </w:r>
      <w:r>
        <w:rPr>
          <w:lang w:val="en-US"/>
        </w:rPr>
        <w:t>.6.2</w:t>
      </w:r>
      <w:r>
        <w:rPr>
          <w:lang w:val="en-US"/>
        </w:rPr>
        <w:tab/>
        <w:t>Structured data types</w:t>
      </w:r>
      <w:bookmarkEnd w:id="9760"/>
      <w:bookmarkEnd w:id="9761"/>
      <w:bookmarkEnd w:id="9762"/>
    </w:p>
    <w:p w14:paraId="4D516C7C" w14:textId="77777777" w:rsidR="001B4C79" w:rsidRDefault="001B4C79" w:rsidP="001B4C79">
      <w:pPr>
        <w:pStyle w:val="Heading5"/>
      </w:pPr>
      <w:bookmarkStart w:id="9763" w:name="_Toc185516330"/>
      <w:bookmarkStart w:id="9764" w:name="_Toc192873638"/>
      <w:bookmarkStart w:id="9765" w:name="_Toc200971352"/>
      <w:r>
        <w:t>9.6.6.2.1</w:t>
      </w:r>
      <w:r>
        <w:tab/>
        <w:t>Introduction</w:t>
      </w:r>
      <w:bookmarkEnd w:id="9763"/>
      <w:bookmarkEnd w:id="9764"/>
      <w:bookmarkEnd w:id="9765"/>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9766" w:name="_Toc185516331"/>
      <w:bookmarkStart w:id="9767" w:name="_Toc192873639"/>
      <w:bookmarkStart w:id="9768" w:name="_Hlk169169263"/>
      <w:bookmarkStart w:id="9769" w:name="_Toc200971353"/>
      <w:r>
        <w:t>9.6.6.2.2</w:t>
      </w:r>
      <w:r>
        <w:tab/>
        <w:t xml:space="preserve">Type: </w:t>
      </w:r>
      <w:r>
        <w:rPr>
          <w:lang w:val="en-US"/>
        </w:rPr>
        <w:t>AcrEvents</w:t>
      </w:r>
      <w:r w:rsidRPr="00AC0183">
        <w:t>Subsc</w:t>
      </w:r>
      <w:bookmarkEnd w:id="9766"/>
      <w:bookmarkEnd w:id="9767"/>
      <w:bookmarkEnd w:id="9769"/>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9768"/>
    </w:tbl>
    <w:p w14:paraId="279CB945" w14:textId="77777777" w:rsidR="001B4C79" w:rsidRPr="00B75498" w:rsidRDefault="001B4C79" w:rsidP="001B4C79"/>
    <w:p w14:paraId="427C635C" w14:textId="77777777" w:rsidR="001B4C79" w:rsidRDefault="001B4C79" w:rsidP="001B4C79">
      <w:pPr>
        <w:pStyle w:val="Heading5"/>
      </w:pPr>
      <w:bookmarkStart w:id="9770" w:name="_Toc185516332"/>
      <w:bookmarkStart w:id="9771" w:name="_Toc192873640"/>
      <w:bookmarkStart w:id="9772" w:name="_Hlk169170201"/>
      <w:bookmarkStart w:id="9773" w:name="_Toc200971354"/>
      <w:r>
        <w:lastRenderedPageBreak/>
        <w:t>9.6.6.2.3</w:t>
      </w:r>
      <w:r>
        <w:tab/>
        <w:t xml:space="preserve">Type: </w:t>
      </w:r>
      <w:r>
        <w:rPr>
          <w:lang w:val="en-US"/>
        </w:rPr>
        <w:t>AcrEvents</w:t>
      </w:r>
      <w:r w:rsidRPr="00AC0183">
        <w:t>Subsc</w:t>
      </w:r>
      <w:r>
        <w:t>Patch</w:t>
      </w:r>
      <w:bookmarkEnd w:id="9770"/>
      <w:bookmarkEnd w:id="9771"/>
      <w:bookmarkEnd w:id="9773"/>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9772"/>
    </w:tbl>
    <w:p w14:paraId="7959A717" w14:textId="77777777" w:rsidR="001B4C79" w:rsidRDefault="001B4C79" w:rsidP="001B4C79">
      <w:pPr>
        <w:rPr>
          <w:lang w:val="en-US"/>
        </w:rPr>
      </w:pPr>
    </w:p>
    <w:p w14:paraId="7F6C1C95" w14:textId="77777777" w:rsidR="001B4C79" w:rsidRDefault="001B4C79" w:rsidP="001B4C79">
      <w:pPr>
        <w:pStyle w:val="Heading5"/>
      </w:pPr>
      <w:bookmarkStart w:id="9774" w:name="_Toc185516333"/>
      <w:bookmarkStart w:id="9775" w:name="_Toc192873641"/>
      <w:bookmarkStart w:id="9776" w:name="_Toc200971355"/>
      <w:r>
        <w:t>9.6.6.2.4</w:t>
      </w:r>
      <w:r>
        <w:tab/>
        <w:t xml:space="preserve">Type: </w:t>
      </w:r>
      <w:r>
        <w:rPr>
          <w:lang w:val="en-US"/>
        </w:rPr>
        <w:t>AcrEvents</w:t>
      </w:r>
      <w:r>
        <w:t>Notif</w:t>
      </w:r>
      <w:bookmarkEnd w:id="9774"/>
      <w:bookmarkEnd w:id="9775"/>
      <w:bookmarkEnd w:id="9776"/>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9777" w:name="_Toc185516334"/>
      <w:bookmarkStart w:id="9778" w:name="_Toc192873642"/>
      <w:bookmarkStart w:id="9779" w:name="_Toc200971356"/>
      <w:r>
        <w:t>9.6</w:t>
      </w:r>
      <w:r>
        <w:rPr>
          <w:lang w:val="en-US"/>
        </w:rPr>
        <w:t>.6.3</w:t>
      </w:r>
      <w:r>
        <w:rPr>
          <w:lang w:val="en-US"/>
        </w:rPr>
        <w:tab/>
        <w:t>Simple data types and enumerations</w:t>
      </w:r>
      <w:bookmarkEnd w:id="9777"/>
      <w:bookmarkEnd w:id="9778"/>
      <w:bookmarkEnd w:id="9779"/>
    </w:p>
    <w:p w14:paraId="4FB36304" w14:textId="77777777" w:rsidR="001B4C79" w:rsidRPr="000E1D0D" w:rsidRDefault="001B4C79" w:rsidP="001B4C79">
      <w:pPr>
        <w:pStyle w:val="Heading5"/>
      </w:pPr>
      <w:bookmarkStart w:id="9780" w:name="_Toc185516335"/>
      <w:bookmarkStart w:id="9781" w:name="_Toc192873643"/>
      <w:bookmarkStart w:id="9782" w:name="_Toc200971357"/>
      <w:r>
        <w:t>9.6</w:t>
      </w:r>
      <w:r>
        <w:rPr>
          <w:lang w:val="en-US"/>
        </w:rPr>
        <w:t>.6.3</w:t>
      </w:r>
      <w:r w:rsidRPr="000E1D0D">
        <w:t>.1</w:t>
      </w:r>
      <w:r w:rsidRPr="000E1D0D">
        <w:tab/>
        <w:t>Introduction</w:t>
      </w:r>
      <w:bookmarkEnd w:id="9780"/>
      <w:bookmarkEnd w:id="9781"/>
      <w:bookmarkEnd w:id="9782"/>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9783" w:name="_Toc185516336"/>
      <w:bookmarkStart w:id="9784" w:name="_Toc192873644"/>
      <w:bookmarkStart w:id="9785" w:name="_Toc200971358"/>
      <w:r>
        <w:t>9.6</w:t>
      </w:r>
      <w:r>
        <w:rPr>
          <w:lang w:val="en-US"/>
        </w:rPr>
        <w:t>.6.3</w:t>
      </w:r>
      <w:r w:rsidRPr="000E1D0D">
        <w:t>.2</w:t>
      </w:r>
      <w:r w:rsidRPr="000E1D0D">
        <w:tab/>
        <w:t>Simple data types</w:t>
      </w:r>
      <w:bookmarkEnd w:id="9783"/>
      <w:bookmarkEnd w:id="9784"/>
      <w:bookmarkEnd w:id="9785"/>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9786" w:name="_Toc185516337"/>
      <w:bookmarkStart w:id="9787" w:name="_Toc192873645"/>
      <w:bookmarkStart w:id="9788" w:name="_Toc200971359"/>
      <w:r>
        <w:t>9.6.6.3.3</w:t>
      </w:r>
      <w:r>
        <w:tab/>
        <w:t xml:space="preserve">Enumeration: </w:t>
      </w:r>
      <w:r>
        <w:rPr>
          <w:rFonts w:hint="eastAsia"/>
          <w:lang w:eastAsia="zh-CN"/>
        </w:rPr>
        <w:t>Acr</w:t>
      </w:r>
      <w:r>
        <w:t>Event</w:t>
      </w:r>
      <w:bookmarkEnd w:id="9786"/>
      <w:bookmarkEnd w:id="9787"/>
      <w:bookmarkEnd w:id="9788"/>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9789" w:name="_Toc185516338"/>
      <w:bookmarkStart w:id="9790" w:name="_Toc192873646"/>
      <w:bookmarkStart w:id="9791" w:name="_Toc200971360"/>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789"/>
      <w:bookmarkEnd w:id="9790"/>
      <w:bookmarkEnd w:id="9791"/>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9792" w:name="_Toc185516339"/>
      <w:bookmarkStart w:id="9793" w:name="_Toc192873647"/>
      <w:bookmarkStart w:id="9794" w:name="_Toc200971361"/>
      <w:r>
        <w:t>9.6</w:t>
      </w:r>
      <w:r>
        <w:rPr>
          <w:lang w:val="en-US"/>
        </w:rPr>
        <w:t>.6</w:t>
      </w:r>
      <w:r w:rsidRPr="000E1D0D">
        <w:t>.5</w:t>
      </w:r>
      <w:r w:rsidRPr="000E1D0D">
        <w:tab/>
        <w:t>Binary data</w:t>
      </w:r>
      <w:bookmarkEnd w:id="9792"/>
      <w:bookmarkEnd w:id="9793"/>
      <w:bookmarkEnd w:id="9794"/>
    </w:p>
    <w:p w14:paraId="7D930861" w14:textId="77777777" w:rsidR="001B4C79" w:rsidRPr="000E1D0D" w:rsidRDefault="001B4C79" w:rsidP="001B4C79">
      <w:pPr>
        <w:pStyle w:val="Heading5"/>
      </w:pPr>
      <w:bookmarkStart w:id="9795" w:name="_Toc185516340"/>
      <w:bookmarkStart w:id="9796" w:name="_Toc192873648"/>
      <w:bookmarkStart w:id="9797" w:name="_Toc200971362"/>
      <w:r>
        <w:t>9.6</w:t>
      </w:r>
      <w:r>
        <w:rPr>
          <w:lang w:val="en-US"/>
        </w:rPr>
        <w:t>.6</w:t>
      </w:r>
      <w:r w:rsidRPr="000E1D0D">
        <w:t>.5.1</w:t>
      </w:r>
      <w:r w:rsidRPr="000E1D0D">
        <w:tab/>
        <w:t>Binary Data Types</w:t>
      </w:r>
      <w:bookmarkEnd w:id="9795"/>
      <w:bookmarkEnd w:id="9796"/>
      <w:bookmarkEnd w:id="9797"/>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9798" w:name="_Toc185516341"/>
      <w:bookmarkStart w:id="9799" w:name="_Toc192873649"/>
      <w:bookmarkStart w:id="9800" w:name="_Toc200971363"/>
      <w:r>
        <w:t>9.6.7</w:t>
      </w:r>
      <w:r>
        <w:tab/>
        <w:t>Error Handling</w:t>
      </w:r>
      <w:bookmarkEnd w:id="9798"/>
      <w:bookmarkEnd w:id="9799"/>
      <w:bookmarkEnd w:id="9800"/>
    </w:p>
    <w:p w14:paraId="06359C33" w14:textId="77777777" w:rsidR="001B4C79" w:rsidRDefault="001B4C79" w:rsidP="001B4C79">
      <w:pPr>
        <w:pStyle w:val="Heading4"/>
      </w:pPr>
      <w:bookmarkStart w:id="9801" w:name="_Toc185516342"/>
      <w:bookmarkStart w:id="9802" w:name="_Toc192873650"/>
      <w:bookmarkStart w:id="9803" w:name="_Toc200971364"/>
      <w:r>
        <w:t>9.6.7.1</w:t>
      </w:r>
      <w:r>
        <w:tab/>
        <w:t>General</w:t>
      </w:r>
      <w:bookmarkEnd w:id="9801"/>
      <w:bookmarkEnd w:id="9802"/>
      <w:bookmarkEnd w:id="9803"/>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9804" w:name="_Toc185516343"/>
      <w:bookmarkStart w:id="9805" w:name="_Toc192873651"/>
      <w:bookmarkStart w:id="9806" w:name="_Toc200971365"/>
      <w:r>
        <w:t>9.6.7.2</w:t>
      </w:r>
      <w:r>
        <w:tab/>
        <w:t>Protocol Errors</w:t>
      </w:r>
      <w:bookmarkEnd w:id="9804"/>
      <w:bookmarkEnd w:id="9805"/>
      <w:bookmarkEnd w:id="9806"/>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9807" w:name="_Toc185516344"/>
      <w:bookmarkStart w:id="9808" w:name="_Toc192873652"/>
      <w:bookmarkStart w:id="9809" w:name="_Toc200971366"/>
      <w:r>
        <w:t>9.6.7.3</w:t>
      </w:r>
      <w:r>
        <w:tab/>
        <w:t>Application Errors</w:t>
      </w:r>
      <w:bookmarkEnd w:id="9807"/>
      <w:bookmarkEnd w:id="9808"/>
      <w:bookmarkEnd w:id="9809"/>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9810" w:name="_Toc185516345"/>
      <w:bookmarkStart w:id="9811" w:name="_Toc192873653"/>
      <w:bookmarkStart w:id="9812" w:name="_Toc200971367"/>
      <w:r>
        <w:t>9.6.8</w:t>
      </w:r>
      <w:r>
        <w:tab/>
        <w:t>Feature negotiation</w:t>
      </w:r>
      <w:bookmarkEnd w:id="9810"/>
      <w:bookmarkEnd w:id="9811"/>
      <w:bookmarkEnd w:id="9812"/>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9813" w:name="_Toc185516346"/>
      <w:bookmarkStart w:id="9814" w:name="_Toc192873654"/>
      <w:bookmarkStart w:id="9815" w:name="_Toc200971368"/>
      <w:r w:rsidRPr="00D00D02">
        <w:rPr>
          <w:noProof/>
          <w:lang w:eastAsia="zh-CN"/>
        </w:rPr>
        <w:lastRenderedPageBreak/>
        <w:t>9.</w:t>
      </w:r>
      <w:r>
        <w:rPr>
          <w:rFonts w:hint="eastAsia"/>
          <w:noProof/>
          <w:lang w:eastAsia="zh-CN"/>
        </w:rPr>
        <w:t>6</w:t>
      </w:r>
      <w:r w:rsidRPr="00D00D02">
        <w:t>.9</w:t>
      </w:r>
      <w:r w:rsidRPr="00D00D02">
        <w:tab/>
        <w:t>Security</w:t>
      </w:r>
      <w:bookmarkEnd w:id="9813"/>
      <w:bookmarkEnd w:id="9814"/>
      <w:bookmarkEnd w:id="9815"/>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9816" w:name="_Toc185516347"/>
      <w:bookmarkStart w:id="9817" w:name="_Toc192873655"/>
      <w:bookmarkStart w:id="9818" w:name="_Toc200971369"/>
      <w:r>
        <w:t>10</w:t>
      </w:r>
      <w:r w:rsidR="00B64F7C" w:rsidRPr="00EE38A4">
        <w:tab/>
        <w:t>Using Common API Framework</w:t>
      </w:r>
      <w:bookmarkEnd w:id="9089"/>
      <w:bookmarkEnd w:id="9090"/>
      <w:bookmarkEnd w:id="9091"/>
      <w:bookmarkEnd w:id="9092"/>
      <w:bookmarkEnd w:id="9093"/>
      <w:bookmarkEnd w:id="9094"/>
      <w:bookmarkEnd w:id="9095"/>
      <w:bookmarkEnd w:id="9096"/>
      <w:bookmarkEnd w:id="9097"/>
      <w:bookmarkEnd w:id="9098"/>
      <w:bookmarkEnd w:id="9816"/>
      <w:bookmarkEnd w:id="9817"/>
      <w:bookmarkEnd w:id="9818"/>
    </w:p>
    <w:p w14:paraId="60636397" w14:textId="77777777" w:rsidR="009B360E" w:rsidRDefault="009B360E" w:rsidP="009B360E">
      <w:pPr>
        <w:pStyle w:val="Heading2"/>
      </w:pPr>
      <w:bookmarkStart w:id="9819" w:name="_Toc24868675"/>
      <w:bookmarkStart w:id="9820" w:name="_Toc34154180"/>
      <w:bookmarkStart w:id="9821" w:name="_Toc36041124"/>
      <w:bookmarkStart w:id="9822" w:name="_Toc36041437"/>
      <w:bookmarkStart w:id="9823" w:name="_Toc43196714"/>
      <w:bookmarkStart w:id="9824" w:name="_Toc43481484"/>
      <w:bookmarkStart w:id="9825" w:name="_Toc45134761"/>
      <w:bookmarkStart w:id="9826" w:name="_Toc51189293"/>
      <w:bookmarkStart w:id="9827" w:name="_Toc51763969"/>
      <w:bookmarkStart w:id="9828" w:name="_Toc57206201"/>
      <w:bookmarkStart w:id="9829" w:name="_Toc59019542"/>
      <w:bookmarkStart w:id="9830" w:name="_Toc68170215"/>
      <w:bookmarkStart w:id="9831" w:name="_Toc83234257"/>
      <w:bookmarkStart w:id="9832" w:name="_Toc90661680"/>
      <w:bookmarkStart w:id="9833" w:name="_Toc97042819"/>
      <w:bookmarkStart w:id="9834" w:name="_Toc97045963"/>
      <w:bookmarkStart w:id="9835" w:name="_Toc97155708"/>
      <w:bookmarkStart w:id="9836" w:name="_Toc101521764"/>
      <w:bookmarkStart w:id="9837" w:name="_Toc138762074"/>
      <w:bookmarkStart w:id="9838" w:name="_Toc145708337"/>
      <w:bookmarkStart w:id="9839" w:name="_Toc160570919"/>
      <w:bookmarkStart w:id="9840" w:name="_Toc162008515"/>
      <w:bookmarkStart w:id="9841" w:name="_Toc185516348"/>
      <w:bookmarkStart w:id="9842" w:name="_Toc192873656"/>
      <w:bookmarkStart w:id="9843" w:name="_Toc200971370"/>
      <w:r>
        <w:t>10.1</w:t>
      </w:r>
      <w:r>
        <w:tab/>
        <w:t>General</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9844" w:name="_Toc24868676"/>
      <w:bookmarkStart w:id="9845" w:name="_Toc34154181"/>
      <w:bookmarkStart w:id="9846" w:name="_Toc36041125"/>
      <w:bookmarkStart w:id="9847" w:name="_Toc36041438"/>
      <w:bookmarkStart w:id="9848" w:name="_Toc43196715"/>
      <w:bookmarkStart w:id="9849" w:name="_Toc43481485"/>
      <w:bookmarkStart w:id="9850" w:name="_Toc45134762"/>
      <w:bookmarkStart w:id="9851" w:name="_Toc51189294"/>
      <w:bookmarkStart w:id="9852" w:name="_Toc51763970"/>
      <w:bookmarkStart w:id="9853" w:name="_Toc57206202"/>
      <w:bookmarkStart w:id="9854" w:name="_Toc59019543"/>
      <w:bookmarkStart w:id="9855" w:name="_Toc68170216"/>
      <w:bookmarkStart w:id="9856" w:name="_Toc83234258"/>
      <w:bookmarkStart w:id="9857" w:name="_Toc90661681"/>
      <w:bookmarkStart w:id="9858" w:name="_Toc97042820"/>
      <w:bookmarkStart w:id="9859" w:name="_Toc97045964"/>
      <w:bookmarkStart w:id="9860" w:name="_Toc97155709"/>
      <w:bookmarkStart w:id="9861" w:name="_Toc101521765"/>
      <w:bookmarkStart w:id="9862" w:name="_Toc138762075"/>
      <w:bookmarkStart w:id="9863" w:name="_Toc145708338"/>
      <w:bookmarkStart w:id="9864" w:name="_Toc160570920"/>
      <w:bookmarkStart w:id="9865" w:name="_Toc162008516"/>
      <w:bookmarkStart w:id="9866" w:name="_Toc185516349"/>
      <w:bookmarkStart w:id="9867" w:name="_Toc192873657"/>
      <w:bookmarkStart w:id="9868" w:name="_Toc200971371"/>
      <w:r>
        <w:t>10.2</w:t>
      </w:r>
      <w:r>
        <w:tab/>
        <w:t>Security</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9869" w:name="_Toc85734606"/>
      <w:bookmarkStart w:id="9870" w:name="_Toc89431905"/>
      <w:bookmarkStart w:id="9871" w:name="_Toc97042821"/>
      <w:bookmarkStart w:id="9872" w:name="_Toc97045965"/>
      <w:bookmarkStart w:id="9873" w:name="_Toc97155710"/>
      <w:bookmarkStart w:id="9874" w:name="_Toc101521766"/>
      <w:bookmarkStart w:id="9875" w:name="_Toc138762076"/>
      <w:bookmarkStart w:id="9876" w:name="_Toc145708339"/>
      <w:bookmarkStart w:id="9877" w:name="_Toc160570921"/>
      <w:bookmarkStart w:id="9878" w:name="_Toc162008517"/>
      <w:bookmarkStart w:id="9879" w:name="_Toc185516350"/>
      <w:bookmarkStart w:id="9880" w:name="_Toc192873658"/>
      <w:bookmarkStart w:id="9881" w:name="_Toc200971372"/>
      <w:r>
        <w:t>1</w:t>
      </w:r>
      <w:r w:rsidR="0013246F">
        <w:t>1</w:t>
      </w:r>
      <w:r w:rsidR="00707DE0">
        <w:tab/>
        <w:t>Security</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9882" w:name="tsgNames"/>
      <w:bookmarkStart w:id="9883" w:name="startOfAnnexes"/>
      <w:bookmarkStart w:id="9884" w:name="_Toc85734607"/>
      <w:bookmarkStart w:id="9885" w:name="_Toc89431906"/>
      <w:bookmarkStart w:id="9886" w:name="_Toc97042822"/>
      <w:bookmarkStart w:id="9887" w:name="_Toc97045966"/>
      <w:bookmarkStart w:id="9888" w:name="_Toc97155711"/>
      <w:bookmarkStart w:id="9889" w:name="_Toc101521767"/>
      <w:bookmarkStart w:id="9890" w:name="_Toc138762077"/>
      <w:bookmarkStart w:id="9891" w:name="_Toc145708340"/>
      <w:bookmarkStart w:id="9892" w:name="_Toc160570922"/>
      <w:bookmarkStart w:id="9893" w:name="_Toc162008518"/>
      <w:bookmarkStart w:id="9894" w:name="_Toc185516351"/>
      <w:bookmarkStart w:id="9895" w:name="_Toc192873659"/>
      <w:bookmarkStart w:id="9896" w:name="_Toc200971373"/>
      <w:bookmarkEnd w:id="9882"/>
      <w:bookmarkEnd w:id="9883"/>
      <w:r>
        <w:t>Annex A (normative):</w:t>
      </w:r>
      <w:r>
        <w:br/>
        <w:t>OpenAPI specification</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3C9B8A47" w14:textId="0E0240FE" w:rsidR="00080512" w:rsidRDefault="00E83A1B" w:rsidP="007876EC">
      <w:pPr>
        <w:pStyle w:val="Heading1"/>
      </w:pPr>
      <w:bookmarkStart w:id="9897" w:name="_Toc85734608"/>
      <w:bookmarkStart w:id="9898" w:name="_Toc89431907"/>
      <w:bookmarkStart w:id="9899" w:name="_Toc97042823"/>
      <w:bookmarkStart w:id="9900" w:name="_Toc97045967"/>
      <w:bookmarkStart w:id="9901" w:name="_Toc97155712"/>
      <w:bookmarkStart w:id="9902" w:name="_Toc101521768"/>
      <w:bookmarkStart w:id="9903" w:name="_Toc138762078"/>
      <w:bookmarkStart w:id="9904" w:name="_Toc145708341"/>
      <w:bookmarkStart w:id="9905" w:name="_Toc160570923"/>
      <w:bookmarkStart w:id="9906" w:name="_Toc162008519"/>
      <w:bookmarkStart w:id="9907" w:name="_Toc185516352"/>
      <w:bookmarkStart w:id="9908" w:name="_Toc192873660"/>
      <w:bookmarkStart w:id="9909" w:name="_Toc200971374"/>
      <w:r>
        <w:t>A.1</w:t>
      </w:r>
      <w:r w:rsidR="00B02560">
        <w:tab/>
      </w:r>
      <w:r>
        <w:t>General</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9910" w:name="_Hlk3294506"/>
      <w:r>
        <w:t>of the OpenAPI specification file</w:t>
      </w:r>
      <w:bookmarkEnd w:id="991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9911" w:name="_Toc85734609"/>
      <w:bookmarkStart w:id="9912" w:name="_Toc89431908"/>
      <w:bookmarkStart w:id="9913" w:name="_Toc97042824"/>
      <w:bookmarkStart w:id="9914" w:name="_Toc97045968"/>
      <w:bookmarkStart w:id="9915" w:name="_Toc97155713"/>
      <w:bookmarkStart w:id="9916" w:name="_Toc101521769"/>
      <w:bookmarkStart w:id="9917" w:name="_Toc138762079"/>
      <w:bookmarkStart w:id="9918" w:name="_Toc145708342"/>
      <w:bookmarkStart w:id="9919" w:name="_Toc160570924"/>
      <w:bookmarkStart w:id="9920" w:name="_Toc162008520"/>
      <w:bookmarkStart w:id="9921" w:name="_Toc185516353"/>
      <w:bookmarkStart w:id="9922" w:name="_Toc192873661"/>
      <w:bookmarkStart w:id="9923" w:name="_Toc200971375"/>
      <w:r>
        <w:t>A.2</w:t>
      </w:r>
      <w:r>
        <w:tab/>
      </w:r>
      <w:r>
        <w:rPr>
          <w:noProof/>
        </w:rPr>
        <w:t>Eees_EASRegistration API</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33A8D9A6" w:rsidR="00B43B95" w:rsidRDefault="00B43B95" w:rsidP="00B43B95">
      <w:pPr>
        <w:pStyle w:val="PL"/>
      </w:pPr>
      <w:r>
        <w:t xml:space="preserve">  version: 1.2.0-alpha.</w:t>
      </w:r>
      <w:r w:rsidR="00375A02">
        <w:t>3</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6FB29031" w:rsidR="00B43B95" w:rsidRDefault="00B43B95" w:rsidP="00B43B95">
      <w:pPr>
        <w:pStyle w:val="PL"/>
      </w:pPr>
      <w:r>
        <w:t xml:space="preserve">    3GPP TS 29.558 V19.</w:t>
      </w:r>
      <w:r w:rsidR="00375A02">
        <w:t>3</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lastRenderedPageBreak/>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lastRenderedPageBreak/>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lastRenderedPageBreak/>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lastRenderedPageBreak/>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lastRenderedPageBreak/>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lastRenderedPageBreak/>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lastRenderedPageBreak/>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lastRenderedPageBreak/>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lastRenderedPageBreak/>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9924" w:name="_Toc97042825"/>
      <w:bookmarkStart w:id="9925" w:name="_Toc97045969"/>
      <w:bookmarkStart w:id="9926" w:name="_Toc97155714"/>
      <w:bookmarkStart w:id="9927" w:name="_Toc101521770"/>
      <w:bookmarkStart w:id="9928" w:name="_Toc138762080"/>
      <w:bookmarkStart w:id="9929" w:name="_Toc145708343"/>
      <w:bookmarkStart w:id="9930" w:name="_Toc160570925"/>
      <w:bookmarkStart w:id="9931" w:name="_Toc162008521"/>
      <w:bookmarkStart w:id="9932" w:name="_Toc185516354"/>
      <w:bookmarkStart w:id="9933" w:name="_Toc192873662"/>
      <w:bookmarkStart w:id="9934" w:name="_Toc200971376"/>
      <w:r>
        <w:t>A.3</w:t>
      </w:r>
      <w:r>
        <w:tab/>
      </w:r>
      <w:r>
        <w:rPr>
          <w:noProof/>
        </w:rPr>
        <w:t>Eees_UELocation API</w:t>
      </w:r>
      <w:bookmarkEnd w:id="9924"/>
      <w:bookmarkEnd w:id="9925"/>
      <w:bookmarkEnd w:id="9926"/>
      <w:bookmarkEnd w:id="9927"/>
      <w:bookmarkEnd w:id="9928"/>
      <w:bookmarkEnd w:id="9929"/>
      <w:bookmarkEnd w:id="9930"/>
      <w:bookmarkEnd w:id="9931"/>
      <w:bookmarkEnd w:id="9932"/>
      <w:bookmarkEnd w:id="9933"/>
      <w:bookmarkEnd w:id="993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lastRenderedPageBreak/>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85D7DEB"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F349A8"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lastRenderedPageBreak/>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lastRenderedPageBreak/>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lastRenderedPageBreak/>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lastRenderedPageBreak/>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lastRenderedPageBreak/>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lastRenderedPageBreak/>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lastRenderedPageBreak/>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9935" w:name="_Toc138762081"/>
      <w:bookmarkStart w:id="9936" w:name="_Toc145708344"/>
      <w:bookmarkStart w:id="9937" w:name="_Toc160570926"/>
      <w:bookmarkStart w:id="9938" w:name="_Toc162008522"/>
      <w:bookmarkStart w:id="9939" w:name="_Toc185516355"/>
      <w:bookmarkStart w:id="9940" w:name="_Toc192873663"/>
      <w:bookmarkStart w:id="9941" w:name="_Toc200971377"/>
      <w:r>
        <w:t>A.4</w:t>
      </w:r>
      <w:r>
        <w:tab/>
      </w:r>
      <w:r w:rsidRPr="00310802">
        <w:t>Eees_</w:t>
      </w:r>
      <w:r>
        <w:t>UEIdentifier API</w:t>
      </w:r>
      <w:bookmarkEnd w:id="9935"/>
      <w:bookmarkEnd w:id="9936"/>
      <w:bookmarkEnd w:id="9937"/>
      <w:bookmarkEnd w:id="9938"/>
      <w:bookmarkEnd w:id="9939"/>
      <w:bookmarkEnd w:id="9940"/>
      <w:bookmarkEnd w:id="994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lastRenderedPageBreak/>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lastRenderedPageBreak/>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lastRenderedPageBreak/>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9942" w:name="_Toc97042826"/>
      <w:bookmarkStart w:id="9943" w:name="_Toc97045970"/>
      <w:bookmarkStart w:id="9944" w:name="_Toc97155715"/>
      <w:bookmarkStart w:id="9945" w:name="_Toc101521771"/>
      <w:bookmarkStart w:id="9946" w:name="_Toc138762082"/>
      <w:bookmarkStart w:id="9947" w:name="_Toc145708345"/>
      <w:bookmarkStart w:id="9948" w:name="_Toc160570927"/>
      <w:bookmarkStart w:id="9949" w:name="_Toc162008523"/>
      <w:bookmarkStart w:id="9950" w:name="_Toc185516356"/>
      <w:bookmarkStart w:id="9951" w:name="_Toc192873664"/>
      <w:bookmarkStart w:id="9952" w:name="_Toc28012881"/>
      <w:bookmarkStart w:id="9953" w:name="_Toc34266367"/>
      <w:bookmarkStart w:id="9954" w:name="_Toc36102538"/>
      <w:bookmarkStart w:id="9955" w:name="_Toc43563582"/>
      <w:bookmarkStart w:id="9956" w:name="_Toc45134131"/>
      <w:bookmarkStart w:id="9957" w:name="_Toc50032063"/>
      <w:bookmarkStart w:id="9958" w:name="_Toc51762983"/>
      <w:bookmarkStart w:id="9959" w:name="_Toc56641052"/>
      <w:bookmarkStart w:id="9960" w:name="_Toc59018020"/>
      <w:bookmarkStart w:id="9961" w:name="_Toc66231888"/>
      <w:bookmarkStart w:id="9962" w:name="_Toc68169049"/>
      <w:bookmarkStart w:id="9963" w:name="_Toc70550753"/>
      <w:bookmarkStart w:id="9964" w:name="_Toc73564598"/>
      <w:bookmarkStart w:id="9965" w:name="_Toc85734610"/>
      <w:bookmarkStart w:id="9966" w:name="_Toc89431909"/>
      <w:bookmarkStart w:id="9967" w:name="_Toc200971378"/>
      <w:r>
        <w:t>A.</w:t>
      </w:r>
      <w:r w:rsidR="00BC7A82">
        <w:t>5</w:t>
      </w:r>
      <w:r>
        <w:tab/>
      </w:r>
      <w:r>
        <w:rPr>
          <w:noProof/>
        </w:rPr>
        <w:t>Eees_AppClientInformation API</w:t>
      </w:r>
      <w:bookmarkEnd w:id="9942"/>
      <w:bookmarkEnd w:id="9943"/>
      <w:bookmarkEnd w:id="9944"/>
      <w:bookmarkEnd w:id="9945"/>
      <w:bookmarkEnd w:id="9946"/>
      <w:bookmarkEnd w:id="9947"/>
      <w:bookmarkEnd w:id="9948"/>
      <w:bookmarkEnd w:id="9949"/>
      <w:bookmarkEnd w:id="9950"/>
      <w:bookmarkEnd w:id="9951"/>
      <w:bookmarkEnd w:id="9967"/>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lastRenderedPageBreak/>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lastRenderedPageBreak/>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lastRenderedPageBreak/>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lastRenderedPageBreak/>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lastRenderedPageBreak/>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lastRenderedPageBreak/>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9968" w:name="_Toc85734611"/>
      <w:bookmarkStart w:id="9969" w:name="_Toc89431910"/>
      <w:bookmarkStart w:id="9970" w:name="_Toc97042828"/>
      <w:bookmarkStart w:id="9971" w:name="_Toc97045972"/>
      <w:bookmarkStart w:id="9972" w:name="_Toc97155717"/>
      <w:bookmarkStart w:id="9973" w:name="_Toc101521773"/>
      <w:bookmarkStart w:id="9974" w:name="_Toc138762083"/>
      <w:bookmarkStart w:id="9975" w:name="_Toc145708346"/>
      <w:bookmarkStart w:id="9976" w:name="_Toc160570928"/>
      <w:bookmarkStart w:id="9977" w:name="_Toc162008524"/>
      <w:bookmarkStart w:id="9978" w:name="_Toc185516357"/>
      <w:bookmarkStart w:id="9979" w:name="_Toc192873665"/>
      <w:bookmarkStart w:id="9980" w:name="_Toc200971379"/>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2570A7F3" w:rsidR="009F4DD8" w:rsidRDefault="009F4DD8" w:rsidP="009F4DD8">
      <w:pPr>
        <w:pStyle w:val="PL"/>
      </w:pPr>
      <w:r>
        <w:t xml:space="preserve">  version: 1.</w:t>
      </w:r>
      <w:r w:rsidR="007832B8">
        <w:t>2</w:t>
      </w:r>
      <w:r>
        <w:t>.0</w:t>
      </w:r>
      <w:r w:rsidR="007832B8">
        <w:t>-alpha.</w:t>
      </w:r>
      <w:r w:rsidR="005C3B7D">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DE7E8BF" w:rsidR="009E3949" w:rsidRDefault="009E3949" w:rsidP="009F4DD8">
      <w:pPr>
        <w:pStyle w:val="PL"/>
      </w:pPr>
      <w:r>
        <w:t xml:space="preserve">    </w:t>
      </w:r>
      <w:r w:rsidR="009F4DD8">
        <w:t>3GPP TS 29.558 V1</w:t>
      </w:r>
      <w:r w:rsidR="007832B8">
        <w:t>9</w:t>
      </w:r>
      <w:r w:rsidR="009F4DD8">
        <w:t>.</w:t>
      </w:r>
      <w:r w:rsidR="005C3B7D">
        <w:t>3</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lastRenderedPageBreak/>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lastRenderedPageBreak/>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lastRenderedPageBreak/>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lastRenderedPageBreak/>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lastRenderedPageBreak/>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lastRenderedPageBreak/>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9981" w:name="_Toc97042827"/>
      <w:bookmarkStart w:id="9982" w:name="_Toc97045971"/>
      <w:bookmarkStart w:id="9983" w:name="_Toc97155716"/>
      <w:bookmarkStart w:id="9984" w:name="_Toc101521772"/>
      <w:bookmarkStart w:id="9985" w:name="_Toc138762084"/>
      <w:bookmarkStart w:id="9986" w:name="_Toc145708347"/>
      <w:bookmarkStart w:id="9987" w:name="_Toc160570929"/>
      <w:bookmarkStart w:id="9988" w:name="_Toc162008525"/>
      <w:bookmarkStart w:id="9989" w:name="_Toc185516358"/>
      <w:bookmarkStart w:id="9990" w:name="_Toc192873666"/>
      <w:bookmarkStart w:id="9991" w:name="_Toc200971380"/>
      <w:r>
        <w:t>A.7</w:t>
      </w:r>
      <w:r>
        <w:tab/>
      </w:r>
      <w:r>
        <w:rPr>
          <w:noProof/>
        </w:rPr>
        <w:t>Eees_ACRManagementEvent API</w:t>
      </w:r>
      <w:bookmarkEnd w:id="9981"/>
      <w:bookmarkEnd w:id="9982"/>
      <w:bookmarkEnd w:id="9983"/>
      <w:bookmarkEnd w:id="9984"/>
      <w:bookmarkEnd w:id="9985"/>
      <w:bookmarkEnd w:id="9986"/>
      <w:bookmarkEnd w:id="9987"/>
      <w:bookmarkEnd w:id="9988"/>
      <w:bookmarkEnd w:id="9989"/>
      <w:bookmarkEnd w:id="9990"/>
      <w:bookmarkEnd w:id="9991"/>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BFA5DCF"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EED90CC"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lastRenderedPageBreak/>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lastRenderedPageBreak/>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lastRenderedPageBreak/>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lastRenderedPageBreak/>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lastRenderedPageBreak/>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lastRenderedPageBreak/>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lastRenderedPageBreak/>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9992"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9992"/>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lastRenderedPageBreak/>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lastRenderedPageBreak/>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9993" w:name="_Toc97042829"/>
      <w:bookmarkStart w:id="9994" w:name="_Toc97045973"/>
      <w:bookmarkStart w:id="9995" w:name="_Toc97155718"/>
      <w:bookmarkStart w:id="9996" w:name="_Toc101521774"/>
      <w:bookmarkStart w:id="9997" w:name="_Toc138762085"/>
      <w:bookmarkStart w:id="9998" w:name="_Toc145708348"/>
      <w:bookmarkStart w:id="9999" w:name="_Toc160570930"/>
      <w:bookmarkStart w:id="10000" w:name="_Toc162008526"/>
      <w:bookmarkStart w:id="10001" w:name="_Toc185516359"/>
      <w:bookmarkStart w:id="10002" w:name="_Toc192873667"/>
      <w:bookmarkStart w:id="10003" w:name="_Toc200971381"/>
      <w:r>
        <w:t>A.</w:t>
      </w:r>
      <w:r w:rsidR="00BC7A82">
        <w:t>8</w:t>
      </w:r>
      <w:r>
        <w:tab/>
      </w:r>
      <w:r>
        <w:rPr>
          <w:noProof/>
        </w:rPr>
        <w:t>Eees_EECContextRelocation API</w:t>
      </w:r>
      <w:bookmarkEnd w:id="9993"/>
      <w:bookmarkEnd w:id="9994"/>
      <w:bookmarkEnd w:id="9995"/>
      <w:bookmarkEnd w:id="9996"/>
      <w:bookmarkEnd w:id="9997"/>
      <w:bookmarkEnd w:id="9998"/>
      <w:bookmarkEnd w:id="9999"/>
      <w:bookmarkEnd w:id="10000"/>
      <w:bookmarkEnd w:id="10001"/>
      <w:bookmarkEnd w:id="10002"/>
      <w:bookmarkEnd w:id="1000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4D8CE8F" w:rsidR="009274DC" w:rsidRDefault="009274DC" w:rsidP="009274DC">
      <w:pPr>
        <w:pStyle w:val="PL"/>
      </w:pPr>
      <w:r>
        <w:t xml:space="preserve">  version: 1.</w:t>
      </w:r>
      <w:r w:rsidR="00995C3D">
        <w:t>2</w:t>
      </w:r>
      <w:r>
        <w:t>.0</w:t>
      </w:r>
      <w:r w:rsidR="00995C3D">
        <w:rPr>
          <w:noProof/>
          <w:lang w:val="fr-FR"/>
        </w:rPr>
        <w:t>-alpha.</w:t>
      </w:r>
      <w:r w:rsidR="005C3B7D">
        <w:rPr>
          <w:noProof/>
          <w:lang w:val="fr-FR"/>
        </w:rPr>
        <w:t>3</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3EA95E6" w:rsidR="009274DC" w:rsidRDefault="009274DC" w:rsidP="009274DC">
      <w:pPr>
        <w:pStyle w:val="PL"/>
      </w:pPr>
      <w:r>
        <w:t xml:space="preserve">    3GPP TS 29.558 V1</w:t>
      </w:r>
      <w:r w:rsidR="00995C3D">
        <w:t>9</w:t>
      </w:r>
      <w:r>
        <w:t>.</w:t>
      </w:r>
      <w:r w:rsidR="005C3B7D">
        <w:t>3</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lastRenderedPageBreak/>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lastRenderedPageBreak/>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lastRenderedPageBreak/>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0004" w:name="_Toc97045974"/>
      <w:bookmarkStart w:id="10005" w:name="_Toc97155719"/>
      <w:bookmarkStart w:id="10006" w:name="_Toc101521775"/>
      <w:bookmarkStart w:id="10007" w:name="_Toc138762086"/>
      <w:bookmarkStart w:id="10008" w:name="_Toc145708349"/>
      <w:bookmarkStart w:id="10009" w:name="_Toc160570931"/>
      <w:bookmarkStart w:id="10010" w:name="_Toc162008527"/>
      <w:bookmarkStart w:id="10011" w:name="_Toc185516360"/>
      <w:bookmarkStart w:id="10012" w:name="_Toc192873668"/>
      <w:bookmarkStart w:id="10013" w:name="_Toc200971382"/>
      <w:r>
        <w:t>A.</w:t>
      </w:r>
      <w:r w:rsidR="00BC7A82">
        <w:t>9</w:t>
      </w:r>
      <w:r>
        <w:tab/>
      </w:r>
      <w:r w:rsidRPr="00F477AF">
        <w:t>Eees_</w:t>
      </w:r>
      <w:r>
        <w:t>EELManaged</w:t>
      </w:r>
      <w:r w:rsidRPr="00F477AF">
        <w:t>ACR</w:t>
      </w:r>
      <w:r>
        <w:rPr>
          <w:noProof/>
          <w:lang w:eastAsia="zh-CN"/>
        </w:rPr>
        <w:t xml:space="preserve"> </w:t>
      </w:r>
      <w:bookmarkStart w:id="10014" w:name="_Toc94194974"/>
      <w:bookmarkStart w:id="10015" w:name="_Toc97042832"/>
      <w:r>
        <w:t>API</w:t>
      </w:r>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1C60EC43" w14:textId="77777777" w:rsidR="00A040B3" w:rsidRDefault="00A040B3" w:rsidP="00A040B3">
      <w:pPr>
        <w:pStyle w:val="PL"/>
      </w:pPr>
      <w:bookmarkStart w:id="10016" w:name="_Hlk514243590"/>
      <w:bookmarkStart w:id="10017" w:name="_Hlk515634373"/>
      <w:bookmarkStart w:id="10018"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D8E56C"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51C7F4"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0016"/>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lastRenderedPageBreak/>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lastRenderedPageBreak/>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lastRenderedPageBreak/>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lastRenderedPageBreak/>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0017"/>
    <w:bookmarkEnd w:id="10018"/>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0019" w:name="_Toc97042833"/>
      <w:bookmarkStart w:id="10020" w:name="_Toc97045975"/>
      <w:bookmarkStart w:id="10021" w:name="_Toc97155720"/>
      <w:bookmarkStart w:id="10022" w:name="_Toc101521776"/>
      <w:bookmarkStart w:id="10023" w:name="_Toc138762087"/>
      <w:bookmarkStart w:id="10024" w:name="_Toc145708350"/>
      <w:bookmarkStart w:id="10025" w:name="_Toc160570932"/>
      <w:bookmarkStart w:id="10026" w:name="_Toc162008528"/>
      <w:bookmarkStart w:id="10027" w:name="_Toc185516361"/>
      <w:bookmarkStart w:id="10028" w:name="_Toc192873669"/>
      <w:bookmarkStart w:id="10029" w:name="_Toc200971383"/>
      <w:r>
        <w:t>A.</w:t>
      </w:r>
      <w:r w:rsidR="00BC7A82">
        <w:t>10</w:t>
      </w:r>
      <w:r>
        <w:tab/>
      </w:r>
      <w:r w:rsidRPr="00310802">
        <w:t>Eees_ACRStatusUpdate</w:t>
      </w:r>
      <w:r>
        <w:t xml:space="preserve"> API</w:t>
      </w:r>
      <w:bookmarkEnd w:id="10019"/>
      <w:bookmarkEnd w:id="10020"/>
      <w:bookmarkEnd w:id="10021"/>
      <w:bookmarkEnd w:id="10022"/>
      <w:bookmarkEnd w:id="10023"/>
      <w:bookmarkEnd w:id="10024"/>
      <w:bookmarkEnd w:id="10025"/>
      <w:bookmarkEnd w:id="10026"/>
      <w:bookmarkEnd w:id="10027"/>
      <w:bookmarkEnd w:id="10028"/>
      <w:bookmarkEnd w:id="1002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lastRenderedPageBreak/>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lastRenderedPageBreak/>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lastRenderedPageBreak/>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0030" w:name="_Toc85734612"/>
      <w:bookmarkStart w:id="10031" w:name="_Toc89431911"/>
      <w:bookmarkStart w:id="10032" w:name="_Toc97042830"/>
      <w:bookmarkStart w:id="10033" w:name="_Toc97045976"/>
      <w:bookmarkStart w:id="10034" w:name="_Toc97155721"/>
      <w:bookmarkStart w:id="10035" w:name="_Toc101521777"/>
      <w:bookmarkStart w:id="10036" w:name="_Toc138762088"/>
      <w:bookmarkStart w:id="10037" w:name="_Toc145708351"/>
      <w:bookmarkStart w:id="10038" w:name="_Toc160570933"/>
      <w:bookmarkStart w:id="10039" w:name="_Toc162008529"/>
      <w:bookmarkStart w:id="10040" w:name="_Toc185516362"/>
      <w:bookmarkStart w:id="10041" w:name="_Toc192873670"/>
      <w:bookmarkStart w:id="10042" w:name="_Toc200971384"/>
      <w:r>
        <w:t>A.</w:t>
      </w:r>
      <w:r w:rsidR="00A040B3">
        <w:t>1</w:t>
      </w:r>
      <w:r w:rsidR="00BC7A82">
        <w:t>1</w:t>
      </w:r>
      <w:r>
        <w:tab/>
      </w:r>
      <w:r>
        <w:rPr>
          <w:noProof/>
        </w:rPr>
        <w:t>Eecs_EESRegistration API</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28611C9F" w:rsidR="00805512" w:rsidRDefault="00805512" w:rsidP="00805512">
      <w:pPr>
        <w:pStyle w:val="PL"/>
      </w:pPr>
      <w:r>
        <w:t xml:space="preserve">  version: 1.</w:t>
      </w:r>
      <w:r w:rsidR="00995C3D">
        <w:t>2</w:t>
      </w:r>
      <w:r>
        <w:t>.</w:t>
      </w:r>
      <w:r w:rsidR="00C80865">
        <w:t>0</w:t>
      </w:r>
      <w:r w:rsidR="00995C3D">
        <w:rPr>
          <w:noProof/>
          <w:lang w:val="fr-FR"/>
        </w:rPr>
        <w:t>-alpha.</w:t>
      </w:r>
      <w:r w:rsidR="005C3B7D">
        <w:rPr>
          <w:noProof/>
          <w:lang w:val="fr-FR"/>
        </w:rPr>
        <w:t>3</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3093BCD4" w:rsidR="008C70FA" w:rsidRDefault="008C70FA" w:rsidP="00805512">
      <w:pPr>
        <w:pStyle w:val="PL"/>
      </w:pPr>
      <w:r>
        <w:t xml:space="preserve">    </w:t>
      </w:r>
      <w:r w:rsidR="00805512">
        <w:t>3GPP TS 29.558 V1</w:t>
      </w:r>
      <w:r w:rsidR="00995C3D">
        <w:t>9</w:t>
      </w:r>
      <w:r w:rsidR="00805512">
        <w:t>.</w:t>
      </w:r>
      <w:r w:rsidR="005C3B7D">
        <w:t>3</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lastRenderedPageBreak/>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lastRenderedPageBreak/>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lastRenderedPageBreak/>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lastRenderedPageBreak/>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lastRenderedPageBreak/>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lastRenderedPageBreak/>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3510752E" w14:textId="77777777" w:rsidR="00931558" w:rsidRDefault="00931558" w:rsidP="00931558">
      <w:pPr>
        <w:pStyle w:val="PL"/>
      </w:pPr>
      <w:r>
        <w:t xml:space="preserve">            </w:t>
      </w:r>
      <w:r>
        <w:rPr>
          <w:rFonts w:cs="Arial"/>
          <w:szCs w:val="18"/>
        </w:rPr>
        <w:t>Indicates whether the EES service area is mobile or not</w:t>
      </w:r>
      <w:r>
        <w:t>.</w:t>
      </w:r>
    </w:p>
    <w:p w14:paraId="536C43AC" w14:textId="77777777" w:rsidR="00931558" w:rsidRDefault="00931558" w:rsidP="00931558">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7B6CEEC7" w14:textId="77777777" w:rsidR="00931558" w:rsidRPr="00D76C6F" w:rsidRDefault="00931558" w:rsidP="00931558">
      <w:pPr>
        <w:pStyle w:val="PL"/>
        <w:rPr>
          <w:rFonts w:cs="Arial"/>
          <w:szCs w:val="18"/>
        </w:rPr>
      </w:pPr>
      <w:r>
        <w:rPr>
          <w:rFonts w:cs="Arial"/>
          <w:szCs w:val="18"/>
        </w:rPr>
        <w:t xml:space="preserve">           </w:t>
      </w:r>
      <w:r w:rsidRPr="00D76C6F">
        <w:rPr>
          <w:rFonts w:cs="Arial"/>
          <w:szCs w:val="18"/>
        </w:rPr>
        <w:t xml:space="preserve"> satellite).</w:t>
      </w:r>
    </w:p>
    <w:p w14:paraId="1D114B92" w14:textId="77777777" w:rsidR="00931558" w:rsidRDefault="00931558" w:rsidP="00931558">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3B8CDC82" w14:textId="77777777" w:rsidR="00931558" w:rsidRPr="00D76C6F" w:rsidRDefault="00931558" w:rsidP="00931558">
      <w:pPr>
        <w:pStyle w:val="PL"/>
        <w:rPr>
          <w:rFonts w:cs="Arial"/>
          <w:szCs w:val="18"/>
        </w:rPr>
      </w:pPr>
      <w:r>
        <w:rPr>
          <w:rFonts w:cs="Arial"/>
          <w:szCs w:val="18"/>
        </w:rPr>
        <w:t xml:space="preserve">           </w:t>
      </w:r>
      <w:r w:rsidRPr="00D76C6F">
        <w:rPr>
          <w:rFonts w:cs="Arial"/>
          <w:szCs w:val="18"/>
        </w:rPr>
        <w:t xml:space="preserve"> satellite).</w:t>
      </w:r>
    </w:p>
    <w:p w14:paraId="7D9F75DA" w14:textId="25F4311C" w:rsidR="005C4E02" w:rsidRDefault="00931558" w:rsidP="00931558">
      <w:pPr>
        <w:pStyle w:val="PL"/>
      </w:pPr>
      <w:r>
        <w:rPr>
          <w:lang w:eastAsia="zh-CN"/>
        </w:rPr>
        <w:t xml:space="preserve">            </w:t>
      </w:r>
      <w:r w:rsidRPr="00F71E76">
        <w:rPr>
          <w:lang w:eastAsia="zh-CN"/>
        </w:rPr>
        <w:t xml:space="preserve">The default value is </w:t>
      </w:r>
      <w:r>
        <w:rPr>
          <w:lang w:eastAsia="zh-CN"/>
        </w:rPr>
        <w:t>"false" when this attribute is omitted.</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2805E8D2" w:rsidR="005C4E02" w:rsidRDefault="005C4E02" w:rsidP="005C4E02">
      <w:pPr>
        <w:pStyle w:val="PL"/>
      </w:pPr>
      <w:r>
        <w:t xml:space="preserve">          type: string</w:t>
      </w:r>
    </w:p>
    <w:p w14:paraId="505D7151" w14:textId="77777777" w:rsidR="00931558" w:rsidRDefault="00931558" w:rsidP="00931558">
      <w:pPr>
        <w:pStyle w:val="PL"/>
      </w:pPr>
      <w:r>
        <w:t xml:space="preserve">      required:</w:t>
      </w:r>
    </w:p>
    <w:p w14:paraId="2BD1028C" w14:textId="77777777" w:rsidR="00931558" w:rsidRDefault="00931558" w:rsidP="00931558">
      <w:pPr>
        <w:pStyle w:val="PL"/>
      </w:pPr>
      <w:r>
        <w:t xml:space="preserve">        - satId</w:t>
      </w:r>
    </w:p>
    <w:p w14:paraId="05C18C0C" w14:textId="77777777" w:rsidR="00931558" w:rsidRDefault="00931558" w:rsidP="005C4E02">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lastRenderedPageBreak/>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0043" w:name="_Toc97042831"/>
      <w:bookmarkStart w:id="10044" w:name="_Toc97045977"/>
      <w:bookmarkStart w:id="10045" w:name="_Toc97155722"/>
      <w:bookmarkStart w:id="10046" w:name="_Toc101521778"/>
      <w:bookmarkStart w:id="10047" w:name="_Toc138762089"/>
      <w:bookmarkStart w:id="10048" w:name="_Toc145708352"/>
      <w:bookmarkStart w:id="10049" w:name="_Toc160570934"/>
      <w:bookmarkStart w:id="10050" w:name="_Toc162008530"/>
      <w:bookmarkStart w:id="10051" w:name="_Toc185516363"/>
      <w:bookmarkStart w:id="10052" w:name="_Toc192873671"/>
      <w:bookmarkStart w:id="10053" w:name="_Toc200971385"/>
      <w:r>
        <w:t>A.</w:t>
      </w:r>
      <w:r w:rsidR="00A040B3">
        <w:t>1</w:t>
      </w:r>
      <w:r w:rsidR="00BC7A82">
        <w:t>2</w:t>
      </w:r>
      <w:r>
        <w:tab/>
      </w:r>
      <w:r>
        <w:rPr>
          <w:noProof/>
        </w:rPr>
        <w:t>Eecs_TargetEESDiscovery API</w:t>
      </w:r>
      <w:bookmarkEnd w:id="10043"/>
      <w:bookmarkEnd w:id="10044"/>
      <w:bookmarkEnd w:id="10045"/>
      <w:bookmarkEnd w:id="10046"/>
      <w:bookmarkEnd w:id="10047"/>
      <w:bookmarkEnd w:id="10048"/>
      <w:bookmarkEnd w:id="10049"/>
      <w:bookmarkEnd w:id="10050"/>
      <w:bookmarkEnd w:id="10051"/>
      <w:bookmarkEnd w:id="10052"/>
      <w:bookmarkEnd w:id="10053"/>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1512480" w:rsidR="000602AD" w:rsidRDefault="000602AD" w:rsidP="000602AD">
      <w:pPr>
        <w:pStyle w:val="PL"/>
      </w:pPr>
      <w:r>
        <w:t xml:space="preserve">  version: 1.</w:t>
      </w:r>
      <w:r w:rsidR="00995C3D">
        <w:t>2</w:t>
      </w:r>
      <w:r>
        <w:t>.0</w:t>
      </w:r>
      <w:r w:rsidR="00995C3D">
        <w:rPr>
          <w:noProof/>
          <w:lang w:val="fr-FR"/>
        </w:rPr>
        <w:t>-alpha.</w:t>
      </w:r>
      <w:r w:rsidR="005C3B7D">
        <w:rPr>
          <w:noProof/>
          <w:lang w:val="fr-FR"/>
        </w:rPr>
        <w:t>3</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0F22CF9" w:rsidR="000602AD" w:rsidRDefault="000602AD" w:rsidP="000602AD">
      <w:pPr>
        <w:pStyle w:val="PL"/>
      </w:pPr>
      <w:r>
        <w:t xml:space="preserve">    3GPP TS 29.558 V1</w:t>
      </w:r>
      <w:r w:rsidR="00995C3D">
        <w:t>9</w:t>
      </w:r>
      <w:r>
        <w:t>.</w:t>
      </w:r>
      <w:r w:rsidR="005C3B7D">
        <w:t>3</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lastRenderedPageBreak/>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lastRenderedPageBreak/>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lastRenderedPageBreak/>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0054"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0054"/>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0055" w:name="_Toc138762090"/>
      <w:bookmarkStart w:id="10056" w:name="_Toc145708353"/>
      <w:bookmarkStart w:id="10057" w:name="_Toc160570935"/>
      <w:bookmarkStart w:id="10058" w:name="_Toc162008531"/>
      <w:bookmarkStart w:id="10059" w:name="_Toc185516364"/>
      <w:bookmarkStart w:id="10060" w:name="_Toc192873672"/>
      <w:bookmarkStart w:id="10061" w:name="_Toc200971386"/>
      <w:r>
        <w:t>A.</w:t>
      </w:r>
      <w:r w:rsidRPr="00444667">
        <w:t>1</w:t>
      </w:r>
      <w:r>
        <w:t>3</w:t>
      </w:r>
      <w:r>
        <w:tab/>
      </w:r>
      <w:r w:rsidRPr="00310802">
        <w:t>Eees_ACR</w:t>
      </w:r>
      <w:r>
        <w:t>ParameterInformation API</w:t>
      </w:r>
      <w:bookmarkEnd w:id="10055"/>
      <w:bookmarkEnd w:id="10056"/>
      <w:bookmarkEnd w:id="10057"/>
      <w:bookmarkEnd w:id="10058"/>
      <w:bookmarkEnd w:id="10059"/>
      <w:bookmarkEnd w:id="10060"/>
      <w:bookmarkEnd w:id="10061"/>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lastRenderedPageBreak/>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lastRenderedPageBreak/>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0062" w:name="_Toc129169978"/>
      <w:bookmarkStart w:id="10063" w:name="_Toc145708354"/>
      <w:bookmarkStart w:id="10064" w:name="_Toc160570936"/>
      <w:bookmarkStart w:id="10065" w:name="_Toc162008532"/>
      <w:bookmarkStart w:id="10066" w:name="_Toc185516365"/>
      <w:bookmarkStart w:id="10067" w:name="_Toc192873673"/>
      <w:bookmarkStart w:id="10068" w:name="_Toc200971387"/>
      <w:r>
        <w:t>A.14</w:t>
      </w:r>
      <w:r>
        <w:tab/>
        <w:t>Ecas_SelectedEES API</w:t>
      </w:r>
      <w:bookmarkEnd w:id="10062"/>
      <w:bookmarkEnd w:id="10063"/>
      <w:bookmarkEnd w:id="10064"/>
      <w:bookmarkEnd w:id="10065"/>
      <w:bookmarkEnd w:id="10066"/>
      <w:bookmarkEnd w:id="10067"/>
      <w:bookmarkEnd w:id="10068"/>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lastRenderedPageBreak/>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0069" w:name="_Toc145708355"/>
      <w:bookmarkStart w:id="10070" w:name="_Toc160570937"/>
      <w:bookmarkStart w:id="10071" w:name="_Toc162008533"/>
      <w:bookmarkStart w:id="10072" w:name="_Toc185516366"/>
      <w:bookmarkStart w:id="10073" w:name="_Toc192873674"/>
      <w:bookmarkStart w:id="10074" w:name="_Toc200971388"/>
      <w:r>
        <w:t>A.</w:t>
      </w:r>
      <w:r w:rsidRPr="00444667">
        <w:t>1</w:t>
      </w:r>
      <w:r w:rsidR="002B0725">
        <w:t>5</w:t>
      </w:r>
      <w:r>
        <w:tab/>
      </w:r>
      <w:r w:rsidRPr="00310802">
        <w:t>Eees_</w:t>
      </w:r>
      <w:r>
        <w:t>CommonEAS</w:t>
      </w:r>
      <w:r w:rsidR="00C808F1" w:rsidRPr="00310802">
        <w:t>A</w:t>
      </w:r>
      <w:r w:rsidR="00C808F1">
        <w:t>nnouncement</w:t>
      </w:r>
      <w:r>
        <w:t xml:space="preserve"> API</w:t>
      </w:r>
      <w:bookmarkEnd w:id="10069"/>
      <w:bookmarkEnd w:id="10070"/>
      <w:bookmarkEnd w:id="10071"/>
      <w:bookmarkEnd w:id="10072"/>
      <w:bookmarkEnd w:id="10073"/>
      <w:bookmarkEnd w:id="10074"/>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lastRenderedPageBreak/>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lastRenderedPageBreak/>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0075" w:name="_Toc160570938"/>
      <w:bookmarkStart w:id="10076" w:name="_Toc162008534"/>
      <w:bookmarkStart w:id="10077" w:name="_Toc185516367"/>
      <w:bookmarkStart w:id="10078" w:name="_Toc192873675"/>
      <w:bookmarkStart w:id="10079" w:name="_Toc200971389"/>
      <w:r>
        <w:t>A.16</w:t>
      </w:r>
      <w:r>
        <w:tab/>
      </w:r>
      <w:r w:rsidRPr="00310802">
        <w:t>Ee</w:t>
      </w:r>
      <w:r>
        <w:t>c</w:t>
      </w:r>
      <w:r w:rsidRPr="00310802">
        <w:t>s_</w:t>
      </w:r>
      <w:r>
        <w:t>EASInfoManagement API</w:t>
      </w:r>
      <w:bookmarkEnd w:id="10075"/>
      <w:bookmarkEnd w:id="10076"/>
      <w:bookmarkEnd w:id="10077"/>
      <w:bookmarkEnd w:id="10078"/>
      <w:bookmarkEnd w:id="10079"/>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lastRenderedPageBreak/>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0080" w:name="_Hlk171581081"/>
      <w:r w:rsidRPr="006A1FE4">
        <w:rPr>
          <w:rFonts w:ascii="Courier New" w:hAnsi="Courier New" w:cs="Courier New"/>
          <w:sz w:val="16"/>
          <w:lang w:eastAsia="ja-JP"/>
        </w:rPr>
        <w:t xml:space="preserve">Common EAS Binding </w:t>
      </w:r>
      <w:bookmarkEnd w:id="10080"/>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lastRenderedPageBreak/>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lastRenderedPageBreak/>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0081" w:name="_Toc160570939"/>
      <w:bookmarkStart w:id="10082" w:name="_Toc162008535"/>
      <w:bookmarkStart w:id="10083" w:name="_Toc185516368"/>
      <w:bookmarkStart w:id="10084" w:name="_Toc192873676"/>
      <w:bookmarkStart w:id="10085" w:name="_Toc200971390"/>
      <w:r>
        <w:t>A.</w:t>
      </w:r>
      <w:r w:rsidRPr="00444667">
        <w:t>1</w:t>
      </w:r>
      <w:r>
        <w:t>7</w:t>
      </w:r>
      <w:r>
        <w:tab/>
      </w:r>
      <w:r w:rsidRPr="00310802">
        <w:t>Eees_</w:t>
      </w:r>
      <w:r>
        <w:t>TrafficInfluenceEAS API</w:t>
      </w:r>
      <w:bookmarkEnd w:id="10081"/>
      <w:bookmarkEnd w:id="10082"/>
      <w:bookmarkEnd w:id="10083"/>
      <w:bookmarkEnd w:id="10084"/>
      <w:bookmarkEnd w:id="1008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lastRenderedPageBreak/>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lastRenderedPageBreak/>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lastRenderedPageBreak/>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0086" w:name="_Toc151743492"/>
      <w:bookmarkStart w:id="10087" w:name="_Toc185516369"/>
      <w:bookmarkStart w:id="10088" w:name="_Toc192873677"/>
      <w:bookmarkStart w:id="10089" w:name="_Toc85734613"/>
      <w:bookmarkStart w:id="10090" w:name="_Toc89431912"/>
      <w:bookmarkStart w:id="10091" w:name="_Toc97042834"/>
      <w:bookmarkStart w:id="10092" w:name="_Toc97045978"/>
      <w:bookmarkStart w:id="10093" w:name="_Toc97155723"/>
      <w:bookmarkStart w:id="10094" w:name="_Toc101521779"/>
      <w:bookmarkStart w:id="10095" w:name="_Toc138762091"/>
      <w:bookmarkStart w:id="10096" w:name="_Toc145708356"/>
      <w:bookmarkStart w:id="10097" w:name="_Toc160570940"/>
      <w:bookmarkStart w:id="10098" w:name="_Toc162008536"/>
      <w:bookmarkStart w:id="10099" w:name="_Toc200971391"/>
      <w:r w:rsidR="00BF4268" w:rsidRPr="00CC0E72">
        <w:lastRenderedPageBreak/>
        <w:t>A.18</w:t>
      </w:r>
      <w:r w:rsidR="00BF4268" w:rsidRPr="00CC0E72">
        <w:tab/>
      </w:r>
      <w:bookmarkStart w:id="10100" w:name="_Hlk144024711"/>
      <w:r w:rsidR="00BF4268" w:rsidRPr="00CC0E72">
        <w:t>Eecs_ECSServiceProvisioning API</w:t>
      </w:r>
      <w:bookmarkEnd w:id="10086"/>
      <w:bookmarkEnd w:id="10087"/>
      <w:bookmarkEnd w:id="10088"/>
      <w:bookmarkEnd w:id="10099"/>
      <w:bookmarkEnd w:id="10100"/>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1D3F36CB"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5C3B7D">
        <w:rPr>
          <w:noProof/>
          <w:lang w:val="fr-FR"/>
        </w:rPr>
        <w:t>4</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1D25DA85" w:rsidR="00BF4268" w:rsidRDefault="00BF4268" w:rsidP="00BF4268">
      <w:pPr>
        <w:pStyle w:val="PL"/>
      </w:pPr>
      <w:r>
        <w:t xml:space="preserve">    3GPP TS 29.558 V1</w:t>
      </w:r>
      <w:r w:rsidR="00995C3D">
        <w:t>9</w:t>
      </w:r>
      <w:r>
        <w:t>.</w:t>
      </w:r>
      <w:r w:rsidR="005C3B7D">
        <w:t>3</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0101" w:name="_Toc185516370"/>
      <w:bookmarkStart w:id="10102" w:name="_Toc192873678"/>
      <w:bookmarkStart w:id="10103" w:name="_Toc200971392"/>
      <w:r>
        <w:t>A.19</w:t>
      </w:r>
      <w:r>
        <w:tab/>
        <w:t>Eecs_ECSDiscovery API</w:t>
      </w:r>
      <w:bookmarkEnd w:id="10101"/>
      <w:bookmarkEnd w:id="10102"/>
      <w:bookmarkEnd w:id="10103"/>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4B7B7D2D"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0EF65FE2"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0104" w:name="_Toc185516371"/>
      <w:bookmarkStart w:id="10105" w:name="_Toc192873679"/>
      <w:bookmarkStart w:id="10106" w:name="_Toc200971393"/>
      <w:r w:rsidRPr="00CC0E72">
        <w:t>A.</w:t>
      </w:r>
      <w:r>
        <w:t>20</w:t>
      </w:r>
      <w:r w:rsidRPr="00CC0E72">
        <w:tab/>
        <w:t>Eecs_</w:t>
      </w:r>
      <w:r>
        <w:t>ACREvents</w:t>
      </w:r>
      <w:r w:rsidRPr="00CC0E72">
        <w:t xml:space="preserve"> API</w:t>
      </w:r>
      <w:bookmarkEnd w:id="10104"/>
      <w:bookmarkEnd w:id="10105"/>
      <w:bookmarkEnd w:id="10106"/>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0107" w:name="_Toc185516372"/>
      <w:bookmarkStart w:id="10108" w:name="_Toc192873680"/>
      <w:bookmarkStart w:id="10109" w:name="_Toc200971394"/>
      <w:r>
        <w:lastRenderedPageBreak/>
        <w:t>Annex B</w:t>
      </w:r>
      <w:r w:rsidR="00080512" w:rsidRPr="004D3578">
        <w:t xml:space="preserve"> (informative):</w:t>
      </w:r>
      <w:r w:rsidR="00080512" w:rsidRPr="004D3578">
        <w:br/>
        <w:t>Change history</w:t>
      </w:r>
      <w:bookmarkStart w:id="10110" w:name="historyclause"/>
      <w:bookmarkEnd w:id="10089"/>
      <w:bookmarkEnd w:id="10090"/>
      <w:bookmarkEnd w:id="10091"/>
      <w:bookmarkEnd w:id="10092"/>
      <w:bookmarkEnd w:id="10093"/>
      <w:bookmarkEnd w:id="10094"/>
      <w:bookmarkEnd w:id="10095"/>
      <w:bookmarkEnd w:id="10096"/>
      <w:bookmarkEnd w:id="10097"/>
      <w:bookmarkEnd w:id="10098"/>
      <w:bookmarkEnd w:id="10107"/>
      <w:bookmarkEnd w:id="10108"/>
      <w:bookmarkEnd w:id="10109"/>
      <w:bookmarkEnd w:id="1011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0D5FB3" w14:textId="77777777" w:rsidR="009825F0" w:rsidRDefault="009825F0">
      <w:r>
        <w:separator/>
      </w:r>
    </w:p>
  </w:endnote>
  <w:endnote w:type="continuationSeparator" w:id="0">
    <w:p w14:paraId="75E4FEC9" w14:textId="77777777" w:rsidR="009825F0" w:rsidRDefault="009825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맑은 고딕">
    <w:panose1 w:val="020B0503020000020004"/>
    <w:charset w:val="81"/>
    <w:family w:val="modern"/>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F0535F" w:rsidRDefault="00F053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65EDB" w14:textId="77777777" w:rsidR="009825F0" w:rsidRDefault="009825F0">
      <w:r>
        <w:separator/>
      </w:r>
    </w:p>
  </w:footnote>
  <w:footnote w:type="continuationSeparator" w:id="0">
    <w:p w14:paraId="21F98831" w14:textId="77777777" w:rsidR="009825F0" w:rsidRDefault="009825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86402A1" w:rsidR="00F0535F" w:rsidRDefault="00F053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5D9B">
      <w:rPr>
        <w:rFonts w:ascii="Arial" w:hAnsi="Arial" w:cs="Arial"/>
        <w:b/>
        <w:noProof/>
        <w:sz w:val="18"/>
        <w:szCs w:val="18"/>
      </w:rPr>
      <w:t>3GPP TS 29.558 V19.3.0 (2025-06)</w:t>
    </w:r>
    <w:r>
      <w:rPr>
        <w:rFonts w:ascii="Arial" w:hAnsi="Arial" w:cs="Arial"/>
        <w:b/>
        <w:sz w:val="18"/>
        <w:szCs w:val="18"/>
      </w:rPr>
      <w:fldChar w:fldCharType="end"/>
    </w:r>
  </w:p>
  <w:p w14:paraId="4FE9FD4E" w14:textId="20B7F035" w:rsidR="00F0535F" w:rsidRDefault="00F053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E2574">
      <w:rPr>
        <w:rFonts w:ascii="Arial" w:hAnsi="Arial" w:cs="Arial"/>
        <w:b/>
        <w:noProof/>
        <w:sz w:val="18"/>
        <w:szCs w:val="18"/>
      </w:rPr>
      <w:t>68</w:t>
    </w:r>
    <w:r>
      <w:rPr>
        <w:rFonts w:ascii="Arial" w:hAnsi="Arial" w:cs="Arial"/>
        <w:b/>
        <w:sz w:val="18"/>
        <w:szCs w:val="18"/>
      </w:rPr>
      <w:fldChar w:fldCharType="end"/>
    </w:r>
  </w:p>
  <w:p w14:paraId="5EA78C0D" w14:textId="2FDD1E18" w:rsidR="00F0535F" w:rsidRDefault="00F053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5D9B">
      <w:rPr>
        <w:rFonts w:ascii="Arial" w:hAnsi="Arial" w:cs="Arial"/>
        <w:b/>
        <w:noProof/>
        <w:sz w:val="18"/>
        <w:szCs w:val="18"/>
      </w:rPr>
      <w:t>Release 19</w:t>
    </w:r>
    <w:r>
      <w:rPr>
        <w:rFonts w:ascii="Arial" w:hAnsi="Arial" w:cs="Arial"/>
        <w:b/>
        <w:sz w:val="18"/>
        <w:szCs w:val="18"/>
      </w:rPr>
      <w:fldChar w:fldCharType="end"/>
    </w:r>
  </w:p>
  <w:p w14:paraId="5CB4AC15" w14:textId="77777777" w:rsidR="00F0535F" w:rsidRDefault="00F053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12525600">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06499637">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8220357">
    <w:abstractNumId w:val="6"/>
  </w:num>
  <w:num w:numId="4" w16cid:durableId="1545143493">
    <w:abstractNumId w:val="33"/>
  </w:num>
  <w:num w:numId="5" w16cid:durableId="736560525">
    <w:abstractNumId w:val="12"/>
  </w:num>
  <w:num w:numId="6" w16cid:durableId="1153643136">
    <w:abstractNumId w:val="20"/>
  </w:num>
  <w:num w:numId="7" w16cid:durableId="1054088722">
    <w:abstractNumId w:val="24"/>
  </w:num>
  <w:num w:numId="8" w16cid:durableId="507133885">
    <w:abstractNumId w:val="39"/>
  </w:num>
  <w:num w:numId="9" w16cid:durableId="689331990">
    <w:abstractNumId w:val="10"/>
  </w:num>
  <w:num w:numId="10" w16cid:durableId="953511870">
    <w:abstractNumId w:val="19"/>
  </w:num>
  <w:num w:numId="11" w16cid:durableId="690187610">
    <w:abstractNumId w:val="27"/>
  </w:num>
  <w:num w:numId="12" w16cid:durableId="1356539194">
    <w:abstractNumId w:val="31"/>
  </w:num>
  <w:num w:numId="13" w16cid:durableId="1054045169">
    <w:abstractNumId w:val="7"/>
  </w:num>
  <w:num w:numId="14" w16cid:durableId="529343131">
    <w:abstractNumId w:val="32"/>
  </w:num>
  <w:num w:numId="15" w16cid:durableId="72047529">
    <w:abstractNumId w:val="29"/>
  </w:num>
  <w:num w:numId="16" w16cid:durableId="319505629">
    <w:abstractNumId w:val="38"/>
  </w:num>
  <w:num w:numId="17" w16cid:durableId="2009206854">
    <w:abstractNumId w:val="16"/>
  </w:num>
  <w:num w:numId="18" w16cid:durableId="2058700567">
    <w:abstractNumId w:val="17"/>
  </w:num>
  <w:num w:numId="19" w16cid:durableId="1956670923">
    <w:abstractNumId w:val="26"/>
  </w:num>
  <w:num w:numId="20" w16cid:durableId="2098205265">
    <w:abstractNumId w:val="30"/>
  </w:num>
  <w:num w:numId="21" w16cid:durableId="2044356680">
    <w:abstractNumId w:val="28"/>
  </w:num>
  <w:num w:numId="22" w16cid:durableId="482697832">
    <w:abstractNumId w:val="18"/>
  </w:num>
  <w:num w:numId="23" w16cid:durableId="485627222">
    <w:abstractNumId w:val="36"/>
  </w:num>
  <w:num w:numId="24" w16cid:durableId="777258383">
    <w:abstractNumId w:val="11"/>
  </w:num>
  <w:num w:numId="25" w16cid:durableId="1387215449">
    <w:abstractNumId w:val="35"/>
  </w:num>
  <w:num w:numId="26" w16cid:durableId="1980332232">
    <w:abstractNumId w:val="22"/>
  </w:num>
  <w:num w:numId="27" w16cid:durableId="1888224316">
    <w:abstractNumId w:val="13"/>
  </w:num>
  <w:num w:numId="28" w16cid:durableId="1838692301">
    <w:abstractNumId w:val="8"/>
  </w:num>
  <w:num w:numId="29" w16cid:durableId="834875443">
    <w:abstractNumId w:val="2"/>
  </w:num>
  <w:num w:numId="30" w16cid:durableId="892816525">
    <w:abstractNumId w:val="1"/>
  </w:num>
  <w:num w:numId="31" w16cid:durableId="203520699">
    <w:abstractNumId w:val="0"/>
  </w:num>
  <w:num w:numId="32" w16cid:durableId="374815522">
    <w:abstractNumId w:val="15"/>
  </w:num>
  <w:num w:numId="33" w16cid:durableId="1762796318">
    <w:abstractNumId w:val="34"/>
  </w:num>
  <w:num w:numId="34" w16cid:durableId="1254708871">
    <w:abstractNumId w:val="9"/>
  </w:num>
  <w:num w:numId="35" w16cid:durableId="714038070">
    <w:abstractNumId w:val="14"/>
  </w:num>
  <w:num w:numId="36" w16cid:durableId="848763644">
    <w:abstractNumId w:val="23"/>
  </w:num>
  <w:num w:numId="37" w16cid:durableId="342755191">
    <w:abstractNumId w:val="37"/>
  </w:num>
  <w:num w:numId="38" w16cid:durableId="1668173400">
    <w:abstractNumId w:val="5"/>
  </w:num>
  <w:num w:numId="39" w16cid:durableId="1338314968">
    <w:abstractNumId w:val="3"/>
    <w:lvlOverride w:ilvl="0">
      <w:startOverride w:val="1"/>
    </w:lvlOverride>
  </w:num>
  <w:num w:numId="40" w16cid:durableId="44448343">
    <w:abstractNumId w:val="2"/>
    <w:lvlOverride w:ilvl="0">
      <w:startOverride w:val="1"/>
    </w:lvlOverride>
  </w:num>
  <w:num w:numId="41" w16cid:durableId="63575115">
    <w:abstractNumId w:val="1"/>
    <w:lvlOverride w:ilvl="0">
      <w:startOverride w:val="1"/>
    </w:lvlOverride>
  </w:num>
  <w:num w:numId="42" w16cid:durableId="1686591358">
    <w:abstractNumId w:val="0"/>
    <w:lvlOverride w:ilvl="0">
      <w:startOverride w:val="1"/>
    </w:lvlOverride>
  </w:num>
  <w:num w:numId="43" w16cid:durableId="153574829">
    <w:abstractNumId w:val="21"/>
  </w:num>
  <w:num w:numId="44" w16cid:durableId="50799002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IN"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710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3.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4.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8E7300-82FD-4162-83B5-E41F93DD62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1023</TotalTime>
  <Pages>412</Pages>
  <Words>138812</Words>
  <Characters>791231</Characters>
  <Application>Microsoft Office Word</Application>
  <DocSecurity>0</DocSecurity>
  <Lines>6593</Lines>
  <Paragraphs>1856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928187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311</cp:revision>
  <cp:lastPrinted>2019-02-25T14:05:00Z</cp:lastPrinted>
  <dcterms:created xsi:type="dcterms:W3CDTF">2023-11-28T04:51:00Z</dcterms:created>
  <dcterms:modified xsi:type="dcterms:W3CDTF">2025-06-16T09:34:00Z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