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74634F4C"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213941">
              <w:t>7</w:t>
            </w:r>
            <w:r w:rsidRPr="00B3056F">
              <w:t xml:space="preserve">.0 </w:t>
            </w:r>
            <w:r w:rsidRPr="00B3056F">
              <w:rPr>
                <w:sz w:val="32"/>
              </w:rPr>
              <w:t>(202</w:t>
            </w:r>
            <w:r w:rsidR="00213941">
              <w:rPr>
                <w:sz w:val="32"/>
              </w:rPr>
              <w:t>1</w:t>
            </w:r>
            <w:r w:rsidRPr="00B3056F">
              <w:rPr>
                <w:sz w:val="32"/>
              </w:rPr>
              <w:t>-</w:t>
            </w:r>
            <w:r w:rsidR="00213941">
              <w:rPr>
                <w:sz w:val="32"/>
              </w:rPr>
              <w:t>03</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1283EED8" w:rsidR="00D57972" w:rsidRPr="00B3056F" w:rsidRDefault="00A72902">
            <w:r>
              <w:rPr>
                <w:i/>
                <w:noProof/>
              </w:rPr>
              <w:drawing>
                <wp:inline distT="0" distB="0" distL="0" distR="0" wp14:anchorId="6F88A439" wp14:editId="2AB590E2">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24CF9136" w:rsidR="00D57972" w:rsidRPr="00B3056F" w:rsidRDefault="00A72902" w:rsidP="00133525">
            <w:pPr>
              <w:jc w:val="right"/>
            </w:pPr>
            <w:bookmarkStart w:id="2" w:name="logos"/>
            <w:r>
              <w:rPr>
                <w:noProof/>
              </w:rPr>
              <w:drawing>
                <wp:inline distT="0" distB="0" distL="0" distR="0" wp14:anchorId="155A6AB6" wp14:editId="67543704">
                  <wp:extent cx="1630680" cy="9575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758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53B16DA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E6949">
              <w:rPr>
                <w:noProof/>
                <w:sz w:val="18"/>
              </w:rPr>
              <w:t>1</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04A7F5F0" w14:textId="63E8969D" w:rsidR="00AE6949"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E6949">
        <w:t>Foreword</w:t>
      </w:r>
      <w:r w:rsidR="00AE6949">
        <w:tab/>
      </w:r>
      <w:r w:rsidR="00AE6949">
        <w:fldChar w:fldCharType="begin" w:fldLock="1"/>
      </w:r>
      <w:r w:rsidR="00AE6949">
        <w:instrText xml:space="preserve"> PAGEREF _Toc67680695 \h </w:instrText>
      </w:r>
      <w:r w:rsidR="00AE6949">
        <w:fldChar w:fldCharType="separate"/>
      </w:r>
      <w:r w:rsidR="00AE6949">
        <w:t>17</w:t>
      </w:r>
      <w:r w:rsidR="00AE6949">
        <w:fldChar w:fldCharType="end"/>
      </w:r>
    </w:p>
    <w:p w14:paraId="3A92B22F" w14:textId="204C62DB" w:rsidR="00AE6949" w:rsidRDefault="00AE694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_Toc67680696 \h </w:instrText>
      </w:r>
      <w:r>
        <w:fldChar w:fldCharType="separate"/>
      </w:r>
      <w:r>
        <w:t>18</w:t>
      </w:r>
      <w:r>
        <w:fldChar w:fldCharType="end"/>
      </w:r>
    </w:p>
    <w:p w14:paraId="28CA7F2E" w14:textId="0606A6B5" w:rsidR="00AE6949" w:rsidRDefault="00AE694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_Toc67680697 \h </w:instrText>
      </w:r>
      <w:r>
        <w:fldChar w:fldCharType="separate"/>
      </w:r>
      <w:r>
        <w:t>18</w:t>
      </w:r>
      <w:r>
        <w:fldChar w:fldCharType="end"/>
      </w:r>
    </w:p>
    <w:p w14:paraId="7B7DD3D6" w14:textId="486B0DC3" w:rsidR="00AE6949" w:rsidRDefault="00AE694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E85FB0">
        <w:rPr>
          <w:rFonts w:eastAsia="SimSun"/>
        </w:rPr>
        <w:t>Definitions and abbreviations</w:t>
      </w:r>
      <w:r>
        <w:tab/>
      </w:r>
      <w:r>
        <w:fldChar w:fldCharType="begin" w:fldLock="1"/>
      </w:r>
      <w:r>
        <w:instrText xml:space="preserve"> PAGEREF _Toc67680698 \h </w:instrText>
      </w:r>
      <w:r>
        <w:fldChar w:fldCharType="separate"/>
      </w:r>
      <w:r>
        <w:t>20</w:t>
      </w:r>
      <w:r>
        <w:fldChar w:fldCharType="end"/>
      </w:r>
    </w:p>
    <w:p w14:paraId="2534A790" w14:textId="436B2D6C" w:rsidR="00AE6949" w:rsidRDefault="00AE6949">
      <w:pPr>
        <w:pStyle w:val="TOC2"/>
        <w:rPr>
          <w:rFonts w:asciiTheme="minorHAnsi" w:eastAsiaTheme="minorEastAsia" w:hAnsiTheme="minorHAnsi" w:cstheme="minorBidi"/>
          <w:sz w:val="22"/>
          <w:szCs w:val="22"/>
          <w:lang w:eastAsia="en-GB"/>
        </w:rPr>
      </w:pPr>
      <w:r w:rsidRPr="00AE6949">
        <w:t>3.1</w:t>
      </w:r>
      <w:r w:rsidRPr="00AE6949">
        <w:rPr>
          <w:rFonts w:asciiTheme="minorHAnsi" w:hAnsiTheme="minorHAnsi" w:cstheme="minorBidi"/>
          <w:sz w:val="22"/>
          <w:szCs w:val="22"/>
          <w:lang w:eastAsia="en-GB"/>
        </w:rPr>
        <w:tab/>
      </w:r>
      <w:r w:rsidRPr="00E85FB0">
        <w:rPr>
          <w:rFonts w:eastAsia="SimSun"/>
        </w:rPr>
        <w:t>Definitions</w:t>
      </w:r>
      <w:r>
        <w:tab/>
      </w:r>
      <w:r>
        <w:fldChar w:fldCharType="begin" w:fldLock="1"/>
      </w:r>
      <w:r>
        <w:instrText xml:space="preserve"> PAGEREF _Toc67680699 \h </w:instrText>
      </w:r>
      <w:r>
        <w:fldChar w:fldCharType="separate"/>
      </w:r>
      <w:r>
        <w:t>20</w:t>
      </w:r>
      <w:r>
        <w:fldChar w:fldCharType="end"/>
      </w:r>
    </w:p>
    <w:p w14:paraId="700D0BA9" w14:textId="13C72198" w:rsidR="00AE6949" w:rsidRDefault="00AE694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_Toc67680700 \h </w:instrText>
      </w:r>
      <w:r>
        <w:fldChar w:fldCharType="separate"/>
      </w:r>
      <w:r>
        <w:t>20</w:t>
      </w:r>
      <w:r>
        <w:fldChar w:fldCharType="end"/>
      </w:r>
    </w:p>
    <w:p w14:paraId="3F85561E" w14:textId="5C554EC2" w:rsidR="00AE6949" w:rsidRDefault="00AE694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_Toc67680701 \h </w:instrText>
      </w:r>
      <w:r>
        <w:fldChar w:fldCharType="separate"/>
      </w:r>
      <w:r>
        <w:t>21</w:t>
      </w:r>
      <w:r>
        <w:fldChar w:fldCharType="end"/>
      </w:r>
    </w:p>
    <w:p w14:paraId="7945A352" w14:textId="0B3D966E" w:rsidR="00AE6949" w:rsidRDefault="00AE694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_Toc67680702 \h </w:instrText>
      </w:r>
      <w:r>
        <w:fldChar w:fldCharType="separate"/>
      </w:r>
      <w:r>
        <w:t>21</w:t>
      </w:r>
      <w:r>
        <w:fldChar w:fldCharType="end"/>
      </w:r>
    </w:p>
    <w:p w14:paraId="7F978C9A" w14:textId="688F85BA" w:rsidR="00AE6949" w:rsidRDefault="00AE694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_Toc67680703 \h </w:instrText>
      </w:r>
      <w:r>
        <w:fldChar w:fldCharType="separate"/>
      </w:r>
      <w:r>
        <w:t>22</w:t>
      </w:r>
      <w:r>
        <w:fldChar w:fldCharType="end"/>
      </w:r>
    </w:p>
    <w:p w14:paraId="73F9EE0C" w14:textId="4A7782F7" w:rsidR="00AE6949" w:rsidRDefault="00AE694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_Toc67680704 \h </w:instrText>
      </w:r>
      <w:r>
        <w:fldChar w:fldCharType="separate"/>
      </w:r>
      <w:r>
        <w:t>22</w:t>
      </w:r>
      <w:r>
        <w:fldChar w:fldCharType="end"/>
      </w:r>
    </w:p>
    <w:p w14:paraId="562E372C" w14:textId="4DB0CF32" w:rsidR="00AE6949" w:rsidRDefault="00AE694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_Toc67680705 \h </w:instrText>
      </w:r>
      <w:r>
        <w:fldChar w:fldCharType="separate"/>
      </w:r>
      <w:r>
        <w:t>23</w:t>
      </w:r>
      <w:r>
        <w:fldChar w:fldCharType="end"/>
      </w:r>
    </w:p>
    <w:p w14:paraId="460773B7" w14:textId="2290220C" w:rsidR="00AE6949" w:rsidRDefault="00AE694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_Toc67680706 \h </w:instrText>
      </w:r>
      <w:r>
        <w:fldChar w:fldCharType="separate"/>
      </w:r>
      <w:r>
        <w:t>23</w:t>
      </w:r>
      <w:r>
        <w:fldChar w:fldCharType="end"/>
      </w:r>
    </w:p>
    <w:p w14:paraId="26EF206E" w14:textId="398E609A" w:rsidR="00AE6949" w:rsidRDefault="00AE694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_Toc67680707 \h </w:instrText>
      </w:r>
      <w:r>
        <w:fldChar w:fldCharType="separate"/>
      </w:r>
      <w:r>
        <w:t>23</w:t>
      </w:r>
      <w:r>
        <w:fldChar w:fldCharType="end"/>
      </w:r>
    </w:p>
    <w:p w14:paraId="3EBBD37C" w14:textId="6D004712" w:rsidR="00AE6949" w:rsidRDefault="00AE694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_Toc67680708 \h </w:instrText>
      </w:r>
      <w:r>
        <w:fldChar w:fldCharType="separate"/>
      </w:r>
      <w:r>
        <w:t>23</w:t>
      </w:r>
      <w:r>
        <w:fldChar w:fldCharType="end"/>
      </w:r>
    </w:p>
    <w:p w14:paraId="46AD0660" w14:textId="23B2ABD3" w:rsidR="00AE6949" w:rsidRDefault="00AE694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_Toc67680709 \h </w:instrText>
      </w:r>
      <w:r>
        <w:fldChar w:fldCharType="separate"/>
      </w:r>
      <w:r>
        <w:t>24</w:t>
      </w:r>
      <w:r>
        <w:fldChar w:fldCharType="end"/>
      </w:r>
    </w:p>
    <w:p w14:paraId="76DA71E7" w14:textId="635F7249" w:rsidR="00AE6949" w:rsidRDefault="00AE6949">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_Toc67680710 \h </w:instrText>
      </w:r>
      <w:r>
        <w:fldChar w:fldCharType="separate"/>
      </w:r>
      <w:r>
        <w:t>24</w:t>
      </w:r>
      <w:r>
        <w:fldChar w:fldCharType="end"/>
      </w:r>
    </w:p>
    <w:p w14:paraId="3550B3BD" w14:textId="69DE0392" w:rsidR="00AE6949" w:rsidRDefault="00AE6949">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_Toc67680711 \h </w:instrText>
      </w:r>
      <w:r>
        <w:fldChar w:fldCharType="separate"/>
      </w:r>
      <w:r>
        <w:t>25</w:t>
      </w:r>
      <w:r>
        <w:fldChar w:fldCharType="end"/>
      </w:r>
    </w:p>
    <w:p w14:paraId="740C2735" w14:textId="364AEEC5" w:rsidR="00AE6949" w:rsidRDefault="00AE6949">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_Toc67680712 \h </w:instrText>
      </w:r>
      <w:r>
        <w:fldChar w:fldCharType="separate"/>
      </w:r>
      <w:r>
        <w:t>25</w:t>
      </w:r>
      <w:r>
        <w:fldChar w:fldCharType="end"/>
      </w:r>
    </w:p>
    <w:p w14:paraId="11491C62" w14:textId="0DF50EA8" w:rsidR="00AE6949" w:rsidRDefault="00AE6949">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_Toc67680713 \h </w:instrText>
      </w:r>
      <w:r>
        <w:fldChar w:fldCharType="separate"/>
      </w:r>
      <w:r>
        <w:t>26</w:t>
      </w:r>
      <w:r>
        <w:fldChar w:fldCharType="end"/>
      </w:r>
    </w:p>
    <w:p w14:paraId="3CD2A675" w14:textId="5D1D44F6" w:rsidR="00AE6949" w:rsidRDefault="00AE6949">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_Toc67680714 \h </w:instrText>
      </w:r>
      <w:r>
        <w:fldChar w:fldCharType="separate"/>
      </w:r>
      <w:r>
        <w:t>27</w:t>
      </w:r>
      <w:r>
        <w:fldChar w:fldCharType="end"/>
      </w:r>
    </w:p>
    <w:p w14:paraId="78489B96" w14:textId="4E1FB787" w:rsidR="00AE6949" w:rsidRDefault="00AE6949">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_Toc67680715 \h </w:instrText>
      </w:r>
      <w:r>
        <w:fldChar w:fldCharType="separate"/>
      </w:r>
      <w:r>
        <w:t>27</w:t>
      </w:r>
      <w:r>
        <w:fldChar w:fldCharType="end"/>
      </w:r>
    </w:p>
    <w:p w14:paraId="1485B578" w14:textId="1EF2036D" w:rsidR="00AE6949" w:rsidRDefault="00AE6949">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_Toc67680716 \h </w:instrText>
      </w:r>
      <w:r>
        <w:fldChar w:fldCharType="separate"/>
      </w:r>
      <w:r>
        <w:t>28</w:t>
      </w:r>
      <w:r>
        <w:fldChar w:fldCharType="end"/>
      </w:r>
    </w:p>
    <w:p w14:paraId="688F6654" w14:textId="572F6A4D" w:rsidR="00AE6949" w:rsidRDefault="00AE6949">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_Toc67680717 \h </w:instrText>
      </w:r>
      <w:r>
        <w:fldChar w:fldCharType="separate"/>
      </w:r>
      <w:r>
        <w:t>28</w:t>
      </w:r>
      <w:r>
        <w:fldChar w:fldCharType="end"/>
      </w:r>
    </w:p>
    <w:p w14:paraId="60558506" w14:textId="46A48F87" w:rsidR="00AE6949" w:rsidRDefault="00AE6949">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_Toc67680718 \h </w:instrText>
      </w:r>
      <w:r>
        <w:fldChar w:fldCharType="separate"/>
      </w:r>
      <w:r>
        <w:t>29</w:t>
      </w:r>
      <w:r>
        <w:fldChar w:fldCharType="end"/>
      </w:r>
    </w:p>
    <w:p w14:paraId="4BDD0F38" w14:textId="38334DFF" w:rsidR="00AE6949" w:rsidRDefault="00AE6949">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_Toc67680719 \h </w:instrText>
      </w:r>
      <w:r>
        <w:fldChar w:fldCharType="separate"/>
      </w:r>
      <w:r>
        <w:t>30</w:t>
      </w:r>
      <w:r>
        <w:fldChar w:fldCharType="end"/>
      </w:r>
    </w:p>
    <w:p w14:paraId="7A9DC197" w14:textId="31F3BBF7" w:rsidR="00AE6949" w:rsidRDefault="00AE6949">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_Toc67680720 \h </w:instrText>
      </w:r>
      <w:r>
        <w:fldChar w:fldCharType="separate"/>
      </w:r>
      <w:r>
        <w:t>30</w:t>
      </w:r>
      <w:r>
        <w:fldChar w:fldCharType="end"/>
      </w:r>
    </w:p>
    <w:p w14:paraId="1118AD6D" w14:textId="0254CA47" w:rsidR="00AE6949" w:rsidRDefault="00AE6949">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_Toc67680721 \h </w:instrText>
      </w:r>
      <w:r>
        <w:fldChar w:fldCharType="separate"/>
      </w:r>
      <w:r>
        <w:t>31</w:t>
      </w:r>
      <w:r>
        <w:fldChar w:fldCharType="end"/>
      </w:r>
    </w:p>
    <w:p w14:paraId="7AC1F3E7" w14:textId="3B2757B6" w:rsidR="00AE6949" w:rsidRDefault="00AE6949">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_Toc67680722 \h </w:instrText>
      </w:r>
      <w:r>
        <w:fldChar w:fldCharType="separate"/>
      </w:r>
      <w:r>
        <w:t>31</w:t>
      </w:r>
      <w:r>
        <w:fldChar w:fldCharType="end"/>
      </w:r>
    </w:p>
    <w:p w14:paraId="7DB6E5CB" w14:textId="46887AC9" w:rsidR="00AE6949" w:rsidRDefault="00AE6949">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_Toc67680723 \h </w:instrText>
      </w:r>
      <w:r>
        <w:fldChar w:fldCharType="separate"/>
      </w:r>
      <w:r>
        <w:t>32</w:t>
      </w:r>
      <w:r>
        <w:fldChar w:fldCharType="end"/>
      </w:r>
    </w:p>
    <w:p w14:paraId="6C9A86C4" w14:textId="4AA63E7C" w:rsidR="00AE6949" w:rsidRDefault="00AE6949">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_Toc67680724 \h </w:instrText>
      </w:r>
      <w:r>
        <w:fldChar w:fldCharType="separate"/>
      </w:r>
      <w:r>
        <w:t>32</w:t>
      </w:r>
      <w:r>
        <w:fldChar w:fldCharType="end"/>
      </w:r>
    </w:p>
    <w:p w14:paraId="7F310E4D" w14:textId="0FB476E1" w:rsidR="00AE6949" w:rsidRDefault="00AE6949">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_Toc67680725 \h </w:instrText>
      </w:r>
      <w:r>
        <w:fldChar w:fldCharType="separate"/>
      </w:r>
      <w:r>
        <w:t>33</w:t>
      </w:r>
      <w:r>
        <w:fldChar w:fldCharType="end"/>
      </w:r>
    </w:p>
    <w:p w14:paraId="17FE9EFB" w14:textId="5B1FFED6" w:rsidR="00AE6949" w:rsidRDefault="00AE6949">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_Toc67680726 \h </w:instrText>
      </w:r>
      <w:r>
        <w:fldChar w:fldCharType="separate"/>
      </w:r>
      <w:r>
        <w:t>34</w:t>
      </w:r>
      <w:r>
        <w:fldChar w:fldCharType="end"/>
      </w:r>
    </w:p>
    <w:p w14:paraId="1E25B22B" w14:textId="507556C3" w:rsidR="00AE6949" w:rsidRDefault="00AE6949">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_Toc67680727 \h </w:instrText>
      </w:r>
      <w:r>
        <w:fldChar w:fldCharType="separate"/>
      </w:r>
      <w:r>
        <w:t>34</w:t>
      </w:r>
      <w:r>
        <w:fldChar w:fldCharType="end"/>
      </w:r>
    </w:p>
    <w:p w14:paraId="2730CAD4" w14:textId="6B7E73DC" w:rsidR="00AE6949" w:rsidRDefault="00AE6949">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_Toc67680728 \h </w:instrText>
      </w:r>
      <w:r>
        <w:fldChar w:fldCharType="separate"/>
      </w:r>
      <w:r>
        <w:t>35</w:t>
      </w:r>
      <w:r>
        <w:fldChar w:fldCharType="end"/>
      </w:r>
    </w:p>
    <w:p w14:paraId="15E1EB21" w14:textId="4CE421AE" w:rsidR="00AE6949" w:rsidRDefault="00AE6949">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_Toc67680729 \h </w:instrText>
      </w:r>
      <w:r>
        <w:fldChar w:fldCharType="separate"/>
      </w:r>
      <w:r>
        <w:t>36</w:t>
      </w:r>
      <w:r>
        <w:fldChar w:fldCharType="end"/>
      </w:r>
    </w:p>
    <w:p w14:paraId="170608BD" w14:textId="0E60BCA4" w:rsidR="00AE6949" w:rsidRDefault="00AE6949">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_Toc67680730 \h </w:instrText>
      </w:r>
      <w:r>
        <w:fldChar w:fldCharType="separate"/>
      </w:r>
      <w:r>
        <w:t>36</w:t>
      </w:r>
      <w:r>
        <w:fldChar w:fldCharType="end"/>
      </w:r>
    </w:p>
    <w:p w14:paraId="5D89F387" w14:textId="00ABC890" w:rsidR="00AE6949" w:rsidRDefault="00AE6949">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_Toc67680731 \h </w:instrText>
      </w:r>
      <w:r>
        <w:fldChar w:fldCharType="separate"/>
      </w:r>
      <w:r>
        <w:t>36</w:t>
      </w:r>
      <w:r>
        <w:fldChar w:fldCharType="end"/>
      </w:r>
    </w:p>
    <w:p w14:paraId="10507D14" w14:textId="5165B336" w:rsidR="00AE6949" w:rsidRDefault="00AE6949">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_Toc67680732 \h </w:instrText>
      </w:r>
      <w:r>
        <w:fldChar w:fldCharType="separate"/>
      </w:r>
      <w:r>
        <w:t>36</w:t>
      </w:r>
      <w:r>
        <w:fldChar w:fldCharType="end"/>
      </w:r>
    </w:p>
    <w:p w14:paraId="7ADB257B" w14:textId="5FC07ACB" w:rsidR="00AE6949" w:rsidRDefault="00AE6949">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_Toc67680733 \h </w:instrText>
      </w:r>
      <w:r>
        <w:fldChar w:fldCharType="separate"/>
      </w:r>
      <w:r>
        <w:t>37</w:t>
      </w:r>
      <w:r>
        <w:fldChar w:fldCharType="end"/>
      </w:r>
    </w:p>
    <w:p w14:paraId="4439C8E2" w14:textId="18A51FFE" w:rsidR="00AE6949" w:rsidRDefault="00AE6949">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_Toc67680734 \h </w:instrText>
      </w:r>
      <w:r>
        <w:fldChar w:fldCharType="separate"/>
      </w:r>
      <w:r>
        <w:t>37</w:t>
      </w:r>
      <w:r>
        <w:fldChar w:fldCharType="end"/>
      </w:r>
    </w:p>
    <w:p w14:paraId="77DC60D6" w14:textId="7B3F05BF" w:rsidR="00AE6949" w:rsidRDefault="00AE6949">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_Toc67680735 \h </w:instrText>
      </w:r>
      <w:r>
        <w:fldChar w:fldCharType="separate"/>
      </w:r>
      <w:r>
        <w:t>37</w:t>
      </w:r>
      <w:r>
        <w:fldChar w:fldCharType="end"/>
      </w:r>
    </w:p>
    <w:p w14:paraId="5C7BF0AB" w14:textId="1CED2DCB" w:rsidR="00AE6949" w:rsidRDefault="00AE6949">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_Toc67680736 \h </w:instrText>
      </w:r>
      <w:r>
        <w:fldChar w:fldCharType="separate"/>
      </w:r>
      <w:r>
        <w:t>38</w:t>
      </w:r>
      <w:r>
        <w:fldChar w:fldCharType="end"/>
      </w:r>
    </w:p>
    <w:p w14:paraId="19CCC4F0" w14:textId="4D86A71C" w:rsidR="00AE6949" w:rsidRDefault="00AE694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_Toc67680737 \h </w:instrText>
      </w:r>
      <w:r>
        <w:fldChar w:fldCharType="separate"/>
      </w:r>
      <w:r>
        <w:t>38</w:t>
      </w:r>
      <w:r>
        <w:fldChar w:fldCharType="end"/>
      </w:r>
    </w:p>
    <w:p w14:paraId="5FABE57B" w14:textId="58A92289" w:rsidR="00AE6949" w:rsidRDefault="00AE6949">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_Toc67680738 \h </w:instrText>
      </w:r>
      <w:r>
        <w:fldChar w:fldCharType="separate"/>
      </w:r>
      <w:r>
        <w:t>38</w:t>
      </w:r>
      <w:r>
        <w:fldChar w:fldCharType="end"/>
      </w:r>
    </w:p>
    <w:p w14:paraId="608F85A9" w14:textId="2A46BBF6" w:rsidR="00AE6949" w:rsidRDefault="00AE6949">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_Toc67680739 \h </w:instrText>
      </w:r>
      <w:r>
        <w:fldChar w:fldCharType="separate"/>
      </w:r>
      <w:r>
        <w:t>38</w:t>
      </w:r>
      <w:r>
        <w:fldChar w:fldCharType="end"/>
      </w:r>
    </w:p>
    <w:p w14:paraId="7D078666" w14:textId="15F16B58" w:rsidR="00AE6949" w:rsidRDefault="00AE6949">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_Toc67680740 \h </w:instrText>
      </w:r>
      <w:r>
        <w:fldChar w:fldCharType="separate"/>
      </w:r>
      <w:r>
        <w:t>39</w:t>
      </w:r>
      <w:r>
        <w:fldChar w:fldCharType="end"/>
      </w:r>
    </w:p>
    <w:p w14:paraId="24BBE760" w14:textId="3487DA29" w:rsidR="00AE6949" w:rsidRDefault="00AE6949">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_Toc67680741 \h </w:instrText>
      </w:r>
      <w:r>
        <w:fldChar w:fldCharType="separate"/>
      </w:r>
      <w:r>
        <w:t>39</w:t>
      </w:r>
      <w:r>
        <w:fldChar w:fldCharType="end"/>
      </w:r>
    </w:p>
    <w:p w14:paraId="57A80C24" w14:textId="68627E42" w:rsidR="00AE6949" w:rsidRDefault="00AE6949">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_Toc67680742 \h </w:instrText>
      </w:r>
      <w:r>
        <w:fldChar w:fldCharType="separate"/>
      </w:r>
      <w:r>
        <w:t>39</w:t>
      </w:r>
      <w:r>
        <w:fldChar w:fldCharType="end"/>
      </w:r>
    </w:p>
    <w:p w14:paraId="64E698BE" w14:textId="51219EBB" w:rsidR="00AE6949" w:rsidRDefault="00AE6949">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_Toc67680743 \h </w:instrText>
      </w:r>
      <w:r>
        <w:fldChar w:fldCharType="separate"/>
      </w:r>
      <w:r>
        <w:t>40</w:t>
      </w:r>
      <w:r>
        <w:fldChar w:fldCharType="end"/>
      </w:r>
    </w:p>
    <w:p w14:paraId="7D7E9ECA" w14:textId="47BA330A" w:rsidR="00AE6949" w:rsidRDefault="00AE6949">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_Toc67680744 \h </w:instrText>
      </w:r>
      <w:r>
        <w:fldChar w:fldCharType="separate"/>
      </w:r>
      <w:r>
        <w:t>40</w:t>
      </w:r>
      <w:r>
        <w:fldChar w:fldCharType="end"/>
      </w:r>
    </w:p>
    <w:p w14:paraId="7D9EAF8E" w14:textId="04B54621" w:rsidR="00AE6949" w:rsidRDefault="00AE6949">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_Toc67680745 \h </w:instrText>
      </w:r>
      <w:r>
        <w:fldChar w:fldCharType="separate"/>
      </w:r>
      <w:r>
        <w:t>41</w:t>
      </w:r>
      <w:r>
        <w:fldChar w:fldCharType="end"/>
      </w:r>
    </w:p>
    <w:p w14:paraId="4BC1C44F" w14:textId="330A1584" w:rsidR="00AE6949" w:rsidRDefault="00AE6949">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_Toc67680746 \h </w:instrText>
      </w:r>
      <w:r>
        <w:fldChar w:fldCharType="separate"/>
      </w:r>
      <w:r>
        <w:t>41</w:t>
      </w:r>
      <w:r>
        <w:fldChar w:fldCharType="end"/>
      </w:r>
    </w:p>
    <w:p w14:paraId="6394EFED" w14:textId="4367F23A" w:rsidR="00AE6949" w:rsidRDefault="00AE6949">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_Toc67680747 \h </w:instrText>
      </w:r>
      <w:r>
        <w:fldChar w:fldCharType="separate"/>
      </w:r>
      <w:r>
        <w:t>42</w:t>
      </w:r>
      <w:r>
        <w:fldChar w:fldCharType="end"/>
      </w:r>
    </w:p>
    <w:p w14:paraId="63C54025" w14:textId="47EDDA80" w:rsidR="00AE6949" w:rsidRDefault="00AE6949">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_Toc67680748 \h </w:instrText>
      </w:r>
      <w:r>
        <w:fldChar w:fldCharType="separate"/>
      </w:r>
      <w:r>
        <w:t>42</w:t>
      </w:r>
      <w:r>
        <w:fldChar w:fldCharType="end"/>
      </w:r>
    </w:p>
    <w:p w14:paraId="213ABE9C" w14:textId="64AFB593" w:rsidR="00AE6949" w:rsidRDefault="00AE6949">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_Toc67680749 \h </w:instrText>
      </w:r>
      <w:r>
        <w:fldChar w:fldCharType="separate"/>
      </w:r>
      <w:r>
        <w:t>42</w:t>
      </w:r>
      <w:r>
        <w:fldChar w:fldCharType="end"/>
      </w:r>
    </w:p>
    <w:p w14:paraId="65AF211D" w14:textId="16EC0942" w:rsidR="00AE6949" w:rsidRDefault="00AE6949">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_Toc67680750 \h </w:instrText>
      </w:r>
      <w:r>
        <w:fldChar w:fldCharType="separate"/>
      </w:r>
      <w:r>
        <w:t>43</w:t>
      </w:r>
      <w:r>
        <w:fldChar w:fldCharType="end"/>
      </w:r>
    </w:p>
    <w:p w14:paraId="0A964974" w14:textId="6451DF3B" w:rsidR="00AE6949" w:rsidRDefault="00AE694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_Toc67680751 \h </w:instrText>
      </w:r>
      <w:r>
        <w:fldChar w:fldCharType="separate"/>
      </w:r>
      <w:r>
        <w:t>43</w:t>
      </w:r>
      <w:r>
        <w:fldChar w:fldCharType="end"/>
      </w:r>
    </w:p>
    <w:p w14:paraId="428C9A8B" w14:textId="22B86534" w:rsidR="00AE6949" w:rsidRDefault="00AE694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_Toc67680752 \h </w:instrText>
      </w:r>
      <w:r>
        <w:fldChar w:fldCharType="separate"/>
      </w:r>
      <w:r>
        <w:t>43</w:t>
      </w:r>
      <w:r>
        <w:fldChar w:fldCharType="end"/>
      </w:r>
    </w:p>
    <w:p w14:paraId="27119134" w14:textId="59135B71" w:rsidR="00AE6949" w:rsidRDefault="00AE694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_Toc67680753 \h </w:instrText>
      </w:r>
      <w:r>
        <w:fldChar w:fldCharType="separate"/>
      </w:r>
      <w:r>
        <w:t>43</w:t>
      </w:r>
      <w:r>
        <w:fldChar w:fldCharType="end"/>
      </w:r>
    </w:p>
    <w:p w14:paraId="67FC2F09" w14:textId="0018049A" w:rsidR="00AE6949" w:rsidRDefault="00AE694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_Toc67680754 \h </w:instrText>
      </w:r>
      <w:r>
        <w:fldChar w:fldCharType="separate"/>
      </w:r>
      <w:r>
        <w:t>43</w:t>
      </w:r>
      <w:r>
        <w:fldChar w:fldCharType="end"/>
      </w:r>
    </w:p>
    <w:p w14:paraId="50A5607C" w14:textId="2139751B" w:rsidR="00AE6949" w:rsidRDefault="00AE694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_Toc67680755 \h </w:instrText>
      </w:r>
      <w:r>
        <w:fldChar w:fldCharType="separate"/>
      </w:r>
      <w:r>
        <w:t>44</w:t>
      </w:r>
      <w:r>
        <w:fldChar w:fldCharType="end"/>
      </w:r>
    </w:p>
    <w:p w14:paraId="73734451" w14:textId="1354933C" w:rsidR="00AE6949" w:rsidRDefault="00AE694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_Toc67680756 \h </w:instrText>
      </w:r>
      <w:r>
        <w:fldChar w:fldCharType="separate"/>
      </w:r>
      <w:r>
        <w:t>44</w:t>
      </w:r>
      <w:r>
        <w:fldChar w:fldCharType="end"/>
      </w:r>
    </w:p>
    <w:p w14:paraId="2810DE60" w14:textId="2A5589DA" w:rsidR="00AE6949" w:rsidRDefault="00AE694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_Toc67680757 \h </w:instrText>
      </w:r>
      <w:r>
        <w:fldChar w:fldCharType="separate"/>
      </w:r>
      <w:r>
        <w:t>45</w:t>
      </w:r>
      <w:r>
        <w:fldChar w:fldCharType="end"/>
      </w:r>
    </w:p>
    <w:p w14:paraId="2A2FC199" w14:textId="6A7B49BC" w:rsidR="00AE6949" w:rsidRDefault="00AE6949">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_Toc67680758 \h </w:instrText>
      </w:r>
      <w:r>
        <w:fldChar w:fldCharType="separate"/>
      </w:r>
      <w:r>
        <w:t>45</w:t>
      </w:r>
      <w:r>
        <w:fldChar w:fldCharType="end"/>
      </w:r>
    </w:p>
    <w:p w14:paraId="0522D151" w14:textId="6D033F61" w:rsidR="00AE6949" w:rsidRDefault="00AE694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_Toc67680759 \h </w:instrText>
      </w:r>
      <w:r>
        <w:fldChar w:fldCharType="separate"/>
      </w:r>
      <w:r>
        <w:t>46</w:t>
      </w:r>
      <w:r>
        <w:fldChar w:fldCharType="end"/>
      </w:r>
    </w:p>
    <w:p w14:paraId="23C4D5E3" w14:textId="21DA9A7D" w:rsidR="00AE6949" w:rsidRDefault="00AE6949">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_Toc67680760 \h </w:instrText>
      </w:r>
      <w:r>
        <w:fldChar w:fldCharType="separate"/>
      </w:r>
      <w:r>
        <w:t>47</w:t>
      </w:r>
      <w:r>
        <w:fldChar w:fldCharType="end"/>
      </w:r>
    </w:p>
    <w:p w14:paraId="514E278D" w14:textId="5285853B" w:rsidR="00AE6949" w:rsidRDefault="00AE6949">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_Toc67680761 \h </w:instrText>
      </w:r>
      <w:r>
        <w:fldChar w:fldCharType="separate"/>
      </w:r>
      <w:r>
        <w:t>47</w:t>
      </w:r>
      <w:r>
        <w:fldChar w:fldCharType="end"/>
      </w:r>
    </w:p>
    <w:p w14:paraId="3E502E01" w14:textId="2F1FDC4D" w:rsidR="00AE6949" w:rsidRDefault="00AE6949">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_Toc67680762 \h </w:instrText>
      </w:r>
      <w:r>
        <w:fldChar w:fldCharType="separate"/>
      </w:r>
      <w:r>
        <w:t>48</w:t>
      </w:r>
      <w:r>
        <w:fldChar w:fldCharType="end"/>
      </w:r>
    </w:p>
    <w:p w14:paraId="2501B7C7" w14:textId="08C4AC8E" w:rsidR="00AE6949" w:rsidRDefault="00AE694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_Toc67680763 \h </w:instrText>
      </w:r>
      <w:r>
        <w:fldChar w:fldCharType="separate"/>
      </w:r>
      <w:r>
        <w:t>49</w:t>
      </w:r>
      <w:r>
        <w:fldChar w:fldCharType="end"/>
      </w:r>
    </w:p>
    <w:p w14:paraId="4DF417D9" w14:textId="12B03DC7" w:rsidR="00AE6949" w:rsidRDefault="00AE6949">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_Toc67680764 \h </w:instrText>
      </w:r>
      <w:r>
        <w:fldChar w:fldCharType="separate"/>
      </w:r>
      <w:r>
        <w:t>49</w:t>
      </w:r>
      <w:r>
        <w:fldChar w:fldCharType="end"/>
      </w:r>
    </w:p>
    <w:p w14:paraId="2843AF68" w14:textId="0A2D53A9" w:rsidR="00AE6949" w:rsidRDefault="00AE6949">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_Toc67680765 \h </w:instrText>
      </w:r>
      <w:r>
        <w:fldChar w:fldCharType="separate"/>
      </w:r>
      <w:r>
        <w:t>49</w:t>
      </w:r>
      <w:r>
        <w:fldChar w:fldCharType="end"/>
      </w:r>
    </w:p>
    <w:p w14:paraId="47ACFEE0" w14:textId="02AB7078" w:rsidR="00AE6949" w:rsidRDefault="00AE694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_Toc67680766 \h </w:instrText>
      </w:r>
      <w:r>
        <w:fldChar w:fldCharType="separate"/>
      </w:r>
      <w:r>
        <w:t>49</w:t>
      </w:r>
      <w:r>
        <w:fldChar w:fldCharType="end"/>
      </w:r>
    </w:p>
    <w:p w14:paraId="52BAA5E6" w14:textId="231A0E59" w:rsidR="00AE6949" w:rsidRDefault="00AE6949">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_Toc67680767 \h </w:instrText>
      </w:r>
      <w:r>
        <w:fldChar w:fldCharType="separate"/>
      </w:r>
      <w:r>
        <w:t>49</w:t>
      </w:r>
      <w:r>
        <w:fldChar w:fldCharType="end"/>
      </w:r>
    </w:p>
    <w:p w14:paraId="5D7B502E" w14:textId="7C74FE9E" w:rsidR="00AE6949" w:rsidRDefault="00AE6949">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_Toc67680768 \h </w:instrText>
      </w:r>
      <w:r>
        <w:fldChar w:fldCharType="separate"/>
      </w:r>
      <w:r>
        <w:t>50</w:t>
      </w:r>
      <w:r>
        <w:fldChar w:fldCharType="end"/>
      </w:r>
    </w:p>
    <w:p w14:paraId="5EBFD691" w14:textId="35125F95" w:rsidR="00AE6949" w:rsidRDefault="00AE6949">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_Toc67680769 \h </w:instrText>
      </w:r>
      <w:r>
        <w:fldChar w:fldCharType="separate"/>
      </w:r>
      <w:r>
        <w:t>50</w:t>
      </w:r>
      <w:r>
        <w:fldChar w:fldCharType="end"/>
      </w:r>
    </w:p>
    <w:p w14:paraId="00975B10" w14:textId="1572C3D0" w:rsidR="00AE6949" w:rsidRDefault="00AE6949">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_Toc67680770 \h </w:instrText>
      </w:r>
      <w:r>
        <w:fldChar w:fldCharType="separate"/>
      </w:r>
      <w:r>
        <w:t>51</w:t>
      </w:r>
      <w:r>
        <w:fldChar w:fldCharType="end"/>
      </w:r>
    </w:p>
    <w:p w14:paraId="498D14E2" w14:textId="6F6E64DC" w:rsidR="00AE6949" w:rsidRDefault="00AE6949">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_Toc67680771 \h </w:instrText>
      </w:r>
      <w:r>
        <w:fldChar w:fldCharType="separate"/>
      </w:r>
      <w:r>
        <w:t>51</w:t>
      </w:r>
      <w:r>
        <w:fldChar w:fldCharType="end"/>
      </w:r>
    </w:p>
    <w:p w14:paraId="4466F20D" w14:textId="2B1ED514" w:rsidR="00AE6949" w:rsidRDefault="00AE6949">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_Toc67680772 \h </w:instrText>
      </w:r>
      <w:r>
        <w:fldChar w:fldCharType="separate"/>
      </w:r>
      <w:r>
        <w:t>52</w:t>
      </w:r>
      <w:r>
        <w:fldChar w:fldCharType="end"/>
      </w:r>
    </w:p>
    <w:p w14:paraId="3C60BAC2" w14:textId="0B6A3CEC" w:rsidR="00AE6949" w:rsidRDefault="00AE6949">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_Toc67680773 \h </w:instrText>
      </w:r>
      <w:r>
        <w:fldChar w:fldCharType="separate"/>
      </w:r>
      <w:r>
        <w:t>52</w:t>
      </w:r>
      <w:r>
        <w:fldChar w:fldCharType="end"/>
      </w:r>
    </w:p>
    <w:p w14:paraId="65E97CBD" w14:textId="7DB5C684" w:rsidR="00AE6949" w:rsidRDefault="00AE6949">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_Toc67680774 \h </w:instrText>
      </w:r>
      <w:r>
        <w:fldChar w:fldCharType="separate"/>
      </w:r>
      <w:r>
        <w:t>52</w:t>
      </w:r>
      <w:r>
        <w:fldChar w:fldCharType="end"/>
      </w:r>
    </w:p>
    <w:p w14:paraId="49635DD0" w14:textId="2B96227A" w:rsidR="00AE6949" w:rsidRDefault="00AE6949">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_Toc67680775 \h </w:instrText>
      </w:r>
      <w:r>
        <w:fldChar w:fldCharType="separate"/>
      </w:r>
      <w:r>
        <w:t>52</w:t>
      </w:r>
      <w:r>
        <w:fldChar w:fldCharType="end"/>
      </w:r>
    </w:p>
    <w:p w14:paraId="0412D7C6" w14:textId="09F8BDD0" w:rsidR="00AE6949" w:rsidRDefault="00AE6949">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_Toc67680776 \h </w:instrText>
      </w:r>
      <w:r>
        <w:fldChar w:fldCharType="separate"/>
      </w:r>
      <w:r>
        <w:t>53</w:t>
      </w:r>
      <w:r>
        <w:fldChar w:fldCharType="end"/>
      </w:r>
    </w:p>
    <w:p w14:paraId="61EC66EC" w14:textId="269F9C96" w:rsidR="00AE6949" w:rsidRDefault="00AE6949">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_Toc67680777 \h </w:instrText>
      </w:r>
      <w:r>
        <w:fldChar w:fldCharType="separate"/>
      </w:r>
      <w:r>
        <w:t>53</w:t>
      </w:r>
      <w:r>
        <w:fldChar w:fldCharType="end"/>
      </w:r>
    </w:p>
    <w:p w14:paraId="45355B14" w14:textId="77848768" w:rsidR="00AE6949" w:rsidRDefault="00AE6949">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_Toc67680778 \h </w:instrText>
      </w:r>
      <w:r>
        <w:fldChar w:fldCharType="separate"/>
      </w:r>
      <w:r>
        <w:t>54</w:t>
      </w:r>
      <w:r>
        <w:fldChar w:fldCharType="end"/>
      </w:r>
    </w:p>
    <w:p w14:paraId="2AF3E4F6" w14:textId="4B23D3BD" w:rsidR="00AE6949" w:rsidRDefault="00AE6949">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_Toc67680779 \h </w:instrText>
      </w:r>
      <w:r>
        <w:fldChar w:fldCharType="separate"/>
      </w:r>
      <w:r>
        <w:t>54</w:t>
      </w:r>
      <w:r>
        <w:fldChar w:fldCharType="end"/>
      </w:r>
    </w:p>
    <w:p w14:paraId="69A36AE9" w14:textId="0436806A" w:rsidR="00AE6949" w:rsidRDefault="00AE6949">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_Toc67680780 \h </w:instrText>
      </w:r>
      <w:r>
        <w:fldChar w:fldCharType="separate"/>
      </w:r>
      <w:r>
        <w:t>54</w:t>
      </w:r>
      <w:r>
        <w:fldChar w:fldCharType="end"/>
      </w:r>
    </w:p>
    <w:p w14:paraId="3D4959AA" w14:textId="47B054BC" w:rsidR="00AE6949" w:rsidRDefault="00AE6949">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_Toc67680781 \h </w:instrText>
      </w:r>
      <w:r>
        <w:fldChar w:fldCharType="separate"/>
      </w:r>
      <w:r>
        <w:t>55</w:t>
      </w:r>
      <w:r>
        <w:fldChar w:fldCharType="end"/>
      </w:r>
    </w:p>
    <w:p w14:paraId="4201B39D" w14:textId="2D231951" w:rsidR="00AE6949" w:rsidRDefault="00AE6949">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_Toc67680782 \h </w:instrText>
      </w:r>
      <w:r>
        <w:fldChar w:fldCharType="separate"/>
      </w:r>
      <w:r>
        <w:t>56</w:t>
      </w:r>
      <w:r>
        <w:fldChar w:fldCharType="end"/>
      </w:r>
    </w:p>
    <w:p w14:paraId="5654543E" w14:textId="4403AAF8" w:rsidR="00AE6949" w:rsidRDefault="00AE6949">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_Toc67680783 \h </w:instrText>
      </w:r>
      <w:r>
        <w:fldChar w:fldCharType="separate"/>
      </w:r>
      <w:r>
        <w:t>56</w:t>
      </w:r>
      <w:r>
        <w:fldChar w:fldCharType="end"/>
      </w:r>
    </w:p>
    <w:p w14:paraId="7C30AFED" w14:textId="02094915" w:rsidR="00AE6949" w:rsidRDefault="00AE6949">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_Toc67680784 \h </w:instrText>
      </w:r>
      <w:r>
        <w:fldChar w:fldCharType="separate"/>
      </w:r>
      <w:r>
        <w:t>57</w:t>
      </w:r>
      <w:r>
        <w:fldChar w:fldCharType="end"/>
      </w:r>
    </w:p>
    <w:p w14:paraId="72DA1C64" w14:textId="5A9CF3C3" w:rsidR="00AE6949" w:rsidRDefault="00AE6949">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_Toc67680785 \h </w:instrText>
      </w:r>
      <w:r>
        <w:fldChar w:fldCharType="separate"/>
      </w:r>
      <w:r>
        <w:t>57</w:t>
      </w:r>
      <w:r>
        <w:fldChar w:fldCharType="end"/>
      </w:r>
    </w:p>
    <w:p w14:paraId="34802DED" w14:textId="64C87F1D" w:rsidR="00AE6949" w:rsidRDefault="00AE6949">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_Toc67680786 \h </w:instrText>
      </w:r>
      <w:r>
        <w:fldChar w:fldCharType="separate"/>
      </w:r>
      <w:r>
        <w:t>57</w:t>
      </w:r>
      <w:r>
        <w:fldChar w:fldCharType="end"/>
      </w:r>
    </w:p>
    <w:p w14:paraId="346EB1D8" w14:textId="1D787D6A" w:rsidR="00AE6949" w:rsidRDefault="00AE6949">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_Toc67680787 \h </w:instrText>
      </w:r>
      <w:r>
        <w:fldChar w:fldCharType="separate"/>
      </w:r>
      <w:r>
        <w:t>57</w:t>
      </w:r>
      <w:r>
        <w:fldChar w:fldCharType="end"/>
      </w:r>
    </w:p>
    <w:p w14:paraId="15A96FA8" w14:textId="6E42BFE8" w:rsidR="00AE6949" w:rsidRDefault="00AE6949">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_Toc67680788 \h </w:instrText>
      </w:r>
      <w:r>
        <w:fldChar w:fldCharType="separate"/>
      </w:r>
      <w:r>
        <w:t>58</w:t>
      </w:r>
      <w:r>
        <w:fldChar w:fldCharType="end"/>
      </w:r>
    </w:p>
    <w:p w14:paraId="202D3EC0" w14:textId="1922D3EA" w:rsidR="00AE6949" w:rsidRDefault="00AE6949">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_Toc67680789 \h </w:instrText>
      </w:r>
      <w:r>
        <w:fldChar w:fldCharType="separate"/>
      </w:r>
      <w:r>
        <w:t>58</w:t>
      </w:r>
      <w:r>
        <w:fldChar w:fldCharType="end"/>
      </w:r>
    </w:p>
    <w:p w14:paraId="02CD0081" w14:textId="1E554A0C" w:rsidR="00AE6949" w:rsidRDefault="00AE6949">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_Toc67680790 \h </w:instrText>
      </w:r>
      <w:r>
        <w:fldChar w:fldCharType="separate"/>
      </w:r>
      <w:r>
        <w:t>59</w:t>
      </w:r>
      <w:r>
        <w:fldChar w:fldCharType="end"/>
      </w:r>
    </w:p>
    <w:p w14:paraId="0D99038C" w14:textId="00B170D0" w:rsidR="00AE6949" w:rsidRDefault="00AE6949">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_Toc67680791 \h </w:instrText>
      </w:r>
      <w:r>
        <w:fldChar w:fldCharType="separate"/>
      </w:r>
      <w:r>
        <w:t>59</w:t>
      </w:r>
      <w:r>
        <w:fldChar w:fldCharType="end"/>
      </w:r>
    </w:p>
    <w:p w14:paraId="4229CB8F" w14:textId="04B1CCB7" w:rsidR="00AE6949" w:rsidRDefault="00AE6949">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_Toc67680792 \h </w:instrText>
      </w:r>
      <w:r>
        <w:fldChar w:fldCharType="separate"/>
      </w:r>
      <w:r>
        <w:t>59</w:t>
      </w:r>
      <w:r>
        <w:fldChar w:fldCharType="end"/>
      </w:r>
    </w:p>
    <w:p w14:paraId="5872F22F" w14:textId="0756D33D" w:rsidR="00AE6949" w:rsidRDefault="00AE6949">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_Toc67680793 \h </w:instrText>
      </w:r>
      <w:r>
        <w:fldChar w:fldCharType="separate"/>
      </w:r>
      <w:r>
        <w:t>59</w:t>
      </w:r>
      <w:r>
        <w:fldChar w:fldCharType="end"/>
      </w:r>
    </w:p>
    <w:p w14:paraId="4CC1C89E" w14:textId="47BA06C6" w:rsidR="00AE6949" w:rsidRDefault="00AE6949">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_Toc67680794 \h </w:instrText>
      </w:r>
      <w:r>
        <w:fldChar w:fldCharType="separate"/>
      </w:r>
      <w:r>
        <w:t>59</w:t>
      </w:r>
      <w:r>
        <w:fldChar w:fldCharType="end"/>
      </w:r>
    </w:p>
    <w:p w14:paraId="413A438B" w14:textId="47EBFC04" w:rsidR="00AE6949" w:rsidRDefault="00AE6949">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_Toc67680795 \h </w:instrText>
      </w:r>
      <w:r>
        <w:fldChar w:fldCharType="separate"/>
      </w:r>
      <w:r>
        <w:t>59</w:t>
      </w:r>
      <w:r>
        <w:fldChar w:fldCharType="end"/>
      </w:r>
    </w:p>
    <w:p w14:paraId="733E05C8" w14:textId="355D430D" w:rsidR="00AE6949" w:rsidRDefault="00AE6949">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_Toc67680796 \h </w:instrText>
      </w:r>
      <w:r>
        <w:fldChar w:fldCharType="separate"/>
      </w:r>
      <w:r>
        <w:t>60</w:t>
      </w:r>
      <w:r>
        <w:fldChar w:fldCharType="end"/>
      </w:r>
    </w:p>
    <w:p w14:paraId="2D70C524" w14:textId="232AB65E" w:rsidR="00AE6949" w:rsidRDefault="00AE6949">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_Toc67680797 \h </w:instrText>
      </w:r>
      <w:r>
        <w:fldChar w:fldCharType="separate"/>
      </w:r>
      <w:r>
        <w:t>60</w:t>
      </w:r>
      <w:r>
        <w:fldChar w:fldCharType="end"/>
      </w:r>
    </w:p>
    <w:p w14:paraId="5A47B6BD" w14:textId="3F6967A8" w:rsidR="00AE6949" w:rsidRDefault="00AE6949">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_Toc67680798 \h </w:instrText>
      </w:r>
      <w:r>
        <w:fldChar w:fldCharType="separate"/>
      </w:r>
      <w:r>
        <w:t>60</w:t>
      </w:r>
      <w:r>
        <w:fldChar w:fldCharType="end"/>
      </w:r>
    </w:p>
    <w:p w14:paraId="0C3A6780" w14:textId="6534B19C" w:rsidR="00AE6949" w:rsidRDefault="00AE6949">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_Toc67680799 \h </w:instrText>
      </w:r>
      <w:r>
        <w:fldChar w:fldCharType="separate"/>
      </w:r>
      <w:r>
        <w:t>61</w:t>
      </w:r>
      <w:r>
        <w:fldChar w:fldCharType="end"/>
      </w:r>
    </w:p>
    <w:p w14:paraId="37A15020" w14:textId="101164FB" w:rsidR="00AE6949" w:rsidRDefault="00AE6949">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_Toc67680800 \h </w:instrText>
      </w:r>
      <w:r>
        <w:fldChar w:fldCharType="separate"/>
      </w:r>
      <w:r>
        <w:t>61</w:t>
      </w:r>
      <w:r>
        <w:fldChar w:fldCharType="end"/>
      </w:r>
    </w:p>
    <w:p w14:paraId="428B9F10" w14:textId="5C0DCDB3" w:rsidR="00AE6949" w:rsidRDefault="00AE6949">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_Toc67680801 \h </w:instrText>
      </w:r>
      <w:r>
        <w:fldChar w:fldCharType="separate"/>
      </w:r>
      <w:r>
        <w:t>61</w:t>
      </w:r>
      <w:r>
        <w:fldChar w:fldCharType="end"/>
      </w:r>
    </w:p>
    <w:p w14:paraId="0161EE93" w14:textId="0A7280C4" w:rsidR="00AE6949" w:rsidRDefault="00AE694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_Toc67680802 \h </w:instrText>
      </w:r>
      <w:r>
        <w:fldChar w:fldCharType="separate"/>
      </w:r>
      <w:r>
        <w:t>61</w:t>
      </w:r>
      <w:r>
        <w:fldChar w:fldCharType="end"/>
      </w:r>
    </w:p>
    <w:p w14:paraId="250A3500" w14:textId="1629E557" w:rsidR="00AE6949" w:rsidRDefault="00AE694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_Toc67680803 \h </w:instrText>
      </w:r>
      <w:r>
        <w:fldChar w:fldCharType="separate"/>
      </w:r>
      <w:r>
        <w:t>61</w:t>
      </w:r>
      <w:r>
        <w:fldChar w:fldCharType="end"/>
      </w:r>
    </w:p>
    <w:p w14:paraId="13A0124D" w14:textId="03EDE06E" w:rsidR="00AE6949" w:rsidRDefault="00AE694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_Toc67680804 \h </w:instrText>
      </w:r>
      <w:r>
        <w:fldChar w:fldCharType="separate"/>
      </w:r>
      <w:r>
        <w:t>61</w:t>
      </w:r>
      <w:r>
        <w:fldChar w:fldCharType="end"/>
      </w:r>
    </w:p>
    <w:p w14:paraId="7EEAD605" w14:textId="7E209CF7" w:rsidR="00AE6949" w:rsidRDefault="00AE6949">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_Toc67680805 \h </w:instrText>
      </w:r>
      <w:r>
        <w:fldChar w:fldCharType="separate"/>
      </w:r>
      <w:r>
        <w:t>61</w:t>
      </w:r>
      <w:r>
        <w:fldChar w:fldCharType="end"/>
      </w:r>
    </w:p>
    <w:p w14:paraId="12216F4C" w14:textId="76FA8AFF" w:rsidR="00AE6949" w:rsidRDefault="00AE6949">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_Toc67680806 \h </w:instrText>
      </w:r>
      <w:r>
        <w:fldChar w:fldCharType="separate"/>
      </w:r>
      <w:r>
        <w:t>62</w:t>
      </w:r>
      <w:r>
        <w:fldChar w:fldCharType="end"/>
      </w:r>
    </w:p>
    <w:p w14:paraId="27B78104" w14:textId="78365F36" w:rsidR="00AE6949" w:rsidRDefault="00AE6949">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_Toc67680807 \h </w:instrText>
      </w:r>
      <w:r>
        <w:fldChar w:fldCharType="separate"/>
      </w:r>
      <w:r>
        <w:t>62</w:t>
      </w:r>
      <w:r>
        <w:fldChar w:fldCharType="end"/>
      </w:r>
    </w:p>
    <w:p w14:paraId="45DD3817" w14:textId="6D24B1DF" w:rsidR="00AE6949" w:rsidRDefault="00AE6949">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_Toc67680808 \h </w:instrText>
      </w:r>
      <w:r>
        <w:fldChar w:fldCharType="separate"/>
      </w:r>
      <w:r>
        <w:t>62</w:t>
      </w:r>
      <w:r>
        <w:fldChar w:fldCharType="end"/>
      </w:r>
    </w:p>
    <w:p w14:paraId="52BDA8B0" w14:textId="6C0FC6EA" w:rsidR="00AE6949" w:rsidRDefault="00AE6949">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_Toc67680809 \h </w:instrText>
      </w:r>
      <w:r>
        <w:fldChar w:fldCharType="separate"/>
      </w:r>
      <w:r>
        <w:t>63</w:t>
      </w:r>
      <w:r>
        <w:fldChar w:fldCharType="end"/>
      </w:r>
    </w:p>
    <w:p w14:paraId="50FD5C13" w14:textId="0239B31E" w:rsidR="00AE6949" w:rsidRDefault="00AE6949">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_Toc67680810 \h </w:instrText>
      </w:r>
      <w:r>
        <w:fldChar w:fldCharType="separate"/>
      </w:r>
      <w:r>
        <w:t>63</w:t>
      </w:r>
      <w:r>
        <w:fldChar w:fldCharType="end"/>
      </w:r>
    </w:p>
    <w:p w14:paraId="22C23393" w14:textId="039ED625" w:rsidR="00AE6949" w:rsidRDefault="00AE6949">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_Toc67680811 \h </w:instrText>
      </w:r>
      <w:r>
        <w:fldChar w:fldCharType="separate"/>
      </w:r>
      <w:r>
        <w:t>63</w:t>
      </w:r>
      <w:r>
        <w:fldChar w:fldCharType="end"/>
      </w:r>
    </w:p>
    <w:p w14:paraId="0F414CBF" w14:textId="62664B89" w:rsidR="00AE6949" w:rsidRDefault="00AE6949">
      <w:pPr>
        <w:pStyle w:val="TOC5"/>
        <w:rPr>
          <w:rFonts w:asciiTheme="minorHAnsi" w:eastAsiaTheme="minorEastAsia" w:hAnsiTheme="minorHAnsi" w:cstheme="minorBidi"/>
          <w:sz w:val="22"/>
          <w:szCs w:val="22"/>
          <w:lang w:eastAsia="en-GB"/>
        </w:rPr>
      </w:pPr>
      <w:r>
        <w:lastRenderedPageBreak/>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_Toc67680812 \h </w:instrText>
      </w:r>
      <w:r>
        <w:fldChar w:fldCharType="separate"/>
      </w:r>
      <w:r>
        <w:t>63</w:t>
      </w:r>
      <w:r>
        <w:fldChar w:fldCharType="end"/>
      </w:r>
    </w:p>
    <w:p w14:paraId="5729F3A8" w14:textId="50FCB76C" w:rsidR="00AE6949" w:rsidRDefault="00AE6949">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_Toc67680813 \h </w:instrText>
      </w:r>
      <w:r>
        <w:fldChar w:fldCharType="separate"/>
      </w:r>
      <w:r>
        <w:t>64</w:t>
      </w:r>
      <w:r>
        <w:fldChar w:fldCharType="end"/>
      </w:r>
    </w:p>
    <w:p w14:paraId="7F755DAD" w14:textId="51489E0F" w:rsidR="00AE6949" w:rsidRDefault="00AE6949">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_Toc67680814 \h </w:instrText>
      </w:r>
      <w:r>
        <w:fldChar w:fldCharType="separate"/>
      </w:r>
      <w:r>
        <w:t>64</w:t>
      </w:r>
      <w:r>
        <w:fldChar w:fldCharType="end"/>
      </w:r>
    </w:p>
    <w:p w14:paraId="5497BA65" w14:textId="06B88B0A" w:rsidR="00AE6949" w:rsidRDefault="00AE6949">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_Toc67680815 \h </w:instrText>
      </w:r>
      <w:r>
        <w:fldChar w:fldCharType="separate"/>
      </w:r>
      <w:r>
        <w:t>64</w:t>
      </w:r>
      <w:r>
        <w:fldChar w:fldCharType="end"/>
      </w:r>
    </w:p>
    <w:p w14:paraId="5BD69AF8" w14:textId="04C33D07" w:rsidR="00AE6949" w:rsidRDefault="00AE6949">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_Toc67680816 \h </w:instrText>
      </w:r>
      <w:r>
        <w:fldChar w:fldCharType="separate"/>
      </w:r>
      <w:r>
        <w:t>65</w:t>
      </w:r>
      <w:r>
        <w:fldChar w:fldCharType="end"/>
      </w:r>
    </w:p>
    <w:p w14:paraId="5303F39C" w14:textId="271C6288" w:rsidR="00AE6949" w:rsidRDefault="00AE694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_Toc67680817 \h </w:instrText>
      </w:r>
      <w:r>
        <w:fldChar w:fldCharType="separate"/>
      </w:r>
      <w:r>
        <w:t>65</w:t>
      </w:r>
      <w:r>
        <w:fldChar w:fldCharType="end"/>
      </w:r>
    </w:p>
    <w:p w14:paraId="59A58781" w14:textId="689417F5" w:rsidR="00AE6949" w:rsidRDefault="00AE694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_Toc67680818 \h </w:instrText>
      </w:r>
      <w:r>
        <w:fldChar w:fldCharType="separate"/>
      </w:r>
      <w:r>
        <w:t>65</w:t>
      </w:r>
      <w:r>
        <w:fldChar w:fldCharType="end"/>
      </w:r>
    </w:p>
    <w:p w14:paraId="3E4C45EB" w14:textId="0EB2A491" w:rsidR="00AE6949" w:rsidRDefault="00AE694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_Toc67680819 \h </w:instrText>
      </w:r>
      <w:r>
        <w:fldChar w:fldCharType="separate"/>
      </w:r>
      <w:r>
        <w:t>65</w:t>
      </w:r>
      <w:r>
        <w:fldChar w:fldCharType="end"/>
      </w:r>
    </w:p>
    <w:p w14:paraId="0F230AFC" w14:textId="677EDEC4" w:rsidR="00AE6949" w:rsidRDefault="00AE6949">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_Toc67680820 \h </w:instrText>
      </w:r>
      <w:r>
        <w:fldChar w:fldCharType="separate"/>
      </w:r>
      <w:r>
        <w:t>65</w:t>
      </w:r>
      <w:r>
        <w:fldChar w:fldCharType="end"/>
      </w:r>
    </w:p>
    <w:p w14:paraId="4E692B61" w14:textId="038E94C2" w:rsidR="00AE6949" w:rsidRDefault="00AE6949">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_Toc67680821 \h </w:instrText>
      </w:r>
      <w:r>
        <w:fldChar w:fldCharType="separate"/>
      </w:r>
      <w:r>
        <w:t>66</w:t>
      </w:r>
      <w:r>
        <w:fldChar w:fldCharType="end"/>
      </w:r>
    </w:p>
    <w:p w14:paraId="33B20D2B" w14:textId="7CA34294" w:rsidR="00AE6949" w:rsidRDefault="00AE6949">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_Toc67680822 \h </w:instrText>
      </w:r>
      <w:r>
        <w:fldChar w:fldCharType="separate"/>
      </w:r>
      <w:r>
        <w:t>66</w:t>
      </w:r>
      <w:r>
        <w:fldChar w:fldCharType="end"/>
      </w:r>
    </w:p>
    <w:p w14:paraId="50AFF7CC" w14:textId="3BBF672C" w:rsidR="00AE6949" w:rsidRDefault="00AE6949">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_Toc67680823 \h </w:instrText>
      </w:r>
      <w:r>
        <w:fldChar w:fldCharType="separate"/>
      </w:r>
      <w:r>
        <w:t>66</w:t>
      </w:r>
      <w:r>
        <w:fldChar w:fldCharType="end"/>
      </w:r>
    </w:p>
    <w:p w14:paraId="09C22A66" w14:textId="52027B62" w:rsidR="00AE6949" w:rsidRDefault="00AE6949">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_Toc67680824 \h </w:instrText>
      </w:r>
      <w:r>
        <w:fldChar w:fldCharType="separate"/>
      </w:r>
      <w:r>
        <w:t>67</w:t>
      </w:r>
      <w:r>
        <w:fldChar w:fldCharType="end"/>
      </w:r>
    </w:p>
    <w:p w14:paraId="78E143FF" w14:textId="0ECAD2C5" w:rsidR="00AE6949" w:rsidRDefault="00AE6949">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_Toc67680825 \h </w:instrText>
      </w:r>
      <w:r>
        <w:fldChar w:fldCharType="separate"/>
      </w:r>
      <w:r>
        <w:t>67</w:t>
      </w:r>
      <w:r>
        <w:fldChar w:fldCharType="end"/>
      </w:r>
    </w:p>
    <w:p w14:paraId="74FA8FA2" w14:textId="6A9EE351" w:rsidR="00AE6949" w:rsidRDefault="00AE6949">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_Toc67680826 \h </w:instrText>
      </w:r>
      <w:r>
        <w:fldChar w:fldCharType="separate"/>
      </w:r>
      <w:r>
        <w:t>67</w:t>
      </w:r>
      <w:r>
        <w:fldChar w:fldCharType="end"/>
      </w:r>
    </w:p>
    <w:p w14:paraId="4B653FC0" w14:textId="611B205E" w:rsidR="00AE6949" w:rsidRDefault="00AE6949">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_Toc67680827 \h </w:instrText>
      </w:r>
      <w:r>
        <w:fldChar w:fldCharType="separate"/>
      </w:r>
      <w:r>
        <w:t>67</w:t>
      </w:r>
      <w:r>
        <w:fldChar w:fldCharType="end"/>
      </w:r>
    </w:p>
    <w:p w14:paraId="064B7302" w14:textId="3560D461" w:rsidR="00AE6949" w:rsidRDefault="00AE6949">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_Toc67680828 \h </w:instrText>
      </w:r>
      <w:r>
        <w:fldChar w:fldCharType="separate"/>
      </w:r>
      <w:r>
        <w:t>68</w:t>
      </w:r>
      <w:r>
        <w:fldChar w:fldCharType="end"/>
      </w:r>
    </w:p>
    <w:p w14:paraId="1787C76E" w14:textId="08EC56D5" w:rsidR="00AE6949" w:rsidRDefault="00AE6949">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_Toc67680829 \h </w:instrText>
      </w:r>
      <w:r>
        <w:fldChar w:fldCharType="separate"/>
      </w:r>
      <w:r>
        <w:t>68</w:t>
      </w:r>
      <w:r>
        <w:fldChar w:fldCharType="end"/>
      </w:r>
    </w:p>
    <w:p w14:paraId="4EFA872D" w14:textId="24BAFB1D" w:rsidR="00AE6949" w:rsidRDefault="00AE6949">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_Toc67680830 \h </w:instrText>
      </w:r>
      <w:r>
        <w:fldChar w:fldCharType="separate"/>
      </w:r>
      <w:r>
        <w:t>68</w:t>
      </w:r>
      <w:r>
        <w:fldChar w:fldCharType="end"/>
      </w:r>
    </w:p>
    <w:p w14:paraId="7C20965F" w14:textId="3E4C9808" w:rsidR="00AE6949" w:rsidRDefault="00AE6949">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_Toc67680831 \h </w:instrText>
      </w:r>
      <w:r>
        <w:fldChar w:fldCharType="separate"/>
      </w:r>
      <w:r>
        <w:t>68</w:t>
      </w:r>
      <w:r>
        <w:fldChar w:fldCharType="end"/>
      </w:r>
    </w:p>
    <w:p w14:paraId="0935B03A" w14:textId="16B91EC8" w:rsidR="00AE6949" w:rsidRDefault="00AE6949">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_Toc67680832 \h </w:instrText>
      </w:r>
      <w:r>
        <w:fldChar w:fldCharType="separate"/>
      </w:r>
      <w:r>
        <w:t>68</w:t>
      </w:r>
      <w:r>
        <w:fldChar w:fldCharType="end"/>
      </w:r>
    </w:p>
    <w:p w14:paraId="6BB66255" w14:textId="17B62F36" w:rsidR="00AE6949" w:rsidRDefault="00AE6949">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_Toc67680833 \h </w:instrText>
      </w:r>
      <w:r>
        <w:fldChar w:fldCharType="separate"/>
      </w:r>
      <w:r>
        <w:t>68</w:t>
      </w:r>
      <w:r>
        <w:fldChar w:fldCharType="end"/>
      </w:r>
    </w:p>
    <w:p w14:paraId="4EE738BC" w14:textId="73D84AE2" w:rsidR="00AE6949" w:rsidRDefault="00AE694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_Toc67680834 \h </w:instrText>
      </w:r>
      <w:r>
        <w:fldChar w:fldCharType="separate"/>
      </w:r>
      <w:r>
        <w:t>69</w:t>
      </w:r>
      <w:r>
        <w:fldChar w:fldCharType="end"/>
      </w:r>
    </w:p>
    <w:p w14:paraId="177866D5" w14:textId="59B7A494" w:rsidR="00AE6949" w:rsidRDefault="00AE694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_Toc67680835 \h </w:instrText>
      </w:r>
      <w:r>
        <w:fldChar w:fldCharType="separate"/>
      </w:r>
      <w:r>
        <w:t>69</w:t>
      </w:r>
      <w:r>
        <w:fldChar w:fldCharType="end"/>
      </w:r>
    </w:p>
    <w:p w14:paraId="010DA764" w14:textId="6D46833E" w:rsidR="00AE6949" w:rsidRDefault="00AE694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_Toc67680836 \h </w:instrText>
      </w:r>
      <w:r>
        <w:fldChar w:fldCharType="separate"/>
      </w:r>
      <w:r>
        <w:t>69</w:t>
      </w:r>
      <w:r>
        <w:fldChar w:fldCharType="end"/>
      </w:r>
    </w:p>
    <w:p w14:paraId="03DB48AD" w14:textId="4FED61E0" w:rsidR="00AE6949" w:rsidRDefault="00AE6949">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_Toc67680837 \h </w:instrText>
      </w:r>
      <w:r>
        <w:fldChar w:fldCharType="separate"/>
      </w:r>
      <w:r>
        <w:t>69</w:t>
      </w:r>
      <w:r>
        <w:fldChar w:fldCharType="end"/>
      </w:r>
    </w:p>
    <w:p w14:paraId="0E7FC1CF" w14:textId="61D86738" w:rsidR="00AE6949" w:rsidRDefault="00AE6949">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_Toc67680838 \h </w:instrText>
      </w:r>
      <w:r>
        <w:fldChar w:fldCharType="separate"/>
      </w:r>
      <w:r>
        <w:t>70</w:t>
      </w:r>
      <w:r>
        <w:fldChar w:fldCharType="end"/>
      </w:r>
    </w:p>
    <w:p w14:paraId="563AE092" w14:textId="2D870D87" w:rsidR="00AE6949" w:rsidRDefault="00AE6949">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_Toc67680839 \h </w:instrText>
      </w:r>
      <w:r>
        <w:fldChar w:fldCharType="separate"/>
      </w:r>
      <w:r>
        <w:t>70</w:t>
      </w:r>
      <w:r>
        <w:fldChar w:fldCharType="end"/>
      </w:r>
    </w:p>
    <w:p w14:paraId="2BC62EB8" w14:textId="426DA6F1" w:rsidR="00AE6949" w:rsidRDefault="00AE6949">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_Toc67680840 \h </w:instrText>
      </w:r>
      <w:r>
        <w:fldChar w:fldCharType="separate"/>
      </w:r>
      <w:r>
        <w:t>70</w:t>
      </w:r>
      <w:r>
        <w:fldChar w:fldCharType="end"/>
      </w:r>
    </w:p>
    <w:p w14:paraId="6CFB0130" w14:textId="64878776" w:rsidR="00AE6949" w:rsidRDefault="00AE6949">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_Toc67680841 \h </w:instrText>
      </w:r>
      <w:r>
        <w:fldChar w:fldCharType="separate"/>
      </w:r>
      <w:r>
        <w:t>70</w:t>
      </w:r>
      <w:r>
        <w:fldChar w:fldCharType="end"/>
      </w:r>
    </w:p>
    <w:p w14:paraId="74697F0D" w14:textId="61C3F159" w:rsidR="00AE6949" w:rsidRDefault="00AE6949">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_Toc67680842 \h </w:instrText>
      </w:r>
      <w:r>
        <w:fldChar w:fldCharType="separate"/>
      </w:r>
      <w:r>
        <w:t>71</w:t>
      </w:r>
      <w:r>
        <w:fldChar w:fldCharType="end"/>
      </w:r>
    </w:p>
    <w:p w14:paraId="0E3C163A" w14:textId="3C524718" w:rsidR="00AE6949" w:rsidRDefault="00AE6949">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_Toc67680843 \h </w:instrText>
      </w:r>
      <w:r>
        <w:fldChar w:fldCharType="separate"/>
      </w:r>
      <w:r>
        <w:t>72</w:t>
      </w:r>
      <w:r>
        <w:fldChar w:fldCharType="end"/>
      </w:r>
    </w:p>
    <w:p w14:paraId="322D7654" w14:textId="0198E97A" w:rsidR="00AE6949" w:rsidRDefault="00AE6949">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_Toc67680844 \h </w:instrText>
      </w:r>
      <w:r>
        <w:fldChar w:fldCharType="separate"/>
      </w:r>
      <w:r>
        <w:t>72</w:t>
      </w:r>
      <w:r>
        <w:fldChar w:fldCharType="end"/>
      </w:r>
    </w:p>
    <w:p w14:paraId="15214464" w14:textId="22CF76E8" w:rsidR="00AE6949" w:rsidRDefault="00AE6949">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_Toc67680845 \h </w:instrText>
      </w:r>
      <w:r>
        <w:fldChar w:fldCharType="separate"/>
      </w:r>
      <w:r>
        <w:t>72</w:t>
      </w:r>
      <w:r>
        <w:fldChar w:fldCharType="end"/>
      </w:r>
    </w:p>
    <w:p w14:paraId="38497BEE" w14:textId="766AE8E5" w:rsidR="00AE6949" w:rsidRDefault="00AE6949">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_Toc67680846 \h </w:instrText>
      </w:r>
      <w:r>
        <w:fldChar w:fldCharType="separate"/>
      </w:r>
      <w:r>
        <w:t>72</w:t>
      </w:r>
      <w:r>
        <w:fldChar w:fldCharType="end"/>
      </w:r>
    </w:p>
    <w:p w14:paraId="76243DDD" w14:textId="4E6E50A2" w:rsidR="00AE6949" w:rsidRDefault="00AE6949">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_Toc67680847 \h </w:instrText>
      </w:r>
      <w:r>
        <w:fldChar w:fldCharType="separate"/>
      </w:r>
      <w:r>
        <w:t>72</w:t>
      </w:r>
      <w:r>
        <w:fldChar w:fldCharType="end"/>
      </w:r>
    </w:p>
    <w:p w14:paraId="67663068" w14:textId="1505959E" w:rsidR="00AE6949" w:rsidRDefault="00AE6949">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_Toc67680848 \h </w:instrText>
      </w:r>
      <w:r>
        <w:fldChar w:fldCharType="separate"/>
      </w:r>
      <w:r>
        <w:t>72</w:t>
      </w:r>
      <w:r>
        <w:fldChar w:fldCharType="end"/>
      </w:r>
    </w:p>
    <w:p w14:paraId="565BFFFD" w14:textId="4FB1EB7E" w:rsidR="00AE6949" w:rsidRDefault="00AE6949">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_Toc67680849 \h </w:instrText>
      </w:r>
      <w:r>
        <w:fldChar w:fldCharType="separate"/>
      </w:r>
      <w:r>
        <w:t>73</w:t>
      </w:r>
      <w:r>
        <w:fldChar w:fldCharType="end"/>
      </w:r>
    </w:p>
    <w:p w14:paraId="22787091" w14:textId="5AE0CAEE" w:rsidR="00AE6949" w:rsidRDefault="00AE6949">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_Toc67680850 \h </w:instrText>
      </w:r>
      <w:r>
        <w:fldChar w:fldCharType="separate"/>
      </w:r>
      <w:r>
        <w:t>73</w:t>
      </w:r>
      <w:r>
        <w:fldChar w:fldCharType="end"/>
      </w:r>
    </w:p>
    <w:p w14:paraId="0183347C" w14:textId="42A64B1B" w:rsidR="00AE6949" w:rsidRDefault="00AE6949">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_Toc67680851 \h </w:instrText>
      </w:r>
      <w:r>
        <w:fldChar w:fldCharType="separate"/>
      </w:r>
      <w:r>
        <w:t>73</w:t>
      </w:r>
      <w:r>
        <w:fldChar w:fldCharType="end"/>
      </w:r>
    </w:p>
    <w:p w14:paraId="2181294E" w14:textId="56DB10F1" w:rsidR="00AE6949" w:rsidRDefault="00AE694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_Toc67680852 \h </w:instrText>
      </w:r>
      <w:r>
        <w:fldChar w:fldCharType="separate"/>
      </w:r>
      <w:r>
        <w:t>74</w:t>
      </w:r>
      <w:r>
        <w:fldChar w:fldCharType="end"/>
      </w:r>
    </w:p>
    <w:p w14:paraId="731A47E9" w14:textId="184F38F4" w:rsidR="00AE6949" w:rsidRDefault="00AE694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_Toc67680853 \h </w:instrText>
      </w:r>
      <w:r>
        <w:fldChar w:fldCharType="separate"/>
      </w:r>
      <w:r>
        <w:t>74</w:t>
      </w:r>
      <w:r>
        <w:fldChar w:fldCharType="end"/>
      </w:r>
    </w:p>
    <w:p w14:paraId="5245B249" w14:textId="64333861" w:rsidR="00AE6949" w:rsidRDefault="00AE694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_Toc67680854 \h </w:instrText>
      </w:r>
      <w:r>
        <w:fldChar w:fldCharType="separate"/>
      </w:r>
      <w:r>
        <w:t>74</w:t>
      </w:r>
      <w:r>
        <w:fldChar w:fldCharType="end"/>
      </w:r>
    </w:p>
    <w:p w14:paraId="56D58DAF" w14:textId="62A17838" w:rsidR="00AE6949" w:rsidRDefault="00AE694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_Toc67680855 \h </w:instrText>
      </w:r>
      <w:r>
        <w:fldChar w:fldCharType="separate"/>
      </w:r>
      <w:r>
        <w:t>74</w:t>
      </w:r>
      <w:r>
        <w:fldChar w:fldCharType="end"/>
      </w:r>
    </w:p>
    <w:p w14:paraId="59A95361" w14:textId="5824A4EF" w:rsidR="00AE6949" w:rsidRDefault="00AE694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_Toc67680856 \h </w:instrText>
      </w:r>
      <w:r>
        <w:fldChar w:fldCharType="separate"/>
      </w:r>
      <w:r>
        <w:t>74</w:t>
      </w:r>
      <w:r>
        <w:fldChar w:fldCharType="end"/>
      </w:r>
    </w:p>
    <w:p w14:paraId="4FF0A427" w14:textId="5BDB4818" w:rsidR="00AE6949" w:rsidRDefault="00AE6949">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_Toc67680857 \h </w:instrText>
      </w:r>
      <w:r>
        <w:fldChar w:fldCharType="separate"/>
      </w:r>
      <w:r>
        <w:t>74</w:t>
      </w:r>
      <w:r>
        <w:fldChar w:fldCharType="end"/>
      </w:r>
    </w:p>
    <w:p w14:paraId="5DD645EE" w14:textId="72F5E9C9" w:rsidR="00AE6949" w:rsidRDefault="00AE6949">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_Toc67680858 \h </w:instrText>
      </w:r>
      <w:r>
        <w:fldChar w:fldCharType="separate"/>
      </w:r>
      <w:r>
        <w:t>74</w:t>
      </w:r>
      <w:r>
        <w:fldChar w:fldCharType="end"/>
      </w:r>
    </w:p>
    <w:p w14:paraId="0045AC88" w14:textId="6D106BB2" w:rsidR="00AE6949" w:rsidRDefault="00AE694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_Toc67680859 \h </w:instrText>
      </w:r>
      <w:r>
        <w:fldChar w:fldCharType="separate"/>
      </w:r>
      <w:r>
        <w:t>75</w:t>
      </w:r>
      <w:r>
        <w:fldChar w:fldCharType="end"/>
      </w:r>
    </w:p>
    <w:p w14:paraId="0BF8948F" w14:textId="49013463" w:rsidR="00AE6949" w:rsidRDefault="00AE6949">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_Toc67680860 \h </w:instrText>
      </w:r>
      <w:r>
        <w:fldChar w:fldCharType="separate"/>
      </w:r>
      <w:r>
        <w:t>75</w:t>
      </w:r>
      <w:r>
        <w:fldChar w:fldCharType="end"/>
      </w:r>
    </w:p>
    <w:p w14:paraId="5A67D970" w14:textId="01CCB44E" w:rsidR="00AE6949" w:rsidRDefault="00AE6949">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_Toc67680861 \h </w:instrText>
      </w:r>
      <w:r>
        <w:fldChar w:fldCharType="separate"/>
      </w:r>
      <w:r>
        <w:t>75</w:t>
      </w:r>
      <w:r>
        <w:fldChar w:fldCharType="end"/>
      </w:r>
    </w:p>
    <w:p w14:paraId="5D0D7B56" w14:textId="6824D892" w:rsidR="00AE6949" w:rsidRDefault="00AE694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_Toc67680862 \h </w:instrText>
      </w:r>
      <w:r>
        <w:fldChar w:fldCharType="separate"/>
      </w:r>
      <w:r>
        <w:t>76</w:t>
      </w:r>
      <w:r>
        <w:fldChar w:fldCharType="end"/>
      </w:r>
    </w:p>
    <w:p w14:paraId="6941851B" w14:textId="6A4A96AE" w:rsidR="00AE6949" w:rsidRDefault="00AE694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_Toc67680863 \h </w:instrText>
      </w:r>
      <w:r>
        <w:fldChar w:fldCharType="separate"/>
      </w:r>
      <w:r>
        <w:t>76</w:t>
      </w:r>
      <w:r>
        <w:fldChar w:fldCharType="end"/>
      </w:r>
    </w:p>
    <w:p w14:paraId="119C481C" w14:textId="78B330BC" w:rsidR="00AE6949" w:rsidRDefault="00AE694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_Toc67680864 \h </w:instrText>
      </w:r>
      <w:r>
        <w:fldChar w:fldCharType="separate"/>
      </w:r>
      <w:r>
        <w:t>76</w:t>
      </w:r>
      <w:r>
        <w:fldChar w:fldCharType="end"/>
      </w:r>
    </w:p>
    <w:p w14:paraId="338711D8" w14:textId="52AA845B" w:rsidR="00AE6949" w:rsidRDefault="00AE6949">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_Toc67680865 \h </w:instrText>
      </w:r>
      <w:r>
        <w:fldChar w:fldCharType="separate"/>
      </w:r>
      <w:r>
        <w:t>76</w:t>
      </w:r>
      <w:r>
        <w:fldChar w:fldCharType="end"/>
      </w:r>
    </w:p>
    <w:p w14:paraId="5FC463BC" w14:textId="6663A28B" w:rsidR="00AE6949" w:rsidRDefault="00AE6949">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_Toc67680866 \h </w:instrText>
      </w:r>
      <w:r>
        <w:fldChar w:fldCharType="separate"/>
      </w:r>
      <w:r>
        <w:t>76</w:t>
      </w:r>
      <w:r>
        <w:fldChar w:fldCharType="end"/>
      </w:r>
    </w:p>
    <w:p w14:paraId="0C32FC17" w14:textId="237BDFB3" w:rsidR="00AE6949" w:rsidRDefault="00AE6949">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_Toc67680867 \h </w:instrText>
      </w:r>
      <w:r>
        <w:fldChar w:fldCharType="separate"/>
      </w:r>
      <w:r>
        <w:t>76</w:t>
      </w:r>
      <w:r>
        <w:fldChar w:fldCharType="end"/>
      </w:r>
    </w:p>
    <w:p w14:paraId="1AFDBB33" w14:textId="528D9199" w:rsidR="00AE6949" w:rsidRDefault="00AE6949">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_Toc67680868 \h </w:instrText>
      </w:r>
      <w:r>
        <w:fldChar w:fldCharType="separate"/>
      </w:r>
      <w:r>
        <w:t>76</w:t>
      </w:r>
      <w:r>
        <w:fldChar w:fldCharType="end"/>
      </w:r>
    </w:p>
    <w:p w14:paraId="130359E3" w14:textId="23A8ABD2" w:rsidR="00AE6949" w:rsidRDefault="00AE6949">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_Toc67680869 \h </w:instrText>
      </w:r>
      <w:r>
        <w:fldChar w:fldCharType="separate"/>
      </w:r>
      <w:r>
        <w:t>77</w:t>
      </w:r>
      <w:r>
        <w:fldChar w:fldCharType="end"/>
      </w:r>
    </w:p>
    <w:p w14:paraId="029C2273" w14:textId="27E5F26D" w:rsidR="00AE6949" w:rsidRDefault="00AE6949">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_Toc67680870 \h </w:instrText>
      </w:r>
      <w:r>
        <w:fldChar w:fldCharType="separate"/>
      </w:r>
      <w:r>
        <w:t>77</w:t>
      </w:r>
      <w:r>
        <w:fldChar w:fldCharType="end"/>
      </w:r>
    </w:p>
    <w:p w14:paraId="3AE2461B" w14:textId="3D304508" w:rsidR="00AE6949" w:rsidRDefault="00AE6949">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_Toc67680871 \h </w:instrText>
      </w:r>
      <w:r>
        <w:fldChar w:fldCharType="separate"/>
      </w:r>
      <w:r>
        <w:t>77</w:t>
      </w:r>
      <w:r>
        <w:fldChar w:fldCharType="end"/>
      </w:r>
    </w:p>
    <w:p w14:paraId="15A859B9" w14:textId="78C8C803" w:rsidR="00AE6949" w:rsidRDefault="00AE694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_Toc67680872 \h </w:instrText>
      </w:r>
      <w:r>
        <w:fldChar w:fldCharType="separate"/>
      </w:r>
      <w:r>
        <w:t>78</w:t>
      </w:r>
      <w:r>
        <w:fldChar w:fldCharType="end"/>
      </w:r>
    </w:p>
    <w:p w14:paraId="7686C580" w14:textId="381D7A7D" w:rsidR="00AE6949" w:rsidRDefault="00AE694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_Toc67680873 \h </w:instrText>
      </w:r>
      <w:r>
        <w:fldChar w:fldCharType="separate"/>
      </w:r>
      <w:r>
        <w:t>78</w:t>
      </w:r>
      <w:r>
        <w:fldChar w:fldCharType="end"/>
      </w:r>
    </w:p>
    <w:p w14:paraId="2B53C1A7" w14:textId="55A3503C" w:rsidR="00AE6949" w:rsidRDefault="00AE694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_Toc67680874 \h </w:instrText>
      </w:r>
      <w:r>
        <w:fldChar w:fldCharType="separate"/>
      </w:r>
      <w:r>
        <w:t>78</w:t>
      </w:r>
      <w:r>
        <w:fldChar w:fldCharType="end"/>
      </w:r>
    </w:p>
    <w:p w14:paraId="4738EAC6" w14:textId="5E59EA56" w:rsidR="00AE6949" w:rsidRDefault="00AE694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_Toc67680875 \h </w:instrText>
      </w:r>
      <w:r>
        <w:fldChar w:fldCharType="separate"/>
      </w:r>
      <w:r>
        <w:t>78</w:t>
      </w:r>
      <w:r>
        <w:fldChar w:fldCharType="end"/>
      </w:r>
    </w:p>
    <w:p w14:paraId="6D93963A" w14:textId="021865AA" w:rsidR="00AE6949" w:rsidRDefault="00AE694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_Toc67680876 \h </w:instrText>
      </w:r>
      <w:r>
        <w:fldChar w:fldCharType="separate"/>
      </w:r>
      <w:r>
        <w:t>78</w:t>
      </w:r>
      <w:r>
        <w:fldChar w:fldCharType="end"/>
      </w:r>
    </w:p>
    <w:p w14:paraId="51F72947" w14:textId="1AD5E17E" w:rsidR="00AE6949" w:rsidRDefault="00AE694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_Toc67680877 \h </w:instrText>
      </w:r>
      <w:r>
        <w:fldChar w:fldCharType="separate"/>
      </w:r>
      <w:r>
        <w:t>78</w:t>
      </w:r>
      <w:r>
        <w:fldChar w:fldCharType="end"/>
      </w:r>
    </w:p>
    <w:p w14:paraId="11F76C87" w14:textId="731A4D54" w:rsidR="00AE6949" w:rsidRDefault="00AE6949">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_Toc67680878 \h </w:instrText>
      </w:r>
      <w:r>
        <w:fldChar w:fldCharType="separate"/>
      </w:r>
      <w:r>
        <w:t>78</w:t>
      </w:r>
      <w:r>
        <w:fldChar w:fldCharType="end"/>
      </w:r>
    </w:p>
    <w:p w14:paraId="5C0B2173" w14:textId="0122A7F4" w:rsidR="00AE6949" w:rsidRDefault="00AE6949">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_Toc67680879 \h </w:instrText>
      </w:r>
      <w:r>
        <w:fldChar w:fldCharType="separate"/>
      </w:r>
      <w:r>
        <w:t>78</w:t>
      </w:r>
      <w:r>
        <w:fldChar w:fldCharType="end"/>
      </w:r>
    </w:p>
    <w:p w14:paraId="320F31A3" w14:textId="48524E6C" w:rsidR="00AE6949" w:rsidRDefault="00AE6949">
      <w:pPr>
        <w:pStyle w:val="TOC5"/>
        <w:rPr>
          <w:rFonts w:asciiTheme="minorHAnsi" w:eastAsiaTheme="minorEastAsia" w:hAnsiTheme="minorHAnsi" w:cstheme="minorBidi"/>
          <w:sz w:val="22"/>
          <w:szCs w:val="22"/>
          <w:lang w:eastAsia="en-GB"/>
        </w:rPr>
      </w:pPr>
      <w:r w:rsidRPr="00AE6949">
        <w:t>6.1.2.2.3</w:t>
      </w:r>
      <w:r w:rsidRPr="00AE6949">
        <w:rPr>
          <w:rFonts w:asciiTheme="minorHAnsi" w:eastAsiaTheme="minorEastAsia" w:hAnsiTheme="minorHAnsi" w:cstheme="minorBidi"/>
          <w:sz w:val="22"/>
          <w:szCs w:val="22"/>
          <w:lang w:eastAsia="en-GB"/>
        </w:rPr>
        <w:tab/>
      </w:r>
      <w:r w:rsidRPr="00E85FB0">
        <w:rPr>
          <w:lang w:val="es-ES"/>
        </w:rPr>
        <w:t>Cache-Control</w:t>
      </w:r>
      <w:r>
        <w:tab/>
      </w:r>
      <w:r>
        <w:fldChar w:fldCharType="begin" w:fldLock="1"/>
      </w:r>
      <w:r>
        <w:instrText xml:space="preserve"> PAGEREF _Toc67680880 \h </w:instrText>
      </w:r>
      <w:r>
        <w:fldChar w:fldCharType="separate"/>
      </w:r>
      <w:r>
        <w:t>78</w:t>
      </w:r>
      <w:r>
        <w:fldChar w:fldCharType="end"/>
      </w:r>
    </w:p>
    <w:p w14:paraId="0BF01388" w14:textId="5AEFD6D1" w:rsidR="00AE6949" w:rsidRDefault="00AE6949">
      <w:pPr>
        <w:pStyle w:val="TOC5"/>
        <w:rPr>
          <w:rFonts w:asciiTheme="minorHAnsi" w:eastAsiaTheme="minorEastAsia" w:hAnsiTheme="minorHAnsi" w:cstheme="minorBidi"/>
          <w:sz w:val="22"/>
          <w:szCs w:val="22"/>
          <w:lang w:eastAsia="en-GB"/>
        </w:rPr>
      </w:pPr>
      <w:r w:rsidRPr="00AE6949">
        <w:t>6.1.2.2.4</w:t>
      </w:r>
      <w:r w:rsidRPr="00AE6949">
        <w:rPr>
          <w:rFonts w:asciiTheme="minorHAnsi" w:eastAsiaTheme="minorEastAsia" w:hAnsiTheme="minorHAnsi" w:cstheme="minorBidi"/>
          <w:sz w:val="22"/>
          <w:szCs w:val="22"/>
          <w:lang w:eastAsia="en-GB"/>
        </w:rPr>
        <w:tab/>
      </w:r>
      <w:r w:rsidRPr="00E85FB0">
        <w:rPr>
          <w:lang w:val="en-US"/>
        </w:rPr>
        <w:t>ETag</w:t>
      </w:r>
      <w:r>
        <w:tab/>
      </w:r>
      <w:r>
        <w:fldChar w:fldCharType="begin" w:fldLock="1"/>
      </w:r>
      <w:r>
        <w:instrText xml:space="preserve"> PAGEREF _Toc67680881 \h </w:instrText>
      </w:r>
      <w:r>
        <w:fldChar w:fldCharType="separate"/>
      </w:r>
      <w:r>
        <w:t>79</w:t>
      </w:r>
      <w:r>
        <w:fldChar w:fldCharType="end"/>
      </w:r>
    </w:p>
    <w:p w14:paraId="142A0FAB" w14:textId="2F162FCD" w:rsidR="00AE6949" w:rsidRDefault="00AE6949">
      <w:pPr>
        <w:pStyle w:val="TOC5"/>
        <w:rPr>
          <w:rFonts w:asciiTheme="minorHAnsi" w:eastAsiaTheme="minorEastAsia" w:hAnsiTheme="minorHAnsi" w:cstheme="minorBidi"/>
          <w:sz w:val="22"/>
          <w:szCs w:val="22"/>
          <w:lang w:eastAsia="en-GB"/>
        </w:rPr>
      </w:pPr>
      <w:r w:rsidRPr="00AE6949">
        <w:t>6.1.2.2.5</w:t>
      </w:r>
      <w:r w:rsidRPr="00AE6949">
        <w:rPr>
          <w:rFonts w:asciiTheme="minorHAnsi" w:eastAsiaTheme="minorEastAsia" w:hAnsiTheme="minorHAnsi" w:cstheme="minorBidi"/>
          <w:sz w:val="22"/>
          <w:szCs w:val="22"/>
          <w:lang w:eastAsia="en-GB"/>
        </w:rPr>
        <w:tab/>
      </w:r>
      <w:r w:rsidRPr="00E85FB0">
        <w:rPr>
          <w:lang w:val="en-US"/>
        </w:rPr>
        <w:t>If-None-Match</w:t>
      </w:r>
      <w:r>
        <w:tab/>
      </w:r>
      <w:r>
        <w:fldChar w:fldCharType="begin" w:fldLock="1"/>
      </w:r>
      <w:r>
        <w:instrText xml:space="preserve"> PAGEREF _Toc67680882 \h </w:instrText>
      </w:r>
      <w:r>
        <w:fldChar w:fldCharType="separate"/>
      </w:r>
      <w:r>
        <w:t>79</w:t>
      </w:r>
      <w:r>
        <w:fldChar w:fldCharType="end"/>
      </w:r>
    </w:p>
    <w:p w14:paraId="2CA7BCA2" w14:textId="303A77CD" w:rsidR="00AE6949" w:rsidRDefault="00AE6949">
      <w:pPr>
        <w:pStyle w:val="TOC5"/>
        <w:rPr>
          <w:rFonts w:asciiTheme="minorHAnsi" w:eastAsiaTheme="minorEastAsia" w:hAnsiTheme="minorHAnsi" w:cstheme="minorBidi"/>
          <w:sz w:val="22"/>
          <w:szCs w:val="22"/>
          <w:lang w:eastAsia="en-GB"/>
        </w:rPr>
      </w:pPr>
      <w:r w:rsidRPr="00AE6949">
        <w:t>6.1.2.2.6</w:t>
      </w:r>
      <w:r w:rsidRPr="00AE6949">
        <w:rPr>
          <w:rFonts w:asciiTheme="minorHAnsi" w:eastAsiaTheme="minorEastAsia" w:hAnsiTheme="minorHAnsi" w:cstheme="minorBidi"/>
          <w:sz w:val="22"/>
          <w:szCs w:val="22"/>
          <w:lang w:eastAsia="en-GB"/>
        </w:rPr>
        <w:tab/>
      </w:r>
      <w:r w:rsidRPr="00E85FB0">
        <w:rPr>
          <w:lang w:val="en-US"/>
        </w:rPr>
        <w:t>Last-Modified</w:t>
      </w:r>
      <w:r>
        <w:tab/>
      </w:r>
      <w:r>
        <w:fldChar w:fldCharType="begin" w:fldLock="1"/>
      </w:r>
      <w:r>
        <w:instrText xml:space="preserve"> PAGEREF _Toc67680883 \h </w:instrText>
      </w:r>
      <w:r>
        <w:fldChar w:fldCharType="separate"/>
      </w:r>
      <w:r>
        <w:t>79</w:t>
      </w:r>
      <w:r>
        <w:fldChar w:fldCharType="end"/>
      </w:r>
    </w:p>
    <w:p w14:paraId="39FC5E74" w14:textId="0A1F8073" w:rsidR="00AE6949" w:rsidRDefault="00AE6949">
      <w:pPr>
        <w:pStyle w:val="TOC5"/>
        <w:rPr>
          <w:rFonts w:asciiTheme="minorHAnsi" w:eastAsiaTheme="minorEastAsia" w:hAnsiTheme="minorHAnsi" w:cstheme="minorBidi"/>
          <w:sz w:val="22"/>
          <w:szCs w:val="22"/>
          <w:lang w:eastAsia="en-GB"/>
        </w:rPr>
      </w:pPr>
      <w:r w:rsidRPr="00AE6949">
        <w:t>6.1.2.2.7</w:t>
      </w:r>
      <w:r w:rsidRPr="00AE6949">
        <w:rPr>
          <w:rFonts w:asciiTheme="minorHAnsi" w:eastAsiaTheme="minorEastAsia" w:hAnsiTheme="minorHAnsi" w:cstheme="minorBidi"/>
          <w:sz w:val="22"/>
          <w:szCs w:val="22"/>
          <w:lang w:eastAsia="en-GB"/>
        </w:rPr>
        <w:tab/>
      </w:r>
      <w:r w:rsidRPr="00E85FB0">
        <w:rPr>
          <w:lang w:val="en-US"/>
        </w:rPr>
        <w:t>If-Modified-Since</w:t>
      </w:r>
      <w:r>
        <w:tab/>
      </w:r>
      <w:r>
        <w:fldChar w:fldCharType="begin" w:fldLock="1"/>
      </w:r>
      <w:r>
        <w:instrText xml:space="preserve"> PAGEREF _Toc67680884 \h </w:instrText>
      </w:r>
      <w:r>
        <w:fldChar w:fldCharType="separate"/>
      </w:r>
      <w:r>
        <w:t>79</w:t>
      </w:r>
      <w:r>
        <w:fldChar w:fldCharType="end"/>
      </w:r>
    </w:p>
    <w:p w14:paraId="21C06C8C" w14:textId="086CC5B0" w:rsidR="00AE6949" w:rsidRDefault="00AE6949">
      <w:pPr>
        <w:pStyle w:val="TOC5"/>
        <w:rPr>
          <w:rFonts w:asciiTheme="minorHAnsi" w:eastAsiaTheme="minorEastAsia" w:hAnsiTheme="minorHAnsi" w:cstheme="minorBidi"/>
          <w:sz w:val="22"/>
          <w:szCs w:val="22"/>
          <w:lang w:eastAsia="en-GB"/>
        </w:rPr>
      </w:pPr>
      <w:r w:rsidRPr="00AE6949">
        <w:t>6.1.2.2.8</w:t>
      </w:r>
      <w:r w:rsidRPr="00AE6949">
        <w:rPr>
          <w:rFonts w:asciiTheme="minorHAnsi" w:eastAsiaTheme="minorEastAsia" w:hAnsiTheme="minorHAnsi" w:cstheme="minorBidi"/>
          <w:sz w:val="22"/>
          <w:szCs w:val="22"/>
          <w:lang w:eastAsia="en-GB"/>
        </w:rPr>
        <w:tab/>
      </w:r>
      <w:r w:rsidRPr="00E85FB0">
        <w:rPr>
          <w:lang w:val="en-US"/>
        </w:rPr>
        <w:t>When to Use Entity-Tags and Last-Modified Dates</w:t>
      </w:r>
      <w:r>
        <w:tab/>
      </w:r>
      <w:r>
        <w:fldChar w:fldCharType="begin" w:fldLock="1"/>
      </w:r>
      <w:r>
        <w:instrText xml:space="preserve"> PAGEREF _Toc67680885 \h </w:instrText>
      </w:r>
      <w:r>
        <w:fldChar w:fldCharType="separate"/>
      </w:r>
      <w:r>
        <w:t>79</w:t>
      </w:r>
      <w:r>
        <w:fldChar w:fldCharType="end"/>
      </w:r>
    </w:p>
    <w:p w14:paraId="6E10F99E" w14:textId="05B2C1F9" w:rsidR="00AE6949" w:rsidRDefault="00AE694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_Toc67680886 \h </w:instrText>
      </w:r>
      <w:r>
        <w:fldChar w:fldCharType="separate"/>
      </w:r>
      <w:r>
        <w:t>79</w:t>
      </w:r>
      <w:r>
        <w:fldChar w:fldCharType="end"/>
      </w:r>
    </w:p>
    <w:p w14:paraId="1C451C89" w14:textId="71FE79C6" w:rsidR="00AE6949" w:rsidRDefault="00AE6949">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_Toc67680887 \h </w:instrText>
      </w:r>
      <w:r>
        <w:fldChar w:fldCharType="separate"/>
      </w:r>
      <w:r>
        <w:t>79</w:t>
      </w:r>
      <w:r>
        <w:fldChar w:fldCharType="end"/>
      </w:r>
    </w:p>
    <w:p w14:paraId="22646A3F" w14:textId="37A824C5" w:rsidR="00AE6949" w:rsidRDefault="00AE694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_Toc67680888 \h </w:instrText>
      </w:r>
      <w:r>
        <w:fldChar w:fldCharType="separate"/>
      </w:r>
      <w:r>
        <w:t>79</w:t>
      </w:r>
      <w:r>
        <w:fldChar w:fldCharType="end"/>
      </w:r>
    </w:p>
    <w:p w14:paraId="014CA864" w14:textId="63235347" w:rsidR="00AE6949" w:rsidRDefault="00AE694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_Toc67680889 \h </w:instrText>
      </w:r>
      <w:r>
        <w:fldChar w:fldCharType="separate"/>
      </w:r>
      <w:r>
        <w:t>79</w:t>
      </w:r>
      <w:r>
        <w:fldChar w:fldCharType="end"/>
      </w:r>
    </w:p>
    <w:p w14:paraId="74E4ABF6" w14:textId="0AE467AD" w:rsidR="00AE6949" w:rsidRDefault="00AE694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_Toc67680890 \h </w:instrText>
      </w:r>
      <w:r>
        <w:fldChar w:fldCharType="separate"/>
      </w:r>
      <w:r>
        <w:t>83</w:t>
      </w:r>
      <w:r>
        <w:fldChar w:fldCharType="end"/>
      </w:r>
    </w:p>
    <w:p w14:paraId="03A5FFF2" w14:textId="5869FF0C" w:rsidR="00AE6949" w:rsidRDefault="00AE694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_Toc67680891 \h </w:instrText>
      </w:r>
      <w:r>
        <w:fldChar w:fldCharType="separate"/>
      </w:r>
      <w:r>
        <w:t>83</w:t>
      </w:r>
      <w:r>
        <w:fldChar w:fldCharType="end"/>
      </w:r>
    </w:p>
    <w:p w14:paraId="1258A46F" w14:textId="3FD8DA62" w:rsidR="00AE6949" w:rsidRDefault="00AE694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_Toc67680892 \h </w:instrText>
      </w:r>
      <w:r>
        <w:fldChar w:fldCharType="separate"/>
      </w:r>
      <w:r>
        <w:t>83</w:t>
      </w:r>
      <w:r>
        <w:fldChar w:fldCharType="end"/>
      </w:r>
    </w:p>
    <w:p w14:paraId="6DA8EEAB" w14:textId="11176367" w:rsidR="00AE6949" w:rsidRDefault="00AE6949">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_Toc67680893 \h </w:instrText>
      </w:r>
      <w:r>
        <w:fldChar w:fldCharType="separate"/>
      </w:r>
      <w:r>
        <w:t>83</w:t>
      </w:r>
      <w:r>
        <w:fldChar w:fldCharType="end"/>
      </w:r>
    </w:p>
    <w:p w14:paraId="04D906BE" w14:textId="1E821220" w:rsidR="00AE6949" w:rsidRDefault="00AE6949">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_Toc67680894 \h </w:instrText>
      </w:r>
      <w:r>
        <w:fldChar w:fldCharType="separate"/>
      </w:r>
      <w:r>
        <w:t>83</w:t>
      </w:r>
      <w:r>
        <w:fldChar w:fldCharType="end"/>
      </w:r>
    </w:p>
    <w:p w14:paraId="14E45ACD" w14:textId="4E44F484" w:rsidR="00AE6949" w:rsidRDefault="00AE694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_Toc67680895 \h </w:instrText>
      </w:r>
      <w:r>
        <w:fldChar w:fldCharType="separate"/>
      </w:r>
      <w:r>
        <w:t>84</w:t>
      </w:r>
      <w:r>
        <w:fldChar w:fldCharType="end"/>
      </w:r>
    </w:p>
    <w:p w14:paraId="177C31A8" w14:textId="0AA24635" w:rsidR="00AE6949" w:rsidRDefault="00AE694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_Toc67680896 \h </w:instrText>
      </w:r>
      <w:r>
        <w:fldChar w:fldCharType="separate"/>
      </w:r>
      <w:r>
        <w:t>84</w:t>
      </w:r>
      <w:r>
        <w:fldChar w:fldCharType="end"/>
      </w:r>
    </w:p>
    <w:p w14:paraId="1289C2F1" w14:textId="6818B154" w:rsidR="00AE6949" w:rsidRDefault="00AE694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_Toc67680897 \h </w:instrText>
      </w:r>
      <w:r>
        <w:fldChar w:fldCharType="separate"/>
      </w:r>
      <w:r>
        <w:t>84</w:t>
      </w:r>
      <w:r>
        <w:fldChar w:fldCharType="end"/>
      </w:r>
    </w:p>
    <w:p w14:paraId="4A0840E9" w14:textId="4094867E" w:rsidR="00AE6949" w:rsidRDefault="00AE6949">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_Toc67680898 \h </w:instrText>
      </w:r>
      <w:r>
        <w:fldChar w:fldCharType="separate"/>
      </w:r>
      <w:r>
        <w:t>85</w:t>
      </w:r>
      <w:r>
        <w:fldChar w:fldCharType="end"/>
      </w:r>
    </w:p>
    <w:p w14:paraId="39AF0EAD" w14:textId="24B583E2" w:rsidR="00AE6949" w:rsidRDefault="00AE6949">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_Toc67680899 \h </w:instrText>
      </w:r>
      <w:r>
        <w:fldChar w:fldCharType="separate"/>
      </w:r>
      <w:r>
        <w:t>85</w:t>
      </w:r>
      <w:r>
        <w:fldChar w:fldCharType="end"/>
      </w:r>
    </w:p>
    <w:p w14:paraId="0BD2C922" w14:textId="4BE874D0" w:rsidR="00AE6949" w:rsidRDefault="00AE6949">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_Toc67680900 \h </w:instrText>
      </w:r>
      <w:r>
        <w:fldChar w:fldCharType="separate"/>
      </w:r>
      <w:r>
        <w:t>85</w:t>
      </w:r>
      <w:r>
        <w:fldChar w:fldCharType="end"/>
      </w:r>
    </w:p>
    <w:p w14:paraId="307ADF5D" w14:textId="67E8A551" w:rsidR="00AE6949" w:rsidRDefault="00AE6949">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_Toc67680901 \h </w:instrText>
      </w:r>
      <w:r>
        <w:fldChar w:fldCharType="separate"/>
      </w:r>
      <w:r>
        <w:t>85</w:t>
      </w:r>
      <w:r>
        <w:fldChar w:fldCharType="end"/>
      </w:r>
    </w:p>
    <w:p w14:paraId="74D7CD98" w14:textId="3FE5E109" w:rsidR="00AE6949" w:rsidRDefault="00AE6949">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_Toc67680902 \h </w:instrText>
      </w:r>
      <w:r>
        <w:fldChar w:fldCharType="separate"/>
      </w:r>
      <w:r>
        <w:t>86</w:t>
      </w:r>
      <w:r>
        <w:fldChar w:fldCharType="end"/>
      </w:r>
    </w:p>
    <w:p w14:paraId="15F7461E" w14:textId="52D219A3" w:rsidR="00AE6949" w:rsidRDefault="00AE6949">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_Toc67680903 \h </w:instrText>
      </w:r>
      <w:r>
        <w:fldChar w:fldCharType="separate"/>
      </w:r>
      <w:r>
        <w:t>86</w:t>
      </w:r>
      <w:r>
        <w:fldChar w:fldCharType="end"/>
      </w:r>
    </w:p>
    <w:p w14:paraId="4A49B727" w14:textId="10909ABB" w:rsidR="00AE6949" w:rsidRDefault="00AE6949">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_Toc67680904 \h </w:instrText>
      </w:r>
      <w:r>
        <w:fldChar w:fldCharType="separate"/>
      </w:r>
      <w:r>
        <w:t>86</w:t>
      </w:r>
      <w:r>
        <w:fldChar w:fldCharType="end"/>
      </w:r>
    </w:p>
    <w:p w14:paraId="09042D3C" w14:textId="4B2BBE91" w:rsidR="00AE6949" w:rsidRDefault="00AE6949">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_Toc67680905 \h </w:instrText>
      </w:r>
      <w:r>
        <w:fldChar w:fldCharType="separate"/>
      </w:r>
      <w:r>
        <w:t>86</w:t>
      </w:r>
      <w:r>
        <w:fldChar w:fldCharType="end"/>
      </w:r>
    </w:p>
    <w:p w14:paraId="00481704" w14:textId="55CAA9BA" w:rsidR="00AE6949" w:rsidRDefault="00AE6949">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_Toc67680906 \h </w:instrText>
      </w:r>
      <w:r>
        <w:fldChar w:fldCharType="separate"/>
      </w:r>
      <w:r>
        <w:t>87</w:t>
      </w:r>
      <w:r>
        <w:fldChar w:fldCharType="end"/>
      </w:r>
    </w:p>
    <w:p w14:paraId="68A79B1D" w14:textId="38ABF949" w:rsidR="00AE6949" w:rsidRDefault="00AE6949">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_Toc67680907 \h </w:instrText>
      </w:r>
      <w:r>
        <w:fldChar w:fldCharType="separate"/>
      </w:r>
      <w:r>
        <w:t>87</w:t>
      </w:r>
      <w:r>
        <w:fldChar w:fldCharType="end"/>
      </w:r>
    </w:p>
    <w:p w14:paraId="00F69D41" w14:textId="72113DE8" w:rsidR="00AE6949" w:rsidRDefault="00AE6949">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_Toc67680908 \h </w:instrText>
      </w:r>
      <w:r>
        <w:fldChar w:fldCharType="separate"/>
      </w:r>
      <w:r>
        <w:t>87</w:t>
      </w:r>
      <w:r>
        <w:fldChar w:fldCharType="end"/>
      </w:r>
    </w:p>
    <w:p w14:paraId="0FFB6FD4" w14:textId="2799A708" w:rsidR="00AE6949" w:rsidRDefault="00AE6949">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_Toc67680909 \h </w:instrText>
      </w:r>
      <w:r>
        <w:fldChar w:fldCharType="separate"/>
      </w:r>
      <w:r>
        <w:t>88</w:t>
      </w:r>
      <w:r>
        <w:fldChar w:fldCharType="end"/>
      </w:r>
    </w:p>
    <w:p w14:paraId="3BFDC7BF" w14:textId="6D63677D" w:rsidR="00AE6949" w:rsidRDefault="00AE6949">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_Toc67680910 \h </w:instrText>
      </w:r>
      <w:r>
        <w:fldChar w:fldCharType="separate"/>
      </w:r>
      <w:r>
        <w:t>88</w:t>
      </w:r>
      <w:r>
        <w:fldChar w:fldCharType="end"/>
      </w:r>
    </w:p>
    <w:p w14:paraId="11E4C46B" w14:textId="76BC0F1B" w:rsidR="00AE6949" w:rsidRDefault="00AE6949">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_Toc67680911 \h </w:instrText>
      </w:r>
      <w:r>
        <w:fldChar w:fldCharType="separate"/>
      </w:r>
      <w:r>
        <w:t>89</w:t>
      </w:r>
      <w:r>
        <w:fldChar w:fldCharType="end"/>
      </w:r>
    </w:p>
    <w:p w14:paraId="104FE662" w14:textId="26DBC13F" w:rsidR="00AE6949" w:rsidRDefault="00AE6949">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_Toc67680912 \h </w:instrText>
      </w:r>
      <w:r>
        <w:fldChar w:fldCharType="separate"/>
      </w:r>
      <w:r>
        <w:t>89</w:t>
      </w:r>
      <w:r>
        <w:fldChar w:fldCharType="end"/>
      </w:r>
    </w:p>
    <w:p w14:paraId="64460934" w14:textId="6EBDBFA8" w:rsidR="00AE6949" w:rsidRDefault="00AE6949">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_Toc67680913 \h </w:instrText>
      </w:r>
      <w:r>
        <w:fldChar w:fldCharType="separate"/>
      </w:r>
      <w:r>
        <w:t>89</w:t>
      </w:r>
      <w:r>
        <w:fldChar w:fldCharType="end"/>
      </w:r>
    </w:p>
    <w:p w14:paraId="6DDBF44B" w14:textId="26553B70" w:rsidR="00AE6949" w:rsidRDefault="00AE6949">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_Toc67680914 \h </w:instrText>
      </w:r>
      <w:r>
        <w:fldChar w:fldCharType="separate"/>
      </w:r>
      <w:r>
        <w:t>89</w:t>
      </w:r>
      <w:r>
        <w:fldChar w:fldCharType="end"/>
      </w:r>
    </w:p>
    <w:p w14:paraId="2A37CA5F" w14:textId="7FAA4601" w:rsidR="00AE6949" w:rsidRDefault="00AE6949">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_Toc67680915 \h </w:instrText>
      </w:r>
      <w:r>
        <w:fldChar w:fldCharType="separate"/>
      </w:r>
      <w:r>
        <w:t>89</w:t>
      </w:r>
      <w:r>
        <w:fldChar w:fldCharType="end"/>
      </w:r>
    </w:p>
    <w:p w14:paraId="395B725B" w14:textId="5E49275A" w:rsidR="00AE6949" w:rsidRDefault="00AE6949">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_Toc67680916 \h </w:instrText>
      </w:r>
      <w:r>
        <w:fldChar w:fldCharType="separate"/>
      </w:r>
      <w:r>
        <w:t>89</w:t>
      </w:r>
      <w:r>
        <w:fldChar w:fldCharType="end"/>
      </w:r>
    </w:p>
    <w:p w14:paraId="043EF0B8" w14:textId="22A92799" w:rsidR="00AE6949" w:rsidRDefault="00AE6949">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_Toc67680917 \h </w:instrText>
      </w:r>
      <w:r>
        <w:fldChar w:fldCharType="separate"/>
      </w:r>
      <w:r>
        <w:t>89</w:t>
      </w:r>
      <w:r>
        <w:fldChar w:fldCharType="end"/>
      </w:r>
    </w:p>
    <w:p w14:paraId="7DA56648" w14:textId="16E6B24C" w:rsidR="00AE6949" w:rsidRDefault="00AE6949">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_Toc67680918 \h </w:instrText>
      </w:r>
      <w:r>
        <w:fldChar w:fldCharType="separate"/>
      </w:r>
      <w:r>
        <w:t>89</w:t>
      </w:r>
      <w:r>
        <w:fldChar w:fldCharType="end"/>
      </w:r>
    </w:p>
    <w:p w14:paraId="4D51D523" w14:textId="753BD71F" w:rsidR="00AE6949" w:rsidRDefault="00AE6949">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_Toc67680919 \h </w:instrText>
      </w:r>
      <w:r>
        <w:fldChar w:fldCharType="separate"/>
      </w:r>
      <w:r>
        <w:t>90</w:t>
      </w:r>
      <w:r>
        <w:fldChar w:fldCharType="end"/>
      </w:r>
    </w:p>
    <w:p w14:paraId="576A78A7" w14:textId="60D0D1D8" w:rsidR="00AE6949" w:rsidRDefault="00AE6949">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_Toc67680920 \h </w:instrText>
      </w:r>
      <w:r>
        <w:fldChar w:fldCharType="separate"/>
      </w:r>
      <w:r>
        <w:t>90</w:t>
      </w:r>
      <w:r>
        <w:fldChar w:fldCharType="end"/>
      </w:r>
    </w:p>
    <w:p w14:paraId="2AA38FD0" w14:textId="7E4615E1" w:rsidR="00AE6949" w:rsidRDefault="00AE6949">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_Toc67680921 \h </w:instrText>
      </w:r>
      <w:r>
        <w:fldChar w:fldCharType="separate"/>
      </w:r>
      <w:r>
        <w:t>91</w:t>
      </w:r>
      <w:r>
        <w:fldChar w:fldCharType="end"/>
      </w:r>
    </w:p>
    <w:p w14:paraId="5FD0DCAD" w14:textId="2C2230A1" w:rsidR="00AE6949" w:rsidRDefault="00AE6949">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_Toc67680922 \h </w:instrText>
      </w:r>
      <w:r>
        <w:fldChar w:fldCharType="separate"/>
      </w:r>
      <w:r>
        <w:t>91</w:t>
      </w:r>
      <w:r>
        <w:fldChar w:fldCharType="end"/>
      </w:r>
    </w:p>
    <w:p w14:paraId="6AAEC8F0" w14:textId="75E87C92" w:rsidR="00AE6949" w:rsidRDefault="00AE6949">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_Toc67680923 \h </w:instrText>
      </w:r>
      <w:r>
        <w:fldChar w:fldCharType="separate"/>
      </w:r>
      <w:r>
        <w:t>91</w:t>
      </w:r>
      <w:r>
        <w:fldChar w:fldCharType="end"/>
      </w:r>
    </w:p>
    <w:p w14:paraId="4E5F9533" w14:textId="6C567251" w:rsidR="00AE6949" w:rsidRDefault="00AE6949">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_Toc67680924 \h </w:instrText>
      </w:r>
      <w:r>
        <w:fldChar w:fldCharType="separate"/>
      </w:r>
      <w:r>
        <w:t>91</w:t>
      </w:r>
      <w:r>
        <w:fldChar w:fldCharType="end"/>
      </w:r>
    </w:p>
    <w:p w14:paraId="43EBA297" w14:textId="1EF95050" w:rsidR="00AE6949" w:rsidRDefault="00AE6949">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_Toc67680925 \h </w:instrText>
      </w:r>
      <w:r>
        <w:fldChar w:fldCharType="separate"/>
      </w:r>
      <w:r>
        <w:t>91</w:t>
      </w:r>
      <w:r>
        <w:fldChar w:fldCharType="end"/>
      </w:r>
    </w:p>
    <w:p w14:paraId="41C94542" w14:textId="2A55DEB3" w:rsidR="00AE6949" w:rsidRDefault="00AE6949">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_Toc67680926 \h </w:instrText>
      </w:r>
      <w:r>
        <w:fldChar w:fldCharType="separate"/>
      </w:r>
      <w:r>
        <w:t>92</w:t>
      </w:r>
      <w:r>
        <w:fldChar w:fldCharType="end"/>
      </w:r>
    </w:p>
    <w:p w14:paraId="6172DCFA" w14:textId="5329EF77" w:rsidR="00AE6949" w:rsidRDefault="00AE6949">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_Toc67680927 \h </w:instrText>
      </w:r>
      <w:r>
        <w:fldChar w:fldCharType="separate"/>
      </w:r>
      <w:r>
        <w:t>92</w:t>
      </w:r>
      <w:r>
        <w:fldChar w:fldCharType="end"/>
      </w:r>
    </w:p>
    <w:p w14:paraId="0E944129" w14:textId="670A4F71" w:rsidR="00AE6949" w:rsidRDefault="00AE6949">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_Toc67680928 \h </w:instrText>
      </w:r>
      <w:r>
        <w:fldChar w:fldCharType="separate"/>
      </w:r>
      <w:r>
        <w:t>92</w:t>
      </w:r>
      <w:r>
        <w:fldChar w:fldCharType="end"/>
      </w:r>
    </w:p>
    <w:p w14:paraId="6894694E" w14:textId="4C408C0B" w:rsidR="00AE6949" w:rsidRDefault="00AE6949">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_Toc67680929 \h </w:instrText>
      </w:r>
      <w:r>
        <w:fldChar w:fldCharType="separate"/>
      </w:r>
      <w:r>
        <w:t>92</w:t>
      </w:r>
      <w:r>
        <w:fldChar w:fldCharType="end"/>
      </w:r>
    </w:p>
    <w:p w14:paraId="2098C402" w14:textId="103E2A8E" w:rsidR="00AE6949" w:rsidRDefault="00AE6949">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_Toc67680930 \h </w:instrText>
      </w:r>
      <w:r>
        <w:fldChar w:fldCharType="separate"/>
      </w:r>
      <w:r>
        <w:t>92</w:t>
      </w:r>
      <w:r>
        <w:fldChar w:fldCharType="end"/>
      </w:r>
    </w:p>
    <w:p w14:paraId="1FA43F12" w14:textId="36C590AF" w:rsidR="00AE6949" w:rsidRDefault="00AE6949">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_Toc67680931 \h </w:instrText>
      </w:r>
      <w:r>
        <w:fldChar w:fldCharType="separate"/>
      </w:r>
      <w:r>
        <w:t>94</w:t>
      </w:r>
      <w:r>
        <w:fldChar w:fldCharType="end"/>
      </w:r>
    </w:p>
    <w:p w14:paraId="7B144DCF" w14:textId="0B9A7F71" w:rsidR="00AE6949" w:rsidRDefault="00AE6949">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_Toc67680932 \h </w:instrText>
      </w:r>
      <w:r>
        <w:fldChar w:fldCharType="separate"/>
      </w:r>
      <w:r>
        <w:t>94</w:t>
      </w:r>
      <w:r>
        <w:fldChar w:fldCharType="end"/>
      </w:r>
    </w:p>
    <w:p w14:paraId="54F9E7D9" w14:textId="1CE3EAD6" w:rsidR="00AE6949" w:rsidRDefault="00AE6949">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_Toc67680933 \h </w:instrText>
      </w:r>
      <w:r>
        <w:fldChar w:fldCharType="separate"/>
      </w:r>
      <w:r>
        <w:t>94</w:t>
      </w:r>
      <w:r>
        <w:fldChar w:fldCharType="end"/>
      </w:r>
    </w:p>
    <w:p w14:paraId="12404E2B" w14:textId="53DCCEB8" w:rsidR="00AE6949" w:rsidRDefault="00AE6949">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_Toc67680934 \h </w:instrText>
      </w:r>
      <w:r>
        <w:fldChar w:fldCharType="separate"/>
      </w:r>
      <w:r>
        <w:t>94</w:t>
      </w:r>
      <w:r>
        <w:fldChar w:fldCharType="end"/>
      </w:r>
    </w:p>
    <w:p w14:paraId="48039566" w14:textId="0FE8280D" w:rsidR="00AE6949" w:rsidRDefault="00AE6949">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_Toc67680935 \h </w:instrText>
      </w:r>
      <w:r>
        <w:fldChar w:fldCharType="separate"/>
      </w:r>
      <w:r>
        <w:t>94</w:t>
      </w:r>
      <w:r>
        <w:fldChar w:fldCharType="end"/>
      </w:r>
    </w:p>
    <w:p w14:paraId="4C87325C" w14:textId="55D0D4B2" w:rsidR="00AE6949" w:rsidRDefault="00AE6949">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_Toc67680936 \h </w:instrText>
      </w:r>
      <w:r>
        <w:fldChar w:fldCharType="separate"/>
      </w:r>
      <w:r>
        <w:t>95</w:t>
      </w:r>
      <w:r>
        <w:fldChar w:fldCharType="end"/>
      </w:r>
    </w:p>
    <w:p w14:paraId="79A3D81F" w14:textId="030AFA06" w:rsidR="00AE6949" w:rsidRDefault="00AE6949">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_Toc67680937 \h </w:instrText>
      </w:r>
      <w:r>
        <w:fldChar w:fldCharType="separate"/>
      </w:r>
      <w:r>
        <w:t>95</w:t>
      </w:r>
      <w:r>
        <w:fldChar w:fldCharType="end"/>
      </w:r>
    </w:p>
    <w:p w14:paraId="1DA72243" w14:textId="30D34A0A" w:rsidR="00AE6949" w:rsidRDefault="00AE6949">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_Toc67680938 \h </w:instrText>
      </w:r>
      <w:r>
        <w:fldChar w:fldCharType="separate"/>
      </w:r>
      <w:r>
        <w:t>95</w:t>
      </w:r>
      <w:r>
        <w:fldChar w:fldCharType="end"/>
      </w:r>
    </w:p>
    <w:p w14:paraId="2FDA27B4" w14:textId="2BA6164D" w:rsidR="00AE6949" w:rsidRDefault="00AE6949">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_Toc67680939 \h </w:instrText>
      </w:r>
      <w:r>
        <w:fldChar w:fldCharType="separate"/>
      </w:r>
      <w:r>
        <w:t>96</w:t>
      </w:r>
      <w:r>
        <w:fldChar w:fldCharType="end"/>
      </w:r>
    </w:p>
    <w:p w14:paraId="5F31E32E" w14:textId="245C7854" w:rsidR="00AE6949" w:rsidRDefault="00AE6949">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_Toc67680940 \h </w:instrText>
      </w:r>
      <w:r>
        <w:fldChar w:fldCharType="separate"/>
      </w:r>
      <w:r>
        <w:t>96</w:t>
      </w:r>
      <w:r>
        <w:fldChar w:fldCharType="end"/>
      </w:r>
    </w:p>
    <w:p w14:paraId="17E53DCB" w14:textId="5BEEF9F7" w:rsidR="00AE6949" w:rsidRDefault="00AE6949">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_Toc67680941 \h </w:instrText>
      </w:r>
      <w:r>
        <w:fldChar w:fldCharType="separate"/>
      </w:r>
      <w:r>
        <w:t>96</w:t>
      </w:r>
      <w:r>
        <w:fldChar w:fldCharType="end"/>
      </w:r>
    </w:p>
    <w:p w14:paraId="508065AB" w14:textId="560397D0" w:rsidR="00AE6949" w:rsidRDefault="00AE6949">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_Toc67680942 \h </w:instrText>
      </w:r>
      <w:r>
        <w:fldChar w:fldCharType="separate"/>
      </w:r>
      <w:r>
        <w:t>96</w:t>
      </w:r>
      <w:r>
        <w:fldChar w:fldCharType="end"/>
      </w:r>
    </w:p>
    <w:p w14:paraId="68C9318D" w14:textId="3AA708B4" w:rsidR="00AE6949" w:rsidRDefault="00AE6949">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_Toc67680943 \h </w:instrText>
      </w:r>
      <w:r>
        <w:fldChar w:fldCharType="separate"/>
      </w:r>
      <w:r>
        <w:t>97</w:t>
      </w:r>
      <w:r>
        <w:fldChar w:fldCharType="end"/>
      </w:r>
    </w:p>
    <w:p w14:paraId="097EE5A9" w14:textId="1A0977ED" w:rsidR="00AE6949" w:rsidRDefault="00AE6949">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_Toc67680944 \h </w:instrText>
      </w:r>
      <w:r>
        <w:fldChar w:fldCharType="separate"/>
      </w:r>
      <w:r>
        <w:t>97</w:t>
      </w:r>
      <w:r>
        <w:fldChar w:fldCharType="end"/>
      </w:r>
    </w:p>
    <w:p w14:paraId="643D4C66" w14:textId="1560E9EC" w:rsidR="00AE6949" w:rsidRDefault="00AE6949">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_Toc67680945 \h </w:instrText>
      </w:r>
      <w:r>
        <w:fldChar w:fldCharType="separate"/>
      </w:r>
      <w:r>
        <w:t>97</w:t>
      </w:r>
      <w:r>
        <w:fldChar w:fldCharType="end"/>
      </w:r>
    </w:p>
    <w:p w14:paraId="1EA8D440" w14:textId="65C470CA" w:rsidR="00AE6949" w:rsidRDefault="00AE6949">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_Toc67680946 \h </w:instrText>
      </w:r>
      <w:r>
        <w:fldChar w:fldCharType="separate"/>
      </w:r>
      <w:r>
        <w:t>98</w:t>
      </w:r>
      <w:r>
        <w:fldChar w:fldCharType="end"/>
      </w:r>
    </w:p>
    <w:p w14:paraId="4DE36401" w14:textId="375B0429" w:rsidR="00AE6949" w:rsidRDefault="00AE6949">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_Toc67680947 \h </w:instrText>
      </w:r>
      <w:r>
        <w:fldChar w:fldCharType="separate"/>
      </w:r>
      <w:r>
        <w:t>98</w:t>
      </w:r>
      <w:r>
        <w:fldChar w:fldCharType="end"/>
      </w:r>
    </w:p>
    <w:p w14:paraId="27806284" w14:textId="401BBA19" w:rsidR="00AE6949" w:rsidRDefault="00AE6949">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_Toc67680948 \h </w:instrText>
      </w:r>
      <w:r>
        <w:fldChar w:fldCharType="separate"/>
      </w:r>
      <w:r>
        <w:t>98</w:t>
      </w:r>
      <w:r>
        <w:fldChar w:fldCharType="end"/>
      </w:r>
    </w:p>
    <w:p w14:paraId="035027DE" w14:textId="0DE2112B" w:rsidR="00AE6949" w:rsidRDefault="00AE6949">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_Toc67680949 \h </w:instrText>
      </w:r>
      <w:r>
        <w:fldChar w:fldCharType="separate"/>
      </w:r>
      <w:r>
        <w:t>98</w:t>
      </w:r>
      <w:r>
        <w:fldChar w:fldCharType="end"/>
      </w:r>
    </w:p>
    <w:p w14:paraId="35160ED2" w14:textId="5602CFE3" w:rsidR="00AE6949" w:rsidRDefault="00AE6949">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_Toc67680950 \h </w:instrText>
      </w:r>
      <w:r>
        <w:fldChar w:fldCharType="separate"/>
      </w:r>
      <w:r>
        <w:t>98</w:t>
      </w:r>
      <w:r>
        <w:fldChar w:fldCharType="end"/>
      </w:r>
    </w:p>
    <w:p w14:paraId="2A435759" w14:textId="017DC5F2" w:rsidR="00AE6949" w:rsidRDefault="00AE6949">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_Toc67680951 \h </w:instrText>
      </w:r>
      <w:r>
        <w:fldChar w:fldCharType="separate"/>
      </w:r>
      <w:r>
        <w:t>99</w:t>
      </w:r>
      <w:r>
        <w:fldChar w:fldCharType="end"/>
      </w:r>
    </w:p>
    <w:p w14:paraId="747ABFA1" w14:textId="707C41B8" w:rsidR="00AE6949" w:rsidRDefault="00AE6949">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_Toc67680952 \h </w:instrText>
      </w:r>
      <w:r>
        <w:fldChar w:fldCharType="separate"/>
      </w:r>
      <w:r>
        <w:t>99</w:t>
      </w:r>
      <w:r>
        <w:fldChar w:fldCharType="end"/>
      </w:r>
    </w:p>
    <w:p w14:paraId="24167C93" w14:textId="39F9ED34" w:rsidR="00AE6949" w:rsidRDefault="00AE6949">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_Toc67680953 \h </w:instrText>
      </w:r>
      <w:r>
        <w:fldChar w:fldCharType="separate"/>
      </w:r>
      <w:r>
        <w:t>99</w:t>
      </w:r>
      <w:r>
        <w:fldChar w:fldCharType="end"/>
      </w:r>
    </w:p>
    <w:p w14:paraId="0DB5DB43" w14:textId="396585D0" w:rsidR="00AE6949" w:rsidRDefault="00AE6949">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_Toc67680954 \h </w:instrText>
      </w:r>
      <w:r>
        <w:fldChar w:fldCharType="separate"/>
      </w:r>
      <w:r>
        <w:t>100</w:t>
      </w:r>
      <w:r>
        <w:fldChar w:fldCharType="end"/>
      </w:r>
    </w:p>
    <w:p w14:paraId="14A9543D" w14:textId="28E26451" w:rsidR="00AE6949" w:rsidRDefault="00AE6949">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_Toc67680955 \h </w:instrText>
      </w:r>
      <w:r>
        <w:fldChar w:fldCharType="separate"/>
      </w:r>
      <w:r>
        <w:t>100</w:t>
      </w:r>
      <w:r>
        <w:fldChar w:fldCharType="end"/>
      </w:r>
    </w:p>
    <w:p w14:paraId="3F1152CB" w14:textId="3C8FCE1C" w:rsidR="00AE6949" w:rsidRDefault="00AE6949">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_Toc67680956 \h </w:instrText>
      </w:r>
      <w:r>
        <w:fldChar w:fldCharType="separate"/>
      </w:r>
      <w:r>
        <w:t>100</w:t>
      </w:r>
      <w:r>
        <w:fldChar w:fldCharType="end"/>
      </w:r>
    </w:p>
    <w:p w14:paraId="16A21D26" w14:textId="421FCDB0" w:rsidR="00AE6949" w:rsidRDefault="00AE6949">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_Toc67680957 \h </w:instrText>
      </w:r>
      <w:r>
        <w:fldChar w:fldCharType="separate"/>
      </w:r>
      <w:r>
        <w:t>100</w:t>
      </w:r>
      <w:r>
        <w:fldChar w:fldCharType="end"/>
      </w:r>
    </w:p>
    <w:p w14:paraId="644507C1" w14:textId="7E752FB9" w:rsidR="00AE6949" w:rsidRDefault="00AE6949">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_Toc67680958 \h </w:instrText>
      </w:r>
      <w:r>
        <w:fldChar w:fldCharType="separate"/>
      </w:r>
      <w:r>
        <w:t>100</w:t>
      </w:r>
      <w:r>
        <w:fldChar w:fldCharType="end"/>
      </w:r>
    </w:p>
    <w:p w14:paraId="474765DB" w14:textId="12DBDB45" w:rsidR="00AE6949" w:rsidRDefault="00AE6949">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_Toc67680959 \h </w:instrText>
      </w:r>
      <w:r>
        <w:fldChar w:fldCharType="separate"/>
      </w:r>
      <w:r>
        <w:t>100</w:t>
      </w:r>
      <w:r>
        <w:fldChar w:fldCharType="end"/>
      </w:r>
    </w:p>
    <w:p w14:paraId="191B6E3C" w14:textId="69D7A3D1" w:rsidR="00AE6949" w:rsidRDefault="00AE6949">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_Toc67680960 \h </w:instrText>
      </w:r>
      <w:r>
        <w:fldChar w:fldCharType="separate"/>
      </w:r>
      <w:r>
        <w:t>100</w:t>
      </w:r>
      <w:r>
        <w:fldChar w:fldCharType="end"/>
      </w:r>
    </w:p>
    <w:p w14:paraId="4C60A7F2" w14:textId="2F89B0B9" w:rsidR="00AE6949" w:rsidRDefault="00AE6949">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_Toc67680961 \h </w:instrText>
      </w:r>
      <w:r>
        <w:fldChar w:fldCharType="separate"/>
      </w:r>
      <w:r>
        <w:t>101</w:t>
      </w:r>
      <w:r>
        <w:fldChar w:fldCharType="end"/>
      </w:r>
    </w:p>
    <w:p w14:paraId="3317D8F0" w14:textId="3E8625D1" w:rsidR="00AE6949" w:rsidRDefault="00AE6949">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_Toc67680962 \h </w:instrText>
      </w:r>
      <w:r>
        <w:fldChar w:fldCharType="separate"/>
      </w:r>
      <w:r>
        <w:t>101</w:t>
      </w:r>
      <w:r>
        <w:fldChar w:fldCharType="end"/>
      </w:r>
    </w:p>
    <w:p w14:paraId="34EA49DA" w14:textId="4A17CC5D" w:rsidR="00AE6949" w:rsidRDefault="00AE6949">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_Toc67680963 \h </w:instrText>
      </w:r>
      <w:r>
        <w:fldChar w:fldCharType="separate"/>
      </w:r>
      <w:r>
        <w:t>102</w:t>
      </w:r>
      <w:r>
        <w:fldChar w:fldCharType="end"/>
      </w:r>
    </w:p>
    <w:p w14:paraId="1B2001CB" w14:textId="0F547E80" w:rsidR="00AE6949" w:rsidRDefault="00AE6949">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_Toc67680964 \h </w:instrText>
      </w:r>
      <w:r>
        <w:fldChar w:fldCharType="separate"/>
      </w:r>
      <w:r>
        <w:t>102</w:t>
      </w:r>
      <w:r>
        <w:fldChar w:fldCharType="end"/>
      </w:r>
    </w:p>
    <w:p w14:paraId="35F19B2B" w14:textId="407C501E" w:rsidR="00AE6949" w:rsidRDefault="00AE6949">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_Toc67680965 \h </w:instrText>
      </w:r>
      <w:r>
        <w:fldChar w:fldCharType="separate"/>
      </w:r>
      <w:r>
        <w:t>102</w:t>
      </w:r>
      <w:r>
        <w:fldChar w:fldCharType="end"/>
      </w:r>
    </w:p>
    <w:p w14:paraId="10DA92F8" w14:textId="0827BAFE" w:rsidR="00AE6949" w:rsidRDefault="00AE6949">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_Toc67680966 \h </w:instrText>
      </w:r>
      <w:r>
        <w:fldChar w:fldCharType="separate"/>
      </w:r>
      <w:r>
        <w:t>103</w:t>
      </w:r>
      <w:r>
        <w:fldChar w:fldCharType="end"/>
      </w:r>
    </w:p>
    <w:p w14:paraId="2C44FF79" w14:textId="502B8F3F" w:rsidR="00AE6949" w:rsidRDefault="00AE6949">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_Toc67680967 \h </w:instrText>
      </w:r>
      <w:r>
        <w:fldChar w:fldCharType="separate"/>
      </w:r>
      <w:r>
        <w:t>103</w:t>
      </w:r>
      <w:r>
        <w:fldChar w:fldCharType="end"/>
      </w:r>
    </w:p>
    <w:p w14:paraId="6E099474" w14:textId="6DEA596C" w:rsidR="00AE6949" w:rsidRDefault="00AE6949">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_Toc67680968 \h </w:instrText>
      </w:r>
      <w:r>
        <w:fldChar w:fldCharType="separate"/>
      </w:r>
      <w:r>
        <w:t>103</w:t>
      </w:r>
      <w:r>
        <w:fldChar w:fldCharType="end"/>
      </w:r>
    </w:p>
    <w:p w14:paraId="00911BA2" w14:textId="3CFED536" w:rsidR="00AE6949" w:rsidRDefault="00AE6949">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_Toc67680969 \h </w:instrText>
      </w:r>
      <w:r>
        <w:fldChar w:fldCharType="separate"/>
      </w:r>
      <w:r>
        <w:t>103</w:t>
      </w:r>
      <w:r>
        <w:fldChar w:fldCharType="end"/>
      </w:r>
    </w:p>
    <w:p w14:paraId="59DDC222" w14:textId="6EBA1192" w:rsidR="00AE6949" w:rsidRDefault="00AE6949">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_Toc67680970 \h </w:instrText>
      </w:r>
      <w:r>
        <w:fldChar w:fldCharType="separate"/>
      </w:r>
      <w:r>
        <w:t>103</w:t>
      </w:r>
      <w:r>
        <w:fldChar w:fldCharType="end"/>
      </w:r>
    </w:p>
    <w:p w14:paraId="2B6D799B" w14:textId="3E13A2BD" w:rsidR="00AE6949" w:rsidRDefault="00AE6949">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_Toc67680971 \h </w:instrText>
      </w:r>
      <w:r>
        <w:fldChar w:fldCharType="separate"/>
      </w:r>
      <w:r>
        <w:t>104</w:t>
      </w:r>
      <w:r>
        <w:fldChar w:fldCharType="end"/>
      </w:r>
    </w:p>
    <w:p w14:paraId="21DEF9CA" w14:textId="53AD606A" w:rsidR="00AE6949" w:rsidRDefault="00AE6949">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_Toc67680972 \h </w:instrText>
      </w:r>
      <w:r>
        <w:fldChar w:fldCharType="separate"/>
      </w:r>
      <w:r>
        <w:t>104</w:t>
      </w:r>
      <w:r>
        <w:fldChar w:fldCharType="end"/>
      </w:r>
    </w:p>
    <w:p w14:paraId="022182FE" w14:textId="1B5A93F5" w:rsidR="00AE6949" w:rsidRDefault="00AE6949">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_Toc67680973 \h </w:instrText>
      </w:r>
      <w:r>
        <w:fldChar w:fldCharType="separate"/>
      </w:r>
      <w:r>
        <w:t>104</w:t>
      </w:r>
      <w:r>
        <w:fldChar w:fldCharType="end"/>
      </w:r>
    </w:p>
    <w:p w14:paraId="5AAAFE1F" w14:textId="0A1B316C" w:rsidR="00AE6949" w:rsidRDefault="00AE6949">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_Toc67680974 \h </w:instrText>
      </w:r>
      <w:r>
        <w:fldChar w:fldCharType="separate"/>
      </w:r>
      <w:r>
        <w:t>104</w:t>
      </w:r>
      <w:r>
        <w:fldChar w:fldCharType="end"/>
      </w:r>
    </w:p>
    <w:p w14:paraId="6CE3DFC6" w14:textId="10043F03" w:rsidR="00AE6949" w:rsidRDefault="00AE6949">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_Toc67680975 \h </w:instrText>
      </w:r>
      <w:r>
        <w:fldChar w:fldCharType="separate"/>
      </w:r>
      <w:r>
        <w:t>104</w:t>
      </w:r>
      <w:r>
        <w:fldChar w:fldCharType="end"/>
      </w:r>
    </w:p>
    <w:p w14:paraId="7D0CB114" w14:textId="191FD6DB" w:rsidR="00AE6949" w:rsidRDefault="00AE6949">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_Toc67680976 \h </w:instrText>
      </w:r>
      <w:r>
        <w:fldChar w:fldCharType="separate"/>
      </w:r>
      <w:r>
        <w:t>105</w:t>
      </w:r>
      <w:r>
        <w:fldChar w:fldCharType="end"/>
      </w:r>
    </w:p>
    <w:p w14:paraId="6AF239BC" w14:textId="66E7919B" w:rsidR="00AE6949" w:rsidRDefault="00AE6949">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_Toc67680977 \h </w:instrText>
      </w:r>
      <w:r>
        <w:fldChar w:fldCharType="separate"/>
      </w:r>
      <w:r>
        <w:t>106</w:t>
      </w:r>
      <w:r>
        <w:fldChar w:fldCharType="end"/>
      </w:r>
    </w:p>
    <w:p w14:paraId="699DC9AB" w14:textId="599DF862" w:rsidR="00AE6949" w:rsidRDefault="00AE6949">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_Toc67680978 \h </w:instrText>
      </w:r>
      <w:r>
        <w:fldChar w:fldCharType="separate"/>
      </w:r>
      <w:r>
        <w:t>106</w:t>
      </w:r>
      <w:r>
        <w:fldChar w:fldCharType="end"/>
      </w:r>
    </w:p>
    <w:p w14:paraId="654EA65F" w14:textId="4E932FEA" w:rsidR="00AE6949" w:rsidRDefault="00AE6949">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_Toc67680979 \h </w:instrText>
      </w:r>
      <w:r>
        <w:fldChar w:fldCharType="separate"/>
      </w:r>
      <w:r>
        <w:t>106</w:t>
      </w:r>
      <w:r>
        <w:fldChar w:fldCharType="end"/>
      </w:r>
    </w:p>
    <w:p w14:paraId="15517104" w14:textId="246B71DB" w:rsidR="00AE6949" w:rsidRDefault="00AE6949">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_Toc67680980 \h </w:instrText>
      </w:r>
      <w:r>
        <w:fldChar w:fldCharType="separate"/>
      </w:r>
      <w:r>
        <w:t>106</w:t>
      </w:r>
      <w:r>
        <w:fldChar w:fldCharType="end"/>
      </w:r>
    </w:p>
    <w:p w14:paraId="70696C82" w14:textId="079C884E" w:rsidR="00AE6949" w:rsidRDefault="00AE6949">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_Toc67680981 \h </w:instrText>
      </w:r>
      <w:r>
        <w:fldChar w:fldCharType="separate"/>
      </w:r>
      <w:r>
        <w:t>106</w:t>
      </w:r>
      <w:r>
        <w:fldChar w:fldCharType="end"/>
      </w:r>
    </w:p>
    <w:p w14:paraId="1774B110" w14:textId="102D68F3" w:rsidR="00AE6949" w:rsidRDefault="00AE6949">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_Toc67680982 \h </w:instrText>
      </w:r>
      <w:r>
        <w:fldChar w:fldCharType="separate"/>
      </w:r>
      <w:r>
        <w:t>107</w:t>
      </w:r>
      <w:r>
        <w:fldChar w:fldCharType="end"/>
      </w:r>
    </w:p>
    <w:p w14:paraId="72B973C6" w14:textId="78451E1C" w:rsidR="00AE6949" w:rsidRDefault="00AE6949">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_Toc67680983 \h </w:instrText>
      </w:r>
      <w:r>
        <w:fldChar w:fldCharType="separate"/>
      </w:r>
      <w:r>
        <w:t>107</w:t>
      </w:r>
      <w:r>
        <w:fldChar w:fldCharType="end"/>
      </w:r>
    </w:p>
    <w:p w14:paraId="4F9B5F46" w14:textId="4731C196" w:rsidR="00AE6949" w:rsidRDefault="00AE6949">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_Toc67680984 \h </w:instrText>
      </w:r>
      <w:r>
        <w:fldChar w:fldCharType="separate"/>
      </w:r>
      <w:r>
        <w:t>107</w:t>
      </w:r>
      <w:r>
        <w:fldChar w:fldCharType="end"/>
      </w:r>
    </w:p>
    <w:p w14:paraId="16A2F373" w14:textId="0A4DCBEE" w:rsidR="00AE6949" w:rsidRDefault="00AE6949">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_Toc67680985 \h </w:instrText>
      </w:r>
      <w:r>
        <w:fldChar w:fldCharType="separate"/>
      </w:r>
      <w:r>
        <w:t>107</w:t>
      </w:r>
      <w:r>
        <w:fldChar w:fldCharType="end"/>
      </w:r>
    </w:p>
    <w:p w14:paraId="04622F4A" w14:textId="3036E3D5" w:rsidR="00AE6949" w:rsidRDefault="00AE6949">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_Toc67680986 \h </w:instrText>
      </w:r>
      <w:r>
        <w:fldChar w:fldCharType="separate"/>
      </w:r>
      <w:r>
        <w:t>107</w:t>
      </w:r>
      <w:r>
        <w:fldChar w:fldCharType="end"/>
      </w:r>
    </w:p>
    <w:p w14:paraId="45BCD950" w14:textId="36B9705F" w:rsidR="00AE6949" w:rsidRDefault="00AE6949">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_Toc67680987 \h </w:instrText>
      </w:r>
      <w:r>
        <w:fldChar w:fldCharType="separate"/>
      </w:r>
      <w:r>
        <w:t>108</w:t>
      </w:r>
      <w:r>
        <w:fldChar w:fldCharType="end"/>
      </w:r>
    </w:p>
    <w:p w14:paraId="78E9AB13" w14:textId="3EC6B823" w:rsidR="00AE6949" w:rsidRDefault="00AE6949">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_Toc67680988 \h </w:instrText>
      </w:r>
      <w:r>
        <w:fldChar w:fldCharType="separate"/>
      </w:r>
      <w:r>
        <w:t>108</w:t>
      </w:r>
      <w:r>
        <w:fldChar w:fldCharType="end"/>
      </w:r>
    </w:p>
    <w:p w14:paraId="3754F003" w14:textId="019068CA" w:rsidR="00AE6949" w:rsidRDefault="00AE6949">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_Toc67680989 \h </w:instrText>
      </w:r>
      <w:r>
        <w:fldChar w:fldCharType="separate"/>
      </w:r>
      <w:r>
        <w:t>108</w:t>
      </w:r>
      <w:r>
        <w:fldChar w:fldCharType="end"/>
      </w:r>
    </w:p>
    <w:p w14:paraId="50888386" w14:textId="5DCEDC2B" w:rsidR="00AE6949" w:rsidRDefault="00AE6949">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_Toc67680990 \h </w:instrText>
      </w:r>
      <w:r>
        <w:fldChar w:fldCharType="separate"/>
      </w:r>
      <w:r>
        <w:t>108</w:t>
      </w:r>
      <w:r>
        <w:fldChar w:fldCharType="end"/>
      </w:r>
    </w:p>
    <w:p w14:paraId="202A7CC1" w14:textId="1E3E0B5E" w:rsidR="00AE6949" w:rsidRDefault="00AE6949">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_Toc67680991 \h </w:instrText>
      </w:r>
      <w:r>
        <w:fldChar w:fldCharType="separate"/>
      </w:r>
      <w:r>
        <w:t>108</w:t>
      </w:r>
      <w:r>
        <w:fldChar w:fldCharType="end"/>
      </w:r>
    </w:p>
    <w:p w14:paraId="1900C01F" w14:textId="2EC4E59C" w:rsidR="00AE6949" w:rsidRDefault="00AE6949">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_Toc67680992 \h </w:instrText>
      </w:r>
      <w:r>
        <w:fldChar w:fldCharType="separate"/>
      </w:r>
      <w:r>
        <w:t>109</w:t>
      </w:r>
      <w:r>
        <w:fldChar w:fldCharType="end"/>
      </w:r>
    </w:p>
    <w:p w14:paraId="4CD72E17" w14:textId="255EF024" w:rsidR="00AE6949" w:rsidRDefault="00AE6949">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_Toc67680993 \h </w:instrText>
      </w:r>
      <w:r>
        <w:fldChar w:fldCharType="separate"/>
      </w:r>
      <w:r>
        <w:t>109</w:t>
      </w:r>
      <w:r>
        <w:fldChar w:fldCharType="end"/>
      </w:r>
    </w:p>
    <w:p w14:paraId="76101779" w14:textId="782DA96F" w:rsidR="00AE6949" w:rsidRDefault="00AE6949">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_Toc67680994 \h </w:instrText>
      </w:r>
      <w:r>
        <w:fldChar w:fldCharType="separate"/>
      </w:r>
      <w:r>
        <w:t>109</w:t>
      </w:r>
      <w:r>
        <w:fldChar w:fldCharType="end"/>
      </w:r>
    </w:p>
    <w:p w14:paraId="6261651B" w14:textId="6A01FF22" w:rsidR="00AE6949" w:rsidRDefault="00AE6949">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_Toc67680995 \h </w:instrText>
      </w:r>
      <w:r>
        <w:fldChar w:fldCharType="separate"/>
      </w:r>
      <w:r>
        <w:t>110</w:t>
      </w:r>
      <w:r>
        <w:fldChar w:fldCharType="end"/>
      </w:r>
    </w:p>
    <w:p w14:paraId="4D70A93B" w14:textId="188C57EF" w:rsidR="00AE6949" w:rsidRDefault="00AE6949">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_Toc67680996 \h </w:instrText>
      </w:r>
      <w:r>
        <w:fldChar w:fldCharType="separate"/>
      </w:r>
      <w:r>
        <w:t>110</w:t>
      </w:r>
      <w:r>
        <w:fldChar w:fldCharType="end"/>
      </w:r>
    </w:p>
    <w:p w14:paraId="76190FE7" w14:textId="611DAC7E" w:rsidR="00AE6949" w:rsidRDefault="00AE6949">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_Toc67680997 \h </w:instrText>
      </w:r>
      <w:r>
        <w:fldChar w:fldCharType="separate"/>
      </w:r>
      <w:r>
        <w:t>110</w:t>
      </w:r>
      <w:r>
        <w:fldChar w:fldCharType="end"/>
      </w:r>
    </w:p>
    <w:p w14:paraId="3A83F818" w14:textId="3EF424C6" w:rsidR="00AE6949" w:rsidRDefault="00AE6949">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_Toc67680998 \h </w:instrText>
      </w:r>
      <w:r>
        <w:fldChar w:fldCharType="separate"/>
      </w:r>
      <w:r>
        <w:t>110</w:t>
      </w:r>
      <w:r>
        <w:fldChar w:fldCharType="end"/>
      </w:r>
    </w:p>
    <w:p w14:paraId="73D18F33" w14:textId="066AEBA0" w:rsidR="00AE6949" w:rsidRDefault="00AE6949">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_Toc67680999 \h </w:instrText>
      </w:r>
      <w:r>
        <w:fldChar w:fldCharType="separate"/>
      </w:r>
      <w:r>
        <w:t>110</w:t>
      </w:r>
      <w:r>
        <w:fldChar w:fldCharType="end"/>
      </w:r>
    </w:p>
    <w:p w14:paraId="496F999A" w14:textId="533B9123" w:rsidR="00AE6949" w:rsidRDefault="00AE6949">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_Toc67681000 \h </w:instrText>
      </w:r>
      <w:r>
        <w:fldChar w:fldCharType="separate"/>
      </w:r>
      <w:r>
        <w:t>110</w:t>
      </w:r>
      <w:r>
        <w:fldChar w:fldCharType="end"/>
      </w:r>
    </w:p>
    <w:p w14:paraId="59648F5F" w14:textId="0261BD0B" w:rsidR="00AE6949" w:rsidRDefault="00AE6949">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_Toc67681001 \h </w:instrText>
      </w:r>
      <w:r>
        <w:fldChar w:fldCharType="separate"/>
      </w:r>
      <w:r>
        <w:t>110</w:t>
      </w:r>
      <w:r>
        <w:fldChar w:fldCharType="end"/>
      </w:r>
    </w:p>
    <w:p w14:paraId="01DD14F8" w14:textId="2A7D0144" w:rsidR="00AE6949" w:rsidRDefault="00AE6949">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_Toc67681002 \h </w:instrText>
      </w:r>
      <w:r>
        <w:fldChar w:fldCharType="separate"/>
      </w:r>
      <w:r>
        <w:t>111</w:t>
      </w:r>
      <w:r>
        <w:fldChar w:fldCharType="end"/>
      </w:r>
    </w:p>
    <w:p w14:paraId="197A1F53" w14:textId="32970293" w:rsidR="00AE6949" w:rsidRDefault="00AE6949">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_Toc67681003 \h </w:instrText>
      </w:r>
      <w:r>
        <w:fldChar w:fldCharType="separate"/>
      </w:r>
      <w:r>
        <w:t>111</w:t>
      </w:r>
      <w:r>
        <w:fldChar w:fldCharType="end"/>
      </w:r>
    </w:p>
    <w:p w14:paraId="7D107397" w14:textId="22BAEE67" w:rsidR="00AE6949" w:rsidRDefault="00AE6949">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_Toc67681004 \h </w:instrText>
      </w:r>
      <w:r>
        <w:fldChar w:fldCharType="separate"/>
      </w:r>
      <w:r>
        <w:t>111</w:t>
      </w:r>
      <w:r>
        <w:fldChar w:fldCharType="end"/>
      </w:r>
    </w:p>
    <w:p w14:paraId="7B2F60C9" w14:textId="5BC123EC" w:rsidR="00AE6949" w:rsidRDefault="00AE6949">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_Toc67681005 \h </w:instrText>
      </w:r>
      <w:r>
        <w:fldChar w:fldCharType="separate"/>
      </w:r>
      <w:r>
        <w:t>111</w:t>
      </w:r>
      <w:r>
        <w:fldChar w:fldCharType="end"/>
      </w:r>
    </w:p>
    <w:p w14:paraId="63A105D0" w14:textId="3FDD8CD4" w:rsidR="00AE6949" w:rsidRDefault="00AE6949">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_Toc67681006 \h </w:instrText>
      </w:r>
      <w:r>
        <w:fldChar w:fldCharType="separate"/>
      </w:r>
      <w:r>
        <w:t>111</w:t>
      </w:r>
      <w:r>
        <w:fldChar w:fldCharType="end"/>
      </w:r>
    </w:p>
    <w:p w14:paraId="3368F413" w14:textId="598F926D" w:rsidR="00AE6949" w:rsidRDefault="00AE6949">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_Toc67681007 \h </w:instrText>
      </w:r>
      <w:r>
        <w:fldChar w:fldCharType="separate"/>
      </w:r>
      <w:r>
        <w:t>112</w:t>
      </w:r>
      <w:r>
        <w:fldChar w:fldCharType="end"/>
      </w:r>
    </w:p>
    <w:p w14:paraId="5C684BE0" w14:textId="69D12BF9" w:rsidR="00AE6949" w:rsidRDefault="00AE6949">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_Toc67681008 \h </w:instrText>
      </w:r>
      <w:r>
        <w:fldChar w:fldCharType="separate"/>
      </w:r>
      <w:r>
        <w:t>112</w:t>
      </w:r>
      <w:r>
        <w:fldChar w:fldCharType="end"/>
      </w:r>
    </w:p>
    <w:p w14:paraId="2833BB73" w14:textId="73F95E2B" w:rsidR="00AE6949" w:rsidRDefault="00AE6949">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_Toc67681009 \h </w:instrText>
      </w:r>
      <w:r>
        <w:fldChar w:fldCharType="separate"/>
      </w:r>
      <w:r>
        <w:t>112</w:t>
      </w:r>
      <w:r>
        <w:fldChar w:fldCharType="end"/>
      </w:r>
    </w:p>
    <w:p w14:paraId="63AAF3E8" w14:textId="6AAB7668" w:rsidR="00AE6949" w:rsidRDefault="00AE6949">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_Toc67681010 \h </w:instrText>
      </w:r>
      <w:r>
        <w:fldChar w:fldCharType="separate"/>
      </w:r>
      <w:r>
        <w:t>112</w:t>
      </w:r>
      <w:r>
        <w:fldChar w:fldCharType="end"/>
      </w:r>
    </w:p>
    <w:p w14:paraId="305BEFE9" w14:textId="3F96DAB0" w:rsidR="00AE6949" w:rsidRDefault="00AE6949">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_Toc67681011 \h </w:instrText>
      </w:r>
      <w:r>
        <w:fldChar w:fldCharType="separate"/>
      </w:r>
      <w:r>
        <w:t>112</w:t>
      </w:r>
      <w:r>
        <w:fldChar w:fldCharType="end"/>
      </w:r>
    </w:p>
    <w:p w14:paraId="520F954F" w14:textId="53DA0EEC" w:rsidR="00AE6949" w:rsidRDefault="00AE6949">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_Toc67681012 \h </w:instrText>
      </w:r>
      <w:r>
        <w:fldChar w:fldCharType="separate"/>
      </w:r>
      <w:r>
        <w:t>113</w:t>
      </w:r>
      <w:r>
        <w:fldChar w:fldCharType="end"/>
      </w:r>
    </w:p>
    <w:p w14:paraId="3ADFE578" w14:textId="0D4EEE65" w:rsidR="00AE6949" w:rsidRDefault="00AE6949">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_Toc67681013 \h </w:instrText>
      </w:r>
      <w:r>
        <w:fldChar w:fldCharType="separate"/>
      </w:r>
      <w:r>
        <w:t>113</w:t>
      </w:r>
      <w:r>
        <w:fldChar w:fldCharType="end"/>
      </w:r>
    </w:p>
    <w:p w14:paraId="3A730A68" w14:textId="0C46B7D6" w:rsidR="00AE6949" w:rsidRDefault="00AE6949">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_Toc67681014 \h </w:instrText>
      </w:r>
      <w:r>
        <w:fldChar w:fldCharType="separate"/>
      </w:r>
      <w:r>
        <w:t>113</w:t>
      </w:r>
      <w:r>
        <w:fldChar w:fldCharType="end"/>
      </w:r>
    </w:p>
    <w:p w14:paraId="6A62FB24" w14:textId="35FDBABC" w:rsidR="00AE6949" w:rsidRDefault="00AE6949">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_Toc67681015 \h </w:instrText>
      </w:r>
      <w:r>
        <w:fldChar w:fldCharType="separate"/>
      </w:r>
      <w:r>
        <w:t>113</w:t>
      </w:r>
      <w:r>
        <w:fldChar w:fldCharType="end"/>
      </w:r>
    </w:p>
    <w:p w14:paraId="7249793B" w14:textId="2F6997F8" w:rsidR="00AE6949" w:rsidRDefault="00AE6949">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_Toc67681016 \h </w:instrText>
      </w:r>
      <w:r>
        <w:fldChar w:fldCharType="separate"/>
      </w:r>
      <w:r>
        <w:t>113</w:t>
      </w:r>
      <w:r>
        <w:fldChar w:fldCharType="end"/>
      </w:r>
    </w:p>
    <w:p w14:paraId="07BCAE85" w14:textId="4ABF04E6" w:rsidR="00AE6949" w:rsidRDefault="00AE6949">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_Toc67681017 \h </w:instrText>
      </w:r>
      <w:r>
        <w:fldChar w:fldCharType="separate"/>
      </w:r>
      <w:r>
        <w:t>114</w:t>
      </w:r>
      <w:r>
        <w:fldChar w:fldCharType="end"/>
      </w:r>
    </w:p>
    <w:p w14:paraId="6C7FCEF3" w14:textId="7E88F744" w:rsidR="00AE6949" w:rsidRDefault="00AE6949">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_Toc67681018 \h </w:instrText>
      </w:r>
      <w:r>
        <w:fldChar w:fldCharType="separate"/>
      </w:r>
      <w:r>
        <w:t>114</w:t>
      </w:r>
      <w:r>
        <w:fldChar w:fldCharType="end"/>
      </w:r>
    </w:p>
    <w:p w14:paraId="7E3327AD" w14:textId="7F85022F" w:rsidR="00AE6949" w:rsidRDefault="00AE6949">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_Toc67681019 \h </w:instrText>
      </w:r>
      <w:r>
        <w:fldChar w:fldCharType="separate"/>
      </w:r>
      <w:r>
        <w:t>114</w:t>
      </w:r>
      <w:r>
        <w:fldChar w:fldCharType="end"/>
      </w:r>
    </w:p>
    <w:p w14:paraId="0B860B2A" w14:textId="29DFB593" w:rsidR="00AE6949" w:rsidRDefault="00AE6949">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_Toc67681020 \h </w:instrText>
      </w:r>
      <w:r>
        <w:fldChar w:fldCharType="separate"/>
      </w:r>
      <w:r>
        <w:t>114</w:t>
      </w:r>
      <w:r>
        <w:fldChar w:fldCharType="end"/>
      </w:r>
    </w:p>
    <w:p w14:paraId="306712B7" w14:textId="34710DFE" w:rsidR="00AE6949" w:rsidRDefault="00AE6949">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_Toc67681021 \h </w:instrText>
      </w:r>
      <w:r>
        <w:fldChar w:fldCharType="separate"/>
      </w:r>
      <w:r>
        <w:t>114</w:t>
      </w:r>
      <w:r>
        <w:fldChar w:fldCharType="end"/>
      </w:r>
    </w:p>
    <w:p w14:paraId="7D45C2C1" w14:textId="3183A4DA" w:rsidR="00AE6949" w:rsidRDefault="00AE6949">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_Toc67681022 \h </w:instrText>
      </w:r>
      <w:r>
        <w:fldChar w:fldCharType="separate"/>
      </w:r>
      <w:r>
        <w:t>115</w:t>
      </w:r>
      <w:r>
        <w:fldChar w:fldCharType="end"/>
      </w:r>
    </w:p>
    <w:p w14:paraId="784D62DE" w14:textId="2C20D66E" w:rsidR="00AE6949" w:rsidRDefault="00AE6949">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_Toc67681023 \h </w:instrText>
      </w:r>
      <w:r>
        <w:fldChar w:fldCharType="separate"/>
      </w:r>
      <w:r>
        <w:t>115</w:t>
      </w:r>
      <w:r>
        <w:fldChar w:fldCharType="end"/>
      </w:r>
    </w:p>
    <w:p w14:paraId="4BD6C91F" w14:textId="432C7B33" w:rsidR="00AE6949" w:rsidRDefault="00AE6949">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_Toc67681024 \h </w:instrText>
      </w:r>
      <w:r>
        <w:fldChar w:fldCharType="separate"/>
      </w:r>
      <w:r>
        <w:t>115</w:t>
      </w:r>
      <w:r>
        <w:fldChar w:fldCharType="end"/>
      </w:r>
    </w:p>
    <w:p w14:paraId="09EE8873" w14:textId="2DB62FEE" w:rsidR="00AE6949" w:rsidRDefault="00AE6949">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_Toc67681025 \h </w:instrText>
      </w:r>
      <w:r>
        <w:fldChar w:fldCharType="separate"/>
      </w:r>
      <w:r>
        <w:t>115</w:t>
      </w:r>
      <w:r>
        <w:fldChar w:fldCharType="end"/>
      </w:r>
    </w:p>
    <w:p w14:paraId="1EF5639E" w14:textId="5EB22B88" w:rsidR="00AE6949" w:rsidRDefault="00AE6949">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_Toc67681026 \h </w:instrText>
      </w:r>
      <w:r>
        <w:fldChar w:fldCharType="separate"/>
      </w:r>
      <w:r>
        <w:t>115</w:t>
      </w:r>
      <w:r>
        <w:fldChar w:fldCharType="end"/>
      </w:r>
    </w:p>
    <w:p w14:paraId="46FB74F2" w14:textId="55C9F94E" w:rsidR="00AE6949" w:rsidRDefault="00AE694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_Toc67681027 \h </w:instrText>
      </w:r>
      <w:r>
        <w:fldChar w:fldCharType="separate"/>
      </w:r>
      <w:r>
        <w:t>117</w:t>
      </w:r>
      <w:r>
        <w:fldChar w:fldCharType="end"/>
      </w:r>
    </w:p>
    <w:p w14:paraId="37C24BDF" w14:textId="68999103" w:rsidR="00AE6949" w:rsidRDefault="00AE694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_Toc67681028 \h </w:instrText>
      </w:r>
      <w:r>
        <w:fldChar w:fldCharType="separate"/>
      </w:r>
      <w:r>
        <w:t>117</w:t>
      </w:r>
      <w:r>
        <w:fldChar w:fldCharType="end"/>
      </w:r>
    </w:p>
    <w:p w14:paraId="33E56954" w14:textId="2AD405B0" w:rsidR="00AE6949" w:rsidRDefault="00AE6949">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_Toc67681029 \h </w:instrText>
      </w:r>
      <w:r>
        <w:fldChar w:fldCharType="separate"/>
      </w:r>
      <w:r>
        <w:t>117</w:t>
      </w:r>
      <w:r>
        <w:fldChar w:fldCharType="end"/>
      </w:r>
    </w:p>
    <w:p w14:paraId="030681A7" w14:textId="550EE3BF" w:rsidR="00AE6949" w:rsidRDefault="00AE6949">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_Toc67681030 \h </w:instrText>
      </w:r>
      <w:r>
        <w:fldChar w:fldCharType="separate"/>
      </w:r>
      <w:r>
        <w:t>117</w:t>
      </w:r>
      <w:r>
        <w:fldChar w:fldCharType="end"/>
      </w:r>
    </w:p>
    <w:p w14:paraId="2BA897BF" w14:textId="4FBECB91" w:rsidR="00AE6949" w:rsidRDefault="00AE6949">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_Toc67681031 \h </w:instrText>
      </w:r>
      <w:r>
        <w:fldChar w:fldCharType="separate"/>
      </w:r>
      <w:r>
        <w:t>119</w:t>
      </w:r>
      <w:r>
        <w:fldChar w:fldCharType="end"/>
      </w:r>
    </w:p>
    <w:p w14:paraId="7DD23714" w14:textId="14594A3F" w:rsidR="00AE6949" w:rsidRDefault="00AE6949">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_Toc67681032 \h </w:instrText>
      </w:r>
      <w:r>
        <w:fldChar w:fldCharType="separate"/>
      </w:r>
      <w:r>
        <w:t>119</w:t>
      </w:r>
      <w:r>
        <w:fldChar w:fldCharType="end"/>
      </w:r>
    </w:p>
    <w:p w14:paraId="0497F00F" w14:textId="579C3985" w:rsidR="00AE6949" w:rsidRDefault="00AE6949">
      <w:pPr>
        <w:pStyle w:val="TOC4"/>
        <w:rPr>
          <w:rFonts w:asciiTheme="minorHAnsi" w:eastAsiaTheme="minorEastAsia" w:hAnsiTheme="minorHAnsi" w:cstheme="minorBidi"/>
          <w:sz w:val="22"/>
          <w:szCs w:val="22"/>
          <w:lang w:eastAsia="en-GB"/>
        </w:rPr>
      </w:pPr>
      <w:r w:rsidRPr="00AE6949">
        <w:t>6.1.6.2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_Toc67681033 \h </w:instrText>
      </w:r>
      <w:r>
        <w:fldChar w:fldCharType="separate"/>
      </w:r>
      <w:r>
        <w:t>125</w:t>
      </w:r>
      <w:r>
        <w:fldChar w:fldCharType="end"/>
      </w:r>
    </w:p>
    <w:p w14:paraId="53E1113E" w14:textId="6C29535F" w:rsidR="00AE6949" w:rsidRDefault="00AE6949">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_Toc67681034 \h </w:instrText>
      </w:r>
      <w:r>
        <w:fldChar w:fldCharType="separate"/>
      </w:r>
      <w:r>
        <w:t>125</w:t>
      </w:r>
      <w:r>
        <w:fldChar w:fldCharType="end"/>
      </w:r>
    </w:p>
    <w:p w14:paraId="7C5F4E49" w14:textId="70D14B89" w:rsidR="00AE6949" w:rsidRDefault="00AE6949">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_Toc67681035 \h </w:instrText>
      </w:r>
      <w:r>
        <w:fldChar w:fldCharType="separate"/>
      </w:r>
      <w:r>
        <w:t>125</w:t>
      </w:r>
      <w:r>
        <w:fldChar w:fldCharType="end"/>
      </w:r>
    </w:p>
    <w:p w14:paraId="6F4B53C2" w14:textId="24761BD8" w:rsidR="00AE6949" w:rsidRDefault="00AE6949">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_Toc67681036 \h </w:instrText>
      </w:r>
      <w:r>
        <w:fldChar w:fldCharType="separate"/>
      </w:r>
      <w:r>
        <w:t>126</w:t>
      </w:r>
      <w:r>
        <w:fldChar w:fldCharType="end"/>
      </w:r>
    </w:p>
    <w:p w14:paraId="37D92274" w14:textId="6DB9E2D2" w:rsidR="00AE6949" w:rsidRDefault="00AE6949">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_Toc67681037 \h </w:instrText>
      </w:r>
      <w:r>
        <w:fldChar w:fldCharType="separate"/>
      </w:r>
      <w:r>
        <w:t>129</w:t>
      </w:r>
      <w:r>
        <w:fldChar w:fldCharType="end"/>
      </w:r>
    </w:p>
    <w:p w14:paraId="200B820D" w14:textId="54F7F86F" w:rsidR="00AE6949" w:rsidRDefault="00AE6949">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_Toc67681038 \h </w:instrText>
      </w:r>
      <w:r>
        <w:fldChar w:fldCharType="separate"/>
      </w:r>
      <w:r>
        <w:t>133</w:t>
      </w:r>
      <w:r>
        <w:fldChar w:fldCharType="end"/>
      </w:r>
    </w:p>
    <w:p w14:paraId="7488F241" w14:textId="2FBF0205" w:rsidR="00AE6949" w:rsidRDefault="00AE6949">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_Toc67681039 \h </w:instrText>
      </w:r>
      <w:r>
        <w:fldChar w:fldCharType="separate"/>
      </w:r>
      <w:r>
        <w:t>134</w:t>
      </w:r>
      <w:r>
        <w:fldChar w:fldCharType="end"/>
      </w:r>
    </w:p>
    <w:p w14:paraId="44C29708" w14:textId="25506585" w:rsidR="00AE6949" w:rsidRDefault="00AE6949">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_Toc67681040 \h </w:instrText>
      </w:r>
      <w:r>
        <w:fldChar w:fldCharType="separate"/>
      </w:r>
      <w:r>
        <w:t>134</w:t>
      </w:r>
      <w:r>
        <w:fldChar w:fldCharType="end"/>
      </w:r>
    </w:p>
    <w:p w14:paraId="7828EBA3" w14:textId="6AD5F8E3" w:rsidR="00AE6949" w:rsidRDefault="00AE6949">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_Toc67681041 \h </w:instrText>
      </w:r>
      <w:r>
        <w:fldChar w:fldCharType="separate"/>
      </w:r>
      <w:r>
        <w:t>135</w:t>
      </w:r>
      <w:r>
        <w:fldChar w:fldCharType="end"/>
      </w:r>
    </w:p>
    <w:p w14:paraId="54E4D555" w14:textId="34412332" w:rsidR="00AE6949" w:rsidRDefault="00AE6949">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_Toc67681042 \h </w:instrText>
      </w:r>
      <w:r>
        <w:fldChar w:fldCharType="separate"/>
      </w:r>
      <w:r>
        <w:t>136</w:t>
      </w:r>
      <w:r>
        <w:fldChar w:fldCharType="end"/>
      </w:r>
    </w:p>
    <w:p w14:paraId="69D9074D" w14:textId="34640602" w:rsidR="00AE6949" w:rsidRDefault="00AE6949">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_Toc67681043 \h </w:instrText>
      </w:r>
      <w:r>
        <w:fldChar w:fldCharType="separate"/>
      </w:r>
      <w:r>
        <w:t>138</w:t>
      </w:r>
      <w:r>
        <w:fldChar w:fldCharType="end"/>
      </w:r>
    </w:p>
    <w:p w14:paraId="45FA049E" w14:textId="7342E074" w:rsidR="00AE6949" w:rsidRDefault="00AE6949">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_Toc67681044 \h </w:instrText>
      </w:r>
      <w:r>
        <w:fldChar w:fldCharType="separate"/>
      </w:r>
      <w:r>
        <w:t>138</w:t>
      </w:r>
      <w:r>
        <w:fldChar w:fldCharType="end"/>
      </w:r>
    </w:p>
    <w:p w14:paraId="238FED9A" w14:textId="75B9321A" w:rsidR="00AE6949" w:rsidRDefault="00AE6949">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_Toc67681045 \h </w:instrText>
      </w:r>
      <w:r>
        <w:fldChar w:fldCharType="separate"/>
      </w:r>
      <w:r>
        <w:t>138</w:t>
      </w:r>
      <w:r>
        <w:fldChar w:fldCharType="end"/>
      </w:r>
    </w:p>
    <w:p w14:paraId="639AFC5E" w14:textId="68463182" w:rsidR="00AE6949" w:rsidRDefault="00AE6949">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_Toc67681046 \h </w:instrText>
      </w:r>
      <w:r>
        <w:fldChar w:fldCharType="separate"/>
      </w:r>
      <w:r>
        <w:t>138</w:t>
      </w:r>
      <w:r>
        <w:fldChar w:fldCharType="end"/>
      </w:r>
    </w:p>
    <w:p w14:paraId="4BD090AB" w14:textId="1B85F765" w:rsidR="00AE6949" w:rsidRDefault="00AE6949">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_Toc67681047 \h </w:instrText>
      </w:r>
      <w:r>
        <w:fldChar w:fldCharType="separate"/>
      </w:r>
      <w:r>
        <w:t>139</w:t>
      </w:r>
      <w:r>
        <w:fldChar w:fldCharType="end"/>
      </w:r>
    </w:p>
    <w:p w14:paraId="1B4AC6E4" w14:textId="61326872" w:rsidR="00AE6949" w:rsidRDefault="00AE6949">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_Toc67681048 \h </w:instrText>
      </w:r>
      <w:r>
        <w:fldChar w:fldCharType="separate"/>
      </w:r>
      <w:r>
        <w:t>139</w:t>
      </w:r>
      <w:r>
        <w:fldChar w:fldCharType="end"/>
      </w:r>
    </w:p>
    <w:p w14:paraId="1EBCD958" w14:textId="4A486F5E" w:rsidR="00AE6949" w:rsidRDefault="00AE6949">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_Toc67681049 \h </w:instrText>
      </w:r>
      <w:r>
        <w:fldChar w:fldCharType="separate"/>
      </w:r>
      <w:r>
        <w:t>140</w:t>
      </w:r>
      <w:r>
        <w:fldChar w:fldCharType="end"/>
      </w:r>
    </w:p>
    <w:p w14:paraId="4DEAC781" w14:textId="2A811ABD" w:rsidR="00AE6949" w:rsidRDefault="00AE6949">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_Toc67681050 \h </w:instrText>
      </w:r>
      <w:r>
        <w:fldChar w:fldCharType="separate"/>
      </w:r>
      <w:r>
        <w:t>140</w:t>
      </w:r>
      <w:r>
        <w:fldChar w:fldCharType="end"/>
      </w:r>
    </w:p>
    <w:p w14:paraId="42F48517" w14:textId="4DF63F6A" w:rsidR="00AE6949" w:rsidRDefault="00AE6949">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_Toc67681051 \h </w:instrText>
      </w:r>
      <w:r>
        <w:fldChar w:fldCharType="separate"/>
      </w:r>
      <w:r>
        <w:t>140</w:t>
      </w:r>
      <w:r>
        <w:fldChar w:fldCharType="end"/>
      </w:r>
    </w:p>
    <w:p w14:paraId="39A2AC68" w14:textId="61FA9217" w:rsidR="00AE6949" w:rsidRDefault="00AE6949">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_Toc67681052 \h </w:instrText>
      </w:r>
      <w:r>
        <w:fldChar w:fldCharType="separate"/>
      </w:r>
      <w:r>
        <w:t>140</w:t>
      </w:r>
      <w:r>
        <w:fldChar w:fldCharType="end"/>
      </w:r>
    </w:p>
    <w:p w14:paraId="30BCDE96" w14:textId="122DF6B1" w:rsidR="00AE6949" w:rsidRDefault="00AE6949">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_Toc67681053 \h </w:instrText>
      </w:r>
      <w:r>
        <w:fldChar w:fldCharType="separate"/>
      </w:r>
      <w:r>
        <w:t>140</w:t>
      </w:r>
      <w:r>
        <w:fldChar w:fldCharType="end"/>
      </w:r>
    </w:p>
    <w:p w14:paraId="58B3DAEF" w14:textId="5DBF12CF" w:rsidR="00AE6949" w:rsidRDefault="00AE6949">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_Toc67681054 \h </w:instrText>
      </w:r>
      <w:r>
        <w:fldChar w:fldCharType="separate"/>
      </w:r>
      <w:r>
        <w:t>140</w:t>
      </w:r>
      <w:r>
        <w:fldChar w:fldCharType="end"/>
      </w:r>
    </w:p>
    <w:p w14:paraId="06E2F6BE" w14:textId="06157921" w:rsidR="00AE6949" w:rsidRDefault="00AE6949">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_Toc67681055 \h </w:instrText>
      </w:r>
      <w:r>
        <w:fldChar w:fldCharType="separate"/>
      </w:r>
      <w:r>
        <w:t>140</w:t>
      </w:r>
      <w:r>
        <w:fldChar w:fldCharType="end"/>
      </w:r>
    </w:p>
    <w:p w14:paraId="4C208A6D" w14:textId="41BA5937" w:rsidR="00AE6949" w:rsidRDefault="00AE6949">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_Toc67681056 \h </w:instrText>
      </w:r>
      <w:r>
        <w:fldChar w:fldCharType="separate"/>
      </w:r>
      <w:r>
        <w:t>141</w:t>
      </w:r>
      <w:r>
        <w:fldChar w:fldCharType="end"/>
      </w:r>
    </w:p>
    <w:p w14:paraId="176B424E" w14:textId="76905946" w:rsidR="00AE6949" w:rsidRDefault="00AE6949">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_Toc67681057 \h </w:instrText>
      </w:r>
      <w:r>
        <w:fldChar w:fldCharType="separate"/>
      </w:r>
      <w:r>
        <w:t>141</w:t>
      </w:r>
      <w:r>
        <w:fldChar w:fldCharType="end"/>
      </w:r>
    </w:p>
    <w:p w14:paraId="08DB617D" w14:textId="24CB1A6C" w:rsidR="00AE6949" w:rsidRDefault="00AE6949">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_Toc67681058 \h </w:instrText>
      </w:r>
      <w:r>
        <w:fldChar w:fldCharType="separate"/>
      </w:r>
      <w:r>
        <w:t>141</w:t>
      </w:r>
      <w:r>
        <w:fldChar w:fldCharType="end"/>
      </w:r>
    </w:p>
    <w:p w14:paraId="63379FE5" w14:textId="0013899B" w:rsidR="00AE6949" w:rsidRDefault="00AE6949">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_Toc67681059 \h </w:instrText>
      </w:r>
      <w:r>
        <w:fldChar w:fldCharType="separate"/>
      </w:r>
      <w:r>
        <w:t>142</w:t>
      </w:r>
      <w:r>
        <w:fldChar w:fldCharType="end"/>
      </w:r>
    </w:p>
    <w:p w14:paraId="67FE09D4" w14:textId="49E9173F" w:rsidR="00AE6949" w:rsidRDefault="00AE6949">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_Toc67681060 \h </w:instrText>
      </w:r>
      <w:r>
        <w:fldChar w:fldCharType="separate"/>
      </w:r>
      <w:r>
        <w:t>142</w:t>
      </w:r>
      <w:r>
        <w:fldChar w:fldCharType="end"/>
      </w:r>
    </w:p>
    <w:p w14:paraId="17CBEA9A" w14:textId="5770D660" w:rsidR="00AE6949" w:rsidRDefault="00AE6949">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_Toc67681061 \h </w:instrText>
      </w:r>
      <w:r>
        <w:fldChar w:fldCharType="separate"/>
      </w:r>
      <w:r>
        <w:t>143</w:t>
      </w:r>
      <w:r>
        <w:fldChar w:fldCharType="end"/>
      </w:r>
    </w:p>
    <w:p w14:paraId="04F3CE98" w14:textId="24352EDE" w:rsidR="00AE6949" w:rsidRDefault="00AE6949">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_Toc67681062 \h </w:instrText>
      </w:r>
      <w:r>
        <w:fldChar w:fldCharType="separate"/>
      </w:r>
      <w:r>
        <w:t>143</w:t>
      </w:r>
      <w:r>
        <w:fldChar w:fldCharType="end"/>
      </w:r>
    </w:p>
    <w:p w14:paraId="18495CFC" w14:textId="26E09973" w:rsidR="00AE6949" w:rsidRDefault="00AE6949">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_Toc67681063 \h </w:instrText>
      </w:r>
      <w:r>
        <w:fldChar w:fldCharType="separate"/>
      </w:r>
      <w:r>
        <w:t>143</w:t>
      </w:r>
      <w:r>
        <w:fldChar w:fldCharType="end"/>
      </w:r>
    </w:p>
    <w:p w14:paraId="5180F920" w14:textId="11AE3F11" w:rsidR="00AE6949" w:rsidRDefault="00AE6949">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_Toc67681064 \h </w:instrText>
      </w:r>
      <w:r>
        <w:fldChar w:fldCharType="separate"/>
      </w:r>
      <w:r>
        <w:t>143</w:t>
      </w:r>
      <w:r>
        <w:fldChar w:fldCharType="end"/>
      </w:r>
    </w:p>
    <w:p w14:paraId="5BE228B3" w14:textId="4061EEAA" w:rsidR="00AE6949" w:rsidRDefault="00AE6949">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_Toc67681065 \h </w:instrText>
      </w:r>
      <w:r>
        <w:fldChar w:fldCharType="separate"/>
      </w:r>
      <w:r>
        <w:t>144</w:t>
      </w:r>
      <w:r>
        <w:fldChar w:fldCharType="end"/>
      </w:r>
    </w:p>
    <w:p w14:paraId="0E404055" w14:textId="1D5CBE3C" w:rsidR="00AE6949" w:rsidRDefault="00AE6949">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_Toc67681066 \h </w:instrText>
      </w:r>
      <w:r>
        <w:fldChar w:fldCharType="separate"/>
      </w:r>
      <w:r>
        <w:t>144</w:t>
      </w:r>
      <w:r>
        <w:fldChar w:fldCharType="end"/>
      </w:r>
    </w:p>
    <w:p w14:paraId="51F0C688" w14:textId="18D453F9" w:rsidR="00AE6949" w:rsidRDefault="00AE6949">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_Toc67681067 \h </w:instrText>
      </w:r>
      <w:r>
        <w:fldChar w:fldCharType="separate"/>
      </w:r>
      <w:r>
        <w:t>144</w:t>
      </w:r>
      <w:r>
        <w:fldChar w:fldCharType="end"/>
      </w:r>
    </w:p>
    <w:p w14:paraId="1CFD3E74" w14:textId="285E7201" w:rsidR="00AE6949" w:rsidRDefault="00AE6949">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_Toc67681068 \h </w:instrText>
      </w:r>
      <w:r>
        <w:fldChar w:fldCharType="separate"/>
      </w:r>
      <w:r>
        <w:t>145</w:t>
      </w:r>
      <w:r>
        <w:fldChar w:fldCharType="end"/>
      </w:r>
    </w:p>
    <w:p w14:paraId="3A51A2F6" w14:textId="58E454FB" w:rsidR="00AE6949" w:rsidRDefault="00AE6949">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_Toc67681069 \h </w:instrText>
      </w:r>
      <w:r>
        <w:fldChar w:fldCharType="separate"/>
      </w:r>
      <w:r>
        <w:t>145</w:t>
      </w:r>
      <w:r>
        <w:fldChar w:fldCharType="end"/>
      </w:r>
    </w:p>
    <w:p w14:paraId="68E58165" w14:textId="1063E407" w:rsidR="00AE6949" w:rsidRDefault="00AE6949">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_Toc67681070 \h </w:instrText>
      </w:r>
      <w:r>
        <w:fldChar w:fldCharType="separate"/>
      </w:r>
      <w:r>
        <w:t>145</w:t>
      </w:r>
      <w:r>
        <w:fldChar w:fldCharType="end"/>
      </w:r>
    </w:p>
    <w:p w14:paraId="47A1EB37" w14:textId="55146FF2" w:rsidR="00AE6949" w:rsidRDefault="00AE6949">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_Toc67681071 \h </w:instrText>
      </w:r>
      <w:r>
        <w:fldChar w:fldCharType="separate"/>
      </w:r>
      <w:r>
        <w:t>146</w:t>
      </w:r>
      <w:r>
        <w:fldChar w:fldCharType="end"/>
      </w:r>
    </w:p>
    <w:p w14:paraId="29C9698F" w14:textId="036D8F12" w:rsidR="00AE6949" w:rsidRDefault="00AE6949">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_Toc67681072 \h </w:instrText>
      </w:r>
      <w:r>
        <w:fldChar w:fldCharType="separate"/>
      </w:r>
      <w:r>
        <w:t>146</w:t>
      </w:r>
      <w:r>
        <w:fldChar w:fldCharType="end"/>
      </w:r>
    </w:p>
    <w:p w14:paraId="2EE35EDA" w14:textId="3F7CA625" w:rsidR="00AE6949" w:rsidRDefault="00AE6949">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_Toc67681073 \h </w:instrText>
      </w:r>
      <w:r>
        <w:fldChar w:fldCharType="separate"/>
      </w:r>
      <w:r>
        <w:t>146</w:t>
      </w:r>
      <w:r>
        <w:fldChar w:fldCharType="end"/>
      </w:r>
    </w:p>
    <w:p w14:paraId="63BAAB1B" w14:textId="1DBD42E0" w:rsidR="00AE6949" w:rsidRDefault="00AE6949">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_Toc67681074 \h </w:instrText>
      </w:r>
      <w:r>
        <w:fldChar w:fldCharType="separate"/>
      </w:r>
      <w:r>
        <w:t>146</w:t>
      </w:r>
      <w:r>
        <w:fldChar w:fldCharType="end"/>
      </w:r>
    </w:p>
    <w:p w14:paraId="0B4329D1" w14:textId="3C58775A" w:rsidR="00AE6949" w:rsidRDefault="00AE6949">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_Toc67681075 \h </w:instrText>
      </w:r>
      <w:r>
        <w:fldChar w:fldCharType="separate"/>
      </w:r>
      <w:r>
        <w:t>146</w:t>
      </w:r>
      <w:r>
        <w:fldChar w:fldCharType="end"/>
      </w:r>
    </w:p>
    <w:p w14:paraId="2AA7E5D5" w14:textId="00D4C408" w:rsidR="00AE6949" w:rsidRDefault="00AE6949">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_Toc67681076 \h </w:instrText>
      </w:r>
      <w:r>
        <w:fldChar w:fldCharType="separate"/>
      </w:r>
      <w:r>
        <w:t>147</w:t>
      </w:r>
      <w:r>
        <w:fldChar w:fldCharType="end"/>
      </w:r>
    </w:p>
    <w:p w14:paraId="0628EAFC" w14:textId="30341CA3" w:rsidR="00AE6949" w:rsidRDefault="00AE6949">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_Toc67681077 \h </w:instrText>
      </w:r>
      <w:r>
        <w:fldChar w:fldCharType="separate"/>
      </w:r>
      <w:r>
        <w:t>147</w:t>
      </w:r>
      <w:r>
        <w:fldChar w:fldCharType="end"/>
      </w:r>
    </w:p>
    <w:p w14:paraId="6ACB676A" w14:textId="30237315" w:rsidR="00AE6949" w:rsidRDefault="00AE6949">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_Toc67681078 \h </w:instrText>
      </w:r>
      <w:r>
        <w:fldChar w:fldCharType="separate"/>
      </w:r>
      <w:r>
        <w:t>147</w:t>
      </w:r>
      <w:r>
        <w:fldChar w:fldCharType="end"/>
      </w:r>
    </w:p>
    <w:p w14:paraId="184B2B3F" w14:textId="0C79C722" w:rsidR="00AE6949" w:rsidRDefault="00AE6949">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_Toc67681079 \h </w:instrText>
      </w:r>
      <w:r>
        <w:fldChar w:fldCharType="separate"/>
      </w:r>
      <w:r>
        <w:t>147</w:t>
      </w:r>
      <w:r>
        <w:fldChar w:fldCharType="end"/>
      </w:r>
    </w:p>
    <w:p w14:paraId="16C6CC5B" w14:textId="29333E83" w:rsidR="00AE6949" w:rsidRDefault="00AE6949">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_Toc67681080 \h </w:instrText>
      </w:r>
      <w:r>
        <w:fldChar w:fldCharType="separate"/>
      </w:r>
      <w:r>
        <w:t>148</w:t>
      </w:r>
      <w:r>
        <w:fldChar w:fldCharType="end"/>
      </w:r>
    </w:p>
    <w:p w14:paraId="639A88F0" w14:textId="27A3D322" w:rsidR="00AE6949" w:rsidRDefault="00AE6949">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_Toc67681081 \h </w:instrText>
      </w:r>
      <w:r>
        <w:fldChar w:fldCharType="separate"/>
      </w:r>
      <w:r>
        <w:t>148</w:t>
      </w:r>
      <w:r>
        <w:fldChar w:fldCharType="end"/>
      </w:r>
    </w:p>
    <w:p w14:paraId="3A843CC6" w14:textId="350D98BC" w:rsidR="00AE6949" w:rsidRDefault="00AE6949">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_Toc67681082 \h </w:instrText>
      </w:r>
      <w:r>
        <w:fldChar w:fldCharType="separate"/>
      </w:r>
      <w:r>
        <w:t>149</w:t>
      </w:r>
      <w:r>
        <w:fldChar w:fldCharType="end"/>
      </w:r>
    </w:p>
    <w:p w14:paraId="7E1C4CBF" w14:textId="56D3ED57" w:rsidR="00AE6949" w:rsidRDefault="00AE6949">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_Toc67681083 \h </w:instrText>
      </w:r>
      <w:r>
        <w:fldChar w:fldCharType="separate"/>
      </w:r>
      <w:r>
        <w:t>149</w:t>
      </w:r>
      <w:r>
        <w:fldChar w:fldCharType="end"/>
      </w:r>
    </w:p>
    <w:p w14:paraId="1EB92CE8" w14:textId="716E8F42" w:rsidR="00AE6949" w:rsidRDefault="00AE6949">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_Toc67681084 \h </w:instrText>
      </w:r>
      <w:r>
        <w:fldChar w:fldCharType="separate"/>
      </w:r>
      <w:r>
        <w:t>149</w:t>
      </w:r>
      <w:r>
        <w:fldChar w:fldCharType="end"/>
      </w:r>
    </w:p>
    <w:p w14:paraId="40FC7AF3" w14:textId="3D08BF51" w:rsidR="00AE6949" w:rsidRDefault="00AE6949">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E85FB0">
        <w:rPr>
          <w:rFonts w:eastAsia="Malgun Gothic"/>
        </w:rPr>
        <w:t>SuggestedPacketNumDl</w:t>
      </w:r>
      <w:r>
        <w:tab/>
      </w:r>
      <w:r>
        <w:fldChar w:fldCharType="begin" w:fldLock="1"/>
      </w:r>
      <w:r>
        <w:instrText xml:space="preserve"> PAGEREF _Toc67681085 \h </w:instrText>
      </w:r>
      <w:r>
        <w:fldChar w:fldCharType="separate"/>
      </w:r>
      <w:r>
        <w:t>149</w:t>
      </w:r>
      <w:r>
        <w:fldChar w:fldCharType="end"/>
      </w:r>
    </w:p>
    <w:p w14:paraId="31059EBC" w14:textId="469B6FDC" w:rsidR="00AE6949" w:rsidRDefault="00AE6949">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_Toc67681086 \h </w:instrText>
      </w:r>
      <w:r>
        <w:fldChar w:fldCharType="separate"/>
      </w:r>
      <w:r>
        <w:t>150</w:t>
      </w:r>
      <w:r>
        <w:fldChar w:fldCharType="end"/>
      </w:r>
    </w:p>
    <w:p w14:paraId="3FA75FB3" w14:textId="3A88C3E6" w:rsidR="00AE6949" w:rsidRDefault="00AE6949">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_Toc67681087 \h </w:instrText>
      </w:r>
      <w:r>
        <w:fldChar w:fldCharType="separate"/>
      </w:r>
      <w:r>
        <w:t>150</w:t>
      </w:r>
      <w:r>
        <w:fldChar w:fldCharType="end"/>
      </w:r>
    </w:p>
    <w:p w14:paraId="130F21DC" w14:textId="62C06EBE" w:rsidR="00AE6949" w:rsidRDefault="00AE6949">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_Toc67681088 \h </w:instrText>
      </w:r>
      <w:r>
        <w:fldChar w:fldCharType="separate"/>
      </w:r>
      <w:r>
        <w:t>150</w:t>
      </w:r>
      <w:r>
        <w:fldChar w:fldCharType="end"/>
      </w:r>
    </w:p>
    <w:p w14:paraId="4692A181" w14:textId="2762700D" w:rsidR="00AE6949" w:rsidRDefault="00AE6949">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_Toc67681089 \h </w:instrText>
      </w:r>
      <w:r>
        <w:fldChar w:fldCharType="separate"/>
      </w:r>
      <w:r>
        <w:t>150</w:t>
      </w:r>
      <w:r>
        <w:fldChar w:fldCharType="end"/>
      </w:r>
    </w:p>
    <w:p w14:paraId="024AAEA1" w14:textId="3C73242A" w:rsidR="00AE6949" w:rsidRDefault="00AE6949">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_Toc67681090 \h </w:instrText>
      </w:r>
      <w:r>
        <w:fldChar w:fldCharType="separate"/>
      </w:r>
      <w:r>
        <w:t>150</w:t>
      </w:r>
      <w:r>
        <w:fldChar w:fldCharType="end"/>
      </w:r>
    </w:p>
    <w:p w14:paraId="061A0506" w14:textId="13DFACA1" w:rsidR="00AE6949" w:rsidRDefault="00AE6949">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_Toc67681091 \h </w:instrText>
      </w:r>
      <w:r>
        <w:fldChar w:fldCharType="separate"/>
      </w:r>
      <w:r>
        <w:t>151</w:t>
      </w:r>
      <w:r>
        <w:fldChar w:fldCharType="end"/>
      </w:r>
    </w:p>
    <w:p w14:paraId="2F3F62F1" w14:textId="5F718A63" w:rsidR="00AE6949" w:rsidRDefault="00AE6949">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_Toc67681092 \h </w:instrText>
      </w:r>
      <w:r>
        <w:fldChar w:fldCharType="separate"/>
      </w:r>
      <w:r>
        <w:t>151</w:t>
      </w:r>
      <w:r>
        <w:fldChar w:fldCharType="end"/>
      </w:r>
    </w:p>
    <w:p w14:paraId="2DC38505" w14:textId="248167A4" w:rsidR="00AE6949" w:rsidRDefault="00AE6949">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_Toc67681093 \h </w:instrText>
      </w:r>
      <w:r>
        <w:fldChar w:fldCharType="separate"/>
      </w:r>
      <w:r>
        <w:t>151</w:t>
      </w:r>
      <w:r>
        <w:fldChar w:fldCharType="end"/>
      </w:r>
    </w:p>
    <w:p w14:paraId="40D2D45D" w14:textId="5FD51C0B" w:rsidR="00AE6949" w:rsidRDefault="00AE6949">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_Toc67681094 \h </w:instrText>
      </w:r>
      <w:r>
        <w:fldChar w:fldCharType="separate"/>
      </w:r>
      <w:r>
        <w:t>151</w:t>
      </w:r>
      <w:r>
        <w:fldChar w:fldCharType="end"/>
      </w:r>
    </w:p>
    <w:p w14:paraId="7329D72D" w14:textId="0900ADB8" w:rsidR="00AE6949" w:rsidRDefault="00AE6949">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_Toc67681095 \h </w:instrText>
      </w:r>
      <w:r>
        <w:fldChar w:fldCharType="separate"/>
      </w:r>
      <w:r>
        <w:t>151</w:t>
      </w:r>
      <w:r>
        <w:fldChar w:fldCharType="end"/>
      </w:r>
    </w:p>
    <w:p w14:paraId="2730C459" w14:textId="32CBE05A" w:rsidR="00AE6949" w:rsidRDefault="00AE6949">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_Toc67681096 \h </w:instrText>
      </w:r>
      <w:r>
        <w:fldChar w:fldCharType="separate"/>
      </w:r>
      <w:r>
        <w:t>151</w:t>
      </w:r>
      <w:r>
        <w:fldChar w:fldCharType="end"/>
      </w:r>
    </w:p>
    <w:p w14:paraId="14E94C7F" w14:textId="2A1B904B" w:rsidR="00AE6949" w:rsidRDefault="00AE6949">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_Toc67681097 \h </w:instrText>
      </w:r>
      <w:r>
        <w:fldChar w:fldCharType="separate"/>
      </w:r>
      <w:r>
        <w:t>152</w:t>
      </w:r>
      <w:r>
        <w:fldChar w:fldCharType="end"/>
      </w:r>
    </w:p>
    <w:p w14:paraId="55286686" w14:textId="46D4EE8A" w:rsidR="00AE6949" w:rsidRDefault="00AE6949">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_Toc67681098 \h </w:instrText>
      </w:r>
      <w:r>
        <w:fldChar w:fldCharType="separate"/>
      </w:r>
      <w:r>
        <w:t>152</w:t>
      </w:r>
      <w:r>
        <w:fldChar w:fldCharType="end"/>
      </w:r>
    </w:p>
    <w:p w14:paraId="09F1F9FA" w14:textId="7C8D2D51" w:rsidR="00AE6949" w:rsidRDefault="00AE6949">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_Toc67681099 \h </w:instrText>
      </w:r>
      <w:r>
        <w:fldChar w:fldCharType="separate"/>
      </w:r>
      <w:r>
        <w:t>152</w:t>
      </w:r>
      <w:r>
        <w:fldChar w:fldCharType="end"/>
      </w:r>
    </w:p>
    <w:p w14:paraId="230F9063" w14:textId="52DEFD5A" w:rsidR="00AE6949" w:rsidRDefault="00AE6949">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_Toc67681100 \h </w:instrText>
      </w:r>
      <w:r>
        <w:fldChar w:fldCharType="separate"/>
      </w:r>
      <w:r>
        <w:t>153</w:t>
      </w:r>
      <w:r>
        <w:fldChar w:fldCharType="end"/>
      </w:r>
    </w:p>
    <w:p w14:paraId="2722F205" w14:textId="154A6CCD" w:rsidR="00AE6949" w:rsidRDefault="00AE6949">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_Toc67681101 \h </w:instrText>
      </w:r>
      <w:r>
        <w:fldChar w:fldCharType="separate"/>
      </w:r>
      <w:r>
        <w:t>153</w:t>
      </w:r>
      <w:r>
        <w:fldChar w:fldCharType="end"/>
      </w:r>
    </w:p>
    <w:p w14:paraId="02AB6B4F" w14:textId="4EF89656" w:rsidR="00AE6949" w:rsidRDefault="00AE6949">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_Toc67681102 \h </w:instrText>
      </w:r>
      <w:r>
        <w:fldChar w:fldCharType="separate"/>
      </w:r>
      <w:r>
        <w:t>153</w:t>
      </w:r>
      <w:r>
        <w:fldChar w:fldCharType="end"/>
      </w:r>
    </w:p>
    <w:p w14:paraId="05405FBD" w14:textId="61A5F3AD" w:rsidR="00AE6949" w:rsidRDefault="00AE6949">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_Toc67681103 \h </w:instrText>
      </w:r>
      <w:r>
        <w:fldChar w:fldCharType="separate"/>
      </w:r>
      <w:r>
        <w:t>153</w:t>
      </w:r>
      <w:r>
        <w:fldChar w:fldCharType="end"/>
      </w:r>
    </w:p>
    <w:p w14:paraId="11A58552" w14:textId="073DAA96" w:rsidR="00AE6949" w:rsidRDefault="00AE6949">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_Toc67681104 \h </w:instrText>
      </w:r>
      <w:r>
        <w:fldChar w:fldCharType="separate"/>
      </w:r>
      <w:r>
        <w:t>154</w:t>
      </w:r>
      <w:r>
        <w:fldChar w:fldCharType="end"/>
      </w:r>
    </w:p>
    <w:p w14:paraId="15F852FB" w14:textId="0561521F" w:rsidR="00AE6949" w:rsidRDefault="00AE6949">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_Toc67681105 \h </w:instrText>
      </w:r>
      <w:r>
        <w:fldChar w:fldCharType="separate"/>
      </w:r>
      <w:r>
        <w:t>155</w:t>
      </w:r>
      <w:r>
        <w:fldChar w:fldCharType="end"/>
      </w:r>
    </w:p>
    <w:p w14:paraId="72941440" w14:textId="01AC20E4" w:rsidR="00AE6949" w:rsidRDefault="00AE6949">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_Toc67681106 \h </w:instrText>
      </w:r>
      <w:r>
        <w:fldChar w:fldCharType="separate"/>
      </w:r>
      <w:r>
        <w:t>158</w:t>
      </w:r>
      <w:r>
        <w:fldChar w:fldCharType="end"/>
      </w:r>
    </w:p>
    <w:p w14:paraId="35D9D220" w14:textId="09C5D861" w:rsidR="00AE6949" w:rsidRDefault="00AE6949">
      <w:pPr>
        <w:pStyle w:val="TOC4"/>
        <w:rPr>
          <w:rFonts w:asciiTheme="minorHAnsi" w:eastAsiaTheme="minorEastAsia" w:hAnsiTheme="minorHAnsi" w:cstheme="minorBidi"/>
          <w:sz w:val="22"/>
          <w:szCs w:val="22"/>
          <w:lang w:eastAsia="en-GB"/>
        </w:rPr>
      </w:pPr>
      <w:r w:rsidRPr="00AE6949">
        <w:t>6.1.6.3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_Toc67681107 \h </w:instrText>
      </w:r>
      <w:r>
        <w:fldChar w:fldCharType="separate"/>
      </w:r>
      <w:r>
        <w:t>158</w:t>
      </w:r>
      <w:r>
        <w:fldChar w:fldCharType="end"/>
      </w:r>
    </w:p>
    <w:p w14:paraId="005EE308" w14:textId="1E11FA14" w:rsidR="00AE6949" w:rsidRDefault="00AE6949">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_Toc67681108 \h </w:instrText>
      </w:r>
      <w:r>
        <w:fldChar w:fldCharType="separate"/>
      </w:r>
      <w:r>
        <w:t>158</w:t>
      </w:r>
      <w:r>
        <w:fldChar w:fldCharType="end"/>
      </w:r>
    </w:p>
    <w:p w14:paraId="53384F5F" w14:textId="4F4F1799" w:rsidR="00AE6949" w:rsidRDefault="00AE6949">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_Toc67681109 \h </w:instrText>
      </w:r>
      <w:r>
        <w:fldChar w:fldCharType="separate"/>
      </w:r>
      <w:r>
        <w:t>158</w:t>
      </w:r>
      <w:r>
        <w:fldChar w:fldCharType="end"/>
      </w:r>
    </w:p>
    <w:p w14:paraId="3249C276" w14:textId="3DFA1449" w:rsidR="00AE6949" w:rsidRDefault="00AE6949">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_Toc67681110 \h </w:instrText>
      </w:r>
      <w:r>
        <w:fldChar w:fldCharType="separate"/>
      </w:r>
      <w:r>
        <w:t>160</w:t>
      </w:r>
      <w:r>
        <w:fldChar w:fldCharType="end"/>
      </w:r>
    </w:p>
    <w:p w14:paraId="52B5EDA7" w14:textId="2743B11D" w:rsidR="00AE6949" w:rsidRDefault="00AE6949">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_Toc67681111 \h </w:instrText>
      </w:r>
      <w:r>
        <w:fldChar w:fldCharType="separate"/>
      </w:r>
      <w:r>
        <w:t>160</w:t>
      </w:r>
      <w:r>
        <w:fldChar w:fldCharType="end"/>
      </w:r>
    </w:p>
    <w:p w14:paraId="286AEFC5" w14:textId="26534447" w:rsidR="00AE6949" w:rsidRDefault="00AE6949">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_Toc67681112 \h </w:instrText>
      </w:r>
      <w:r>
        <w:fldChar w:fldCharType="separate"/>
      </w:r>
      <w:r>
        <w:t>160</w:t>
      </w:r>
      <w:r>
        <w:fldChar w:fldCharType="end"/>
      </w:r>
    </w:p>
    <w:p w14:paraId="297D12B6" w14:textId="5575A29C" w:rsidR="00AE6949" w:rsidRDefault="00AE6949">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_Toc67681113 \h </w:instrText>
      </w:r>
      <w:r>
        <w:fldChar w:fldCharType="separate"/>
      </w:r>
      <w:r>
        <w:t>160</w:t>
      </w:r>
      <w:r>
        <w:fldChar w:fldCharType="end"/>
      </w:r>
    </w:p>
    <w:p w14:paraId="3E43A829" w14:textId="3B2A636A" w:rsidR="00AE6949" w:rsidRDefault="00AE6949">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_Toc67681114 \h </w:instrText>
      </w:r>
      <w:r>
        <w:fldChar w:fldCharType="separate"/>
      </w:r>
      <w:r>
        <w:t>160</w:t>
      </w:r>
      <w:r>
        <w:fldChar w:fldCharType="end"/>
      </w:r>
    </w:p>
    <w:p w14:paraId="4496F0C8" w14:textId="68AED522" w:rsidR="00AE6949" w:rsidRDefault="00AE6949">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_Toc67681115 \h </w:instrText>
      </w:r>
      <w:r>
        <w:fldChar w:fldCharType="separate"/>
      </w:r>
      <w:r>
        <w:t>160</w:t>
      </w:r>
      <w:r>
        <w:fldChar w:fldCharType="end"/>
      </w:r>
    </w:p>
    <w:p w14:paraId="6D9FF1DC" w14:textId="44451243" w:rsidR="00AE6949" w:rsidRDefault="00AE6949">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_Toc67681116 \h </w:instrText>
      </w:r>
      <w:r>
        <w:fldChar w:fldCharType="separate"/>
      </w:r>
      <w:r>
        <w:t>161</w:t>
      </w:r>
      <w:r>
        <w:fldChar w:fldCharType="end"/>
      </w:r>
    </w:p>
    <w:p w14:paraId="2C0E7085" w14:textId="52877A7B" w:rsidR="00AE6949" w:rsidRDefault="00AE6949">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_Toc67681117 \h </w:instrText>
      </w:r>
      <w:r>
        <w:fldChar w:fldCharType="separate"/>
      </w:r>
      <w:r>
        <w:t>161</w:t>
      </w:r>
      <w:r>
        <w:fldChar w:fldCharType="end"/>
      </w:r>
    </w:p>
    <w:p w14:paraId="40FF71DD" w14:textId="5E133476" w:rsidR="00AE6949" w:rsidRDefault="00AE6949">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_Toc67681118 \h </w:instrText>
      </w:r>
      <w:r>
        <w:fldChar w:fldCharType="separate"/>
      </w:r>
      <w:r>
        <w:t>161</w:t>
      </w:r>
      <w:r>
        <w:fldChar w:fldCharType="end"/>
      </w:r>
    </w:p>
    <w:p w14:paraId="22BFF312" w14:textId="1970D4B8" w:rsidR="00AE6949" w:rsidRDefault="00AE6949">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_Toc67681119 \h </w:instrText>
      </w:r>
      <w:r>
        <w:fldChar w:fldCharType="separate"/>
      </w:r>
      <w:r>
        <w:t>161</w:t>
      </w:r>
      <w:r>
        <w:fldChar w:fldCharType="end"/>
      </w:r>
    </w:p>
    <w:p w14:paraId="38DCAD77" w14:textId="756A43CF" w:rsidR="00AE6949" w:rsidRDefault="00AE6949">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_Toc67681120 \h </w:instrText>
      </w:r>
      <w:r>
        <w:fldChar w:fldCharType="separate"/>
      </w:r>
      <w:r>
        <w:t>161</w:t>
      </w:r>
      <w:r>
        <w:fldChar w:fldCharType="end"/>
      </w:r>
    </w:p>
    <w:p w14:paraId="04F7835A" w14:textId="7B90744D" w:rsidR="00AE6949" w:rsidRDefault="00AE6949">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_Toc67681121 \h </w:instrText>
      </w:r>
      <w:r>
        <w:fldChar w:fldCharType="separate"/>
      </w:r>
      <w:r>
        <w:t>162</w:t>
      </w:r>
      <w:r>
        <w:fldChar w:fldCharType="end"/>
      </w:r>
    </w:p>
    <w:p w14:paraId="2676D45C" w14:textId="4DE6B890" w:rsidR="00AE6949" w:rsidRDefault="00AE6949">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_Toc67681122 \h </w:instrText>
      </w:r>
      <w:r>
        <w:fldChar w:fldCharType="separate"/>
      </w:r>
      <w:r>
        <w:t>162</w:t>
      </w:r>
      <w:r>
        <w:fldChar w:fldCharType="end"/>
      </w:r>
    </w:p>
    <w:p w14:paraId="37BD9DE5" w14:textId="2153D655" w:rsidR="00AE6949" w:rsidRDefault="00AE6949">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_Toc67681123 \h </w:instrText>
      </w:r>
      <w:r>
        <w:fldChar w:fldCharType="separate"/>
      </w:r>
      <w:r>
        <w:t>162</w:t>
      </w:r>
      <w:r>
        <w:fldChar w:fldCharType="end"/>
      </w:r>
    </w:p>
    <w:p w14:paraId="005F372E" w14:textId="33F24D6F" w:rsidR="00AE6949" w:rsidRDefault="00AE6949">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_Toc67681124 \h </w:instrText>
      </w:r>
      <w:r>
        <w:fldChar w:fldCharType="separate"/>
      </w:r>
      <w:r>
        <w:t>162</w:t>
      </w:r>
      <w:r>
        <w:fldChar w:fldCharType="end"/>
      </w:r>
    </w:p>
    <w:p w14:paraId="5FD4A325" w14:textId="7592964F" w:rsidR="00AE6949" w:rsidRDefault="00AE6949">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_Toc67681125 \h </w:instrText>
      </w:r>
      <w:r>
        <w:fldChar w:fldCharType="separate"/>
      </w:r>
      <w:r>
        <w:t>162</w:t>
      </w:r>
      <w:r>
        <w:fldChar w:fldCharType="end"/>
      </w:r>
    </w:p>
    <w:p w14:paraId="7B83AE90" w14:textId="2FB30C2E" w:rsidR="00AE6949" w:rsidRDefault="00AE6949">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_Toc67681126 \h </w:instrText>
      </w:r>
      <w:r>
        <w:fldChar w:fldCharType="separate"/>
      </w:r>
      <w:r>
        <w:t>162</w:t>
      </w:r>
      <w:r>
        <w:fldChar w:fldCharType="end"/>
      </w:r>
    </w:p>
    <w:p w14:paraId="05CCB6AA" w14:textId="07D0B8DB" w:rsidR="00AE6949" w:rsidRDefault="00AE6949">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_Toc67681127 \h </w:instrText>
      </w:r>
      <w:r>
        <w:fldChar w:fldCharType="separate"/>
      </w:r>
      <w:r>
        <w:t>163</w:t>
      </w:r>
      <w:r>
        <w:fldChar w:fldCharType="end"/>
      </w:r>
    </w:p>
    <w:p w14:paraId="19883E0D" w14:textId="604698B8" w:rsidR="00AE6949" w:rsidRDefault="00AE6949">
      <w:pPr>
        <w:pStyle w:val="TOC3"/>
        <w:rPr>
          <w:rFonts w:asciiTheme="minorHAnsi" w:eastAsiaTheme="minorEastAsia" w:hAnsiTheme="minorHAnsi" w:cstheme="minorBidi"/>
          <w:sz w:val="22"/>
          <w:szCs w:val="22"/>
          <w:lang w:eastAsia="en-GB"/>
        </w:rPr>
      </w:pPr>
      <w:r w:rsidRPr="00AE6949">
        <w:t>6.1.9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_Toc67681128 \h </w:instrText>
      </w:r>
      <w:r>
        <w:fldChar w:fldCharType="separate"/>
      </w:r>
      <w:r>
        <w:t>163</w:t>
      </w:r>
      <w:r>
        <w:fldChar w:fldCharType="end"/>
      </w:r>
    </w:p>
    <w:p w14:paraId="1AC1253C" w14:textId="116E7E24" w:rsidR="00AE6949" w:rsidRDefault="00AE694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_Toc67681129 \h </w:instrText>
      </w:r>
      <w:r>
        <w:fldChar w:fldCharType="separate"/>
      </w:r>
      <w:r>
        <w:t>163</w:t>
      </w:r>
      <w:r>
        <w:fldChar w:fldCharType="end"/>
      </w:r>
    </w:p>
    <w:p w14:paraId="7EBE1E39" w14:textId="04B6379F" w:rsidR="00AE6949" w:rsidRDefault="00AE694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_Toc67681130 \h </w:instrText>
      </w:r>
      <w:r>
        <w:fldChar w:fldCharType="separate"/>
      </w:r>
      <w:r>
        <w:t>163</w:t>
      </w:r>
      <w:r>
        <w:fldChar w:fldCharType="end"/>
      </w:r>
    </w:p>
    <w:p w14:paraId="5E9A7015" w14:textId="05C82EFC" w:rsidR="00AE6949" w:rsidRDefault="00AE694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_Toc67681131 \h </w:instrText>
      </w:r>
      <w:r>
        <w:fldChar w:fldCharType="separate"/>
      </w:r>
      <w:r>
        <w:t>164</w:t>
      </w:r>
      <w:r>
        <w:fldChar w:fldCharType="end"/>
      </w:r>
    </w:p>
    <w:p w14:paraId="65CACDBD" w14:textId="194D5B8F" w:rsidR="00AE6949" w:rsidRDefault="00AE694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_Toc67681132 \h </w:instrText>
      </w:r>
      <w:r>
        <w:fldChar w:fldCharType="separate"/>
      </w:r>
      <w:r>
        <w:t>164</w:t>
      </w:r>
      <w:r>
        <w:fldChar w:fldCharType="end"/>
      </w:r>
    </w:p>
    <w:p w14:paraId="3043AC05" w14:textId="24DD1142" w:rsidR="00AE6949" w:rsidRDefault="00AE694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_Toc67681133 \h </w:instrText>
      </w:r>
      <w:r>
        <w:fldChar w:fldCharType="separate"/>
      </w:r>
      <w:r>
        <w:t>164</w:t>
      </w:r>
      <w:r>
        <w:fldChar w:fldCharType="end"/>
      </w:r>
    </w:p>
    <w:p w14:paraId="2F2B05EC" w14:textId="410A6FE6" w:rsidR="00AE6949" w:rsidRDefault="00AE694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_Toc67681134 \h </w:instrText>
      </w:r>
      <w:r>
        <w:fldChar w:fldCharType="separate"/>
      </w:r>
      <w:r>
        <w:t>164</w:t>
      </w:r>
      <w:r>
        <w:fldChar w:fldCharType="end"/>
      </w:r>
    </w:p>
    <w:p w14:paraId="208EFADD" w14:textId="319F83D0" w:rsidR="00AE6949" w:rsidRDefault="00AE694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_Toc67681135 \h </w:instrText>
      </w:r>
      <w:r>
        <w:fldChar w:fldCharType="separate"/>
      </w:r>
      <w:r>
        <w:t>164</w:t>
      </w:r>
      <w:r>
        <w:fldChar w:fldCharType="end"/>
      </w:r>
    </w:p>
    <w:p w14:paraId="283AB8BE" w14:textId="673CACE6" w:rsidR="00AE6949" w:rsidRDefault="00AE694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_Toc67681136 \h </w:instrText>
      </w:r>
      <w:r>
        <w:fldChar w:fldCharType="separate"/>
      </w:r>
      <w:r>
        <w:t>164</w:t>
      </w:r>
      <w:r>
        <w:fldChar w:fldCharType="end"/>
      </w:r>
    </w:p>
    <w:p w14:paraId="6FCE1D4C" w14:textId="5D32DFCE" w:rsidR="00AE6949" w:rsidRDefault="00AE6949">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_Toc67681137 \h </w:instrText>
      </w:r>
      <w:r>
        <w:fldChar w:fldCharType="separate"/>
      </w:r>
      <w:r>
        <w:t>164</w:t>
      </w:r>
      <w:r>
        <w:fldChar w:fldCharType="end"/>
      </w:r>
    </w:p>
    <w:p w14:paraId="5146E95D" w14:textId="7F5F2FC9" w:rsidR="00AE6949" w:rsidRDefault="00AE694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_Toc67681138 \h </w:instrText>
      </w:r>
      <w:r>
        <w:fldChar w:fldCharType="separate"/>
      </w:r>
      <w:r>
        <w:t>165</w:t>
      </w:r>
      <w:r>
        <w:fldChar w:fldCharType="end"/>
      </w:r>
    </w:p>
    <w:p w14:paraId="28737F43" w14:textId="4A50D6DA" w:rsidR="00AE6949" w:rsidRDefault="00AE694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_Toc67681139 \h </w:instrText>
      </w:r>
      <w:r>
        <w:fldChar w:fldCharType="separate"/>
      </w:r>
      <w:r>
        <w:t>165</w:t>
      </w:r>
      <w:r>
        <w:fldChar w:fldCharType="end"/>
      </w:r>
    </w:p>
    <w:p w14:paraId="71E5E515" w14:textId="5698E30D" w:rsidR="00AE6949" w:rsidRDefault="00AE694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_Toc67681140 \h </w:instrText>
      </w:r>
      <w:r>
        <w:fldChar w:fldCharType="separate"/>
      </w:r>
      <w:r>
        <w:t>167</w:t>
      </w:r>
      <w:r>
        <w:fldChar w:fldCharType="end"/>
      </w:r>
    </w:p>
    <w:p w14:paraId="1B925C3B" w14:textId="18401772" w:rsidR="00AE6949" w:rsidRDefault="00AE694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_Toc67681141 \h </w:instrText>
      </w:r>
      <w:r>
        <w:fldChar w:fldCharType="separate"/>
      </w:r>
      <w:r>
        <w:t>167</w:t>
      </w:r>
      <w:r>
        <w:fldChar w:fldCharType="end"/>
      </w:r>
    </w:p>
    <w:p w14:paraId="58E8F1D0" w14:textId="3E71126C" w:rsidR="00AE6949" w:rsidRDefault="00AE694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_Toc67681142 \h </w:instrText>
      </w:r>
      <w:r>
        <w:fldChar w:fldCharType="separate"/>
      </w:r>
      <w:r>
        <w:t>167</w:t>
      </w:r>
      <w:r>
        <w:fldChar w:fldCharType="end"/>
      </w:r>
    </w:p>
    <w:p w14:paraId="7B91A31B" w14:textId="4ACDB1D8" w:rsidR="00AE6949" w:rsidRDefault="00AE694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_Toc67681143 \h </w:instrText>
      </w:r>
      <w:r>
        <w:fldChar w:fldCharType="separate"/>
      </w:r>
      <w:r>
        <w:t>167</w:t>
      </w:r>
      <w:r>
        <w:fldChar w:fldCharType="end"/>
      </w:r>
    </w:p>
    <w:p w14:paraId="1D2B4E41" w14:textId="55D5DA14" w:rsidR="00AE6949" w:rsidRDefault="00AE6949">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_Toc67681144 \h </w:instrText>
      </w:r>
      <w:r>
        <w:fldChar w:fldCharType="separate"/>
      </w:r>
      <w:r>
        <w:t>167</w:t>
      </w:r>
      <w:r>
        <w:fldChar w:fldCharType="end"/>
      </w:r>
    </w:p>
    <w:p w14:paraId="2165C871" w14:textId="7E7BFAF9" w:rsidR="00AE6949" w:rsidRDefault="00AE6949">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_Toc67681145 \h </w:instrText>
      </w:r>
      <w:r>
        <w:fldChar w:fldCharType="separate"/>
      </w:r>
      <w:r>
        <w:t>168</w:t>
      </w:r>
      <w:r>
        <w:fldChar w:fldCharType="end"/>
      </w:r>
    </w:p>
    <w:p w14:paraId="58C74CB3" w14:textId="2710D5EA" w:rsidR="00AE6949" w:rsidRDefault="00AE6949">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_Toc67681146 \h </w:instrText>
      </w:r>
      <w:r>
        <w:fldChar w:fldCharType="separate"/>
      </w:r>
      <w:r>
        <w:t>169</w:t>
      </w:r>
      <w:r>
        <w:fldChar w:fldCharType="end"/>
      </w:r>
    </w:p>
    <w:p w14:paraId="70D64AF6" w14:textId="68D8D514" w:rsidR="00AE6949" w:rsidRDefault="00AE694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_Toc67681147 \h </w:instrText>
      </w:r>
      <w:r>
        <w:fldChar w:fldCharType="separate"/>
      </w:r>
      <w:r>
        <w:t>170</w:t>
      </w:r>
      <w:r>
        <w:fldChar w:fldCharType="end"/>
      </w:r>
    </w:p>
    <w:p w14:paraId="6806BAB2" w14:textId="3267632D" w:rsidR="00AE6949" w:rsidRDefault="00AE6949">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_Toc67681148 \h </w:instrText>
      </w:r>
      <w:r>
        <w:fldChar w:fldCharType="separate"/>
      </w:r>
      <w:r>
        <w:t>170</w:t>
      </w:r>
      <w:r>
        <w:fldChar w:fldCharType="end"/>
      </w:r>
    </w:p>
    <w:p w14:paraId="65353E44" w14:textId="05C224FA" w:rsidR="00AE6949" w:rsidRDefault="00AE6949">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_Toc67681149 \h </w:instrText>
      </w:r>
      <w:r>
        <w:fldChar w:fldCharType="separate"/>
      </w:r>
      <w:r>
        <w:t>170</w:t>
      </w:r>
      <w:r>
        <w:fldChar w:fldCharType="end"/>
      </w:r>
    </w:p>
    <w:p w14:paraId="46A29D5B" w14:textId="3AF7769C" w:rsidR="00AE6949" w:rsidRDefault="00AE6949">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_Toc67681150 \h </w:instrText>
      </w:r>
      <w:r>
        <w:fldChar w:fldCharType="separate"/>
      </w:r>
      <w:r>
        <w:t>170</w:t>
      </w:r>
      <w:r>
        <w:fldChar w:fldCharType="end"/>
      </w:r>
    </w:p>
    <w:p w14:paraId="677B800D" w14:textId="1D1BDA00" w:rsidR="00AE6949" w:rsidRDefault="00AE6949">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_Toc67681151 \h </w:instrText>
      </w:r>
      <w:r>
        <w:fldChar w:fldCharType="separate"/>
      </w:r>
      <w:r>
        <w:t>170</w:t>
      </w:r>
      <w:r>
        <w:fldChar w:fldCharType="end"/>
      </w:r>
    </w:p>
    <w:p w14:paraId="07EC6451" w14:textId="52EF62F1" w:rsidR="00AE6949" w:rsidRDefault="00AE6949">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_Toc67681152 \h </w:instrText>
      </w:r>
      <w:r>
        <w:fldChar w:fldCharType="separate"/>
      </w:r>
      <w:r>
        <w:t>170</w:t>
      </w:r>
      <w:r>
        <w:fldChar w:fldCharType="end"/>
      </w:r>
    </w:p>
    <w:p w14:paraId="12D138FE" w14:textId="71B427C1" w:rsidR="00AE6949" w:rsidRDefault="00AE6949">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_Toc67681153 \h </w:instrText>
      </w:r>
      <w:r>
        <w:fldChar w:fldCharType="separate"/>
      </w:r>
      <w:r>
        <w:t>170</w:t>
      </w:r>
      <w:r>
        <w:fldChar w:fldCharType="end"/>
      </w:r>
    </w:p>
    <w:p w14:paraId="7F841946" w14:textId="1709F817" w:rsidR="00AE6949" w:rsidRDefault="00AE6949">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_Toc67681154 \h </w:instrText>
      </w:r>
      <w:r>
        <w:fldChar w:fldCharType="separate"/>
      </w:r>
      <w:r>
        <w:t>170</w:t>
      </w:r>
      <w:r>
        <w:fldChar w:fldCharType="end"/>
      </w:r>
    </w:p>
    <w:p w14:paraId="09CA8AB1" w14:textId="07283BD7" w:rsidR="00AE6949" w:rsidRDefault="00AE694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_Toc67681155 \h </w:instrText>
      </w:r>
      <w:r>
        <w:fldChar w:fldCharType="separate"/>
      </w:r>
      <w:r>
        <w:t>171</w:t>
      </w:r>
      <w:r>
        <w:fldChar w:fldCharType="end"/>
      </w:r>
    </w:p>
    <w:p w14:paraId="3A37704F" w14:textId="59E33066" w:rsidR="00AE6949" w:rsidRDefault="00AE694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_Toc67681156 \h </w:instrText>
      </w:r>
      <w:r>
        <w:fldChar w:fldCharType="separate"/>
      </w:r>
      <w:r>
        <w:t>171</w:t>
      </w:r>
      <w:r>
        <w:fldChar w:fldCharType="end"/>
      </w:r>
    </w:p>
    <w:p w14:paraId="7BDC4F87" w14:textId="4A65C087" w:rsidR="00AE6949" w:rsidRDefault="00AE694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_Toc67681157 \h </w:instrText>
      </w:r>
      <w:r>
        <w:fldChar w:fldCharType="separate"/>
      </w:r>
      <w:r>
        <w:t>171</w:t>
      </w:r>
      <w:r>
        <w:fldChar w:fldCharType="end"/>
      </w:r>
    </w:p>
    <w:p w14:paraId="4DE3DD29" w14:textId="4FA63E5D" w:rsidR="00AE6949" w:rsidRDefault="00AE694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_Toc67681158 \h </w:instrText>
      </w:r>
      <w:r>
        <w:fldChar w:fldCharType="separate"/>
      </w:r>
      <w:r>
        <w:t>171</w:t>
      </w:r>
      <w:r>
        <w:fldChar w:fldCharType="end"/>
      </w:r>
    </w:p>
    <w:p w14:paraId="39A8561F" w14:textId="131656B2" w:rsidR="00AE6949" w:rsidRDefault="00AE6949">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_Toc67681159 \h </w:instrText>
      </w:r>
      <w:r>
        <w:fldChar w:fldCharType="separate"/>
      </w:r>
      <w:r>
        <w:t>171</w:t>
      </w:r>
      <w:r>
        <w:fldChar w:fldCharType="end"/>
      </w:r>
    </w:p>
    <w:p w14:paraId="09FCB024" w14:textId="6E9189ED" w:rsidR="00AE6949" w:rsidRDefault="00AE6949">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_Toc67681160 \h </w:instrText>
      </w:r>
      <w:r>
        <w:fldChar w:fldCharType="separate"/>
      </w:r>
      <w:r>
        <w:t>172</w:t>
      </w:r>
      <w:r>
        <w:fldChar w:fldCharType="end"/>
      </w:r>
    </w:p>
    <w:p w14:paraId="3DFE167E" w14:textId="64B8C9F1" w:rsidR="00AE6949" w:rsidRDefault="00AE6949">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_Toc67681161 \h </w:instrText>
      </w:r>
      <w:r>
        <w:fldChar w:fldCharType="separate"/>
      </w:r>
      <w:r>
        <w:t>173</w:t>
      </w:r>
      <w:r>
        <w:fldChar w:fldCharType="end"/>
      </w:r>
    </w:p>
    <w:p w14:paraId="57B1A934" w14:textId="0FD5D81F" w:rsidR="00AE6949" w:rsidRDefault="00AE694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_Toc67681162 \h </w:instrText>
      </w:r>
      <w:r>
        <w:fldChar w:fldCharType="separate"/>
      </w:r>
      <w:r>
        <w:t>173</w:t>
      </w:r>
      <w:r>
        <w:fldChar w:fldCharType="end"/>
      </w:r>
    </w:p>
    <w:p w14:paraId="55B50A07" w14:textId="51F0CCD3" w:rsidR="00AE6949" w:rsidRDefault="00AE6949">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_Toc67681163 \h </w:instrText>
      </w:r>
      <w:r>
        <w:fldChar w:fldCharType="separate"/>
      </w:r>
      <w:r>
        <w:t>173</w:t>
      </w:r>
      <w:r>
        <w:fldChar w:fldCharType="end"/>
      </w:r>
    </w:p>
    <w:p w14:paraId="1D4E9C17" w14:textId="76B1997E" w:rsidR="00AE6949" w:rsidRDefault="00AE694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_Toc67681164 \h </w:instrText>
      </w:r>
      <w:r>
        <w:fldChar w:fldCharType="separate"/>
      </w:r>
      <w:r>
        <w:t>173</w:t>
      </w:r>
      <w:r>
        <w:fldChar w:fldCharType="end"/>
      </w:r>
    </w:p>
    <w:p w14:paraId="6BC6E742" w14:textId="3247D28B" w:rsidR="00AE6949" w:rsidRDefault="00AE6949">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_Toc67681165 \h </w:instrText>
      </w:r>
      <w:r>
        <w:fldChar w:fldCharType="separate"/>
      </w:r>
      <w:r>
        <w:t>174</w:t>
      </w:r>
      <w:r>
        <w:fldChar w:fldCharType="end"/>
      </w:r>
    </w:p>
    <w:p w14:paraId="48A2C510" w14:textId="2BC2B04E" w:rsidR="00AE6949" w:rsidRDefault="00AE6949">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_Toc67681166 \h </w:instrText>
      </w:r>
      <w:r>
        <w:fldChar w:fldCharType="separate"/>
      </w:r>
      <w:r>
        <w:t>174</w:t>
      </w:r>
      <w:r>
        <w:fldChar w:fldCharType="end"/>
      </w:r>
    </w:p>
    <w:p w14:paraId="276EDAD8" w14:textId="2416E7AD" w:rsidR="00AE6949" w:rsidRDefault="00AE694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_Toc67681167 \h </w:instrText>
      </w:r>
      <w:r>
        <w:fldChar w:fldCharType="separate"/>
      </w:r>
      <w:r>
        <w:t>175</w:t>
      </w:r>
      <w:r>
        <w:fldChar w:fldCharType="end"/>
      </w:r>
    </w:p>
    <w:p w14:paraId="62CE56C0" w14:textId="0361096E" w:rsidR="00AE6949" w:rsidRDefault="00AE6949">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_Toc67681168 \h </w:instrText>
      </w:r>
      <w:r>
        <w:fldChar w:fldCharType="separate"/>
      </w:r>
      <w:r>
        <w:t>175</w:t>
      </w:r>
      <w:r>
        <w:fldChar w:fldCharType="end"/>
      </w:r>
    </w:p>
    <w:p w14:paraId="20E2EC21" w14:textId="3E0B12A6" w:rsidR="00AE6949" w:rsidRDefault="00AE6949">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_Toc67681169 \h </w:instrText>
      </w:r>
      <w:r>
        <w:fldChar w:fldCharType="separate"/>
      </w:r>
      <w:r>
        <w:t>175</w:t>
      </w:r>
      <w:r>
        <w:fldChar w:fldCharType="end"/>
      </w:r>
    </w:p>
    <w:p w14:paraId="3C896270" w14:textId="6D68C303" w:rsidR="00AE6949" w:rsidRDefault="00AE6949">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_Toc67681170 \h </w:instrText>
      </w:r>
      <w:r>
        <w:fldChar w:fldCharType="separate"/>
      </w:r>
      <w:r>
        <w:t>175</w:t>
      </w:r>
      <w:r>
        <w:fldChar w:fldCharType="end"/>
      </w:r>
    </w:p>
    <w:p w14:paraId="7D924238" w14:textId="184D9FED" w:rsidR="00AE6949" w:rsidRDefault="00AE6949">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_Toc67681171 \h </w:instrText>
      </w:r>
      <w:r>
        <w:fldChar w:fldCharType="separate"/>
      </w:r>
      <w:r>
        <w:t>176</w:t>
      </w:r>
      <w:r>
        <w:fldChar w:fldCharType="end"/>
      </w:r>
    </w:p>
    <w:p w14:paraId="6F034EE2" w14:textId="2E301965" w:rsidR="00AE6949" w:rsidRDefault="00AE6949">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_Toc67681172 \h </w:instrText>
      </w:r>
      <w:r>
        <w:fldChar w:fldCharType="separate"/>
      </w:r>
      <w:r>
        <w:t>176</w:t>
      </w:r>
      <w:r>
        <w:fldChar w:fldCharType="end"/>
      </w:r>
    </w:p>
    <w:p w14:paraId="6CF62DB5" w14:textId="0F317412" w:rsidR="00AE6949" w:rsidRDefault="00AE694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_Toc67681173 \h </w:instrText>
      </w:r>
      <w:r>
        <w:fldChar w:fldCharType="separate"/>
      </w:r>
      <w:r>
        <w:t>177</w:t>
      </w:r>
      <w:r>
        <w:fldChar w:fldCharType="end"/>
      </w:r>
    </w:p>
    <w:p w14:paraId="3B447177" w14:textId="30B6C23B" w:rsidR="00AE6949" w:rsidRDefault="00AE6949">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_Toc67681174 \h </w:instrText>
      </w:r>
      <w:r>
        <w:fldChar w:fldCharType="separate"/>
      </w:r>
      <w:r>
        <w:t>177</w:t>
      </w:r>
      <w:r>
        <w:fldChar w:fldCharType="end"/>
      </w:r>
    </w:p>
    <w:p w14:paraId="4BC1ADAF" w14:textId="374EB3D2" w:rsidR="00AE6949" w:rsidRDefault="00AE6949">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_Toc67681175 \h </w:instrText>
      </w:r>
      <w:r>
        <w:fldChar w:fldCharType="separate"/>
      </w:r>
      <w:r>
        <w:t>177</w:t>
      </w:r>
      <w:r>
        <w:fldChar w:fldCharType="end"/>
      </w:r>
    </w:p>
    <w:p w14:paraId="6030E90A" w14:textId="0EBD122D" w:rsidR="00AE6949" w:rsidRDefault="00AE6949">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_Toc67681176 \h </w:instrText>
      </w:r>
      <w:r>
        <w:fldChar w:fldCharType="separate"/>
      </w:r>
      <w:r>
        <w:t>177</w:t>
      </w:r>
      <w:r>
        <w:fldChar w:fldCharType="end"/>
      </w:r>
    </w:p>
    <w:p w14:paraId="4F691600" w14:textId="57DF9A74" w:rsidR="00AE6949" w:rsidRDefault="00AE6949">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_Toc67681177 \h </w:instrText>
      </w:r>
      <w:r>
        <w:fldChar w:fldCharType="separate"/>
      </w:r>
      <w:r>
        <w:t>177</w:t>
      </w:r>
      <w:r>
        <w:fldChar w:fldCharType="end"/>
      </w:r>
    </w:p>
    <w:p w14:paraId="0D7DD106" w14:textId="1E6B4057" w:rsidR="00AE6949" w:rsidRDefault="00AE6949">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_Toc67681178 \h </w:instrText>
      </w:r>
      <w:r>
        <w:fldChar w:fldCharType="separate"/>
      </w:r>
      <w:r>
        <w:t>178</w:t>
      </w:r>
      <w:r>
        <w:fldChar w:fldCharType="end"/>
      </w:r>
    </w:p>
    <w:p w14:paraId="2EC8908C" w14:textId="27A62C15" w:rsidR="00AE6949" w:rsidRDefault="00AE6949">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_Toc67681179 \h </w:instrText>
      </w:r>
      <w:r>
        <w:fldChar w:fldCharType="separate"/>
      </w:r>
      <w:r>
        <w:t>179</w:t>
      </w:r>
      <w:r>
        <w:fldChar w:fldCharType="end"/>
      </w:r>
    </w:p>
    <w:p w14:paraId="5F5E1BA1" w14:textId="0CC684A5" w:rsidR="00AE6949" w:rsidRDefault="00AE694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_Toc67681180 \h </w:instrText>
      </w:r>
      <w:r>
        <w:fldChar w:fldCharType="separate"/>
      </w:r>
      <w:r>
        <w:t>179</w:t>
      </w:r>
      <w:r>
        <w:fldChar w:fldCharType="end"/>
      </w:r>
    </w:p>
    <w:p w14:paraId="3856E859" w14:textId="1B529492" w:rsidR="00AE6949" w:rsidRDefault="00AE6949">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_Toc67681181 \h </w:instrText>
      </w:r>
      <w:r>
        <w:fldChar w:fldCharType="separate"/>
      </w:r>
      <w:r>
        <w:t>179</w:t>
      </w:r>
      <w:r>
        <w:fldChar w:fldCharType="end"/>
      </w:r>
    </w:p>
    <w:p w14:paraId="791C77A5" w14:textId="3BD2ADE8" w:rsidR="00AE6949" w:rsidRDefault="00AE6949">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_Toc67681182 \h </w:instrText>
      </w:r>
      <w:r>
        <w:fldChar w:fldCharType="separate"/>
      </w:r>
      <w:r>
        <w:t>179</w:t>
      </w:r>
      <w:r>
        <w:fldChar w:fldCharType="end"/>
      </w:r>
    </w:p>
    <w:p w14:paraId="5426E290" w14:textId="16A390E4" w:rsidR="00AE6949" w:rsidRDefault="00AE6949">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_Toc67681183 \h </w:instrText>
      </w:r>
      <w:r>
        <w:fldChar w:fldCharType="separate"/>
      </w:r>
      <w:r>
        <w:t>179</w:t>
      </w:r>
      <w:r>
        <w:fldChar w:fldCharType="end"/>
      </w:r>
    </w:p>
    <w:p w14:paraId="72CE7E42" w14:textId="22BC8186" w:rsidR="00AE6949" w:rsidRDefault="00AE6949">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_Toc67681184 \h </w:instrText>
      </w:r>
      <w:r>
        <w:fldChar w:fldCharType="separate"/>
      </w:r>
      <w:r>
        <w:t>179</w:t>
      </w:r>
      <w:r>
        <w:fldChar w:fldCharType="end"/>
      </w:r>
    </w:p>
    <w:p w14:paraId="76CEA2E8" w14:textId="768D30F8" w:rsidR="00AE6949" w:rsidRDefault="00AE6949">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_Toc67681185 \h </w:instrText>
      </w:r>
      <w:r>
        <w:fldChar w:fldCharType="separate"/>
      </w:r>
      <w:r>
        <w:t>180</w:t>
      </w:r>
      <w:r>
        <w:fldChar w:fldCharType="end"/>
      </w:r>
    </w:p>
    <w:p w14:paraId="704CA513" w14:textId="517717ED" w:rsidR="00AE6949" w:rsidRDefault="00AE6949">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_Toc67681186 \h </w:instrText>
      </w:r>
      <w:r>
        <w:fldChar w:fldCharType="separate"/>
      </w:r>
      <w:r>
        <w:t>181</w:t>
      </w:r>
      <w:r>
        <w:fldChar w:fldCharType="end"/>
      </w:r>
    </w:p>
    <w:p w14:paraId="4765C16A" w14:textId="7DA99B36" w:rsidR="00AE6949" w:rsidRDefault="00AE694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_Toc67681187 \h </w:instrText>
      </w:r>
      <w:r>
        <w:fldChar w:fldCharType="separate"/>
      </w:r>
      <w:r>
        <w:t>181</w:t>
      </w:r>
      <w:r>
        <w:fldChar w:fldCharType="end"/>
      </w:r>
    </w:p>
    <w:p w14:paraId="25B9CE8F" w14:textId="3C040E10" w:rsidR="00AE6949" w:rsidRDefault="00AE6949">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_Toc67681188 \h </w:instrText>
      </w:r>
      <w:r>
        <w:fldChar w:fldCharType="separate"/>
      </w:r>
      <w:r>
        <w:t>181</w:t>
      </w:r>
      <w:r>
        <w:fldChar w:fldCharType="end"/>
      </w:r>
    </w:p>
    <w:p w14:paraId="64360FA0" w14:textId="35EC1939" w:rsidR="00AE6949" w:rsidRDefault="00AE6949">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_Toc67681189 \h </w:instrText>
      </w:r>
      <w:r>
        <w:fldChar w:fldCharType="separate"/>
      </w:r>
      <w:r>
        <w:t>181</w:t>
      </w:r>
      <w:r>
        <w:fldChar w:fldCharType="end"/>
      </w:r>
    </w:p>
    <w:p w14:paraId="09025880" w14:textId="0879CD58" w:rsidR="00AE6949" w:rsidRDefault="00AE6949">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_Toc67681190 \h </w:instrText>
      </w:r>
      <w:r>
        <w:fldChar w:fldCharType="separate"/>
      </w:r>
      <w:r>
        <w:t>182</w:t>
      </w:r>
      <w:r>
        <w:fldChar w:fldCharType="end"/>
      </w:r>
    </w:p>
    <w:p w14:paraId="3A09E524" w14:textId="1AF74312" w:rsidR="00AE6949" w:rsidRDefault="00AE6949">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_Toc67681191 \h </w:instrText>
      </w:r>
      <w:r>
        <w:fldChar w:fldCharType="separate"/>
      </w:r>
      <w:r>
        <w:t>182</w:t>
      </w:r>
      <w:r>
        <w:fldChar w:fldCharType="end"/>
      </w:r>
    </w:p>
    <w:p w14:paraId="28A86A39" w14:textId="3117656C" w:rsidR="00AE6949" w:rsidRDefault="00AE694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_Toc67681192 \h </w:instrText>
      </w:r>
      <w:r>
        <w:fldChar w:fldCharType="separate"/>
      </w:r>
      <w:r>
        <w:t>182</w:t>
      </w:r>
      <w:r>
        <w:fldChar w:fldCharType="end"/>
      </w:r>
    </w:p>
    <w:p w14:paraId="5FFFE5DF" w14:textId="36F5B17A" w:rsidR="00AE6949" w:rsidRDefault="00AE6949">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_Toc67681193 \h </w:instrText>
      </w:r>
      <w:r>
        <w:fldChar w:fldCharType="separate"/>
      </w:r>
      <w:r>
        <w:t>182</w:t>
      </w:r>
      <w:r>
        <w:fldChar w:fldCharType="end"/>
      </w:r>
    </w:p>
    <w:p w14:paraId="77227BB1" w14:textId="2E1A4557" w:rsidR="00AE6949" w:rsidRDefault="00AE6949">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_Toc67681194 \h </w:instrText>
      </w:r>
      <w:r>
        <w:fldChar w:fldCharType="separate"/>
      </w:r>
      <w:r>
        <w:t>182</w:t>
      </w:r>
      <w:r>
        <w:fldChar w:fldCharType="end"/>
      </w:r>
    </w:p>
    <w:p w14:paraId="00F033C9" w14:textId="2142F4BC" w:rsidR="00AE6949" w:rsidRDefault="00AE6949">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_Toc67681195 \h </w:instrText>
      </w:r>
      <w:r>
        <w:fldChar w:fldCharType="separate"/>
      </w:r>
      <w:r>
        <w:t>183</w:t>
      </w:r>
      <w:r>
        <w:fldChar w:fldCharType="end"/>
      </w:r>
    </w:p>
    <w:p w14:paraId="19FF4A83" w14:textId="0A32FE18" w:rsidR="00AE6949" w:rsidRDefault="00AE6949">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_Toc67681196 \h </w:instrText>
      </w:r>
      <w:r>
        <w:fldChar w:fldCharType="separate"/>
      </w:r>
      <w:r>
        <w:t>183</w:t>
      </w:r>
      <w:r>
        <w:fldChar w:fldCharType="end"/>
      </w:r>
    </w:p>
    <w:p w14:paraId="71DA48AC" w14:textId="15345AD9" w:rsidR="00AE6949" w:rsidRDefault="00AE6949">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_Toc67681197 \h </w:instrText>
      </w:r>
      <w:r>
        <w:fldChar w:fldCharType="separate"/>
      </w:r>
      <w:r>
        <w:t>183</w:t>
      </w:r>
      <w:r>
        <w:fldChar w:fldCharType="end"/>
      </w:r>
    </w:p>
    <w:p w14:paraId="5E22E5F5" w14:textId="7FD3B05D" w:rsidR="00AE6949" w:rsidRDefault="00AE6949">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_Toc67681198 \h </w:instrText>
      </w:r>
      <w:r>
        <w:fldChar w:fldCharType="separate"/>
      </w:r>
      <w:r>
        <w:t>183</w:t>
      </w:r>
      <w:r>
        <w:fldChar w:fldCharType="end"/>
      </w:r>
    </w:p>
    <w:p w14:paraId="7BDCC6C9" w14:textId="2FFDD8A0" w:rsidR="00AE6949" w:rsidRDefault="00AE6949">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_Toc67681199 \h </w:instrText>
      </w:r>
      <w:r>
        <w:fldChar w:fldCharType="separate"/>
      </w:r>
      <w:r>
        <w:t>183</w:t>
      </w:r>
      <w:r>
        <w:fldChar w:fldCharType="end"/>
      </w:r>
    </w:p>
    <w:p w14:paraId="5FC3049A" w14:textId="56A47218" w:rsidR="00AE6949" w:rsidRDefault="00AE6949">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_Toc67681200 \h </w:instrText>
      </w:r>
      <w:r>
        <w:fldChar w:fldCharType="separate"/>
      </w:r>
      <w:r>
        <w:t>184</w:t>
      </w:r>
      <w:r>
        <w:fldChar w:fldCharType="end"/>
      </w:r>
    </w:p>
    <w:p w14:paraId="57948440" w14:textId="3D3401C0" w:rsidR="00AE6949" w:rsidRDefault="00AE6949">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_Toc67681201 \h </w:instrText>
      </w:r>
      <w:r>
        <w:fldChar w:fldCharType="separate"/>
      </w:r>
      <w:r>
        <w:t>184</w:t>
      </w:r>
      <w:r>
        <w:fldChar w:fldCharType="end"/>
      </w:r>
    </w:p>
    <w:p w14:paraId="77A27233" w14:textId="5D6B603B" w:rsidR="00AE6949" w:rsidRDefault="00AE6949">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_Toc67681202 \h </w:instrText>
      </w:r>
      <w:r>
        <w:fldChar w:fldCharType="separate"/>
      </w:r>
      <w:r>
        <w:t>184</w:t>
      </w:r>
      <w:r>
        <w:fldChar w:fldCharType="end"/>
      </w:r>
    </w:p>
    <w:p w14:paraId="2E03FE66" w14:textId="59934AEE" w:rsidR="00AE6949" w:rsidRDefault="00AE6949">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_Toc67681203 \h </w:instrText>
      </w:r>
      <w:r>
        <w:fldChar w:fldCharType="separate"/>
      </w:r>
      <w:r>
        <w:t>185</w:t>
      </w:r>
      <w:r>
        <w:fldChar w:fldCharType="end"/>
      </w:r>
    </w:p>
    <w:p w14:paraId="6A4349DF" w14:textId="0C716487" w:rsidR="00AE6949" w:rsidRDefault="00AE694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_Toc67681204 \h </w:instrText>
      </w:r>
      <w:r>
        <w:fldChar w:fldCharType="separate"/>
      </w:r>
      <w:r>
        <w:t>185</w:t>
      </w:r>
      <w:r>
        <w:fldChar w:fldCharType="end"/>
      </w:r>
    </w:p>
    <w:p w14:paraId="3275E068" w14:textId="4ADC6CC5" w:rsidR="00AE6949" w:rsidRDefault="00AE694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_Toc67681205 \h </w:instrText>
      </w:r>
      <w:r>
        <w:fldChar w:fldCharType="separate"/>
      </w:r>
      <w:r>
        <w:t>185</w:t>
      </w:r>
      <w:r>
        <w:fldChar w:fldCharType="end"/>
      </w:r>
    </w:p>
    <w:p w14:paraId="6F2EBAF0" w14:textId="36814B97" w:rsidR="00AE6949" w:rsidRDefault="00AE694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_Toc67681206 \h </w:instrText>
      </w:r>
      <w:r>
        <w:fldChar w:fldCharType="separate"/>
      </w:r>
      <w:r>
        <w:t>186</w:t>
      </w:r>
      <w:r>
        <w:fldChar w:fldCharType="end"/>
      </w:r>
    </w:p>
    <w:p w14:paraId="6EC67C20" w14:textId="60DD28E4" w:rsidR="00AE6949" w:rsidRDefault="00AE6949">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_Toc67681207 \h </w:instrText>
      </w:r>
      <w:r>
        <w:fldChar w:fldCharType="separate"/>
      </w:r>
      <w:r>
        <w:t>186</w:t>
      </w:r>
      <w:r>
        <w:fldChar w:fldCharType="end"/>
      </w:r>
    </w:p>
    <w:p w14:paraId="4F94CA0A" w14:textId="34437F36" w:rsidR="00AE6949" w:rsidRDefault="00AE6949">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_Toc67681208 \h </w:instrText>
      </w:r>
      <w:r>
        <w:fldChar w:fldCharType="separate"/>
      </w:r>
      <w:r>
        <w:t>186</w:t>
      </w:r>
      <w:r>
        <w:fldChar w:fldCharType="end"/>
      </w:r>
    </w:p>
    <w:p w14:paraId="1A17C990" w14:textId="42D8CE02" w:rsidR="00AE6949" w:rsidRDefault="00AE694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_Toc67681209 \h </w:instrText>
      </w:r>
      <w:r>
        <w:fldChar w:fldCharType="separate"/>
      </w:r>
      <w:r>
        <w:t>186</w:t>
      </w:r>
      <w:r>
        <w:fldChar w:fldCharType="end"/>
      </w:r>
    </w:p>
    <w:p w14:paraId="1D9C4A51" w14:textId="3BEC13FF" w:rsidR="00AE6949" w:rsidRDefault="00AE694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_Toc67681210 \h </w:instrText>
      </w:r>
      <w:r>
        <w:fldChar w:fldCharType="separate"/>
      </w:r>
      <w:r>
        <w:t>186</w:t>
      </w:r>
      <w:r>
        <w:fldChar w:fldCharType="end"/>
      </w:r>
    </w:p>
    <w:p w14:paraId="0FDBD753" w14:textId="04473E18" w:rsidR="00AE6949" w:rsidRDefault="00AE694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_Toc67681211 \h </w:instrText>
      </w:r>
      <w:r>
        <w:fldChar w:fldCharType="separate"/>
      </w:r>
      <w:r>
        <w:t>186</w:t>
      </w:r>
      <w:r>
        <w:fldChar w:fldCharType="end"/>
      </w:r>
    </w:p>
    <w:p w14:paraId="7FE05314" w14:textId="1C2CFCB4" w:rsidR="00AE6949" w:rsidRDefault="00AE694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_Toc67681212 \h </w:instrText>
      </w:r>
      <w:r>
        <w:fldChar w:fldCharType="separate"/>
      </w:r>
      <w:r>
        <w:t>188</w:t>
      </w:r>
      <w:r>
        <w:fldChar w:fldCharType="end"/>
      </w:r>
    </w:p>
    <w:p w14:paraId="5BE034DA" w14:textId="29A6C308" w:rsidR="00AE6949" w:rsidRDefault="00AE694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_Toc67681213 \h </w:instrText>
      </w:r>
      <w:r>
        <w:fldChar w:fldCharType="separate"/>
      </w:r>
      <w:r>
        <w:t>189</w:t>
      </w:r>
      <w:r>
        <w:fldChar w:fldCharType="end"/>
      </w:r>
    </w:p>
    <w:p w14:paraId="43588283" w14:textId="2C620513" w:rsidR="00AE6949" w:rsidRDefault="00AE694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_Toc67681214 \h </w:instrText>
      </w:r>
      <w:r>
        <w:fldChar w:fldCharType="separate"/>
      </w:r>
      <w:r>
        <w:t>189</w:t>
      </w:r>
      <w:r>
        <w:fldChar w:fldCharType="end"/>
      </w:r>
    </w:p>
    <w:p w14:paraId="3593A3F9" w14:textId="12282AB0" w:rsidR="00AE6949" w:rsidRDefault="00AE6949">
      <w:pPr>
        <w:pStyle w:val="TOC4"/>
        <w:rPr>
          <w:rFonts w:asciiTheme="minorHAnsi" w:eastAsiaTheme="minorEastAsia" w:hAnsiTheme="minorHAnsi" w:cstheme="minorBidi"/>
          <w:sz w:val="22"/>
          <w:szCs w:val="22"/>
          <w:lang w:eastAsia="en-GB"/>
        </w:rPr>
      </w:pPr>
      <w:r w:rsidRPr="00AE6949">
        <w:t>6.2.6.2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_Toc67681215 \h </w:instrText>
      </w:r>
      <w:r>
        <w:fldChar w:fldCharType="separate"/>
      </w:r>
      <w:r>
        <w:t>191</w:t>
      </w:r>
      <w:r>
        <w:fldChar w:fldCharType="end"/>
      </w:r>
    </w:p>
    <w:p w14:paraId="7C064CC3" w14:textId="1BADA043" w:rsidR="00AE6949" w:rsidRDefault="00AE6949">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_Toc67681216 \h </w:instrText>
      </w:r>
      <w:r>
        <w:fldChar w:fldCharType="separate"/>
      </w:r>
      <w:r>
        <w:t>191</w:t>
      </w:r>
      <w:r>
        <w:fldChar w:fldCharType="end"/>
      </w:r>
    </w:p>
    <w:p w14:paraId="18BBD5B8" w14:textId="6345ABC7" w:rsidR="00AE6949" w:rsidRDefault="00AE6949">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_Toc67681217 \h </w:instrText>
      </w:r>
      <w:r>
        <w:fldChar w:fldCharType="separate"/>
      </w:r>
      <w:r>
        <w:t>192</w:t>
      </w:r>
      <w:r>
        <w:fldChar w:fldCharType="end"/>
      </w:r>
    </w:p>
    <w:p w14:paraId="7902B780" w14:textId="1121930A" w:rsidR="00AE6949" w:rsidRDefault="00AE6949">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_Toc67681218 \h </w:instrText>
      </w:r>
      <w:r>
        <w:fldChar w:fldCharType="separate"/>
      </w:r>
      <w:r>
        <w:t>195</w:t>
      </w:r>
      <w:r>
        <w:fldChar w:fldCharType="end"/>
      </w:r>
    </w:p>
    <w:p w14:paraId="7846AA86" w14:textId="4763E882" w:rsidR="00AE6949" w:rsidRDefault="00AE6949">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_Toc67681219 \h </w:instrText>
      </w:r>
      <w:r>
        <w:fldChar w:fldCharType="separate"/>
      </w:r>
      <w:r>
        <w:t>198</w:t>
      </w:r>
      <w:r>
        <w:fldChar w:fldCharType="end"/>
      </w:r>
    </w:p>
    <w:p w14:paraId="4A08CECA" w14:textId="079B012A" w:rsidR="00AE6949" w:rsidRDefault="00AE6949">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_Toc67681220 \h </w:instrText>
      </w:r>
      <w:r>
        <w:fldChar w:fldCharType="separate"/>
      </w:r>
      <w:r>
        <w:t>198</w:t>
      </w:r>
      <w:r>
        <w:fldChar w:fldCharType="end"/>
      </w:r>
    </w:p>
    <w:p w14:paraId="4EF1FBD1" w14:textId="73C22B1F" w:rsidR="00AE6949" w:rsidRDefault="00AE6949">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_Toc67681221 \h </w:instrText>
      </w:r>
      <w:r>
        <w:fldChar w:fldCharType="separate"/>
      </w:r>
      <w:r>
        <w:t>199</w:t>
      </w:r>
      <w:r>
        <w:fldChar w:fldCharType="end"/>
      </w:r>
    </w:p>
    <w:p w14:paraId="34565200" w14:textId="36C3E667" w:rsidR="00AE6949" w:rsidRDefault="00AE6949">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_Toc67681222 \h </w:instrText>
      </w:r>
      <w:r>
        <w:fldChar w:fldCharType="separate"/>
      </w:r>
      <w:r>
        <w:t>199</w:t>
      </w:r>
      <w:r>
        <w:fldChar w:fldCharType="end"/>
      </w:r>
    </w:p>
    <w:p w14:paraId="6E949201" w14:textId="760AC643" w:rsidR="00AE6949" w:rsidRDefault="00AE6949">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_Toc67681223 \h </w:instrText>
      </w:r>
      <w:r>
        <w:fldChar w:fldCharType="separate"/>
      </w:r>
      <w:r>
        <w:t>200</w:t>
      </w:r>
      <w:r>
        <w:fldChar w:fldCharType="end"/>
      </w:r>
    </w:p>
    <w:p w14:paraId="54B21F8E" w14:textId="122712B7" w:rsidR="00AE6949" w:rsidRDefault="00AE6949">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_Toc67681224 \h </w:instrText>
      </w:r>
      <w:r>
        <w:fldChar w:fldCharType="separate"/>
      </w:r>
      <w:r>
        <w:t>201</w:t>
      </w:r>
      <w:r>
        <w:fldChar w:fldCharType="end"/>
      </w:r>
    </w:p>
    <w:p w14:paraId="507179B4" w14:textId="25408B6F" w:rsidR="00AE6949" w:rsidRDefault="00AE6949">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_Toc67681225 \h </w:instrText>
      </w:r>
      <w:r>
        <w:fldChar w:fldCharType="separate"/>
      </w:r>
      <w:r>
        <w:t>201</w:t>
      </w:r>
      <w:r>
        <w:fldChar w:fldCharType="end"/>
      </w:r>
    </w:p>
    <w:p w14:paraId="2C56D68B" w14:textId="00F6F87E" w:rsidR="00AE6949" w:rsidRDefault="00AE6949">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_Toc67681226 \h </w:instrText>
      </w:r>
      <w:r>
        <w:fldChar w:fldCharType="separate"/>
      </w:r>
      <w:r>
        <w:t>201</w:t>
      </w:r>
      <w:r>
        <w:fldChar w:fldCharType="end"/>
      </w:r>
    </w:p>
    <w:p w14:paraId="1A715868" w14:textId="018C20C2" w:rsidR="00AE6949" w:rsidRDefault="00AE6949">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_Toc67681227 \h </w:instrText>
      </w:r>
      <w:r>
        <w:fldChar w:fldCharType="separate"/>
      </w:r>
      <w:r>
        <w:t>201</w:t>
      </w:r>
      <w:r>
        <w:fldChar w:fldCharType="end"/>
      </w:r>
    </w:p>
    <w:p w14:paraId="09595352" w14:textId="5E0B3C37" w:rsidR="00AE6949" w:rsidRDefault="00AE6949">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_Toc67681228 \h </w:instrText>
      </w:r>
      <w:r>
        <w:fldChar w:fldCharType="separate"/>
      </w:r>
      <w:r>
        <w:t>202</w:t>
      </w:r>
      <w:r>
        <w:fldChar w:fldCharType="end"/>
      </w:r>
    </w:p>
    <w:p w14:paraId="42DE137B" w14:textId="6B9FB6D8" w:rsidR="00AE6949" w:rsidRDefault="00AE6949">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_Toc67681229 \h </w:instrText>
      </w:r>
      <w:r>
        <w:fldChar w:fldCharType="separate"/>
      </w:r>
      <w:r>
        <w:t>202</w:t>
      </w:r>
      <w:r>
        <w:fldChar w:fldCharType="end"/>
      </w:r>
    </w:p>
    <w:p w14:paraId="5C9E3358" w14:textId="4F935087" w:rsidR="00AE6949" w:rsidRDefault="00AE6949">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_Toc67681230 \h </w:instrText>
      </w:r>
      <w:r>
        <w:fldChar w:fldCharType="separate"/>
      </w:r>
      <w:r>
        <w:t>202</w:t>
      </w:r>
      <w:r>
        <w:fldChar w:fldCharType="end"/>
      </w:r>
    </w:p>
    <w:p w14:paraId="3C2492C2" w14:textId="31ACB70C" w:rsidR="00AE6949" w:rsidRDefault="00AE6949">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_Toc67681231 \h </w:instrText>
      </w:r>
      <w:r>
        <w:fldChar w:fldCharType="separate"/>
      </w:r>
      <w:r>
        <w:t>202</w:t>
      </w:r>
      <w:r>
        <w:fldChar w:fldCharType="end"/>
      </w:r>
    </w:p>
    <w:p w14:paraId="621EE382" w14:textId="0F6E5D74" w:rsidR="00AE6949" w:rsidRDefault="00AE6949">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_Toc67681232 \h </w:instrText>
      </w:r>
      <w:r>
        <w:fldChar w:fldCharType="separate"/>
      </w:r>
      <w:r>
        <w:t>202</w:t>
      </w:r>
      <w:r>
        <w:fldChar w:fldCharType="end"/>
      </w:r>
    </w:p>
    <w:p w14:paraId="560AD38F" w14:textId="53CD7A9D" w:rsidR="00AE6949" w:rsidRDefault="00AE6949">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_Toc67681233 \h </w:instrText>
      </w:r>
      <w:r>
        <w:fldChar w:fldCharType="separate"/>
      </w:r>
      <w:r>
        <w:t>203</w:t>
      </w:r>
      <w:r>
        <w:fldChar w:fldCharType="end"/>
      </w:r>
    </w:p>
    <w:p w14:paraId="7862ECE9" w14:textId="290B7E25" w:rsidR="00AE6949" w:rsidRDefault="00AE6949">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_Toc67681234 \h </w:instrText>
      </w:r>
      <w:r>
        <w:fldChar w:fldCharType="separate"/>
      </w:r>
      <w:r>
        <w:t>203</w:t>
      </w:r>
      <w:r>
        <w:fldChar w:fldCharType="end"/>
      </w:r>
    </w:p>
    <w:p w14:paraId="0627B04B" w14:textId="605E684E" w:rsidR="00AE6949" w:rsidRDefault="00AE6949">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_Toc67681235 \h </w:instrText>
      </w:r>
      <w:r>
        <w:fldChar w:fldCharType="separate"/>
      </w:r>
      <w:r>
        <w:t>203</w:t>
      </w:r>
      <w:r>
        <w:fldChar w:fldCharType="end"/>
      </w:r>
    </w:p>
    <w:p w14:paraId="3BA2D449" w14:textId="648055B0" w:rsidR="00AE6949" w:rsidRDefault="00AE6949">
      <w:pPr>
        <w:pStyle w:val="TOC4"/>
        <w:rPr>
          <w:rFonts w:asciiTheme="minorHAnsi" w:eastAsiaTheme="minorEastAsia" w:hAnsiTheme="minorHAnsi" w:cstheme="minorBidi"/>
          <w:sz w:val="22"/>
          <w:szCs w:val="22"/>
          <w:lang w:eastAsia="en-GB"/>
        </w:rPr>
      </w:pPr>
      <w:r w:rsidRPr="00AE6949">
        <w:t>6.2.6.3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_Toc67681236 \h </w:instrText>
      </w:r>
      <w:r>
        <w:fldChar w:fldCharType="separate"/>
      </w:r>
      <w:r>
        <w:t>203</w:t>
      </w:r>
      <w:r>
        <w:fldChar w:fldCharType="end"/>
      </w:r>
    </w:p>
    <w:p w14:paraId="70B6C058" w14:textId="5D7A5D80" w:rsidR="00AE6949" w:rsidRDefault="00AE694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_Toc67681237 \h </w:instrText>
      </w:r>
      <w:r>
        <w:fldChar w:fldCharType="separate"/>
      </w:r>
      <w:r>
        <w:t>203</w:t>
      </w:r>
      <w:r>
        <w:fldChar w:fldCharType="end"/>
      </w:r>
    </w:p>
    <w:p w14:paraId="2DFDE947" w14:textId="56AC9D03" w:rsidR="00AE6949" w:rsidRDefault="00AE694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_Toc67681238 \h </w:instrText>
      </w:r>
      <w:r>
        <w:fldChar w:fldCharType="separate"/>
      </w:r>
      <w:r>
        <w:t>203</w:t>
      </w:r>
      <w:r>
        <w:fldChar w:fldCharType="end"/>
      </w:r>
    </w:p>
    <w:p w14:paraId="00EB25A2" w14:textId="6CEEF4D8" w:rsidR="00AE6949" w:rsidRDefault="00AE6949">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_Toc67681239 \h </w:instrText>
      </w:r>
      <w:r>
        <w:fldChar w:fldCharType="separate"/>
      </w:r>
      <w:r>
        <w:t>204</w:t>
      </w:r>
      <w:r>
        <w:fldChar w:fldCharType="end"/>
      </w:r>
    </w:p>
    <w:p w14:paraId="580F6D59" w14:textId="58350F14" w:rsidR="00AE6949" w:rsidRDefault="00AE6949">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_Toc67681240 \h </w:instrText>
      </w:r>
      <w:r>
        <w:fldChar w:fldCharType="separate"/>
      </w:r>
      <w:r>
        <w:t>204</w:t>
      </w:r>
      <w:r>
        <w:fldChar w:fldCharType="end"/>
      </w:r>
    </w:p>
    <w:p w14:paraId="62E2E3B2" w14:textId="174F932C" w:rsidR="00AE6949" w:rsidRDefault="00AE6949">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_Toc67681241 \h </w:instrText>
      </w:r>
      <w:r>
        <w:fldChar w:fldCharType="separate"/>
      </w:r>
      <w:r>
        <w:t>204</w:t>
      </w:r>
      <w:r>
        <w:fldChar w:fldCharType="end"/>
      </w:r>
    </w:p>
    <w:p w14:paraId="35460C57" w14:textId="43C25AF3" w:rsidR="00AE6949" w:rsidRDefault="00AE6949">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_Toc67681242 \h </w:instrText>
      </w:r>
      <w:r>
        <w:fldChar w:fldCharType="separate"/>
      </w:r>
      <w:r>
        <w:t>205</w:t>
      </w:r>
      <w:r>
        <w:fldChar w:fldCharType="end"/>
      </w:r>
    </w:p>
    <w:p w14:paraId="5B5435ED" w14:textId="2CFCE27D" w:rsidR="00AE6949" w:rsidRDefault="00AE694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_Toc67681243 \h </w:instrText>
      </w:r>
      <w:r>
        <w:fldChar w:fldCharType="separate"/>
      </w:r>
      <w:r>
        <w:t>205</w:t>
      </w:r>
      <w:r>
        <w:fldChar w:fldCharType="end"/>
      </w:r>
    </w:p>
    <w:p w14:paraId="48A5BA83" w14:textId="66BCCB75" w:rsidR="00AE6949" w:rsidRDefault="00AE694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_Toc67681244 \h </w:instrText>
      </w:r>
      <w:r>
        <w:fldChar w:fldCharType="separate"/>
      </w:r>
      <w:r>
        <w:t>205</w:t>
      </w:r>
      <w:r>
        <w:fldChar w:fldCharType="end"/>
      </w:r>
    </w:p>
    <w:p w14:paraId="18F0FF45" w14:textId="052D982C" w:rsidR="00AE6949" w:rsidRDefault="00AE694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_Toc67681245 \h </w:instrText>
      </w:r>
      <w:r>
        <w:fldChar w:fldCharType="separate"/>
      </w:r>
      <w:r>
        <w:t>205</w:t>
      </w:r>
      <w:r>
        <w:fldChar w:fldCharType="end"/>
      </w:r>
    </w:p>
    <w:p w14:paraId="707DBF13" w14:textId="390700BF" w:rsidR="00AE6949" w:rsidRDefault="00AE6949">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_Toc67681246 \h </w:instrText>
      </w:r>
      <w:r>
        <w:fldChar w:fldCharType="separate"/>
      </w:r>
      <w:r>
        <w:t>205</w:t>
      </w:r>
      <w:r>
        <w:fldChar w:fldCharType="end"/>
      </w:r>
    </w:p>
    <w:p w14:paraId="231820E8" w14:textId="6F66A959" w:rsidR="00AE6949" w:rsidRDefault="00AE694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_Toc67681247 \h </w:instrText>
      </w:r>
      <w:r>
        <w:fldChar w:fldCharType="separate"/>
      </w:r>
      <w:r>
        <w:t>206</w:t>
      </w:r>
      <w:r>
        <w:fldChar w:fldCharType="end"/>
      </w:r>
    </w:p>
    <w:p w14:paraId="6FB3386C" w14:textId="2A815F12" w:rsidR="00AE6949" w:rsidRDefault="00AE6949">
      <w:pPr>
        <w:pStyle w:val="TOC3"/>
        <w:rPr>
          <w:rFonts w:asciiTheme="minorHAnsi" w:eastAsiaTheme="minorEastAsia" w:hAnsiTheme="minorHAnsi" w:cstheme="minorBidi"/>
          <w:sz w:val="22"/>
          <w:szCs w:val="22"/>
          <w:lang w:eastAsia="en-GB"/>
        </w:rPr>
      </w:pPr>
      <w:r w:rsidRPr="00AE6949">
        <w:t>6.2.9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_Toc67681248 \h </w:instrText>
      </w:r>
      <w:r>
        <w:fldChar w:fldCharType="separate"/>
      </w:r>
      <w:r>
        <w:t>206</w:t>
      </w:r>
      <w:r>
        <w:fldChar w:fldCharType="end"/>
      </w:r>
    </w:p>
    <w:p w14:paraId="498886C3" w14:textId="3FEDA12E" w:rsidR="00AE6949" w:rsidRDefault="00AE694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_Toc67681249 \h </w:instrText>
      </w:r>
      <w:r>
        <w:fldChar w:fldCharType="separate"/>
      </w:r>
      <w:r>
        <w:t>207</w:t>
      </w:r>
      <w:r>
        <w:fldChar w:fldCharType="end"/>
      </w:r>
    </w:p>
    <w:p w14:paraId="15A6C6AD" w14:textId="486E0134" w:rsidR="00AE6949" w:rsidRDefault="00AE694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_Toc67681250 \h </w:instrText>
      </w:r>
      <w:r>
        <w:fldChar w:fldCharType="separate"/>
      </w:r>
      <w:r>
        <w:t>207</w:t>
      </w:r>
      <w:r>
        <w:fldChar w:fldCharType="end"/>
      </w:r>
    </w:p>
    <w:p w14:paraId="3A209A8A" w14:textId="5246A2C6" w:rsidR="00AE6949" w:rsidRDefault="00AE694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_Toc67681251 \h </w:instrText>
      </w:r>
      <w:r>
        <w:fldChar w:fldCharType="separate"/>
      </w:r>
      <w:r>
        <w:t>207</w:t>
      </w:r>
      <w:r>
        <w:fldChar w:fldCharType="end"/>
      </w:r>
    </w:p>
    <w:p w14:paraId="0FD562BF" w14:textId="09F231E5" w:rsidR="00AE6949" w:rsidRDefault="00AE694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_Toc67681252 \h </w:instrText>
      </w:r>
      <w:r>
        <w:fldChar w:fldCharType="separate"/>
      </w:r>
      <w:r>
        <w:t>207</w:t>
      </w:r>
      <w:r>
        <w:fldChar w:fldCharType="end"/>
      </w:r>
    </w:p>
    <w:p w14:paraId="0839FF39" w14:textId="5E3721CF" w:rsidR="00AE6949" w:rsidRDefault="00AE694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_Toc67681253 \h </w:instrText>
      </w:r>
      <w:r>
        <w:fldChar w:fldCharType="separate"/>
      </w:r>
      <w:r>
        <w:t>207</w:t>
      </w:r>
      <w:r>
        <w:fldChar w:fldCharType="end"/>
      </w:r>
    </w:p>
    <w:p w14:paraId="3400EC46" w14:textId="4EC5270B" w:rsidR="00AE6949" w:rsidRDefault="00AE694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_Toc67681254 \h </w:instrText>
      </w:r>
      <w:r>
        <w:fldChar w:fldCharType="separate"/>
      </w:r>
      <w:r>
        <w:t>207</w:t>
      </w:r>
      <w:r>
        <w:fldChar w:fldCharType="end"/>
      </w:r>
    </w:p>
    <w:p w14:paraId="2275069C" w14:textId="6AAA0D7F" w:rsidR="00AE6949" w:rsidRDefault="00AE694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_Toc67681255 \h </w:instrText>
      </w:r>
      <w:r>
        <w:fldChar w:fldCharType="separate"/>
      </w:r>
      <w:r>
        <w:t>207</w:t>
      </w:r>
      <w:r>
        <w:fldChar w:fldCharType="end"/>
      </w:r>
    </w:p>
    <w:p w14:paraId="7E8B4597" w14:textId="556D7A86" w:rsidR="00AE6949" w:rsidRDefault="00AE694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_Toc67681256 \h </w:instrText>
      </w:r>
      <w:r>
        <w:fldChar w:fldCharType="separate"/>
      </w:r>
      <w:r>
        <w:t>208</w:t>
      </w:r>
      <w:r>
        <w:fldChar w:fldCharType="end"/>
      </w:r>
    </w:p>
    <w:p w14:paraId="3FF9B787" w14:textId="2379AC10" w:rsidR="00AE6949" w:rsidRDefault="00AE694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_Toc67681257 \h </w:instrText>
      </w:r>
      <w:r>
        <w:fldChar w:fldCharType="separate"/>
      </w:r>
      <w:r>
        <w:t>208</w:t>
      </w:r>
      <w:r>
        <w:fldChar w:fldCharType="end"/>
      </w:r>
    </w:p>
    <w:p w14:paraId="6A0291AE" w14:textId="1A1815AF" w:rsidR="00AE6949" w:rsidRDefault="00AE694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_Toc67681258 \h </w:instrText>
      </w:r>
      <w:r>
        <w:fldChar w:fldCharType="separate"/>
      </w:r>
      <w:r>
        <w:t>208</w:t>
      </w:r>
      <w:r>
        <w:fldChar w:fldCharType="end"/>
      </w:r>
    </w:p>
    <w:p w14:paraId="7F9B9FAB" w14:textId="1A39FF8D" w:rsidR="00AE6949" w:rsidRDefault="00AE694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_Toc67681259 \h </w:instrText>
      </w:r>
      <w:r>
        <w:fldChar w:fldCharType="separate"/>
      </w:r>
      <w:r>
        <w:t>208</w:t>
      </w:r>
      <w:r>
        <w:fldChar w:fldCharType="end"/>
      </w:r>
    </w:p>
    <w:p w14:paraId="10494CB3" w14:textId="64C1F1B7" w:rsidR="00AE6949" w:rsidRDefault="00AE694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_Toc67681260 \h </w:instrText>
      </w:r>
      <w:r>
        <w:fldChar w:fldCharType="separate"/>
      </w:r>
      <w:r>
        <w:t>209</w:t>
      </w:r>
      <w:r>
        <w:fldChar w:fldCharType="end"/>
      </w:r>
    </w:p>
    <w:p w14:paraId="67101FF4" w14:textId="452330DC" w:rsidR="00AE6949" w:rsidRDefault="00AE694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_Toc67681261 \h </w:instrText>
      </w:r>
      <w:r>
        <w:fldChar w:fldCharType="separate"/>
      </w:r>
      <w:r>
        <w:t>209</w:t>
      </w:r>
      <w:r>
        <w:fldChar w:fldCharType="end"/>
      </w:r>
    </w:p>
    <w:p w14:paraId="70A6C4EE" w14:textId="5129C0D9" w:rsidR="00AE6949" w:rsidRDefault="00AE694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_Toc67681262 \h </w:instrText>
      </w:r>
      <w:r>
        <w:fldChar w:fldCharType="separate"/>
      </w:r>
      <w:r>
        <w:t>209</w:t>
      </w:r>
      <w:r>
        <w:fldChar w:fldCharType="end"/>
      </w:r>
    </w:p>
    <w:p w14:paraId="48DDD0E0" w14:textId="765BC6AE" w:rsidR="00AE6949" w:rsidRDefault="00AE694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_Toc67681263 \h </w:instrText>
      </w:r>
      <w:r>
        <w:fldChar w:fldCharType="separate"/>
      </w:r>
      <w:r>
        <w:t>210</w:t>
      </w:r>
      <w:r>
        <w:fldChar w:fldCharType="end"/>
      </w:r>
    </w:p>
    <w:p w14:paraId="00A3094E" w14:textId="49AEEDD3" w:rsidR="00AE6949" w:rsidRDefault="00AE694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_Toc67681264 \h </w:instrText>
      </w:r>
      <w:r>
        <w:fldChar w:fldCharType="separate"/>
      </w:r>
      <w:r>
        <w:t>210</w:t>
      </w:r>
      <w:r>
        <w:fldChar w:fldCharType="end"/>
      </w:r>
    </w:p>
    <w:p w14:paraId="09A8A658" w14:textId="61086615" w:rsidR="00AE6949" w:rsidRDefault="00AE6949">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_Toc67681265 \h </w:instrText>
      </w:r>
      <w:r>
        <w:fldChar w:fldCharType="separate"/>
      </w:r>
      <w:r>
        <w:t>210</w:t>
      </w:r>
      <w:r>
        <w:fldChar w:fldCharType="end"/>
      </w:r>
    </w:p>
    <w:p w14:paraId="26022981" w14:textId="09515777" w:rsidR="00AE6949" w:rsidRDefault="00AE6949">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_Toc67681266 \h </w:instrText>
      </w:r>
      <w:r>
        <w:fldChar w:fldCharType="separate"/>
      </w:r>
      <w:r>
        <w:t>210</w:t>
      </w:r>
      <w:r>
        <w:fldChar w:fldCharType="end"/>
      </w:r>
    </w:p>
    <w:p w14:paraId="3BFF0D4C" w14:textId="1BB9A6BC" w:rsidR="00AE6949" w:rsidRDefault="00AE6949">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_Toc67681267 \h </w:instrText>
      </w:r>
      <w:r>
        <w:fldChar w:fldCharType="separate"/>
      </w:r>
      <w:r>
        <w:t>210</w:t>
      </w:r>
      <w:r>
        <w:fldChar w:fldCharType="end"/>
      </w:r>
    </w:p>
    <w:p w14:paraId="42ADED1F" w14:textId="3E274D0B" w:rsidR="00AE6949" w:rsidRDefault="00AE6949">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_Toc67681268 \h </w:instrText>
      </w:r>
      <w:r>
        <w:fldChar w:fldCharType="separate"/>
      </w:r>
      <w:r>
        <w:t>210</w:t>
      </w:r>
      <w:r>
        <w:fldChar w:fldCharType="end"/>
      </w:r>
    </w:p>
    <w:p w14:paraId="256E8B97" w14:textId="52A2AE5E" w:rsidR="00AE6949" w:rsidRDefault="00AE694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_Toc67681269 \h </w:instrText>
      </w:r>
      <w:r>
        <w:fldChar w:fldCharType="separate"/>
      </w:r>
      <w:r>
        <w:t>211</w:t>
      </w:r>
      <w:r>
        <w:fldChar w:fldCharType="end"/>
      </w:r>
    </w:p>
    <w:p w14:paraId="1CEDE4B8" w14:textId="59AC5DD3" w:rsidR="00AE6949" w:rsidRDefault="00AE6949">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_Toc67681270 \h </w:instrText>
      </w:r>
      <w:r>
        <w:fldChar w:fldCharType="separate"/>
      </w:r>
      <w:r>
        <w:t>211</w:t>
      </w:r>
      <w:r>
        <w:fldChar w:fldCharType="end"/>
      </w:r>
    </w:p>
    <w:p w14:paraId="6D6C178B" w14:textId="33A2573E" w:rsidR="00AE6949" w:rsidRDefault="00AE6949">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_Toc67681271 \h </w:instrText>
      </w:r>
      <w:r>
        <w:fldChar w:fldCharType="separate"/>
      </w:r>
      <w:r>
        <w:t>211</w:t>
      </w:r>
      <w:r>
        <w:fldChar w:fldCharType="end"/>
      </w:r>
    </w:p>
    <w:p w14:paraId="66D0323E" w14:textId="0E74131B" w:rsidR="00AE6949" w:rsidRDefault="00AE6949">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_Toc67681272 \h </w:instrText>
      </w:r>
      <w:r>
        <w:fldChar w:fldCharType="separate"/>
      </w:r>
      <w:r>
        <w:t>211</w:t>
      </w:r>
      <w:r>
        <w:fldChar w:fldCharType="end"/>
      </w:r>
    </w:p>
    <w:p w14:paraId="5C247360" w14:textId="31B4FDAE" w:rsidR="00AE6949" w:rsidRDefault="00AE6949">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_Toc67681273 \h </w:instrText>
      </w:r>
      <w:r>
        <w:fldChar w:fldCharType="separate"/>
      </w:r>
      <w:r>
        <w:t>211</w:t>
      </w:r>
      <w:r>
        <w:fldChar w:fldCharType="end"/>
      </w:r>
    </w:p>
    <w:p w14:paraId="7D6B1791" w14:textId="777B3F72" w:rsidR="00AE6949" w:rsidRDefault="00AE694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_Toc67681274 \h </w:instrText>
      </w:r>
      <w:r>
        <w:fldChar w:fldCharType="separate"/>
      </w:r>
      <w:r>
        <w:t>212</w:t>
      </w:r>
      <w:r>
        <w:fldChar w:fldCharType="end"/>
      </w:r>
    </w:p>
    <w:p w14:paraId="107412E2" w14:textId="3EE108BF" w:rsidR="00AE6949" w:rsidRDefault="00AE6949">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_Toc67681275 \h </w:instrText>
      </w:r>
      <w:r>
        <w:fldChar w:fldCharType="separate"/>
      </w:r>
      <w:r>
        <w:t>212</w:t>
      </w:r>
      <w:r>
        <w:fldChar w:fldCharType="end"/>
      </w:r>
    </w:p>
    <w:p w14:paraId="50052FA8" w14:textId="1C751982" w:rsidR="00AE6949" w:rsidRDefault="00AE6949">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_Toc67681276 \h </w:instrText>
      </w:r>
      <w:r>
        <w:fldChar w:fldCharType="separate"/>
      </w:r>
      <w:r>
        <w:t>212</w:t>
      </w:r>
      <w:r>
        <w:fldChar w:fldCharType="end"/>
      </w:r>
    </w:p>
    <w:p w14:paraId="72022BC7" w14:textId="4C1E389F" w:rsidR="00AE6949" w:rsidRDefault="00AE6949">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_Toc67681277 \h </w:instrText>
      </w:r>
      <w:r>
        <w:fldChar w:fldCharType="separate"/>
      </w:r>
      <w:r>
        <w:t>212</w:t>
      </w:r>
      <w:r>
        <w:fldChar w:fldCharType="end"/>
      </w:r>
    </w:p>
    <w:p w14:paraId="585652C6" w14:textId="4A596CDC" w:rsidR="00AE6949" w:rsidRDefault="00AE6949">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_Toc67681278 \h </w:instrText>
      </w:r>
      <w:r>
        <w:fldChar w:fldCharType="separate"/>
      </w:r>
      <w:r>
        <w:t>212</w:t>
      </w:r>
      <w:r>
        <w:fldChar w:fldCharType="end"/>
      </w:r>
    </w:p>
    <w:p w14:paraId="02B25BE9" w14:textId="2F918D42" w:rsidR="00AE6949" w:rsidRDefault="00AE694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_Toc67681279 \h </w:instrText>
      </w:r>
      <w:r>
        <w:fldChar w:fldCharType="separate"/>
      </w:r>
      <w:r>
        <w:t>213</w:t>
      </w:r>
      <w:r>
        <w:fldChar w:fldCharType="end"/>
      </w:r>
    </w:p>
    <w:p w14:paraId="0F7CB54A" w14:textId="4117573E" w:rsidR="00AE6949" w:rsidRDefault="00AE6949">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_Toc67681280 \h </w:instrText>
      </w:r>
      <w:r>
        <w:fldChar w:fldCharType="separate"/>
      </w:r>
      <w:r>
        <w:t>213</w:t>
      </w:r>
      <w:r>
        <w:fldChar w:fldCharType="end"/>
      </w:r>
    </w:p>
    <w:p w14:paraId="3E43A1D7" w14:textId="00653141" w:rsidR="00AE6949" w:rsidRDefault="00AE6949">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_Toc67681281 \h </w:instrText>
      </w:r>
      <w:r>
        <w:fldChar w:fldCharType="separate"/>
      </w:r>
      <w:r>
        <w:t>213</w:t>
      </w:r>
      <w:r>
        <w:fldChar w:fldCharType="end"/>
      </w:r>
    </w:p>
    <w:p w14:paraId="43A48A4D" w14:textId="312AAA13" w:rsidR="00AE6949" w:rsidRDefault="00AE6949">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_Toc67681282 \h </w:instrText>
      </w:r>
      <w:r>
        <w:fldChar w:fldCharType="separate"/>
      </w:r>
      <w:r>
        <w:t>214</w:t>
      </w:r>
      <w:r>
        <w:fldChar w:fldCharType="end"/>
      </w:r>
    </w:p>
    <w:p w14:paraId="1A5A739B" w14:textId="7D7CC0BF" w:rsidR="00AE6949" w:rsidRDefault="00AE6949">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_Toc67681283 \h </w:instrText>
      </w:r>
      <w:r>
        <w:fldChar w:fldCharType="separate"/>
      </w:r>
      <w:r>
        <w:t>214</w:t>
      </w:r>
      <w:r>
        <w:fldChar w:fldCharType="end"/>
      </w:r>
    </w:p>
    <w:p w14:paraId="1B11CDAA" w14:textId="1A4ABFC6" w:rsidR="00AE6949" w:rsidRDefault="00AE6949">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_Toc67681284 \h </w:instrText>
      </w:r>
      <w:r>
        <w:fldChar w:fldCharType="separate"/>
      </w:r>
      <w:r>
        <w:t>214</w:t>
      </w:r>
      <w:r>
        <w:fldChar w:fldCharType="end"/>
      </w:r>
    </w:p>
    <w:p w14:paraId="150BA9C2" w14:textId="3D20D7DB" w:rsidR="00AE6949" w:rsidRDefault="00AE6949">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_Toc67681285 \h </w:instrText>
      </w:r>
      <w:r>
        <w:fldChar w:fldCharType="separate"/>
      </w:r>
      <w:r>
        <w:t>214</w:t>
      </w:r>
      <w:r>
        <w:fldChar w:fldCharType="end"/>
      </w:r>
    </w:p>
    <w:p w14:paraId="7B7C3763" w14:textId="1E6C887C" w:rsidR="00AE6949" w:rsidRDefault="00AE6949">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_Toc67681286 \h </w:instrText>
      </w:r>
      <w:r>
        <w:fldChar w:fldCharType="separate"/>
      </w:r>
      <w:r>
        <w:t>214</w:t>
      </w:r>
      <w:r>
        <w:fldChar w:fldCharType="end"/>
      </w:r>
    </w:p>
    <w:p w14:paraId="6765CED8" w14:textId="1B3DB4A0" w:rsidR="00AE6949" w:rsidRDefault="00AE6949">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_Toc67681287 \h </w:instrText>
      </w:r>
      <w:r>
        <w:fldChar w:fldCharType="separate"/>
      </w:r>
      <w:r>
        <w:t>214</w:t>
      </w:r>
      <w:r>
        <w:fldChar w:fldCharType="end"/>
      </w:r>
    </w:p>
    <w:p w14:paraId="47BD144D" w14:textId="69DC4E67" w:rsidR="00AE6949" w:rsidRDefault="00AE694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_Toc67681288 \h </w:instrText>
      </w:r>
      <w:r>
        <w:fldChar w:fldCharType="separate"/>
      </w:r>
      <w:r>
        <w:t>214</w:t>
      </w:r>
      <w:r>
        <w:fldChar w:fldCharType="end"/>
      </w:r>
    </w:p>
    <w:p w14:paraId="3BC0B407" w14:textId="66D4A0B6" w:rsidR="00AE6949" w:rsidRDefault="00AE6949">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_Toc67681289 \h </w:instrText>
      </w:r>
      <w:r>
        <w:fldChar w:fldCharType="separate"/>
      </w:r>
      <w:r>
        <w:t>214</w:t>
      </w:r>
      <w:r>
        <w:fldChar w:fldCharType="end"/>
      </w:r>
    </w:p>
    <w:p w14:paraId="6AC73327" w14:textId="580CF331" w:rsidR="00AE6949" w:rsidRDefault="00AE6949">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_Toc67681290 \h </w:instrText>
      </w:r>
      <w:r>
        <w:fldChar w:fldCharType="separate"/>
      </w:r>
      <w:r>
        <w:t>215</w:t>
      </w:r>
      <w:r>
        <w:fldChar w:fldCharType="end"/>
      </w:r>
    </w:p>
    <w:p w14:paraId="77024B5D" w14:textId="4A0AC25C" w:rsidR="00AE6949" w:rsidRDefault="00AE6949">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_Toc67681291 \h </w:instrText>
      </w:r>
      <w:r>
        <w:fldChar w:fldCharType="separate"/>
      </w:r>
      <w:r>
        <w:t>215</w:t>
      </w:r>
      <w:r>
        <w:fldChar w:fldCharType="end"/>
      </w:r>
    </w:p>
    <w:p w14:paraId="2E1213B7" w14:textId="6CF055EA" w:rsidR="00AE6949" w:rsidRDefault="00AE694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_Toc67681292 \h </w:instrText>
      </w:r>
      <w:r>
        <w:fldChar w:fldCharType="separate"/>
      </w:r>
      <w:r>
        <w:t>215</w:t>
      </w:r>
      <w:r>
        <w:fldChar w:fldCharType="end"/>
      </w:r>
    </w:p>
    <w:p w14:paraId="068B20BC" w14:textId="20883469" w:rsidR="00AE6949" w:rsidRDefault="00AE694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_Toc67681293 \h </w:instrText>
      </w:r>
      <w:r>
        <w:fldChar w:fldCharType="separate"/>
      </w:r>
      <w:r>
        <w:t>215</w:t>
      </w:r>
      <w:r>
        <w:fldChar w:fldCharType="end"/>
      </w:r>
    </w:p>
    <w:p w14:paraId="22738A31" w14:textId="2E60F027" w:rsidR="00AE6949" w:rsidRDefault="00AE6949">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_Toc67681294 \h </w:instrText>
      </w:r>
      <w:r>
        <w:fldChar w:fldCharType="separate"/>
      </w:r>
      <w:r>
        <w:t>215</w:t>
      </w:r>
      <w:r>
        <w:fldChar w:fldCharType="end"/>
      </w:r>
    </w:p>
    <w:p w14:paraId="45892EA0" w14:textId="4FAE1794" w:rsidR="00AE6949" w:rsidRDefault="00AE694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_Toc67681295 \h </w:instrText>
      </w:r>
      <w:r>
        <w:fldChar w:fldCharType="separate"/>
      </w:r>
      <w:r>
        <w:t>215</w:t>
      </w:r>
      <w:r>
        <w:fldChar w:fldCharType="end"/>
      </w:r>
    </w:p>
    <w:p w14:paraId="3ACE8C23" w14:textId="244FEC3B" w:rsidR="00AE6949" w:rsidRDefault="00AE6949">
      <w:pPr>
        <w:pStyle w:val="TOC4"/>
        <w:rPr>
          <w:rFonts w:asciiTheme="minorHAnsi" w:eastAsiaTheme="minorEastAsia" w:hAnsiTheme="minorHAnsi" w:cstheme="minorBidi"/>
          <w:sz w:val="22"/>
          <w:szCs w:val="22"/>
          <w:lang w:eastAsia="en-GB"/>
        </w:rPr>
      </w:pPr>
      <w:r w:rsidRPr="00AE6949">
        <w:t>6.3.6.2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_Toc67681296 \h </w:instrText>
      </w:r>
      <w:r>
        <w:fldChar w:fldCharType="separate"/>
      </w:r>
      <w:r>
        <w:t>217</w:t>
      </w:r>
      <w:r>
        <w:fldChar w:fldCharType="end"/>
      </w:r>
    </w:p>
    <w:p w14:paraId="20E2F6A7" w14:textId="38048110" w:rsidR="00AE6949" w:rsidRDefault="00AE6949">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_Toc67681297 \h </w:instrText>
      </w:r>
      <w:r>
        <w:fldChar w:fldCharType="separate"/>
      </w:r>
      <w:r>
        <w:t>217</w:t>
      </w:r>
      <w:r>
        <w:fldChar w:fldCharType="end"/>
      </w:r>
    </w:p>
    <w:p w14:paraId="3E1D39A3" w14:textId="67DC2D1E" w:rsidR="00AE6949" w:rsidRDefault="00AE6949">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_Toc67681298 \h </w:instrText>
      </w:r>
      <w:r>
        <w:fldChar w:fldCharType="separate"/>
      </w:r>
      <w:r>
        <w:t>217</w:t>
      </w:r>
      <w:r>
        <w:fldChar w:fldCharType="end"/>
      </w:r>
    </w:p>
    <w:p w14:paraId="0238FB4F" w14:textId="179C7CDA" w:rsidR="00AE6949" w:rsidRDefault="00AE6949">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_Toc67681299 \h </w:instrText>
      </w:r>
      <w:r>
        <w:fldChar w:fldCharType="separate"/>
      </w:r>
      <w:r>
        <w:t>217</w:t>
      </w:r>
      <w:r>
        <w:fldChar w:fldCharType="end"/>
      </w:r>
    </w:p>
    <w:p w14:paraId="5F0DB80D" w14:textId="27DE6CC6" w:rsidR="00AE6949" w:rsidRDefault="00AE6949">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_Toc67681300 \h </w:instrText>
      </w:r>
      <w:r>
        <w:fldChar w:fldCharType="separate"/>
      </w:r>
      <w:r>
        <w:t>217</w:t>
      </w:r>
      <w:r>
        <w:fldChar w:fldCharType="end"/>
      </w:r>
    </w:p>
    <w:p w14:paraId="2C5AA6F7" w14:textId="47B322B8" w:rsidR="00AE6949" w:rsidRDefault="00AE6949">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_Toc67681301 \h </w:instrText>
      </w:r>
      <w:r>
        <w:fldChar w:fldCharType="separate"/>
      </w:r>
      <w:r>
        <w:t>218</w:t>
      </w:r>
      <w:r>
        <w:fldChar w:fldCharType="end"/>
      </w:r>
    </w:p>
    <w:p w14:paraId="2CC40CDA" w14:textId="33BF7019" w:rsidR="00AE6949" w:rsidRDefault="00AE6949">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_Toc67681302 \h </w:instrText>
      </w:r>
      <w:r>
        <w:fldChar w:fldCharType="separate"/>
      </w:r>
      <w:r>
        <w:t>218</w:t>
      </w:r>
      <w:r>
        <w:fldChar w:fldCharType="end"/>
      </w:r>
    </w:p>
    <w:p w14:paraId="782DC6BB" w14:textId="2A58D12F" w:rsidR="00AE6949" w:rsidRDefault="00AE6949">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_Toc67681303 \h </w:instrText>
      </w:r>
      <w:r>
        <w:fldChar w:fldCharType="separate"/>
      </w:r>
      <w:r>
        <w:t>218</w:t>
      </w:r>
      <w:r>
        <w:fldChar w:fldCharType="end"/>
      </w:r>
    </w:p>
    <w:p w14:paraId="0F2DF557" w14:textId="76248167" w:rsidR="00AE6949" w:rsidRDefault="00AE6949">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_Toc67681304 \h </w:instrText>
      </w:r>
      <w:r>
        <w:fldChar w:fldCharType="separate"/>
      </w:r>
      <w:r>
        <w:t>218</w:t>
      </w:r>
      <w:r>
        <w:fldChar w:fldCharType="end"/>
      </w:r>
    </w:p>
    <w:p w14:paraId="7129B264" w14:textId="2F2574CB" w:rsidR="00AE6949" w:rsidRDefault="00AE6949">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_Toc67681305 \h </w:instrText>
      </w:r>
      <w:r>
        <w:fldChar w:fldCharType="separate"/>
      </w:r>
      <w:r>
        <w:t>219</w:t>
      </w:r>
      <w:r>
        <w:fldChar w:fldCharType="end"/>
      </w:r>
    </w:p>
    <w:p w14:paraId="67AD9179" w14:textId="5C2BB081" w:rsidR="00AE6949" w:rsidRDefault="00AE6949">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_Toc67681306 \h </w:instrText>
      </w:r>
      <w:r>
        <w:fldChar w:fldCharType="separate"/>
      </w:r>
      <w:r>
        <w:t>219</w:t>
      </w:r>
      <w:r>
        <w:fldChar w:fldCharType="end"/>
      </w:r>
    </w:p>
    <w:p w14:paraId="08B2C592" w14:textId="1206B174" w:rsidR="00AE6949" w:rsidRDefault="00AE6949">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_Toc67681307 \h </w:instrText>
      </w:r>
      <w:r>
        <w:fldChar w:fldCharType="separate"/>
      </w:r>
      <w:r>
        <w:t>219</w:t>
      </w:r>
      <w:r>
        <w:fldChar w:fldCharType="end"/>
      </w:r>
    </w:p>
    <w:p w14:paraId="4D523A1F" w14:textId="6AE30622" w:rsidR="00AE6949" w:rsidRDefault="00AE6949">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_Toc67681308 \h </w:instrText>
      </w:r>
      <w:r>
        <w:fldChar w:fldCharType="separate"/>
      </w:r>
      <w:r>
        <w:t>219</w:t>
      </w:r>
      <w:r>
        <w:fldChar w:fldCharType="end"/>
      </w:r>
    </w:p>
    <w:p w14:paraId="668C870F" w14:textId="1DB0BD34" w:rsidR="00AE6949" w:rsidRDefault="00AE6949">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_Toc67681309 \h </w:instrText>
      </w:r>
      <w:r>
        <w:fldChar w:fldCharType="separate"/>
      </w:r>
      <w:r>
        <w:t>220</w:t>
      </w:r>
      <w:r>
        <w:fldChar w:fldCharType="end"/>
      </w:r>
    </w:p>
    <w:p w14:paraId="38263573" w14:textId="4E93F782" w:rsidR="00AE6949" w:rsidRDefault="00AE6949">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_Toc67681310 \h </w:instrText>
      </w:r>
      <w:r>
        <w:fldChar w:fldCharType="separate"/>
      </w:r>
      <w:r>
        <w:t>220</w:t>
      </w:r>
      <w:r>
        <w:fldChar w:fldCharType="end"/>
      </w:r>
    </w:p>
    <w:p w14:paraId="2CDD3EF1" w14:textId="303A053B" w:rsidR="00AE6949" w:rsidRDefault="00AE6949">
      <w:pPr>
        <w:pStyle w:val="TOC4"/>
        <w:rPr>
          <w:rFonts w:asciiTheme="minorHAnsi" w:eastAsiaTheme="minorEastAsia" w:hAnsiTheme="minorHAnsi" w:cstheme="minorBidi"/>
          <w:sz w:val="22"/>
          <w:szCs w:val="22"/>
          <w:lang w:eastAsia="en-GB"/>
        </w:rPr>
      </w:pPr>
      <w:r w:rsidRPr="00AE6949">
        <w:t>6.3.6.3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_Toc67681311 \h </w:instrText>
      </w:r>
      <w:r>
        <w:fldChar w:fldCharType="separate"/>
      </w:r>
      <w:r>
        <w:t>220</w:t>
      </w:r>
      <w:r>
        <w:fldChar w:fldCharType="end"/>
      </w:r>
    </w:p>
    <w:p w14:paraId="3EC465F0" w14:textId="2EE750A6" w:rsidR="00AE6949" w:rsidRDefault="00AE6949">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_Toc67681312 \h </w:instrText>
      </w:r>
      <w:r>
        <w:fldChar w:fldCharType="separate"/>
      </w:r>
      <w:r>
        <w:t>220</w:t>
      </w:r>
      <w:r>
        <w:fldChar w:fldCharType="end"/>
      </w:r>
    </w:p>
    <w:p w14:paraId="0F877F7B" w14:textId="235B7801" w:rsidR="00AE6949" w:rsidRDefault="00AE6949">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_Toc67681313 \h </w:instrText>
      </w:r>
      <w:r>
        <w:fldChar w:fldCharType="separate"/>
      </w:r>
      <w:r>
        <w:t>220</w:t>
      </w:r>
      <w:r>
        <w:fldChar w:fldCharType="end"/>
      </w:r>
    </w:p>
    <w:p w14:paraId="5C325C9C" w14:textId="2939938C" w:rsidR="00AE6949" w:rsidRDefault="00AE6949">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_Toc67681314 \h </w:instrText>
      </w:r>
      <w:r>
        <w:fldChar w:fldCharType="separate"/>
      </w:r>
      <w:r>
        <w:t>221</w:t>
      </w:r>
      <w:r>
        <w:fldChar w:fldCharType="end"/>
      </w:r>
    </w:p>
    <w:p w14:paraId="1317BF17" w14:textId="01233FAB" w:rsidR="00AE6949" w:rsidRDefault="00AE6949">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_Toc67681315 \h </w:instrText>
      </w:r>
      <w:r>
        <w:fldChar w:fldCharType="separate"/>
      </w:r>
      <w:r>
        <w:t>221</w:t>
      </w:r>
      <w:r>
        <w:fldChar w:fldCharType="end"/>
      </w:r>
    </w:p>
    <w:p w14:paraId="110A96D9" w14:textId="58DD73A9" w:rsidR="00AE6949" w:rsidRDefault="00AE6949">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_Toc67681316 \h </w:instrText>
      </w:r>
      <w:r>
        <w:fldChar w:fldCharType="separate"/>
      </w:r>
      <w:r>
        <w:t>221</w:t>
      </w:r>
      <w:r>
        <w:fldChar w:fldCharType="end"/>
      </w:r>
    </w:p>
    <w:p w14:paraId="5E49ACDE" w14:textId="5A5FBDAA" w:rsidR="00AE6949" w:rsidRDefault="00AE6949">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_Toc67681317 \h </w:instrText>
      </w:r>
      <w:r>
        <w:fldChar w:fldCharType="separate"/>
      </w:r>
      <w:r>
        <w:t>221</w:t>
      </w:r>
      <w:r>
        <w:fldChar w:fldCharType="end"/>
      </w:r>
    </w:p>
    <w:p w14:paraId="4B7996AA" w14:textId="1D39D152" w:rsidR="00AE6949" w:rsidRDefault="00AE6949">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_Toc67681318 \h </w:instrText>
      </w:r>
      <w:r>
        <w:fldChar w:fldCharType="separate"/>
      </w:r>
      <w:r>
        <w:t>221</w:t>
      </w:r>
      <w:r>
        <w:fldChar w:fldCharType="end"/>
      </w:r>
    </w:p>
    <w:p w14:paraId="1295E5AE" w14:textId="6C797BCB" w:rsidR="00AE6949" w:rsidRDefault="00AE6949">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_Toc67681319 \h </w:instrText>
      </w:r>
      <w:r>
        <w:fldChar w:fldCharType="separate"/>
      </w:r>
      <w:r>
        <w:t>222</w:t>
      </w:r>
      <w:r>
        <w:fldChar w:fldCharType="end"/>
      </w:r>
    </w:p>
    <w:p w14:paraId="1B990999" w14:textId="50F1B911" w:rsidR="00AE6949" w:rsidRDefault="00AE6949">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_Toc67681320 \h </w:instrText>
      </w:r>
      <w:r>
        <w:fldChar w:fldCharType="separate"/>
      </w:r>
      <w:r>
        <w:t>222</w:t>
      </w:r>
      <w:r>
        <w:fldChar w:fldCharType="end"/>
      </w:r>
    </w:p>
    <w:p w14:paraId="5911EDB3" w14:textId="2444D0A3" w:rsidR="00AE6949" w:rsidRDefault="00AE6949">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_Toc67681321 \h </w:instrText>
      </w:r>
      <w:r>
        <w:fldChar w:fldCharType="separate"/>
      </w:r>
      <w:r>
        <w:t>222</w:t>
      </w:r>
      <w:r>
        <w:fldChar w:fldCharType="end"/>
      </w:r>
    </w:p>
    <w:p w14:paraId="1FD8D1EF" w14:textId="1C046805" w:rsidR="00AE6949" w:rsidRDefault="00AE694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_Toc67681322 \h </w:instrText>
      </w:r>
      <w:r>
        <w:fldChar w:fldCharType="separate"/>
      </w:r>
      <w:r>
        <w:t>222</w:t>
      </w:r>
      <w:r>
        <w:fldChar w:fldCharType="end"/>
      </w:r>
    </w:p>
    <w:p w14:paraId="5BFA727F" w14:textId="34B45DFA" w:rsidR="00AE6949" w:rsidRDefault="00AE6949">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_Toc67681323 \h </w:instrText>
      </w:r>
      <w:r>
        <w:fldChar w:fldCharType="separate"/>
      </w:r>
      <w:r>
        <w:t>222</w:t>
      </w:r>
      <w:r>
        <w:fldChar w:fldCharType="end"/>
      </w:r>
    </w:p>
    <w:p w14:paraId="32076694" w14:textId="3F5CF67A" w:rsidR="00AE6949" w:rsidRDefault="00AE6949">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_Toc67681324 \h </w:instrText>
      </w:r>
      <w:r>
        <w:fldChar w:fldCharType="separate"/>
      </w:r>
      <w:r>
        <w:t>222</w:t>
      </w:r>
      <w:r>
        <w:fldChar w:fldCharType="end"/>
      </w:r>
    </w:p>
    <w:p w14:paraId="60F6F994" w14:textId="1BFB27C7" w:rsidR="00AE6949" w:rsidRDefault="00AE6949">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_Toc67681325 \h </w:instrText>
      </w:r>
      <w:r>
        <w:fldChar w:fldCharType="separate"/>
      </w:r>
      <w:r>
        <w:t>223</w:t>
      </w:r>
      <w:r>
        <w:fldChar w:fldCharType="end"/>
      </w:r>
    </w:p>
    <w:p w14:paraId="7DD19D58" w14:textId="606D58DC" w:rsidR="00AE6949" w:rsidRDefault="00AE6949">
      <w:pPr>
        <w:pStyle w:val="TOC3"/>
        <w:rPr>
          <w:rFonts w:asciiTheme="minorHAnsi" w:eastAsiaTheme="minorEastAsia" w:hAnsiTheme="minorHAnsi" w:cstheme="minorBidi"/>
          <w:sz w:val="22"/>
          <w:szCs w:val="22"/>
          <w:lang w:eastAsia="en-GB"/>
        </w:rPr>
      </w:pPr>
      <w:r w:rsidRPr="00AE6949">
        <w:t>6.3.9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_Toc67681326 \h </w:instrText>
      </w:r>
      <w:r>
        <w:fldChar w:fldCharType="separate"/>
      </w:r>
      <w:r>
        <w:t>223</w:t>
      </w:r>
      <w:r>
        <w:fldChar w:fldCharType="end"/>
      </w:r>
    </w:p>
    <w:p w14:paraId="6D8E3F76" w14:textId="3EB76A7F" w:rsidR="00AE6949" w:rsidRDefault="00AE694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_Toc67681327 \h </w:instrText>
      </w:r>
      <w:r>
        <w:fldChar w:fldCharType="separate"/>
      </w:r>
      <w:r>
        <w:t>223</w:t>
      </w:r>
      <w:r>
        <w:fldChar w:fldCharType="end"/>
      </w:r>
    </w:p>
    <w:p w14:paraId="052593DF" w14:textId="3B59EFAF" w:rsidR="00AE6949" w:rsidRDefault="00AE694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_Toc67681328 \h </w:instrText>
      </w:r>
      <w:r>
        <w:fldChar w:fldCharType="separate"/>
      </w:r>
      <w:r>
        <w:t>223</w:t>
      </w:r>
      <w:r>
        <w:fldChar w:fldCharType="end"/>
      </w:r>
    </w:p>
    <w:p w14:paraId="0DA68B2F" w14:textId="4034F49A" w:rsidR="00AE6949" w:rsidRDefault="00AE694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_Toc67681329 \h </w:instrText>
      </w:r>
      <w:r>
        <w:fldChar w:fldCharType="separate"/>
      </w:r>
      <w:r>
        <w:t>224</w:t>
      </w:r>
      <w:r>
        <w:fldChar w:fldCharType="end"/>
      </w:r>
    </w:p>
    <w:p w14:paraId="49365441" w14:textId="64977A24" w:rsidR="00AE6949" w:rsidRDefault="00AE694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_Toc67681330 \h </w:instrText>
      </w:r>
      <w:r>
        <w:fldChar w:fldCharType="separate"/>
      </w:r>
      <w:r>
        <w:t>224</w:t>
      </w:r>
      <w:r>
        <w:fldChar w:fldCharType="end"/>
      </w:r>
    </w:p>
    <w:p w14:paraId="444B14B5" w14:textId="0147D69F" w:rsidR="00AE6949" w:rsidRDefault="00AE694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_Toc67681331 \h </w:instrText>
      </w:r>
      <w:r>
        <w:fldChar w:fldCharType="separate"/>
      </w:r>
      <w:r>
        <w:t>224</w:t>
      </w:r>
      <w:r>
        <w:fldChar w:fldCharType="end"/>
      </w:r>
    </w:p>
    <w:p w14:paraId="0F664E75" w14:textId="14D8F184" w:rsidR="00AE6949" w:rsidRDefault="00AE6949">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_Toc67681332 \h </w:instrText>
      </w:r>
      <w:r>
        <w:fldChar w:fldCharType="separate"/>
      </w:r>
      <w:r>
        <w:t>224</w:t>
      </w:r>
      <w:r>
        <w:fldChar w:fldCharType="end"/>
      </w:r>
    </w:p>
    <w:p w14:paraId="62DC84CA" w14:textId="0EC3C792" w:rsidR="00AE6949" w:rsidRDefault="00AE6949">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_Toc67681333 \h </w:instrText>
      </w:r>
      <w:r>
        <w:fldChar w:fldCharType="separate"/>
      </w:r>
      <w:r>
        <w:t>224</w:t>
      </w:r>
      <w:r>
        <w:fldChar w:fldCharType="end"/>
      </w:r>
    </w:p>
    <w:p w14:paraId="40DF329E" w14:textId="44DF0A06" w:rsidR="00AE6949" w:rsidRDefault="00AE694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_Toc67681334 \h </w:instrText>
      </w:r>
      <w:r>
        <w:fldChar w:fldCharType="separate"/>
      </w:r>
      <w:r>
        <w:t>224</w:t>
      </w:r>
      <w:r>
        <w:fldChar w:fldCharType="end"/>
      </w:r>
    </w:p>
    <w:p w14:paraId="4DA5AD31" w14:textId="08A55B57" w:rsidR="00AE6949" w:rsidRDefault="00AE6949">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_Toc67681335 \h </w:instrText>
      </w:r>
      <w:r>
        <w:fldChar w:fldCharType="separate"/>
      </w:r>
      <w:r>
        <w:t>224</w:t>
      </w:r>
      <w:r>
        <w:fldChar w:fldCharType="end"/>
      </w:r>
    </w:p>
    <w:p w14:paraId="67F209D0" w14:textId="2BF22AF8" w:rsidR="00AE6949" w:rsidRDefault="00AE694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_Toc67681336 \h </w:instrText>
      </w:r>
      <w:r>
        <w:fldChar w:fldCharType="separate"/>
      </w:r>
      <w:r>
        <w:t>225</w:t>
      </w:r>
      <w:r>
        <w:fldChar w:fldCharType="end"/>
      </w:r>
    </w:p>
    <w:p w14:paraId="4B6F68AC" w14:textId="3EA7F686" w:rsidR="00AE6949" w:rsidRDefault="00AE694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_Toc67681337 \h </w:instrText>
      </w:r>
      <w:r>
        <w:fldChar w:fldCharType="separate"/>
      </w:r>
      <w:r>
        <w:t>225</w:t>
      </w:r>
      <w:r>
        <w:fldChar w:fldCharType="end"/>
      </w:r>
    </w:p>
    <w:p w14:paraId="0C0F6ED8" w14:textId="4CA3C33E" w:rsidR="00AE6949" w:rsidRDefault="00AE694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_Toc67681338 \h </w:instrText>
      </w:r>
      <w:r>
        <w:fldChar w:fldCharType="separate"/>
      </w:r>
      <w:r>
        <w:t>225</w:t>
      </w:r>
      <w:r>
        <w:fldChar w:fldCharType="end"/>
      </w:r>
    </w:p>
    <w:p w14:paraId="471C1E93" w14:textId="68A3819C" w:rsidR="00AE6949" w:rsidRDefault="00AE6949">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_Toc67681339 \h </w:instrText>
      </w:r>
      <w:r>
        <w:fldChar w:fldCharType="separate"/>
      </w:r>
      <w:r>
        <w:t>225</w:t>
      </w:r>
      <w:r>
        <w:fldChar w:fldCharType="end"/>
      </w:r>
    </w:p>
    <w:p w14:paraId="1CCDB988" w14:textId="439F1349" w:rsidR="00AE6949" w:rsidRDefault="00AE6949">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_Toc67681340 \h </w:instrText>
      </w:r>
      <w:r>
        <w:fldChar w:fldCharType="separate"/>
      </w:r>
      <w:r>
        <w:t>225</w:t>
      </w:r>
      <w:r>
        <w:fldChar w:fldCharType="end"/>
      </w:r>
    </w:p>
    <w:p w14:paraId="1B535EDD" w14:textId="1962CCCA" w:rsidR="00AE6949" w:rsidRDefault="00AE6949">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_Toc67681341 \h </w:instrText>
      </w:r>
      <w:r>
        <w:fldChar w:fldCharType="separate"/>
      </w:r>
      <w:r>
        <w:t>226</w:t>
      </w:r>
      <w:r>
        <w:fldChar w:fldCharType="end"/>
      </w:r>
    </w:p>
    <w:p w14:paraId="686B108F" w14:textId="0906F215" w:rsidR="00AE6949" w:rsidRDefault="00AE6949">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_Toc67681342 \h </w:instrText>
      </w:r>
      <w:r>
        <w:fldChar w:fldCharType="separate"/>
      </w:r>
      <w:r>
        <w:t>226</w:t>
      </w:r>
      <w:r>
        <w:fldChar w:fldCharType="end"/>
      </w:r>
    </w:p>
    <w:p w14:paraId="6E673AB4" w14:textId="4AB6A2B5" w:rsidR="00AE6949" w:rsidRDefault="00AE694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_Toc67681343 \h </w:instrText>
      </w:r>
      <w:r>
        <w:fldChar w:fldCharType="separate"/>
      </w:r>
      <w:r>
        <w:t>227</w:t>
      </w:r>
      <w:r>
        <w:fldChar w:fldCharType="end"/>
      </w:r>
    </w:p>
    <w:p w14:paraId="0943F5CB" w14:textId="56CC0B4B" w:rsidR="00AE6949" w:rsidRDefault="00AE6949">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_Toc67681344 \h </w:instrText>
      </w:r>
      <w:r>
        <w:fldChar w:fldCharType="separate"/>
      </w:r>
      <w:r>
        <w:t>227</w:t>
      </w:r>
      <w:r>
        <w:fldChar w:fldCharType="end"/>
      </w:r>
    </w:p>
    <w:p w14:paraId="0F391D87" w14:textId="13D88181" w:rsidR="00AE6949" w:rsidRDefault="00AE6949">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_Toc67681345 \h </w:instrText>
      </w:r>
      <w:r>
        <w:fldChar w:fldCharType="separate"/>
      </w:r>
      <w:r>
        <w:t>227</w:t>
      </w:r>
      <w:r>
        <w:fldChar w:fldCharType="end"/>
      </w:r>
    </w:p>
    <w:p w14:paraId="1D2E8109" w14:textId="7D1708EE" w:rsidR="00AE6949" w:rsidRDefault="00AE6949">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_Toc67681346 \h </w:instrText>
      </w:r>
      <w:r>
        <w:fldChar w:fldCharType="separate"/>
      </w:r>
      <w:r>
        <w:t>227</w:t>
      </w:r>
      <w:r>
        <w:fldChar w:fldCharType="end"/>
      </w:r>
    </w:p>
    <w:p w14:paraId="1C190A91" w14:textId="2FDAB792" w:rsidR="00AE6949" w:rsidRDefault="00AE6949">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_Toc67681347 \h </w:instrText>
      </w:r>
      <w:r>
        <w:fldChar w:fldCharType="separate"/>
      </w:r>
      <w:r>
        <w:t>228</w:t>
      </w:r>
      <w:r>
        <w:fldChar w:fldCharType="end"/>
      </w:r>
    </w:p>
    <w:p w14:paraId="07B71D6B" w14:textId="71B21016" w:rsidR="00AE6949" w:rsidRDefault="00AE694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_Toc67681348 \h </w:instrText>
      </w:r>
      <w:r>
        <w:fldChar w:fldCharType="separate"/>
      </w:r>
      <w:r>
        <w:t>229</w:t>
      </w:r>
      <w:r>
        <w:fldChar w:fldCharType="end"/>
      </w:r>
    </w:p>
    <w:p w14:paraId="16F042F4" w14:textId="4F843752" w:rsidR="00AE6949" w:rsidRDefault="00AE694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_Toc67681349 \h </w:instrText>
      </w:r>
      <w:r>
        <w:fldChar w:fldCharType="separate"/>
      </w:r>
      <w:r>
        <w:t>229</w:t>
      </w:r>
      <w:r>
        <w:fldChar w:fldCharType="end"/>
      </w:r>
    </w:p>
    <w:p w14:paraId="1A453D25" w14:textId="42B55777" w:rsidR="00AE6949" w:rsidRDefault="00AE6949">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_Toc67681350 \h </w:instrText>
      </w:r>
      <w:r>
        <w:fldChar w:fldCharType="separate"/>
      </w:r>
      <w:r>
        <w:t>229</w:t>
      </w:r>
      <w:r>
        <w:fldChar w:fldCharType="end"/>
      </w:r>
    </w:p>
    <w:p w14:paraId="6D477840" w14:textId="0B32D530" w:rsidR="00AE6949" w:rsidRDefault="00AE6949">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_Toc67681351 \h </w:instrText>
      </w:r>
      <w:r>
        <w:fldChar w:fldCharType="separate"/>
      </w:r>
      <w:r>
        <w:t>229</w:t>
      </w:r>
      <w:r>
        <w:fldChar w:fldCharType="end"/>
      </w:r>
    </w:p>
    <w:p w14:paraId="69DD17D9" w14:textId="10B69D7F" w:rsidR="00AE6949" w:rsidRDefault="00AE694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_Toc67681352 \h </w:instrText>
      </w:r>
      <w:r>
        <w:fldChar w:fldCharType="separate"/>
      </w:r>
      <w:r>
        <w:t>230</w:t>
      </w:r>
      <w:r>
        <w:fldChar w:fldCharType="end"/>
      </w:r>
    </w:p>
    <w:p w14:paraId="61E8CF8C" w14:textId="625BC98B" w:rsidR="00AE6949" w:rsidRDefault="00AE6949">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_Toc67681353 \h </w:instrText>
      </w:r>
      <w:r>
        <w:fldChar w:fldCharType="separate"/>
      </w:r>
      <w:r>
        <w:t>230</w:t>
      </w:r>
      <w:r>
        <w:fldChar w:fldCharType="end"/>
      </w:r>
    </w:p>
    <w:p w14:paraId="3B6F2765" w14:textId="4FB41276" w:rsidR="00AE6949" w:rsidRDefault="00AE6949">
      <w:pPr>
        <w:pStyle w:val="TOC4"/>
        <w:rPr>
          <w:rFonts w:asciiTheme="minorHAnsi" w:eastAsiaTheme="minorEastAsia" w:hAnsiTheme="minorHAnsi" w:cstheme="minorBidi"/>
          <w:sz w:val="22"/>
          <w:szCs w:val="22"/>
          <w:lang w:eastAsia="en-GB"/>
        </w:rPr>
      </w:pPr>
      <w:r w:rsidRPr="00AE6949">
        <w:t>6.4.6.2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_Toc67681354 \h </w:instrText>
      </w:r>
      <w:r>
        <w:fldChar w:fldCharType="separate"/>
      </w:r>
      <w:r>
        <w:t>231</w:t>
      </w:r>
      <w:r>
        <w:fldChar w:fldCharType="end"/>
      </w:r>
    </w:p>
    <w:p w14:paraId="324718FF" w14:textId="4067F795" w:rsidR="00AE6949" w:rsidRDefault="00AE6949">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_Toc67681355 \h </w:instrText>
      </w:r>
      <w:r>
        <w:fldChar w:fldCharType="separate"/>
      </w:r>
      <w:r>
        <w:t>231</w:t>
      </w:r>
      <w:r>
        <w:fldChar w:fldCharType="end"/>
      </w:r>
    </w:p>
    <w:p w14:paraId="6C96B72A" w14:textId="5D515C8D" w:rsidR="00AE6949" w:rsidRDefault="00AE6949">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_Toc67681356 \h </w:instrText>
      </w:r>
      <w:r>
        <w:fldChar w:fldCharType="separate"/>
      </w:r>
      <w:r>
        <w:t>232</w:t>
      </w:r>
      <w:r>
        <w:fldChar w:fldCharType="end"/>
      </w:r>
    </w:p>
    <w:p w14:paraId="6CFDBFDD" w14:textId="341BE31F" w:rsidR="00AE6949" w:rsidRDefault="00AE6949">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_Toc67681357 \h </w:instrText>
      </w:r>
      <w:r>
        <w:fldChar w:fldCharType="separate"/>
      </w:r>
      <w:r>
        <w:t>233</w:t>
      </w:r>
      <w:r>
        <w:fldChar w:fldCharType="end"/>
      </w:r>
    </w:p>
    <w:p w14:paraId="5DB679FE" w14:textId="01C9899A" w:rsidR="00AE6949" w:rsidRDefault="00AE6949">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_Toc67681358 \h </w:instrText>
      </w:r>
      <w:r>
        <w:fldChar w:fldCharType="separate"/>
      </w:r>
      <w:r>
        <w:t>235</w:t>
      </w:r>
      <w:r>
        <w:fldChar w:fldCharType="end"/>
      </w:r>
    </w:p>
    <w:p w14:paraId="3C72F717" w14:textId="735F1D30" w:rsidR="00AE6949" w:rsidRDefault="00AE6949">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_Toc67681359 \h </w:instrText>
      </w:r>
      <w:r>
        <w:fldChar w:fldCharType="separate"/>
      </w:r>
      <w:r>
        <w:t>235</w:t>
      </w:r>
      <w:r>
        <w:fldChar w:fldCharType="end"/>
      </w:r>
    </w:p>
    <w:p w14:paraId="217E03D3" w14:textId="47A97064" w:rsidR="00AE6949" w:rsidRDefault="00AE6949">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_Toc67681360 \h </w:instrText>
      </w:r>
      <w:r>
        <w:fldChar w:fldCharType="separate"/>
      </w:r>
      <w:r>
        <w:t>236</w:t>
      </w:r>
      <w:r>
        <w:fldChar w:fldCharType="end"/>
      </w:r>
    </w:p>
    <w:p w14:paraId="7A6580A7" w14:textId="2DA3FE6A" w:rsidR="00AE6949" w:rsidRDefault="00AE6949">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_Toc67681361 \h </w:instrText>
      </w:r>
      <w:r>
        <w:fldChar w:fldCharType="separate"/>
      </w:r>
      <w:r>
        <w:t>236</w:t>
      </w:r>
      <w:r>
        <w:fldChar w:fldCharType="end"/>
      </w:r>
    </w:p>
    <w:p w14:paraId="2305800E" w14:textId="3723C6C3" w:rsidR="00AE6949" w:rsidRDefault="00AE6949">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_Toc67681362 \h </w:instrText>
      </w:r>
      <w:r>
        <w:fldChar w:fldCharType="separate"/>
      </w:r>
      <w:r>
        <w:t>236</w:t>
      </w:r>
      <w:r>
        <w:fldChar w:fldCharType="end"/>
      </w:r>
    </w:p>
    <w:p w14:paraId="250E5674" w14:textId="1C62593B" w:rsidR="00AE6949" w:rsidRDefault="00AE6949">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_Toc67681363 \h </w:instrText>
      </w:r>
      <w:r>
        <w:fldChar w:fldCharType="separate"/>
      </w:r>
      <w:r>
        <w:t>237</w:t>
      </w:r>
      <w:r>
        <w:fldChar w:fldCharType="end"/>
      </w:r>
    </w:p>
    <w:p w14:paraId="321770EA" w14:textId="52B9C2AE" w:rsidR="00AE6949" w:rsidRDefault="00AE6949">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_Toc67681364 \h </w:instrText>
      </w:r>
      <w:r>
        <w:fldChar w:fldCharType="separate"/>
      </w:r>
      <w:r>
        <w:t>237</w:t>
      </w:r>
      <w:r>
        <w:fldChar w:fldCharType="end"/>
      </w:r>
    </w:p>
    <w:p w14:paraId="48539381" w14:textId="3E811857" w:rsidR="00AE6949" w:rsidRDefault="00AE6949">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_Toc67681365 \h </w:instrText>
      </w:r>
      <w:r>
        <w:fldChar w:fldCharType="separate"/>
      </w:r>
      <w:r>
        <w:t>237</w:t>
      </w:r>
      <w:r>
        <w:fldChar w:fldCharType="end"/>
      </w:r>
    </w:p>
    <w:p w14:paraId="494E952D" w14:textId="212B44A8" w:rsidR="00AE6949" w:rsidRDefault="00AE6949">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_Toc67681366 \h </w:instrText>
      </w:r>
      <w:r>
        <w:fldChar w:fldCharType="separate"/>
      </w:r>
      <w:r>
        <w:t>238</w:t>
      </w:r>
      <w:r>
        <w:fldChar w:fldCharType="end"/>
      </w:r>
    </w:p>
    <w:p w14:paraId="66BDCCF7" w14:textId="2AB891C1" w:rsidR="00AE6949" w:rsidRDefault="00AE6949">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_Toc67681367 \h </w:instrText>
      </w:r>
      <w:r>
        <w:fldChar w:fldCharType="separate"/>
      </w:r>
      <w:r>
        <w:t>238</w:t>
      </w:r>
      <w:r>
        <w:fldChar w:fldCharType="end"/>
      </w:r>
    </w:p>
    <w:p w14:paraId="1A6D15F8" w14:textId="25C9B161" w:rsidR="00AE6949" w:rsidRDefault="00AE6949">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_Toc67681368 \h </w:instrText>
      </w:r>
      <w:r>
        <w:fldChar w:fldCharType="separate"/>
      </w:r>
      <w:r>
        <w:t>238</w:t>
      </w:r>
      <w:r>
        <w:fldChar w:fldCharType="end"/>
      </w:r>
    </w:p>
    <w:p w14:paraId="65F096B2" w14:textId="78E08633" w:rsidR="00AE6949" w:rsidRDefault="00AE6949">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_Toc67681369 \h </w:instrText>
      </w:r>
      <w:r>
        <w:fldChar w:fldCharType="separate"/>
      </w:r>
      <w:r>
        <w:t>238</w:t>
      </w:r>
      <w:r>
        <w:fldChar w:fldCharType="end"/>
      </w:r>
    </w:p>
    <w:p w14:paraId="59D20F11" w14:textId="2C343FB9" w:rsidR="00AE6949" w:rsidRDefault="00AE6949">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_Toc67681370 \h </w:instrText>
      </w:r>
      <w:r>
        <w:fldChar w:fldCharType="separate"/>
      </w:r>
      <w:r>
        <w:t>239</w:t>
      </w:r>
      <w:r>
        <w:fldChar w:fldCharType="end"/>
      </w:r>
    </w:p>
    <w:p w14:paraId="6A98E84C" w14:textId="113B0F31" w:rsidR="00AE6949" w:rsidRDefault="00AE6949">
      <w:pPr>
        <w:pStyle w:val="TOC4"/>
        <w:rPr>
          <w:rFonts w:asciiTheme="minorHAnsi" w:eastAsiaTheme="minorEastAsia" w:hAnsiTheme="minorHAnsi" w:cstheme="minorBidi"/>
          <w:sz w:val="22"/>
          <w:szCs w:val="22"/>
          <w:lang w:eastAsia="en-GB"/>
        </w:rPr>
      </w:pPr>
      <w:r w:rsidRPr="00AE6949">
        <w:t>6.4.6.3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_Toc67681371 \h </w:instrText>
      </w:r>
      <w:r>
        <w:fldChar w:fldCharType="separate"/>
      </w:r>
      <w:r>
        <w:t>239</w:t>
      </w:r>
      <w:r>
        <w:fldChar w:fldCharType="end"/>
      </w:r>
    </w:p>
    <w:p w14:paraId="0714A5BF" w14:textId="7EDD51FA" w:rsidR="00AE6949" w:rsidRDefault="00AE6949">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_Toc67681372 \h </w:instrText>
      </w:r>
      <w:r>
        <w:fldChar w:fldCharType="separate"/>
      </w:r>
      <w:r>
        <w:t>239</w:t>
      </w:r>
      <w:r>
        <w:fldChar w:fldCharType="end"/>
      </w:r>
    </w:p>
    <w:p w14:paraId="3E2746B6" w14:textId="0C69CC35" w:rsidR="00AE6949" w:rsidRDefault="00AE6949">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_Toc67681373 \h </w:instrText>
      </w:r>
      <w:r>
        <w:fldChar w:fldCharType="separate"/>
      </w:r>
      <w:r>
        <w:t>239</w:t>
      </w:r>
      <w:r>
        <w:fldChar w:fldCharType="end"/>
      </w:r>
    </w:p>
    <w:p w14:paraId="03D0820C" w14:textId="37A9656A" w:rsidR="00AE6949" w:rsidRDefault="00AE6949">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_Toc67681374 \h </w:instrText>
      </w:r>
      <w:r>
        <w:fldChar w:fldCharType="separate"/>
      </w:r>
      <w:r>
        <w:t>240</w:t>
      </w:r>
      <w:r>
        <w:fldChar w:fldCharType="end"/>
      </w:r>
    </w:p>
    <w:p w14:paraId="7119B63C" w14:textId="7B7B195E" w:rsidR="00AE6949" w:rsidRDefault="00AE6949">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_Toc67681375 \h </w:instrText>
      </w:r>
      <w:r>
        <w:fldChar w:fldCharType="separate"/>
      </w:r>
      <w:r>
        <w:t>240</w:t>
      </w:r>
      <w:r>
        <w:fldChar w:fldCharType="end"/>
      </w:r>
    </w:p>
    <w:p w14:paraId="02711EA0" w14:textId="1F8C1A0C" w:rsidR="00AE6949" w:rsidRDefault="00AE6949">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_Toc67681376 \h </w:instrText>
      </w:r>
      <w:r>
        <w:fldChar w:fldCharType="separate"/>
      </w:r>
      <w:r>
        <w:t>240</w:t>
      </w:r>
      <w:r>
        <w:fldChar w:fldCharType="end"/>
      </w:r>
    </w:p>
    <w:p w14:paraId="48B0994C" w14:textId="0405D23A" w:rsidR="00AE6949" w:rsidRDefault="00AE6949">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_Toc67681377 \h </w:instrText>
      </w:r>
      <w:r>
        <w:fldChar w:fldCharType="separate"/>
      </w:r>
      <w:r>
        <w:t>241</w:t>
      </w:r>
      <w:r>
        <w:fldChar w:fldCharType="end"/>
      </w:r>
    </w:p>
    <w:p w14:paraId="39F5C2CB" w14:textId="4FF47F61" w:rsidR="00AE6949" w:rsidRDefault="00AE6949">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_Toc67681378 \h </w:instrText>
      </w:r>
      <w:r>
        <w:fldChar w:fldCharType="separate"/>
      </w:r>
      <w:r>
        <w:t>241</w:t>
      </w:r>
      <w:r>
        <w:fldChar w:fldCharType="end"/>
      </w:r>
    </w:p>
    <w:p w14:paraId="243EA97C" w14:textId="11553606" w:rsidR="00AE6949" w:rsidRDefault="00AE6949">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_Toc67681379 \h </w:instrText>
      </w:r>
      <w:r>
        <w:fldChar w:fldCharType="separate"/>
      </w:r>
      <w:r>
        <w:t>241</w:t>
      </w:r>
      <w:r>
        <w:fldChar w:fldCharType="end"/>
      </w:r>
    </w:p>
    <w:p w14:paraId="12F8B551" w14:textId="7D1E2F5A" w:rsidR="00AE6949" w:rsidRDefault="00AE6949">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_Toc67681380 \h </w:instrText>
      </w:r>
      <w:r>
        <w:fldChar w:fldCharType="separate"/>
      </w:r>
      <w:r>
        <w:t>241</w:t>
      </w:r>
      <w:r>
        <w:fldChar w:fldCharType="end"/>
      </w:r>
    </w:p>
    <w:p w14:paraId="6A50B1E6" w14:textId="0CD0672E" w:rsidR="00AE6949" w:rsidRDefault="00AE6949">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_Toc67681381 \h </w:instrText>
      </w:r>
      <w:r>
        <w:fldChar w:fldCharType="separate"/>
      </w:r>
      <w:r>
        <w:t>241</w:t>
      </w:r>
      <w:r>
        <w:fldChar w:fldCharType="end"/>
      </w:r>
    </w:p>
    <w:p w14:paraId="34C5BDB7" w14:textId="3B7094C3" w:rsidR="00AE6949" w:rsidRDefault="00AE6949">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_Toc67681382 \h </w:instrText>
      </w:r>
      <w:r>
        <w:fldChar w:fldCharType="separate"/>
      </w:r>
      <w:r>
        <w:t>241</w:t>
      </w:r>
      <w:r>
        <w:fldChar w:fldCharType="end"/>
      </w:r>
    </w:p>
    <w:p w14:paraId="210BE44F" w14:textId="61C3905F" w:rsidR="00AE6949" w:rsidRDefault="00AE6949">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_Toc67681383 \h </w:instrText>
      </w:r>
      <w:r>
        <w:fldChar w:fldCharType="separate"/>
      </w:r>
      <w:r>
        <w:t>241</w:t>
      </w:r>
      <w:r>
        <w:fldChar w:fldCharType="end"/>
      </w:r>
    </w:p>
    <w:p w14:paraId="60426178" w14:textId="6F3D90F5" w:rsidR="00AE6949" w:rsidRDefault="00AE6949">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_Toc67681384 \h </w:instrText>
      </w:r>
      <w:r>
        <w:fldChar w:fldCharType="separate"/>
      </w:r>
      <w:r>
        <w:t>243</w:t>
      </w:r>
      <w:r>
        <w:fldChar w:fldCharType="end"/>
      </w:r>
    </w:p>
    <w:p w14:paraId="6DA23054" w14:textId="204FE436" w:rsidR="00AE6949" w:rsidRDefault="00AE6949">
      <w:pPr>
        <w:pStyle w:val="TOC3"/>
        <w:rPr>
          <w:rFonts w:asciiTheme="minorHAnsi" w:eastAsiaTheme="minorEastAsia" w:hAnsiTheme="minorHAnsi" w:cstheme="minorBidi"/>
          <w:sz w:val="22"/>
          <w:szCs w:val="22"/>
          <w:lang w:eastAsia="en-GB"/>
        </w:rPr>
      </w:pPr>
      <w:r w:rsidRPr="00AE6949">
        <w:t>6.4.9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_Toc67681385 \h </w:instrText>
      </w:r>
      <w:r>
        <w:fldChar w:fldCharType="separate"/>
      </w:r>
      <w:r>
        <w:t>243</w:t>
      </w:r>
      <w:r>
        <w:fldChar w:fldCharType="end"/>
      </w:r>
    </w:p>
    <w:p w14:paraId="0224EA66" w14:textId="220F27A4" w:rsidR="00AE6949" w:rsidRDefault="00AE694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_Toc67681386 \h </w:instrText>
      </w:r>
      <w:r>
        <w:fldChar w:fldCharType="separate"/>
      </w:r>
      <w:r>
        <w:t>243</w:t>
      </w:r>
      <w:r>
        <w:fldChar w:fldCharType="end"/>
      </w:r>
    </w:p>
    <w:p w14:paraId="5D410379" w14:textId="4CF44FA8" w:rsidR="00AE6949" w:rsidRDefault="00AE694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_Toc67681387 \h </w:instrText>
      </w:r>
      <w:r>
        <w:fldChar w:fldCharType="separate"/>
      </w:r>
      <w:r>
        <w:t>243</w:t>
      </w:r>
      <w:r>
        <w:fldChar w:fldCharType="end"/>
      </w:r>
    </w:p>
    <w:p w14:paraId="222F308C" w14:textId="79110524" w:rsidR="00AE6949" w:rsidRDefault="00AE694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_Toc67681388 \h </w:instrText>
      </w:r>
      <w:r>
        <w:fldChar w:fldCharType="separate"/>
      </w:r>
      <w:r>
        <w:t>243</w:t>
      </w:r>
      <w:r>
        <w:fldChar w:fldCharType="end"/>
      </w:r>
    </w:p>
    <w:p w14:paraId="07663172" w14:textId="78EA0015" w:rsidR="00AE6949" w:rsidRDefault="00AE694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_Toc67681389 \h </w:instrText>
      </w:r>
      <w:r>
        <w:fldChar w:fldCharType="separate"/>
      </w:r>
      <w:r>
        <w:t>243</w:t>
      </w:r>
      <w:r>
        <w:fldChar w:fldCharType="end"/>
      </w:r>
    </w:p>
    <w:p w14:paraId="768399EF" w14:textId="637E4D04" w:rsidR="00AE6949" w:rsidRDefault="00AE694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_Toc67681390 \h </w:instrText>
      </w:r>
      <w:r>
        <w:fldChar w:fldCharType="separate"/>
      </w:r>
      <w:r>
        <w:t>244</w:t>
      </w:r>
      <w:r>
        <w:fldChar w:fldCharType="end"/>
      </w:r>
    </w:p>
    <w:p w14:paraId="31B55684" w14:textId="3919AD0B" w:rsidR="00AE6949" w:rsidRDefault="00AE6949">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_Toc67681391 \h </w:instrText>
      </w:r>
      <w:r>
        <w:fldChar w:fldCharType="separate"/>
      </w:r>
      <w:r>
        <w:t>244</w:t>
      </w:r>
      <w:r>
        <w:fldChar w:fldCharType="end"/>
      </w:r>
    </w:p>
    <w:p w14:paraId="14C4E6FD" w14:textId="1ED73022" w:rsidR="00AE6949" w:rsidRDefault="00AE6949">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_Toc67681392 \h </w:instrText>
      </w:r>
      <w:r>
        <w:fldChar w:fldCharType="separate"/>
      </w:r>
      <w:r>
        <w:t>244</w:t>
      </w:r>
      <w:r>
        <w:fldChar w:fldCharType="end"/>
      </w:r>
    </w:p>
    <w:p w14:paraId="60DE3400" w14:textId="14FB2F78" w:rsidR="00AE6949" w:rsidRDefault="00AE694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_Toc67681393 \h </w:instrText>
      </w:r>
      <w:r>
        <w:fldChar w:fldCharType="separate"/>
      </w:r>
      <w:r>
        <w:t>244</w:t>
      </w:r>
      <w:r>
        <w:fldChar w:fldCharType="end"/>
      </w:r>
    </w:p>
    <w:p w14:paraId="477DD7C4" w14:textId="717DE57C" w:rsidR="00AE6949" w:rsidRDefault="00AE6949">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_Toc67681394 \h </w:instrText>
      </w:r>
      <w:r>
        <w:fldChar w:fldCharType="separate"/>
      </w:r>
      <w:r>
        <w:t>244</w:t>
      </w:r>
      <w:r>
        <w:fldChar w:fldCharType="end"/>
      </w:r>
    </w:p>
    <w:p w14:paraId="41CB4608" w14:textId="7E98C092" w:rsidR="00AE6949" w:rsidRDefault="00AE694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_Toc67681395 \h </w:instrText>
      </w:r>
      <w:r>
        <w:fldChar w:fldCharType="separate"/>
      </w:r>
      <w:r>
        <w:t>245</w:t>
      </w:r>
      <w:r>
        <w:fldChar w:fldCharType="end"/>
      </w:r>
    </w:p>
    <w:p w14:paraId="2E4A73DA" w14:textId="3E5E5CAE" w:rsidR="00AE6949" w:rsidRDefault="00AE694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_Toc67681396 \h </w:instrText>
      </w:r>
      <w:r>
        <w:fldChar w:fldCharType="separate"/>
      </w:r>
      <w:r>
        <w:t>245</w:t>
      </w:r>
      <w:r>
        <w:fldChar w:fldCharType="end"/>
      </w:r>
    </w:p>
    <w:p w14:paraId="794B4EF4" w14:textId="69453D4C" w:rsidR="00AE6949" w:rsidRDefault="00AE694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_Toc67681397 \h </w:instrText>
      </w:r>
      <w:r>
        <w:fldChar w:fldCharType="separate"/>
      </w:r>
      <w:r>
        <w:t>246</w:t>
      </w:r>
      <w:r>
        <w:fldChar w:fldCharType="end"/>
      </w:r>
    </w:p>
    <w:p w14:paraId="5920E1E5" w14:textId="7F7B6C39" w:rsidR="00AE6949" w:rsidRDefault="00AE6949">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_Toc67681398 \h </w:instrText>
      </w:r>
      <w:r>
        <w:fldChar w:fldCharType="separate"/>
      </w:r>
      <w:r>
        <w:t>246</w:t>
      </w:r>
      <w:r>
        <w:fldChar w:fldCharType="end"/>
      </w:r>
    </w:p>
    <w:p w14:paraId="5D8706C0" w14:textId="1409D1E1" w:rsidR="00AE6949" w:rsidRDefault="00AE6949">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_Toc67681399 \h </w:instrText>
      </w:r>
      <w:r>
        <w:fldChar w:fldCharType="separate"/>
      </w:r>
      <w:r>
        <w:t>246</w:t>
      </w:r>
      <w:r>
        <w:fldChar w:fldCharType="end"/>
      </w:r>
    </w:p>
    <w:p w14:paraId="201AD78F" w14:textId="013D61C0" w:rsidR="00AE6949" w:rsidRDefault="00AE6949">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_Toc67681400 \h </w:instrText>
      </w:r>
      <w:r>
        <w:fldChar w:fldCharType="separate"/>
      </w:r>
      <w:r>
        <w:t>246</w:t>
      </w:r>
      <w:r>
        <w:fldChar w:fldCharType="end"/>
      </w:r>
    </w:p>
    <w:p w14:paraId="40CC3A54" w14:textId="5D04324D" w:rsidR="00AE6949" w:rsidRDefault="00AE6949">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_Toc67681401 \h </w:instrText>
      </w:r>
      <w:r>
        <w:fldChar w:fldCharType="separate"/>
      </w:r>
      <w:r>
        <w:t>246</w:t>
      </w:r>
      <w:r>
        <w:fldChar w:fldCharType="end"/>
      </w:r>
    </w:p>
    <w:p w14:paraId="75E676E3" w14:textId="1F2E4EC5" w:rsidR="00AE6949" w:rsidRDefault="00AE6949">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_Toc67681402 \h </w:instrText>
      </w:r>
      <w:r>
        <w:fldChar w:fldCharType="separate"/>
      </w:r>
      <w:r>
        <w:t>247</w:t>
      </w:r>
      <w:r>
        <w:fldChar w:fldCharType="end"/>
      </w:r>
    </w:p>
    <w:p w14:paraId="256BE285" w14:textId="45DA96A9" w:rsidR="00AE6949" w:rsidRDefault="00AE6949">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_Toc67681403 \h </w:instrText>
      </w:r>
      <w:r>
        <w:fldChar w:fldCharType="separate"/>
      </w:r>
      <w:r>
        <w:t>247</w:t>
      </w:r>
      <w:r>
        <w:fldChar w:fldCharType="end"/>
      </w:r>
    </w:p>
    <w:p w14:paraId="36DDCC21" w14:textId="4578D8F4" w:rsidR="00AE6949" w:rsidRDefault="00AE6949">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_Toc67681404 \h </w:instrText>
      </w:r>
      <w:r>
        <w:fldChar w:fldCharType="separate"/>
      </w:r>
      <w:r>
        <w:t>247</w:t>
      </w:r>
      <w:r>
        <w:fldChar w:fldCharType="end"/>
      </w:r>
    </w:p>
    <w:p w14:paraId="75ECD039" w14:textId="46BBD73C" w:rsidR="00AE6949" w:rsidRDefault="00AE6949">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_Toc67681405 \h </w:instrText>
      </w:r>
      <w:r>
        <w:fldChar w:fldCharType="separate"/>
      </w:r>
      <w:r>
        <w:t>247</w:t>
      </w:r>
      <w:r>
        <w:fldChar w:fldCharType="end"/>
      </w:r>
    </w:p>
    <w:p w14:paraId="18FD0A6E" w14:textId="5556ECCC" w:rsidR="00AE6949" w:rsidRDefault="00AE6949">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_Toc67681406 \h </w:instrText>
      </w:r>
      <w:r>
        <w:fldChar w:fldCharType="separate"/>
      </w:r>
      <w:r>
        <w:t>247</w:t>
      </w:r>
      <w:r>
        <w:fldChar w:fldCharType="end"/>
      </w:r>
    </w:p>
    <w:p w14:paraId="3E85CAD8" w14:textId="47130F50" w:rsidR="00AE6949" w:rsidRDefault="00AE6949">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_Toc67681407 \h </w:instrText>
      </w:r>
      <w:r>
        <w:fldChar w:fldCharType="separate"/>
      </w:r>
      <w:r>
        <w:t>248</w:t>
      </w:r>
      <w:r>
        <w:fldChar w:fldCharType="end"/>
      </w:r>
    </w:p>
    <w:p w14:paraId="2DC392BE" w14:textId="3ED0E9D5" w:rsidR="00AE6949" w:rsidRDefault="00AE6949">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_Toc67681408 \h </w:instrText>
      </w:r>
      <w:r>
        <w:fldChar w:fldCharType="separate"/>
      </w:r>
      <w:r>
        <w:t>248</w:t>
      </w:r>
      <w:r>
        <w:fldChar w:fldCharType="end"/>
      </w:r>
    </w:p>
    <w:p w14:paraId="42E1476F" w14:textId="1B1E97AF" w:rsidR="00AE6949" w:rsidRDefault="00AE6949">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_Toc67681409 \h </w:instrText>
      </w:r>
      <w:r>
        <w:fldChar w:fldCharType="separate"/>
      </w:r>
      <w:r>
        <w:t>249</w:t>
      </w:r>
      <w:r>
        <w:fldChar w:fldCharType="end"/>
      </w:r>
    </w:p>
    <w:p w14:paraId="577E40F1" w14:textId="0D58A38F" w:rsidR="00AE6949" w:rsidRDefault="00AE694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_Toc67681410 \h </w:instrText>
      </w:r>
      <w:r>
        <w:fldChar w:fldCharType="separate"/>
      </w:r>
      <w:r>
        <w:t>250</w:t>
      </w:r>
      <w:r>
        <w:fldChar w:fldCharType="end"/>
      </w:r>
    </w:p>
    <w:p w14:paraId="218E52AA" w14:textId="686BDB0F" w:rsidR="00AE6949" w:rsidRDefault="00AE694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_Toc67681411 \h </w:instrText>
      </w:r>
      <w:r>
        <w:fldChar w:fldCharType="separate"/>
      </w:r>
      <w:r>
        <w:t>250</w:t>
      </w:r>
      <w:r>
        <w:fldChar w:fldCharType="end"/>
      </w:r>
    </w:p>
    <w:p w14:paraId="6C0619EC" w14:textId="6A5EC9FA" w:rsidR="00AE6949" w:rsidRDefault="00AE6949">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_Toc67681412 \h </w:instrText>
      </w:r>
      <w:r>
        <w:fldChar w:fldCharType="separate"/>
      </w:r>
      <w:r>
        <w:t>250</w:t>
      </w:r>
      <w:r>
        <w:fldChar w:fldCharType="end"/>
      </w:r>
    </w:p>
    <w:p w14:paraId="411D6E97" w14:textId="303DD387" w:rsidR="00AE6949" w:rsidRDefault="00AE6949">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_Toc67681413 \h </w:instrText>
      </w:r>
      <w:r>
        <w:fldChar w:fldCharType="separate"/>
      </w:r>
      <w:r>
        <w:t>250</w:t>
      </w:r>
      <w:r>
        <w:fldChar w:fldCharType="end"/>
      </w:r>
    </w:p>
    <w:p w14:paraId="21287A70" w14:textId="141251CF" w:rsidR="00AE6949" w:rsidRDefault="00AE6949">
      <w:pPr>
        <w:pStyle w:val="TOC4"/>
        <w:rPr>
          <w:rFonts w:asciiTheme="minorHAnsi" w:eastAsiaTheme="minorEastAsia" w:hAnsiTheme="minorHAnsi" w:cstheme="minorBidi"/>
          <w:sz w:val="22"/>
          <w:szCs w:val="22"/>
          <w:lang w:eastAsia="en-GB"/>
        </w:rPr>
      </w:pPr>
      <w:r w:rsidRPr="00AE6949">
        <w:t>6.5.6.2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_Toc67681414 \h </w:instrText>
      </w:r>
      <w:r>
        <w:fldChar w:fldCharType="separate"/>
      </w:r>
      <w:r>
        <w:t>251</w:t>
      </w:r>
      <w:r>
        <w:fldChar w:fldCharType="end"/>
      </w:r>
    </w:p>
    <w:p w14:paraId="28EDDD86" w14:textId="5DCBDE2A" w:rsidR="00AE6949" w:rsidRDefault="00AE6949">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_Toc67681415 \h </w:instrText>
      </w:r>
      <w:r>
        <w:fldChar w:fldCharType="separate"/>
      </w:r>
      <w:r>
        <w:t>251</w:t>
      </w:r>
      <w:r>
        <w:fldChar w:fldCharType="end"/>
      </w:r>
    </w:p>
    <w:p w14:paraId="4858386B" w14:textId="1CC5A4B9" w:rsidR="00AE6949" w:rsidRDefault="00AE6949">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_Toc67681416 \h </w:instrText>
      </w:r>
      <w:r>
        <w:fldChar w:fldCharType="separate"/>
      </w:r>
      <w:r>
        <w:t>251</w:t>
      </w:r>
      <w:r>
        <w:fldChar w:fldCharType="end"/>
      </w:r>
    </w:p>
    <w:p w14:paraId="7B79396F" w14:textId="1FCDD157" w:rsidR="00AE6949" w:rsidRDefault="00AE6949">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_Toc67681417 \h </w:instrText>
      </w:r>
      <w:r>
        <w:fldChar w:fldCharType="separate"/>
      </w:r>
      <w:r>
        <w:t>252</w:t>
      </w:r>
      <w:r>
        <w:fldChar w:fldCharType="end"/>
      </w:r>
    </w:p>
    <w:p w14:paraId="749D4BFC" w14:textId="3AB4CB8D" w:rsidR="00AE6949" w:rsidRDefault="00AE6949">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_Toc67681418 \h </w:instrText>
      </w:r>
      <w:r>
        <w:fldChar w:fldCharType="separate"/>
      </w:r>
      <w:r>
        <w:t>252</w:t>
      </w:r>
      <w:r>
        <w:fldChar w:fldCharType="end"/>
      </w:r>
    </w:p>
    <w:p w14:paraId="5178FBB5" w14:textId="0FCE5655" w:rsidR="00AE6949" w:rsidRDefault="00AE6949">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_Toc67681419 \h </w:instrText>
      </w:r>
      <w:r>
        <w:fldChar w:fldCharType="separate"/>
      </w:r>
      <w:r>
        <w:t>253</w:t>
      </w:r>
      <w:r>
        <w:fldChar w:fldCharType="end"/>
      </w:r>
    </w:p>
    <w:p w14:paraId="295D1DA8" w14:textId="1E9FF2BD" w:rsidR="00AE6949" w:rsidRDefault="00AE6949">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_Toc67681420 \h </w:instrText>
      </w:r>
      <w:r>
        <w:fldChar w:fldCharType="separate"/>
      </w:r>
      <w:r>
        <w:t>253</w:t>
      </w:r>
      <w:r>
        <w:fldChar w:fldCharType="end"/>
      </w:r>
    </w:p>
    <w:p w14:paraId="744773C5" w14:textId="0E34A16D" w:rsidR="00AE6949" w:rsidRDefault="00AE6949">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_Toc67681421 \h </w:instrText>
      </w:r>
      <w:r>
        <w:fldChar w:fldCharType="separate"/>
      </w:r>
      <w:r>
        <w:t>254</w:t>
      </w:r>
      <w:r>
        <w:fldChar w:fldCharType="end"/>
      </w:r>
    </w:p>
    <w:p w14:paraId="7431402E" w14:textId="22471D7E" w:rsidR="00AE6949" w:rsidRDefault="00AE6949">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_Toc67681422 \h </w:instrText>
      </w:r>
      <w:r>
        <w:fldChar w:fldCharType="separate"/>
      </w:r>
      <w:r>
        <w:t>255</w:t>
      </w:r>
      <w:r>
        <w:fldChar w:fldCharType="end"/>
      </w:r>
    </w:p>
    <w:p w14:paraId="2078090B" w14:textId="36765798" w:rsidR="00AE6949" w:rsidRDefault="00AE6949">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_Toc67681423 \h </w:instrText>
      </w:r>
      <w:r>
        <w:fldChar w:fldCharType="separate"/>
      </w:r>
      <w:r>
        <w:t>256</w:t>
      </w:r>
      <w:r>
        <w:fldChar w:fldCharType="end"/>
      </w:r>
    </w:p>
    <w:p w14:paraId="37FFA6DD" w14:textId="03CD9F06" w:rsidR="00AE6949" w:rsidRDefault="00AE6949">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_Toc67681424 \h </w:instrText>
      </w:r>
      <w:r>
        <w:fldChar w:fldCharType="separate"/>
      </w:r>
      <w:r>
        <w:t>256</w:t>
      </w:r>
      <w:r>
        <w:fldChar w:fldCharType="end"/>
      </w:r>
    </w:p>
    <w:p w14:paraId="65B14B24" w14:textId="1367AC0D" w:rsidR="00AE6949" w:rsidRDefault="00AE6949">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_Toc67681425 \h </w:instrText>
      </w:r>
      <w:r>
        <w:fldChar w:fldCharType="separate"/>
      </w:r>
      <w:r>
        <w:t>256</w:t>
      </w:r>
      <w:r>
        <w:fldChar w:fldCharType="end"/>
      </w:r>
    </w:p>
    <w:p w14:paraId="5D9CA2A1" w14:textId="59ACA1A1" w:rsidR="00AE6949" w:rsidRDefault="00AE6949">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_Toc67681426 \h </w:instrText>
      </w:r>
      <w:r>
        <w:fldChar w:fldCharType="separate"/>
      </w:r>
      <w:r>
        <w:t>256</w:t>
      </w:r>
      <w:r>
        <w:fldChar w:fldCharType="end"/>
      </w:r>
    </w:p>
    <w:p w14:paraId="5D17F2AC" w14:textId="6929774D" w:rsidR="00AE6949" w:rsidRDefault="00AE6949">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_Toc67681427 \h </w:instrText>
      </w:r>
      <w:r>
        <w:fldChar w:fldCharType="separate"/>
      </w:r>
      <w:r>
        <w:t>257</w:t>
      </w:r>
      <w:r>
        <w:fldChar w:fldCharType="end"/>
      </w:r>
    </w:p>
    <w:p w14:paraId="7AC597CF" w14:textId="79C15E89" w:rsidR="00AE6949" w:rsidRDefault="00AE6949">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_Toc67681428 \h </w:instrText>
      </w:r>
      <w:r>
        <w:fldChar w:fldCharType="separate"/>
      </w:r>
      <w:r>
        <w:t>257</w:t>
      </w:r>
      <w:r>
        <w:fldChar w:fldCharType="end"/>
      </w:r>
    </w:p>
    <w:p w14:paraId="095DCC8D" w14:textId="445F3DA9" w:rsidR="00AE6949" w:rsidRDefault="00AE6949">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E85FB0">
        <w:rPr>
          <w:rFonts w:eastAsia="Malgun Gothic"/>
        </w:rPr>
        <w:t>MaximumResponseTime</w:t>
      </w:r>
      <w:r>
        <w:tab/>
      </w:r>
      <w:r>
        <w:fldChar w:fldCharType="begin" w:fldLock="1"/>
      </w:r>
      <w:r>
        <w:instrText xml:space="preserve"> PAGEREF _Toc67681429 \h </w:instrText>
      </w:r>
      <w:r>
        <w:fldChar w:fldCharType="separate"/>
      </w:r>
      <w:r>
        <w:t>258</w:t>
      </w:r>
      <w:r>
        <w:fldChar w:fldCharType="end"/>
      </w:r>
    </w:p>
    <w:p w14:paraId="6E7CE382" w14:textId="48DEE679" w:rsidR="00AE6949" w:rsidRDefault="00AE6949">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E85FB0">
        <w:rPr>
          <w:rFonts w:eastAsia="Malgun Gothic"/>
        </w:rPr>
        <w:t>PpMaximumLatency</w:t>
      </w:r>
      <w:r>
        <w:tab/>
      </w:r>
      <w:r>
        <w:fldChar w:fldCharType="begin" w:fldLock="1"/>
      </w:r>
      <w:r>
        <w:instrText xml:space="preserve"> PAGEREF _Toc67681430 \h </w:instrText>
      </w:r>
      <w:r>
        <w:fldChar w:fldCharType="separate"/>
      </w:r>
      <w:r>
        <w:t>258</w:t>
      </w:r>
      <w:r>
        <w:fldChar w:fldCharType="end"/>
      </w:r>
    </w:p>
    <w:p w14:paraId="4830EB76" w14:textId="6A164F82" w:rsidR="00AE6949" w:rsidRDefault="00AE6949">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_Toc67681431 \h </w:instrText>
      </w:r>
      <w:r>
        <w:fldChar w:fldCharType="separate"/>
      </w:r>
      <w:r>
        <w:t>259</w:t>
      </w:r>
      <w:r>
        <w:fldChar w:fldCharType="end"/>
      </w:r>
    </w:p>
    <w:p w14:paraId="17C5E3D0" w14:textId="0E106161" w:rsidR="00AE6949" w:rsidRDefault="00AE6949">
      <w:pPr>
        <w:pStyle w:val="TOC4"/>
        <w:rPr>
          <w:rFonts w:asciiTheme="minorHAnsi" w:eastAsiaTheme="minorEastAsia" w:hAnsiTheme="minorHAnsi" w:cstheme="minorBidi"/>
          <w:sz w:val="22"/>
          <w:szCs w:val="22"/>
          <w:lang w:eastAsia="en-GB"/>
        </w:rPr>
      </w:pPr>
      <w:r w:rsidRPr="00AE6949">
        <w:t>6.5.6.3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_Toc67681432 \h </w:instrText>
      </w:r>
      <w:r>
        <w:fldChar w:fldCharType="separate"/>
      </w:r>
      <w:r>
        <w:t>259</w:t>
      </w:r>
      <w:r>
        <w:fldChar w:fldCharType="end"/>
      </w:r>
    </w:p>
    <w:p w14:paraId="1DC16327" w14:textId="0AAF6711" w:rsidR="00AE6949" w:rsidRDefault="00AE6949">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_Toc67681433 \h </w:instrText>
      </w:r>
      <w:r>
        <w:fldChar w:fldCharType="separate"/>
      </w:r>
      <w:r>
        <w:t>259</w:t>
      </w:r>
      <w:r>
        <w:fldChar w:fldCharType="end"/>
      </w:r>
    </w:p>
    <w:p w14:paraId="1F0598AD" w14:textId="0850F4C5" w:rsidR="00AE6949" w:rsidRDefault="00AE6949">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_Toc67681434 \h </w:instrText>
      </w:r>
      <w:r>
        <w:fldChar w:fldCharType="separate"/>
      </w:r>
      <w:r>
        <w:t>259</w:t>
      </w:r>
      <w:r>
        <w:fldChar w:fldCharType="end"/>
      </w:r>
    </w:p>
    <w:p w14:paraId="34BEDF98" w14:textId="168350C4" w:rsidR="00AE6949" w:rsidRDefault="00AE6949">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_Toc67681435 \h </w:instrText>
      </w:r>
      <w:r>
        <w:fldChar w:fldCharType="separate"/>
      </w:r>
      <w:r>
        <w:t>259</w:t>
      </w:r>
      <w:r>
        <w:fldChar w:fldCharType="end"/>
      </w:r>
    </w:p>
    <w:p w14:paraId="19948D48" w14:textId="0FED94B5" w:rsidR="00AE6949" w:rsidRDefault="00AE6949">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_Toc67681436 \h </w:instrText>
      </w:r>
      <w:r>
        <w:fldChar w:fldCharType="separate"/>
      </w:r>
      <w:r>
        <w:t>259</w:t>
      </w:r>
      <w:r>
        <w:fldChar w:fldCharType="end"/>
      </w:r>
    </w:p>
    <w:p w14:paraId="72FCCC6F" w14:textId="06FBE02C" w:rsidR="00AE6949" w:rsidRDefault="00AE6949">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_Toc67681437 \h </w:instrText>
      </w:r>
      <w:r>
        <w:fldChar w:fldCharType="separate"/>
      </w:r>
      <w:r>
        <w:t>259</w:t>
      </w:r>
      <w:r>
        <w:fldChar w:fldCharType="end"/>
      </w:r>
    </w:p>
    <w:p w14:paraId="673BB0E3" w14:textId="4A475052" w:rsidR="00AE6949" w:rsidRDefault="00AE6949">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_Toc67681438 \h </w:instrText>
      </w:r>
      <w:r>
        <w:fldChar w:fldCharType="separate"/>
      </w:r>
      <w:r>
        <w:t>259</w:t>
      </w:r>
      <w:r>
        <w:fldChar w:fldCharType="end"/>
      </w:r>
    </w:p>
    <w:p w14:paraId="77FDEA53" w14:textId="4465F33B" w:rsidR="00AE6949" w:rsidRDefault="00AE6949">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_Toc67681439 \h </w:instrText>
      </w:r>
      <w:r>
        <w:fldChar w:fldCharType="separate"/>
      </w:r>
      <w:r>
        <w:t>259</w:t>
      </w:r>
      <w:r>
        <w:fldChar w:fldCharType="end"/>
      </w:r>
    </w:p>
    <w:p w14:paraId="631367A3" w14:textId="7C127C78" w:rsidR="00AE6949" w:rsidRDefault="00AE6949">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_Toc67681440 \h </w:instrText>
      </w:r>
      <w:r>
        <w:fldChar w:fldCharType="separate"/>
      </w:r>
      <w:r>
        <w:t>260</w:t>
      </w:r>
      <w:r>
        <w:fldChar w:fldCharType="end"/>
      </w:r>
    </w:p>
    <w:p w14:paraId="7A7BD139" w14:textId="699A43ED" w:rsidR="00AE6949" w:rsidRDefault="00AE6949">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_Toc67681441 \h </w:instrText>
      </w:r>
      <w:r>
        <w:fldChar w:fldCharType="separate"/>
      </w:r>
      <w:r>
        <w:t>260</w:t>
      </w:r>
      <w:r>
        <w:fldChar w:fldCharType="end"/>
      </w:r>
    </w:p>
    <w:p w14:paraId="7B165EF4" w14:textId="14B6BBCF" w:rsidR="00AE6949" w:rsidRDefault="00AE6949">
      <w:pPr>
        <w:pStyle w:val="TOC3"/>
        <w:rPr>
          <w:rFonts w:asciiTheme="minorHAnsi" w:eastAsiaTheme="minorEastAsia" w:hAnsiTheme="minorHAnsi" w:cstheme="minorBidi"/>
          <w:sz w:val="22"/>
          <w:szCs w:val="22"/>
          <w:lang w:eastAsia="en-GB"/>
        </w:rPr>
      </w:pPr>
      <w:r w:rsidRPr="00AE6949">
        <w:t>6.5.9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_Toc67681442 \h </w:instrText>
      </w:r>
      <w:r>
        <w:fldChar w:fldCharType="separate"/>
      </w:r>
      <w:r>
        <w:t>260</w:t>
      </w:r>
      <w:r>
        <w:fldChar w:fldCharType="end"/>
      </w:r>
    </w:p>
    <w:p w14:paraId="2445C289" w14:textId="1AA1E814" w:rsidR="00AE6949" w:rsidRDefault="00AE694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_Toc67681443 \h </w:instrText>
      </w:r>
      <w:r>
        <w:fldChar w:fldCharType="separate"/>
      </w:r>
      <w:r>
        <w:t>260</w:t>
      </w:r>
      <w:r>
        <w:fldChar w:fldCharType="end"/>
      </w:r>
    </w:p>
    <w:p w14:paraId="2344BA0B" w14:textId="4E480DE5" w:rsidR="00AE6949" w:rsidRDefault="00AE694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_Toc67681444 \h </w:instrText>
      </w:r>
      <w:r>
        <w:fldChar w:fldCharType="separate"/>
      </w:r>
      <w:r>
        <w:t>260</w:t>
      </w:r>
      <w:r>
        <w:fldChar w:fldCharType="end"/>
      </w:r>
    </w:p>
    <w:p w14:paraId="1EA1FB49" w14:textId="0F04D541" w:rsidR="00AE6949" w:rsidRDefault="00AE694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_Toc67681445 \h </w:instrText>
      </w:r>
      <w:r>
        <w:fldChar w:fldCharType="separate"/>
      </w:r>
      <w:r>
        <w:t>261</w:t>
      </w:r>
      <w:r>
        <w:fldChar w:fldCharType="end"/>
      </w:r>
    </w:p>
    <w:p w14:paraId="4731D757" w14:textId="293C0D5C" w:rsidR="00AE6949" w:rsidRDefault="00AE694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_Toc67681446 \h </w:instrText>
      </w:r>
      <w:r>
        <w:fldChar w:fldCharType="separate"/>
      </w:r>
      <w:r>
        <w:t>261</w:t>
      </w:r>
      <w:r>
        <w:fldChar w:fldCharType="end"/>
      </w:r>
    </w:p>
    <w:p w14:paraId="5E1F0ACE" w14:textId="344A66B0" w:rsidR="00AE6949" w:rsidRDefault="00AE694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_Toc67681447 \h </w:instrText>
      </w:r>
      <w:r>
        <w:fldChar w:fldCharType="separate"/>
      </w:r>
      <w:r>
        <w:t>261</w:t>
      </w:r>
      <w:r>
        <w:fldChar w:fldCharType="end"/>
      </w:r>
    </w:p>
    <w:p w14:paraId="67EE77BF" w14:textId="13BA280C" w:rsidR="00AE6949" w:rsidRDefault="00AE6949">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_Toc67681448 \h </w:instrText>
      </w:r>
      <w:r>
        <w:fldChar w:fldCharType="separate"/>
      </w:r>
      <w:r>
        <w:t>261</w:t>
      </w:r>
      <w:r>
        <w:fldChar w:fldCharType="end"/>
      </w:r>
    </w:p>
    <w:p w14:paraId="4274BE57" w14:textId="20A83D79" w:rsidR="00AE6949" w:rsidRDefault="00AE6949">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_Toc67681449 \h </w:instrText>
      </w:r>
      <w:r>
        <w:fldChar w:fldCharType="separate"/>
      </w:r>
      <w:r>
        <w:t>261</w:t>
      </w:r>
      <w:r>
        <w:fldChar w:fldCharType="end"/>
      </w:r>
    </w:p>
    <w:p w14:paraId="13B6F549" w14:textId="46A751DF" w:rsidR="00AE6949" w:rsidRDefault="00AE694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_Toc67681450 \h </w:instrText>
      </w:r>
      <w:r>
        <w:fldChar w:fldCharType="separate"/>
      </w:r>
      <w:r>
        <w:t>261</w:t>
      </w:r>
      <w:r>
        <w:fldChar w:fldCharType="end"/>
      </w:r>
    </w:p>
    <w:p w14:paraId="6CECB7A6" w14:textId="2CB6F5A6" w:rsidR="00AE6949" w:rsidRDefault="00AE6949">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_Toc67681451 \h </w:instrText>
      </w:r>
      <w:r>
        <w:fldChar w:fldCharType="separate"/>
      </w:r>
      <w:r>
        <w:t>261</w:t>
      </w:r>
      <w:r>
        <w:fldChar w:fldCharType="end"/>
      </w:r>
    </w:p>
    <w:p w14:paraId="504E5C1B" w14:textId="5976CDED" w:rsidR="00AE6949" w:rsidRDefault="00AE694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_Toc67681452 \h </w:instrText>
      </w:r>
      <w:r>
        <w:fldChar w:fldCharType="separate"/>
      </w:r>
      <w:r>
        <w:t>261</w:t>
      </w:r>
      <w:r>
        <w:fldChar w:fldCharType="end"/>
      </w:r>
    </w:p>
    <w:p w14:paraId="69305AF0" w14:textId="1CB77D82" w:rsidR="00AE6949" w:rsidRDefault="00AE694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_Toc67681453 \h </w:instrText>
      </w:r>
      <w:r>
        <w:fldChar w:fldCharType="separate"/>
      </w:r>
      <w:r>
        <w:t>261</w:t>
      </w:r>
      <w:r>
        <w:fldChar w:fldCharType="end"/>
      </w:r>
    </w:p>
    <w:p w14:paraId="7F1D8EF0" w14:textId="4C97D1D8" w:rsidR="00AE6949" w:rsidRDefault="00AE694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_Toc67681454 \h </w:instrText>
      </w:r>
      <w:r>
        <w:fldChar w:fldCharType="separate"/>
      </w:r>
      <w:r>
        <w:t>262</w:t>
      </w:r>
      <w:r>
        <w:fldChar w:fldCharType="end"/>
      </w:r>
    </w:p>
    <w:p w14:paraId="2C0180A7" w14:textId="3ED96510" w:rsidR="00AE6949" w:rsidRDefault="00AE6949">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_Toc67681455 \h </w:instrText>
      </w:r>
      <w:r>
        <w:fldChar w:fldCharType="separate"/>
      </w:r>
      <w:r>
        <w:t>262</w:t>
      </w:r>
      <w:r>
        <w:fldChar w:fldCharType="end"/>
      </w:r>
    </w:p>
    <w:p w14:paraId="50B15D0F" w14:textId="6DDC08B8" w:rsidR="00AE6949" w:rsidRDefault="00AE6949">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_Toc67681456 \h </w:instrText>
      </w:r>
      <w:r>
        <w:fldChar w:fldCharType="separate"/>
      </w:r>
      <w:r>
        <w:t>262</w:t>
      </w:r>
      <w:r>
        <w:fldChar w:fldCharType="end"/>
      </w:r>
    </w:p>
    <w:p w14:paraId="3F4BF2D9" w14:textId="27598CC9" w:rsidR="00AE6949" w:rsidRDefault="00AE6949">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_Toc67681457 \h </w:instrText>
      </w:r>
      <w:r>
        <w:fldChar w:fldCharType="separate"/>
      </w:r>
      <w:r>
        <w:t>262</w:t>
      </w:r>
      <w:r>
        <w:fldChar w:fldCharType="end"/>
      </w:r>
    </w:p>
    <w:p w14:paraId="5FB045F9" w14:textId="656612B1" w:rsidR="00AE6949" w:rsidRDefault="00AE6949">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_Toc67681458 \h </w:instrText>
      </w:r>
      <w:r>
        <w:fldChar w:fldCharType="separate"/>
      </w:r>
      <w:r>
        <w:t>262</w:t>
      </w:r>
      <w:r>
        <w:fldChar w:fldCharType="end"/>
      </w:r>
    </w:p>
    <w:p w14:paraId="087944D1" w14:textId="2FAB0F91" w:rsidR="00AE6949" w:rsidRDefault="00AE6949">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_Toc67681459 \h </w:instrText>
      </w:r>
      <w:r>
        <w:fldChar w:fldCharType="separate"/>
      </w:r>
      <w:r>
        <w:t>262</w:t>
      </w:r>
      <w:r>
        <w:fldChar w:fldCharType="end"/>
      </w:r>
    </w:p>
    <w:p w14:paraId="2F51B3DC" w14:textId="03D97C91" w:rsidR="00AE6949" w:rsidRDefault="00AE6949">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_Toc67681460 \h </w:instrText>
      </w:r>
      <w:r>
        <w:fldChar w:fldCharType="separate"/>
      </w:r>
      <w:r>
        <w:t>263</w:t>
      </w:r>
      <w:r>
        <w:fldChar w:fldCharType="end"/>
      </w:r>
    </w:p>
    <w:p w14:paraId="6C6DBFA8" w14:textId="2FBF96A5" w:rsidR="00AE6949" w:rsidRDefault="00AE6949">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_Toc67681461 \h </w:instrText>
      </w:r>
      <w:r>
        <w:fldChar w:fldCharType="separate"/>
      </w:r>
      <w:r>
        <w:t>263</w:t>
      </w:r>
      <w:r>
        <w:fldChar w:fldCharType="end"/>
      </w:r>
    </w:p>
    <w:p w14:paraId="495E8DD6" w14:textId="19504CA5" w:rsidR="00AE6949" w:rsidRDefault="00AE6949">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_Toc67681462 \h </w:instrText>
      </w:r>
      <w:r>
        <w:fldChar w:fldCharType="separate"/>
      </w:r>
      <w:r>
        <w:t>263</w:t>
      </w:r>
      <w:r>
        <w:fldChar w:fldCharType="end"/>
      </w:r>
    </w:p>
    <w:p w14:paraId="4B7423AF" w14:textId="1AC67C84" w:rsidR="00AE6949" w:rsidRDefault="00AE694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_Toc67681463 \h </w:instrText>
      </w:r>
      <w:r>
        <w:fldChar w:fldCharType="separate"/>
      </w:r>
      <w:r>
        <w:t>263</w:t>
      </w:r>
      <w:r>
        <w:fldChar w:fldCharType="end"/>
      </w:r>
    </w:p>
    <w:p w14:paraId="4189BB5A" w14:textId="07A8B553" w:rsidR="00AE6949" w:rsidRDefault="00AE6949">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_Toc67681464 \h </w:instrText>
      </w:r>
      <w:r>
        <w:fldChar w:fldCharType="separate"/>
      </w:r>
      <w:r>
        <w:t>263</w:t>
      </w:r>
      <w:r>
        <w:fldChar w:fldCharType="end"/>
      </w:r>
    </w:p>
    <w:p w14:paraId="5BE5502C" w14:textId="2FF2E0A2" w:rsidR="00AE6949" w:rsidRDefault="00AE6949">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_Toc67681465 \h </w:instrText>
      </w:r>
      <w:r>
        <w:fldChar w:fldCharType="separate"/>
      </w:r>
      <w:r>
        <w:t>263</w:t>
      </w:r>
      <w:r>
        <w:fldChar w:fldCharType="end"/>
      </w:r>
    </w:p>
    <w:p w14:paraId="07419815" w14:textId="29BA2582" w:rsidR="00AE6949" w:rsidRDefault="00AE6949">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_Toc67681466 \h </w:instrText>
      </w:r>
      <w:r>
        <w:fldChar w:fldCharType="separate"/>
      </w:r>
      <w:r>
        <w:t>263</w:t>
      </w:r>
      <w:r>
        <w:fldChar w:fldCharType="end"/>
      </w:r>
    </w:p>
    <w:p w14:paraId="7A7406E9" w14:textId="2A223B87" w:rsidR="00AE6949" w:rsidRDefault="00AE6949">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_Toc67681467 \h </w:instrText>
      </w:r>
      <w:r>
        <w:fldChar w:fldCharType="separate"/>
      </w:r>
      <w:r>
        <w:t>264</w:t>
      </w:r>
      <w:r>
        <w:fldChar w:fldCharType="end"/>
      </w:r>
    </w:p>
    <w:p w14:paraId="503A1C11" w14:textId="34117DE8" w:rsidR="00AE6949" w:rsidRDefault="00AE6949">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_Toc67681468 \h </w:instrText>
      </w:r>
      <w:r>
        <w:fldChar w:fldCharType="separate"/>
      </w:r>
      <w:r>
        <w:t>264</w:t>
      </w:r>
      <w:r>
        <w:fldChar w:fldCharType="end"/>
      </w:r>
    </w:p>
    <w:p w14:paraId="6053A917" w14:textId="3D30DE90" w:rsidR="00AE6949" w:rsidRDefault="00AE6949">
      <w:pPr>
        <w:pStyle w:val="TOC4"/>
        <w:rPr>
          <w:rFonts w:asciiTheme="minorHAnsi" w:eastAsiaTheme="minorEastAsia" w:hAnsiTheme="minorHAnsi" w:cstheme="minorBidi"/>
          <w:sz w:val="22"/>
          <w:szCs w:val="22"/>
          <w:lang w:eastAsia="en-GB"/>
        </w:rPr>
      </w:pPr>
      <w:r w:rsidRPr="00AE6949">
        <w:t>6.6.6.2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_Toc67681469 \h </w:instrText>
      </w:r>
      <w:r>
        <w:fldChar w:fldCharType="separate"/>
      </w:r>
      <w:r>
        <w:t>265</w:t>
      </w:r>
      <w:r>
        <w:fldChar w:fldCharType="end"/>
      </w:r>
    </w:p>
    <w:p w14:paraId="048ACD4C" w14:textId="53119A3D" w:rsidR="00AE6949" w:rsidRDefault="00AE6949">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_Toc67681470 \h </w:instrText>
      </w:r>
      <w:r>
        <w:fldChar w:fldCharType="separate"/>
      </w:r>
      <w:r>
        <w:t>265</w:t>
      </w:r>
      <w:r>
        <w:fldChar w:fldCharType="end"/>
      </w:r>
    </w:p>
    <w:p w14:paraId="5BF28C56" w14:textId="55429E95" w:rsidR="00AE6949" w:rsidRDefault="00AE6949">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_Toc67681471 \h </w:instrText>
      </w:r>
      <w:r>
        <w:fldChar w:fldCharType="separate"/>
      </w:r>
      <w:r>
        <w:t>265</w:t>
      </w:r>
      <w:r>
        <w:fldChar w:fldCharType="end"/>
      </w:r>
    </w:p>
    <w:p w14:paraId="02FEB422" w14:textId="4A9D1610" w:rsidR="00AE6949" w:rsidRDefault="00AE6949">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_Toc67681472 \h </w:instrText>
      </w:r>
      <w:r>
        <w:fldChar w:fldCharType="separate"/>
      </w:r>
      <w:r>
        <w:t>265</w:t>
      </w:r>
      <w:r>
        <w:fldChar w:fldCharType="end"/>
      </w:r>
    </w:p>
    <w:p w14:paraId="00513D9E" w14:textId="2249744E" w:rsidR="00AE6949" w:rsidRDefault="00AE6949">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_Toc67681473 \h </w:instrText>
      </w:r>
      <w:r>
        <w:fldChar w:fldCharType="separate"/>
      </w:r>
      <w:r>
        <w:t>265</w:t>
      </w:r>
      <w:r>
        <w:fldChar w:fldCharType="end"/>
      </w:r>
    </w:p>
    <w:p w14:paraId="47B591E5" w14:textId="16D117C7" w:rsidR="00AE6949" w:rsidRDefault="00AE6949">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_Toc67681474 \h </w:instrText>
      </w:r>
      <w:r>
        <w:fldChar w:fldCharType="separate"/>
      </w:r>
      <w:r>
        <w:t>265</w:t>
      </w:r>
      <w:r>
        <w:fldChar w:fldCharType="end"/>
      </w:r>
    </w:p>
    <w:p w14:paraId="1BAAD135" w14:textId="3409056C" w:rsidR="00AE6949" w:rsidRDefault="00AE6949">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_Toc67681475 \h </w:instrText>
      </w:r>
      <w:r>
        <w:fldChar w:fldCharType="separate"/>
      </w:r>
      <w:r>
        <w:t>266</w:t>
      </w:r>
      <w:r>
        <w:fldChar w:fldCharType="end"/>
      </w:r>
    </w:p>
    <w:p w14:paraId="0328B1BA" w14:textId="5EA8E78E" w:rsidR="00AE6949" w:rsidRDefault="00AE6949">
      <w:pPr>
        <w:pStyle w:val="TOC4"/>
        <w:rPr>
          <w:rFonts w:asciiTheme="minorHAnsi" w:eastAsiaTheme="minorEastAsia" w:hAnsiTheme="minorHAnsi" w:cstheme="minorBidi"/>
          <w:sz w:val="22"/>
          <w:szCs w:val="22"/>
          <w:lang w:eastAsia="en-GB"/>
        </w:rPr>
      </w:pPr>
      <w:r w:rsidRPr="00AE6949">
        <w:t>6.6.6.3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_Toc67681476 \h </w:instrText>
      </w:r>
      <w:r>
        <w:fldChar w:fldCharType="separate"/>
      </w:r>
      <w:r>
        <w:t>266</w:t>
      </w:r>
      <w:r>
        <w:fldChar w:fldCharType="end"/>
      </w:r>
    </w:p>
    <w:p w14:paraId="4B36ED62" w14:textId="5269708C" w:rsidR="00AE6949" w:rsidRDefault="00AE6949">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_Toc67681477 \h </w:instrText>
      </w:r>
      <w:r>
        <w:fldChar w:fldCharType="separate"/>
      </w:r>
      <w:r>
        <w:t>266</w:t>
      </w:r>
      <w:r>
        <w:fldChar w:fldCharType="end"/>
      </w:r>
    </w:p>
    <w:p w14:paraId="153DA704" w14:textId="7247F011" w:rsidR="00AE6949" w:rsidRDefault="00AE6949">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_Toc67681478 \h </w:instrText>
      </w:r>
      <w:r>
        <w:fldChar w:fldCharType="separate"/>
      </w:r>
      <w:r>
        <w:t>266</w:t>
      </w:r>
      <w:r>
        <w:fldChar w:fldCharType="end"/>
      </w:r>
    </w:p>
    <w:p w14:paraId="793D09D5" w14:textId="73E6B702" w:rsidR="00AE6949" w:rsidRDefault="00AE6949">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_Toc67681479 \h </w:instrText>
      </w:r>
      <w:r>
        <w:fldChar w:fldCharType="separate"/>
      </w:r>
      <w:r>
        <w:t>266</w:t>
      </w:r>
      <w:r>
        <w:fldChar w:fldCharType="end"/>
      </w:r>
    </w:p>
    <w:p w14:paraId="35AF383A" w14:textId="34DCF9D6" w:rsidR="00AE6949" w:rsidRDefault="00AE6949">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_Toc67681480 \h </w:instrText>
      </w:r>
      <w:r>
        <w:fldChar w:fldCharType="separate"/>
      </w:r>
      <w:r>
        <w:t>266</w:t>
      </w:r>
      <w:r>
        <w:fldChar w:fldCharType="end"/>
      </w:r>
    </w:p>
    <w:p w14:paraId="1E0CC8B0" w14:textId="3C33DF6E" w:rsidR="00AE6949" w:rsidRDefault="00AE6949">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_Toc67681481 \h </w:instrText>
      </w:r>
      <w:r>
        <w:fldChar w:fldCharType="separate"/>
      </w:r>
      <w:r>
        <w:t>266</w:t>
      </w:r>
      <w:r>
        <w:fldChar w:fldCharType="end"/>
      </w:r>
    </w:p>
    <w:p w14:paraId="6B7BC394" w14:textId="4F0C48AE" w:rsidR="00AE6949" w:rsidRDefault="00AE6949">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_Toc67681482 \h </w:instrText>
      </w:r>
      <w:r>
        <w:fldChar w:fldCharType="separate"/>
      </w:r>
      <w:r>
        <w:t>266</w:t>
      </w:r>
      <w:r>
        <w:fldChar w:fldCharType="end"/>
      </w:r>
    </w:p>
    <w:p w14:paraId="060AF516" w14:textId="346D1943" w:rsidR="00AE6949" w:rsidRDefault="00AE6949">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_Toc67681483 \h </w:instrText>
      </w:r>
      <w:r>
        <w:fldChar w:fldCharType="separate"/>
      </w:r>
      <w:r>
        <w:t>267</w:t>
      </w:r>
      <w:r>
        <w:fldChar w:fldCharType="end"/>
      </w:r>
    </w:p>
    <w:p w14:paraId="6D690B41" w14:textId="362097CA" w:rsidR="00AE6949" w:rsidRDefault="00AE6949">
      <w:pPr>
        <w:pStyle w:val="TOC3"/>
        <w:rPr>
          <w:rFonts w:asciiTheme="minorHAnsi" w:eastAsiaTheme="minorEastAsia" w:hAnsiTheme="minorHAnsi" w:cstheme="minorBidi"/>
          <w:sz w:val="22"/>
          <w:szCs w:val="22"/>
          <w:lang w:eastAsia="en-GB"/>
        </w:rPr>
      </w:pPr>
      <w:r w:rsidRPr="00AE6949">
        <w:t>6.6.9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_Toc67681484 \h </w:instrText>
      </w:r>
      <w:r>
        <w:fldChar w:fldCharType="separate"/>
      </w:r>
      <w:r>
        <w:t>267</w:t>
      </w:r>
      <w:r>
        <w:fldChar w:fldCharType="end"/>
      </w:r>
    </w:p>
    <w:p w14:paraId="71E1BAA4" w14:textId="54F34AA5" w:rsidR="00AE6949" w:rsidRDefault="00AE694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_Toc67681485 \h </w:instrText>
      </w:r>
      <w:r>
        <w:fldChar w:fldCharType="separate"/>
      </w:r>
      <w:r>
        <w:t>267</w:t>
      </w:r>
      <w:r>
        <w:fldChar w:fldCharType="end"/>
      </w:r>
    </w:p>
    <w:p w14:paraId="7BC2137F" w14:textId="3CFB8BF2" w:rsidR="00AE6949" w:rsidRDefault="00AE694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_Toc67681486 \h </w:instrText>
      </w:r>
      <w:r>
        <w:fldChar w:fldCharType="separate"/>
      </w:r>
      <w:r>
        <w:t>267</w:t>
      </w:r>
      <w:r>
        <w:fldChar w:fldCharType="end"/>
      </w:r>
    </w:p>
    <w:p w14:paraId="5F72DAF5" w14:textId="1F61C184" w:rsidR="00AE6949" w:rsidRDefault="00AE694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_Toc67681487 \h </w:instrText>
      </w:r>
      <w:r>
        <w:fldChar w:fldCharType="separate"/>
      </w:r>
      <w:r>
        <w:t>268</w:t>
      </w:r>
      <w:r>
        <w:fldChar w:fldCharType="end"/>
      </w:r>
    </w:p>
    <w:p w14:paraId="5446D187" w14:textId="66D518BF" w:rsidR="00AE6949" w:rsidRDefault="00AE694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_Toc67681488 \h </w:instrText>
      </w:r>
      <w:r>
        <w:fldChar w:fldCharType="separate"/>
      </w:r>
      <w:r>
        <w:t>268</w:t>
      </w:r>
      <w:r>
        <w:fldChar w:fldCharType="end"/>
      </w:r>
    </w:p>
    <w:p w14:paraId="3BE110CB" w14:textId="43AD65E2" w:rsidR="00AE6949" w:rsidRDefault="00AE694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_Toc67681489 \h </w:instrText>
      </w:r>
      <w:r>
        <w:fldChar w:fldCharType="separate"/>
      </w:r>
      <w:r>
        <w:t>268</w:t>
      </w:r>
      <w:r>
        <w:fldChar w:fldCharType="end"/>
      </w:r>
    </w:p>
    <w:p w14:paraId="444E130A" w14:textId="5A778451" w:rsidR="00AE6949" w:rsidRDefault="00AE6949">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_Toc67681490 \h </w:instrText>
      </w:r>
      <w:r>
        <w:fldChar w:fldCharType="separate"/>
      </w:r>
      <w:r>
        <w:t>268</w:t>
      </w:r>
      <w:r>
        <w:fldChar w:fldCharType="end"/>
      </w:r>
    </w:p>
    <w:p w14:paraId="023D3191" w14:textId="7B88B634" w:rsidR="00AE6949" w:rsidRDefault="00AE6949">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_Toc67681491 \h </w:instrText>
      </w:r>
      <w:r>
        <w:fldChar w:fldCharType="separate"/>
      </w:r>
      <w:r>
        <w:t>268</w:t>
      </w:r>
      <w:r>
        <w:fldChar w:fldCharType="end"/>
      </w:r>
    </w:p>
    <w:p w14:paraId="00A32D5E" w14:textId="58F1065C" w:rsidR="00AE6949" w:rsidRDefault="00AE694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_Toc67681492 \h </w:instrText>
      </w:r>
      <w:r>
        <w:fldChar w:fldCharType="separate"/>
      </w:r>
      <w:r>
        <w:t>268</w:t>
      </w:r>
      <w:r>
        <w:fldChar w:fldCharType="end"/>
      </w:r>
    </w:p>
    <w:p w14:paraId="0F1030A4" w14:textId="7E6EE8A6" w:rsidR="00AE6949" w:rsidRDefault="00AE6949">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_Toc67681493 \h </w:instrText>
      </w:r>
      <w:r>
        <w:fldChar w:fldCharType="separate"/>
      </w:r>
      <w:r>
        <w:t>268</w:t>
      </w:r>
      <w:r>
        <w:fldChar w:fldCharType="end"/>
      </w:r>
    </w:p>
    <w:p w14:paraId="7B26C49B" w14:textId="15AACB7E" w:rsidR="00AE6949" w:rsidRDefault="00AE694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_Toc67681494 \h </w:instrText>
      </w:r>
      <w:r>
        <w:fldChar w:fldCharType="separate"/>
      </w:r>
      <w:r>
        <w:t>268</w:t>
      </w:r>
      <w:r>
        <w:fldChar w:fldCharType="end"/>
      </w:r>
    </w:p>
    <w:p w14:paraId="195174DD" w14:textId="336CEF9D" w:rsidR="00AE6949" w:rsidRDefault="00AE694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_Toc67681495 \h </w:instrText>
      </w:r>
      <w:r>
        <w:fldChar w:fldCharType="separate"/>
      </w:r>
      <w:r>
        <w:t>268</w:t>
      </w:r>
      <w:r>
        <w:fldChar w:fldCharType="end"/>
      </w:r>
    </w:p>
    <w:p w14:paraId="64FD0665" w14:textId="5112B144" w:rsidR="00AE6949" w:rsidRDefault="00AE694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_Toc67681496 \h </w:instrText>
      </w:r>
      <w:r>
        <w:fldChar w:fldCharType="separate"/>
      </w:r>
      <w:r>
        <w:t>269</w:t>
      </w:r>
      <w:r>
        <w:fldChar w:fldCharType="end"/>
      </w:r>
    </w:p>
    <w:p w14:paraId="59EB2ECD" w14:textId="7873E361" w:rsidR="00AE6949" w:rsidRDefault="00AE6949">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_Toc67681497 \h </w:instrText>
      </w:r>
      <w:r>
        <w:fldChar w:fldCharType="separate"/>
      </w:r>
      <w:r>
        <w:t>269</w:t>
      </w:r>
      <w:r>
        <w:fldChar w:fldCharType="end"/>
      </w:r>
    </w:p>
    <w:p w14:paraId="2E6F4DB5" w14:textId="7900E66A" w:rsidR="00AE6949" w:rsidRDefault="00AE6949">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_Toc67681498 \h </w:instrText>
      </w:r>
      <w:r>
        <w:fldChar w:fldCharType="separate"/>
      </w:r>
      <w:r>
        <w:t>269</w:t>
      </w:r>
      <w:r>
        <w:fldChar w:fldCharType="end"/>
      </w:r>
    </w:p>
    <w:p w14:paraId="7F04ED6B" w14:textId="0C3E9FBE" w:rsidR="00AE6949" w:rsidRDefault="00AE6949">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_Toc67681499 \h </w:instrText>
      </w:r>
      <w:r>
        <w:fldChar w:fldCharType="separate"/>
      </w:r>
      <w:r>
        <w:t>269</w:t>
      </w:r>
      <w:r>
        <w:fldChar w:fldCharType="end"/>
      </w:r>
    </w:p>
    <w:p w14:paraId="7B152BD0" w14:textId="5174E9D0" w:rsidR="00AE6949" w:rsidRDefault="00AE6949">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_Toc67681500 \h </w:instrText>
      </w:r>
      <w:r>
        <w:fldChar w:fldCharType="separate"/>
      </w:r>
      <w:r>
        <w:t>269</w:t>
      </w:r>
      <w:r>
        <w:fldChar w:fldCharType="end"/>
      </w:r>
    </w:p>
    <w:p w14:paraId="763EB3D5" w14:textId="246D5CE5" w:rsidR="00AE6949" w:rsidRDefault="00AE694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_Toc67681501 \h </w:instrText>
      </w:r>
      <w:r>
        <w:fldChar w:fldCharType="separate"/>
      </w:r>
      <w:r>
        <w:t>270</w:t>
      </w:r>
      <w:r>
        <w:fldChar w:fldCharType="end"/>
      </w:r>
    </w:p>
    <w:p w14:paraId="5E85FA86" w14:textId="2CBD3FCC" w:rsidR="00AE6949" w:rsidRDefault="00AE6949">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_Toc67681502 \h </w:instrText>
      </w:r>
      <w:r>
        <w:fldChar w:fldCharType="separate"/>
      </w:r>
      <w:r>
        <w:t>270</w:t>
      </w:r>
      <w:r>
        <w:fldChar w:fldCharType="end"/>
      </w:r>
    </w:p>
    <w:p w14:paraId="54E8C22B" w14:textId="316A69EE" w:rsidR="00AE6949" w:rsidRDefault="00AE6949">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_Toc67681503 \h </w:instrText>
      </w:r>
      <w:r>
        <w:fldChar w:fldCharType="separate"/>
      </w:r>
      <w:r>
        <w:t>270</w:t>
      </w:r>
      <w:r>
        <w:fldChar w:fldCharType="end"/>
      </w:r>
    </w:p>
    <w:p w14:paraId="006DBD26" w14:textId="0710DB8F" w:rsidR="00AE6949" w:rsidRDefault="00AE6949">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_Toc67681504 \h </w:instrText>
      </w:r>
      <w:r>
        <w:fldChar w:fldCharType="separate"/>
      </w:r>
      <w:r>
        <w:t>270</w:t>
      </w:r>
      <w:r>
        <w:fldChar w:fldCharType="end"/>
      </w:r>
    </w:p>
    <w:p w14:paraId="0CFDFFE6" w14:textId="74716F92" w:rsidR="00AE6949" w:rsidRDefault="00AE6949">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_Toc67681505 \h </w:instrText>
      </w:r>
      <w:r>
        <w:fldChar w:fldCharType="separate"/>
      </w:r>
      <w:r>
        <w:t>270</w:t>
      </w:r>
      <w:r>
        <w:fldChar w:fldCharType="end"/>
      </w:r>
    </w:p>
    <w:p w14:paraId="074ECAAA" w14:textId="11AC3F22" w:rsidR="00AE6949" w:rsidRDefault="00AE6949">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_Toc67681506 \h </w:instrText>
      </w:r>
      <w:r>
        <w:fldChar w:fldCharType="separate"/>
      </w:r>
      <w:r>
        <w:t>270</w:t>
      </w:r>
      <w:r>
        <w:fldChar w:fldCharType="end"/>
      </w:r>
    </w:p>
    <w:p w14:paraId="74C18BE5" w14:textId="3818862D" w:rsidR="00AE6949" w:rsidRDefault="00AE6949">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_Toc67681507 \h </w:instrText>
      </w:r>
      <w:r>
        <w:fldChar w:fldCharType="separate"/>
      </w:r>
      <w:r>
        <w:t>270</w:t>
      </w:r>
      <w:r>
        <w:fldChar w:fldCharType="end"/>
      </w:r>
    </w:p>
    <w:p w14:paraId="4020D839" w14:textId="1D5E27BB" w:rsidR="00AE6949" w:rsidRDefault="00AE6949">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_Toc67681508 \h </w:instrText>
      </w:r>
      <w:r>
        <w:fldChar w:fldCharType="separate"/>
      </w:r>
      <w:r>
        <w:t>270</w:t>
      </w:r>
      <w:r>
        <w:fldChar w:fldCharType="end"/>
      </w:r>
    </w:p>
    <w:p w14:paraId="4713E6E3" w14:textId="11712722" w:rsidR="00AE6949" w:rsidRDefault="00AE6949">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_Toc67681509 \h </w:instrText>
      </w:r>
      <w:r>
        <w:fldChar w:fldCharType="separate"/>
      </w:r>
      <w:r>
        <w:t>270</w:t>
      </w:r>
      <w:r>
        <w:fldChar w:fldCharType="end"/>
      </w:r>
    </w:p>
    <w:p w14:paraId="618D66AF" w14:textId="7B067A59" w:rsidR="00AE6949" w:rsidRDefault="00AE694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_Toc67681510 \h </w:instrText>
      </w:r>
      <w:r>
        <w:fldChar w:fldCharType="separate"/>
      </w:r>
      <w:r>
        <w:t>271</w:t>
      </w:r>
      <w:r>
        <w:fldChar w:fldCharType="end"/>
      </w:r>
    </w:p>
    <w:p w14:paraId="08A927B6" w14:textId="11C51D22" w:rsidR="00AE6949" w:rsidRDefault="00AE694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_Toc67681511 \h </w:instrText>
      </w:r>
      <w:r>
        <w:fldChar w:fldCharType="separate"/>
      </w:r>
      <w:r>
        <w:t>271</w:t>
      </w:r>
      <w:r>
        <w:fldChar w:fldCharType="end"/>
      </w:r>
    </w:p>
    <w:p w14:paraId="5C652651" w14:textId="70EA1D5B" w:rsidR="00AE6949" w:rsidRDefault="00AE6949">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_Toc67681512 \h </w:instrText>
      </w:r>
      <w:r>
        <w:fldChar w:fldCharType="separate"/>
      </w:r>
      <w:r>
        <w:t>271</w:t>
      </w:r>
      <w:r>
        <w:fldChar w:fldCharType="end"/>
      </w:r>
    </w:p>
    <w:p w14:paraId="2F7BC9EB" w14:textId="68A3A153" w:rsidR="00AE6949" w:rsidRDefault="00AE6949">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_Toc67681513 \h </w:instrText>
      </w:r>
      <w:r>
        <w:fldChar w:fldCharType="separate"/>
      </w:r>
      <w:r>
        <w:t>271</w:t>
      </w:r>
      <w:r>
        <w:fldChar w:fldCharType="end"/>
      </w:r>
    </w:p>
    <w:p w14:paraId="3AFE03B4" w14:textId="7A2BD4D9" w:rsidR="00AE6949" w:rsidRDefault="00AE6949">
      <w:pPr>
        <w:pStyle w:val="TOC4"/>
        <w:rPr>
          <w:rFonts w:asciiTheme="minorHAnsi" w:eastAsiaTheme="minorEastAsia" w:hAnsiTheme="minorHAnsi" w:cstheme="minorBidi"/>
          <w:sz w:val="22"/>
          <w:szCs w:val="22"/>
          <w:lang w:eastAsia="en-GB"/>
        </w:rPr>
      </w:pPr>
      <w:r w:rsidRPr="00AE6949">
        <w:t>6.7.6.2</w:t>
      </w:r>
      <w:r w:rsidRPr="00AE6949">
        <w:rPr>
          <w:rFonts w:asciiTheme="minorHAnsi" w:eastAsiaTheme="minorEastAsia" w:hAnsiTheme="minorHAnsi" w:cstheme="minorBidi"/>
          <w:sz w:val="22"/>
          <w:szCs w:val="22"/>
          <w:lang w:eastAsia="en-GB"/>
        </w:rPr>
        <w:tab/>
      </w:r>
      <w:r w:rsidRPr="00E85FB0">
        <w:rPr>
          <w:lang w:val="en-US"/>
        </w:rPr>
        <w:t>Structured data types</w:t>
      </w:r>
      <w:r>
        <w:tab/>
      </w:r>
      <w:r>
        <w:fldChar w:fldCharType="begin" w:fldLock="1"/>
      </w:r>
      <w:r>
        <w:instrText xml:space="preserve"> PAGEREF _Toc67681514 \h </w:instrText>
      </w:r>
      <w:r>
        <w:fldChar w:fldCharType="separate"/>
      </w:r>
      <w:r>
        <w:t>272</w:t>
      </w:r>
      <w:r>
        <w:fldChar w:fldCharType="end"/>
      </w:r>
    </w:p>
    <w:p w14:paraId="3DE0E73C" w14:textId="5BEDE35D" w:rsidR="00AE6949" w:rsidRDefault="00AE6949">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_Toc67681515 \h </w:instrText>
      </w:r>
      <w:r>
        <w:fldChar w:fldCharType="separate"/>
      </w:r>
      <w:r>
        <w:t>272</w:t>
      </w:r>
      <w:r>
        <w:fldChar w:fldCharType="end"/>
      </w:r>
    </w:p>
    <w:p w14:paraId="7813B046" w14:textId="1337CD5E" w:rsidR="00AE6949" w:rsidRDefault="00AE6949">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_Toc67681516 \h </w:instrText>
      </w:r>
      <w:r>
        <w:fldChar w:fldCharType="separate"/>
      </w:r>
      <w:r>
        <w:t>272</w:t>
      </w:r>
      <w:r>
        <w:fldChar w:fldCharType="end"/>
      </w:r>
    </w:p>
    <w:p w14:paraId="265E7893" w14:textId="7B8D05C1" w:rsidR="00AE6949" w:rsidRDefault="00AE6949">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_Toc67681517 \h </w:instrText>
      </w:r>
      <w:r>
        <w:fldChar w:fldCharType="separate"/>
      </w:r>
      <w:r>
        <w:t>273</w:t>
      </w:r>
      <w:r>
        <w:fldChar w:fldCharType="end"/>
      </w:r>
    </w:p>
    <w:p w14:paraId="11445EB8" w14:textId="57137FBE" w:rsidR="00AE6949" w:rsidRDefault="00AE6949">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_Toc67681518 \h </w:instrText>
      </w:r>
      <w:r>
        <w:fldChar w:fldCharType="separate"/>
      </w:r>
      <w:r>
        <w:t>274</w:t>
      </w:r>
      <w:r>
        <w:fldChar w:fldCharType="end"/>
      </w:r>
    </w:p>
    <w:p w14:paraId="06F27EFB" w14:textId="6E60B133" w:rsidR="00AE6949" w:rsidRDefault="00AE6949">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_Toc67681519 \h </w:instrText>
      </w:r>
      <w:r>
        <w:fldChar w:fldCharType="separate"/>
      </w:r>
      <w:r>
        <w:t>274</w:t>
      </w:r>
      <w:r>
        <w:fldChar w:fldCharType="end"/>
      </w:r>
    </w:p>
    <w:p w14:paraId="1FFE1743" w14:textId="2070067F" w:rsidR="00AE6949" w:rsidRDefault="00AE6949">
      <w:pPr>
        <w:pStyle w:val="TOC4"/>
        <w:rPr>
          <w:rFonts w:asciiTheme="minorHAnsi" w:eastAsiaTheme="minorEastAsia" w:hAnsiTheme="minorHAnsi" w:cstheme="minorBidi"/>
          <w:sz w:val="22"/>
          <w:szCs w:val="22"/>
          <w:lang w:eastAsia="en-GB"/>
        </w:rPr>
      </w:pPr>
      <w:r w:rsidRPr="00AE6949">
        <w:t>6.7.6.3</w:t>
      </w:r>
      <w:r w:rsidRPr="00AE6949">
        <w:rPr>
          <w:rFonts w:asciiTheme="minorHAnsi" w:eastAsiaTheme="minorEastAsia" w:hAnsiTheme="minorHAnsi" w:cstheme="minorBidi"/>
          <w:sz w:val="22"/>
          <w:szCs w:val="22"/>
          <w:lang w:eastAsia="en-GB"/>
        </w:rPr>
        <w:tab/>
      </w:r>
      <w:r w:rsidRPr="00E85FB0">
        <w:rPr>
          <w:lang w:val="en-US"/>
        </w:rPr>
        <w:t>Simple data types and enumerations</w:t>
      </w:r>
      <w:r>
        <w:tab/>
      </w:r>
      <w:r>
        <w:fldChar w:fldCharType="begin" w:fldLock="1"/>
      </w:r>
      <w:r>
        <w:instrText xml:space="preserve"> PAGEREF _Toc67681520 \h </w:instrText>
      </w:r>
      <w:r>
        <w:fldChar w:fldCharType="separate"/>
      </w:r>
      <w:r>
        <w:t>274</w:t>
      </w:r>
      <w:r>
        <w:fldChar w:fldCharType="end"/>
      </w:r>
    </w:p>
    <w:p w14:paraId="71CF2207" w14:textId="2F38DFCE" w:rsidR="00AE6949" w:rsidRDefault="00AE6949">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_Toc67681521 \h </w:instrText>
      </w:r>
      <w:r>
        <w:fldChar w:fldCharType="separate"/>
      </w:r>
      <w:r>
        <w:t>274</w:t>
      </w:r>
      <w:r>
        <w:fldChar w:fldCharType="end"/>
      </w:r>
    </w:p>
    <w:p w14:paraId="32596BB1" w14:textId="5E35AFED" w:rsidR="00AE6949" w:rsidRDefault="00AE6949">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_Toc67681522 \h </w:instrText>
      </w:r>
      <w:r>
        <w:fldChar w:fldCharType="separate"/>
      </w:r>
      <w:r>
        <w:t>274</w:t>
      </w:r>
      <w:r>
        <w:fldChar w:fldCharType="end"/>
      </w:r>
    </w:p>
    <w:p w14:paraId="2B853699" w14:textId="21303870" w:rsidR="00AE6949" w:rsidRDefault="00AE6949">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_Toc67681523 \h </w:instrText>
      </w:r>
      <w:r>
        <w:fldChar w:fldCharType="separate"/>
      </w:r>
      <w:r>
        <w:t>274</w:t>
      </w:r>
      <w:r>
        <w:fldChar w:fldCharType="end"/>
      </w:r>
    </w:p>
    <w:p w14:paraId="308C687F" w14:textId="56DF5A71" w:rsidR="00AE6949" w:rsidRDefault="00AE6949">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_Toc67681524 \h </w:instrText>
      </w:r>
      <w:r>
        <w:fldChar w:fldCharType="separate"/>
      </w:r>
      <w:r>
        <w:t>274</w:t>
      </w:r>
      <w:r>
        <w:fldChar w:fldCharType="end"/>
      </w:r>
    </w:p>
    <w:p w14:paraId="15918C9B" w14:textId="772DF9BE" w:rsidR="00AE6949" w:rsidRDefault="00AE6949">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_Toc67681525 \h </w:instrText>
      </w:r>
      <w:r>
        <w:fldChar w:fldCharType="separate"/>
      </w:r>
      <w:r>
        <w:t>275</w:t>
      </w:r>
      <w:r>
        <w:fldChar w:fldCharType="end"/>
      </w:r>
    </w:p>
    <w:p w14:paraId="0BCBE031" w14:textId="22D4C052" w:rsidR="00AE6949" w:rsidRDefault="00AE6949">
      <w:pPr>
        <w:pStyle w:val="TOC3"/>
        <w:rPr>
          <w:rFonts w:asciiTheme="minorHAnsi" w:eastAsiaTheme="minorEastAsia" w:hAnsiTheme="minorHAnsi" w:cstheme="minorBidi"/>
          <w:sz w:val="22"/>
          <w:szCs w:val="22"/>
          <w:lang w:eastAsia="en-GB"/>
        </w:rPr>
      </w:pPr>
      <w:r w:rsidRPr="00AE6949">
        <w:t>6.7.9</w:t>
      </w:r>
      <w:r w:rsidRPr="00AE6949">
        <w:rPr>
          <w:rFonts w:asciiTheme="minorHAnsi" w:eastAsiaTheme="minorEastAsia" w:hAnsiTheme="minorHAnsi" w:cstheme="minorBidi"/>
          <w:sz w:val="22"/>
          <w:szCs w:val="22"/>
          <w:lang w:eastAsia="en-GB"/>
        </w:rPr>
        <w:tab/>
      </w:r>
      <w:r w:rsidRPr="00E85FB0">
        <w:rPr>
          <w:lang w:val="en-US"/>
        </w:rPr>
        <w:t>Security</w:t>
      </w:r>
      <w:r>
        <w:tab/>
      </w:r>
      <w:r>
        <w:fldChar w:fldCharType="begin" w:fldLock="1"/>
      </w:r>
      <w:r>
        <w:instrText xml:space="preserve"> PAGEREF _Toc67681526 \h </w:instrText>
      </w:r>
      <w:r>
        <w:fldChar w:fldCharType="separate"/>
      </w:r>
      <w:r>
        <w:t>275</w:t>
      </w:r>
      <w:r>
        <w:fldChar w:fldCharType="end"/>
      </w:r>
    </w:p>
    <w:p w14:paraId="27646F06" w14:textId="7C7EEB7B" w:rsidR="00AE6949" w:rsidRDefault="00AE6949" w:rsidP="00AE6949">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_Toc67681527 \h </w:instrText>
      </w:r>
      <w:r>
        <w:fldChar w:fldCharType="separate"/>
      </w:r>
      <w:r>
        <w:t>275</w:t>
      </w:r>
      <w:r>
        <w:fldChar w:fldCharType="end"/>
      </w:r>
    </w:p>
    <w:p w14:paraId="53040DFF" w14:textId="2AD03F3F" w:rsidR="00AE6949" w:rsidRDefault="00AE6949">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_Toc67681528 \h </w:instrText>
      </w:r>
      <w:r>
        <w:fldChar w:fldCharType="separate"/>
      </w:r>
      <w:r>
        <w:t>275</w:t>
      </w:r>
      <w:r>
        <w:fldChar w:fldCharType="end"/>
      </w:r>
    </w:p>
    <w:p w14:paraId="5D99E127" w14:textId="47C42D92" w:rsidR="00AE6949" w:rsidRDefault="00AE6949">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_Toc67681529 \h </w:instrText>
      </w:r>
      <w:r>
        <w:fldChar w:fldCharType="separate"/>
      </w:r>
      <w:r>
        <w:t>275</w:t>
      </w:r>
      <w:r>
        <w:fldChar w:fldCharType="end"/>
      </w:r>
    </w:p>
    <w:p w14:paraId="735F761F" w14:textId="30A04ED9" w:rsidR="00AE6949" w:rsidRDefault="00AE6949">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_Toc67681530 \h </w:instrText>
      </w:r>
      <w:r>
        <w:fldChar w:fldCharType="separate"/>
      </w:r>
      <w:r>
        <w:t>314</w:t>
      </w:r>
      <w:r>
        <w:fldChar w:fldCharType="end"/>
      </w:r>
    </w:p>
    <w:p w14:paraId="3043851D" w14:textId="069B756F" w:rsidR="00AE6949" w:rsidRDefault="00AE694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_Toc67681531 \h </w:instrText>
      </w:r>
      <w:r>
        <w:fldChar w:fldCharType="separate"/>
      </w:r>
      <w:r>
        <w:t>337</w:t>
      </w:r>
      <w:r>
        <w:fldChar w:fldCharType="end"/>
      </w:r>
    </w:p>
    <w:p w14:paraId="29567B22" w14:textId="707D2B22" w:rsidR="00AE6949" w:rsidRDefault="00AE6949">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_Toc67681532 \h </w:instrText>
      </w:r>
      <w:r>
        <w:fldChar w:fldCharType="separate"/>
      </w:r>
      <w:r>
        <w:t>346</w:t>
      </w:r>
      <w:r>
        <w:fldChar w:fldCharType="end"/>
      </w:r>
    </w:p>
    <w:p w14:paraId="75BE99C5" w14:textId="6C9E0BE0" w:rsidR="00AE6949" w:rsidRDefault="00AE6949">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_Toc67681533 \h </w:instrText>
      </w:r>
      <w:r>
        <w:fldChar w:fldCharType="separate"/>
      </w:r>
      <w:r>
        <w:t>353</w:t>
      </w:r>
      <w:r>
        <w:fldChar w:fldCharType="end"/>
      </w:r>
    </w:p>
    <w:p w14:paraId="2C1E1347" w14:textId="2410683F" w:rsidR="00AE6949" w:rsidRDefault="00AE6949">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_Toc67681534 \h </w:instrText>
      </w:r>
      <w:r>
        <w:fldChar w:fldCharType="separate"/>
      </w:r>
      <w:r>
        <w:t>360</w:t>
      </w:r>
      <w:r>
        <w:fldChar w:fldCharType="end"/>
      </w:r>
    </w:p>
    <w:p w14:paraId="18D65640" w14:textId="04C9D671" w:rsidR="00AE6949" w:rsidRDefault="00AE6949">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_Toc67681535 \h </w:instrText>
      </w:r>
      <w:r>
        <w:fldChar w:fldCharType="separate"/>
      </w:r>
      <w:r>
        <w:t>362</w:t>
      </w:r>
      <w:r>
        <w:fldChar w:fldCharType="end"/>
      </w:r>
    </w:p>
    <w:p w14:paraId="71B7855A" w14:textId="459E0B20" w:rsidR="00AE6949" w:rsidRDefault="00AE6949" w:rsidP="00AE6949">
      <w:pPr>
        <w:pStyle w:val="TOC8"/>
        <w:tabs>
          <w:tab w:val="right" w:leader="dot" w:pos="9639"/>
        </w:tabs>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_Toc67681536 \h </w:instrText>
      </w:r>
      <w:r>
        <w:fldChar w:fldCharType="separate"/>
      </w:r>
      <w:r>
        <w:t>365</w:t>
      </w:r>
      <w:r>
        <w:fldChar w:fldCharType="end"/>
      </w:r>
    </w:p>
    <w:p w14:paraId="2883BF10" w14:textId="7628E77F" w:rsidR="00AE6949" w:rsidRDefault="00AE6949" w:rsidP="00AE6949">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_Toc67681537 \h </w:instrText>
      </w:r>
      <w:r>
        <w:fldChar w:fldCharType="separate"/>
      </w:r>
      <w:r>
        <w:t>368</w:t>
      </w:r>
      <w:r>
        <w:fldChar w:fldCharType="end"/>
      </w:r>
    </w:p>
    <w:p w14:paraId="61459BE8" w14:textId="682AE600" w:rsidR="00AE6949" w:rsidRDefault="00AE6949" w:rsidP="00AE6949">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_Toc67681538 \h </w:instrText>
      </w:r>
      <w:r>
        <w:fldChar w:fldCharType="separate"/>
      </w:r>
      <w:r>
        <w:t>371</w:t>
      </w:r>
      <w:r>
        <w:fldChar w:fldCharType="end"/>
      </w:r>
    </w:p>
    <w:p w14:paraId="792AE463" w14:textId="467AFDFB"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67680695"/>
      <w:bookmarkEnd w:id="9"/>
      <w:r w:rsidRPr="00B3056F">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67680696"/>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67680697"/>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32" w:name="OLE_LINK1"/>
      <w:bookmarkStart w:id="33" w:name="OLE_LINK2"/>
      <w:bookmarkStart w:id="34" w:name="OLE_LINK3"/>
      <w:bookmarkStart w:id="35"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32"/>
    <w:bookmarkEnd w:id="33"/>
    <w:bookmarkEnd w:id="34"/>
    <w:bookmarkEnd w:id="35"/>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6"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62B4D37A" w14:textId="58F54D17" w:rsidR="004D7472" w:rsidRPr="00B3056F" w:rsidRDefault="000A6B0C" w:rsidP="004D7472">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7" w:name="_Toc27584939"/>
      <w:bookmarkStart w:id="38" w:name="_Toc36456881"/>
      <w:bookmarkStart w:id="39" w:name="_Toc45027759"/>
      <w:bookmarkStart w:id="40" w:name="_Toc45028594"/>
      <w:bookmarkStart w:id="41" w:name="_Toc51867355"/>
      <w:bookmarkStart w:id="42" w:name="_Toc67680698"/>
      <w:r w:rsidRPr="00B3056F">
        <w:t>3</w:t>
      </w:r>
      <w:r w:rsidRPr="00B3056F">
        <w:tab/>
      </w:r>
      <w:r w:rsidRPr="00B3056F">
        <w:rPr>
          <w:rFonts w:eastAsia="SimSun"/>
        </w:rPr>
        <w:t>Definitions and abbreviations</w:t>
      </w:r>
      <w:bookmarkEnd w:id="36"/>
      <w:bookmarkEnd w:id="37"/>
      <w:bookmarkEnd w:id="38"/>
      <w:bookmarkEnd w:id="39"/>
      <w:bookmarkEnd w:id="40"/>
      <w:bookmarkEnd w:id="41"/>
      <w:bookmarkEnd w:id="42"/>
    </w:p>
    <w:p w14:paraId="100F4F3B" w14:textId="77777777" w:rsidR="00EF45DA" w:rsidRPr="00B3056F" w:rsidRDefault="00EF45DA" w:rsidP="00EF45DA">
      <w:pPr>
        <w:pStyle w:val="Heading2"/>
        <w:rPr>
          <w:rFonts w:eastAsia="SimSun"/>
        </w:rPr>
      </w:pPr>
      <w:bookmarkStart w:id="43" w:name="_Toc11338337"/>
      <w:bookmarkStart w:id="44" w:name="_Toc27584940"/>
      <w:bookmarkStart w:id="45" w:name="_Toc36456882"/>
      <w:bookmarkStart w:id="46" w:name="_Toc45027760"/>
      <w:bookmarkStart w:id="47" w:name="_Toc45028595"/>
      <w:bookmarkStart w:id="48" w:name="_Toc51867356"/>
      <w:bookmarkStart w:id="49" w:name="_Toc67680699"/>
      <w:r w:rsidRPr="00B3056F">
        <w:rPr>
          <w:rFonts w:eastAsia="SimSun"/>
        </w:rPr>
        <w:t>3.1</w:t>
      </w:r>
      <w:r w:rsidRPr="00B3056F">
        <w:rPr>
          <w:rFonts w:eastAsia="SimSun"/>
        </w:rPr>
        <w:tab/>
        <w:t>Definitions</w:t>
      </w:r>
      <w:bookmarkEnd w:id="43"/>
      <w:bookmarkEnd w:id="44"/>
      <w:bookmarkEnd w:id="45"/>
      <w:bookmarkEnd w:id="46"/>
      <w:bookmarkEnd w:id="47"/>
      <w:bookmarkEnd w:id="48"/>
      <w:bookmarkEnd w:id="4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50" w:name="OLE_LINK8"/>
      <w:bookmarkStart w:id="51" w:name="OLE_LINK7"/>
      <w:bookmarkStart w:id="52" w:name="OLE_LINK6"/>
      <w:r w:rsidRPr="00B3056F">
        <w:t xml:space="preserve">3GPP </w:t>
      </w:r>
      <w:bookmarkEnd w:id="50"/>
      <w:bookmarkEnd w:id="51"/>
      <w:bookmarkEnd w:id="5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67680700"/>
      <w:r w:rsidRPr="00B3056F">
        <w:t>3.2</w:t>
      </w:r>
      <w:r w:rsidRPr="00B3056F">
        <w:tab/>
        <w:t>Abbreviations</w:t>
      </w:r>
      <w:bookmarkEnd w:id="53"/>
      <w:bookmarkEnd w:id="54"/>
      <w:bookmarkEnd w:id="55"/>
      <w:bookmarkEnd w:id="56"/>
      <w:bookmarkEnd w:id="57"/>
      <w:bookmarkEnd w:id="58"/>
      <w:bookmarkEnd w:id="59"/>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lastRenderedPageBreak/>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67680701"/>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67680702"/>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5pt;height:396pt" o:ole="">
            <v:imagedata r:id="rId12" o:title=""/>
          </v:shape>
          <o:OLEObject Type="Embed" ProgID="Visio.Drawing.11" ShapeID="_x0000_i1025" DrawAspect="Content" ObjectID="_1678294162"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67680703"/>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67680704"/>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67680705"/>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67680706"/>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67680707"/>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67680708"/>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67680709"/>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67680710"/>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lastRenderedPageBreak/>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A8E2ED" w14:textId="77777777" w:rsidR="008A4B80" w:rsidRDefault="00434502" w:rsidP="008A4B80">
      <w:pPr>
        <w:pStyle w:val="B1"/>
      </w:pPr>
      <w:r w:rsidRPr="00110F97">
        <w:rPr>
          <w:rFonts w:hint="eastAsia"/>
          <w:lang w:eastAsia="zh-CN"/>
        </w:rPr>
        <w:t>-</w:t>
      </w:r>
      <w:r w:rsidRPr="00110F97">
        <w:tab/>
      </w:r>
      <w:r>
        <w:t xml:space="preserve">LCS Broadcast Assistance </w:t>
      </w:r>
      <w:bookmarkStart w:id="130" w:name="_Hlk42359067"/>
      <w:r>
        <w:t xml:space="preserve">Subscription </w:t>
      </w:r>
      <w:bookmarkEnd w:id="130"/>
      <w:r>
        <w:t>Data Retrieval</w:t>
      </w:r>
    </w:p>
    <w:p w14:paraId="7472D780" w14:textId="1B16953C" w:rsidR="00EF45DA" w:rsidRPr="00B3056F" w:rsidRDefault="008A4B80" w:rsidP="008A4B80">
      <w:pPr>
        <w:pStyle w:val="B1"/>
      </w:pPr>
      <w:r>
        <w:t>-</w:t>
      </w:r>
      <w:r>
        <w:tab/>
        <w:t>UE Context in A</w:t>
      </w:r>
      <w:r w:rsidRPr="00B3056F">
        <w:t>MF Data Retrieval</w:t>
      </w:r>
    </w:p>
    <w:p w14:paraId="74C2316C" w14:textId="77777777"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1" w:name="_Toc11338349"/>
      <w:bookmarkStart w:id="132" w:name="_Toc27584952"/>
      <w:bookmarkStart w:id="133" w:name="_Toc36456894"/>
      <w:bookmarkStart w:id="134" w:name="_Toc45027772"/>
      <w:bookmarkStart w:id="135" w:name="_Toc45028607"/>
      <w:bookmarkStart w:id="136" w:name="_Toc51867368"/>
      <w:bookmarkStart w:id="137" w:name="_Toc67680711"/>
      <w:r w:rsidRPr="00B3056F">
        <w:t>5.2.2.2.2</w:t>
      </w:r>
      <w:r w:rsidRPr="00B3056F">
        <w:tab/>
        <w:t>Slice Selection Subscription Data Retrieval</w:t>
      </w:r>
      <w:bookmarkEnd w:id="131"/>
      <w:bookmarkEnd w:id="132"/>
      <w:bookmarkEnd w:id="133"/>
      <w:bookmarkEnd w:id="134"/>
      <w:bookmarkEnd w:id="135"/>
      <w:bookmarkEnd w:id="136"/>
      <w:bookmarkEnd w:id="137"/>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5.5pt;height:119.5pt" o:ole="">
            <v:imagedata r:id="rId14" o:title=""/>
          </v:shape>
          <o:OLEObject Type="Embed" ProgID="Visio.Drawing.11" ShapeID="_x0000_i1026" DrawAspect="Content" ObjectID="_1678294163"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8" w:name="_Toc11338350"/>
      <w:bookmarkStart w:id="139" w:name="_Toc27584953"/>
      <w:bookmarkStart w:id="140" w:name="_Toc36456895"/>
      <w:bookmarkStart w:id="141" w:name="_Toc45027773"/>
      <w:bookmarkStart w:id="142" w:name="_Toc45028608"/>
      <w:bookmarkStart w:id="143" w:name="_Toc51867369"/>
      <w:bookmarkStart w:id="144" w:name="_Toc67680712"/>
      <w:r w:rsidRPr="00B3056F">
        <w:t>5.2.2.2.3</w:t>
      </w:r>
      <w:r w:rsidRPr="00B3056F">
        <w:tab/>
        <w:t>Access and Mobility Subscription Data Retrieval</w:t>
      </w:r>
      <w:bookmarkEnd w:id="138"/>
      <w:bookmarkEnd w:id="139"/>
      <w:bookmarkEnd w:id="140"/>
      <w:bookmarkEnd w:id="141"/>
      <w:bookmarkEnd w:id="142"/>
      <w:bookmarkEnd w:id="143"/>
      <w:bookmarkEnd w:id="144"/>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5.5pt;height:119.5pt" o:ole="">
            <v:imagedata r:id="rId16" o:title=""/>
          </v:shape>
          <o:OLEObject Type="Embed" ProgID="Visio.Drawing.11" ShapeID="_x0000_i1027" DrawAspect="Content" ObjectID="_1678294164"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5" w:name="_Toc11338351"/>
      <w:bookmarkStart w:id="146" w:name="_Toc27584954"/>
      <w:bookmarkStart w:id="147" w:name="_Toc36456896"/>
      <w:bookmarkStart w:id="148" w:name="_Toc45027774"/>
      <w:bookmarkStart w:id="149" w:name="_Toc45028609"/>
      <w:bookmarkStart w:id="150" w:name="_Toc51867370"/>
      <w:bookmarkStart w:id="151" w:name="_Toc67680713"/>
      <w:r w:rsidRPr="00B3056F">
        <w:t>5.2.2.2.4</w:t>
      </w:r>
      <w:r w:rsidRPr="00B3056F">
        <w:tab/>
        <w:t>SMF Selection Subscription Data Retrieval</w:t>
      </w:r>
      <w:bookmarkEnd w:id="145"/>
      <w:bookmarkEnd w:id="146"/>
      <w:bookmarkEnd w:id="147"/>
      <w:bookmarkEnd w:id="148"/>
      <w:bookmarkEnd w:id="149"/>
      <w:bookmarkEnd w:id="150"/>
      <w:bookmarkEnd w:id="151"/>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5.5pt;height:119.5pt" o:ole="">
            <v:imagedata r:id="rId18" o:title=""/>
          </v:shape>
          <o:OLEObject Type="Embed" ProgID="Visio.Drawing.11" ShapeID="_x0000_i1028" DrawAspect="Content" ObjectID="_1678294165"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2" w:name="_Toc11338352"/>
      <w:bookmarkStart w:id="153" w:name="_Toc27584955"/>
      <w:bookmarkStart w:id="154" w:name="_Toc36456897"/>
      <w:bookmarkStart w:id="155" w:name="_Toc45027775"/>
      <w:bookmarkStart w:id="156" w:name="_Toc45028610"/>
      <w:bookmarkStart w:id="157" w:name="_Toc51867371"/>
      <w:bookmarkStart w:id="158" w:name="_Toc67680714"/>
      <w:r w:rsidRPr="00B3056F">
        <w:t>5.2.2.2.5</w:t>
      </w:r>
      <w:r w:rsidRPr="00B3056F">
        <w:tab/>
        <w:t>Session Management Subscription Data Retrieval</w:t>
      </w:r>
      <w:bookmarkEnd w:id="152"/>
      <w:bookmarkEnd w:id="153"/>
      <w:bookmarkEnd w:id="154"/>
      <w:bookmarkEnd w:id="155"/>
      <w:bookmarkEnd w:id="156"/>
      <w:bookmarkEnd w:id="157"/>
      <w:bookmarkEnd w:id="15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3.5pt;height:119.5pt" o:ole="">
            <v:imagedata r:id="rId20" o:title=""/>
          </v:shape>
          <o:OLEObject Type="Embed" ProgID="Visio.Drawing.11" ShapeID="_x0000_i1029" DrawAspect="Content" ObjectID="_1678294166"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9" w:name="_Toc11338353"/>
      <w:bookmarkStart w:id="160" w:name="_Toc27584956"/>
      <w:bookmarkStart w:id="161" w:name="_Toc36456898"/>
      <w:bookmarkStart w:id="162" w:name="_Toc45027776"/>
      <w:bookmarkStart w:id="163" w:name="_Toc45028611"/>
      <w:bookmarkStart w:id="164" w:name="_Toc51867372"/>
      <w:bookmarkStart w:id="165" w:name="_Toc67680715"/>
      <w:r w:rsidRPr="00B3056F">
        <w:t>5.2.2.2.6</w:t>
      </w:r>
      <w:r w:rsidRPr="00B3056F">
        <w:tab/>
        <w:t xml:space="preserve">SMS Subscription Data </w:t>
      </w:r>
      <w:r w:rsidRPr="00B3056F">
        <w:rPr>
          <w:rFonts w:hint="eastAsia"/>
          <w:lang w:eastAsia="zh-CN"/>
        </w:rPr>
        <w:t>Retrieval</w:t>
      </w:r>
      <w:bookmarkEnd w:id="159"/>
      <w:bookmarkEnd w:id="160"/>
      <w:bookmarkEnd w:id="161"/>
      <w:bookmarkEnd w:id="162"/>
      <w:bookmarkEnd w:id="163"/>
      <w:bookmarkEnd w:id="164"/>
      <w:bookmarkEnd w:id="165"/>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5pt;height:118.5pt" o:ole="">
            <v:imagedata r:id="rId22" o:title=""/>
          </v:shape>
          <o:OLEObject Type="Embed" ProgID="Visio.Drawing.11" ShapeID="_x0000_i1030" DrawAspect="Content" ObjectID="_1678294167"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6" w:name="_Toc11338354"/>
      <w:bookmarkStart w:id="167" w:name="_Toc27584957"/>
      <w:bookmarkStart w:id="168" w:name="_Toc36456899"/>
      <w:bookmarkStart w:id="169" w:name="_Toc45027777"/>
      <w:bookmarkStart w:id="170" w:name="_Toc45028612"/>
      <w:bookmarkStart w:id="171" w:name="_Toc51867373"/>
      <w:bookmarkStart w:id="172" w:name="_Toc67680716"/>
      <w:r w:rsidRPr="00B3056F">
        <w:t>5.2.2.2.7</w:t>
      </w:r>
      <w:r w:rsidRPr="00B3056F">
        <w:tab/>
        <w:t xml:space="preserve">SMS Management Subscription Data </w:t>
      </w:r>
      <w:r w:rsidRPr="00B3056F">
        <w:rPr>
          <w:rFonts w:hint="eastAsia"/>
          <w:lang w:eastAsia="zh-CN"/>
        </w:rPr>
        <w:t>Retrieval</w:t>
      </w:r>
      <w:bookmarkEnd w:id="166"/>
      <w:bookmarkEnd w:id="167"/>
      <w:bookmarkEnd w:id="168"/>
      <w:bookmarkEnd w:id="169"/>
      <w:bookmarkEnd w:id="170"/>
      <w:bookmarkEnd w:id="171"/>
      <w:bookmarkEnd w:id="172"/>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5pt;height:118.5pt" o:ole="">
            <v:imagedata r:id="rId24" o:title=""/>
          </v:shape>
          <o:OLEObject Type="Embed" ProgID="Visio.Drawing.11" ShapeID="_x0000_i1031" DrawAspect="Content" ObjectID="_1678294168"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3" w:name="_Toc11338355"/>
      <w:bookmarkStart w:id="174" w:name="_Toc27584958"/>
      <w:bookmarkStart w:id="175" w:name="_Toc36456900"/>
      <w:bookmarkStart w:id="176" w:name="_Toc45027778"/>
      <w:bookmarkStart w:id="177" w:name="_Toc45028613"/>
      <w:bookmarkStart w:id="178" w:name="_Toc51867374"/>
      <w:bookmarkStart w:id="179" w:name="_Toc67680717"/>
      <w:r w:rsidRPr="00B3056F">
        <w:t>5.2.2.2.8</w:t>
      </w:r>
      <w:r w:rsidRPr="00B3056F">
        <w:tab/>
      </w:r>
      <w:bookmarkStart w:id="180" w:name="_Hlk532988155"/>
      <w:r w:rsidRPr="00B3056F">
        <w:t>UE Context In SMF Data Retrieval</w:t>
      </w:r>
      <w:bookmarkEnd w:id="173"/>
      <w:bookmarkEnd w:id="174"/>
      <w:bookmarkEnd w:id="175"/>
      <w:bookmarkEnd w:id="176"/>
      <w:bookmarkEnd w:id="177"/>
      <w:bookmarkEnd w:id="178"/>
      <w:bookmarkEnd w:id="179"/>
      <w:bookmarkEnd w:id="180"/>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5pt;height:118.5pt" o:ole="">
            <v:imagedata r:id="rId26" o:title=""/>
          </v:shape>
          <o:OLEObject Type="Embed" ProgID="Visio.Drawing.11" ShapeID="_x0000_i1032" DrawAspect="Content" ObjectID="_1678294169"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81" w:name="_Toc11338356"/>
      <w:bookmarkStart w:id="182" w:name="_Toc27584959"/>
      <w:bookmarkStart w:id="183" w:name="_Toc36456901"/>
      <w:bookmarkStart w:id="184" w:name="_Toc45027779"/>
      <w:bookmarkStart w:id="185" w:name="_Toc45028614"/>
      <w:bookmarkStart w:id="186" w:name="_Toc51867375"/>
      <w:bookmarkStart w:id="187" w:name="_Toc67680718"/>
      <w:r w:rsidRPr="00B3056F">
        <w:t>5.2.2.2.9</w:t>
      </w:r>
      <w:r w:rsidRPr="00B3056F">
        <w:tab/>
        <w:t>Retrieval Of Multiple Data Sets</w:t>
      </w:r>
      <w:bookmarkEnd w:id="181"/>
      <w:bookmarkEnd w:id="182"/>
      <w:bookmarkEnd w:id="183"/>
      <w:bookmarkEnd w:id="184"/>
      <w:bookmarkEnd w:id="185"/>
      <w:bookmarkEnd w:id="186"/>
      <w:bookmarkEnd w:id="187"/>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5.5pt;height:119.5pt" o:ole="">
            <v:imagedata r:id="rId28" o:title=""/>
          </v:shape>
          <o:OLEObject Type="Embed" ProgID="Visio.Drawing.11" ShapeID="_x0000_i1033" DrawAspect="Content" ObjectID="_1678294170"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8" w:name="_Toc11338357"/>
      <w:bookmarkStart w:id="189" w:name="_Toc27584960"/>
      <w:bookmarkStart w:id="190" w:name="_Toc36456902"/>
      <w:bookmarkStart w:id="191" w:name="_Toc45027780"/>
      <w:bookmarkStart w:id="192" w:name="_Toc45028615"/>
      <w:bookmarkStart w:id="193" w:name="_Toc51867376"/>
      <w:bookmarkStart w:id="194" w:name="_Toc67680719"/>
      <w:r w:rsidRPr="00B3056F">
        <w:lastRenderedPageBreak/>
        <w:t>5.2.2.2.10</w:t>
      </w:r>
      <w:r w:rsidRPr="00B3056F">
        <w:tab/>
        <w:t>Identifier Translation</w:t>
      </w:r>
      <w:bookmarkEnd w:id="188"/>
      <w:bookmarkEnd w:id="189"/>
      <w:bookmarkEnd w:id="190"/>
      <w:bookmarkEnd w:id="191"/>
      <w:bookmarkEnd w:id="192"/>
      <w:bookmarkEnd w:id="193"/>
      <w:bookmarkEnd w:id="194"/>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4" type="#_x0000_t75" style="width:435pt;height:118.5pt" o:ole="">
            <v:imagedata r:id="rId30" o:title=""/>
          </v:shape>
          <o:OLEObject Type="Embed" ProgID="Visio.Drawing.11" ShapeID="_x0000_i1034" DrawAspect="Content" ObjectID="_1678294171"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5" w:name="_Toc11338358"/>
      <w:bookmarkStart w:id="196" w:name="_Toc27584961"/>
      <w:bookmarkStart w:id="197" w:name="_Toc36456903"/>
      <w:bookmarkStart w:id="198" w:name="_Toc45027781"/>
      <w:bookmarkStart w:id="199" w:name="_Toc45028616"/>
      <w:bookmarkStart w:id="200" w:name="_Toc51867377"/>
      <w:bookmarkStart w:id="201" w:name="_Toc67680720"/>
      <w:r w:rsidRPr="00B3056F">
        <w:t>5.2.2.2.11</w:t>
      </w:r>
      <w:r w:rsidRPr="00B3056F">
        <w:tab/>
        <w:t>Shared Subscription Data Retrieval</w:t>
      </w:r>
      <w:bookmarkEnd w:id="195"/>
      <w:bookmarkEnd w:id="196"/>
      <w:bookmarkEnd w:id="197"/>
      <w:bookmarkEnd w:id="198"/>
      <w:bookmarkEnd w:id="199"/>
      <w:bookmarkEnd w:id="200"/>
      <w:bookmarkEnd w:id="201"/>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5.5pt;height:119.5pt" o:ole="">
            <v:imagedata r:id="rId32" o:title=""/>
          </v:shape>
          <o:OLEObject Type="Embed" ProgID="Visio.Drawing.11" ShapeID="_x0000_i1035" DrawAspect="Content" ObjectID="_1678294172"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2" w:name="_Toc11338359"/>
      <w:bookmarkStart w:id="203" w:name="_Toc27584962"/>
      <w:bookmarkStart w:id="204" w:name="_Toc36456904"/>
      <w:bookmarkStart w:id="205" w:name="_Toc45027782"/>
      <w:bookmarkStart w:id="206" w:name="_Toc45028617"/>
      <w:bookmarkStart w:id="207" w:name="_Toc51867378"/>
      <w:bookmarkStart w:id="208" w:name="_Toc67680721"/>
      <w:r w:rsidRPr="00B3056F">
        <w:lastRenderedPageBreak/>
        <w:t>5.2.2.2.12</w:t>
      </w:r>
      <w:r w:rsidRPr="00B3056F">
        <w:tab/>
      </w:r>
      <w:bookmarkStart w:id="209" w:name="_Hlk532988156"/>
      <w:r w:rsidRPr="00B3056F">
        <w:t>UE Context In SMSF Data Retrieval</w:t>
      </w:r>
      <w:bookmarkEnd w:id="202"/>
      <w:bookmarkEnd w:id="203"/>
      <w:bookmarkEnd w:id="204"/>
      <w:bookmarkEnd w:id="205"/>
      <w:bookmarkEnd w:id="206"/>
      <w:bookmarkEnd w:id="207"/>
      <w:bookmarkEnd w:id="208"/>
      <w:bookmarkEnd w:id="209"/>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5pt;height:119.5pt" o:ole="">
            <v:imagedata r:id="rId34" o:title=""/>
          </v:shape>
          <o:OLEObject Type="Embed" ProgID="Visio.Drawing.11" ShapeID="_x0000_i1036" DrawAspect="Content" ObjectID="_1678294173" r:id="rId35"/>
        </w:object>
      </w:r>
    </w:p>
    <w:p w14:paraId="4D1F7276" w14:textId="77777777" w:rsidR="00EF45DA" w:rsidRPr="00B3056F" w:rsidRDefault="00EF45DA" w:rsidP="00EF45DA">
      <w:pPr>
        <w:pStyle w:val="TF"/>
      </w:pPr>
      <w:r w:rsidRPr="00B3056F">
        <w:t xml:space="preserve">Figure </w:t>
      </w:r>
      <w:bookmarkStart w:id="210" w:name="_Hlk532988172"/>
      <w:r w:rsidRPr="00B3056F">
        <w:t>5.2.2.2.12-1</w:t>
      </w:r>
      <w:bookmarkEnd w:id="210"/>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11" w:name="_Toc11338360"/>
      <w:bookmarkStart w:id="212" w:name="_Toc27584963"/>
      <w:bookmarkStart w:id="213" w:name="_Toc36456905"/>
      <w:bookmarkStart w:id="214" w:name="_Toc45027783"/>
      <w:bookmarkStart w:id="215" w:name="_Toc45028618"/>
      <w:bookmarkStart w:id="216" w:name="_Toc51867379"/>
      <w:bookmarkStart w:id="217" w:name="_Toc67680722"/>
      <w:r w:rsidRPr="00B3056F">
        <w:t>5.2.2.2.13</w:t>
      </w:r>
      <w:r w:rsidRPr="00B3056F">
        <w:tab/>
        <w:t>Trace data Retrieval</w:t>
      </w:r>
      <w:bookmarkEnd w:id="211"/>
      <w:bookmarkEnd w:id="212"/>
      <w:bookmarkEnd w:id="213"/>
      <w:bookmarkEnd w:id="214"/>
      <w:bookmarkEnd w:id="215"/>
      <w:bookmarkEnd w:id="216"/>
      <w:bookmarkEnd w:id="21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7.5pt;height:87.5pt" o:ole="">
            <v:imagedata r:id="rId36" o:title=""/>
          </v:shape>
          <o:OLEObject Type="Embed" ProgID="Visio.Drawing.11" ShapeID="_x0000_i1037" DrawAspect="Content" ObjectID="_1678294174"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8" w:name="_Toc11338361"/>
      <w:bookmarkStart w:id="219" w:name="_Toc27584964"/>
      <w:bookmarkStart w:id="220" w:name="_Toc36456906"/>
      <w:bookmarkStart w:id="221" w:name="_Toc45027784"/>
      <w:bookmarkStart w:id="222" w:name="_Toc45028619"/>
      <w:bookmarkStart w:id="223" w:name="_Toc51867380"/>
      <w:bookmarkStart w:id="224" w:name="_Toc67680723"/>
      <w:r w:rsidRPr="00B3056F">
        <w:lastRenderedPageBreak/>
        <w:t>5.2.2.2.14</w:t>
      </w:r>
      <w:r w:rsidRPr="00B3056F">
        <w:tab/>
        <w:t>Group Identifier Translation</w:t>
      </w:r>
      <w:bookmarkEnd w:id="218"/>
      <w:bookmarkEnd w:id="219"/>
      <w:bookmarkEnd w:id="220"/>
      <w:bookmarkEnd w:id="221"/>
      <w:bookmarkEnd w:id="222"/>
      <w:bookmarkEnd w:id="223"/>
      <w:bookmarkEnd w:id="22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2.5pt;height:116pt" o:ole="">
            <v:imagedata r:id="rId38" o:title=""/>
          </v:shape>
          <o:OLEObject Type="Embed" ProgID="Visio.Drawing.11" ShapeID="_x0000_i1038" DrawAspect="Content" ObjectID="_1678294175"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5pt;height:118.5pt" o:ole="">
            <v:imagedata r:id="rId40" o:title=""/>
          </v:shape>
          <o:OLEObject Type="Embed" ProgID="Visio.Drawing.11" ShapeID="_x0000_i1039" DrawAspect="Content" ObjectID="_1678294176"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6" w:name="_Toc27584965"/>
      <w:bookmarkStart w:id="227" w:name="_Toc36456907"/>
      <w:bookmarkStart w:id="228" w:name="_Toc45027785"/>
      <w:bookmarkStart w:id="229" w:name="_Toc45028620"/>
      <w:bookmarkStart w:id="230" w:name="_Toc51867381"/>
      <w:bookmarkStart w:id="231" w:name="_Toc67680724"/>
      <w:r w:rsidRPr="00B3056F">
        <w:t>5.2.2.2.15</w:t>
      </w:r>
      <w:r w:rsidRPr="00B3056F">
        <w:tab/>
        <w:t>LCS Privacy Data Retrieval</w:t>
      </w:r>
      <w:bookmarkEnd w:id="226"/>
      <w:bookmarkEnd w:id="227"/>
      <w:bookmarkEnd w:id="228"/>
      <w:bookmarkEnd w:id="229"/>
      <w:bookmarkEnd w:id="230"/>
      <w:bookmarkEnd w:id="23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0" type="#_x0000_t75" style="width:436.5pt;height:118.5pt" o:ole="">
            <v:imagedata r:id="rId42" o:title=""/>
          </v:shape>
          <o:OLEObject Type="Embed" ProgID="Visio.Drawing.11" ShapeID="_x0000_i1040" DrawAspect="Content" ObjectID="_1678294177"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32" w:name="_Toc27584966"/>
      <w:bookmarkStart w:id="233" w:name="_Toc36456908"/>
      <w:bookmarkStart w:id="234" w:name="_Toc45027786"/>
      <w:bookmarkStart w:id="235" w:name="_Toc45028621"/>
      <w:bookmarkStart w:id="236" w:name="_Toc51867382"/>
      <w:bookmarkStart w:id="237" w:name="_Toc67680725"/>
      <w:r w:rsidRPr="00B3056F">
        <w:t>5.2.2.2.16</w:t>
      </w:r>
      <w:r w:rsidRPr="00B3056F">
        <w:tab/>
        <w:t>LCS Mobile Originated Data Retrieval</w:t>
      </w:r>
      <w:bookmarkEnd w:id="232"/>
      <w:bookmarkEnd w:id="233"/>
      <w:bookmarkEnd w:id="234"/>
      <w:bookmarkEnd w:id="235"/>
      <w:bookmarkEnd w:id="236"/>
      <w:bookmarkEnd w:id="23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5pt;height:118.5pt" o:ole="">
            <v:imagedata r:id="rId44" o:title=""/>
          </v:shape>
          <o:OLEObject Type="Embed" ProgID="Visio.Drawing.11" ShapeID="_x0000_i1041" DrawAspect="Content" ObjectID="_1678294178"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8" w:name="_Toc36456909"/>
      <w:bookmarkStart w:id="239" w:name="_Toc45027787"/>
      <w:bookmarkStart w:id="240" w:name="_Toc45028622"/>
      <w:bookmarkStart w:id="241" w:name="_Toc51867383"/>
      <w:bookmarkStart w:id="242" w:name="_Toc27584967"/>
      <w:bookmarkStart w:id="243" w:name="_Toc67680726"/>
      <w:r w:rsidRPr="00B3056F">
        <w:lastRenderedPageBreak/>
        <w:t>5.2.2.2.17</w:t>
      </w:r>
      <w:r w:rsidRPr="00B3056F">
        <w:tab/>
        <w:t>Enhanced Coverage Restriction Data Retrieval</w:t>
      </w:r>
      <w:bookmarkEnd w:id="238"/>
      <w:bookmarkEnd w:id="239"/>
      <w:bookmarkEnd w:id="240"/>
      <w:bookmarkEnd w:id="241"/>
      <w:bookmarkEnd w:id="24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5pt;height:118.5pt" o:ole="">
            <v:imagedata r:id="rId46" o:title=""/>
          </v:shape>
          <o:OLEObject Type="Embed" ProgID="Visio.Drawing.11" ShapeID="_x0000_i1042" DrawAspect="Content" ObjectID="_1678294179"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4" w:name="_Toc45027788"/>
      <w:bookmarkStart w:id="245" w:name="_Toc45028623"/>
      <w:bookmarkStart w:id="246" w:name="_Toc51867384"/>
      <w:bookmarkStart w:id="247" w:name="_Toc36456910"/>
      <w:bookmarkStart w:id="248" w:name="_Toc67680727"/>
      <w:r>
        <w:t>5.2.2.2.</w:t>
      </w:r>
      <w:r w:rsidR="0043191A">
        <w:t>18</w:t>
      </w:r>
      <w:r>
        <w:tab/>
        <w:t xml:space="preserve">V2X </w:t>
      </w:r>
      <w:r w:rsidRPr="00490934">
        <w:rPr>
          <w:lang w:eastAsia="ko-KR"/>
        </w:rPr>
        <w:t>Subscription</w:t>
      </w:r>
      <w:r>
        <w:rPr>
          <w:lang w:eastAsia="ko-KR"/>
        </w:rPr>
        <w:t xml:space="preserve"> Data</w:t>
      </w:r>
      <w:r>
        <w:t xml:space="preserve"> Retrieval</w:t>
      </w:r>
      <w:bookmarkEnd w:id="244"/>
      <w:bookmarkEnd w:id="245"/>
      <w:bookmarkEnd w:id="246"/>
      <w:bookmarkEnd w:id="24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3.5pt;height:118.5pt" o:ole="">
            <v:imagedata r:id="rId48" o:title=""/>
          </v:shape>
          <o:OLEObject Type="Embed" ProgID="Visio.Drawing.11" ShapeID="_x0000_i1043" DrawAspect="Content" ObjectID="_1678294180"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5pt;height:119.5pt" o:ole="">
            <v:imagedata r:id="rId50" o:title=""/>
          </v:shape>
          <o:OLEObject Type="Embed" ProgID="Visio.Drawing.11" ShapeID="_x0000_i1044" DrawAspect="Content" ObjectID="_1678294181"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434502">
      <w:pPr>
        <w:ind w:left="568" w:hanging="284"/>
      </w:pPr>
      <w:r w:rsidRPr="008B0D46">
        <w:t>1.</w:t>
      </w:r>
      <w:r w:rsidRPr="008B0D46">
        <w:tab/>
        <w:t xml:space="preserve">The NF service consumer (e.g. </w:t>
      </w:r>
      <w:r w:rsidR="00774B5A">
        <w:t>A</w:t>
      </w:r>
      <w:r>
        <w:t>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9" w:name="_Toc45027789"/>
      <w:bookmarkStart w:id="250" w:name="_Toc45028624"/>
      <w:bookmarkStart w:id="251" w:name="_Toc51867385"/>
      <w:bookmarkStart w:id="252" w:name="_Toc67680728"/>
      <w:r w:rsidRPr="00B3056F">
        <w:t>5.2.2.2.</w:t>
      </w:r>
      <w:r>
        <w:t>20</w:t>
      </w:r>
      <w:r w:rsidRPr="00B3056F">
        <w:tab/>
      </w:r>
      <w:r>
        <w:t>UE Context In AMF</w:t>
      </w:r>
      <w:r w:rsidRPr="00B3056F">
        <w:t xml:space="preserve"> Data Retrieval</w:t>
      </w:r>
      <w:bookmarkEnd w:id="252"/>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5" type="#_x0000_t75" style="width:433.5pt;height:117.5pt" o:ole="">
            <v:imagedata r:id="rId52" o:title=""/>
          </v:shape>
          <o:OLEObject Type="Embed" ProgID="Visio.Drawing.11" ShapeID="_x0000_i1045" DrawAspect="Content" ObjectID="_1678294182"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3" w:name="_Toc67680729"/>
      <w:r w:rsidRPr="00B3056F">
        <w:lastRenderedPageBreak/>
        <w:t>5.2.2.3</w:t>
      </w:r>
      <w:r w:rsidRPr="00B3056F">
        <w:tab/>
        <w:t>Subscribe</w:t>
      </w:r>
      <w:bookmarkEnd w:id="225"/>
      <w:bookmarkEnd w:id="242"/>
      <w:bookmarkEnd w:id="247"/>
      <w:bookmarkEnd w:id="249"/>
      <w:bookmarkEnd w:id="250"/>
      <w:bookmarkEnd w:id="251"/>
      <w:bookmarkEnd w:id="253"/>
    </w:p>
    <w:p w14:paraId="6475FD88" w14:textId="77777777" w:rsidR="00EF45DA" w:rsidRPr="00B3056F" w:rsidRDefault="00EF45DA" w:rsidP="00EF45DA">
      <w:pPr>
        <w:pStyle w:val="Heading5"/>
      </w:pPr>
      <w:bookmarkStart w:id="254" w:name="_Toc11338363"/>
      <w:bookmarkStart w:id="255" w:name="_Toc27584968"/>
      <w:bookmarkStart w:id="256" w:name="_Toc36456911"/>
      <w:bookmarkStart w:id="257" w:name="_Toc45027790"/>
      <w:bookmarkStart w:id="258" w:name="_Toc45028625"/>
      <w:bookmarkStart w:id="259" w:name="_Toc51867386"/>
      <w:bookmarkStart w:id="260" w:name="_Toc67680730"/>
      <w:r w:rsidRPr="00B3056F">
        <w:t>5.2.2.3.1</w:t>
      </w:r>
      <w:r w:rsidRPr="00B3056F">
        <w:tab/>
        <w:t>General</w:t>
      </w:r>
      <w:bookmarkEnd w:id="254"/>
      <w:bookmarkEnd w:id="255"/>
      <w:bookmarkEnd w:id="256"/>
      <w:bookmarkEnd w:id="257"/>
      <w:bookmarkEnd w:id="258"/>
      <w:bookmarkEnd w:id="259"/>
      <w:bookmarkEnd w:id="260"/>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61" w:name="_Toc11338364"/>
      <w:bookmarkStart w:id="262" w:name="_Toc27584969"/>
      <w:bookmarkStart w:id="263" w:name="_Toc36456912"/>
      <w:bookmarkStart w:id="264" w:name="_Toc45027791"/>
      <w:bookmarkStart w:id="265" w:name="_Toc45028626"/>
      <w:bookmarkStart w:id="266" w:name="_Toc51867387"/>
      <w:bookmarkStart w:id="267" w:name="_Toc67680731"/>
      <w:r w:rsidRPr="00B3056F">
        <w:t>5.2.2.3.2</w:t>
      </w:r>
      <w:r w:rsidRPr="00B3056F">
        <w:tab/>
        <w:t>Subscription to notifications of data change</w:t>
      </w:r>
      <w:bookmarkEnd w:id="261"/>
      <w:bookmarkEnd w:id="262"/>
      <w:bookmarkEnd w:id="263"/>
      <w:bookmarkEnd w:id="264"/>
      <w:bookmarkEnd w:id="265"/>
      <w:bookmarkEnd w:id="266"/>
      <w:bookmarkEnd w:id="267"/>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6" type="#_x0000_t75" style="width:435.5pt;height:121.5pt" o:ole="">
            <v:imagedata r:id="rId54" o:title=""/>
          </v:shape>
          <o:OLEObject Type="Embed" ProgID="Visio.Drawing.11" ShapeID="_x0000_i1046" DrawAspect="Content" ObjectID="_1678294183" r:id="rId55"/>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67680732"/>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7" type="#_x0000_t75" style="width:432.5pt;height:118.5pt" o:ole="">
            <v:imagedata r:id="rId56" o:title=""/>
          </v:shape>
          <o:OLEObject Type="Embed" ProgID="Visio.Drawing.11" ShapeID="_x0000_i1047" DrawAspect="Content" ObjectID="_1678294184" r:id="rId57"/>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5" w:name="_Toc11338366"/>
      <w:bookmarkStart w:id="276" w:name="_Toc27584971"/>
      <w:bookmarkStart w:id="277" w:name="_Toc36456914"/>
      <w:bookmarkStart w:id="278" w:name="_Toc45027793"/>
      <w:bookmarkStart w:id="279" w:name="_Toc45028628"/>
      <w:bookmarkStart w:id="280" w:name="_Toc51867389"/>
      <w:bookmarkStart w:id="281" w:name="_Toc67680733"/>
      <w:r w:rsidRPr="00B3056F">
        <w:t>5.2.2.4</w:t>
      </w:r>
      <w:r w:rsidRPr="00B3056F">
        <w:tab/>
        <w:t>Unsubscribe</w:t>
      </w:r>
      <w:bookmarkEnd w:id="275"/>
      <w:bookmarkEnd w:id="276"/>
      <w:bookmarkEnd w:id="277"/>
      <w:bookmarkEnd w:id="278"/>
      <w:bookmarkEnd w:id="279"/>
      <w:bookmarkEnd w:id="280"/>
      <w:bookmarkEnd w:id="281"/>
    </w:p>
    <w:p w14:paraId="5E488A98" w14:textId="77777777" w:rsidR="00EF45DA" w:rsidRPr="00B3056F" w:rsidRDefault="00EF45DA" w:rsidP="00EF45DA">
      <w:pPr>
        <w:pStyle w:val="Heading5"/>
      </w:pPr>
      <w:bookmarkStart w:id="282" w:name="_Toc11338367"/>
      <w:bookmarkStart w:id="283" w:name="_Toc27584972"/>
      <w:bookmarkStart w:id="284" w:name="_Toc36456915"/>
      <w:bookmarkStart w:id="285" w:name="_Toc45027794"/>
      <w:bookmarkStart w:id="286" w:name="_Toc45028629"/>
      <w:bookmarkStart w:id="287" w:name="_Toc51867390"/>
      <w:bookmarkStart w:id="288" w:name="_Toc67680734"/>
      <w:r w:rsidRPr="00B3056F">
        <w:t>5.2.2.4.1</w:t>
      </w:r>
      <w:r w:rsidRPr="00B3056F">
        <w:tab/>
        <w:t>General</w:t>
      </w:r>
      <w:bookmarkEnd w:id="282"/>
      <w:bookmarkEnd w:id="283"/>
      <w:bookmarkEnd w:id="284"/>
      <w:bookmarkEnd w:id="285"/>
      <w:bookmarkEnd w:id="286"/>
      <w:bookmarkEnd w:id="287"/>
      <w:bookmarkEnd w:id="288"/>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9" w:name="_Toc11338368"/>
      <w:bookmarkStart w:id="290" w:name="_Toc27584973"/>
      <w:bookmarkStart w:id="291" w:name="_Toc36456916"/>
      <w:bookmarkStart w:id="292" w:name="_Toc45027795"/>
      <w:bookmarkStart w:id="293" w:name="_Toc45028630"/>
      <w:bookmarkStart w:id="294" w:name="_Toc51867391"/>
      <w:bookmarkStart w:id="295" w:name="_Toc67680735"/>
      <w:r w:rsidRPr="00B3056F">
        <w:t>5.2.2.4.2</w:t>
      </w:r>
      <w:r w:rsidRPr="00B3056F">
        <w:tab/>
        <w:t>Unsubscribe to notifications of data change</w:t>
      </w:r>
      <w:bookmarkEnd w:id="289"/>
      <w:bookmarkEnd w:id="290"/>
      <w:bookmarkEnd w:id="291"/>
      <w:bookmarkEnd w:id="292"/>
      <w:bookmarkEnd w:id="293"/>
      <w:bookmarkEnd w:id="294"/>
      <w:bookmarkEnd w:id="295"/>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8" type="#_x0000_t75" style="width:435.5pt;height:118.5pt" o:ole="">
            <v:imagedata r:id="rId58" o:title=""/>
          </v:shape>
          <o:OLEObject Type="Embed" ProgID="Visio.Drawing.11" ShapeID="_x0000_i1048" DrawAspect="Content" ObjectID="_1678294185" r:id="rId59"/>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6" w:name="_Toc11338369"/>
      <w:bookmarkStart w:id="297" w:name="_Toc27584974"/>
      <w:bookmarkStart w:id="298" w:name="_Toc36456917"/>
      <w:bookmarkStart w:id="299" w:name="_Toc45027796"/>
      <w:bookmarkStart w:id="300" w:name="_Toc45028631"/>
      <w:bookmarkStart w:id="301" w:name="_Toc51867392"/>
      <w:bookmarkStart w:id="302" w:name="_Toc67680736"/>
      <w:r w:rsidRPr="00B3056F">
        <w:t>5.2.2.4.3</w:t>
      </w:r>
      <w:r w:rsidRPr="00B3056F">
        <w:tab/>
        <w:t>Unsubscribe to notifications of shared data change</w:t>
      </w:r>
      <w:bookmarkEnd w:id="296"/>
      <w:bookmarkEnd w:id="297"/>
      <w:bookmarkEnd w:id="298"/>
      <w:bookmarkEnd w:id="299"/>
      <w:bookmarkEnd w:id="300"/>
      <w:bookmarkEnd w:id="301"/>
      <w:bookmarkEnd w:id="302"/>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9" type="#_x0000_t75" style="width:435.5pt;height:119.5pt" o:ole="">
            <v:imagedata r:id="rId60" o:title=""/>
          </v:shape>
          <o:OLEObject Type="Embed" ProgID="Visio.Drawing.11" ShapeID="_x0000_i1049" DrawAspect="Content" ObjectID="_1678294186" r:id="rId61"/>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3" w:name="_Toc11338370"/>
      <w:bookmarkStart w:id="304" w:name="_Toc27584975"/>
      <w:bookmarkStart w:id="305" w:name="_Toc36456918"/>
      <w:bookmarkStart w:id="306" w:name="_Toc45027797"/>
      <w:bookmarkStart w:id="307" w:name="_Toc45028632"/>
      <w:bookmarkStart w:id="308" w:name="_Toc51867393"/>
      <w:bookmarkStart w:id="309" w:name="_Toc67680737"/>
      <w:r w:rsidRPr="00B3056F">
        <w:t>5.2.2.5</w:t>
      </w:r>
      <w:r w:rsidRPr="00B3056F">
        <w:tab/>
        <w:t>Notification</w:t>
      </w:r>
      <w:bookmarkEnd w:id="303"/>
      <w:bookmarkEnd w:id="304"/>
      <w:bookmarkEnd w:id="305"/>
      <w:bookmarkEnd w:id="306"/>
      <w:bookmarkEnd w:id="307"/>
      <w:bookmarkEnd w:id="308"/>
      <w:bookmarkEnd w:id="309"/>
    </w:p>
    <w:p w14:paraId="321C96CC" w14:textId="10A2FFB6" w:rsidR="00EF45DA" w:rsidRPr="00B3056F" w:rsidRDefault="00EF45DA" w:rsidP="00EF45DA">
      <w:pPr>
        <w:pStyle w:val="Heading5"/>
      </w:pPr>
      <w:bookmarkStart w:id="310" w:name="_Toc11338371"/>
      <w:bookmarkStart w:id="311" w:name="_Toc27584976"/>
      <w:bookmarkStart w:id="312" w:name="_Toc36456919"/>
      <w:bookmarkStart w:id="313" w:name="_Toc45027798"/>
      <w:bookmarkStart w:id="314" w:name="_Toc45028633"/>
      <w:bookmarkStart w:id="315" w:name="_Toc51867394"/>
      <w:bookmarkStart w:id="316" w:name="_Toc67680738"/>
      <w:r w:rsidRPr="00B3056F">
        <w:t>5.2.2.5.1</w:t>
      </w:r>
      <w:r w:rsidRPr="00B3056F">
        <w:tab/>
        <w:t>General</w:t>
      </w:r>
      <w:bookmarkEnd w:id="310"/>
      <w:bookmarkEnd w:id="311"/>
      <w:bookmarkEnd w:id="312"/>
      <w:bookmarkEnd w:id="313"/>
      <w:bookmarkEnd w:id="314"/>
      <w:bookmarkEnd w:id="315"/>
      <w:bookmarkEnd w:id="316"/>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317" w:name="_Toc11338372"/>
      <w:bookmarkStart w:id="318" w:name="_Toc27584977"/>
      <w:bookmarkStart w:id="319" w:name="_Toc36456920"/>
      <w:bookmarkStart w:id="320" w:name="_Toc45027799"/>
      <w:bookmarkStart w:id="321" w:name="_Toc45028634"/>
      <w:bookmarkStart w:id="322" w:name="_Toc51867395"/>
      <w:bookmarkStart w:id="323" w:name="_Toc67680739"/>
      <w:r w:rsidRPr="00B3056F">
        <w:t>5.2.2.5.2</w:t>
      </w:r>
      <w:r w:rsidRPr="00B3056F">
        <w:tab/>
        <w:t>Data Change Notification To NF</w:t>
      </w:r>
      <w:bookmarkEnd w:id="317"/>
      <w:bookmarkEnd w:id="318"/>
      <w:bookmarkEnd w:id="319"/>
      <w:bookmarkEnd w:id="320"/>
      <w:bookmarkEnd w:id="321"/>
      <w:bookmarkEnd w:id="322"/>
      <w:bookmarkEnd w:id="323"/>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50" type="#_x0000_t75" style="width:435.5pt;height:116pt" o:ole="">
            <v:imagedata r:id="rId62" o:title=""/>
          </v:shape>
          <o:OLEObject Type="Embed" ProgID="Visio.Drawing.11" ShapeID="_x0000_i1050" DrawAspect="Content" ObjectID="_1678294187" r:id="rId63"/>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324" w:name="_Toc11338373"/>
      <w:bookmarkStart w:id="325" w:name="_Toc27584978"/>
      <w:bookmarkStart w:id="326" w:name="_Toc36456921"/>
      <w:bookmarkStart w:id="327" w:name="_Toc45027800"/>
      <w:bookmarkStart w:id="328" w:name="_Toc45028635"/>
      <w:bookmarkStart w:id="329" w:name="_Toc51867396"/>
      <w:bookmarkStart w:id="330" w:name="_Toc67680740"/>
      <w:r w:rsidRPr="00B3056F">
        <w:t>5.2.2.6</w:t>
      </w:r>
      <w:r w:rsidRPr="00B3056F">
        <w:tab/>
        <w:t>Info</w:t>
      </w:r>
      <w:bookmarkEnd w:id="324"/>
      <w:bookmarkEnd w:id="325"/>
      <w:bookmarkEnd w:id="326"/>
      <w:bookmarkEnd w:id="327"/>
      <w:bookmarkEnd w:id="328"/>
      <w:bookmarkEnd w:id="329"/>
      <w:bookmarkEnd w:id="330"/>
    </w:p>
    <w:p w14:paraId="7211CC50" w14:textId="5838B28C" w:rsidR="00EF45DA" w:rsidRPr="00B3056F" w:rsidRDefault="00EF45DA" w:rsidP="00EF45DA">
      <w:pPr>
        <w:pStyle w:val="Heading5"/>
      </w:pPr>
      <w:bookmarkStart w:id="331" w:name="_Toc11338374"/>
      <w:bookmarkStart w:id="332" w:name="_Toc27584979"/>
      <w:bookmarkStart w:id="333" w:name="_Toc36456922"/>
      <w:bookmarkStart w:id="334" w:name="_Toc45027801"/>
      <w:bookmarkStart w:id="335" w:name="_Toc45028636"/>
      <w:bookmarkStart w:id="336" w:name="_Toc51867397"/>
      <w:bookmarkStart w:id="337" w:name="_Toc67680741"/>
      <w:r w:rsidRPr="00B3056F">
        <w:t>5.2.2.6.1</w:t>
      </w:r>
      <w:r w:rsidRPr="00B3056F">
        <w:tab/>
        <w:t>General</w:t>
      </w:r>
      <w:bookmarkEnd w:id="331"/>
      <w:bookmarkEnd w:id="332"/>
      <w:bookmarkEnd w:id="333"/>
      <w:bookmarkEnd w:id="334"/>
      <w:bookmarkEnd w:id="335"/>
      <w:bookmarkEnd w:id="336"/>
      <w:bookmarkEnd w:id="337"/>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8" w:name="_Toc11338375"/>
      <w:bookmarkStart w:id="339" w:name="_Toc27584980"/>
      <w:bookmarkStart w:id="340" w:name="_Toc36456923"/>
      <w:bookmarkStart w:id="341" w:name="_Toc45027802"/>
      <w:bookmarkStart w:id="342" w:name="_Toc45028637"/>
      <w:bookmarkStart w:id="343" w:name="_Toc51867398"/>
      <w:bookmarkStart w:id="344" w:name="_Toc67680742"/>
      <w:r w:rsidRPr="00B3056F">
        <w:t>5.2.2.6.2</w:t>
      </w:r>
      <w:r w:rsidRPr="00B3056F">
        <w:tab/>
        <w:t xml:space="preserve">Providing acknowledgement of </w:t>
      </w:r>
      <w:r w:rsidRPr="00B3056F">
        <w:rPr>
          <w:lang w:eastAsia="zh-CN"/>
        </w:rPr>
        <w:t>Steering of Roaming</w:t>
      </w:r>
      <w:bookmarkEnd w:id="338"/>
      <w:bookmarkEnd w:id="339"/>
      <w:bookmarkEnd w:id="340"/>
      <w:bookmarkEnd w:id="341"/>
      <w:bookmarkEnd w:id="342"/>
      <w:bookmarkEnd w:id="343"/>
      <w:bookmarkEnd w:id="344"/>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1" type="#_x0000_t75" style="width:435.5pt;height:119pt" o:ole="">
            <v:imagedata r:id="rId64" o:title=""/>
          </v:shape>
          <o:OLEObject Type="Embed" ProgID="Visio.Drawing.11" ShapeID="_x0000_i1051" DrawAspect="Content" ObjectID="_1678294188" r:id="rId65"/>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5" w:name="_Toc11338376"/>
      <w:bookmarkStart w:id="346" w:name="_Toc27584981"/>
      <w:bookmarkStart w:id="347" w:name="_Toc36456924"/>
      <w:bookmarkStart w:id="348" w:name="_Toc45027803"/>
      <w:bookmarkStart w:id="349" w:name="_Toc45028638"/>
      <w:bookmarkStart w:id="350" w:name="_Toc51867399"/>
      <w:bookmarkStart w:id="351" w:name="_Toc67680743"/>
      <w:r w:rsidRPr="00B3056F">
        <w:t>5.2.2.6.3</w:t>
      </w:r>
      <w:r w:rsidRPr="00B3056F">
        <w:tab/>
        <w:t>Providing acknowledgement of UE parameters update</w:t>
      </w:r>
      <w:bookmarkEnd w:id="345"/>
      <w:bookmarkEnd w:id="346"/>
      <w:bookmarkEnd w:id="347"/>
      <w:bookmarkEnd w:id="348"/>
      <w:bookmarkEnd w:id="349"/>
      <w:bookmarkEnd w:id="350"/>
      <w:bookmarkEnd w:id="351"/>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2" type="#_x0000_t75" style="width:435.5pt;height:119pt" o:ole="">
            <v:imagedata r:id="rId66" o:title=""/>
          </v:shape>
          <o:OLEObject Type="Embed" ProgID="Visio.Drawing.11" ShapeID="_x0000_i1052" DrawAspect="Content" ObjectID="_1678294189" r:id="rId67"/>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2" w:name="_Toc27584982"/>
      <w:bookmarkStart w:id="353" w:name="_Toc36456925"/>
      <w:bookmarkStart w:id="354" w:name="_Toc45027804"/>
      <w:bookmarkStart w:id="355" w:name="_Toc45028639"/>
      <w:bookmarkStart w:id="356" w:name="_Toc51867400"/>
      <w:bookmarkStart w:id="357" w:name="_Toc11338377"/>
      <w:bookmarkStart w:id="358" w:name="_Toc67680744"/>
      <w:r w:rsidRPr="00B3056F">
        <w:t>5.2.2.6.4</w:t>
      </w:r>
      <w:r w:rsidRPr="00B3056F">
        <w:tab/>
        <w:t>Providing acknowledgement of UE for Network Slicing Subscription Change</w:t>
      </w:r>
      <w:bookmarkEnd w:id="352"/>
      <w:bookmarkEnd w:id="353"/>
      <w:bookmarkEnd w:id="354"/>
      <w:bookmarkEnd w:id="355"/>
      <w:bookmarkEnd w:id="356"/>
      <w:bookmarkEnd w:id="358"/>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3" type="#_x0000_t75" style="width:435.5pt;height:118.5pt" o:ole="">
            <v:imagedata r:id="rId68" o:title=""/>
          </v:shape>
          <o:OLEObject Type="Embed" ProgID="Visio.Drawing.11" ShapeID="_x0000_i1053" DrawAspect="Content" ObjectID="_1678294190" r:id="rId69"/>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9" w:name="_Toc27584983"/>
      <w:bookmarkStart w:id="360" w:name="_Toc36456926"/>
      <w:bookmarkStart w:id="361" w:name="_Toc45027805"/>
      <w:bookmarkStart w:id="362" w:name="_Toc45028640"/>
      <w:bookmarkStart w:id="363" w:name="_Toc51867401"/>
      <w:bookmarkStart w:id="364" w:name="_Toc67680745"/>
      <w:r w:rsidRPr="00B3056F">
        <w:t>5.2.2.6.5</w:t>
      </w:r>
      <w:r w:rsidRPr="00B3056F">
        <w:tab/>
        <w:t>Providing acknowledgement of UE for CAG configuration change</w:t>
      </w:r>
      <w:bookmarkEnd w:id="359"/>
      <w:bookmarkEnd w:id="360"/>
      <w:bookmarkEnd w:id="361"/>
      <w:bookmarkEnd w:id="362"/>
      <w:bookmarkEnd w:id="363"/>
      <w:bookmarkEnd w:id="364"/>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4" type="#_x0000_t75" style="width:435.5pt;height:118.5pt" o:ole="">
            <v:imagedata r:id="rId70" o:title=""/>
          </v:shape>
          <o:OLEObject Type="Embed" ProgID="Visio.Drawing.11" ShapeID="_x0000_i1054" DrawAspect="Content" ObjectID="_1678294191" r:id="rId71"/>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5" w:name="_Toc36456927"/>
      <w:bookmarkStart w:id="366" w:name="_Toc45027806"/>
      <w:bookmarkStart w:id="367" w:name="_Toc45028641"/>
      <w:bookmarkStart w:id="368" w:name="_Toc51867402"/>
      <w:bookmarkStart w:id="369" w:name="_Toc27584984"/>
      <w:bookmarkStart w:id="370" w:name="_Toc67680746"/>
      <w:r w:rsidRPr="00B3056F">
        <w:t>5.2.2.6.6</w:t>
      </w:r>
      <w:r w:rsidRPr="00B3056F">
        <w:tab/>
        <w:t>Triggering Update of Steering Of Roaming information</w:t>
      </w:r>
      <w:bookmarkEnd w:id="365"/>
      <w:bookmarkEnd w:id="366"/>
      <w:bookmarkEnd w:id="367"/>
      <w:bookmarkEnd w:id="368"/>
      <w:bookmarkEnd w:id="370"/>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5" type="#_x0000_t75" style="width:435pt;height:119pt" o:ole="">
            <v:imagedata r:id="rId72" o:title=""/>
          </v:shape>
          <o:OLEObject Type="Embed" ProgID="Visio.Drawing.11" ShapeID="_x0000_i1055" DrawAspect="Content" ObjectID="_1678294192" r:id="rId73"/>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1" w:name="_Toc36456928"/>
      <w:bookmarkStart w:id="372" w:name="_Toc45027807"/>
      <w:bookmarkStart w:id="373" w:name="_Toc45028642"/>
      <w:bookmarkStart w:id="374" w:name="_Toc51867403"/>
      <w:bookmarkStart w:id="375" w:name="_Toc67680747"/>
      <w:r w:rsidRPr="00B3056F">
        <w:t>5.2.2.7</w:t>
      </w:r>
      <w:r w:rsidRPr="00B3056F">
        <w:tab/>
        <w:t>ModifySubscription</w:t>
      </w:r>
      <w:bookmarkEnd w:id="357"/>
      <w:bookmarkEnd w:id="369"/>
      <w:bookmarkEnd w:id="371"/>
      <w:bookmarkEnd w:id="372"/>
      <w:bookmarkEnd w:id="373"/>
      <w:bookmarkEnd w:id="374"/>
      <w:bookmarkEnd w:id="375"/>
    </w:p>
    <w:p w14:paraId="6D7736CA" w14:textId="77777777" w:rsidR="00EF45DA" w:rsidRPr="00B3056F" w:rsidRDefault="00EF45DA" w:rsidP="00EF45DA">
      <w:pPr>
        <w:pStyle w:val="Heading5"/>
      </w:pPr>
      <w:bookmarkStart w:id="376" w:name="_Toc11338378"/>
      <w:bookmarkStart w:id="377" w:name="_Toc27584985"/>
      <w:bookmarkStart w:id="378" w:name="_Toc36456929"/>
      <w:bookmarkStart w:id="379" w:name="_Toc45027808"/>
      <w:bookmarkStart w:id="380" w:name="_Toc45028643"/>
      <w:bookmarkStart w:id="381" w:name="_Toc51867404"/>
      <w:bookmarkStart w:id="382" w:name="_Toc67680748"/>
      <w:r w:rsidRPr="00B3056F">
        <w:t>5.2.2.7.1</w:t>
      </w:r>
      <w:r w:rsidRPr="00B3056F">
        <w:tab/>
        <w:t>General</w:t>
      </w:r>
      <w:bookmarkEnd w:id="376"/>
      <w:bookmarkEnd w:id="377"/>
      <w:bookmarkEnd w:id="378"/>
      <w:bookmarkEnd w:id="379"/>
      <w:bookmarkEnd w:id="380"/>
      <w:bookmarkEnd w:id="381"/>
      <w:bookmarkEnd w:id="382"/>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3" w:name="_Toc11338379"/>
      <w:bookmarkStart w:id="384" w:name="_Toc27584986"/>
      <w:bookmarkStart w:id="385" w:name="_Toc36456930"/>
      <w:bookmarkStart w:id="386" w:name="_Toc45027809"/>
      <w:bookmarkStart w:id="387" w:name="_Toc45028644"/>
      <w:bookmarkStart w:id="388" w:name="_Toc51867405"/>
      <w:bookmarkStart w:id="389" w:name="_Toc67680749"/>
      <w:r w:rsidRPr="00B3056F">
        <w:t>5.2.2.7.2</w:t>
      </w:r>
      <w:r w:rsidRPr="00B3056F">
        <w:tab/>
        <w:t>Modification of a subscription to notifications of data change</w:t>
      </w:r>
      <w:bookmarkEnd w:id="383"/>
      <w:bookmarkEnd w:id="384"/>
      <w:bookmarkEnd w:id="385"/>
      <w:bookmarkEnd w:id="386"/>
      <w:bookmarkEnd w:id="387"/>
      <w:bookmarkEnd w:id="388"/>
      <w:bookmarkEnd w:id="389"/>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6" type="#_x0000_t75" style="width:435.5pt;height:121.5pt" o:ole="">
            <v:imagedata r:id="rId74" o:title=""/>
          </v:shape>
          <o:OLEObject Type="Embed" ProgID="Visio.Drawing.11" ShapeID="_x0000_i1056" DrawAspect="Content" ObjectID="_1678294193" r:id="rId75"/>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0" w:name="_Toc11338380"/>
      <w:bookmarkStart w:id="391" w:name="_Toc27584987"/>
      <w:bookmarkStart w:id="392" w:name="_Toc36456931"/>
      <w:bookmarkStart w:id="393" w:name="_Toc45027810"/>
      <w:bookmarkStart w:id="394" w:name="_Toc45028645"/>
      <w:bookmarkStart w:id="395" w:name="_Toc51867406"/>
      <w:bookmarkStart w:id="396" w:name="_Toc67680750"/>
      <w:r w:rsidRPr="00B3056F">
        <w:t>5.2.2.7.3</w:t>
      </w:r>
      <w:r w:rsidRPr="00B3056F">
        <w:tab/>
        <w:t>Modification of a subscription to notifications of shared data change</w:t>
      </w:r>
      <w:bookmarkEnd w:id="390"/>
      <w:bookmarkEnd w:id="391"/>
      <w:bookmarkEnd w:id="392"/>
      <w:bookmarkEnd w:id="393"/>
      <w:bookmarkEnd w:id="394"/>
      <w:bookmarkEnd w:id="395"/>
      <w:bookmarkEnd w:id="396"/>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7" type="#_x0000_t75" style="width:435.5pt;height:119.5pt" o:ole="">
            <v:imagedata r:id="rId76" o:title=""/>
          </v:shape>
          <o:OLEObject Type="Embed" ProgID="Visio.Drawing.11" ShapeID="_x0000_i1057" DrawAspect="Content" ObjectID="_1678294194" r:id="rId77"/>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7" w:name="_Toc11338381"/>
      <w:bookmarkStart w:id="398" w:name="_Toc27584988"/>
      <w:bookmarkStart w:id="399" w:name="_Toc36456932"/>
      <w:bookmarkStart w:id="400" w:name="_Toc45027811"/>
      <w:bookmarkStart w:id="401" w:name="_Toc45028646"/>
      <w:bookmarkStart w:id="402" w:name="_Toc51867407"/>
      <w:bookmarkStart w:id="403" w:name="_Toc67680751"/>
      <w:r w:rsidRPr="00B3056F">
        <w:t>5.3</w:t>
      </w:r>
      <w:r w:rsidRPr="00B3056F">
        <w:tab/>
        <w:t>Nudm_UEContextManagement Service</w:t>
      </w:r>
      <w:bookmarkEnd w:id="397"/>
      <w:bookmarkEnd w:id="398"/>
      <w:bookmarkEnd w:id="399"/>
      <w:bookmarkEnd w:id="400"/>
      <w:bookmarkEnd w:id="401"/>
      <w:bookmarkEnd w:id="402"/>
      <w:bookmarkEnd w:id="403"/>
    </w:p>
    <w:p w14:paraId="20908BE0" w14:textId="77777777" w:rsidR="00EF45DA" w:rsidRPr="00B3056F" w:rsidRDefault="00EF45DA" w:rsidP="00EF45DA">
      <w:pPr>
        <w:pStyle w:val="Heading3"/>
      </w:pPr>
      <w:bookmarkStart w:id="404" w:name="_Toc11338382"/>
      <w:bookmarkStart w:id="405" w:name="_Toc27584989"/>
      <w:bookmarkStart w:id="406" w:name="_Toc36456933"/>
      <w:bookmarkStart w:id="407" w:name="_Toc45027812"/>
      <w:bookmarkStart w:id="408" w:name="_Toc45028647"/>
      <w:bookmarkStart w:id="409" w:name="_Toc51867408"/>
      <w:bookmarkStart w:id="410" w:name="_Toc67680752"/>
      <w:r w:rsidRPr="00B3056F">
        <w:t>5.3.1</w:t>
      </w:r>
      <w:r w:rsidRPr="00B3056F">
        <w:tab/>
        <w:t>Service Description</w:t>
      </w:r>
      <w:bookmarkEnd w:id="404"/>
      <w:bookmarkEnd w:id="405"/>
      <w:bookmarkEnd w:id="406"/>
      <w:bookmarkEnd w:id="407"/>
      <w:bookmarkEnd w:id="408"/>
      <w:bookmarkEnd w:id="409"/>
      <w:bookmarkEnd w:id="410"/>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1" w:name="_Toc11338383"/>
      <w:bookmarkStart w:id="412" w:name="_Toc27584990"/>
      <w:bookmarkStart w:id="413" w:name="_Toc36456934"/>
      <w:bookmarkStart w:id="414" w:name="_Toc45027813"/>
      <w:bookmarkStart w:id="415" w:name="_Toc45028648"/>
      <w:bookmarkStart w:id="416" w:name="_Toc51867409"/>
      <w:bookmarkStart w:id="417" w:name="_Toc67680753"/>
      <w:r w:rsidRPr="00B3056F">
        <w:t>5.3.2</w:t>
      </w:r>
      <w:r w:rsidRPr="00B3056F">
        <w:tab/>
        <w:t>Service Operations</w:t>
      </w:r>
      <w:bookmarkEnd w:id="411"/>
      <w:bookmarkEnd w:id="412"/>
      <w:bookmarkEnd w:id="413"/>
      <w:bookmarkEnd w:id="414"/>
      <w:bookmarkEnd w:id="415"/>
      <w:bookmarkEnd w:id="416"/>
      <w:bookmarkEnd w:id="417"/>
    </w:p>
    <w:p w14:paraId="324A4F78" w14:textId="77777777" w:rsidR="00EF45DA" w:rsidRPr="00B3056F" w:rsidRDefault="00EF45DA" w:rsidP="00EF45DA">
      <w:pPr>
        <w:pStyle w:val="Heading4"/>
      </w:pPr>
      <w:bookmarkStart w:id="418" w:name="_Toc11338384"/>
      <w:bookmarkStart w:id="419" w:name="_Toc27584991"/>
      <w:bookmarkStart w:id="420" w:name="_Toc36456935"/>
      <w:bookmarkStart w:id="421" w:name="_Toc45027814"/>
      <w:bookmarkStart w:id="422" w:name="_Toc45028649"/>
      <w:bookmarkStart w:id="423" w:name="_Toc51867410"/>
      <w:bookmarkStart w:id="424" w:name="_Toc67680754"/>
      <w:r w:rsidRPr="00B3056F">
        <w:t>5.3.2.1</w:t>
      </w:r>
      <w:r w:rsidRPr="00B3056F">
        <w:tab/>
        <w:t>Introduction</w:t>
      </w:r>
      <w:bookmarkEnd w:id="418"/>
      <w:bookmarkEnd w:id="419"/>
      <w:bookmarkEnd w:id="420"/>
      <w:bookmarkEnd w:id="421"/>
      <w:bookmarkEnd w:id="422"/>
      <w:bookmarkEnd w:id="423"/>
      <w:bookmarkEnd w:id="424"/>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5" w:name="_Toc11338385"/>
      <w:bookmarkStart w:id="426" w:name="_Toc27584992"/>
      <w:bookmarkStart w:id="427" w:name="_Toc36456936"/>
      <w:bookmarkStart w:id="428" w:name="_Toc45027815"/>
      <w:bookmarkStart w:id="429" w:name="_Toc45028650"/>
      <w:bookmarkStart w:id="430" w:name="_Toc51867411"/>
      <w:bookmarkStart w:id="431" w:name="_Toc67680755"/>
      <w:r w:rsidRPr="00B3056F">
        <w:t>5.3.2.2</w:t>
      </w:r>
      <w:r w:rsidRPr="00B3056F">
        <w:tab/>
        <w:t>Registration</w:t>
      </w:r>
      <w:bookmarkEnd w:id="425"/>
      <w:bookmarkEnd w:id="426"/>
      <w:bookmarkEnd w:id="427"/>
      <w:bookmarkEnd w:id="428"/>
      <w:bookmarkEnd w:id="429"/>
      <w:bookmarkEnd w:id="430"/>
      <w:bookmarkEnd w:id="431"/>
    </w:p>
    <w:p w14:paraId="6AF7299A" w14:textId="77777777" w:rsidR="00EF45DA" w:rsidRPr="00B3056F" w:rsidRDefault="00EF45DA" w:rsidP="00EF45DA">
      <w:pPr>
        <w:pStyle w:val="Heading5"/>
      </w:pPr>
      <w:bookmarkStart w:id="432" w:name="_Toc11338386"/>
      <w:bookmarkStart w:id="433" w:name="_Toc27584993"/>
      <w:bookmarkStart w:id="434" w:name="_Toc36456937"/>
      <w:bookmarkStart w:id="435" w:name="_Toc45027816"/>
      <w:bookmarkStart w:id="436" w:name="_Toc45028651"/>
      <w:bookmarkStart w:id="437" w:name="_Toc51867412"/>
      <w:bookmarkStart w:id="438" w:name="_Toc67680756"/>
      <w:r w:rsidRPr="00B3056F">
        <w:t>5.3.2.2.1</w:t>
      </w:r>
      <w:r w:rsidRPr="00B3056F">
        <w:tab/>
        <w:t>General</w:t>
      </w:r>
      <w:bookmarkEnd w:id="432"/>
      <w:bookmarkEnd w:id="433"/>
      <w:bookmarkEnd w:id="434"/>
      <w:bookmarkEnd w:id="435"/>
      <w:bookmarkEnd w:id="436"/>
      <w:bookmarkEnd w:id="437"/>
      <w:bookmarkEnd w:id="438"/>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39" w:name="_Toc11338387"/>
      <w:bookmarkStart w:id="440" w:name="_Toc27584994"/>
      <w:bookmarkStart w:id="441" w:name="_Toc36456938"/>
      <w:bookmarkStart w:id="442" w:name="_Toc45027817"/>
      <w:bookmarkStart w:id="443" w:name="_Toc45028652"/>
      <w:bookmarkStart w:id="444" w:name="_Toc51867413"/>
      <w:bookmarkStart w:id="445" w:name="_Toc67680757"/>
      <w:r w:rsidRPr="00B3056F">
        <w:t>5.3.2.2.2</w:t>
      </w:r>
      <w:r w:rsidRPr="00B3056F">
        <w:tab/>
        <w:t>AMF registration for 3GPP access</w:t>
      </w:r>
      <w:bookmarkEnd w:id="439"/>
      <w:bookmarkEnd w:id="440"/>
      <w:bookmarkEnd w:id="441"/>
      <w:bookmarkEnd w:id="442"/>
      <w:bookmarkEnd w:id="443"/>
      <w:bookmarkEnd w:id="444"/>
      <w:bookmarkEnd w:id="445"/>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8" type="#_x0000_t75" style="width:435pt;height:113.5pt" o:ole="">
            <v:imagedata r:id="rId78" o:title=""/>
          </v:shape>
          <o:OLEObject Type="Embed" ProgID="Visio.Drawing.11" ShapeID="_x0000_i1058" DrawAspect="Content" ObjectID="_1678294195" r:id="rId79"/>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6"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6"/>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7" w:name="_Toc11338388"/>
      <w:bookmarkStart w:id="448" w:name="_Toc27584995"/>
      <w:bookmarkStart w:id="449" w:name="_Toc36456939"/>
      <w:bookmarkStart w:id="450" w:name="_Toc45027818"/>
      <w:bookmarkStart w:id="451" w:name="_Toc45028653"/>
      <w:bookmarkStart w:id="452" w:name="_Toc51867414"/>
      <w:bookmarkStart w:id="453" w:name="_Toc67680758"/>
      <w:r w:rsidRPr="00B3056F">
        <w:t>5.3.2.2.3</w:t>
      </w:r>
      <w:r w:rsidRPr="00B3056F">
        <w:tab/>
        <w:t>AMF registration for non 3GPP access</w:t>
      </w:r>
      <w:bookmarkEnd w:id="447"/>
      <w:bookmarkEnd w:id="448"/>
      <w:bookmarkEnd w:id="449"/>
      <w:bookmarkEnd w:id="450"/>
      <w:bookmarkEnd w:id="451"/>
      <w:bookmarkEnd w:id="452"/>
      <w:bookmarkEnd w:id="453"/>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9" type="#_x0000_t75" style="width:435pt;height:113.5pt" o:ole="">
            <v:imagedata r:id="rId80" o:title=""/>
          </v:shape>
          <o:OLEObject Type="Embed" ProgID="Visio.Drawing.11" ShapeID="_x0000_i1059" DrawAspect="Content" ObjectID="_1678294196" r:id="rId81"/>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4" w:name="_Toc11338389"/>
      <w:bookmarkStart w:id="455" w:name="_Toc27584996"/>
      <w:bookmarkStart w:id="456" w:name="_Toc36456940"/>
      <w:bookmarkStart w:id="457" w:name="_Toc45027819"/>
      <w:bookmarkStart w:id="458" w:name="_Toc45028654"/>
      <w:bookmarkStart w:id="459" w:name="_Toc51867415"/>
      <w:bookmarkStart w:id="460" w:name="_Toc67680759"/>
      <w:r w:rsidRPr="00B3056F">
        <w:t>5.3.2.2.4</w:t>
      </w:r>
      <w:r w:rsidRPr="00B3056F">
        <w:tab/>
        <w:t>SMF registration</w:t>
      </w:r>
      <w:bookmarkEnd w:id="454"/>
      <w:bookmarkEnd w:id="455"/>
      <w:bookmarkEnd w:id="456"/>
      <w:bookmarkEnd w:id="457"/>
      <w:bookmarkEnd w:id="458"/>
      <w:bookmarkEnd w:id="459"/>
      <w:bookmarkEnd w:id="460"/>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0" type="#_x0000_t75" style="width:435pt;height:124pt" o:ole="">
            <v:imagedata r:id="rId82" o:title=""/>
          </v:shape>
          <o:OLEObject Type="Embed" ProgID="Visio.Drawing.11" ShapeID="_x0000_i1060" DrawAspect="Content" ObjectID="_1678294197" r:id="rId83"/>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0C15019" w:rsidR="00EF45DA" w:rsidRPr="00B3056F" w:rsidRDefault="00EF45DA" w:rsidP="00EF45DA">
      <w:pPr>
        <w:pStyle w:val="B1"/>
      </w:pPr>
      <w:r w:rsidRPr="00B3056F">
        <w:tab/>
      </w:r>
      <w:r w:rsidR="00E50B12">
        <w:t xml:space="preserve">If the new SMF 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61" w:name="_Toc11338390"/>
      <w:bookmarkStart w:id="462" w:name="_Toc27584997"/>
      <w:bookmarkStart w:id="463" w:name="_Toc36456941"/>
      <w:bookmarkStart w:id="464" w:name="_Toc45027820"/>
      <w:bookmarkStart w:id="465" w:name="_Toc45028655"/>
      <w:bookmarkStart w:id="466" w:name="_Toc51867416"/>
      <w:bookmarkStart w:id="467" w:name="_Toc67680760"/>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1"/>
      <w:bookmarkEnd w:id="462"/>
      <w:bookmarkEnd w:id="463"/>
      <w:bookmarkEnd w:id="464"/>
      <w:bookmarkEnd w:id="465"/>
      <w:bookmarkEnd w:id="466"/>
      <w:bookmarkEnd w:id="467"/>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1" type="#_x0000_t75" style="width:435pt;height:107pt" o:ole="">
            <v:imagedata r:id="rId84" o:title=""/>
          </v:shape>
          <o:OLEObject Type="Embed" ProgID="Visio.Drawing.11" ShapeID="_x0000_i1061" DrawAspect="Content" ObjectID="_1678294198" r:id="rId85"/>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8" w:name="_Toc11338391"/>
      <w:bookmarkStart w:id="469" w:name="_Toc27584998"/>
      <w:bookmarkStart w:id="470" w:name="_Toc36456942"/>
      <w:bookmarkStart w:id="471" w:name="_Toc45027821"/>
      <w:bookmarkStart w:id="472" w:name="_Toc45028656"/>
      <w:bookmarkStart w:id="473" w:name="_Toc51867417"/>
      <w:bookmarkStart w:id="474" w:name="_Toc67680761"/>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8"/>
      <w:bookmarkEnd w:id="469"/>
      <w:bookmarkEnd w:id="470"/>
      <w:bookmarkEnd w:id="471"/>
      <w:bookmarkEnd w:id="472"/>
      <w:bookmarkEnd w:id="473"/>
      <w:bookmarkEnd w:id="474"/>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2" type="#_x0000_t75" style="width:435pt;height:107pt" o:ole="">
            <v:imagedata r:id="rId86" o:title=""/>
          </v:shape>
          <o:OLEObject Type="Embed" ProgID="Visio.Drawing.11" ShapeID="_x0000_i1062" DrawAspect="Content" ObjectID="_1678294199" r:id="rId87"/>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5" w:name="_Toc45027822"/>
      <w:bookmarkStart w:id="476" w:name="_Toc45028657"/>
      <w:bookmarkStart w:id="477" w:name="_Toc51867418"/>
      <w:bookmarkStart w:id="478" w:name="_Toc67680762"/>
      <w:r w:rsidRPr="006A7EE2">
        <w:t>5.3.2.2.</w:t>
      </w:r>
      <w:r w:rsidR="00FC531E">
        <w:t>7</w:t>
      </w:r>
      <w:r w:rsidRPr="006A7EE2">
        <w:tab/>
      </w:r>
      <w:r>
        <w:t>IP-SM-GW</w:t>
      </w:r>
      <w:r w:rsidRPr="006A7EE2">
        <w:t xml:space="preserve"> registration</w:t>
      </w:r>
      <w:bookmarkEnd w:id="475"/>
      <w:bookmarkEnd w:id="476"/>
      <w:bookmarkEnd w:id="477"/>
      <w:bookmarkEnd w:id="478"/>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3" type="#_x0000_t75" style="width:433.5pt;height:124pt" o:ole="">
            <v:imagedata r:id="rId88" o:title=""/>
          </v:shape>
          <o:OLEObject Type="Embed" ProgID="Visio.Drawing.11" ShapeID="_x0000_i1063" DrawAspect="Content" ObjectID="_1678294200" r:id="rId89"/>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9" w:name="_Toc11338392"/>
      <w:bookmarkStart w:id="480" w:name="_Toc27584999"/>
      <w:bookmarkStart w:id="481" w:name="_Toc36456943"/>
      <w:bookmarkStart w:id="482" w:name="_Toc45027823"/>
      <w:bookmarkStart w:id="483" w:name="_Toc45028658"/>
      <w:bookmarkStart w:id="484" w:name="_Toc51867419"/>
      <w:bookmarkStart w:id="485" w:name="_Toc67680763"/>
      <w:r w:rsidRPr="00B3056F">
        <w:lastRenderedPageBreak/>
        <w:t>5.3.2.3</w:t>
      </w:r>
      <w:r w:rsidRPr="00B3056F">
        <w:tab/>
        <w:t>DeregistrationNotification</w:t>
      </w:r>
      <w:bookmarkEnd w:id="479"/>
      <w:bookmarkEnd w:id="480"/>
      <w:bookmarkEnd w:id="481"/>
      <w:bookmarkEnd w:id="482"/>
      <w:bookmarkEnd w:id="483"/>
      <w:bookmarkEnd w:id="484"/>
      <w:bookmarkEnd w:id="485"/>
    </w:p>
    <w:p w14:paraId="548D5652" w14:textId="21A79608" w:rsidR="00EF45DA" w:rsidRPr="00B3056F" w:rsidRDefault="00EF45DA" w:rsidP="00EF45DA">
      <w:pPr>
        <w:pStyle w:val="Heading5"/>
      </w:pPr>
      <w:bookmarkStart w:id="486" w:name="_Toc11338393"/>
      <w:bookmarkStart w:id="487" w:name="_Toc27585000"/>
      <w:bookmarkStart w:id="488" w:name="_Toc36456944"/>
      <w:bookmarkStart w:id="489" w:name="_Toc45027824"/>
      <w:bookmarkStart w:id="490" w:name="_Toc45028659"/>
      <w:bookmarkStart w:id="491" w:name="_Toc51867420"/>
      <w:bookmarkStart w:id="492" w:name="_Toc67680764"/>
      <w:r w:rsidRPr="00B3056F">
        <w:t>5.3.2.3.1</w:t>
      </w:r>
      <w:r w:rsidRPr="00B3056F">
        <w:tab/>
        <w:t>General</w:t>
      </w:r>
      <w:bookmarkEnd w:id="486"/>
      <w:bookmarkEnd w:id="487"/>
      <w:bookmarkEnd w:id="488"/>
      <w:bookmarkEnd w:id="489"/>
      <w:bookmarkEnd w:id="490"/>
      <w:bookmarkEnd w:id="491"/>
      <w:bookmarkEnd w:id="492"/>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3" w:name="_Toc11338394"/>
      <w:bookmarkStart w:id="494" w:name="_Toc27585001"/>
      <w:bookmarkStart w:id="495" w:name="_Toc36456945"/>
      <w:bookmarkStart w:id="496" w:name="_Toc45027825"/>
      <w:bookmarkStart w:id="497" w:name="_Toc45028660"/>
      <w:bookmarkStart w:id="498" w:name="_Toc51867421"/>
      <w:bookmarkStart w:id="499" w:name="_Toc67680765"/>
      <w:r w:rsidRPr="00B3056F">
        <w:t>5.3.2.3.2</w:t>
      </w:r>
      <w:r w:rsidRPr="00B3056F">
        <w:tab/>
        <w:t>UDM initiated NF Deregistration</w:t>
      </w:r>
      <w:bookmarkEnd w:id="493"/>
      <w:bookmarkEnd w:id="494"/>
      <w:bookmarkEnd w:id="495"/>
      <w:bookmarkEnd w:id="496"/>
      <w:bookmarkEnd w:id="497"/>
      <w:bookmarkEnd w:id="498"/>
      <w:bookmarkEnd w:id="499"/>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4" type="#_x0000_t75" style="width:435.5pt;height:116pt" o:ole="">
            <v:imagedata r:id="rId90" o:title=""/>
          </v:shape>
          <o:OLEObject Type="Embed" ProgID="Visio.Drawing.11" ShapeID="_x0000_i1064" DrawAspect="Content" ObjectID="_1678294201" r:id="rId91"/>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0" w:name="_Toc11338395"/>
      <w:bookmarkStart w:id="501" w:name="_Toc27585002"/>
      <w:bookmarkStart w:id="502" w:name="_Toc36456946"/>
      <w:bookmarkStart w:id="503" w:name="_Toc45027826"/>
      <w:bookmarkStart w:id="504" w:name="_Toc45028661"/>
      <w:bookmarkStart w:id="505" w:name="_Toc51867422"/>
      <w:bookmarkStart w:id="506" w:name="_Toc67680766"/>
      <w:r w:rsidRPr="00B3056F">
        <w:t>5.3.2.4</w:t>
      </w:r>
      <w:r w:rsidRPr="00B3056F">
        <w:tab/>
        <w:t>Deregistration</w:t>
      </w:r>
      <w:bookmarkEnd w:id="500"/>
      <w:bookmarkEnd w:id="501"/>
      <w:bookmarkEnd w:id="502"/>
      <w:bookmarkEnd w:id="503"/>
      <w:bookmarkEnd w:id="504"/>
      <w:bookmarkEnd w:id="505"/>
      <w:bookmarkEnd w:id="506"/>
    </w:p>
    <w:p w14:paraId="5786CD61" w14:textId="2D3BF437" w:rsidR="00EF45DA" w:rsidRPr="00B3056F" w:rsidRDefault="00EF45DA" w:rsidP="00EF45DA">
      <w:pPr>
        <w:pStyle w:val="Heading5"/>
      </w:pPr>
      <w:bookmarkStart w:id="507" w:name="_Toc11338396"/>
      <w:bookmarkStart w:id="508" w:name="_Toc27585003"/>
      <w:bookmarkStart w:id="509" w:name="_Toc36456947"/>
      <w:bookmarkStart w:id="510" w:name="_Toc45027827"/>
      <w:bookmarkStart w:id="511" w:name="_Toc45028662"/>
      <w:bookmarkStart w:id="512" w:name="_Toc51867423"/>
      <w:bookmarkStart w:id="513" w:name="_Toc67680767"/>
      <w:r w:rsidRPr="00B3056F">
        <w:t>5.3.2.4.1</w:t>
      </w:r>
      <w:r w:rsidRPr="00B3056F">
        <w:tab/>
        <w:t>General</w:t>
      </w:r>
      <w:bookmarkEnd w:id="507"/>
      <w:bookmarkEnd w:id="508"/>
      <w:bookmarkEnd w:id="509"/>
      <w:bookmarkEnd w:id="510"/>
      <w:bookmarkEnd w:id="511"/>
      <w:bookmarkEnd w:id="512"/>
      <w:bookmarkEnd w:id="513"/>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4" w:name="_Toc11338397"/>
      <w:bookmarkStart w:id="515" w:name="_Toc27585004"/>
      <w:bookmarkStart w:id="516" w:name="_Toc36456948"/>
      <w:bookmarkStart w:id="517" w:name="_Toc45027828"/>
      <w:bookmarkStart w:id="518" w:name="_Toc45028663"/>
      <w:bookmarkStart w:id="519" w:name="_Toc51867424"/>
      <w:bookmarkStart w:id="520" w:name="_Toc67680768"/>
      <w:r w:rsidRPr="00B3056F">
        <w:lastRenderedPageBreak/>
        <w:t>5.3.2.4.2</w:t>
      </w:r>
      <w:r w:rsidRPr="00B3056F">
        <w:tab/>
        <w:t>AMF deregistration for 3GPP access</w:t>
      </w:r>
      <w:bookmarkEnd w:id="514"/>
      <w:bookmarkEnd w:id="515"/>
      <w:bookmarkEnd w:id="516"/>
      <w:bookmarkEnd w:id="517"/>
      <w:bookmarkEnd w:id="518"/>
      <w:bookmarkEnd w:id="519"/>
      <w:bookmarkEnd w:id="520"/>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5" type="#_x0000_t75" style="width:435.5pt;height:107.5pt" o:ole="">
            <v:imagedata r:id="rId92" o:title=""/>
          </v:shape>
          <o:OLEObject Type="Embed" ProgID="Visio.Drawing.11" ShapeID="_x0000_i1065" DrawAspect="Content" ObjectID="_1678294202" r:id="rId93"/>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1" w:name="_Toc11338398"/>
      <w:bookmarkStart w:id="522" w:name="_Toc27585005"/>
      <w:bookmarkStart w:id="523" w:name="_Toc36456949"/>
      <w:bookmarkStart w:id="524" w:name="_Toc45027829"/>
      <w:bookmarkStart w:id="525" w:name="_Toc45028664"/>
      <w:bookmarkStart w:id="526" w:name="_Toc51867425"/>
      <w:bookmarkStart w:id="527" w:name="_Toc67680769"/>
      <w:r w:rsidRPr="00B3056F">
        <w:t>5.3.2.4.3</w:t>
      </w:r>
      <w:r w:rsidRPr="00B3056F">
        <w:tab/>
        <w:t>AMF deregistration for non-3GPP access</w:t>
      </w:r>
      <w:bookmarkEnd w:id="521"/>
      <w:bookmarkEnd w:id="522"/>
      <w:bookmarkEnd w:id="523"/>
      <w:bookmarkEnd w:id="524"/>
      <w:bookmarkEnd w:id="525"/>
      <w:bookmarkEnd w:id="526"/>
      <w:bookmarkEnd w:id="527"/>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6" type="#_x0000_t75" style="width:435.5pt;height:107.5pt" o:ole="">
            <v:imagedata r:id="rId94" o:title=""/>
          </v:shape>
          <o:OLEObject Type="Embed" ProgID="Visio.Drawing.11" ShapeID="_x0000_i1066" DrawAspect="Content" ObjectID="_1678294203" r:id="rId95"/>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8" w:name="_Toc11338399"/>
      <w:bookmarkStart w:id="529" w:name="_Toc27585006"/>
      <w:bookmarkStart w:id="530" w:name="_Toc36456950"/>
      <w:bookmarkStart w:id="531" w:name="_Toc45027830"/>
      <w:bookmarkStart w:id="532" w:name="_Toc45028665"/>
      <w:bookmarkStart w:id="533" w:name="_Toc51867426"/>
      <w:bookmarkStart w:id="534" w:name="_Toc67680770"/>
      <w:r w:rsidRPr="00B3056F">
        <w:t>5.3.2.4.4</w:t>
      </w:r>
      <w:r w:rsidRPr="00B3056F">
        <w:tab/>
        <w:t>SMF deregistration</w:t>
      </w:r>
      <w:bookmarkEnd w:id="528"/>
      <w:bookmarkEnd w:id="529"/>
      <w:bookmarkEnd w:id="530"/>
      <w:bookmarkEnd w:id="531"/>
      <w:bookmarkEnd w:id="532"/>
      <w:bookmarkEnd w:id="533"/>
      <w:bookmarkEnd w:id="534"/>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7" type="#_x0000_t75" style="width:435.5pt;height:107.5pt" o:ole="">
            <v:imagedata r:id="rId96" o:title=""/>
          </v:shape>
          <o:OLEObject Type="Embed" ProgID="Visio.Drawing.11" ShapeID="_x0000_i1067" DrawAspect="Content" ObjectID="_1678294204" r:id="rId97"/>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5" w:name="_Toc11338400"/>
      <w:bookmarkStart w:id="536" w:name="_Toc27585007"/>
      <w:bookmarkStart w:id="537" w:name="_Toc36456951"/>
      <w:bookmarkStart w:id="538" w:name="_Toc45027831"/>
      <w:bookmarkStart w:id="539" w:name="_Toc45028666"/>
      <w:bookmarkStart w:id="540" w:name="_Toc51867427"/>
      <w:bookmarkStart w:id="541" w:name="_Toc6768077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5"/>
      <w:bookmarkEnd w:id="536"/>
      <w:bookmarkEnd w:id="537"/>
      <w:bookmarkEnd w:id="538"/>
      <w:bookmarkEnd w:id="539"/>
      <w:bookmarkEnd w:id="540"/>
      <w:bookmarkEnd w:id="541"/>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8" type="#_x0000_t75" style="width:435.5pt;height:107.5pt" o:ole="">
            <v:imagedata r:id="rId98" o:title=""/>
          </v:shape>
          <o:OLEObject Type="Embed" ProgID="Visio.Drawing.11" ShapeID="_x0000_i1068" DrawAspect="Content" ObjectID="_1678294205" r:id="rId99"/>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2" w:name="_Toc11338401"/>
      <w:bookmarkStart w:id="543" w:name="_Toc27585008"/>
      <w:bookmarkStart w:id="544" w:name="_Toc36456952"/>
      <w:bookmarkStart w:id="545" w:name="_Toc45027832"/>
      <w:bookmarkStart w:id="546" w:name="_Toc45028667"/>
      <w:bookmarkStart w:id="547" w:name="_Toc51867428"/>
      <w:bookmarkStart w:id="548" w:name="_Toc67680772"/>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2"/>
      <w:bookmarkEnd w:id="543"/>
      <w:bookmarkEnd w:id="544"/>
      <w:bookmarkEnd w:id="545"/>
      <w:bookmarkEnd w:id="546"/>
      <w:bookmarkEnd w:id="547"/>
      <w:bookmarkEnd w:id="548"/>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69" type="#_x0000_t75" style="width:435.5pt;height:107.5pt" o:ole="">
            <v:imagedata r:id="rId100" o:title=""/>
          </v:shape>
          <o:OLEObject Type="Embed" ProgID="Visio.Drawing.11" ShapeID="_x0000_i1069" DrawAspect="Content" ObjectID="_1678294206" r:id="rId101"/>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9" w:name="_Toc45027833"/>
      <w:bookmarkStart w:id="550" w:name="_Toc45028668"/>
      <w:bookmarkStart w:id="551" w:name="_Toc51867429"/>
      <w:bookmarkStart w:id="552" w:name="_Toc67680773"/>
      <w:r w:rsidRPr="006A7EE2">
        <w:t>5.3.2.4.</w:t>
      </w:r>
      <w:r w:rsidR="00FC531E">
        <w:t>7</w:t>
      </w:r>
      <w:r w:rsidRPr="006A7EE2">
        <w:tab/>
      </w:r>
      <w:r>
        <w:t>IP-SM-GW</w:t>
      </w:r>
      <w:r w:rsidRPr="006A7EE2">
        <w:t xml:space="preserve"> deregistration</w:t>
      </w:r>
      <w:bookmarkEnd w:id="549"/>
      <w:bookmarkEnd w:id="550"/>
      <w:bookmarkEnd w:id="551"/>
      <w:bookmarkEnd w:id="552"/>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0" type="#_x0000_t75" style="width:433.5pt;height:107pt" o:ole="">
            <v:imagedata r:id="rId102" o:title=""/>
          </v:shape>
          <o:OLEObject Type="Embed" ProgID="Visio.Drawing.11" ShapeID="_x0000_i1070" DrawAspect="Content" ObjectID="_1678294207" r:id="rId103"/>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3" w:name="_Toc11338402"/>
      <w:bookmarkStart w:id="554" w:name="_Toc27585009"/>
      <w:bookmarkStart w:id="555" w:name="_Toc36456953"/>
      <w:bookmarkStart w:id="556" w:name="_Toc45027834"/>
      <w:bookmarkStart w:id="557" w:name="_Toc45028669"/>
      <w:bookmarkStart w:id="558" w:name="_Toc51867430"/>
      <w:bookmarkStart w:id="559" w:name="_Toc67680774"/>
      <w:r w:rsidRPr="00B3056F">
        <w:t>5.3.2.5</w:t>
      </w:r>
      <w:r w:rsidRPr="00B3056F">
        <w:tab/>
        <w:t>Get</w:t>
      </w:r>
      <w:bookmarkEnd w:id="553"/>
      <w:bookmarkEnd w:id="554"/>
      <w:bookmarkEnd w:id="555"/>
      <w:bookmarkEnd w:id="556"/>
      <w:bookmarkEnd w:id="557"/>
      <w:bookmarkEnd w:id="558"/>
      <w:bookmarkEnd w:id="559"/>
    </w:p>
    <w:p w14:paraId="168D0597" w14:textId="34DB7B52" w:rsidR="00EF45DA" w:rsidRPr="00B3056F" w:rsidRDefault="00EF45DA" w:rsidP="00EF45DA">
      <w:pPr>
        <w:pStyle w:val="Heading5"/>
      </w:pPr>
      <w:bookmarkStart w:id="560" w:name="_Toc11338403"/>
      <w:bookmarkStart w:id="561" w:name="_Toc27585010"/>
      <w:bookmarkStart w:id="562" w:name="_Toc36456954"/>
      <w:bookmarkStart w:id="563" w:name="_Toc45027835"/>
      <w:bookmarkStart w:id="564" w:name="_Toc45028670"/>
      <w:bookmarkStart w:id="565" w:name="_Toc51867431"/>
      <w:bookmarkStart w:id="566" w:name="_Toc67680775"/>
      <w:r w:rsidRPr="00B3056F">
        <w:t>5.3.2.5.1</w:t>
      </w:r>
      <w:r w:rsidRPr="00B3056F">
        <w:tab/>
        <w:t>General</w:t>
      </w:r>
      <w:bookmarkEnd w:id="560"/>
      <w:bookmarkEnd w:id="561"/>
      <w:bookmarkEnd w:id="562"/>
      <w:bookmarkEnd w:id="563"/>
      <w:bookmarkEnd w:id="564"/>
      <w:bookmarkEnd w:id="565"/>
      <w:bookmarkEnd w:id="566"/>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7" w:name="_Toc11338404"/>
      <w:bookmarkStart w:id="568" w:name="_Toc27585011"/>
      <w:bookmarkStart w:id="569" w:name="_Toc36456955"/>
      <w:bookmarkStart w:id="570" w:name="_Toc45027836"/>
      <w:bookmarkStart w:id="571" w:name="_Toc45028671"/>
      <w:bookmarkStart w:id="572" w:name="_Toc51867432"/>
      <w:bookmarkStart w:id="573" w:name="_Toc67680776"/>
      <w:r w:rsidRPr="00B3056F">
        <w:t>5.3.2.5.2</w:t>
      </w:r>
      <w:r w:rsidRPr="00B3056F">
        <w:tab/>
        <w:t>Amf3GppAccessRegistration Information Retrieval</w:t>
      </w:r>
      <w:bookmarkEnd w:id="567"/>
      <w:bookmarkEnd w:id="568"/>
      <w:bookmarkEnd w:id="569"/>
      <w:bookmarkEnd w:id="570"/>
      <w:bookmarkEnd w:id="571"/>
      <w:bookmarkEnd w:id="572"/>
      <w:bookmarkEnd w:id="573"/>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1" type="#_x0000_t75" style="width:435.5pt;height:119.5pt" o:ole="">
            <v:imagedata r:id="rId104" o:title=""/>
          </v:shape>
          <o:OLEObject Type="Embed" ProgID="Visio.Drawing.11" ShapeID="_x0000_i1071" DrawAspect="Content" ObjectID="_1678294208" r:id="rId105"/>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4" w:name="_Toc11338405"/>
      <w:bookmarkStart w:id="575" w:name="_Toc27585012"/>
      <w:bookmarkStart w:id="576" w:name="_Toc36456956"/>
      <w:bookmarkStart w:id="577" w:name="_Toc45027837"/>
      <w:bookmarkStart w:id="578" w:name="_Toc45028672"/>
      <w:bookmarkStart w:id="579" w:name="_Toc51867433"/>
      <w:bookmarkStart w:id="580" w:name="_Toc67680777"/>
      <w:r w:rsidRPr="00B3056F">
        <w:t>5.3.2.5.3</w:t>
      </w:r>
      <w:r w:rsidRPr="00B3056F">
        <w:tab/>
        <w:t>AmfNon3GppAccessRegistration Information Retrieval</w:t>
      </w:r>
      <w:bookmarkEnd w:id="574"/>
      <w:bookmarkEnd w:id="575"/>
      <w:bookmarkEnd w:id="576"/>
      <w:bookmarkEnd w:id="577"/>
      <w:bookmarkEnd w:id="578"/>
      <w:bookmarkEnd w:id="579"/>
      <w:bookmarkEnd w:id="580"/>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2" type="#_x0000_t75" style="width:435.5pt;height:119.5pt" o:ole="">
            <v:imagedata r:id="rId106" o:title=""/>
          </v:shape>
          <o:OLEObject Type="Embed" ProgID="Visio.Drawing.11" ShapeID="_x0000_i1072" DrawAspect="Content" ObjectID="_1678294209" r:id="rId107"/>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1" w:name="_Toc11338406"/>
      <w:bookmarkStart w:id="582" w:name="_Toc27585013"/>
      <w:bookmarkStart w:id="583" w:name="_Toc36456957"/>
      <w:bookmarkStart w:id="584" w:name="_Toc45027838"/>
      <w:bookmarkStart w:id="585" w:name="_Toc45028673"/>
      <w:bookmarkStart w:id="586" w:name="_Toc51867434"/>
      <w:bookmarkStart w:id="587" w:name="_Toc67680778"/>
      <w:r w:rsidRPr="00B3056F">
        <w:t>5.3.2.5.4</w:t>
      </w:r>
      <w:r w:rsidRPr="00B3056F">
        <w:tab/>
      </w:r>
      <w:bookmarkEnd w:id="581"/>
      <w:r w:rsidRPr="00B3056F">
        <w:t>Void</w:t>
      </w:r>
      <w:bookmarkEnd w:id="582"/>
      <w:bookmarkEnd w:id="583"/>
      <w:bookmarkEnd w:id="584"/>
      <w:bookmarkEnd w:id="585"/>
      <w:bookmarkEnd w:id="586"/>
      <w:bookmarkEnd w:id="587"/>
    </w:p>
    <w:p w14:paraId="5143C5BC" w14:textId="77777777" w:rsidR="00EF45DA" w:rsidRPr="00B3056F" w:rsidRDefault="00EF45DA" w:rsidP="00EF45DA">
      <w:pPr>
        <w:pStyle w:val="Heading5"/>
      </w:pPr>
      <w:bookmarkStart w:id="588" w:name="_Toc11338407"/>
      <w:bookmarkStart w:id="589" w:name="_Toc27585014"/>
      <w:bookmarkStart w:id="590" w:name="_Toc36456958"/>
      <w:bookmarkStart w:id="591" w:name="_Toc45027839"/>
      <w:bookmarkStart w:id="592" w:name="_Toc45028674"/>
      <w:bookmarkStart w:id="593" w:name="_Toc51867435"/>
      <w:bookmarkStart w:id="594" w:name="_Toc67680779"/>
      <w:r w:rsidRPr="00B3056F">
        <w:t>5.3.2.5.5</w:t>
      </w:r>
      <w:r w:rsidRPr="00B3056F">
        <w:tab/>
        <w:t>SmsfRegistration Information Retrieval for 3GPP Access</w:t>
      </w:r>
      <w:bookmarkEnd w:id="588"/>
      <w:bookmarkEnd w:id="589"/>
      <w:bookmarkEnd w:id="590"/>
      <w:bookmarkEnd w:id="591"/>
      <w:bookmarkEnd w:id="592"/>
      <w:bookmarkEnd w:id="593"/>
      <w:bookmarkEnd w:id="594"/>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3" type="#_x0000_t75" style="width:435.5pt;height:118.5pt" o:ole="">
            <v:imagedata r:id="rId108" o:title=""/>
          </v:shape>
          <o:OLEObject Type="Embed" ProgID="Visio.Drawing.15" ShapeID="_x0000_i1073" DrawAspect="Content" ObjectID="_1678294210" r:id="rId109"/>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5" w:name="_Toc11338408"/>
      <w:bookmarkStart w:id="596" w:name="_Toc27585015"/>
      <w:bookmarkStart w:id="597" w:name="_Toc36456959"/>
      <w:bookmarkStart w:id="598" w:name="_Toc45027840"/>
      <w:bookmarkStart w:id="599" w:name="_Toc45028675"/>
      <w:bookmarkStart w:id="600" w:name="_Toc51867436"/>
      <w:bookmarkStart w:id="601" w:name="_Toc67680780"/>
      <w:r w:rsidRPr="00B3056F">
        <w:t>5.3.2.5.6</w:t>
      </w:r>
      <w:r w:rsidRPr="00B3056F">
        <w:tab/>
        <w:t>SmsfRegistration Information Retrieval for Non-3GPP Access</w:t>
      </w:r>
      <w:bookmarkEnd w:id="595"/>
      <w:bookmarkEnd w:id="596"/>
      <w:bookmarkEnd w:id="597"/>
      <w:bookmarkEnd w:id="598"/>
      <w:bookmarkEnd w:id="599"/>
      <w:bookmarkEnd w:id="600"/>
      <w:bookmarkEnd w:id="601"/>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4" type="#_x0000_t75" style="width:435.5pt;height:118.5pt" o:ole="">
            <v:imagedata r:id="rId110" o:title=""/>
          </v:shape>
          <o:OLEObject Type="Embed" ProgID="Visio.Drawing.15" ShapeID="_x0000_i1074" DrawAspect="Content" ObjectID="_1678294211" r:id="rId111"/>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2" w:name="_Toc27585016"/>
      <w:bookmarkStart w:id="603" w:name="_Toc36456960"/>
      <w:bookmarkStart w:id="604" w:name="_Toc45027841"/>
      <w:bookmarkStart w:id="605" w:name="_Toc45028676"/>
      <w:bookmarkStart w:id="606" w:name="_Toc51867437"/>
      <w:bookmarkStart w:id="607" w:name="_Toc67680781"/>
      <w:r w:rsidRPr="00B3056F">
        <w:t>5.3.2.5.7</w:t>
      </w:r>
      <w:r w:rsidRPr="00B3056F">
        <w:tab/>
        <w:t>SmfRegistration Information Retrieval</w:t>
      </w:r>
      <w:bookmarkEnd w:id="602"/>
      <w:bookmarkEnd w:id="603"/>
      <w:bookmarkEnd w:id="604"/>
      <w:bookmarkEnd w:id="605"/>
      <w:bookmarkEnd w:id="606"/>
      <w:bookmarkEnd w:id="607"/>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5" type="#_x0000_t75" style="width:433.5pt;height:118.5pt" o:ole="">
            <v:imagedata r:id="rId112" o:title=""/>
          </v:shape>
          <o:OLEObject Type="Embed" ProgID="Visio.Drawing.11" ShapeID="_x0000_i1075" DrawAspect="Content" ObjectID="_1678294212" r:id="rId113"/>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8" w:name="_Toc36456961"/>
      <w:bookmarkStart w:id="609" w:name="_Toc45027842"/>
      <w:bookmarkStart w:id="610" w:name="_Toc45028677"/>
      <w:bookmarkStart w:id="611" w:name="_Toc51867438"/>
      <w:bookmarkStart w:id="612" w:name="_Toc11338409"/>
      <w:bookmarkStart w:id="613" w:name="_Toc27585017"/>
      <w:bookmarkStart w:id="614" w:name="_Toc67680782"/>
      <w:r w:rsidRPr="00B3056F">
        <w:lastRenderedPageBreak/>
        <w:t>5.3.2.5.8</w:t>
      </w:r>
      <w:r w:rsidRPr="00B3056F">
        <w:tab/>
        <w:t>Individual SmfRegistration Information Retrieval</w:t>
      </w:r>
      <w:bookmarkEnd w:id="608"/>
      <w:bookmarkEnd w:id="609"/>
      <w:bookmarkEnd w:id="610"/>
      <w:bookmarkEnd w:id="611"/>
      <w:bookmarkEnd w:id="614"/>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6" type="#_x0000_t75" style="width:435.5pt;height:119.5pt" o:ole="">
            <v:imagedata r:id="rId114" o:title=""/>
          </v:shape>
          <o:OLEObject Type="Embed" ProgID="Visio.Drawing.11" ShapeID="_x0000_i1076" DrawAspect="Content" ObjectID="_1678294213" r:id="rId115"/>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5" w:name="_Toc36456962"/>
      <w:bookmarkStart w:id="616" w:name="_Toc45027843"/>
      <w:bookmarkStart w:id="617" w:name="_Toc45028678"/>
      <w:bookmarkStart w:id="618" w:name="_Toc51867439"/>
      <w:bookmarkStart w:id="619" w:name="_Toc67680783"/>
      <w:r w:rsidRPr="00B3056F">
        <w:t>5.3.2.5.9</w:t>
      </w:r>
      <w:r w:rsidRPr="00B3056F">
        <w:tab/>
      </w:r>
      <w:r w:rsidRPr="00B3056F">
        <w:rPr>
          <w:rFonts w:hint="eastAsia"/>
          <w:lang w:eastAsia="zh-CN"/>
        </w:rPr>
        <w:t>Location</w:t>
      </w:r>
      <w:r w:rsidRPr="00B3056F">
        <w:t xml:space="preserve"> Information Retrieval</w:t>
      </w:r>
      <w:bookmarkEnd w:id="615"/>
      <w:bookmarkEnd w:id="616"/>
      <w:bookmarkEnd w:id="617"/>
      <w:bookmarkEnd w:id="618"/>
      <w:bookmarkEnd w:id="619"/>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77" type="#_x0000_t75" style="width:433.5pt;height:119pt" o:ole="">
            <v:imagedata r:id="rId116" o:title=""/>
          </v:shape>
          <o:OLEObject Type="Embed" ProgID="Visio.Drawing.11" ShapeID="_x0000_i1077" DrawAspect="Content" ObjectID="_1678294214" r:id="rId117"/>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614982">
      <w:pPr>
        <w:ind w:left="568" w:hanging="284"/>
      </w:pPr>
      <w:r w:rsidRPr="00B3056F">
        <w:t>2</w:t>
      </w:r>
      <w:r w:rsidR="00614982">
        <w:t>a</w:t>
      </w:r>
      <w:r w:rsidRPr="00B3056F">
        <w:t>.</w:t>
      </w:r>
      <w:r w:rsidRPr="00B3056F">
        <w:tab/>
        <w:t xml:space="preserve">The UDM responds with "200 OK" with the message body containing the UE's </w:t>
      </w:r>
      <w:r w:rsidRPr="00B3056F">
        <w:rPr>
          <w:rFonts w:hint="eastAsia"/>
          <w:lang w:eastAsia="zh-CN"/>
        </w:rPr>
        <w:t>LocationInfo</w:t>
      </w:r>
      <w:r w:rsidRPr="00B3056F">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0" w:name="_Toc45027844"/>
      <w:bookmarkStart w:id="621" w:name="_Toc45028679"/>
      <w:bookmarkStart w:id="622" w:name="_Toc51867440"/>
      <w:bookmarkStart w:id="623" w:name="_Toc36456963"/>
      <w:bookmarkStart w:id="624" w:name="_Toc67680784"/>
      <w:r w:rsidRPr="006A7EE2">
        <w:lastRenderedPageBreak/>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0"/>
      <w:bookmarkEnd w:id="621"/>
      <w:bookmarkEnd w:id="622"/>
      <w:bookmarkEnd w:id="624"/>
    </w:p>
    <w:p w14:paraId="1E99C09D" w14:textId="1AF89576"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8" type="#_x0000_t75" style="width:433.5pt;height:119pt" o:ole="">
            <v:imagedata r:id="rId118" o:title=""/>
          </v:shape>
          <o:OLEObject Type="Embed" ProgID="Visio.Drawing.11" ShapeID="_x0000_i1078" DrawAspect="Content" ObjectID="_1678294215" r:id="rId119"/>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5" w:name="_Toc45027845"/>
      <w:bookmarkStart w:id="626" w:name="_Toc45028680"/>
      <w:bookmarkStart w:id="627" w:name="_Toc51867441"/>
      <w:bookmarkStart w:id="628" w:name="_Toc67680785"/>
      <w:r w:rsidRPr="006A7EE2">
        <w:t>5.3.2.5.</w:t>
      </w:r>
      <w:r w:rsidR="00FC531E">
        <w:t>11</w:t>
      </w:r>
      <w:r w:rsidRPr="006A7EE2">
        <w:tab/>
      </w:r>
      <w:r>
        <w:t xml:space="preserve">IP-SM-GW </w:t>
      </w:r>
      <w:r w:rsidRPr="006A7EE2">
        <w:t>Registration Information Retrieval</w:t>
      </w:r>
      <w:bookmarkEnd w:id="625"/>
      <w:bookmarkEnd w:id="626"/>
      <w:bookmarkEnd w:id="627"/>
      <w:bookmarkEnd w:id="628"/>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79" type="#_x0000_t75" style="width:433.5pt;height:119.5pt" o:ole="">
            <v:imagedata r:id="rId120" o:title=""/>
          </v:shape>
          <o:OLEObject Type="Embed" ProgID="Visio.Drawing.11" ShapeID="_x0000_i1079" DrawAspect="Content" ObjectID="_1678294216" r:id="rId121"/>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9" w:name="_Toc45027846"/>
      <w:bookmarkStart w:id="630" w:name="_Toc45028681"/>
      <w:bookmarkStart w:id="631" w:name="_Toc51867442"/>
      <w:bookmarkStart w:id="632" w:name="_Toc67680786"/>
      <w:r w:rsidRPr="00B3056F">
        <w:t>5.3.2.6</w:t>
      </w:r>
      <w:r w:rsidRPr="00B3056F">
        <w:tab/>
        <w:t>Update</w:t>
      </w:r>
      <w:bookmarkEnd w:id="612"/>
      <w:bookmarkEnd w:id="613"/>
      <w:bookmarkEnd w:id="623"/>
      <w:bookmarkEnd w:id="629"/>
      <w:bookmarkEnd w:id="630"/>
      <w:bookmarkEnd w:id="631"/>
      <w:bookmarkEnd w:id="632"/>
    </w:p>
    <w:p w14:paraId="6FD9D7D7" w14:textId="0971128C" w:rsidR="00EF45DA" w:rsidRPr="00B3056F" w:rsidRDefault="00EF45DA" w:rsidP="00EF45DA">
      <w:pPr>
        <w:pStyle w:val="Heading5"/>
      </w:pPr>
      <w:bookmarkStart w:id="633" w:name="_Toc11338410"/>
      <w:bookmarkStart w:id="634" w:name="_Toc27585018"/>
      <w:bookmarkStart w:id="635" w:name="_Toc36456964"/>
      <w:bookmarkStart w:id="636" w:name="_Toc45027847"/>
      <w:bookmarkStart w:id="637" w:name="_Toc45028682"/>
      <w:bookmarkStart w:id="638" w:name="_Toc51867443"/>
      <w:bookmarkStart w:id="639" w:name="_Toc67680787"/>
      <w:r w:rsidRPr="00B3056F">
        <w:t>5.3.2.6.1</w:t>
      </w:r>
      <w:r w:rsidRPr="00B3056F">
        <w:tab/>
        <w:t>General</w:t>
      </w:r>
      <w:bookmarkEnd w:id="633"/>
      <w:bookmarkEnd w:id="634"/>
      <w:bookmarkEnd w:id="635"/>
      <w:bookmarkEnd w:id="636"/>
      <w:bookmarkEnd w:id="637"/>
      <w:bookmarkEnd w:id="638"/>
      <w:bookmarkEnd w:id="639"/>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lastRenderedPageBreak/>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0" w:name="_Toc11338411"/>
      <w:bookmarkStart w:id="641" w:name="_Toc27585019"/>
      <w:bookmarkStart w:id="642" w:name="_Toc36456965"/>
      <w:bookmarkStart w:id="643" w:name="_Toc45027848"/>
      <w:bookmarkStart w:id="644" w:name="_Toc45028683"/>
      <w:bookmarkStart w:id="645" w:name="_Toc51867444"/>
      <w:bookmarkStart w:id="646" w:name="_Toc67680788"/>
      <w:r w:rsidRPr="00B3056F">
        <w:t>5.3.2.6.2</w:t>
      </w:r>
      <w:r w:rsidRPr="00B3056F">
        <w:tab/>
        <w:t>Update A Parameter (e.g. PEI) in the AMF Registration For 3GPP Access</w:t>
      </w:r>
      <w:bookmarkEnd w:id="640"/>
      <w:bookmarkEnd w:id="641"/>
      <w:bookmarkEnd w:id="642"/>
      <w:bookmarkEnd w:id="643"/>
      <w:bookmarkEnd w:id="644"/>
      <w:bookmarkEnd w:id="645"/>
      <w:bookmarkEnd w:id="646"/>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0" type="#_x0000_t75" style="width:435.5pt;height:107.5pt" o:ole="">
            <v:imagedata r:id="rId122" o:title=""/>
          </v:shape>
          <o:OLEObject Type="Embed" ProgID="Visio.Drawing.11" ShapeID="_x0000_i1080" DrawAspect="Content" ObjectID="_1678294217" r:id="rId123"/>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7" w:name="_Toc11338412"/>
      <w:bookmarkStart w:id="648" w:name="_Toc27585020"/>
      <w:bookmarkStart w:id="649" w:name="_Toc36456966"/>
      <w:bookmarkStart w:id="650" w:name="_Toc45027849"/>
      <w:bookmarkStart w:id="651" w:name="_Toc45028684"/>
      <w:bookmarkStart w:id="652" w:name="_Toc51867445"/>
      <w:bookmarkStart w:id="653" w:name="_Toc67680789"/>
      <w:r w:rsidRPr="00B3056F">
        <w:t>5.3.2.6.3</w:t>
      </w:r>
      <w:r w:rsidRPr="00B3056F">
        <w:tab/>
        <w:t>Update A Parameter (e.g. PEI) in the AMF Registration For Non 3GPP Access</w:t>
      </w:r>
      <w:bookmarkEnd w:id="647"/>
      <w:bookmarkEnd w:id="648"/>
      <w:bookmarkEnd w:id="649"/>
      <w:bookmarkEnd w:id="650"/>
      <w:bookmarkEnd w:id="651"/>
      <w:bookmarkEnd w:id="652"/>
      <w:bookmarkEnd w:id="653"/>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1" type="#_x0000_t75" style="width:435.5pt;height:107.5pt" o:ole="">
            <v:imagedata r:id="rId124" o:title=""/>
          </v:shape>
          <o:OLEObject Type="Embed" ProgID="Visio.Drawing.11" ShapeID="_x0000_i1081" DrawAspect="Content" ObjectID="_1678294218" r:id="rId125"/>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4" w:name="_Toc11338413"/>
      <w:bookmarkStart w:id="655" w:name="_Toc27585021"/>
      <w:bookmarkStart w:id="656" w:name="_Toc36456967"/>
      <w:bookmarkStart w:id="657" w:name="_Toc45027850"/>
      <w:bookmarkStart w:id="658" w:name="_Toc45028685"/>
      <w:bookmarkStart w:id="659" w:name="_Toc51867446"/>
      <w:bookmarkStart w:id="660" w:name="_Toc67680790"/>
      <w:r w:rsidRPr="00B3056F">
        <w:t>5.3.2.7</w:t>
      </w:r>
      <w:r w:rsidRPr="00B3056F">
        <w:tab/>
        <w:t>P-CSCF-RestorationNotification</w:t>
      </w:r>
      <w:bookmarkEnd w:id="654"/>
      <w:bookmarkEnd w:id="655"/>
      <w:bookmarkEnd w:id="656"/>
      <w:bookmarkEnd w:id="657"/>
      <w:bookmarkEnd w:id="658"/>
      <w:bookmarkEnd w:id="659"/>
      <w:bookmarkEnd w:id="660"/>
    </w:p>
    <w:p w14:paraId="58E4D725" w14:textId="092C4FEF" w:rsidR="00EF45DA" w:rsidRPr="00B3056F" w:rsidRDefault="00EF45DA" w:rsidP="00EF45DA">
      <w:pPr>
        <w:pStyle w:val="Heading5"/>
      </w:pPr>
      <w:bookmarkStart w:id="661" w:name="_Toc11338414"/>
      <w:bookmarkStart w:id="662" w:name="_Toc27585022"/>
      <w:bookmarkStart w:id="663" w:name="_Toc36456968"/>
      <w:bookmarkStart w:id="664" w:name="_Toc45027851"/>
      <w:bookmarkStart w:id="665" w:name="_Toc45028686"/>
      <w:bookmarkStart w:id="666" w:name="_Toc51867447"/>
      <w:bookmarkStart w:id="667" w:name="_Toc67680791"/>
      <w:r w:rsidRPr="00B3056F">
        <w:t>5.3.2.7.1</w:t>
      </w:r>
      <w:r w:rsidRPr="00B3056F">
        <w:tab/>
        <w:t>General</w:t>
      </w:r>
      <w:bookmarkEnd w:id="661"/>
      <w:bookmarkEnd w:id="662"/>
      <w:bookmarkEnd w:id="663"/>
      <w:bookmarkEnd w:id="664"/>
      <w:bookmarkEnd w:id="665"/>
      <w:bookmarkEnd w:id="666"/>
      <w:bookmarkEnd w:id="667"/>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8" w:name="_Toc11338415"/>
      <w:bookmarkStart w:id="669" w:name="_Toc27585023"/>
      <w:bookmarkStart w:id="670" w:name="_Toc36456969"/>
      <w:bookmarkStart w:id="671" w:name="_Toc45027852"/>
      <w:bookmarkStart w:id="672" w:name="_Toc45028687"/>
      <w:bookmarkStart w:id="673" w:name="_Toc51867448"/>
      <w:bookmarkStart w:id="674" w:name="_Toc67680792"/>
      <w:r w:rsidRPr="00B3056F">
        <w:t>5.3.2.7.2</w:t>
      </w:r>
      <w:r w:rsidRPr="00B3056F">
        <w:tab/>
        <w:t>UDM initiated P-CSCF-Restoration</w:t>
      </w:r>
      <w:bookmarkEnd w:id="668"/>
      <w:bookmarkEnd w:id="669"/>
      <w:bookmarkEnd w:id="670"/>
      <w:bookmarkEnd w:id="671"/>
      <w:bookmarkEnd w:id="672"/>
      <w:bookmarkEnd w:id="673"/>
      <w:bookmarkEnd w:id="674"/>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2" type="#_x0000_t75" style="width:433.5pt;height:117pt" o:ole="">
            <v:imagedata r:id="rId126" o:title=""/>
          </v:shape>
          <o:OLEObject Type="Embed" ProgID="Visio.Drawing.11" ShapeID="_x0000_i1082" DrawAspect="Content" ObjectID="_1678294219" r:id="rId127"/>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5" w:name="_Toc27585024"/>
      <w:bookmarkStart w:id="676" w:name="_Toc36456970"/>
      <w:bookmarkStart w:id="677" w:name="_Toc45027853"/>
      <w:bookmarkStart w:id="678" w:name="_Toc45028688"/>
      <w:bookmarkStart w:id="679" w:name="_Toc51867449"/>
      <w:bookmarkStart w:id="680" w:name="_Toc11338416"/>
      <w:bookmarkStart w:id="681" w:name="_Toc67680793"/>
      <w:r w:rsidRPr="00B3056F">
        <w:t>5.3.2.8</w:t>
      </w:r>
      <w:r w:rsidRPr="00B3056F">
        <w:tab/>
        <w:t>P-CSCF-RestorationTrigger</w:t>
      </w:r>
      <w:bookmarkEnd w:id="675"/>
      <w:bookmarkEnd w:id="676"/>
      <w:bookmarkEnd w:id="677"/>
      <w:bookmarkEnd w:id="678"/>
      <w:bookmarkEnd w:id="679"/>
      <w:bookmarkEnd w:id="681"/>
    </w:p>
    <w:p w14:paraId="6CBDE0DC" w14:textId="749314DB" w:rsidR="00EF45DA" w:rsidRPr="00B3056F" w:rsidRDefault="00EF45DA" w:rsidP="00EF45DA">
      <w:pPr>
        <w:pStyle w:val="Heading5"/>
      </w:pPr>
      <w:bookmarkStart w:id="682" w:name="_Toc27585025"/>
      <w:bookmarkStart w:id="683" w:name="_Toc36456971"/>
      <w:bookmarkStart w:id="684" w:name="_Toc45027854"/>
      <w:bookmarkStart w:id="685" w:name="_Toc45028689"/>
      <w:bookmarkStart w:id="686" w:name="_Toc51867450"/>
      <w:bookmarkStart w:id="687" w:name="_Toc67680794"/>
      <w:r w:rsidRPr="00B3056F">
        <w:t>5.3.2.8.1</w:t>
      </w:r>
      <w:r w:rsidRPr="00B3056F">
        <w:tab/>
        <w:t>General</w:t>
      </w:r>
      <w:bookmarkEnd w:id="682"/>
      <w:bookmarkEnd w:id="683"/>
      <w:bookmarkEnd w:id="684"/>
      <w:bookmarkEnd w:id="685"/>
      <w:bookmarkEnd w:id="686"/>
      <w:bookmarkEnd w:id="687"/>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8" w:name="_Toc27585026"/>
      <w:bookmarkStart w:id="689" w:name="_Toc36456972"/>
      <w:bookmarkStart w:id="690" w:name="_Toc45027855"/>
      <w:bookmarkStart w:id="691" w:name="_Toc45028690"/>
      <w:bookmarkStart w:id="692" w:name="_Toc51867451"/>
      <w:bookmarkStart w:id="693" w:name="_Toc67680795"/>
      <w:r w:rsidRPr="00B3056F">
        <w:t>5.3.2.8.2</w:t>
      </w:r>
      <w:r w:rsidRPr="00B3056F">
        <w:tab/>
        <w:t>P-CSCF-RestorationTrigger</w:t>
      </w:r>
      <w:bookmarkEnd w:id="688"/>
      <w:bookmarkEnd w:id="689"/>
      <w:bookmarkEnd w:id="690"/>
      <w:bookmarkEnd w:id="691"/>
      <w:bookmarkEnd w:id="692"/>
      <w:bookmarkEnd w:id="693"/>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3" type="#_x0000_t75" style="width:435.5pt;height:117pt" o:ole="">
            <v:imagedata r:id="rId128" o:title=""/>
          </v:shape>
          <o:OLEObject Type="Embed" ProgID="Visio.Drawing.11" ShapeID="_x0000_i1083" DrawAspect="Content" ObjectID="_1678294220" r:id="rId129"/>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4" w:name="_Toc36456973"/>
      <w:bookmarkStart w:id="695" w:name="_Toc45027856"/>
      <w:bookmarkStart w:id="696" w:name="_Toc45028691"/>
      <w:bookmarkStart w:id="697" w:name="_Toc51867452"/>
      <w:bookmarkStart w:id="698" w:name="_Toc27585027"/>
      <w:bookmarkStart w:id="699" w:name="_Toc67680796"/>
      <w:r w:rsidRPr="00B3056F">
        <w:t>5.3.2.9</w:t>
      </w:r>
      <w:r w:rsidRPr="00B3056F">
        <w:tab/>
        <w:t>AMFDeregistration</w:t>
      </w:r>
      <w:bookmarkEnd w:id="694"/>
      <w:bookmarkEnd w:id="695"/>
      <w:bookmarkEnd w:id="696"/>
      <w:bookmarkEnd w:id="697"/>
      <w:bookmarkEnd w:id="699"/>
    </w:p>
    <w:p w14:paraId="2FD19DBD" w14:textId="6B955650" w:rsidR="00EF45DA" w:rsidRPr="00B3056F" w:rsidRDefault="00EF45DA" w:rsidP="00EF45DA">
      <w:pPr>
        <w:pStyle w:val="Heading5"/>
      </w:pPr>
      <w:bookmarkStart w:id="700" w:name="_Toc36456974"/>
      <w:bookmarkStart w:id="701" w:name="_Toc45027857"/>
      <w:bookmarkStart w:id="702" w:name="_Toc45028692"/>
      <w:bookmarkStart w:id="703" w:name="_Toc51867453"/>
      <w:bookmarkStart w:id="704" w:name="_Toc67680797"/>
      <w:r w:rsidRPr="00B3056F">
        <w:t>5.3.2.9.1</w:t>
      </w:r>
      <w:r w:rsidRPr="00B3056F">
        <w:tab/>
        <w:t>General</w:t>
      </w:r>
      <w:bookmarkEnd w:id="700"/>
      <w:bookmarkEnd w:id="701"/>
      <w:bookmarkEnd w:id="702"/>
      <w:bookmarkEnd w:id="703"/>
      <w:bookmarkEnd w:id="704"/>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5" w:name="_Toc36456975"/>
      <w:bookmarkStart w:id="706" w:name="_Toc45027858"/>
      <w:bookmarkStart w:id="707" w:name="_Toc45028693"/>
      <w:bookmarkStart w:id="708" w:name="_Toc51867454"/>
      <w:bookmarkStart w:id="709" w:name="_Toc67680798"/>
      <w:r w:rsidRPr="00B3056F">
        <w:t>5.3.2.9.2</w:t>
      </w:r>
      <w:r w:rsidRPr="00B3056F">
        <w:tab/>
        <w:t>AMF-Deregistration</w:t>
      </w:r>
      <w:bookmarkEnd w:id="705"/>
      <w:bookmarkEnd w:id="706"/>
      <w:bookmarkEnd w:id="707"/>
      <w:bookmarkEnd w:id="708"/>
      <w:bookmarkEnd w:id="709"/>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4" type="#_x0000_t75" style="width:432.5pt;height:106.5pt" o:ole="">
            <v:imagedata r:id="rId130" o:title=""/>
          </v:shape>
          <o:OLEObject Type="Embed" ProgID="Visio.Drawing.11" ShapeID="_x0000_i1084" DrawAspect="Content" ObjectID="_1678294221" r:id="rId131"/>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710" w:name="_Hlk29999879"/>
      <w:r w:rsidRPr="00B3056F">
        <w:t xml:space="preserve">This shall result in sending of Nudm_UECM_DeregistrationNotification to the AMF (see 3GPP TS 23.632 [32]) </w:t>
      </w:r>
      <w:bookmarkStart w:id="711" w:name="_Hlk29999945"/>
      <w:bookmarkEnd w:id="710"/>
      <w:r w:rsidRPr="00B3056F">
        <w:t>and setting the purgeFlag in the Amf3GppAccessRegistration stored in the UDR</w:t>
      </w:r>
      <w:bookmarkEnd w:id="711"/>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2" w:name="_Toc36456976"/>
      <w:bookmarkStart w:id="713" w:name="_Toc45027859"/>
      <w:bookmarkStart w:id="714" w:name="_Toc45028694"/>
      <w:bookmarkStart w:id="715" w:name="_Toc51867455"/>
      <w:bookmarkStart w:id="716" w:name="_Toc67680799"/>
      <w:r w:rsidRPr="00B3056F">
        <w:lastRenderedPageBreak/>
        <w:t>5.3.2.10</w:t>
      </w:r>
      <w:r w:rsidRPr="00B3056F">
        <w:tab/>
        <w:t>PEI-Update</w:t>
      </w:r>
      <w:bookmarkEnd w:id="712"/>
      <w:bookmarkEnd w:id="713"/>
      <w:bookmarkEnd w:id="714"/>
      <w:bookmarkEnd w:id="715"/>
      <w:bookmarkEnd w:id="716"/>
    </w:p>
    <w:p w14:paraId="282E24EC" w14:textId="0BAB2F20" w:rsidR="00EF45DA" w:rsidRPr="00B3056F" w:rsidRDefault="00EF45DA" w:rsidP="00EF45DA">
      <w:pPr>
        <w:pStyle w:val="Heading5"/>
      </w:pPr>
      <w:bookmarkStart w:id="717" w:name="_Toc36456977"/>
      <w:bookmarkStart w:id="718" w:name="_Toc45027860"/>
      <w:bookmarkStart w:id="719" w:name="_Toc45028695"/>
      <w:bookmarkStart w:id="720" w:name="_Toc51867456"/>
      <w:bookmarkStart w:id="721" w:name="_Toc67680800"/>
      <w:r w:rsidRPr="00B3056F">
        <w:t>5.3.2.10.1</w:t>
      </w:r>
      <w:r w:rsidRPr="00B3056F">
        <w:tab/>
        <w:t>General</w:t>
      </w:r>
      <w:bookmarkEnd w:id="717"/>
      <w:bookmarkEnd w:id="718"/>
      <w:bookmarkEnd w:id="719"/>
      <w:bookmarkEnd w:id="720"/>
      <w:bookmarkEnd w:id="721"/>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2" w:name="_Toc36456978"/>
      <w:bookmarkStart w:id="723" w:name="_Toc45027861"/>
      <w:bookmarkStart w:id="724" w:name="_Toc45028696"/>
      <w:bookmarkStart w:id="725" w:name="_Toc51867457"/>
      <w:bookmarkStart w:id="726" w:name="_Toc67680801"/>
      <w:r w:rsidRPr="00B3056F">
        <w:t>5.3.2.10.2</w:t>
      </w:r>
      <w:r w:rsidRPr="00B3056F">
        <w:tab/>
        <w:t>PEI Update</w:t>
      </w:r>
      <w:bookmarkEnd w:id="722"/>
      <w:bookmarkEnd w:id="723"/>
      <w:bookmarkEnd w:id="724"/>
      <w:bookmarkEnd w:id="725"/>
      <w:bookmarkEnd w:id="726"/>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5" type="#_x0000_t75" style="width:433.5pt;height:106.5pt" o:ole="">
            <v:imagedata r:id="rId132" o:title=""/>
          </v:shape>
          <o:OLEObject Type="Embed" ProgID="Visio.Drawing.11" ShapeID="_x0000_i1085" DrawAspect="Content" ObjectID="_1678294222" r:id="rId133"/>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7" w:name="_Toc36456979"/>
      <w:bookmarkStart w:id="728" w:name="_Toc45027862"/>
      <w:bookmarkStart w:id="729" w:name="_Toc45028697"/>
      <w:bookmarkStart w:id="730" w:name="_Toc51867458"/>
      <w:bookmarkStart w:id="731" w:name="_Toc67680802"/>
      <w:r w:rsidRPr="00B3056F">
        <w:t>5.4</w:t>
      </w:r>
      <w:r w:rsidRPr="00B3056F">
        <w:tab/>
        <w:t>Nudm_UEAuthentication Service</w:t>
      </w:r>
      <w:bookmarkEnd w:id="680"/>
      <w:bookmarkEnd w:id="698"/>
      <w:bookmarkEnd w:id="727"/>
      <w:bookmarkEnd w:id="728"/>
      <w:bookmarkEnd w:id="729"/>
      <w:bookmarkEnd w:id="730"/>
      <w:bookmarkEnd w:id="731"/>
    </w:p>
    <w:p w14:paraId="72F37559" w14:textId="26BC9178" w:rsidR="00EF45DA" w:rsidRPr="00B3056F" w:rsidRDefault="00EF45DA" w:rsidP="00EF45DA">
      <w:pPr>
        <w:pStyle w:val="Heading3"/>
      </w:pPr>
      <w:bookmarkStart w:id="732" w:name="_Toc11338417"/>
      <w:bookmarkStart w:id="733" w:name="_Toc27585028"/>
      <w:bookmarkStart w:id="734" w:name="_Toc36456980"/>
      <w:bookmarkStart w:id="735" w:name="_Toc45027863"/>
      <w:bookmarkStart w:id="736" w:name="_Toc45028698"/>
      <w:bookmarkStart w:id="737" w:name="_Toc51867459"/>
      <w:bookmarkStart w:id="738" w:name="_Toc67680803"/>
      <w:r w:rsidRPr="00B3056F">
        <w:t>5.4.1</w:t>
      </w:r>
      <w:r w:rsidRPr="00B3056F">
        <w:tab/>
        <w:t>Service Description</w:t>
      </w:r>
      <w:bookmarkEnd w:id="732"/>
      <w:bookmarkEnd w:id="733"/>
      <w:bookmarkEnd w:id="734"/>
      <w:bookmarkEnd w:id="735"/>
      <w:bookmarkEnd w:id="736"/>
      <w:bookmarkEnd w:id="737"/>
      <w:bookmarkEnd w:id="738"/>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9" w:name="_Toc11338418"/>
      <w:bookmarkStart w:id="740" w:name="_Toc27585029"/>
      <w:bookmarkStart w:id="741" w:name="_Toc36456981"/>
      <w:bookmarkStart w:id="742" w:name="_Toc45027864"/>
      <w:bookmarkStart w:id="743" w:name="_Toc45028699"/>
      <w:bookmarkStart w:id="744" w:name="_Toc51867460"/>
      <w:bookmarkStart w:id="745" w:name="_Toc67680804"/>
      <w:r w:rsidRPr="00B3056F">
        <w:t>5.4.2</w:t>
      </w:r>
      <w:r w:rsidRPr="00B3056F">
        <w:tab/>
        <w:t>Service Operations</w:t>
      </w:r>
      <w:bookmarkEnd w:id="739"/>
      <w:bookmarkEnd w:id="740"/>
      <w:bookmarkEnd w:id="741"/>
      <w:bookmarkEnd w:id="742"/>
      <w:bookmarkEnd w:id="743"/>
      <w:bookmarkEnd w:id="744"/>
      <w:bookmarkEnd w:id="745"/>
    </w:p>
    <w:p w14:paraId="4429F64C" w14:textId="77777777" w:rsidR="00EF45DA" w:rsidRPr="00B3056F" w:rsidRDefault="00EF45DA" w:rsidP="00EF45DA">
      <w:pPr>
        <w:pStyle w:val="Heading4"/>
      </w:pPr>
      <w:bookmarkStart w:id="746" w:name="_Toc11338419"/>
      <w:bookmarkStart w:id="747" w:name="_Toc27585030"/>
      <w:bookmarkStart w:id="748" w:name="_Toc36456982"/>
      <w:bookmarkStart w:id="749" w:name="_Toc45027865"/>
      <w:bookmarkStart w:id="750" w:name="_Toc45028700"/>
      <w:bookmarkStart w:id="751" w:name="_Toc51867461"/>
      <w:bookmarkStart w:id="752" w:name="_Toc67680805"/>
      <w:r w:rsidRPr="00B3056F">
        <w:t>5.4.2.1</w:t>
      </w:r>
      <w:r w:rsidRPr="00B3056F">
        <w:tab/>
        <w:t>Introduction</w:t>
      </w:r>
      <w:bookmarkEnd w:id="746"/>
      <w:bookmarkEnd w:id="747"/>
      <w:bookmarkEnd w:id="748"/>
      <w:bookmarkEnd w:id="749"/>
      <w:bookmarkEnd w:id="750"/>
      <w:bookmarkEnd w:id="751"/>
      <w:bookmarkEnd w:id="752"/>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3" w:name="_Toc11338420"/>
      <w:bookmarkStart w:id="754" w:name="_Toc27585031"/>
      <w:bookmarkStart w:id="755" w:name="_Toc36456983"/>
      <w:bookmarkStart w:id="756" w:name="_Toc45027866"/>
      <w:bookmarkStart w:id="757" w:name="_Toc45028701"/>
      <w:bookmarkStart w:id="758" w:name="_Toc51867462"/>
      <w:bookmarkStart w:id="759" w:name="_Toc67680806"/>
      <w:r w:rsidRPr="00B3056F">
        <w:t>5.4.2.2</w:t>
      </w:r>
      <w:r w:rsidRPr="00B3056F">
        <w:tab/>
        <w:t>Get</w:t>
      </w:r>
      <w:bookmarkEnd w:id="753"/>
      <w:bookmarkEnd w:id="754"/>
      <w:bookmarkEnd w:id="755"/>
      <w:bookmarkEnd w:id="756"/>
      <w:bookmarkEnd w:id="757"/>
      <w:bookmarkEnd w:id="758"/>
      <w:bookmarkEnd w:id="759"/>
    </w:p>
    <w:p w14:paraId="6EA863DA" w14:textId="77777777" w:rsidR="00EF45DA" w:rsidRPr="00B3056F" w:rsidRDefault="00EF45DA" w:rsidP="00EF45DA">
      <w:pPr>
        <w:pStyle w:val="Heading5"/>
      </w:pPr>
      <w:bookmarkStart w:id="760" w:name="_Toc11338421"/>
      <w:bookmarkStart w:id="761" w:name="_Toc27585032"/>
      <w:bookmarkStart w:id="762" w:name="_Toc36456984"/>
      <w:bookmarkStart w:id="763" w:name="_Toc45027867"/>
      <w:bookmarkStart w:id="764" w:name="_Toc45028702"/>
      <w:bookmarkStart w:id="765" w:name="_Toc51867463"/>
      <w:bookmarkStart w:id="766" w:name="_Toc67680807"/>
      <w:r w:rsidRPr="00B3056F">
        <w:t>5.4.2.2.1</w:t>
      </w:r>
      <w:r w:rsidRPr="00B3056F">
        <w:tab/>
        <w:t>General</w:t>
      </w:r>
      <w:bookmarkEnd w:id="760"/>
      <w:bookmarkEnd w:id="761"/>
      <w:bookmarkEnd w:id="762"/>
      <w:bookmarkEnd w:id="763"/>
      <w:bookmarkEnd w:id="764"/>
      <w:bookmarkEnd w:id="765"/>
      <w:bookmarkEnd w:id="766"/>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7" w:name="_Toc11338422"/>
      <w:bookmarkStart w:id="768" w:name="_Toc27585033"/>
      <w:bookmarkStart w:id="769" w:name="_Toc36456985"/>
      <w:bookmarkStart w:id="770" w:name="_Toc45027868"/>
      <w:bookmarkStart w:id="771" w:name="_Toc45028703"/>
      <w:bookmarkStart w:id="772" w:name="_Toc51867464"/>
      <w:bookmarkStart w:id="773" w:name="_Toc67680808"/>
      <w:r w:rsidRPr="00B3056F">
        <w:t>5.4.2.2.2</w:t>
      </w:r>
      <w:r w:rsidRPr="00B3056F">
        <w:tab/>
        <w:t>Authentication Information Retrieval</w:t>
      </w:r>
      <w:bookmarkEnd w:id="767"/>
      <w:bookmarkEnd w:id="768"/>
      <w:bookmarkEnd w:id="769"/>
      <w:bookmarkEnd w:id="770"/>
      <w:bookmarkEnd w:id="771"/>
      <w:bookmarkEnd w:id="772"/>
      <w:bookmarkEnd w:id="773"/>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6" type="#_x0000_t75" style="width:435pt;height:118.5pt" o:ole="">
            <v:imagedata r:id="rId134" o:title=""/>
          </v:shape>
          <o:OLEObject Type="Embed" ProgID="Visio.Drawing.11" ShapeID="_x0000_i1086" DrawAspect="Content" ObjectID="_1678294223" r:id="rId135"/>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92D8874"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4" w:name="_Toc27585034"/>
      <w:bookmarkStart w:id="775" w:name="_Toc36456986"/>
      <w:bookmarkStart w:id="776" w:name="_Toc45027869"/>
      <w:bookmarkStart w:id="777" w:name="_Toc45028704"/>
      <w:bookmarkStart w:id="778" w:name="_Toc51867465"/>
      <w:bookmarkStart w:id="779" w:name="_Toc20128671"/>
      <w:bookmarkStart w:id="780" w:name="_Toc67680809"/>
      <w:r w:rsidRPr="00B3056F">
        <w:t>5.4.2.2.3</w:t>
      </w:r>
      <w:r w:rsidRPr="00B3056F">
        <w:tab/>
        <w:t>FN-RG Authentication</w:t>
      </w:r>
      <w:bookmarkEnd w:id="774"/>
      <w:bookmarkEnd w:id="775"/>
      <w:bookmarkEnd w:id="776"/>
      <w:bookmarkEnd w:id="777"/>
      <w:bookmarkEnd w:id="778"/>
      <w:bookmarkEnd w:id="780"/>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7" type="#_x0000_t75" style="width:433.5pt;height:118.5pt" o:ole="">
            <v:imagedata r:id="rId136" o:title=""/>
          </v:shape>
          <o:OLEObject Type="Embed" ProgID="Visio.Drawing.11" ShapeID="_x0000_i1087" DrawAspect="Content" ObjectID="_1678294224" r:id="rId137"/>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9"/>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1" w:name="_Toc11338423"/>
      <w:bookmarkStart w:id="782" w:name="_Toc27585035"/>
      <w:bookmarkStart w:id="783" w:name="_Toc36456987"/>
      <w:bookmarkStart w:id="784" w:name="_Toc45027870"/>
      <w:bookmarkStart w:id="785" w:name="_Toc45028705"/>
      <w:bookmarkStart w:id="786" w:name="_Toc51867466"/>
      <w:bookmarkStart w:id="787" w:name="_Toc67680810"/>
      <w:r w:rsidRPr="00B3056F">
        <w:t>5.4.2.3</w:t>
      </w:r>
      <w:r w:rsidRPr="00B3056F">
        <w:tab/>
        <w:t>ResultConfirmationInform</w:t>
      </w:r>
      <w:bookmarkEnd w:id="781"/>
      <w:bookmarkEnd w:id="782"/>
      <w:bookmarkEnd w:id="783"/>
      <w:bookmarkEnd w:id="784"/>
      <w:bookmarkEnd w:id="785"/>
      <w:bookmarkEnd w:id="786"/>
      <w:bookmarkEnd w:id="787"/>
    </w:p>
    <w:p w14:paraId="1F54FF9B" w14:textId="77777777" w:rsidR="00EF45DA" w:rsidRPr="00B3056F" w:rsidRDefault="00EF45DA" w:rsidP="00EF45DA">
      <w:pPr>
        <w:pStyle w:val="Heading5"/>
      </w:pPr>
      <w:bookmarkStart w:id="788" w:name="_Toc11338424"/>
      <w:bookmarkStart w:id="789" w:name="_Toc27585036"/>
      <w:bookmarkStart w:id="790" w:name="_Toc36456988"/>
      <w:bookmarkStart w:id="791" w:name="_Toc45027871"/>
      <w:bookmarkStart w:id="792" w:name="_Toc45028706"/>
      <w:bookmarkStart w:id="793" w:name="_Toc51867467"/>
      <w:bookmarkStart w:id="794" w:name="_Toc67680811"/>
      <w:r w:rsidRPr="00B3056F">
        <w:t>5.4.2.3.1</w:t>
      </w:r>
      <w:r w:rsidRPr="00B3056F">
        <w:tab/>
        <w:t>General</w:t>
      </w:r>
      <w:bookmarkEnd w:id="788"/>
      <w:bookmarkEnd w:id="789"/>
      <w:bookmarkEnd w:id="790"/>
      <w:bookmarkEnd w:id="791"/>
      <w:bookmarkEnd w:id="792"/>
      <w:bookmarkEnd w:id="793"/>
      <w:bookmarkEnd w:id="794"/>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5" w:name="_Toc11338425"/>
      <w:bookmarkStart w:id="796" w:name="_Toc27585037"/>
      <w:bookmarkStart w:id="797" w:name="_Toc36456989"/>
      <w:bookmarkStart w:id="798" w:name="_Toc45027872"/>
      <w:bookmarkStart w:id="799" w:name="_Toc45028707"/>
      <w:bookmarkStart w:id="800" w:name="_Toc51867468"/>
      <w:bookmarkStart w:id="801" w:name="_Toc67680812"/>
      <w:r w:rsidRPr="00B3056F">
        <w:t>5.4.2.3.2</w:t>
      </w:r>
      <w:r w:rsidRPr="00B3056F">
        <w:tab/>
        <w:t>Authentication Confirmation</w:t>
      </w:r>
      <w:bookmarkEnd w:id="795"/>
      <w:bookmarkEnd w:id="796"/>
      <w:bookmarkEnd w:id="797"/>
      <w:bookmarkEnd w:id="798"/>
      <w:bookmarkEnd w:id="799"/>
      <w:bookmarkEnd w:id="800"/>
      <w:bookmarkEnd w:id="801"/>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8" type="#_x0000_t75" style="width:484pt;height:135.5pt" o:ole="">
            <v:imagedata r:id="rId138" o:title=""/>
          </v:shape>
          <o:OLEObject Type="Embed" ProgID="Visio.Drawing.11" ShapeID="_x0000_i1088" DrawAspect="Content" ObjectID="_1678294225" r:id="rId139"/>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2" w:name="_Toc36456990"/>
      <w:bookmarkStart w:id="803" w:name="_Toc45027873"/>
      <w:bookmarkStart w:id="804" w:name="_Toc45028708"/>
      <w:bookmarkStart w:id="805" w:name="_Toc51867469"/>
      <w:bookmarkStart w:id="806" w:name="_Toc27585038"/>
      <w:bookmarkStart w:id="807" w:name="_Toc11338426"/>
      <w:bookmarkStart w:id="808" w:name="_Toc67680813"/>
      <w:r w:rsidRPr="00B3056F">
        <w:t>5.4.2.3.3</w:t>
      </w:r>
      <w:r w:rsidRPr="00B3056F">
        <w:tab/>
        <w:t>Authentication Result Removal</w:t>
      </w:r>
      <w:bookmarkEnd w:id="802"/>
      <w:bookmarkEnd w:id="803"/>
      <w:bookmarkEnd w:id="804"/>
      <w:bookmarkEnd w:id="805"/>
      <w:bookmarkEnd w:id="808"/>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9" type="#_x0000_t75" style="width:433.5pt;height:118.5pt" o:ole="">
            <v:imagedata r:id="rId140" o:title=""/>
          </v:shape>
          <o:OLEObject Type="Embed" ProgID="Visio.Drawing.15" ShapeID="_x0000_i1089" DrawAspect="Content" ObjectID="_1678294226" r:id="rId141"/>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9" w:name="_Toc36456991"/>
      <w:bookmarkStart w:id="810" w:name="_Toc45027874"/>
      <w:bookmarkStart w:id="811" w:name="_Toc45028709"/>
      <w:bookmarkStart w:id="812" w:name="_Toc51867470"/>
      <w:bookmarkStart w:id="813" w:name="_Toc67680814"/>
      <w:r w:rsidRPr="00B3056F">
        <w:t>5.4.2.4</w:t>
      </w:r>
      <w:r w:rsidRPr="00B3056F">
        <w:tab/>
        <w:t>GetHssAv</w:t>
      </w:r>
      <w:bookmarkEnd w:id="806"/>
      <w:bookmarkEnd w:id="809"/>
      <w:bookmarkEnd w:id="810"/>
      <w:bookmarkEnd w:id="811"/>
      <w:bookmarkEnd w:id="812"/>
      <w:bookmarkEnd w:id="813"/>
    </w:p>
    <w:p w14:paraId="3090EDF8" w14:textId="77777777" w:rsidR="00EF45DA" w:rsidRPr="00B3056F" w:rsidRDefault="00EF45DA" w:rsidP="00EF45DA">
      <w:pPr>
        <w:pStyle w:val="Heading5"/>
      </w:pPr>
      <w:bookmarkStart w:id="814" w:name="_Toc27585039"/>
      <w:bookmarkStart w:id="815" w:name="_Toc36456992"/>
      <w:bookmarkStart w:id="816" w:name="_Toc45027875"/>
      <w:bookmarkStart w:id="817" w:name="_Toc45028710"/>
      <w:bookmarkStart w:id="818" w:name="_Toc51867471"/>
      <w:bookmarkStart w:id="819" w:name="_Toc67680815"/>
      <w:r w:rsidRPr="00B3056F">
        <w:t>5.4.2.4.1</w:t>
      </w:r>
      <w:r w:rsidRPr="00B3056F">
        <w:tab/>
        <w:t>General</w:t>
      </w:r>
      <w:bookmarkEnd w:id="814"/>
      <w:bookmarkEnd w:id="815"/>
      <w:bookmarkEnd w:id="816"/>
      <w:bookmarkEnd w:id="817"/>
      <w:bookmarkEnd w:id="818"/>
      <w:bookmarkEnd w:id="819"/>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20" w:name="_Toc27585040"/>
      <w:bookmarkStart w:id="821" w:name="_Toc36456993"/>
      <w:bookmarkStart w:id="822" w:name="_Toc45027876"/>
      <w:bookmarkStart w:id="823" w:name="_Toc45028711"/>
      <w:bookmarkStart w:id="824" w:name="_Toc51867472"/>
      <w:bookmarkStart w:id="825" w:name="_Toc67680816"/>
      <w:r w:rsidRPr="00B3056F">
        <w:t>5.4.2.4.2</w:t>
      </w:r>
      <w:r w:rsidRPr="00B3056F">
        <w:tab/>
        <w:t>HSS Authentication Vector Retrieval</w:t>
      </w:r>
      <w:bookmarkEnd w:id="820"/>
      <w:bookmarkEnd w:id="821"/>
      <w:bookmarkEnd w:id="822"/>
      <w:bookmarkEnd w:id="823"/>
      <w:bookmarkEnd w:id="824"/>
      <w:bookmarkEnd w:id="825"/>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0" type="#_x0000_t75" style="width:483.5pt;height:131.5pt" o:ole="">
            <v:imagedata r:id="rId142" o:title=""/>
          </v:shape>
          <o:OLEObject Type="Embed" ProgID="Visio.Drawing.11" ShapeID="_x0000_i1090" DrawAspect="Content" ObjectID="_1678294227" r:id="rId143"/>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6" w:name="_Toc27585041"/>
      <w:bookmarkStart w:id="827" w:name="_Toc36456994"/>
      <w:bookmarkStart w:id="828" w:name="_Toc45027877"/>
      <w:bookmarkStart w:id="829" w:name="_Toc45028712"/>
      <w:bookmarkStart w:id="830" w:name="_Toc51867473"/>
      <w:bookmarkStart w:id="831" w:name="_Toc67680817"/>
      <w:r w:rsidRPr="00B3056F">
        <w:t>5.5</w:t>
      </w:r>
      <w:r w:rsidRPr="00B3056F">
        <w:tab/>
        <w:t>Nudm_EventExposure Service</w:t>
      </w:r>
      <w:bookmarkEnd w:id="807"/>
      <w:bookmarkEnd w:id="826"/>
      <w:bookmarkEnd w:id="827"/>
      <w:bookmarkEnd w:id="828"/>
      <w:bookmarkEnd w:id="829"/>
      <w:bookmarkEnd w:id="830"/>
      <w:bookmarkEnd w:id="831"/>
    </w:p>
    <w:p w14:paraId="67D3C5C6" w14:textId="77777777" w:rsidR="00EF45DA" w:rsidRPr="00B3056F" w:rsidRDefault="00EF45DA" w:rsidP="00EF45DA">
      <w:pPr>
        <w:pStyle w:val="Heading3"/>
      </w:pPr>
      <w:bookmarkStart w:id="832" w:name="_Toc11338427"/>
      <w:bookmarkStart w:id="833" w:name="_Toc27585042"/>
      <w:bookmarkStart w:id="834" w:name="_Toc36456995"/>
      <w:bookmarkStart w:id="835" w:name="_Toc45027878"/>
      <w:bookmarkStart w:id="836" w:name="_Toc45028713"/>
      <w:bookmarkStart w:id="837" w:name="_Toc51867474"/>
      <w:bookmarkStart w:id="838" w:name="_Toc67680818"/>
      <w:r w:rsidRPr="00B3056F">
        <w:t>5.5.1</w:t>
      </w:r>
      <w:r w:rsidRPr="00B3056F">
        <w:tab/>
        <w:t>Service Description</w:t>
      </w:r>
      <w:bookmarkEnd w:id="832"/>
      <w:bookmarkEnd w:id="833"/>
      <w:bookmarkEnd w:id="834"/>
      <w:bookmarkEnd w:id="835"/>
      <w:bookmarkEnd w:id="836"/>
      <w:bookmarkEnd w:id="837"/>
      <w:bookmarkEnd w:id="838"/>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9" w:name="_Toc11338428"/>
      <w:bookmarkStart w:id="840" w:name="_Toc27585043"/>
      <w:bookmarkStart w:id="841" w:name="_Toc36456996"/>
      <w:bookmarkStart w:id="842" w:name="_Toc45027879"/>
      <w:bookmarkStart w:id="843" w:name="_Toc45028714"/>
      <w:bookmarkStart w:id="844" w:name="_Toc51867475"/>
      <w:bookmarkStart w:id="845" w:name="_Toc67680819"/>
      <w:r w:rsidRPr="00B3056F">
        <w:t>5.5.2</w:t>
      </w:r>
      <w:r w:rsidRPr="00B3056F">
        <w:tab/>
        <w:t>Service Operations</w:t>
      </w:r>
      <w:bookmarkEnd w:id="839"/>
      <w:bookmarkEnd w:id="840"/>
      <w:bookmarkEnd w:id="841"/>
      <w:bookmarkEnd w:id="842"/>
      <w:bookmarkEnd w:id="843"/>
      <w:bookmarkEnd w:id="844"/>
      <w:bookmarkEnd w:id="845"/>
    </w:p>
    <w:p w14:paraId="0D836A20" w14:textId="77777777" w:rsidR="00EF45DA" w:rsidRPr="00B3056F" w:rsidRDefault="00EF45DA" w:rsidP="00EF45DA">
      <w:pPr>
        <w:pStyle w:val="Heading4"/>
      </w:pPr>
      <w:bookmarkStart w:id="846" w:name="_Toc11338429"/>
      <w:bookmarkStart w:id="847" w:name="_Toc27585044"/>
      <w:bookmarkStart w:id="848" w:name="_Toc36456997"/>
      <w:bookmarkStart w:id="849" w:name="_Toc45027880"/>
      <w:bookmarkStart w:id="850" w:name="_Toc45028715"/>
      <w:bookmarkStart w:id="851" w:name="_Toc51867476"/>
      <w:bookmarkStart w:id="852" w:name="_Toc67680820"/>
      <w:r w:rsidRPr="00B3056F">
        <w:t>5.5.2.1</w:t>
      </w:r>
      <w:r w:rsidRPr="00B3056F">
        <w:tab/>
        <w:t>Introduction</w:t>
      </w:r>
      <w:bookmarkEnd w:id="846"/>
      <w:bookmarkEnd w:id="847"/>
      <w:bookmarkEnd w:id="848"/>
      <w:bookmarkEnd w:id="849"/>
      <w:bookmarkEnd w:id="850"/>
      <w:bookmarkEnd w:id="851"/>
      <w:bookmarkEnd w:id="852"/>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853" w:name="_Toc11338430"/>
      <w:bookmarkStart w:id="854" w:name="_Toc27585045"/>
      <w:bookmarkStart w:id="855" w:name="_Toc36456998"/>
      <w:bookmarkStart w:id="856" w:name="_Toc45027881"/>
      <w:bookmarkStart w:id="857" w:name="_Toc45028716"/>
      <w:bookmarkStart w:id="858" w:name="_Toc51867477"/>
      <w:bookmarkStart w:id="859" w:name="_Toc67680821"/>
      <w:r w:rsidRPr="00B3056F">
        <w:t>5.5.2.2</w:t>
      </w:r>
      <w:r w:rsidRPr="00B3056F">
        <w:tab/>
        <w:t>Subscribe</w:t>
      </w:r>
      <w:bookmarkEnd w:id="853"/>
      <w:bookmarkEnd w:id="854"/>
      <w:bookmarkEnd w:id="855"/>
      <w:bookmarkEnd w:id="856"/>
      <w:bookmarkEnd w:id="857"/>
      <w:bookmarkEnd w:id="858"/>
      <w:bookmarkEnd w:id="859"/>
    </w:p>
    <w:p w14:paraId="7262F97F" w14:textId="77777777" w:rsidR="00EF45DA" w:rsidRPr="00B3056F" w:rsidRDefault="00EF45DA" w:rsidP="00EF45DA">
      <w:pPr>
        <w:pStyle w:val="Heading5"/>
      </w:pPr>
      <w:bookmarkStart w:id="860" w:name="_Toc11338431"/>
      <w:bookmarkStart w:id="861" w:name="_Toc27585046"/>
      <w:bookmarkStart w:id="862" w:name="_Toc36456999"/>
      <w:bookmarkStart w:id="863" w:name="_Toc45027882"/>
      <w:bookmarkStart w:id="864" w:name="_Toc45028717"/>
      <w:bookmarkStart w:id="865" w:name="_Toc51867478"/>
      <w:bookmarkStart w:id="866" w:name="_Toc67680822"/>
      <w:r w:rsidRPr="00B3056F">
        <w:t>5.5.2.2.1</w:t>
      </w:r>
      <w:r w:rsidRPr="00B3056F">
        <w:tab/>
        <w:t>General</w:t>
      </w:r>
      <w:bookmarkEnd w:id="860"/>
      <w:bookmarkEnd w:id="861"/>
      <w:bookmarkEnd w:id="862"/>
      <w:bookmarkEnd w:id="863"/>
      <w:bookmarkEnd w:id="864"/>
      <w:bookmarkEnd w:id="865"/>
      <w:bookmarkEnd w:id="866"/>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7" w:name="_Toc11338432"/>
      <w:bookmarkStart w:id="868" w:name="_Toc27585047"/>
      <w:bookmarkStart w:id="869" w:name="_Toc36457000"/>
      <w:bookmarkStart w:id="870" w:name="_Toc45027883"/>
      <w:bookmarkStart w:id="871" w:name="_Toc45028718"/>
      <w:bookmarkStart w:id="872" w:name="_Toc51867479"/>
      <w:bookmarkStart w:id="873" w:name="_Toc67680823"/>
      <w:r w:rsidRPr="00B3056F">
        <w:t>5.5.2.2.2</w:t>
      </w:r>
      <w:r w:rsidRPr="00B3056F">
        <w:tab/>
        <w:t>Subscription to Notification of event occurrence</w:t>
      </w:r>
      <w:bookmarkEnd w:id="867"/>
      <w:bookmarkEnd w:id="868"/>
      <w:bookmarkEnd w:id="869"/>
      <w:bookmarkEnd w:id="870"/>
      <w:bookmarkEnd w:id="871"/>
      <w:bookmarkEnd w:id="872"/>
      <w:bookmarkEnd w:id="873"/>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1" type="#_x0000_t75" style="width:435.5pt;height:119.5pt" o:ole="">
            <v:imagedata r:id="rId144" o:title=""/>
          </v:shape>
          <o:OLEObject Type="Embed" ProgID="Visio.Drawing.11" ShapeID="_x0000_i1091" DrawAspect="Content" ObjectID="_1678294228" r:id="rId145"/>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67680824"/>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67680825"/>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67680826"/>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67680827"/>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2" type="#_x0000_t75" style="width:435.5pt;height:119.5pt" o:ole="">
            <v:imagedata r:id="rId146" o:title=""/>
          </v:shape>
          <o:OLEObject Type="Embed" ProgID="Visio.Drawing.11" ShapeID="_x0000_i1092" DrawAspect="Content" ObjectID="_1678294229" r:id="rId147"/>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67680828"/>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67680829"/>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67680830"/>
      <w:r w:rsidRPr="00B3056F">
        <w:t>5.5.2.4.2</w:t>
      </w:r>
      <w:r w:rsidRPr="00B3056F">
        <w:tab/>
        <w:t>Event Occurrence Notification</w:t>
      </w:r>
      <w:bookmarkEnd w:id="916"/>
      <w:bookmarkEnd w:id="917"/>
      <w:bookmarkEnd w:id="918"/>
      <w:bookmarkEnd w:id="919"/>
      <w:bookmarkEnd w:id="920"/>
      <w:bookmarkEnd w:id="921"/>
      <w:bookmarkEnd w:id="922"/>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3" type="#_x0000_t75" style="width:435.5pt;height:116pt" o:ole="">
            <v:imagedata r:id="rId148" o:title=""/>
          </v:shape>
          <o:OLEObject Type="Embed" ProgID="Visio.Drawing.11" ShapeID="_x0000_i1093" DrawAspect="Content" ObjectID="_1678294230" r:id="rId149"/>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67680831"/>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3"/>
      <w:bookmarkEnd w:id="924"/>
      <w:bookmarkEnd w:id="925"/>
      <w:bookmarkEnd w:id="926"/>
      <w:bookmarkEnd w:id="927"/>
      <w:bookmarkEnd w:id="928"/>
      <w:bookmarkEnd w:id="929"/>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67680832"/>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67680833"/>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4" type="#_x0000_t75" style="width:433.5pt;height:118.5pt" o:ole="">
            <v:imagedata r:id="rId150" o:title=""/>
          </v:shape>
          <o:OLEObject Type="Embed" ProgID="Visio.Drawing.11" ShapeID="_x0000_i1094" DrawAspect="Content" ObjectID="_1678294231" r:id="rId151"/>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67680834"/>
      <w:r w:rsidRPr="00B3056F">
        <w:t>5.6</w:t>
      </w:r>
      <w:r w:rsidRPr="00B3056F">
        <w:tab/>
        <w:t>Nudm_ParameterProvision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67680835"/>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67680836"/>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67680837"/>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67680838"/>
      <w:r w:rsidRPr="00B3056F">
        <w:lastRenderedPageBreak/>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67680839"/>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67680840"/>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5" type="#_x0000_t75" style="width:433.5pt;height:118.5pt" o:ole="">
            <v:imagedata r:id="rId152" o:title=""/>
          </v:shape>
          <o:OLEObject Type="Embed" ProgID="Visio.Drawing.11" ShapeID="_x0000_i1095" DrawAspect="Content" ObjectID="_1678294232" r:id="rId153"/>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3" w:name="_Toc27585065"/>
      <w:bookmarkStart w:id="994" w:name="_Toc36457018"/>
      <w:bookmarkStart w:id="995" w:name="_Toc45027901"/>
      <w:bookmarkStart w:id="996" w:name="_Toc45028736"/>
      <w:bookmarkStart w:id="997" w:name="_Toc51867497"/>
      <w:bookmarkStart w:id="998" w:name="_Toc11338450"/>
      <w:bookmarkStart w:id="999" w:name="_Toc67680841"/>
      <w:r w:rsidRPr="00B3056F">
        <w:t>5.6.2.2.3</w:t>
      </w:r>
      <w:r w:rsidRPr="00B3056F">
        <w:tab/>
        <w:t>5G VN Group modification</w:t>
      </w:r>
      <w:bookmarkEnd w:id="993"/>
      <w:bookmarkEnd w:id="994"/>
      <w:bookmarkEnd w:id="995"/>
      <w:bookmarkEnd w:id="996"/>
      <w:bookmarkEnd w:id="997"/>
      <w:bookmarkEnd w:id="999"/>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6" type="#_x0000_t75" style="width:433.5pt;height:127pt" o:ole="">
            <v:imagedata r:id="rId154" o:title=""/>
          </v:shape>
          <o:OLEObject Type="Embed" ProgID="Visio.Drawing.11" ShapeID="_x0000_i1096" DrawAspect="Content" ObjectID="_1678294233" r:id="rId155"/>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0" w:name="_Toc45027902"/>
      <w:bookmarkStart w:id="1001" w:name="_Toc45028737"/>
      <w:bookmarkStart w:id="1002" w:name="_Toc51867498"/>
      <w:bookmarkStart w:id="1003" w:name="_Toc27585066"/>
      <w:bookmarkStart w:id="1004" w:name="_Toc36457019"/>
      <w:bookmarkStart w:id="1005" w:name="_Toc67680842"/>
      <w:r w:rsidRPr="00B3056F">
        <w:t>5.6.2.2.</w:t>
      </w:r>
      <w:r w:rsidR="009728E2">
        <w:t>4</w:t>
      </w:r>
      <w:r w:rsidRPr="00B3056F">
        <w:tab/>
      </w:r>
      <w:r>
        <w:t>SoR Information</w:t>
      </w:r>
      <w:r w:rsidRPr="00B3056F">
        <w:t xml:space="preserve"> update</w:t>
      </w:r>
      <w:bookmarkEnd w:id="1000"/>
      <w:bookmarkEnd w:id="1001"/>
      <w:bookmarkEnd w:id="1002"/>
      <w:bookmarkEnd w:id="1005"/>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097" type="#_x0000_t75" style="width:433.5pt;height:119.5pt" o:ole="">
            <v:imagedata r:id="rId156" o:title=""/>
          </v:shape>
          <o:OLEObject Type="Embed" ProgID="Visio.Drawing.11" ShapeID="_x0000_i1097" DrawAspect="Content" ObjectID="_1678294234" r:id="rId157"/>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6" w:name="_Toc45027903"/>
      <w:bookmarkStart w:id="1007" w:name="_Toc45028738"/>
      <w:bookmarkStart w:id="1008" w:name="_Toc51867499"/>
      <w:bookmarkStart w:id="1009" w:name="_Toc67680843"/>
      <w:r w:rsidRPr="00B3056F">
        <w:t>5.6.2.3</w:t>
      </w:r>
      <w:r w:rsidRPr="00B3056F">
        <w:tab/>
        <w:t>Create</w:t>
      </w:r>
      <w:bookmarkEnd w:id="1003"/>
      <w:bookmarkEnd w:id="1004"/>
      <w:bookmarkEnd w:id="1006"/>
      <w:bookmarkEnd w:id="1007"/>
      <w:bookmarkEnd w:id="1008"/>
      <w:bookmarkEnd w:id="1009"/>
    </w:p>
    <w:p w14:paraId="7765237D" w14:textId="77777777" w:rsidR="00EF45DA" w:rsidRPr="00B3056F" w:rsidRDefault="00EF45DA" w:rsidP="00EF45DA">
      <w:pPr>
        <w:pStyle w:val="Heading5"/>
      </w:pPr>
      <w:bookmarkStart w:id="1010" w:name="_Toc27585067"/>
      <w:bookmarkStart w:id="1011" w:name="_Toc36457020"/>
      <w:bookmarkStart w:id="1012" w:name="_Toc45027904"/>
      <w:bookmarkStart w:id="1013" w:name="_Toc45028739"/>
      <w:bookmarkStart w:id="1014" w:name="_Toc51867500"/>
      <w:bookmarkStart w:id="1015" w:name="_Toc67680844"/>
      <w:r w:rsidRPr="00B3056F">
        <w:t>5.6.2.3.1</w:t>
      </w:r>
      <w:r w:rsidRPr="00B3056F">
        <w:tab/>
        <w:t>General</w:t>
      </w:r>
      <w:bookmarkEnd w:id="1010"/>
      <w:bookmarkEnd w:id="1011"/>
      <w:bookmarkEnd w:id="1012"/>
      <w:bookmarkEnd w:id="1013"/>
      <w:bookmarkEnd w:id="1014"/>
      <w:bookmarkEnd w:id="1015"/>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6" w:name="_Toc27585068"/>
      <w:bookmarkStart w:id="1017" w:name="_Toc36457021"/>
      <w:bookmarkStart w:id="1018" w:name="_Toc45027905"/>
      <w:bookmarkStart w:id="1019" w:name="_Toc45028740"/>
      <w:bookmarkStart w:id="1020" w:name="_Toc51867501"/>
      <w:bookmarkStart w:id="1021" w:name="_Toc67680845"/>
      <w:r w:rsidRPr="00B3056F">
        <w:t>5.6.2.3.2</w:t>
      </w:r>
      <w:r w:rsidRPr="00B3056F">
        <w:tab/>
        <w:t>5G-VN-Group creation</w:t>
      </w:r>
      <w:bookmarkEnd w:id="1016"/>
      <w:bookmarkEnd w:id="1017"/>
      <w:bookmarkEnd w:id="1018"/>
      <w:bookmarkEnd w:id="1019"/>
      <w:bookmarkEnd w:id="1020"/>
      <w:bookmarkEnd w:id="1021"/>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098" type="#_x0000_t75" style="width:433.5pt;height:119.5pt" o:ole="">
            <v:imagedata r:id="rId158" o:title=""/>
          </v:shape>
          <o:OLEObject Type="Embed" ProgID="Visio.Drawing.11" ShapeID="_x0000_i1098" DrawAspect="Content" ObjectID="_1678294235" r:id="rId159"/>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2" w:name="_Toc27585069"/>
      <w:bookmarkStart w:id="1023" w:name="_Toc36457022"/>
      <w:bookmarkStart w:id="1024" w:name="_Toc45027906"/>
      <w:bookmarkStart w:id="1025" w:name="_Toc45028741"/>
      <w:bookmarkStart w:id="1026" w:name="_Toc51867502"/>
      <w:bookmarkStart w:id="1027" w:name="_Toc67680846"/>
      <w:r w:rsidRPr="00B3056F">
        <w:t>5.6.2.4</w:t>
      </w:r>
      <w:r w:rsidRPr="00B3056F">
        <w:tab/>
        <w:t>Delete</w:t>
      </w:r>
      <w:bookmarkEnd w:id="1022"/>
      <w:bookmarkEnd w:id="1023"/>
      <w:bookmarkEnd w:id="1024"/>
      <w:bookmarkEnd w:id="1025"/>
      <w:bookmarkEnd w:id="1026"/>
      <w:bookmarkEnd w:id="1027"/>
    </w:p>
    <w:p w14:paraId="51519D10" w14:textId="77777777" w:rsidR="00EF45DA" w:rsidRPr="00B3056F" w:rsidRDefault="00EF45DA" w:rsidP="00EF45DA">
      <w:pPr>
        <w:pStyle w:val="Heading5"/>
      </w:pPr>
      <w:bookmarkStart w:id="1028" w:name="_Toc27585070"/>
      <w:bookmarkStart w:id="1029" w:name="_Toc36457023"/>
      <w:bookmarkStart w:id="1030" w:name="_Toc45027907"/>
      <w:bookmarkStart w:id="1031" w:name="_Toc45028742"/>
      <w:bookmarkStart w:id="1032" w:name="_Toc51867503"/>
      <w:bookmarkStart w:id="1033" w:name="_Toc67680847"/>
      <w:r w:rsidRPr="00B3056F">
        <w:t>5.6.2.4.1</w:t>
      </w:r>
      <w:r w:rsidRPr="00B3056F">
        <w:tab/>
        <w:t>General</w:t>
      </w:r>
      <w:bookmarkEnd w:id="1028"/>
      <w:bookmarkEnd w:id="1029"/>
      <w:bookmarkEnd w:id="1030"/>
      <w:bookmarkEnd w:id="1031"/>
      <w:bookmarkEnd w:id="1032"/>
      <w:bookmarkEnd w:id="1033"/>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4" w:name="_Toc27585071"/>
      <w:bookmarkStart w:id="1035" w:name="_Toc36457024"/>
      <w:bookmarkStart w:id="1036" w:name="_Toc45027908"/>
      <w:bookmarkStart w:id="1037" w:name="_Toc45028743"/>
      <w:bookmarkStart w:id="1038" w:name="_Toc51867504"/>
      <w:bookmarkStart w:id="1039" w:name="_Toc67680848"/>
      <w:r w:rsidRPr="00B3056F">
        <w:t>5.6.2.4.2</w:t>
      </w:r>
      <w:r w:rsidRPr="00B3056F">
        <w:tab/>
        <w:t>5G-VN-Group deletion</w:t>
      </w:r>
      <w:bookmarkEnd w:id="1034"/>
      <w:bookmarkEnd w:id="1035"/>
      <w:bookmarkEnd w:id="1036"/>
      <w:bookmarkEnd w:id="1037"/>
      <w:bookmarkEnd w:id="1038"/>
      <w:bookmarkEnd w:id="1039"/>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099" type="#_x0000_t75" style="width:433.5pt;height:118.5pt" o:ole="">
            <v:imagedata r:id="rId160" o:title=""/>
          </v:shape>
          <o:OLEObject Type="Embed" ProgID="Visio.Drawing.11" ShapeID="_x0000_i1099" DrawAspect="Content" ObjectID="_1678294236" r:id="rId161"/>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0" w:name="_Toc27585072"/>
      <w:bookmarkStart w:id="1041" w:name="_Toc36457025"/>
      <w:bookmarkStart w:id="1042" w:name="_Toc45027909"/>
      <w:bookmarkStart w:id="1043" w:name="_Toc45028744"/>
      <w:bookmarkStart w:id="1044" w:name="_Toc51867505"/>
      <w:bookmarkStart w:id="1045" w:name="_Toc67680849"/>
      <w:r w:rsidRPr="00B3056F">
        <w:t>5.6.2.</w:t>
      </w:r>
      <w:r w:rsidR="00D73BCF">
        <w:t>5</w:t>
      </w:r>
      <w:r w:rsidRPr="00B3056F">
        <w:tab/>
      </w:r>
      <w:r>
        <w:t>Get</w:t>
      </w:r>
      <w:bookmarkEnd w:id="1045"/>
    </w:p>
    <w:p w14:paraId="5145FD47" w14:textId="0BFEEAB2" w:rsidR="002A2491" w:rsidRPr="00B3056F" w:rsidRDefault="002A2491" w:rsidP="002A2491">
      <w:pPr>
        <w:pStyle w:val="Heading5"/>
      </w:pPr>
      <w:bookmarkStart w:id="1046" w:name="_Toc67680850"/>
      <w:r w:rsidRPr="00B3056F">
        <w:t>5.6.2.</w:t>
      </w:r>
      <w:r w:rsidR="00D73BCF">
        <w:t>5</w:t>
      </w:r>
      <w:r w:rsidRPr="00B3056F">
        <w:t>.1</w:t>
      </w:r>
      <w:r w:rsidRPr="00B3056F">
        <w:tab/>
        <w:t>General</w:t>
      </w:r>
      <w:bookmarkEnd w:id="1046"/>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7" w:name="_Toc67680851"/>
      <w:r w:rsidRPr="00B3056F">
        <w:t>5.6.2.</w:t>
      </w:r>
      <w:r w:rsidR="00D73BCF">
        <w:t>5</w:t>
      </w:r>
      <w:r w:rsidRPr="00B3056F">
        <w:t>.2</w:t>
      </w:r>
      <w:r w:rsidRPr="00B3056F">
        <w:tab/>
        <w:t xml:space="preserve">5G-VN-Group </w:t>
      </w:r>
      <w:r>
        <w:t>get</w:t>
      </w:r>
      <w:bookmarkEnd w:id="1047"/>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0" type="#_x0000_t75" style="width:433.5pt;height:119pt" o:ole="">
            <v:imagedata r:id="rId162" o:title=""/>
          </v:shape>
          <o:OLEObject Type="Embed" ProgID="Visio.Drawing.11" ShapeID="_x0000_i1100" DrawAspect="Content" ObjectID="_1678294237" r:id="rId163"/>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8" w:name="_Toc67680852"/>
      <w:r w:rsidRPr="00B3056F">
        <w:t>5.7</w:t>
      </w:r>
      <w:r w:rsidRPr="00B3056F">
        <w:tab/>
        <w:t>Nudm_NIDDAuthorization Service</w:t>
      </w:r>
      <w:bookmarkEnd w:id="998"/>
      <w:bookmarkEnd w:id="1040"/>
      <w:bookmarkEnd w:id="1041"/>
      <w:bookmarkEnd w:id="1042"/>
      <w:bookmarkEnd w:id="1043"/>
      <w:bookmarkEnd w:id="1044"/>
      <w:bookmarkEnd w:id="1048"/>
    </w:p>
    <w:p w14:paraId="22433458" w14:textId="77777777" w:rsidR="00EF45DA" w:rsidRPr="00B3056F" w:rsidRDefault="00EF45DA" w:rsidP="00EF45DA">
      <w:pPr>
        <w:pStyle w:val="Heading3"/>
      </w:pPr>
      <w:bookmarkStart w:id="1049" w:name="_Toc11338451"/>
      <w:bookmarkStart w:id="1050" w:name="_Toc27585073"/>
      <w:bookmarkStart w:id="1051" w:name="_Toc36457026"/>
      <w:bookmarkStart w:id="1052" w:name="_Toc45027910"/>
      <w:bookmarkStart w:id="1053" w:name="_Toc45028745"/>
      <w:bookmarkStart w:id="1054" w:name="_Toc51867506"/>
      <w:bookmarkStart w:id="1055" w:name="_Toc67680853"/>
      <w:r w:rsidRPr="00B3056F">
        <w:t>5.7.1</w:t>
      </w:r>
      <w:r w:rsidRPr="00B3056F">
        <w:tab/>
        <w:t>Service Description</w:t>
      </w:r>
      <w:bookmarkEnd w:id="1049"/>
      <w:bookmarkEnd w:id="1050"/>
      <w:bookmarkEnd w:id="1051"/>
      <w:bookmarkEnd w:id="1052"/>
      <w:bookmarkEnd w:id="1053"/>
      <w:bookmarkEnd w:id="1054"/>
      <w:bookmarkEnd w:id="1055"/>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1056" w:name="_Toc11338452"/>
      <w:bookmarkStart w:id="1057" w:name="_Toc27585074"/>
      <w:bookmarkStart w:id="1058" w:name="_Toc36457027"/>
      <w:bookmarkStart w:id="1059" w:name="_Toc45027911"/>
      <w:bookmarkStart w:id="1060" w:name="_Toc45028746"/>
      <w:bookmarkStart w:id="1061" w:name="_Toc51867507"/>
      <w:bookmarkStart w:id="1062" w:name="_Toc67680854"/>
      <w:r w:rsidRPr="00B3056F">
        <w:t>5.7.2</w:t>
      </w:r>
      <w:r w:rsidRPr="00B3056F">
        <w:tab/>
        <w:t>Service Operations</w:t>
      </w:r>
      <w:bookmarkEnd w:id="1056"/>
      <w:bookmarkEnd w:id="1057"/>
      <w:bookmarkEnd w:id="1058"/>
      <w:bookmarkEnd w:id="1059"/>
      <w:bookmarkEnd w:id="1060"/>
      <w:bookmarkEnd w:id="1061"/>
      <w:bookmarkEnd w:id="1062"/>
    </w:p>
    <w:p w14:paraId="73EE1FEC" w14:textId="77777777" w:rsidR="00EF45DA" w:rsidRPr="00B3056F" w:rsidRDefault="00EF45DA" w:rsidP="00EF45DA">
      <w:pPr>
        <w:pStyle w:val="Heading4"/>
      </w:pPr>
      <w:bookmarkStart w:id="1063" w:name="_Toc11338453"/>
      <w:bookmarkStart w:id="1064" w:name="_Toc27585075"/>
      <w:bookmarkStart w:id="1065" w:name="_Toc36457028"/>
      <w:bookmarkStart w:id="1066" w:name="_Toc45027912"/>
      <w:bookmarkStart w:id="1067" w:name="_Toc45028747"/>
      <w:bookmarkStart w:id="1068" w:name="_Toc51867508"/>
      <w:bookmarkStart w:id="1069" w:name="_Toc67680855"/>
      <w:r w:rsidRPr="00B3056F">
        <w:t>5.7.2.1</w:t>
      </w:r>
      <w:r w:rsidRPr="00B3056F">
        <w:tab/>
        <w:t>Introduction</w:t>
      </w:r>
      <w:bookmarkEnd w:id="1063"/>
      <w:bookmarkEnd w:id="1064"/>
      <w:bookmarkEnd w:id="1065"/>
      <w:bookmarkEnd w:id="1066"/>
      <w:bookmarkEnd w:id="1067"/>
      <w:bookmarkEnd w:id="1068"/>
      <w:bookmarkEnd w:id="1069"/>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0" w:name="_Toc11338454"/>
      <w:bookmarkStart w:id="1071" w:name="_Toc27585076"/>
      <w:bookmarkStart w:id="1072" w:name="_Toc36457029"/>
      <w:bookmarkStart w:id="1073" w:name="_Toc45027913"/>
      <w:bookmarkStart w:id="1074" w:name="_Toc45028748"/>
      <w:bookmarkStart w:id="1075" w:name="_Toc51867509"/>
      <w:bookmarkStart w:id="1076" w:name="_Toc67680856"/>
      <w:r w:rsidRPr="00B3056F">
        <w:t>5.7.2.2</w:t>
      </w:r>
      <w:r w:rsidRPr="00B3056F">
        <w:tab/>
        <w:t>Get</w:t>
      </w:r>
      <w:bookmarkEnd w:id="1070"/>
      <w:bookmarkEnd w:id="1071"/>
      <w:bookmarkEnd w:id="1072"/>
      <w:bookmarkEnd w:id="1073"/>
      <w:bookmarkEnd w:id="1074"/>
      <w:bookmarkEnd w:id="1075"/>
      <w:bookmarkEnd w:id="1076"/>
    </w:p>
    <w:p w14:paraId="79A436C6" w14:textId="77777777" w:rsidR="00EF45DA" w:rsidRPr="00B3056F" w:rsidRDefault="00EF45DA" w:rsidP="00EF45DA">
      <w:pPr>
        <w:pStyle w:val="Heading5"/>
      </w:pPr>
      <w:bookmarkStart w:id="1077" w:name="_Toc11338455"/>
      <w:bookmarkStart w:id="1078" w:name="_Toc27585077"/>
      <w:bookmarkStart w:id="1079" w:name="_Toc36457030"/>
      <w:bookmarkStart w:id="1080" w:name="_Toc45027914"/>
      <w:bookmarkStart w:id="1081" w:name="_Toc45028749"/>
      <w:bookmarkStart w:id="1082" w:name="_Toc51867510"/>
      <w:bookmarkStart w:id="1083" w:name="_Toc67680857"/>
      <w:r w:rsidRPr="00B3056F">
        <w:t>5.7.2.2.1</w:t>
      </w:r>
      <w:r w:rsidRPr="00B3056F">
        <w:tab/>
        <w:t>General</w:t>
      </w:r>
      <w:bookmarkEnd w:id="1077"/>
      <w:bookmarkEnd w:id="1078"/>
      <w:bookmarkEnd w:id="1079"/>
      <w:bookmarkEnd w:id="1080"/>
      <w:bookmarkEnd w:id="1081"/>
      <w:bookmarkEnd w:id="1082"/>
      <w:bookmarkEnd w:id="1083"/>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4" w:name="_Toc11338456"/>
      <w:bookmarkStart w:id="1085" w:name="_Toc27585078"/>
      <w:bookmarkStart w:id="1086" w:name="_Toc36457031"/>
      <w:bookmarkStart w:id="1087" w:name="_Toc45027915"/>
      <w:bookmarkStart w:id="1088" w:name="_Toc45028750"/>
      <w:bookmarkStart w:id="1089" w:name="_Toc51867511"/>
      <w:bookmarkStart w:id="1090" w:name="_Toc67680858"/>
      <w:r w:rsidRPr="00B3056F">
        <w:t>5.7.2.2.2</w:t>
      </w:r>
      <w:r w:rsidRPr="00B3056F">
        <w:tab/>
        <w:t>NIDD Authorization Data Retrieval</w:t>
      </w:r>
      <w:bookmarkEnd w:id="1084"/>
      <w:bookmarkEnd w:id="1085"/>
      <w:bookmarkEnd w:id="1086"/>
      <w:bookmarkEnd w:id="1087"/>
      <w:bookmarkEnd w:id="1088"/>
      <w:bookmarkEnd w:id="1089"/>
      <w:bookmarkEnd w:id="1090"/>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1" type="#_x0000_t75" style="width:433.5pt;height:130.5pt" o:ole="">
            <v:imagedata r:id="rId164" o:title=""/>
          </v:shape>
          <o:OLEObject Type="Embed" ProgID="Visio.Drawing.11" ShapeID="_x0000_i1101" DrawAspect="Content" ObjectID="_1678294238" r:id="rId165"/>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1" w:name="_Toc27585079"/>
      <w:bookmarkStart w:id="1092" w:name="_Toc36457032"/>
      <w:bookmarkStart w:id="1093" w:name="_Toc45027916"/>
      <w:bookmarkStart w:id="1094" w:name="_Toc45028751"/>
      <w:bookmarkStart w:id="1095" w:name="_Toc51867512"/>
      <w:bookmarkStart w:id="1096" w:name="_Toc11338457"/>
      <w:bookmarkStart w:id="1097" w:name="_Toc67680859"/>
      <w:r w:rsidRPr="00B3056F">
        <w:t>5.7.2.3</w:t>
      </w:r>
      <w:r w:rsidRPr="00B3056F">
        <w:tab/>
        <w:t>Notification</w:t>
      </w:r>
      <w:bookmarkEnd w:id="1091"/>
      <w:bookmarkEnd w:id="1092"/>
      <w:bookmarkEnd w:id="1093"/>
      <w:bookmarkEnd w:id="1094"/>
      <w:bookmarkEnd w:id="1095"/>
      <w:bookmarkEnd w:id="1097"/>
    </w:p>
    <w:p w14:paraId="238BCD47" w14:textId="77777777" w:rsidR="00EF45DA" w:rsidRPr="00B3056F" w:rsidRDefault="00EF45DA" w:rsidP="00EF45DA">
      <w:pPr>
        <w:pStyle w:val="Heading5"/>
      </w:pPr>
      <w:bookmarkStart w:id="1098" w:name="_Toc27585080"/>
      <w:bookmarkStart w:id="1099" w:name="_Toc36457033"/>
      <w:bookmarkStart w:id="1100" w:name="_Toc45027917"/>
      <w:bookmarkStart w:id="1101" w:name="_Toc45028752"/>
      <w:bookmarkStart w:id="1102" w:name="_Toc51867513"/>
      <w:bookmarkStart w:id="1103" w:name="_Toc67680860"/>
      <w:r w:rsidRPr="00B3056F">
        <w:t>5.7.2.3.1</w:t>
      </w:r>
      <w:r w:rsidRPr="00B3056F">
        <w:tab/>
        <w:t>General</w:t>
      </w:r>
      <w:bookmarkEnd w:id="1098"/>
      <w:bookmarkEnd w:id="1099"/>
      <w:bookmarkEnd w:id="1100"/>
      <w:bookmarkEnd w:id="1101"/>
      <w:bookmarkEnd w:id="1102"/>
      <w:bookmarkEnd w:id="1103"/>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4" w:name="_Toc27585081"/>
      <w:bookmarkStart w:id="1105" w:name="_Toc36457034"/>
      <w:bookmarkStart w:id="1106" w:name="_Toc45027918"/>
      <w:bookmarkStart w:id="1107" w:name="_Toc45028753"/>
      <w:bookmarkStart w:id="1108" w:name="_Toc51867514"/>
      <w:bookmarkStart w:id="1109" w:name="_Toc67680861"/>
      <w:r w:rsidRPr="00B3056F">
        <w:t>5.7.2.3.2</w:t>
      </w:r>
      <w:r w:rsidRPr="00B3056F">
        <w:tab/>
        <w:t>NIDD Authorization Data Update Notification</w:t>
      </w:r>
      <w:bookmarkEnd w:id="1104"/>
      <w:bookmarkEnd w:id="1105"/>
      <w:bookmarkEnd w:id="1106"/>
      <w:bookmarkEnd w:id="1107"/>
      <w:bookmarkEnd w:id="1108"/>
      <w:bookmarkEnd w:id="1109"/>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2" type="#_x0000_t75" style="width:433.5pt;height:119.5pt" o:ole="">
            <v:imagedata r:id="rId166" o:title=""/>
          </v:shape>
          <o:OLEObject Type="Embed" ProgID="Visio.Drawing.11" ShapeID="_x0000_i1102" DrawAspect="Content" ObjectID="_1678294239" r:id="rId167"/>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0" w:name="_Toc27585082"/>
      <w:bookmarkStart w:id="1111" w:name="_Toc36457035"/>
      <w:bookmarkStart w:id="1112" w:name="_Toc45027919"/>
      <w:bookmarkStart w:id="1113" w:name="_Toc45028754"/>
      <w:bookmarkStart w:id="1114" w:name="_Toc51867515"/>
      <w:bookmarkStart w:id="1115" w:name="_Toc67680862"/>
      <w:r w:rsidRPr="00B3056F">
        <w:t>5.8</w:t>
      </w:r>
      <w:r w:rsidRPr="00B3056F">
        <w:tab/>
        <w:t>Nudm_MT Service</w:t>
      </w:r>
      <w:bookmarkEnd w:id="1110"/>
      <w:bookmarkEnd w:id="1111"/>
      <w:bookmarkEnd w:id="1112"/>
      <w:bookmarkEnd w:id="1113"/>
      <w:bookmarkEnd w:id="1114"/>
      <w:bookmarkEnd w:id="1115"/>
    </w:p>
    <w:p w14:paraId="6DB36A38" w14:textId="6E0D6D50" w:rsidR="00EF45DA" w:rsidRPr="00B3056F" w:rsidRDefault="00EF45DA" w:rsidP="00EF45DA">
      <w:pPr>
        <w:pStyle w:val="Heading3"/>
      </w:pPr>
      <w:bookmarkStart w:id="1116" w:name="_Toc27585083"/>
      <w:bookmarkStart w:id="1117" w:name="_Toc36457036"/>
      <w:bookmarkStart w:id="1118" w:name="_Toc45027920"/>
      <w:bookmarkStart w:id="1119" w:name="_Toc45028755"/>
      <w:bookmarkStart w:id="1120" w:name="_Toc51867516"/>
      <w:bookmarkStart w:id="1121" w:name="_Toc67680863"/>
      <w:r w:rsidRPr="00B3056F">
        <w:t>5.8.1</w:t>
      </w:r>
      <w:r w:rsidRPr="00B3056F">
        <w:tab/>
        <w:t>Service Description</w:t>
      </w:r>
      <w:bookmarkEnd w:id="1116"/>
      <w:bookmarkEnd w:id="1117"/>
      <w:bookmarkEnd w:id="1118"/>
      <w:bookmarkEnd w:id="1119"/>
      <w:bookmarkEnd w:id="1120"/>
      <w:bookmarkEnd w:id="1121"/>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2" w:name="_Toc27585084"/>
      <w:bookmarkStart w:id="1123" w:name="_Toc36457037"/>
      <w:bookmarkStart w:id="1124" w:name="_Toc45027921"/>
      <w:bookmarkStart w:id="1125" w:name="_Toc45028756"/>
      <w:bookmarkStart w:id="1126" w:name="_Toc51867517"/>
      <w:bookmarkStart w:id="1127" w:name="_Toc67680864"/>
      <w:r w:rsidRPr="00B3056F">
        <w:t>5.8.2</w:t>
      </w:r>
      <w:r w:rsidRPr="00B3056F">
        <w:tab/>
        <w:t>Service Operations</w:t>
      </w:r>
      <w:bookmarkEnd w:id="1122"/>
      <w:bookmarkEnd w:id="1123"/>
      <w:bookmarkEnd w:id="1124"/>
      <w:bookmarkEnd w:id="1125"/>
      <w:bookmarkEnd w:id="1126"/>
      <w:bookmarkEnd w:id="1127"/>
    </w:p>
    <w:p w14:paraId="2A14A5EC" w14:textId="77777777" w:rsidR="00EF45DA" w:rsidRPr="00B3056F" w:rsidRDefault="00EF45DA" w:rsidP="00EF45DA">
      <w:pPr>
        <w:pStyle w:val="Heading4"/>
      </w:pPr>
      <w:bookmarkStart w:id="1128" w:name="_Toc27585085"/>
      <w:bookmarkStart w:id="1129" w:name="_Toc36457038"/>
      <w:bookmarkStart w:id="1130" w:name="_Toc45027922"/>
      <w:bookmarkStart w:id="1131" w:name="_Toc45028757"/>
      <w:bookmarkStart w:id="1132" w:name="_Toc51867518"/>
      <w:bookmarkStart w:id="1133" w:name="_Toc67680865"/>
      <w:r w:rsidRPr="00B3056F">
        <w:t>5.8.2.1</w:t>
      </w:r>
      <w:r w:rsidRPr="00B3056F">
        <w:tab/>
        <w:t>Introduction</w:t>
      </w:r>
      <w:bookmarkEnd w:id="1128"/>
      <w:bookmarkEnd w:id="1129"/>
      <w:bookmarkEnd w:id="1130"/>
      <w:bookmarkEnd w:id="1131"/>
      <w:bookmarkEnd w:id="1132"/>
      <w:bookmarkEnd w:id="1133"/>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34" w:name="_Toc27585086"/>
      <w:bookmarkStart w:id="1135" w:name="_Toc36457039"/>
      <w:bookmarkStart w:id="1136" w:name="_Toc45027923"/>
      <w:bookmarkStart w:id="1137" w:name="_Toc45028758"/>
      <w:bookmarkStart w:id="1138" w:name="_Toc51867519"/>
      <w:bookmarkStart w:id="1139" w:name="_Toc67680866"/>
      <w:r w:rsidRPr="00B3056F">
        <w:t>5.8.2.2</w:t>
      </w:r>
      <w:r w:rsidRPr="00B3056F">
        <w:tab/>
      </w:r>
      <w:bookmarkEnd w:id="1134"/>
      <w:r w:rsidRPr="00B3056F">
        <w:t>Provide</w:t>
      </w:r>
      <w:r w:rsidR="004C3152">
        <w:t>Ue</w:t>
      </w:r>
      <w:r w:rsidRPr="00B3056F">
        <w:t>Info</w:t>
      </w:r>
      <w:bookmarkEnd w:id="1135"/>
      <w:bookmarkEnd w:id="1136"/>
      <w:bookmarkEnd w:id="1137"/>
      <w:bookmarkEnd w:id="1138"/>
      <w:bookmarkEnd w:id="1139"/>
    </w:p>
    <w:p w14:paraId="5F6EC622" w14:textId="77777777" w:rsidR="00EF45DA" w:rsidRPr="00B3056F" w:rsidRDefault="00EF45DA" w:rsidP="00EF45DA">
      <w:pPr>
        <w:pStyle w:val="Heading5"/>
      </w:pPr>
      <w:bookmarkStart w:id="1140" w:name="_Toc27585087"/>
      <w:bookmarkStart w:id="1141" w:name="_Toc36457040"/>
      <w:bookmarkStart w:id="1142" w:name="_Toc45027924"/>
      <w:bookmarkStart w:id="1143" w:name="_Toc45028759"/>
      <w:bookmarkStart w:id="1144" w:name="_Toc51867520"/>
      <w:bookmarkStart w:id="1145" w:name="_Toc67680867"/>
      <w:r w:rsidRPr="00B3056F">
        <w:t>5.8.2.2.1</w:t>
      </w:r>
      <w:r w:rsidRPr="00B3056F">
        <w:tab/>
        <w:t>General</w:t>
      </w:r>
      <w:bookmarkEnd w:id="1140"/>
      <w:bookmarkEnd w:id="1141"/>
      <w:bookmarkEnd w:id="1142"/>
      <w:bookmarkEnd w:id="1143"/>
      <w:bookmarkEnd w:id="1144"/>
      <w:bookmarkEnd w:id="1145"/>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6" w:name="_Toc27585088"/>
      <w:bookmarkStart w:id="1147" w:name="_Toc36457041"/>
      <w:bookmarkStart w:id="1148" w:name="_Toc45027925"/>
      <w:bookmarkStart w:id="1149" w:name="_Toc45028760"/>
      <w:bookmarkStart w:id="1150" w:name="_Toc51867521"/>
      <w:bookmarkStart w:id="1151" w:name="_Toc67680868"/>
      <w:r w:rsidRPr="00B3056F">
        <w:t>5.8.2.2.2</w:t>
      </w:r>
      <w:r w:rsidRPr="00B3056F">
        <w:tab/>
      </w:r>
      <w:r w:rsidR="004C3152">
        <w:t>UE</w:t>
      </w:r>
      <w:r w:rsidRPr="00B3056F">
        <w:t xml:space="preserve"> Information Retrieval</w:t>
      </w:r>
      <w:bookmarkEnd w:id="1146"/>
      <w:bookmarkEnd w:id="1147"/>
      <w:bookmarkEnd w:id="1148"/>
      <w:bookmarkEnd w:id="1149"/>
      <w:bookmarkEnd w:id="1150"/>
      <w:bookmarkEnd w:id="1151"/>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3" type="#_x0000_t75" style="width:432.5pt;height:118.5pt" o:ole="">
            <v:imagedata r:id="rId168" o:title=""/>
          </v:shape>
          <o:OLEObject Type="Embed" ProgID="Visio.Drawing.11" ShapeID="_x0000_i1103" DrawAspect="Content" ObjectID="_1678294240" r:id="rId169"/>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2" w:name="_Toc36457042"/>
      <w:bookmarkStart w:id="1153" w:name="_Toc45027926"/>
      <w:bookmarkStart w:id="1154" w:name="_Toc45028761"/>
      <w:bookmarkStart w:id="1155" w:name="_Toc51867522"/>
      <w:bookmarkStart w:id="1156" w:name="_Toc27585089"/>
      <w:bookmarkStart w:id="1157" w:name="_Toc67680869"/>
      <w:r w:rsidRPr="00B3056F">
        <w:t>5.8.2.3</w:t>
      </w:r>
      <w:r w:rsidRPr="00B3056F">
        <w:tab/>
        <w:t>ProvideLocationInfo</w:t>
      </w:r>
      <w:bookmarkEnd w:id="1152"/>
      <w:bookmarkEnd w:id="1153"/>
      <w:bookmarkEnd w:id="1154"/>
      <w:bookmarkEnd w:id="1155"/>
      <w:bookmarkEnd w:id="1157"/>
    </w:p>
    <w:p w14:paraId="6288BA8B" w14:textId="77777777" w:rsidR="00EF45DA" w:rsidRPr="00B3056F" w:rsidRDefault="00EF45DA" w:rsidP="00EF45DA">
      <w:pPr>
        <w:pStyle w:val="Heading5"/>
      </w:pPr>
      <w:bookmarkStart w:id="1158" w:name="_Toc36457043"/>
      <w:bookmarkStart w:id="1159" w:name="_Toc45027927"/>
      <w:bookmarkStart w:id="1160" w:name="_Toc45028762"/>
      <w:bookmarkStart w:id="1161" w:name="_Toc51867523"/>
      <w:bookmarkStart w:id="1162" w:name="_Toc67680870"/>
      <w:r w:rsidRPr="00B3056F">
        <w:t>5.8.2.3.1</w:t>
      </w:r>
      <w:r w:rsidRPr="00B3056F">
        <w:tab/>
        <w:t>General</w:t>
      </w:r>
      <w:bookmarkEnd w:id="1158"/>
      <w:bookmarkEnd w:id="1159"/>
      <w:bookmarkEnd w:id="1160"/>
      <w:bookmarkEnd w:id="1161"/>
      <w:bookmarkEnd w:id="1162"/>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1163" w:name="_Toc36457044"/>
      <w:bookmarkStart w:id="1164" w:name="_Toc45027928"/>
      <w:bookmarkStart w:id="1165" w:name="_Toc45028763"/>
      <w:bookmarkStart w:id="1166" w:name="_Toc51867524"/>
      <w:bookmarkStart w:id="1167" w:name="_Toc67680871"/>
      <w:r w:rsidRPr="00B3056F">
        <w:t>5.8.2.3.2</w:t>
      </w:r>
      <w:r w:rsidRPr="00B3056F">
        <w:tab/>
        <w:t>Network Provided Location Information Request</w:t>
      </w:r>
      <w:bookmarkEnd w:id="1163"/>
      <w:bookmarkEnd w:id="1164"/>
      <w:bookmarkEnd w:id="1165"/>
      <w:bookmarkEnd w:id="1166"/>
      <w:bookmarkEnd w:id="1167"/>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4" type="#_x0000_t75" style="width:433.5pt;height:119.5pt" o:ole="">
            <v:imagedata r:id="rId170" o:title=""/>
          </v:shape>
          <o:OLEObject Type="Embed" ProgID="Visio.Drawing.11" ShapeID="_x0000_i1104" DrawAspect="Content" ObjectID="_1678294241" r:id="rId171"/>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8" w:name="_Toc36457045"/>
      <w:bookmarkStart w:id="1169" w:name="_Toc45027929"/>
      <w:bookmarkStart w:id="1170" w:name="_Toc45028764"/>
      <w:bookmarkStart w:id="1171" w:name="_Toc51867525"/>
      <w:bookmarkStart w:id="1172" w:name="_Toc67680872"/>
      <w:r w:rsidRPr="00B3056F">
        <w:lastRenderedPageBreak/>
        <w:t>6</w:t>
      </w:r>
      <w:r w:rsidRPr="00B3056F">
        <w:tab/>
        <w:t>API Definitions</w:t>
      </w:r>
      <w:bookmarkEnd w:id="1096"/>
      <w:bookmarkEnd w:id="1156"/>
      <w:bookmarkEnd w:id="1168"/>
      <w:bookmarkEnd w:id="1169"/>
      <w:bookmarkEnd w:id="1170"/>
      <w:bookmarkEnd w:id="1171"/>
      <w:bookmarkEnd w:id="1172"/>
    </w:p>
    <w:p w14:paraId="3A9DBC1C" w14:textId="328AD993" w:rsidR="00EF45DA" w:rsidRPr="00B3056F" w:rsidRDefault="00EF45DA" w:rsidP="00EF45DA">
      <w:pPr>
        <w:pStyle w:val="Heading2"/>
      </w:pPr>
      <w:bookmarkStart w:id="1173" w:name="_Toc11338458"/>
      <w:bookmarkStart w:id="1174" w:name="_Toc27585090"/>
      <w:bookmarkStart w:id="1175" w:name="_Toc36457046"/>
      <w:bookmarkStart w:id="1176" w:name="_Toc45027930"/>
      <w:bookmarkStart w:id="1177" w:name="_Toc45028765"/>
      <w:bookmarkStart w:id="1178" w:name="_Toc51867526"/>
      <w:bookmarkStart w:id="1179" w:name="_Toc67680873"/>
      <w:r w:rsidRPr="00B3056F">
        <w:t>6.1</w:t>
      </w:r>
      <w:r w:rsidRPr="00B3056F">
        <w:tab/>
        <w:t>Nudm_SubscriberDataManagement Service API</w:t>
      </w:r>
      <w:bookmarkEnd w:id="1173"/>
      <w:bookmarkEnd w:id="1174"/>
      <w:bookmarkEnd w:id="1175"/>
      <w:bookmarkEnd w:id="1176"/>
      <w:bookmarkEnd w:id="1177"/>
      <w:bookmarkEnd w:id="1178"/>
      <w:bookmarkEnd w:id="1179"/>
    </w:p>
    <w:p w14:paraId="504656D0" w14:textId="77777777" w:rsidR="00EF45DA" w:rsidRPr="00B3056F" w:rsidRDefault="00EF45DA" w:rsidP="00EF45DA">
      <w:pPr>
        <w:pStyle w:val="Heading3"/>
      </w:pPr>
      <w:bookmarkStart w:id="1180" w:name="_Toc11338459"/>
      <w:bookmarkStart w:id="1181" w:name="_Toc27585091"/>
      <w:bookmarkStart w:id="1182" w:name="_Toc36457047"/>
      <w:bookmarkStart w:id="1183" w:name="_Toc45027931"/>
      <w:bookmarkStart w:id="1184" w:name="_Toc45028766"/>
      <w:bookmarkStart w:id="1185" w:name="_Toc51867527"/>
      <w:bookmarkStart w:id="1186" w:name="_Toc67680874"/>
      <w:r w:rsidRPr="00B3056F">
        <w:t>6.1.1</w:t>
      </w:r>
      <w:r w:rsidRPr="00B3056F">
        <w:tab/>
        <w:t>API URI</w:t>
      </w:r>
      <w:bookmarkEnd w:id="1180"/>
      <w:bookmarkEnd w:id="1181"/>
      <w:bookmarkEnd w:id="1182"/>
      <w:bookmarkEnd w:id="1183"/>
      <w:bookmarkEnd w:id="1184"/>
      <w:bookmarkEnd w:id="1185"/>
      <w:bookmarkEnd w:id="1186"/>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7" w:name="_Toc11338460"/>
      <w:bookmarkStart w:id="1188" w:name="_Toc27585092"/>
      <w:bookmarkStart w:id="1189" w:name="_Toc36457048"/>
      <w:bookmarkStart w:id="1190" w:name="_Toc45027932"/>
      <w:bookmarkStart w:id="1191" w:name="_Toc45028767"/>
      <w:bookmarkStart w:id="1192" w:name="_Toc51867528"/>
      <w:bookmarkStart w:id="1193" w:name="_Toc67680875"/>
      <w:r w:rsidRPr="00B3056F">
        <w:t>6.1.2</w:t>
      </w:r>
      <w:r w:rsidRPr="00B3056F">
        <w:tab/>
        <w:t>Usage of HTTP</w:t>
      </w:r>
      <w:bookmarkEnd w:id="1187"/>
      <w:bookmarkEnd w:id="1188"/>
      <w:bookmarkEnd w:id="1189"/>
      <w:bookmarkEnd w:id="1190"/>
      <w:bookmarkEnd w:id="1191"/>
      <w:bookmarkEnd w:id="1192"/>
      <w:bookmarkEnd w:id="1193"/>
    </w:p>
    <w:p w14:paraId="029D8CD8" w14:textId="77777777" w:rsidR="00EF45DA" w:rsidRPr="00B3056F" w:rsidRDefault="00EF45DA" w:rsidP="00EF45DA">
      <w:pPr>
        <w:pStyle w:val="Heading4"/>
      </w:pPr>
      <w:bookmarkStart w:id="1194" w:name="_Toc11338461"/>
      <w:bookmarkStart w:id="1195" w:name="_Toc27585093"/>
      <w:bookmarkStart w:id="1196" w:name="_Toc36457049"/>
      <w:bookmarkStart w:id="1197" w:name="_Toc45027933"/>
      <w:bookmarkStart w:id="1198" w:name="_Toc45028768"/>
      <w:bookmarkStart w:id="1199" w:name="_Toc51867529"/>
      <w:bookmarkStart w:id="1200" w:name="_Toc67680876"/>
      <w:r w:rsidRPr="00B3056F">
        <w:t>6.1.2.1</w:t>
      </w:r>
      <w:r w:rsidRPr="00B3056F">
        <w:tab/>
        <w:t>General</w:t>
      </w:r>
      <w:bookmarkEnd w:id="1194"/>
      <w:bookmarkEnd w:id="1195"/>
      <w:bookmarkEnd w:id="1196"/>
      <w:bookmarkEnd w:id="1197"/>
      <w:bookmarkEnd w:id="1198"/>
      <w:bookmarkEnd w:id="1199"/>
      <w:bookmarkEnd w:id="1200"/>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01" w:name="_Toc11338462"/>
      <w:bookmarkStart w:id="1202" w:name="_Toc27585094"/>
      <w:bookmarkStart w:id="1203" w:name="_Toc36457050"/>
      <w:bookmarkStart w:id="1204" w:name="_Toc45027934"/>
      <w:bookmarkStart w:id="1205" w:name="_Toc45028769"/>
      <w:bookmarkStart w:id="1206" w:name="_Toc51867530"/>
      <w:bookmarkStart w:id="1207" w:name="_Toc67680877"/>
      <w:r w:rsidRPr="00B3056F">
        <w:t>6.1.2.2</w:t>
      </w:r>
      <w:r w:rsidRPr="00B3056F">
        <w:tab/>
        <w:t>HTTP standard headers</w:t>
      </w:r>
      <w:bookmarkEnd w:id="1201"/>
      <w:bookmarkEnd w:id="1202"/>
      <w:bookmarkEnd w:id="1203"/>
      <w:bookmarkEnd w:id="1204"/>
      <w:bookmarkEnd w:id="1205"/>
      <w:bookmarkEnd w:id="1206"/>
      <w:bookmarkEnd w:id="1207"/>
    </w:p>
    <w:p w14:paraId="4C8C6A10" w14:textId="77777777" w:rsidR="00EF45DA" w:rsidRPr="00B3056F" w:rsidRDefault="00EF45DA" w:rsidP="00EF45DA">
      <w:pPr>
        <w:pStyle w:val="Heading5"/>
        <w:rPr>
          <w:lang w:eastAsia="zh-CN"/>
        </w:rPr>
      </w:pPr>
      <w:bookmarkStart w:id="1208" w:name="_Toc11338463"/>
      <w:bookmarkStart w:id="1209" w:name="_Toc27585095"/>
      <w:bookmarkStart w:id="1210" w:name="_Toc36457051"/>
      <w:bookmarkStart w:id="1211" w:name="_Toc45027935"/>
      <w:bookmarkStart w:id="1212" w:name="_Toc45028770"/>
      <w:bookmarkStart w:id="1213" w:name="_Toc51867531"/>
      <w:bookmarkStart w:id="1214" w:name="_Toc67680878"/>
      <w:r w:rsidRPr="00B3056F">
        <w:t>6.1.2.2.1</w:t>
      </w:r>
      <w:r w:rsidRPr="00B3056F">
        <w:rPr>
          <w:rFonts w:hint="eastAsia"/>
          <w:lang w:eastAsia="zh-CN"/>
        </w:rPr>
        <w:tab/>
      </w:r>
      <w:r w:rsidRPr="00B3056F">
        <w:rPr>
          <w:lang w:eastAsia="zh-CN"/>
        </w:rPr>
        <w:t>General</w:t>
      </w:r>
      <w:bookmarkEnd w:id="1208"/>
      <w:bookmarkEnd w:id="1209"/>
      <w:bookmarkEnd w:id="1210"/>
      <w:bookmarkEnd w:id="1211"/>
      <w:bookmarkEnd w:id="1212"/>
      <w:bookmarkEnd w:id="1213"/>
      <w:bookmarkEnd w:id="1214"/>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5" w:name="_Toc11338464"/>
      <w:bookmarkStart w:id="1216" w:name="_Toc27585096"/>
      <w:bookmarkStart w:id="1217" w:name="_Toc36457052"/>
      <w:bookmarkStart w:id="1218" w:name="_Toc45027936"/>
      <w:bookmarkStart w:id="1219" w:name="_Toc45028771"/>
      <w:bookmarkStart w:id="1220" w:name="_Toc51867532"/>
      <w:bookmarkStart w:id="1221" w:name="_Toc67680879"/>
      <w:r w:rsidRPr="00B3056F">
        <w:t>6.1.2.2.2</w:t>
      </w:r>
      <w:r w:rsidRPr="00B3056F">
        <w:tab/>
        <w:t>Content type</w:t>
      </w:r>
      <w:bookmarkEnd w:id="1215"/>
      <w:bookmarkEnd w:id="1216"/>
      <w:bookmarkEnd w:id="1217"/>
      <w:bookmarkEnd w:id="1218"/>
      <w:bookmarkEnd w:id="1219"/>
      <w:bookmarkEnd w:id="1220"/>
      <w:bookmarkEnd w:id="1221"/>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22" w:name="_Toc11338465"/>
      <w:bookmarkStart w:id="1223" w:name="_Toc27585097"/>
      <w:bookmarkStart w:id="1224" w:name="_Toc36457053"/>
      <w:bookmarkStart w:id="1225" w:name="_Toc45027937"/>
      <w:bookmarkStart w:id="1226" w:name="_Toc45028772"/>
      <w:bookmarkStart w:id="1227" w:name="_Toc51867533"/>
      <w:bookmarkStart w:id="1228" w:name="_Toc67680880"/>
      <w:r w:rsidRPr="00B3056F">
        <w:rPr>
          <w:lang w:val="es-ES"/>
        </w:rPr>
        <w:t>6.1.2.2.3</w:t>
      </w:r>
      <w:r w:rsidRPr="00B3056F">
        <w:rPr>
          <w:lang w:val="es-ES"/>
        </w:rPr>
        <w:tab/>
        <w:t>Cache-Control</w:t>
      </w:r>
      <w:bookmarkEnd w:id="1222"/>
      <w:bookmarkEnd w:id="1223"/>
      <w:bookmarkEnd w:id="1224"/>
      <w:bookmarkEnd w:id="1225"/>
      <w:bookmarkEnd w:id="1226"/>
      <w:bookmarkEnd w:id="1227"/>
      <w:bookmarkEnd w:id="1228"/>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9" w:name="_Toc11338466"/>
      <w:bookmarkStart w:id="1230" w:name="_Toc27585098"/>
      <w:bookmarkStart w:id="1231" w:name="_Toc36457054"/>
      <w:bookmarkStart w:id="1232" w:name="_Toc45027938"/>
      <w:bookmarkStart w:id="1233" w:name="_Toc45028773"/>
      <w:bookmarkStart w:id="1234" w:name="_Toc51867534"/>
      <w:bookmarkStart w:id="1235" w:name="_Toc67680881"/>
      <w:r w:rsidRPr="00B3056F">
        <w:rPr>
          <w:lang w:val="en-US"/>
        </w:rPr>
        <w:t>6.1.2.2.4</w:t>
      </w:r>
      <w:r w:rsidRPr="00B3056F">
        <w:rPr>
          <w:lang w:val="en-US"/>
        </w:rPr>
        <w:tab/>
        <w:t>ETag</w:t>
      </w:r>
      <w:bookmarkEnd w:id="1229"/>
      <w:bookmarkEnd w:id="1230"/>
      <w:bookmarkEnd w:id="1231"/>
      <w:bookmarkEnd w:id="1232"/>
      <w:bookmarkEnd w:id="1233"/>
      <w:bookmarkEnd w:id="1234"/>
      <w:bookmarkEnd w:id="1235"/>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6" w:name="_Toc11338467"/>
      <w:bookmarkStart w:id="1237" w:name="_Toc27585099"/>
      <w:bookmarkStart w:id="1238" w:name="_Toc36457055"/>
      <w:bookmarkStart w:id="1239" w:name="_Toc45027939"/>
      <w:bookmarkStart w:id="1240" w:name="_Toc45028774"/>
      <w:bookmarkStart w:id="1241" w:name="_Toc51867535"/>
      <w:bookmarkStart w:id="1242" w:name="_Toc67680882"/>
      <w:r w:rsidRPr="00B3056F">
        <w:rPr>
          <w:lang w:val="en-US"/>
        </w:rPr>
        <w:t>6.1.2.2.5</w:t>
      </w:r>
      <w:r w:rsidRPr="00B3056F">
        <w:rPr>
          <w:lang w:val="en-US"/>
        </w:rPr>
        <w:tab/>
        <w:t>If-None-Match</w:t>
      </w:r>
      <w:bookmarkEnd w:id="1236"/>
      <w:bookmarkEnd w:id="1237"/>
      <w:bookmarkEnd w:id="1238"/>
      <w:bookmarkEnd w:id="1239"/>
      <w:bookmarkEnd w:id="1240"/>
      <w:bookmarkEnd w:id="1241"/>
      <w:bookmarkEnd w:id="1242"/>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3" w:name="_Toc11338468"/>
      <w:bookmarkStart w:id="1244" w:name="_Toc27585100"/>
      <w:bookmarkStart w:id="1245" w:name="_Toc36457056"/>
      <w:bookmarkStart w:id="1246" w:name="_Toc45027940"/>
      <w:bookmarkStart w:id="1247" w:name="_Toc45028775"/>
      <w:bookmarkStart w:id="1248" w:name="_Toc51867536"/>
      <w:bookmarkStart w:id="1249" w:name="_Toc67680883"/>
      <w:r w:rsidRPr="00B3056F">
        <w:rPr>
          <w:lang w:val="en-US"/>
        </w:rPr>
        <w:t>6.1.2.2.6</w:t>
      </w:r>
      <w:r w:rsidRPr="00B3056F">
        <w:rPr>
          <w:lang w:val="en-US"/>
        </w:rPr>
        <w:tab/>
        <w:t>Last-Modified</w:t>
      </w:r>
      <w:bookmarkEnd w:id="1243"/>
      <w:bookmarkEnd w:id="1244"/>
      <w:bookmarkEnd w:id="1245"/>
      <w:bookmarkEnd w:id="1246"/>
      <w:bookmarkEnd w:id="1247"/>
      <w:bookmarkEnd w:id="1248"/>
      <w:bookmarkEnd w:id="1249"/>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0" w:name="_Toc11338469"/>
      <w:bookmarkStart w:id="1251" w:name="_Toc27585101"/>
      <w:bookmarkStart w:id="1252" w:name="_Toc36457057"/>
      <w:bookmarkStart w:id="1253" w:name="_Toc45027941"/>
      <w:bookmarkStart w:id="1254" w:name="_Toc45028776"/>
      <w:bookmarkStart w:id="1255" w:name="_Toc51867537"/>
      <w:bookmarkStart w:id="1256" w:name="_Toc67680884"/>
      <w:r w:rsidRPr="00B3056F">
        <w:rPr>
          <w:lang w:val="en-US"/>
        </w:rPr>
        <w:t>6.1.2.2.7</w:t>
      </w:r>
      <w:r w:rsidRPr="00B3056F">
        <w:rPr>
          <w:lang w:val="en-US"/>
        </w:rPr>
        <w:tab/>
        <w:t>If-Modified-Since</w:t>
      </w:r>
      <w:bookmarkEnd w:id="1250"/>
      <w:bookmarkEnd w:id="1251"/>
      <w:bookmarkEnd w:id="1252"/>
      <w:bookmarkEnd w:id="1253"/>
      <w:bookmarkEnd w:id="1254"/>
      <w:bookmarkEnd w:id="1255"/>
      <w:bookmarkEnd w:id="1256"/>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7" w:name="_Toc11338470"/>
      <w:bookmarkStart w:id="1258" w:name="_Toc27585102"/>
      <w:bookmarkStart w:id="1259" w:name="_Toc36457058"/>
      <w:bookmarkStart w:id="1260" w:name="_Toc45027942"/>
      <w:bookmarkStart w:id="1261" w:name="_Toc45028777"/>
      <w:bookmarkStart w:id="1262" w:name="_Toc51867538"/>
      <w:bookmarkStart w:id="1263" w:name="_Toc67680885"/>
      <w:r w:rsidRPr="00B3056F">
        <w:rPr>
          <w:lang w:val="en-US"/>
        </w:rPr>
        <w:t>6.1.2.2.8</w:t>
      </w:r>
      <w:r w:rsidRPr="00B3056F">
        <w:rPr>
          <w:lang w:val="en-US"/>
        </w:rPr>
        <w:tab/>
        <w:t>When to Use Entity-Tags and Last-Modified Dates</w:t>
      </w:r>
      <w:bookmarkEnd w:id="1257"/>
      <w:bookmarkEnd w:id="1258"/>
      <w:bookmarkEnd w:id="1259"/>
      <w:bookmarkEnd w:id="1260"/>
      <w:bookmarkEnd w:id="1261"/>
      <w:bookmarkEnd w:id="1262"/>
      <w:bookmarkEnd w:id="1263"/>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4" w:name="_Toc11338471"/>
      <w:bookmarkStart w:id="1265" w:name="_Toc27585103"/>
      <w:bookmarkStart w:id="1266" w:name="_Toc36457059"/>
      <w:bookmarkStart w:id="1267" w:name="_Toc45027943"/>
      <w:bookmarkStart w:id="1268" w:name="_Toc45028778"/>
      <w:bookmarkStart w:id="1269" w:name="_Toc51867539"/>
      <w:bookmarkStart w:id="1270" w:name="_Toc67680886"/>
      <w:r w:rsidRPr="00B3056F">
        <w:t>6.1.2.3</w:t>
      </w:r>
      <w:r w:rsidRPr="00B3056F">
        <w:tab/>
        <w:t>HTTP custom headers</w:t>
      </w:r>
      <w:bookmarkEnd w:id="1264"/>
      <w:bookmarkEnd w:id="1265"/>
      <w:bookmarkEnd w:id="1266"/>
      <w:bookmarkEnd w:id="1267"/>
      <w:bookmarkEnd w:id="1268"/>
      <w:bookmarkEnd w:id="1269"/>
      <w:bookmarkEnd w:id="1270"/>
    </w:p>
    <w:p w14:paraId="66162542" w14:textId="77777777" w:rsidR="00EF45DA" w:rsidRPr="00B3056F" w:rsidRDefault="00EF45DA" w:rsidP="00EF45DA">
      <w:pPr>
        <w:pStyle w:val="Heading5"/>
        <w:rPr>
          <w:lang w:eastAsia="zh-CN"/>
        </w:rPr>
      </w:pPr>
      <w:bookmarkStart w:id="1271" w:name="_Toc11338472"/>
      <w:bookmarkStart w:id="1272" w:name="_Toc27585104"/>
      <w:bookmarkStart w:id="1273" w:name="_Toc36457060"/>
      <w:bookmarkStart w:id="1274" w:name="_Toc45027944"/>
      <w:bookmarkStart w:id="1275" w:name="_Toc45028779"/>
      <w:bookmarkStart w:id="1276" w:name="_Toc51867540"/>
      <w:bookmarkStart w:id="1277" w:name="_Toc67680887"/>
      <w:r w:rsidRPr="00B3056F">
        <w:t>6.1.2.3.1</w:t>
      </w:r>
      <w:r w:rsidRPr="00B3056F">
        <w:rPr>
          <w:rFonts w:hint="eastAsia"/>
          <w:lang w:eastAsia="zh-CN"/>
        </w:rPr>
        <w:tab/>
      </w:r>
      <w:r w:rsidRPr="00B3056F">
        <w:rPr>
          <w:lang w:eastAsia="zh-CN"/>
        </w:rPr>
        <w:t>General</w:t>
      </w:r>
      <w:bookmarkEnd w:id="1271"/>
      <w:bookmarkEnd w:id="1272"/>
      <w:bookmarkEnd w:id="1273"/>
      <w:bookmarkEnd w:id="1274"/>
      <w:bookmarkEnd w:id="1275"/>
      <w:bookmarkEnd w:id="1276"/>
      <w:bookmarkEnd w:id="1277"/>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8" w:name="_Toc11338473"/>
      <w:bookmarkStart w:id="1279" w:name="_Toc27585105"/>
      <w:bookmarkStart w:id="1280" w:name="_Toc36457061"/>
      <w:bookmarkStart w:id="1281" w:name="_Toc45027945"/>
      <w:bookmarkStart w:id="1282" w:name="_Toc45028780"/>
      <w:bookmarkStart w:id="1283" w:name="_Toc51867541"/>
      <w:bookmarkStart w:id="1284" w:name="_Toc67680888"/>
      <w:r w:rsidRPr="00B3056F">
        <w:t>6.1.3</w:t>
      </w:r>
      <w:r w:rsidRPr="00B3056F">
        <w:tab/>
        <w:t>Resources</w:t>
      </w:r>
      <w:bookmarkEnd w:id="1278"/>
      <w:bookmarkEnd w:id="1279"/>
      <w:bookmarkEnd w:id="1280"/>
      <w:bookmarkEnd w:id="1281"/>
      <w:bookmarkEnd w:id="1282"/>
      <w:bookmarkEnd w:id="1283"/>
      <w:bookmarkEnd w:id="1284"/>
    </w:p>
    <w:p w14:paraId="7DF74F13" w14:textId="77777777" w:rsidR="00EF45DA" w:rsidRPr="00B3056F" w:rsidRDefault="00EF45DA" w:rsidP="00EF45DA">
      <w:pPr>
        <w:pStyle w:val="Heading4"/>
      </w:pPr>
      <w:bookmarkStart w:id="1285" w:name="_Toc11338474"/>
      <w:bookmarkStart w:id="1286" w:name="_Toc27585106"/>
      <w:bookmarkStart w:id="1287" w:name="_Toc36457062"/>
      <w:bookmarkStart w:id="1288" w:name="_Toc45027946"/>
      <w:bookmarkStart w:id="1289" w:name="_Toc45028781"/>
      <w:bookmarkStart w:id="1290" w:name="_Toc51867542"/>
      <w:bookmarkStart w:id="1291" w:name="_Toc67680889"/>
      <w:r w:rsidRPr="00B3056F">
        <w:t>6.1.3.1</w:t>
      </w:r>
      <w:r w:rsidRPr="00B3056F">
        <w:tab/>
        <w:t>Overview</w:t>
      </w:r>
      <w:bookmarkEnd w:id="1285"/>
      <w:bookmarkEnd w:id="1286"/>
      <w:bookmarkEnd w:id="1287"/>
      <w:bookmarkEnd w:id="1288"/>
      <w:bookmarkEnd w:id="1289"/>
      <w:bookmarkEnd w:id="1290"/>
      <w:bookmarkEnd w:id="1291"/>
    </w:p>
    <w:p w14:paraId="13A19998" w14:textId="77777777" w:rsidR="00EF45DA" w:rsidRPr="00B3056F" w:rsidRDefault="00EF45DA" w:rsidP="00EF45DA"/>
    <w:p w14:paraId="398E2247" w14:textId="3592175D" w:rsidR="00EF45DA" w:rsidRPr="00B3056F" w:rsidRDefault="00FC4719" w:rsidP="00EF45DA">
      <w:pPr>
        <w:pStyle w:val="TH"/>
        <w:rPr>
          <w:lang w:val="en-US"/>
        </w:rPr>
      </w:pPr>
      <w:r>
        <w:rPr>
          <w:rFonts w:eastAsia="DengXian"/>
        </w:rPr>
        <w:object w:dxaOrig="9997" w:dyaOrig="13525" w14:anchorId="5FCC7EEE">
          <v:shape id="_x0000_i1105" type="#_x0000_t75" style="width:481.5pt;height:652pt" o:ole="">
            <v:imagedata r:id="rId172" o:title=""/>
          </v:shape>
          <o:OLEObject Type="Embed" ProgID="Visio.Drawing.15" ShapeID="_x0000_i1105" DrawAspect="Content" ObjectID="_1678294242" r:id="rId173"/>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lastRenderedPageBreak/>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2" w:name="_Toc11338475"/>
      <w:bookmarkStart w:id="1293" w:name="_Toc27585107"/>
      <w:bookmarkStart w:id="1294" w:name="_Toc36457063"/>
      <w:bookmarkStart w:id="1295" w:name="_Toc45027947"/>
      <w:bookmarkStart w:id="1296" w:name="_Toc45028782"/>
      <w:bookmarkStart w:id="1297" w:name="_Toc51867543"/>
      <w:bookmarkStart w:id="1298" w:name="_Toc67680890"/>
      <w:r w:rsidRPr="00B3056F">
        <w:t>6.1.3.2</w:t>
      </w:r>
      <w:r w:rsidRPr="00B3056F">
        <w:tab/>
        <w:t>Resource: Nssai</w:t>
      </w:r>
      <w:bookmarkEnd w:id="1292"/>
      <w:bookmarkEnd w:id="1293"/>
      <w:r w:rsidRPr="00B3056F">
        <w:t xml:space="preserve"> (Document)</w:t>
      </w:r>
      <w:bookmarkEnd w:id="1294"/>
      <w:bookmarkEnd w:id="1295"/>
      <w:bookmarkEnd w:id="1296"/>
      <w:bookmarkEnd w:id="1297"/>
      <w:bookmarkEnd w:id="1298"/>
    </w:p>
    <w:p w14:paraId="66E6E3CD" w14:textId="77777777" w:rsidR="00EF45DA" w:rsidRPr="00B3056F" w:rsidRDefault="00EF45DA" w:rsidP="00EF45DA">
      <w:pPr>
        <w:pStyle w:val="Heading5"/>
      </w:pPr>
      <w:bookmarkStart w:id="1299" w:name="_Toc11338476"/>
      <w:bookmarkStart w:id="1300" w:name="_Toc27585108"/>
      <w:bookmarkStart w:id="1301" w:name="_Toc36457064"/>
      <w:bookmarkStart w:id="1302" w:name="_Toc45027948"/>
      <w:bookmarkStart w:id="1303" w:name="_Toc45028783"/>
      <w:bookmarkStart w:id="1304" w:name="_Toc51867544"/>
      <w:bookmarkStart w:id="1305" w:name="_Toc67680891"/>
      <w:r w:rsidRPr="00B3056F">
        <w:t>6.1.3.2.1</w:t>
      </w:r>
      <w:r w:rsidRPr="00B3056F">
        <w:tab/>
        <w:t>Description</w:t>
      </w:r>
      <w:bookmarkEnd w:id="1299"/>
      <w:bookmarkEnd w:id="1300"/>
      <w:bookmarkEnd w:id="1301"/>
      <w:bookmarkEnd w:id="1302"/>
      <w:bookmarkEnd w:id="1303"/>
      <w:bookmarkEnd w:id="1304"/>
      <w:bookmarkEnd w:id="1305"/>
    </w:p>
    <w:p w14:paraId="2100320D" w14:textId="77777777" w:rsidR="00AE6949" w:rsidRDefault="00EF45DA" w:rsidP="00EF45DA">
      <w:r w:rsidRPr="00B3056F">
        <w:t>This resource represents the subscribed Nssai for a SUPI. It is queried by the AMF before registering, and is used to assist network slice selection. See 5.2.2.2.2 and 3GPP TS 23.501 [2] clause 5.15.3.</w:t>
      </w:r>
    </w:p>
    <w:p w14:paraId="42BE1D8B" w14:textId="1F8CDF30"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clause 4.11.0a.5.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6" w:name="_Toc11338477"/>
      <w:bookmarkStart w:id="1307" w:name="_Toc27585109"/>
      <w:bookmarkStart w:id="1308" w:name="_Toc36457065"/>
      <w:bookmarkStart w:id="1309" w:name="_Toc45027949"/>
      <w:bookmarkStart w:id="1310" w:name="_Toc45028784"/>
      <w:bookmarkStart w:id="1311" w:name="_Toc51867545"/>
      <w:bookmarkStart w:id="1312" w:name="_Toc67680892"/>
      <w:r w:rsidRPr="00B3056F">
        <w:t>6.1.3.2.2</w:t>
      </w:r>
      <w:r w:rsidRPr="00B3056F">
        <w:tab/>
        <w:t>Resource Definition</w:t>
      </w:r>
      <w:bookmarkEnd w:id="1306"/>
      <w:bookmarkEnd w:id="1307"/>
      <w:bookmarkEnd w:id="1308"/>
      <w:bookmarkEnd w:id="1309"/>
      <w:bookmarkEnd w:id="1310"/>
      <w:bookmarkEnd w:id="1311"/>
      <w:bookmarkEnd w:id="1312"/>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3" w:name="_Toc11338478"/>
      <w:bookmarkStart w:id="1314" w:name="_Toc27585110"/>
      <w:bookmarkStart w:id="1315" w:name="_Toc36457066"/>
      <w:bookmarkStart w:id="1316" w:name="_Toc45027950"/>
      <w:bookmarkStart w:id="1317" w:name="_Toc45028785"/>
      <w:bookmarkStart w:id="1318" w:name="_Toc51867546"/>
      <w:bookmarkStart w:id="1319" w:name="_Toc67680893"/>
      <w:r w:rsidRPr="00B3056F">
        <w:t>6.1.3.2.3</w:t>
      </w:r>
      <w:r w:rsidRPr="00B3056F">
        <w:tab/>
        <w:t>Resource Standard Methods</w:t>
      </w:r>
      <w:bookmarkEnd w:id="1313"/>
      <w:bookmarkEnd w:id="1314"/>
      <w:bookmarkEnd w:id="1315"/>
      <w:bookmarkEnd w:id="1316"/>
      <w:bookmarkEnd w:id="1317"/>
      <w:bookmarkEnd w:id="1318"/>
      <w:bookmarkEnd w:id="1319"/>
    </w:p>
    <w:p w14:paraId="7C675B94" w14:textId="77777777" w:rsidR="00EF45DA" w:rsidRPr="00B3056F" w:rsidRDefault="00EF45DA" w:rsidP="00EF45DA">
      <w:pPr>
        <w:pStyle w:val="Heading6"/>
      </w:pPr>
      <w:bookmarkStart w:id="1320" w:name="_Toc11338479"/>
      <w:bookmarkStart w:id="1321" w:name="_Toc27585111"/>
      <w:bookmarkStart w:id="1322" w:name="_Toc36457067"/>
      <w:bookmarkStart w:id="1323" w:name="_Toc45027951"/>
      <w:bookmarkStart w:id="1324" w:name="_Toc45028786"/>
      <w:bookmarkStart w:id="1325" w:name="_Toc51867547"/>
      <w:bookmarkStart w:id="1326" w:name="_Toc67680894"/>
      <w:r w:rsidRPr="00B3056F">
        <w:t>6.1.3.2.3.1</w:t>
      </w:r>
      <w:r w:rsidRPr="00B3056F">
        <w:tab/>
        <w:t>GET</w:t>
      </w:r>
      <w:bookmarkEnd w:id="1320"/>
      <w:bookmarkEnd w:id="1321"/>
      <w:bookmarkEnd w:id="1322"/>
      <w:bookmarkEnd w:id="1323"/>
      <w:bookmarkEnd w:id="1324"/>
      <w:bookmarkEnd w:id="1325"/>
      <w:bookmarkEnd w:id="132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7" w:name="_Toc11338480"/>
      <w:bookmarkStart w:id="1328" w:name="_Toc27585112"/>
      <w:bookmarkStart w:id="1329" w:name="_Toc36457068"/>
      <w:bookmarkStart w:id="1330" w:name="_Toc45027952"/>
      <w:bookmarkStart w:id="1331" w:name="_Toc45028787"/>
      <w:bookmarkStart w:id="1332" w:name="_Toc51867548"/>
      <w:bookmarkStart w:id="1333" w:name="_Toc67680895"/>
      <w:r w:rsidRPr="00B3056F">
        <w:t>6.1.3.3</w:t>
      </w:r>
      <w:r w:rsidRPr="00B3056F">
        <w:tab/>
        <w:t>Resource: SdmSubscriptions</w:t>
      </w:r>
      <w:bookmarkEnd w:id="1327"/>
      <w:bookmarkEnd w:id="1328"/>
      <w:r w:rsidRPr="00B3056F">
        <w:t xml:space="preserve"> (Collection)</w:t>
      </w:r>
      <w:bookmarkEnd w:id="1329"/>
      <w:bookmarkEnd w:id="1330"/>
      <w:bookmarkEnd w:id="1331"/>
      <w:bookmarkEnd w:id="1332"/>
      <w:bookmarkEnd w:id="1333"/>
    </w:p>
    <w:p w14:paraId="5379387F" w14:textId="77777777" w:rsidR="00EF45DA" w:rsidRPr="00B3056F" w:rsidRDefault="00EF45DA" w:rsidP="00EF45DA">
      <w:pPr>
        <w:pStyle w:val="Heading5"/>
      </w:pPr>
      <w:bookmarkStart w:id="1334" w:name="_Toc11338481"/>
      <w:bookmarkStart w:id="1335" w:name="_Toc27585113"/>
      <w:bookmarkStart w:id="1336" w:name="_Toc36457069"/>
      <w:bookmarkStart w:id="1337" w:name="_Toc45027953"/>
      <w:bookmarkStart w:id="1338" w:name="_Toc45028788"/>
      <w:bookmarkStart w:id="1339" w:name="_Toc51867549"/>
      <w:bookmarkStart w:id="1340" w:name="_Toc67680896"/>
      <w:r w:rsidRPr="00B3056F">
        <w:t>6.1.3.3.1</w:t>
      </w:r>
      <w:r w:rsidRPr="00B3056F">
        <w:tab/>
        <w:t>Description</w:t>
      </w:r>
      <w:bookmarkEnd w:id="1334"/>
      <w:bookmarkEnd w:id="1335"/>
      <w:bookmarkEnd w:id="1336"/>
      <w:bookmarkEnd w:id="1337"/>
      <w:bookmarkEnd w:id="1338"/>
      <w:bookmarkEnd w:id="1339"/>
      <w:bookmarkEnd w:id="1340"/>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41" w:name="_Toc11338482"/>
      <w:bookmarkStart w:id="1342" w:name="_Toc27585114"/>
      <w:bookmarkStart w:id="1343" w:name="_Toc36457070"/>
      <w:bookmarkStart w:id="1344" w:name="_Toc45027954"/>
      <w:bookmarkStart w:id="1345" w:name="_Toc45028789"/>
      <w:bookmarkStart w:id="1346"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7" w:name="_Toc67680897"/>
      <w:r w:rsidRPr="00B3056F">
        <w:t>6.1.3.3.2</w:t>
      </w:r>
      <w:r w:rsidRPr="00B3056F">
        <w:tab/>
        <w:t>Resource Definition</w:t>
      </w:r>
      <w:bookmarkEnd w:id="1341"/>
      <w:bookmarkEnd w:id="1342"/>
      <w:bookmarkEnd w:id="1343"/>
      <w:bookmarkEnd w:id="1344"/>
      <w:bookmarkEnd w:id="1345"/>
      <w:bookmarkEnd w:id="1346"/>
      <w:bookmarkEnd w:id="1347"/>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8" w:name="_Toc11338483"/>
      <w:bookmarkStart w:id="1349" w:name="_Toc27585115"/>
      <w:bookmarkStart w:id="1350" w:name="_Toc36457071"/>
      <w:bookmarkStart w:id="1351" w:name="_Toc45027955"/>
      <w:bookmarkStart w:id="1352" w:name="_Toc45028790"/>
      <w:bookmarkStart w:id="1353" w:name="_Toc51867551"/>
      <w:bookmarkStart w:id="1354" w:name="_Toc67680898"/>
      <w:r w:rsidRPr="00B3056F">
        <w:lastRenderedPageBreak/>
        <w:t>6.1.3.3.3</w:t>
      </w:r>
      <w:r w:rsidRPr="00B3056F">
        <w:tab/>
        <w:t>Resource Standard Methods</w:t>
      </w:r>
      <w:bookmarkEnd w:id="1348"/>
      <w:bookmarkEnd w:id="1349"/>
      <w:bookmarkEnd w:id="1350"/>
      <w:bookmarkEnd w:id="1351"/>
      <w:bookmarkEnd w:id="1352"/>
      <w:bookmarkEnd w:id="1353"/>
      <w:bookmarkEnd w:id="1354"/>
    </w:p>
    <w:p w14:paraId="33F66798" w14:textId="77777777" w:rsidR="00EF45DA" w:rsidRPr="00B3056F" w:rsidRDefault="00EF45DA" w:rsidP="00EF45DA">
      <w:pPr>
        <w:pStyle w:val="Heading6"/>
      </w:pPr>
      <w:bookmarkStart w:id="1355" w:name="_Toc11338484"/>
      <w:bookmarkStart w:id="1356" w:name="_Toc27585116"/>
      <w:bookmarkStart w:id="1357" w:name="_Toc36457072"/>
      <w:bookmarkStart w:id="1358" w:name="_Toc45027956"/>
      <w:bookmarkStart w:id="1359" w:name="_Toc45028791"/>
      <w:bookmarkStart w:id="1360" w:name="_Toc51867552"/>
      <w:bookmarkStart w:id="1361" w:name="_Toc67680899"/>
      <w:r w:rsidRPr="00B3056F">
        <w:t>6.1.3.3.3.1</w:t>
      </w:r>
      <w:r w:rsidRPr="00B3056F">
        <w:tab/>
        <w:t>POST</w:t>
      </w:r>
      <w:bookmarkEnd w:id="1355"/>
      <w:bookmarkEnd w:id="1356"/>
      <w:bookmarkEnd w:id="1357"/>
      <w:bookmarkEnd w:id="1358"/>
      <w:bookmarkEnd w:id="1359"/>
      <w:bookmarkEnd w:id="1360"/>
      <w:bookmarkEnd w:id="1361"/>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2" w:name="_Toc11338485"/>
      <w:bookmarkStart w:id="1363" w:name="_Toc27585117"/>
      <w:bookmarkStart w:id="1364"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5" w:name="_Toc45027957"/>
      <w:bookmarkStart w:id="1366" w:name="_Toc45028792"/>
      <w:bookmarkStart w:id="1367" w:name="_Toc51867553"/>
      <w:bookmarkStart w:id="1368" w:name="_Toc67680900"/>
      <w:r w:rsidRPr="00B3056F">
        <w:t>6.1.3.4</w:t>
      </w:r>
      <w:r w:rsidRPr="00B3056F">
        <w:tab/>
        <w:t>Resource: Individual subscription</w:t>
      </w:r>
      <w:bookmarkEnd w:id="1362"/>
      <w:bookmarkEnd w:id="1363"/>
      <w:r w:rsidRPr="00B3056F">
        <w:t xml:space="preserve"> (Document)</w:t>
      </w:r>
      <w:bookmarkEnd w:id="1364"/>
      <w:bookmarkEnd w:id="1365"/>
      <w:bookmarkEnd w:id="1366"/>
      <w:bookmarkEnd w:id="1367"/>
      <w:bookmarkEnd w:id="1368"/>
    </w:p>
    <w:p w14:paraId="6BEB3293" w14:textId="77777777" w:rsidR="00EF45DA" w:rsidRPr="00B3056F" w:rsidRDefault="00EF45DA" w:rsidP="00EF45DA">
      <w:pPr>
        <w:pStyle w:val="Heading5"/>
      </w:pPr>
      <w:bookmarkStart w:id="1369" w:name="_Toc11338486"/>
      <w:bookmarkStart w:id="1370" w:name="_Toc27585118"/>
      <w:bookmarkStart w:id="1371" w:name="_Toc36457074"/>
      <w:bookmarkStart w:id="1372" w:name="_Toc45027958"/>
      <w:bookmarkStart w:id="1373" w:name="_Toc45028793"/>
      <w:bookmarkStart w:id="1374" w:name="_Toc51867554"/>
      <w:bookmarkStart w:id="1375" w:name="_Toc67680901"/>
      <w:r w:rsidRPr="00B3056F">
        <w:t>6.1.3.4.1</w:t>
      </w:r>
      <w:r w:rsidRPr="00B3056F">
        <w:tab/>
        <w:t>Description</w:t>
      </w:r>
      <w:bookmarkEnd w:id="1369"/>
      <w:bookmarkEnd w:id="1370"/>
      <w:bookmarkEnd w:id="1371"/>
      <w:bookmarkEnd w:id="1372"/>
      <w:bookmarkEnd w:id="1373"/>
      <w:bookmarkEnd w:id="1374"/>
      <w:bookmarkEnd w:id="1375"/>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6" w:name="_Toc11338487"/>
      <w:bookmarkStart w:id="1377" w:name="_Toc27585119"/>
      <w:bookmarkStart w:id="1378" w:name="_Toc36457075"/>
      <w:bookmarkStart w:id="1379" w:name="_Toc45027959"/>
      <w:bookmarkStart w:id="1380" w:name="_Toc45028794"/>
      <w:bookmarkStart w:id="1381" w:name="_Toc51867555"/>
      <w:bookmarkStart w:id="1382" w:name="_Toc67680902"/>
      <w:r w:rsidRPr="00B3056F">
        <w:lastRenderedPageBreak/>
        <w:t>6.1.3.4.2</w:t>
      </w:r>
      <w:r w:rsidRPr="00B3056F">
        <w:tab/>
        <w:t>Resource Definition</w:t>
      </w:r>
      <w:bookmarkEnd w:id="1376"/>
      <w:bookmarkEnd w:id="1377"/>
      <w:bookmarkEnd w:id="1378"/>
      <w:bookmarkEnd w:id="1379"/>
      <w:bookmarkEnd w:id="1380"/>
      <w:bookmarkEnd w:id="1381"/>
      <w:bookmarkEnd w:id="1382"/>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3" w:name="_Toc11338488"/>
      <w:bookmarkStart w:id="1384" w:name="_Toc27585120"/>
      <w:bookmarkStart w:id="1385" w:name="_Toc36457076"/>
      <w:bookmarkStart w:id="1386" w:name="_Toc45027960"/>
      <w:bookmarkStart w:id="1387" w:name="_Toc45028795"/>
      <w:bookmarkStart w:id="1388" w:name="_Toc51867556"/>
      <w:bookmarkStart w:id="1389" w:name="_Toc67680903"/>
      <w:r w:rsidRPr="00B3056F">
        <w:t>6.1.3.4.3</w:t>
      </w:r>
      <w:r w:rsidRPr="00B3056F">
        <w:tab/>
        <w:t>Resource Standard Methods</w:t>
      </w:r>
      <w:bookmarkEnd w:id="1383"/>
      <w:bookmarkEnd w:id="1384"/>
      <w:bookmarkEnd w:id="1385"/>
      <w:bookmarkEnd w:id="1386"/>
      <w:bookmarkEnd w:id="1387"/>
      <w:bookmarkEnd w:id="1388"/>
      <w:bookmarkEnd w:id="1389"/>
    </w:p>
    <w:p w14:paraId="7564D1AE" w14:textId="77777777" w:rsidR="00EF45DA" w:rsidRPr="00B3056F" w:rsidRDefault="00EF45DA" w:rsidP="00EF45DA">
      <w:pPr>
        <w:pStyle w:val="Heading6"/>
      </w:pPr>
      <w:bookmarkStart w:id="1390" w:name="_Toc11338489"/>
      <w:bookmarkStart w:id="1391" w:name="_Toc27585121"/>
      <w:bookmarkStart w:id="1392" w:name="_Toc36457077"/>
      <w:bookmarkStart w:id="1393" w:name="_Toc45027961"/>
      <w:bookmarkStart w:id="1394" w:name="_Toc45028796"/>
      <w:bookmarkStart w:id="1395" w:name="_Toc51867557"/>
      <w:bookmarkStart w:id="1396" w:name="_Toc67680904"/>
      <w:r w:rsidRPr="00B3056F">
        <w:t>6.1.3.4.3.1</w:t>
      </w:r>
      <w:r w:rsidRPr="00B3056F">
        <w:tab/>
        <w:t>DELETE</w:t>
      </w:r>
      <w:bookmarkEnd w:id="1390"/>
      <w:bookmarkEnd w:id="1391"/>
      <w:bookmarkEnd w:id="1392"/>
      <w:bookmarkEnd w:id="1393"/>
      <w:bookmarkEnd w:id="1394"/>
      <w:bookmarkEnd w:id="1395"/>
      <w:bookmarkEnd w:id="1396"/>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397" w:name="_Toc11338490"/>
      <w:bookmarkStart w:id="1398" w:name="_Toc27585122"/>
      <w:bookmarkStart w:id="1399" w:name="_Toc36457078"/>
      <w:bookmarkStart w:id="1400" w:name="_Toc45027962"/>
      <w:bookmarkStart w:id="1401" w:name="_Toc45028797"/>
      <w:bookmarkStart w:id="1402" w:name="_Toc51867558"/>
      <w:bookmarkStart w:id="1403" w:name="_Toc67680905"/>
      <w:r w:rsidRPr="00B3056F">
        <w:t>6.1.3.4.3.2</w:t>
      </w:r>
      <w:r w:rsidRPr="00B3056F">
        <w:tab/>
        <w:t>PATCH</w:t>
      </w:r>
      <w:bookmarkEnd w:id="1397"/>
      <w:bookmarkEnd w:id="1398"/>
      <w:bookmarkEnd w:id="1399"/>
      <w:bookmarkEnd w:id="1400"/>
      <w:bookmarkEnd w:id="1401"/>
      <w:bookmarkEnd w:id="1402"/>
      <w:bookmarkEnd w:id="1403"/>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lastRenderedPageBreak/>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4" w:name="_Toc11338491"/>
      <w:bookmarkStart w:id="1405" w:name="_Toc27585123"/>
      <w:bookmarkStart w:id="1406" w:name="_Toc36457079"/>
      <w:bookmarkStart w:id="1407" w:name="_Toc45027963"/>
      <w:bookmarkStart w:id="1408" w:name="_Toc45028798"/>
      <w:bookmarkStart w:id="1409" w:name="_Toc51867559"/>
      <w:bookmarkStart w:id="1410" w:name="_Toc67680906"/>
      <w:r w:rsidRPr="00B3056F">
        <w:t>6.1.3.5</w:t>
      </w:r>
      <w:r w:rsidRPr="00B3056F">
        <w:tab/>
        <w:t>Resource: AccessAndMobilitySubscriptionData</w:t>
      </w:r>
      <w:bookmarkEnd w:id="1404"/>
      <w:bookmarkEnd w:id="1405"/>
      <w:r w:rsidRPr="00B3056F">
        <w:t xml:space="preserve"> (Document)</w:t>
      </w:r>
      <w:bookmarkEnd w:id="1406"/>
      <w:bookmarkEnd w:id="1407"/>
      <w:bookmarkEnd w:id="1408"/>
      <w:bookmarkEnd w:id="1409"/>
      <w:bookmarkEnd w:id="1410"/>
    </w:p>
    <w:p w14:paraId="2AE367AE" w14:textId="77777777" w:rsidR="00EF45DA" w:rsidRPr="00B3056F" w:rsidRDefault="00EF45DA" w:rsidP="00EF45DA">
      <w:pPr>
        <w:pStyle w:val="Heading5"/>
      </w:pPr>
      <w:bookmarkStart w:id="1411" w:name="_Toc11338492"/>
      <w:bookmarkStart w:id="1412" w:name="_Toc27585124"/>
      <w:bookmarkStart w:id="1413" w:name="_Toc36457080"/>
      <w:bookmarkStart w:id="1414" w:name="_Toc45027964"/>
      <w:bookmarkStart w:id="1415" w:name="_Toc45028799"/>
      <w:bookmarkStart w:id="1416" w:name="_Toc51867560"/>
      <w:bookmarkStart w:id="1417" w:name="_Toc67680907"/>
      <w:r w:rsidRPr="00B3056F">
        <w:t>6.1.3.5.1</w:t>
      </w:r>
      <w:r w:rsidRPr="00B3056F">
        <w:tab/>
        <w:t>Description</w:t>
      </w:r>
      <w:bookmarkEnd w:id="1411"/>
      <w:bookmarkEnd w:id="1412"/>
      <w:bookmarkEnd w:id="1413"/>
      <w:bookmarkEnd w:id="1414"/>
      <w:bookmarkEnd w:id="1415"/>
      <w:bookmarkEnd w:id="1416"/>
      <w:bookmarkEnd w:id="1417"/>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8" w:name="_Toc11338493"/>
      <w:bookmarkStart w:id="1419" w:name="_Toc27585125"/>
      <w:bookmarkStart w:id="1420" w:name="_Toc36457081"/>
      <w:bookmarkStart w:id="1421" w:name="_Toc45027965"/>
      <w:bookmarkStart w:id="1422" w:name="_Toc45028800"/>
      <w:bookmarkStart w:id="1423" w:name="_Toc51867561"/>
      <w:bookmarkStart w:id="1424" w:name="_Toc67680908"/>
      <w:r w:rsidRPr="00B3056F">
        <w:t>6.1.3.5.2</w:t>
      </w:r>
      <w:r w:rsidRPr="00B3056F">
        <w:tab/>
        <w:t>Resource Definition</w:t>
      </w:r>
      <w:bookmarkEnd w:id="1418"/>
      <w:bookmarkEnd w:id="1419"/>
      <w:bookmarkEnd w:id="1420"/>
      <w:bookmarkEnd w:id="1421"/>
      <w:bookmarkEnd w:id="1422"/>
      <w:bookmarkEnd w:id="1423"/>
      <w:bookmarkEnd w:id="1424"/>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5" w:name="_Toc11338494"/>
      <w:bookmarkStart w:id="1426" w:name="_Toc27585126"/>
      <w:bookmarkStart w:id="1427" w:name="_Toc36457082"/>
      <w:bookmarkStart w:id="1428" w:name="_Toc45027966"/>
      <w:bookmarkStart w:id="1429" w:name="_Toc45028801"/>
      <w:bookmarkStart w:id="1430" w:name="_Toc51867562"/>
      <w:bookmarkStart w:id="1431" w:name="_Toc67680909"/>
      <w:r w:rsidRPr="00B3056F">
        <w:lastRenderedPageBreak/>
        <w:t>6.1.3.5.3</w:t>
      </w:r>
      <w:r w:rsidRPr="00B3056F">
        <w:tab/>
        <w:t>Resource Standard Methods</w:t>
      </w:r>
      <w:bookmarkEnd w:id="1425"/>
      <w:bookmarkEnd w:id="1426"/>
      <w:bookmarkEnd w:id="1427"/>
      <w:bookmarkEnd w:id="1428"/>
      <w:bookmarkEnd w:id="1429"/>
      <w:bookmarkEnd w:id="1430"/>
      <w:bookmarkEnd w:id="1431"/>
    </w:p>
    <w:p w14:paraId="606FE9A4" w14:textId="77777777" w:rsidR="00EF45DA" w:rsidRPr="00B3056F" w:rsidRDefault="00EF45DA" w:rsidP="00EF45DA">
      <w:pPr>
        <w:pStyle w:val="Heading6"/>
      </w:pPr>
      <w:bookmarkStart w:id="1432" w:name="_Toc11338495"/>
      <w:bookmarkStart w:id="1433" w:name="_Toc27585127"/>
      <w:bookmarkStart w:id="1434" w:name="_Toc36457083"/>
      <w:bookmarkStart w:id="1435" w:name="_Toc45027967"/>
      <w:bookmarkStart w:id="1436" w:name="_Toc45028802"/>
      <w:bookmarkStart w:id="1437" w:name="_Toc51867563"/>
      <w:bookmarkStart w:id="1438" w:name="_Toc67680910"/>
      <w:r w:rsidRPr="00B3056F">
        <w:t>6.1.3.5.3.1</w:t>
      </w:r>
      <w:r w:rsidRPr="00B3056F">
        <w:tab/>
        <w:t>GET</w:t>
      </w:r>
      <w:bookmarkEnd w:id="1432"/>
      <w:bookmarkEnd w:id="1433"/>
      <w:bookmarkEnd w:id="1434"/>
      <w:bookmarkEnd w:id="1435"/>
      <w:bookmarkEnd w:id="1436"/>
      <w:bookmarkEnd w:id="1437"/>
      <w:bookmarkEnd w:id="143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9" w:name="_Toc36457084"/>
      <w:bookmarkStart w:id="1440" w:name="_Toc45027968"/>
      <w:bookmarkStart w:id="1441" w:name="_Toc45028803"/>
      <w:bookmarkStart w:id="1442" w:name="_Toc51867564"/>
      <w:bookmarkStart w:id="1443" w:name="_Toc11338496"/>
      <w:bookmarkStart w:id="1444" w:name="_Toc27585128"/>
      <w:bookmarkStart w:id="1445" w:name="_Toc67680911"/>
      <w:r w:rsidRPr="00B3056F">
        <w:lastRenderedPageBreak/>
        <w:t>6.1.3.5.4</w:t>
      </w:r>
      <w:r w:rsidRPr="00B3056F">
        <w:tab/>
        <w:t>Resource Custom Operations</w:t>
      </w:r>
      <w:bookmarkEnd w:id="1439"/>
      <w:bookmarkEnd w:id="1440"/>
      <w:bookmarkEnd w:id="1441"/>
      <w:bookmarkEnd w:id="1442"/>
      <w:bookmarkEnd w:id="1445"/>
    </w:p>
    <w:p w14:paraId="06A202D0" w14:textId="77777777" w:rsidR="00EF45DA" w:rsidRPr="00B3056F" w:rsidRDefault="00EF45DA" w:rsidP="00EF45DA">
      <w:pPr>
        <w:pStyle w:val="Heading6"/>
        <w:ind w:left="0" w:firstLine="0"/>
      </w:pPr>
      <w:bookmarkStart w:id="1446" w:name="_Toc36457085"/>
      <w:bookmarkStart w:id="1447" w:name="_Toc45027969"/>
      <w:bookmarkStart w:id="1448" w:name="_Toc45028804"/>
      <w:bookmarkStart w:id="1449" w:name="_Toc51867565"/>
      <w:bookmarkStart w:id="1450" w:name="_Toc67680912"/>
      <w:r w:rsidRPr="00B3056F">
        <w:t>6.1.3.5.4.1</w:t>
      </w:r>
      <w:r w:rsidRPr="00B3056F">
        <w:tab/>
        <w:t>Overview</w:t>
      </w:r>
      <w:bookmarkEnd w:id="1446"/>
      <w:bookmarkEnd w:id="1447"/>
      <w:bookmarkEnd w:id="1448"/>
      <w:bookmarkEnd w:id="1449"/>
      <w:bookmarkEnd w:id="1450"/>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51" w:name="_Toc36457086"/>
    </w:p>
    <w:p w14:paraId="738DC713" w14:textId="77777777" w:rsidR="00EF45DA" w:rsidRPr="00B3056F" w:rsidRDefault="00EF45DA" w:rsidP="00EF45DA">
      <w:pPr>
        <w:pStyle w:val="Heading6"/>
        <w:ind w:left="0" w:firstLine="0"/>
      </w:pPr>
      <w:bookmarkStart w:id="1452" w:name="_Toc45027970"/>
      <w:bookmarkStart w:id="1453" w:name="_Toc45028805"/>
      <w:bookmarkStart w:id="1454" w:name="_Toc51867566"/>
      <w:bookmarkStart w:id="1455" w:name="_Toc67680913"/>
      <w:r w:rsidRPr="00B3056F">
        <w:t>6.1.3.5.4.2</w:t>
      </w:r>
      <w:r w:rsidRPr="00B3056F">
        <w:tab/>
        <w:t>Operation: update-sor</w:t>
      </w:r>
      <w:bookmarkEnd w:id="1451"/>
      <w:bookmarkEnd w:id="1452"/>
      <w:bookmarkEnd w:id="1453"/>
      <w:bookmarkEnd w:id="1454"/>
      <w:bookmarkEnd w:id="1455"/>
    </w:p>
    <w:p w14:paraId="211B193E" w14:textId="77777777" w:rsidR="00EF45DA" w:rsidRPr="00B3056F" w:rsidRDefault="00EF45DA" w:rsidP="00EF45DA">
      <w:pPr>
        <w:pStyle w:val="Heading7"/>
      </w:pPr>
      <w:bookmarkStart w:id="1456" w:name="_Toc36457087"/>
      <w:bookmarkStart w:id="1457" w:name="_Toc45027971"/>
      <w:bookmarkStart w:id="1458" w:name="_Toc45028806"/>
      <w:bookmarkStart w:id="1459" w:name="_Toc51867567"/>
      <w:bookmarkStart w:id="1460" w:name="_Toc67680914"/>
      <w:r w:rsidRPr="00B3056F">
        <w:t>6.1.3.5.4.2.1</w:t>
      </w:r>
      <w:r w:rsidRPr="00B3056F">
        <w:tab/>
        <w:t>Description</w:t>
      </w:r>
      <w:bookmarkEnd w:id="1456"/>
      <w:bookmarkEnd w:id="1457"/>
      <w:bookmarkEnd w:id="1458"/>
      <w:bookmarkEnd w:id="1459"/>
      <w:bookmarkEnd w:id="1460"/>
    </w:p>
    <w:p w14:paraId="27A42462" w14:textId="3EEF5F7E" w:rsidR="00EF45DA" w:rsidRPr="00B3056F" w:rsidRDefault="00EF45DA" w:rsidP="00EF45DA">
      <w:bookmarkStart w:id="1461"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462" w:name="_Toc36457088"/>
      <w:bookmarkStart w:id="1463" w:name="_Toc45027972"/>
      <w:bookmarkStart w:id="1464" w:name="_Toc45028807"/>
      <w:bookmarkStart w:id="1465" w:name="_Toc51867568"/>
      <w:bookmarkStart w:id="1466" w:name="_Toc67680915"/>
      <w:bookmarkEnd w:id="1461"/>
      <w:r w:rsidRPr="00B3056F">
        <w:t>6.1.3.5.4.2.2</w:t>
      </w:r>
      <w:r w:rsidRPr="00B3056F">
        <w:tab/>
        <w:t>Operation Definition</w:t>
      </w:r>
      <w:bookmarkEnd w:id="1462"/>
      <w:bookmarkEnd w:id="1463"/>
      <w:bookmarkEnd w:id="1464"/>
      <w:bookmarkEnd w:id="1465"/>
      <w:bookmarkEnd w:id="1466"/>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67" w:name="_Toc36457089"/>
      <w:bookmarkStart w:id="1468" w:name="_Toc45027973"/>
      <w:bookmarkStart w:id="1469" w:name="_Toc45028808"/>
      <w:bookmarkStart w:id="1470" w:name="_Toc51867569"/>
      <w:bookmarkStart w:id="1471" w:name="_Toc67680916"/>
      <w:r w:rsidRPr="00B3056F">
        <w:t>6.1.3.6</w:t>
      </w:r>
      <w:r w:rsidRPr="00B3056F">
        <w:tab/>
        <w:t>Resource: SmfSelectionSubscriptionData</w:t>
      </w:r>
      <w:bookmarkEnd w:id="1443"/>
      <w:bookmarkEnd w:id="1444"/>
      <w:r w:rsidRPr="00B3056F">
        <w:t xml:space="preserve"> (Document)</w:t>
      </w:r>
      <w:bookmarkEnd w:id="1467"/>
      <w:bookmarkEnd w:id="1468"/>
      <w:bookmarkEnd w:id="1469"/>
      <w:bookmarkEnd w:id="1470"/>
      <w:bookmarkEnd w:id="1471"/>
    </w:p>
    <w:p w14:paraId="1FB268BC" w14:textId="77777777" w:rsidR="00EF45DA" w:rsidRPr="00B3056F" w:rsidRDefault="00EF45DA" w:rsidP="00EF45DA">
      <w:pPr>
        <w:pStyle w:val="Heading5"/>
      </w:pPr>
      <w:bookmarkStart w:id="1472" w:name="_Toc11338497"/>
      <w:bookmarkStart w:id="1473" w:name="_Toc27585129"/>
      <w:bookmarkStart w:id="1474" w:name="_Toc36457090"/>
      <w:bookmarkStart w:id="1475" w:name="_Toc45027974"/>
      <w:bookmarkStart w:id="1476" w:name="_Toc45028809"/>
      <w:bookmarkStart w:id="1477" w:name="_Toc51867570"/>
      <w:bookmarkStart w:id="1478" w:name="_Toc67680917"/>
      <w:r w:rsidRPr="00B3056F">
        <w:t>6.1.3.6.1</w:t>
      </w:r>
      <w:r w:rsidRPr="00B3056F">
        <w:tab/>
        <w:t>Description</w:t>
      </w:r>
      <w:bookmarkEnd w:id="1472"/>
      <w:bookmarkEnd w:id="1473"/>
      <w:bookmarkEnd w:id="1474"/>
      <w:bookmarkEnd w:id="1475"/>
      <w:bookmarkEnd w:id="1476"/>
      <w:bookmarkEnd w:id="1477"/>
      <w:bookmarkEnd w:id="1478"/>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79" w:name="_Toc11338498"/>
      <w:bookmarkStart w:id="1480" w:name="_Toc27585130"/>
      <w:bookmarkStart w:id="1481" w:name="_Toc36457091"/>
      <w:bookmarkStart w:id="1482" w:name="_Toc45027975"/>
      <w:bookmarkStart w:id="1483" w:name="_Toc45028810"/>
      <w:bookmarkStart w:id="1484" w:name="_Toc51867571"/>
      <w:bookmarkStart w:id="1485" w:name="_Toc67680918"/>
      <w:r w:rsidRPr="00B3056F">
        <w:t>6.1.3.6.2</w:t>
      </w:r>
      <w:r w:rsidRPr="00B3056F">
        <w:tab/>
        <w:t>Resource Definition</w:t>
      </w:r>
      <w:bookmarkEnd w:id="1479"/>
      <w:bookmarkEnd w:id="1480"/>
      <w:bookmarkEnd w:id="1481"/>
      <w:bookmarkEnd w:id="1482"/>
      <w:bookmarkEnd w:id="1483"/>
      <w:bookmarkEnd w:id="1484"/>
      <w:bookmarkEnd w:id="1485"/>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86" w:name="_Toc11338499"/>
      <w:bookmarkStart w:id="1487" w:name="_Toc27585131"/>
      <w:bookmarkStart w:id="1488" w:name="_Toc36457092"/>
      <w:bookmarkStart w:id="1489" w:name="_Toc45027976"/>
      <w:bookmarkStart w:id="1490" w:name="_Toc45028811"/>
      <w:bookmarkStart w:id="1491" w:name="_Toc51867572"/>
      <w:bookmarkStart w:id="1492" w:name="_Toc67680919"/>
      <w:r w:rsidRPr="00B3056F">
        <w:t>6.1.3.6.3</w:t>
      </w:r>
      <w:r w:rsidRPr="00B3056F">
        <w:tab/>
        <w:t>Resource Standard Methods</w:t>
      </w:r>
      <w:bookmarkEnd w:id="1486"/>
      <w:bookmarkEnd w:id="1487"/>
      <w:bookmarkEnd w:id="1488"/>
      <w:bookmarkEnd w:id="1489"/>
      <w:bookmarkEnd w:id="1490"/>
      <w:bookmarkEnd w:id="1491"/>
      <w:bookmarkEnd w:id="1492"/>
    </w:p>
    <w:p w14:paraId="5E1921D6" w14:textId="77777777" w:rsidR="00EF45DA" w:rsidRPr="00B3056F" w:rsidRDefault="00EF45DA" w:rsidP="00EF45DA">
      <w:pPr>
        <w:pStyle w:val="Heading6"/>
      </w:pPr>
      <w:bookmarkStart w:id="1493" w:name="_Toc11338500"/>
      <w:bookmarkStart w:id="1494" w:name="_Toc27585132"/>
      <w:bookmarkStart w:id="1495" w:name="_Toc36457093"/>
      <w:bookmarkStart w:id="1496" w:name="_Toc45027977"/>
      <w:bookmarkStart w:id="1497" w:name="_Toc45028812"/>
      <w:bookmarkStart w:id="1498" w:name="_Toc51867573"/>
      <w:bookmarkStart w:id="1499" w:name="_Toc67680920"/>
      <w:r w:rsidRPr="00B3056F">
        <w:t>6.1.3.6.3.1</w:t>
      </w:r>
      <w:r w:rsidRPr="00B3056F">
        <w:tab/>
        <w:t>GET</w:t>
      </w:r>
      <w:bookmarkEnd w:id="1493"/>
      <w:bookmarkEnd w:id="1494"/>
      <w:bookmarkEnd w:id="1495"/>
      <w:bookmarkEnd w:id="1496"/>
      <w:bookmarkEnd w:id="1497"/>
      <w:bookmarkEnd w:id="1498"/>
      <w:bookmarkEnd w:id="1499"/>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500" w:name="_Toc11338501"/>
      <w:bookmarkStart w:id="1501" w:name="_Toc27585133"/>
      <w:bookmarkStart w:id="1502" w:name="_Toc36457094"/>
      <w:bookmarkStart w:id="1503" w:name="_Toc45027978"/>
      <w:bookmarkStart w:id="1504" w:name="_Toc45028813"/>
      <w:bookmarkStart w:id="1505" w:name="_Toc51867574"/>
      <w:bookmarkStart w:id="1506" w:name="_Toc67680921"/>
      <w:r w:rsidRPr="00B3056F">
        <w:t>6.1.3.7</w:t>
      </w:r>
      <w:r w:rsidRPr="00B3056F">
        <w:tab/>
        <w:t>Resource: UeContextInSmfData</w:t>
      </w:r>
      <w:bookmarkEnd w:id="1500"/>
      <w:bookmarkEnd w:id="1501"/>
      <w:r w:rsidRPr="00B3056F">
        <w:t xml:space="preserve"> (Document)</w:t>
      </w:r>
      <w:bookmarkEnd w:id="1502"/>
      <w:bookmarkEnd w:id="1503"/>
      <w:bookmarkEnd w:id="1504"/>
      <w:bookmarkEnd w:id="1505"/>
      <w:bookmarkEnd w:id="1506"/>
    </w:p>
    <w:p w14:paraId="222E4D7A" w14:textId="77777777" w:rsidR="00EF45DA" w:rsidRPr="00B3056F" w:rsidRDefault="00EF45DA" w:rsidP="00EF45DA">
      <w:pPr>
        <w:pStyle w:val="Heading5"/>
      </w:pPr>
      <w:bookmarkStart w:id="1507" w:name="_Toc11338502"/>
      <w:bookmarkStart w:id="1508" w:name="_Toc27585134"/>
      <w:bookmarkStart w:id="1509" w:name="_Toc36457095"/>
      <w:bookmarkStart w:id="1510" w:name="_Toc45027979"/>
      <w:bookmarkStart w:id="1511" w:name="_Toc45028814"/>
      <w:bookmarkStart w:id="1512" w:name="_Toc51867575"/>
      <w:bookmarkStart w:id="1513" w:name="_Toc67680922"/>
      <w:r w:rsidRPr="00B3056F">
        <w:t>6.1.3.7.1</w:t>
      </w:r>
      <w:r w:rsidRPr="00B3056F">
        <w:tab/>
        <w:t>Description</w:t>
      </w:r>
      <w:bookmarkEnd w:id="1507"/>
      <w:bookmarkEnd w:id="1508"/>
      <w:bookmarkEnd w:id="1509"/>
      <w:bookmarkEnd w:id="1510"/>
      <w:bookmarkEnd w:id="1511"/>
      <w:bookmarkEnd w:id="1512"/>
      <w:bookmarkEnd w:id="1513"/>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14" w:name="_Toc11338503"/>
      <w:bookmarkStart w:id="1515" w:name="_Toc27585135"/>
      <w:bookmarkStart w:id="1516" w:name="_Toc36457096"/>
      <w:bookmarkStart w:id="1517" w:name="_Toc45027980"/>
      <w:bookmarkStart w:id="1518" w:name="_Toc45028815"/>
      <w:bookmarkStart w:id="1519" w:name="_Toc51867576"/>
      <w:bookmarkStart w:id="1520" w:name="_Toc67680923"/>
      <w:r w:rsidRPr="00B3056F">
        <w:t>6.1.3.7.2</w:t>
      </w:r>
      <w:r w:rsidRPr="00B3056F">
        <w:tab/>
        <w:t>Resource Definition</w:t>
      </w:r>
      <w:bookmarkEnd w:id="1514"/>
      <w:bookmarkEnd w:id="1515"/>
      <w:bookmarkEnd w:id="1516"/>
      <w:bookmarkEnd w:id="1517"/>
      <w:bookmarkEnd w:id="1518"/>
      <w:bookmarkEnd w:id="1519"/>
      <w:bookmarkEnd w:id="1520"/>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21" w:name="_Toc11338504"/>
      <w:bookmarkStart w:id="1522" w:name="_Toc27585136"/>
      <w:bookmarkStart w:id="1523" w:name="_Toc36457097"/>
      <w:bookmarkStart w:id="1524" w:name="_Toc45027981"/>
      <w:bookmarkStart w:id="1525" w:name="_Toc45028816"/>
      <w:bookmarkStart w:id="1526" w:name="_Toc51867577"/>
      <w:bookmarkStart w:id="1527" w:name="_Toc67680924"/>
      <w:r w:rsidRPr="00B3056F">
        <w:t>6.1.3.7.3</w:t>
      </w:r>
      <w:r w:rsidRPr="00B3056F">
        <w:tab/>
        <w:t>Resource Standard Methods</w:t>
      </w:r>
      <w:bookmarkEnd w:id="1521"/>
      <w:bookmarkEnd w:id="1522"/>
      <w:bookmarkEnd w:id="1523"/>
      <w:bookmarkEnd w:id="1524"/>
      <w:bookmarkEnd w:id="1525"/>
      <w:bookmarkEnd w:id="1526"/>
      <w:bookmarkEnd w:id="1527"/>
    </w:p>
    <w:p w14:paraId="42BFFFC9" w14:textId="77777777" w:rsidR="00EF45DA" w:rsidRPr="00B3056F" w:rsidRDefault="00EF45DA" w:rsidP="00EF45DA">
      <w:pPr>
        <w:pStyle w:val="Heading6"/>
      </w:pPr>
      <w:bookmarkStart w:id="1528" w:name="_Toc11338505"/>
      <w:bookmarkStart w:id="1529" w:name="_Toc27585137"/>
      <w:bookmarkStart w:id="1530" w:name="_Toc36457098"/>
      <w:bookmarkStart w:id="1531" w:name="_Toc45027982"/>
      <w:bookmarkStart w:id="1532" w:name="_Toc45028817"/>
      <w:bookmarkStart w:id="1533" w:name="_Toc51867578"/>
      <w:bookmarkStart w:id="1534" w:name="_Toc67680925"/>
      <w:r w:rsidRPr="00B3056F">
        <w:t>6.1.3.7.3.1</w:t>
      </w:r>
      <w:r w:rsidRPr="00B3056F">
        <w:tab/>
        <w:t>GET</w:t>
      </w:r>
      <w:bookmarkEnd w:id="1528"/>
      <w:bookmarkEnd w:id="1529"/>
      <w:bookmarkEnd w:id="1530"/>
      <w:bookmarkEnd w:id="1531"/>
      <w:bookmarkEnd w:id="1532"/>
      <w:bookmarkEnd w:id="1533"/>
      <w:bookmarkEnd w:id="1534"/>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35" w:name="_Toc11338506"/>
      <w:bookmarkStart w:id="1536" w:name="_Toc27585138"/>
      <w:bookmarkStart w:id="1537" w:name="_Toc36457099"/>
      <w:bookmarkStart w:id="1538" w:name="_Toc45027983"/>
      <w:bookmarkStart w:id="1539" w:name="_Toc45028818"/>
      <w:bookmarkStart w:id="1540" w:name="_Toc51867579"/>
      <w:bookmarkStart w:id="1541" w:name="_Toc67680926"/>
      <w:r w:rsidRPr="00B3056F">
        <w:t>6.1.3.8</w:t>
      </w:r>
      <w:r w:rsidRPr="00B3056F">
        <w:tab/>
        <w:t>Resource: SessionManagementSubscriptionData</w:t>
      </w:r>
      <w:bookmarkEnd w:id="1535"/>
      <w:bookmarkEnd w:id="1536"/>
      <w:r w:rsidRPr="00B3056F">
        <w:t xml:space="preserve"> (Document)</w:t>
      </w:r>
      <w:bookmarkEnd w:id="1537"/>
      <w:bookmarkEnd w:id="1538"/>
      <w:bookmarkEnd w:id="1539"/>
      <w:bookmarkEnd w:id="1540"/>
      <w:bookmarkEnd w:id="1541"/>
    </w:p>
    <w:p w14:paraId="546A13EB" w14:textId="77777777" w:rsidR="00EF45DA" w:rsidRPr="00B3056F" w:rsidRDefault="00EF45DA" w:rsidP="00EF45DA">
      <w:pPr>
        <w:pStyle w:val="Heading5"/>
      </w:pPr>
      <w:bookmarkStart w:id="1542" w:name="_Toc11338507"/>
      <w:bookmarkStart w:id="1543" w:name="_Toc27585139"/>
      <w:bookmarkStart w:id="1544" w:name="_Toc36457100"/>
      <w:bookmarkStart w:id="1545" w:name="_Toc45027984"/>
      <w:bookmarkStart w:id="1546" w:name="_Toc45028819"/>
      <w:bookmarkStart w:id="1547" w:name="_Toc51867580"/>
      <w:bookmarkStart w:id="1548" w:name="_Toc67680927"/>
      <w:r w:rsidRPr="00B3056F">
        <w:t>6.1.3.8.1</w:t>
      </w:r>
      <w:r w:rsidRPr="00B3056F">
        <w:tab/>
        <w:t>Description</w:t>
      </w:r>
      <w:bookmarkEnd w:id="1542"/>
      <w:bookmarkEnd w:id="1543"/>
      <w:bookmarkEnd w:id="1544"/>
      <w:bookmarkEnd w:id="1545"/>
      <w:bookmarkEnd w:id="1546"/>
      <w:bookmarkEnd w:id="1547"/>
      <w:bookmarkEnd w:id="1548"/>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49" w:name="_Toc11338508"/>
      <w:bookmarkStart w:id="1550" w:name="_Toc27585140"/>
      <w:bookmarkStart w:id="1551" w:name="_Toc36457101"/>
      <w:bookmarkStart w:id="1552" w:name="_Toc45027985"/>
      <w:bookmarkStart w:id="1553" w:name="_Toc45028820"/>
      <w:bookmarkStart w:id="1554" w:name="_Toc51867581"/>
      <w:bookmarkStart w:id="1555" w:name="_Toc67680928"/>
      <w:r w:rsidRPr="00B3056F">
        <w:t>6.1.3.8.2</w:t>
      </w:r>
      <w:r w:rsidRPr="00B3056F">
        <w:tab/>
        <w:t>Resource Definition</w:t>
      </w:r>
      <w:bookmarkEnd w:id="1549"/>
      <w:bookmarkEnd w:id="1550"/>
      <w:bookmarkEnd w:id="1551"/>
      <w:bookmarkEnd w:id="1552"/>
      <w:bookmarkEnd w:id="1553"/>
      <w:bookmarkEnd w:id="1554"/>
      <w:bookmarkEnd w:id="1555"/>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56" w:name="_Toc11338509"/>
      <w:bookmarkStart w:id="1557" w:name="_Toc27585141"/>
      <w:bookmarkStart w:id="1558" w:name="_Toc36457102"/>
      <w:bookmarkStart w:id="1559" w:name="_Toc45027986"/>
      <w:bookmarkStart w:id="1560" w:name="_Toc45028821"/>
      <w:bookmarkStart w:id="1561" w:name="_Toc51867582"/>
      <w:bookmarkStart w:id="1562" w:name="_Toc67680929"/>
      <w:r w:rsidRPr="00B3056F">
        <w:t>6.1.3.8.3</w:t>
      </w:r>
      <w:r w:rsidRPr="00B3056F">
        <w:tab/>
        <w:t>Resource Standard Methods</w:t>
      </w:r>
      <w:bookmarkEnd w:id="1556"/>
      <w:bookmarkEnd w:id="1557"/>
      <w:bookmarkEnd w:id="1558"/>
      <w:bookmarkEnd w:id="1559"/>
      <w:bookmarkEnd w:id="1560"/>
      <w:bookmarkEnd w:id="1561"/>
      <w:bookmarkEnd w:id="1562"/>
    </w:p>
    <w:p w14:paraId="1EAEA127" w14:textId="77777777" w:rsidR="00EF45DA" w:rsidRPr="00B3056F" w:rsidRDefault="00EF45DA" w:rsidP="00EF45DA">
      <w:pPr>
        <w:pStyle w:val="Heading6"/>
      </w:pPr>
      <w:bookmarkStart w:id="1563" w:name="_Toc11338510"/>
      <w:bookmarkStart w:id="1564" w:name="_Toc27585142"/>
      <w:bookmarkStart w:id="1565" w:name="_Toc36457103"/>
      <w:bookmarkStart w:id="1566" w:name="_Toc45027987"/>
      <w:bookmarkStart w:id="1567" w:name="_Toc45028822"/>
      <w:bookmarkStart w:id="1568" w:name="_Toc51867583"/>
      <w:bookmarkStart w:id="1569" w:name="_Toc67680930"/>
      <w:r w:rsidRPr="00B3056F">
        <w:t>6.1.3.8.3.1</w:t>
      </w:r>
      <w:r w:rsidRPr="00B3056F">
        <w:tab/>
        <w:t>GET</w:t>
      </w:r>
      <w:bookmarkEnd w:id="1563"/>
      <w:bookmarkEnd w:id="1564"/>
      <w:bookmarkEnd w:id="1565"/>
      <w:bookmarkEnd w:id="1566"/>
      <w:bookmarkEnd w:id="1567"/>
      <w:bookmarkEnd w:id="1568"/>
      <w:bookmarkEnd w:id="1569"/>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70" w:name="_Toc11338511"/>
      <w:bookmarkStart w:id="1571" w:name="_Toc27585143"/>
      <w:bookmarkStart w:id="1572" w:name="_Toc36457104"/>
      <w:bookmarkStart w:id="1573" w:name="_Toc45027988"/>
      <w:bookmarkStart w:id="1574" w:name="_Toc45028823"/>
      <w:bookmarkStart w:id="1575" w:name="_Toc51867584"/>
      <w:bookmarkStart w:id="1576" w:name="_Toc67680931"/>
      <w:r w:rsidRPr="00B3056F">
        <w:t>6.1.3.9</w:t>
      </w:r>
      <w:r w:rsidRPr="00B3056F">
        <w:tab/>
        <w:t>Resource: SMSSubscriptionData</w:t>
      </w:r>
      <w:bookmarkEnd w:id="1570"/>
      <w:bookmarkEnd w:id="1571"/>
      <w:r w:rsidRPr="00B3056F">
        <w:t xml:space="preserve"> (Document)</w:t>
      </w:r>
      <w:bookmarkEnd w:id="1572"/>
      <w:bookmarkEnd w:id="1573"/>
      <w:bookmarkEnd w:id="1574"/>
      <w:bookmarkEnd w:id="1575"/>
      <w:bookmarkEnd w:id="1576"/>
    </w:p>
    <w:p w14:paraId="66177734" w14:textId="77777777" w:rsidR="00EF45DA" w:rsidRPr="00B3056F" w:rsidRDefault="00EF45DA" w:rsidP="00EF45DA">
      <w:pPr>
        <w:pStyle w:val="Heading5"/>
      </w:pPr>
      <w:bookmarkStart w:id="1577" w:name="_Toc11338512"/>
      <w:bookmarkStart w:id="1578" w:name="_Toc27585144"/>
      <w:bookmarkStart w:id="1579" w:name="_Toc36457105"/>
      <w:bookmarkStart w:id="1580" w:name="_Toc45027989"/>
      <w:bookmarkStart w:id="1581" w:name="_Toc45028824"/>
      <w:bookmarkStart w:id="1582" w:name="_Toc51867585"/>
      <w:bookmarkStart w:id="1583" w:name="_Toc67680932"/>
      <w:r w:rsidRPr="00B3056F">
        <w:t>6.1.3.9.1</w:t>
      </w:r>
      <w:r w:rsidRPr="00B3056F">
        <w:tab/>
        <w:t>Description</w:t>
      </w:r>
      <w:bookmarkEnd w:id="1577"/>
      <w:bookmarkEnd w:id="1578"/>
      <w:bookmarkEnd w:id="1579"/>
      <w:bookmarkEnd w:id="1580"/>
      <w:bookmarkEnd w:id="1581"/>
      <w:bookmarkEnd w:id="1582"/>
      <w:bookmarkEnd w:id="1583"/>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84" w:name="_Toc11338513"/>
      <w:bookmarkStart w:id="1585" w:name="_Toc27585145"/>
      <w:bookmarkStart w:id="1586" w:name="_Toc36457106"/>
      <w:bookmarkStart w:id="1587" w:name="_Toc45027990"/>
      <w:bookmarkStart w:id="1588" w:name="_Toc45028825"/>
      <w:bookmarkStart w:id="1589" w:name="_Toc51867586"/>
      <w:bookmarkStart w:id="1590" w:name="_Toc67680933"/>
      <w:r w:rsidRPr="00B3056F">
        <w:t>6.1.3.9.2</w:t>
      </w:r>
      <w:r w:rsidRPr="00B3056F">
        <w:tab/>
        <w:t>Resource Definition</w:t>
      </w:r>
      <w:bookmarkEnd w:id="1584"/>
      <w:bookmarkEnd w:id="1585"/>
      <w:bookmarkEnd w:id="1586"/>
      <w:bookmarkEnd w:id="1587"/>
      <w:bookmarkEnd w:id="1588"/>
      <w:bookmarkEnd w:id="1589"/>
      <w:bookmarkEnd w:id="1590"/>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91" w:name="_Toc11338514"/>
      <w:bookmarkStart w:id="1592" w:name="_Toc27585146"/>
      <w:bookmarkStart w:id="1593" w:name="_Toc36457107"/>
      <w:bookmarkStart w:id="1594" w:name="_Toc45027991"/>
      <w:bookmarkStart w:id="1595" w:name="_Toc45028826"/>
      <w:bookmarkStart w:id="1596" w:name="_Toc51867587"/>
      <w:bookmarkStart w:id="1597" w:name="_Toc67680934"/>
      <w:r w:rsidRPr="00B3056F">
        <w:t>6.1.3.9.3</w:t>
      </w:r>
      <w:r w:rsidRPr="00B3056F">
        <w:tab/>
        <w:t>Resource Standard Methods</w:t>
      </w:r>
      <w:bookmarkEnd w:id="1591"/>
      <w:bookmarkEnd w:id="1592"/>
      <w:bookmarkEnd w:id="1593"/>
      <w:bookmarkEnd w:id="1594"/>
      <w:bookmarkEnd w:id="1595"/>
      <w:bookmarkEnd w:id="1596"/>
      <w:bookmarkEnd w:id="1597"/>
    </w:p>
    <w:p w14:paraId="12056794" w14:textId="77777777" w:rsidR="00EF45DA" w:rsidRPr="00B3056F" w:rsidRDefault="00EF45DA" w:rsidP="00EF45DA">
      <w:pPr>
        <w:pStyle w:val="Heading6"/>
      </w:pPr>
      <w:bookmarkStart w:id="1598" w:name="_Toc11338515"/>
      <w:bookmarkStart w:id="1599" w:name="_Toc27585147"/>
      <w:bookmarkStart w:id="1600" w:name="_Toc36457108"/>
      <w:bookmarkStart w:id="1601" w:name="_Toc45027992"/>
      <w:bookmarkStart w:id="1602" w:name="_Toc45028827"/>
      <w:bookmarkStart w:id="1603" w:name="_Toc51867588"/>
      <w:bookmarkStart w:id="1604" w:name="_Toc67680935"/>
      <w:r w:rsidRPr="00B3056F">
        <w:t>6.1.3.9.3.1</w:t>
      </w:r>
      <w:r w:rsidRPr="00B3056F">
        <w:tab/>
        <w:t>GET</w:t>
      </w:r>
      <w:bookmarkEnd w:id="1598"/>
      <w:bookmarkEnd w:id="1599"/>
      <w:bookmarkEnd w:id="1600"/>
      <w:bookmarkEnd w:id="1601"/>
      <w:bookmarkEnd w:id="1602"/>
      <w:bookmarkEnd w:id="1603"/>
      <w:bookmarkEnd w:id="1604"/>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605" w:name="_Toc11338516"/>
      <w:bookmarkStart w:id="1606" w:name="_Toc27585148"/>
      <w:bookmarkStart w:id="1607" w:name="_Toc36457109"/>
      <w:bookmarkStart w:id="1608" w:name="_Toc45027993"/>
      <w:bookmarkStart w:id="1609" w:name="_Toc45028828"/>
      <w:bookmarkStart w:id="1610" w:name="_Toc51867589"/>
      <w:bookmarkStart w:id="1611" w:name="_Toc67680936"/>
      <w:r w:rsidRPr="00B3056F">
        <w:t>6.1.3.10</w:t>
      </w:r>
      <w:r w:rsidRPr="00B3056F">
        <w:tab/>
        <w:t>Resource: SMSManagementSubscriptionData</w:t>
      </w:r>
      <w:bookmarkEnd w:id="1605"/>
      <w:bookmarkEnd w:id="1606"/>
      <w:r w:rsidRPr="00B3056F">
        <w:t xml:space="preserve"> (Document)</w:t>
      </w:r>
      <w:bookmarkEnd w:id="1607"/>
      <w:bookmarkEnd w:id="1608"/>
      <w:bookmarkEnd w:id="1609"/>
      <w:bookmarkEnd w:id="1610"/>
      <w:bookmarkEnd w:id="1611"/>
    </w:p>
    <w:p w14:paraId="061A0504" w14:textId="77777777" w:rsidR="00EF45DA" w:rsidRPr="00B3056F" w:rsidRDefault="00EF45DA" w:rsidP="00EF45DA">
      <w:pPr>
        <w:pStyle w:val="Heading5"/>
      </w:pPr>
      <w:bookmarkStart w:id="1612" w:name="_Toc11338517"/>
      <w:bookmarkStart w:id="1613" w:name="_Toc27585149"/>
      <w:bookmarkStart w:id="1614" w:name="_Toc36457110"/>
      <w:bookmarkStart w:id="1615" w:name="_Toc45027994"/>
      <w:bookmarkStart w:id="1616" w:name="_Toc45028829"/>
      <w:bookmarkStart w:id="1617" w:name="_Toc51867590"/>
      <w:bookmarkStart w:id="1618" w:name="_Toc67680937"/>
      <w:r w:rsidRPr="00B3056F">
        <w:t>6.1.3.10.1</w:t>
      </w:r>
      <w:r w:rsidRPr="00B3056F">
        <w:tab/>
        <w:t>Description</w:t>
      </w:r>
      <w:bookmarkEnd w:id="1612"/>
      <w:bookmarkEnd w:id="1613"/>
      <w:bookmarkEnd w:id="1614"/>
      <w:bookmarkEnd w:id="1615"/>
      <w:bookmarkEnd w:id="1616"/>
      <w:bookmarkEnd w:id="1617"/>
      <w:bookmarkEnd w:id="1618"/>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19" w:name="_Toc11338518"/>
      <w:bookmarkStart w:id="1620" w:name="_Toc27585150"/>
      <w:bookmarkStart w:id="1621" w:name="_Toc36457111"/>
      <w:bookmarkStart w:id="1622" w:name="_Toc45027995"/>
      <w:bookmarkStart w:id="1623" w:name="_Toc45028830"/>
      <w:bookmarkStart w:id="1624" w:name="_Toc51867591"/>
      <w:bookmarkStart w:id="1625" w:name="_Toc67680938"/>
      <w:r w:rsidRPr="00B3056F">
        <w:t>6.1.3.10.2</w:t>
      </w:r>
      <w:r w:rsidRPr="00B3056F">
        <w:tab/>
        <w:t>Resource Definition</w:t>
      </w:r>
      <w:bookmarkEnd w:id="1619"/>
      <w:bookmarkEnd w:id="1620"/>
      <w:bookmarkEnd w:id="1621"/>
      <w:bookmarkEnd w:id="1622"/>
      <w:bookmarkEnd w:id="1623"/>
      <w:bookmarkEnd w:id="1624"/>
      <w:bookmarkEnd w:id="1625"/>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26" w:name="_Toc11338519"/>
      <w:bookmarkStart w:id="1627" w:name="_Toc27585151"/>
      <w:bookmarkStart w:id="1628" w:name="_Toc36457112"/>
      <w:bookmarkStart w:id="1629" w:name="_Toc45027996"/>
      <w:bookmarkStart w:id="1630" w:name="_Toc45028831"/>
      <w:bookmarkStart w:id="1631" w:name="_Toc51867592"/>
      <w:bookmarkStart w:id="1632" w:name="_Toc67680939"/>
      <w:r w:rsidRPr="00B3056F">
        <w:lastRenderedPageBreak/>
        <w:t>6.1.3.10.3</w:t>
      </w:r>
      <w:r w:rsidRPr="00B3056F">
        <w:tab/>
        <w:t>Resource Standard Methods</w:t>
      </w:r>
      <w:bookmarkEnd w:id="1626"/>
      <w:bookmarkEnd w:id="1627"/>
      <w:bookmarkEnd w:id="1628"/>
      <w:bookmarkEnd w:id="1629"/>
      <w:bookmarkEnd w:id="1630"/>
      <w:bookmarkEnd w:id="1631"/>
      <w:bookmarkEnd w:id="1632"/>
    </w:p>
    <w:p w14:paraId="29322034" w14:textId="77777777" w:rsidR="00EF45DA" w:rsidRPr="00B3056F" w:rsidRDefault="00EF45DA" w:rsidP="00EF45DA">
      <w:pPr>
        <w:pStyle w:val="Heading6"/>
      </w:pPr>
      <w:bookmarkStart w:id="1633" w:name="_Toc11338520"/>
      <w:bookmarkStart w:id="1634" w:name="_Toc27585152"/>
      <w:bookmarkStart w:id="1635" w:name="_Toc36457113"/>
      <w:bookmarkStart w:id="1636" w:name="_Toc45027997"/>
      <w:bookmarkStart w:id="1637" w:name="_Toc45028832"/>
      <w:bookmarkStart w:id="1638" w:name="_Toc51867593"/>
      <w:bookmarkStart w:id="1639" w:name="_Toc67680940"/>
      <w:r w:rsidRPr="00B3056F">
        <w:t>6.1.3.10.3.1</w:t>
      </w:r>
      <w:r w:rsidRPr="00B3056F">
        <w:tab/>
        <w:t>GET</w:t>
      </w:r>
      <w:bookmarkEnd w:id="1633"/>
      <w:bookmarkEnd w:id="1634"/>
      <w:bookmarkEnd w:id="1635"/>
      <w:bookmarkEnd w:id="1636"/>
      <w:bookmarkEnd w:id="1637"/>
      <w:bookmarkEnd w:id="1638"/>
      <w:bookmarkEnd w:id="163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40" w:name="_Toc11338521"/>
      <w:bookmarkStart w:id="1641" w:name="_Toc27585153"/>
      <w:bookmarkStart w:id="1642" w:name="_Toc36457114"/>
      <w:bookmarkStart w:id="1643" w:name="_Toc45027998"/>
      <w:bookmarkStart w:id="1644" w:name="_Toc45028833"/>
      <w:bookmarkStart w:id="1645" w:name="_Toc51867594"/>
      <w:bookmarkStart w:id="1646" w:name="_Toc67680941"/>
      <w:r w:rsidRPr="00B3056F">
        <w:t>6.1.3.11</w:t>
      </w:r>
      <w:r w:rsidRPr="00B3056F">
        <w:tab/>
        <w:t>Resource: Supi</w:t>
      </w:r>
      <w:bookmarkEnd w:id="1640"/>
      <w:bookmarkEnd w:id="1641"/>
      <w:r w:rsidRPr="00B3056F">
        <w:t xml:space="preserve"> (Document)</w:t>
      </w:r>
      <w:bookmarkEnd w:id="1642"/>
      <w:bookmarkEnd w:id="1643"/>
      <w:bookmarkEnd w:id="1644"/>
      <w:bookmarkEnd w:id="1645"/>
      <w:bookmarkEnd w:id="1646"/>
    </w:p>
    <w:p w14:paraId="2FDCA773" w14:textId="77777777" w:rsidR="00EF45DA" w:rsidRPr="00B3056F" w:rsidRDefault="00EF45DA" w:rsidP="00EF45DA">
      <w:pPr>
        <w:pStyle w:val="Heading5"/>
      </w:pPr>
      <w:bookmarkStart w:id="1647" w:name="_Toc11338522"/>
      <w:bookmarkStart w:id="1648" w:name="_Toc27585154"/>
      <w:bookmarkStart w:id="1649" w:name="_Toc36457115"/>
      <w:bookmarkStart w:id="1650" w:name="_Toc45027999"/>
      <w:bookmarkStart w:id="1651" w:name="_Toc45028834"/>
      <w:bookmarkStart w:id="1652" w:name="_Toc51867595"/>
      <w:bookmarkStart w:id="1653" w:name="_Toc67680942"/>
      <w:r w:rsidRPr="00B3056F">
        <w:t>6.1.3.11.1</w:t>
      </w:r>
      <w:r w:rsidRPr="00B3056F">
        <w:tab/>
        <w:t>Description</w:t>
      </w:r>
      <w:bookmarkEnd w:id="1647"/>
      <w:bookmarkEnd w:id="1648"/>
      <w:bookmarkEnd w:id="1649"/>
      <w:bookmarkEnd w:id="1650"/>
      <w:bookmarkEnd w:id="1651"/>
      <w:bookmarkEnd w:id="1652"/>
      <w:bookmarkEnd w:id="165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54" w:name="_Toc11338523"/>
      <w:bookmarkStart w:id="1655" w:name="_Toc27585155"/>
      <w:bookmarkStart w:id="1656" w:name="_Toc36457116"/>
      <w:bookmarkStart w:id="1657" w:name="_Toc45028000"/>
      <w:bookmarkStart w:id="1658" w:name="_Toc45028835"/>
      <w:bookmarkStart w:id="1659" w:name="_Toc51867596"/>
      <w:bookmarkStart w:id="1660" w:name="_Toc67680943"/>
      <w:r w:rsidRPr="00B3056F">
        <w:lastRenderedPageBreak/>
        <w:t>6.1.3.11.2</w:t>
      </w:r>
      <w:r w:rsidRPr="00B3056F">
        <w:tab/>
        <w:t>Resource Definition</w:t>
      </w:r>
      <w:bookmarkEnd w:id="1654"/>
      <w:bookmarkEnd w:id="1655"/>
      <w:bookmarkEnd w:id="1656"/>
      <w:bookmarkEnd w:id="1657"/>
      <w:bookmarkEnd w:id="1658"/>
      <w:bookmarkEnd w:id="1659"/>
      <w:bookmarkEnd w:id="166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61" w:name="_Toc11338524"/>
      <w:bookmarkStart w:id="1662" w:name="_Toc27585156"/>
      <w:bookmarkStart w:id="1663" w:name="_Toc36457117"/>
      <w:bookmarkStart w:id="1664" w:name="_Toc45028001"/>
      <w:bookmarkStart w:id="1665" w:name="_Toc45028836"/>
      <w:bookmarkStart w:id="1666" w:name="_Toc51867597"/>
      <w:bookmarkStart w:id="1667" w:name="_Toc67680944"/>
      <w:r w:rsidRPr="00B3056F">
        <w:t>6.1.3.11.3</w:t>
      </w:r>
      <w:r w:rsidRPr="00B3056F">
        <w:tab/>
        <w:t>Resource Standard Methods</w:t>
      </w:r>
      <w:bookmarkEnd w:id="1661"/>
      <w:bookmarkEnd w:id="1662"/>
      <w:bookmarkEnd w:id="1663"/>
      <w:bookmarkEnd w:id="1664"/>
      <w:bookmarkEnd w:id="1665"/>
      <w:bookmarkEnd w:id="1666"/>
      <w:bookmarkEnd w:id="1667"/>
    </w:p>
    <w:p w14:paraId="7F1AC029" w14:textId="77777777" w:rsidR="00EF45DA" w:rsidRPr="00B3056F" w:rsidRDefault="00EF45DA" w:rsidP="00EF45DA">
      <w:pPr>
        <w:pStyle w:val="Heading6"/>
      </w:pPr>
      <w:bookmarkStart w:id="1668" w:name="_Toc11338525"/>
      <w:bookmarkStart w:id="1669" w:name="_Toc27585157"/>
      <w:bookmarkStart w:id="1670" w:name="_Toc36457118"/>
      <w:bookmarkStart w:id="1671" w:name="_Toc45028002"/>
      <w:bookmarkStart w:id="1672" w:name="_Toc45028837"/>
      <w:bookmarkStart w:id="1673" w:name="_Toc51867598"/>
      <w:bookmarkStart w:id="1674" w:name="_Toc67680945"/>
      <w:r w:rsidRPr="00B3056F">
        <w:t>6.1.3.11.3.1</w:t>
      </w:r>
      <w:r w:rsidRPr="00B3056F">
        <w:tab/>
        <w:t>GET</w:t>
      </w:r>
      <w:bookmarkEnd w:id="1668"/>
      <w:bookmarkEnd w:id="1669"/>
      <w:bookmarkEnd w:id="1670"/>
      <w:bookmarkEnd w:id="1671"/>
      <w:bookmarkEnd w:id="1672"/>
      <w:bookmarkEnd w:id="1673"/>
      <w:bookmarkEnd w:id="1674"/>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75" w:name="_Toc11338526"/>
      <w:bookmarkStart w:id="1676" w:name="_Toc27585158"/>
      <w:bookmarkStart w:id="1677" w:name="_Toc36457119"/>
      <w:bookmarkStart w:id="1678" w:name="_Toc45028003"/>
      <w:bookmarkStart w:id="1679" w:name="_Toc45028838"/>
      <w:bookmarkStart w:id="1680" w:name="_Toc51867599"/>
      <w:bookmarkStart w:id="1681" w:name="_Toc67680946"/>
      <w:r w:rsidRPr="00B3056F">
        <w:t>6.1.3.12</w:t>
      </w:r>
      <w:r w:rsidRPr="00B3056F">
        <w:tab/>
        <w:t>Resource: IdTranslationResult</w:t>
      </w:r>
      <w:bookmarkEnd w:id="1675"/>
      <w:bookmarkEnd w:id="1676"/>
      <w:r w:rsidRPr="00B3056F">
        <w:t xml:space="preserve"> (Document)</w:t>
      </w:r>
      <w:bookmarkEnd w:id="1677"/>
      <w:bookmarkEnd w:id="1678"/>
      <w:bookmarkEnd w:id="1679"/>
      <w:bookmarkEnd w:id="1680"/>
      <w:bookmarkEnd w:id="1681"/>
    </w:p>
    <w:p w14:paraId="4ED9391D" w14:textId="77777777" w:rsidR="00EF45DA" w:rsidRPr="00B3056F" w:rsidRDefault="00EF45DA" w:rsidP="00EF45DA">
      <w:pPr>
        <w:pStyle w:val="Heading5"/>
      </w:pPr>
      <w:bookmarkStart w:id="1682" w:name="_Toc11338527"/>
      <w:bookmarkStart w:id="1683" w:name="_Toc27585159"/>
      <w:bookmarkStart w:id="1684" w:name="_Toc36457120"/>
      <w:bookmarkStart w:id="1685" w:name="_Toc45028004"/>
      <w:bookmarkStart w:id="1686" w:name="_Toc45028839"/>
      <w:bookmarkStart w:id="1687" w:name="_Toc51867600"/>
      <w:bookmarkStart w:id="1688" w:name="_Toc67680947"/>
      <w:r w:rsidRPr="00B3056F">
        <w:t>6.1.3.12.1</w:t>
      </w:r>
      <w:r w:rsidRPr="00B3056F">
        <w:tab/>
        <w:t>Description</w:t>
      </w:r>
      <w:bookmarkEnd w:id="1682"/>
      <w:bookmarkEnd w:id="1683"/>
      <w:bookmarkEnd w:id="1684"/>
      <w:bookmarkEnd w:id="1685"/>
      <w:bookmarkEnd w:id="1686"/>
      <w:bookmarkEnd w:id="1687"/>
      <w:bookmarkEnd w:id="1688"/>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689" w:name="_Toc11338528"/>
      <w:bookmarkStart w:id="1690" w:name="_Toc27585160"/>
      <w:bookmarkStart w:id="1691" w:name="_Toc36457121"/>
      <w:bookmarkStart w:id="1692" w:name="_Toc45028005"/>
      <w:bookmarkStart w:id="1693" w:name="_Toc45028840"/>
      <w:bookmarkStart w:id="1694" w:name="_Toc51867601"/>
      <w:bookmarkStart w:id="1695" w:name="_Toc67680948"/>
      <w:r w:rsidRPr="00B3056F">
        <w:t>6.1.3.12.2</w:t>
      </w:r>
      <w:r w:rsidRPr="00B3056F">
        <w:tab/>
        <w:t>Resource Definition</w:t>
      </w:r>
      <w:bookmarkEnd w:id="1689"/>
      <w:bookmarkEnd w:id="1690"/>
      <w:bookmarkEnd w:id="1691"/>
      <w:bookmarkEnd w:id="1692"/>
      <w:bookmarkEnd w:id="1693"/>
      <w:bookmarkEnd w:id="1694"/>
      <w:bookmarkEnd w:id="1695"/>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96" w:name="_Toc11338529"/>
      <w:bookmarkStart w:id="1697" w:name="_Toc27585161"/>
      <w:bookmarkStart w:id="1698" w:name="_Toc36457122"/>
      <w:bookmarkStart w:id="1699" w:name="_Toc45028006"/>
      <w:bookmarkStart w:id="1700" w:name="_Toc45028841"/>
      <w:bookmarkStart w:id="1701" w:name="_Toc51867602"/>
      <w:bookmarkStart w:id="1702" w:name="_Toc67680949"/>
      <w:r w:rsidRPr="00B3056F">
        <w:t>6.1.3.12.3</w:t>
      </w:r>
      <w:r w:rsidRPr="00B3056F">
        <w:tab/>
        <w:t>Resource Standard Methods</w:t>
      </w:r>
      <w:bookmarkEnd w:id="1696"/>
      <w:bookmarkEnd w:id="1697"/>
      <w:bookmarkEnd w:id="1698"/>
      <w:bookmarkEnd w:id="1699"/>
      <w:bookmarkEnd w:id="1700"/>
      <w:bookmarkEnd w:id="1701"/>
      <w:bookmarkEnd w:id="1702"/>
    </w:p>
    <w:p w14:paraId="4CB244E7" w14:textId="77777777" w:rsidR="00EF45DA" w:rsidRPr="00B3056F" w:rsidRDefault="00EF45DA" w:rsidP="00EF45DA">
      <w:pPr>
        <w:pStyle w:val="Heading6"/>
      </w:pPr>
      <w:bookmarkStart w:id="1703" w:name="_Toc11338530"/>
      <w:bookmarkStart w:id="1704" w:name="_Toc27585162"/>
      <w:bookmarkStart w:id="1705" w:name="_Toc36457123"/>
      <w:bookmarkStart w:id="1706" w:name="_Toc45028007"/>
      <w:bookmarkStart w:id="1707" w:name="_Toc45028842"/>
      <w:bookmarkStart w:id="1708" w:name="_Toc51867603"/>
      <w:bookmarkStart w:id="1709" w:name="_Toc67680950"/>
      <w:r w:rsidRPr="00B3056F">
        <w:t>6.1.3.12.3.1</w:t>
      </w:r>
      <w:r w:rsidRPr="00B3056F">
        <w:tab/>
        <w:t>GET</w:t>
      </w:r>
      <w:bookmarkEnd w:id="1703"/>
      <w:bookmarkEnd w:id="1704"/>
      <w:bookmarkEnd w:id="1705"/>
      <w:bookmarkEnd w:id="1706"/>
      <w:bookmarkEnd w:id="1707"/>
      <w:bookmarkEnd w:id="1708"/>
      <w:bookmarkEnd w:id="1709"/>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710" w:name="OLE_LINK9"/>
            <w:r w:rsidRPr="00B3056F">
              <w:rPr>
                <w:rFonts w:hint="eastAsia"/>
              </w:rPr>
              <w:t>AppPort</w:t>
            </w:r>
            <w:r w:rsidRPr="00B3056F">
              <w:t>Id</w:t>
            </w:r>
            <w:bookmarkEnd w:id="1710"/>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711" w:name="_Toc11338531"/>
      <w:bookmarkStart w:id="1712" w:name="_Toc27585163"/>
      <w:bookmarkStart w:id="1713" w:name="_Toc36457124"/>
      <w:bookmarkStart w:id="1714" w:name="_Toc45028008"/>
      <w:bookmarkStart w:id="1715" w:name="_Toc45028843"/>
      <w:bookmarkStart w:id="1716" w:name="_Toc51867604"/>
      <w:bookmarkStart w:id="1717" w:name="_Toc67680951"/>
      <w:r w:rsidRPr="00B3056F">
        <w:t>6.1.3.13</w:t>
      </w:r>
      <w:r w:rsidRPr="00B3056F">
        <w:tab/>
        <w:t>Resource: SorAck</w:t>
      </w:r>
      <w:bookmarkEnd w:id="1711"/>
      <w:bookmarkEnd w:id="1712"/>
      <w:r w:rsidRPr="00B3056F">
        <w:t xml:space="preserve"> (Document)</w:t>
      </w:r>
      <w:bookmarkEnd w:id="1713"/>
      <w:bookmarkEnd w:id="1714"/>
      <w:bookmarkEnd w:id="1715"/>
      <w:bookmarkEnd w:id="1716"/>
      <w:bookmarkEnd w:id="1717"/>
    </w:p>
    <w:p w14:paraId="160553A0" w14:textId="77777777" w:rsidR="00EF45DA" w:rsidRPr="00B3056F" w:rsidRDefault="00EF45DA" w:rsidP="00EF45DA">
      <w:pPr>
        <w:pStyle w:val="Heading5"/>
      </w:pPr>
      <w:bookmarkStart w:id="1718" w:name="_Toc11338532"/>
      <w:bookmarkStart w:id="1719" w:name="_Toc27585164"/>
      <w:bookmarkStart w:id="1720" w:name="_Toc36457125"/>
      <w:bookmarkStart w:id="1721" w:name="_Toc45028009"/>
      <w:bookmarkStart w:id="1722" w:name="_Toc45028844"/>
      <w:bookmarkStart w:id="1723" w:name="_Toc51867605"/>
      <w:bookmarkStart w:id="1724" w:name="_Toc67680952"/>
      <w:r w:rsidRPr="00B3056F">
        <w:t>6.1.3.13.1</w:t>
      </w:r>
      <w:r w:rsidRPr="00B3056F">
        <w:tab/>
        <w:t>Description</w:t>
      </w:r>
      <w:bookmarkEnd w:id="1718"/>
      <w:bookmarkEnd w:id="1719"/>
      <w:bookmarkEnd w:id="1720"/>
      <w:bookmarkEnd w:id="1721"/>
      <w:bookmarkEnd w:id="1722"/>
      <w:bookmarkEnd w:id="1723"/>
      <w:bookmarkEnd w:id="1724"/>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25" w:name="_Toc11338533"/>
      <w:bookmarkStart w:id="1726" w:name="_Toc27585165"/>
      <w:bookmarkStart w:id="1727" w:name="_Toc36457126"/>
      <w:bookmarkStart w:id="1728" w:name="_Toc45028010"/>
      <w:bookmarkStart w:id="1729" w:name="_Toc45028845"/>
      <w:bookmarkStart w:id="1730" w:name="_Toc51867606"/>
      <w:bookmarkStart w:id="1731" w:name="_Toc67680953"/>
      <w:r w:rsidRPr="00B3056F">
        <w:t>6.1.3.13.2</w:t>
      </w:r>
      <w:r w:rsidRPr="00B3056F">
        <w:tab/>
        <w:t>Resource Definition</w:t>
      </w:r>
      <w:bookmarkEnd w:id="1725"/>
      <w:bookmarkEnd w:id="1726"/>
      <w:bookmarkEnd w:id="1727"/>
      <w:bookmarkEnd w:id="1728"/>
      <w:bookmarkEnd w:id="1729"/>
      <w:bookmarkEnd w:id="1730"/>
      <w:bookmarkEnd w:id="1731"/>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32" w:name="_Toc11338534"/>
      <w:bookmarkStart w:id="1733" w:name="_Toc27585166"/>
      <w:bookmarkStart w:id="1734" w:name="_Toc36457127"/>
      <w:bookmarkStart w:id="1735" w:name="_Toc45028011"/>
      <w:bookmarkStart w:id="1736" w:name="_Toc45028846"/>
      <w:bookmarkStart w:id="1737" w:name="_Toc51867607"/>
      <w:bookmarkStart w:id="1738" w:name="_Toc67680954"/>
      <w:r w:rsidRPr="00B3056F">
        <w:lastRenderedPageBreak/>
        <w:t>6.1.3.13.3</w:t>
      </w:r>
      <w:r w:rsidRPr="00B3056F">
        <w:tab/>
        <w:t>Resource Standard Methods</w:t>
      </w:r>
      <w:bookmarkEnd w:id="1732"/>
      <w:bookmarkEnd w:id="1733"/>
      <w:bookmarkEnd w:id="1734"/>
      <w:bookmarkEnd w:id="1735"/>
      <w:bookmarkEnd w:id="1736"/>
      <w:bookmarkEnd w:id="1737"/>
      <w:bookmarkEnd w:id="1738"/>
    </w:p>
    <w:p w14:paraId="7D412614" w14:textId="77777777" w:rsidR="00EF45DA" w:rsidRPr="00B3056F" w:rsidRDefault="00EF45DA" w:rsidP="00EF45DA">
      <w:pPr>
        <w:pStyle w:val="Heading6"/>
      </w:pPr>
      <w:bookmarkStart w:id="1739" w:name="_Toc11338535"/>
      <w:bookmarkStart w:id="1740" w:name="_Toc27585167"/>
      <w:bookmarkStart w:id="1741" w:name="_Toc36457128"/>
      <w:bookmarkStart w:id="1742" w:name="_Toc45028012"/>
      <w:bookmarkStart w:id="1743" w:name="_Toc45028847"/>
      <w:bookmarkStart w:id="1744" w:name="_Toc51867608"/>
      <w:bookmarkStart w:id="1745" w:name="_Toc67680955"/>
      <w:r w:rsidRPr="00B3056F">
        <w:t>6.1.3.13.3.1</w:t>
      </w:r>
      <w:r w:rsidRPr="00B3056F">
        <w:tab/>
        <w:t>PUT</w:t>
      </w:r>
      <w:bookmarkEnd w:id="1739"/>
      <w:bookmarkEnd w:id="1740"/>
      <w:bookmarkEnd w:id="1741"/>
      <w:bookmarkEnd w:id="1742"/>
      <w:bookmarkEnd w:id="1743"/>
      <w:bookmarkEnd w:id="1744"/>
      <w:bookmarkEnd w:id="1745"/>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46" w:name="_Toc11338536"/>
      <w:bookmarkStart w:id="1747" w:name="_Toc27585168"/>
      <w:bookmarkStart w:id="1748" w:name="_Toc36457129"/>
      <w:bookmarkStart w:id="1749" w:name="_Toc45028013"/>
      <w:bookmarkStart w:id="1750" w:name="_Toc45028848"/>
      <w:bookmarkStart w:id="1751" w:name="_Toc51867609"/>
      <w:bookmarkStart w:id="1752" w:name="_Toc67680956"/>
      <w:r w:rsidRPr="00B3056F">
        <w:t>6.1.3.14</w:t>
      </w:r>
      <w:r w:rsidRPr="00B3056F">
        <w:tab/>
        <w:t>Resource: TraceData</w:t>
      </w:r>
      <w:bookmarkEnd w:id="1746"/>
      <w:bookmarkEnd w:id="1747"/>
      <w:r w:rsidRPr="00B3056F">
        <w:t xml:space="preserve"> (Document)</w:t>
      </w:r>
      <w:bookmarkEnd w:id="1748"/>
      <w:bookmarkEnd w:id="1749"/>
      <w:bookmarkEnd w:id="1750"/>
      <w:bookmarkEnd w:id="1751"/>
      <w:bookmarkEnd w:id="1752"/>
    </w:p>
    <w:p w14:paraId="4D034F81" w14:textId="77777777" w:rsidR="00EF45DA" w:rsidRPr="00B3056F" w:rsidRDefault="00EF45DA" w:rsidP="00EF45DA">
      <w:pPr>
        <w:pStyle w:val="Heading5"/>
      </w:pPr>
      <w:bookmarkStart w:id="1753" w:name="_Toc11338537"/>
      <w:bookmarkStart w:id="1754" w:name="_Toc27585169"/>
      <w:bookmarkStart w:id="1755" w:name="_Toc36457130"/>
      <w:bookmarkStart w:id="1756" w:name="_Toc45028014"/>
      <w:bookmarkStart w:id="1757" w:name="_Toc45028849"/>
      <w:bookmarkStart w:id="1758" w:name="_Toc51867610"/>
      <w:bookmarkStart w:id="1759" w:name="_Toc67680957"/>
      <w:r w:rsidRPr="00B3056F">
        <w:t>6.1.3.14.1</w:t>
      </w:r>
      <w:r w:rsidRPr="00B3056F">
        <w:tab/>
        <w:t>Description</w:t>
      </w:r>
      <w:bookmarkEnd w:id="1753"/>
      <w:bookmarkEnd w:id="1754"/>
      <w:bookmarkEnd w:id="1755"/>
      <w:bookmarkEnd w:id="1756"/>
      <w:bookmarkEnd w:id="1757"/>
      <w:bookmarkEnd w:id="1758"/>
      <w:bookmarkEnd w:id="1759"/>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60" w:name="_Toc11338538"/>
      <w:bookmarkStart w:id="1761" w:name="_Toc27585170"/>
      <w:bookmarkStart w:id="1762" w:name="_Toc36457131"/>
      <w:bookmarkStart w:id="1763" w:name="_Toc45028015"/>
      <w:bookmarkStart w:id="1764" w:name="_Toc45028850"/>
      <w:bookmarkStart w:id="1765" w:name="_Toc51867611"/>
      <w:bookmarkStart w:id="1766" w:name="_Toc67680958"/>
      <w:r w:rsidRPr="00B3056F">
        <w:t>6.1.3.14.2</w:t>
      </w:r>
      <w:r w:rsidRPr="00B3056F">
        <w:tab/>
        <w:t>Resource Definition</w:t>
      </w:r>
      <w:bookmarkEnd w:id="1760"/>
      <w:bookmarkEnd w:id="1761"/>
      <w:bookmarkEnd w:id="1762"/>
      <w:bookmarkEnd w:id="1763"/>
      <w:bookmarkEnd w:id="1764"/>
      <w:bookmarkEnd w:id="1765"/>
      <w:bookmarkEnd w:id="1766"/>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67" w:name="_Toc11338539"/>
      <w:bookmarkStart w:id="1768" w:name="_Toc27585171"/>
      <w:bookmarkStart w:id="1769" w:name="_Toc36457132"/>
      <w:bookmarkStart w:id="1770" w:name="_Toc45028016"/>
      <w:bookmarkStart w:id="1771" w:name="_Toc45028851"/>
      <w:bookmarkStart w:id="1772" w:name="_Toc51867612"/>
      <w:bookmarkStart w:id="1773" w:name="_Toc67680959"/>
      <w:r w:rsidRPr="00B3056F">
        <w:t>6.1.3.14.3</w:t>
      </w:r>
      <w:r w:rsidRPr="00B3056F">
        <w:tab/>
        <w:t>Resource Standard Methods</w:t>
      </w:r>
      <w:bookmarkEnd w:id="1767"/>
      <w:bookmarkEnd w:id="1768"/>
      <w:bookmarkEnd w:id="1769"/>
      <w:bookmarkEnd w:id="1770"/>
      <w:bookmarkEnd w:id="1771"/>
      <w:bookmarkEnd w:id="1772"/>
      <w:bookmarkEnd w:id="1773"/>
    </w:p>
    <w:p w14:paraId="7B8341A1" w14:textId="77777777" w:rsidR="00EF45DA" w:rsidRPr="00B3056F" w:rsidRDefault="00EF45DA" w:rsidP="00EF45DA">
      <w:pPr>
        <w:pStyle w:val="Heading6"/>
      </w:pPr>
      <w:bookmarkStart w:id="1774" w:name="_Toc11338540"/>
      <w:bookmarkStart w:id="1775" w:name="_Toc27585172"/>
      <w:bookmarkStart w:id="1776" w:name="_Toc36457133"/>
      <w:bookmarkStart w:id="1777" w:name="_Toc45028017"/>
      <w:bookmarkStart w:id="1778" w:name="_Toc45028852"/>
      <w:bookmarkStart w:id="1779" w:name="_Toc51867613"/>
      <w:bookmarkStart w:id="1780" w:name="_Toc67680960"/>
      <w:r w:rsidRPr="00B3056F">
        <w:t>6.1.3.14.3.1</w:t>
      </w:r>
      <w:r w:rsidRPr="00B3056F">
        <w:tab/>
        <w:t>GET</w:t>
      </w:r>
      <w:bookmarkEnd w:id="1774"/>
      <w:bookmarkEnd w:id="1775"/>
      <w:bookmarkEnd w:id="1776"/>
      <w:bookmarkEnd w:id="1777"/>
      <w:bookmarkEnd w:id="1778"/>
      <w:bookmarkEnd w:id="1779"/>
      <w:bookmarkEnd w:id="1780"/>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81" w:name="_Toc11338541"/>
      <w:bookmarkStart w:id="1782" w:name="_Toc27585173"/>
      <w:bookmarkStart w:id="1783" w:name="_Toc36457134"/>
      <w:bookmarkStart w:id="1784" w:name="_Toc45028018"/>
      <w:bookmarkStart w:id="1785" w:name="_Toc45028853"/>
      <w:bookmarkStart w:id="1786" w:name="_Toc51867614"/>
      <w:bookmarkStart w:id="1787" w:name="_Toc67680961"/>
      <w:r w:rsidRPr="00B3056F">
        <w:t>6.1.3.15</w:t>
      </w:r>
      <w:r w:rsidRPr="00B3056F">
        <w:tab/>
        <w:t>Resource: SharedData</w:t>
      </w:r>
      <w:bookmarkEnd w:id="1781"/>
      <w:bookmarkEnd w:id="1782"/>
      <w:r w:rsidRPr="00B3056F">
        <w:t xml:space="preserve"> (Collection)</w:t>
      </w:r>
      <w:bookmarkEnd w:id="1783"/>
      <w:bookmarkEnd w:id="1784"/>
      <w:bookmarkEnd w:id="1785"/>
      <w:bookmarkEnd w:id="1786"/>
      <w:bookmarkEnd w:id="1787"/>
    </w:p>
    <w:p w14:paraId="5EB17EF9" w14:textId="77777777" w:rsidR="00EF45DA" w:rsidRPr="00B3056F" w:rsidRDefault="00EF45DA" w:rsidP="00EF45DA">
      <w:pPr>
        <w:pStyle w:val="Heading5"/>
      </w:pPr>
      <w:bookmarkStart w:id="1788" w:name="_Toc11338542"/>
      <w:bookmarkStart w:id="1789" w:name="_Toc27585174"/>
      <w:bookmarkStart w:id="1790" w:name="_Toc36457135"/>
      <w:bookmarkStart w:id="1791" w:name="_Toc45028019"/>
      <w:bookmarkStart w:id="1792" w:name="_Toc45028854"/>
      <w:bookmarkStart w:id="1793" w:name="_Toc51867615"/>
      <w:bookmarkStart w:id="1794" w:name="_Toc67680962"/>
      <w:r w:rsidRPr="00B3056F">
        <w:t>6.1.3.15.1</w:t>
      </w:r>
      <w:r w:rsidRPr="00B3056F">
        <w:tab/>
        <w:t>Description</w:t>
      </w:r>
      <w:bookmarkEnd w:id="1788"/>
      <w:bookmarkEnd w:id="1789"/>
      <w:bookmarkEnd w:id="1790"/>
      <w:bookmarkEnd w:id="1791"/>
      <w:bookmarkEnd w:id="1792"/>
      <w:bookmarkEnd w:id="1793"/>
      <w:bookmarkEnd w:id="1794"/>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95" w:name="_Toc11338543"/>
      <w:bookmarkStart w:id="1796" w:name="_Toc27585175"/>
      <w:bookmarkStart w:id="1797" w:name="_Toc36457136"/>
      <w:bookmarkStart w:id="1798" w:name="_Toc45028020"/>
      <w:bookmarkStart w:id="1799" w:name="_Toc45028855"/>
      <w:bookmarkStart w:id="1800" w:name="_Toc51867616"/>
      <w:bookmarkStart w:id="1801" w:name="_Toc67680963"/>
      <w:r w:rsidRPr="00B3056F">
        <w:lastRenderedPageBreak/>
        <w:t>6.1.3.15.2</w:t>
      </w:r>
      <w:r w:rsidRPr="00B3056F">
        <w:tab/>
        <w:t>Resource Definition</w:t>
      </w:r>
      <w:bookmarkEnd w:id="1795"/>
      <w:bookmarkEnd w:id="1796"/>
      <w:bookmarkEnd w:id="1797"/>
      <w:bookmarkEnd w:id="1798"/>
      <w:bookmarkEnd w:id="1799"/>
      <w:bookmarkEnd w:id="1800"/>
      <w:bookmarkEnd w:id="1801"/>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802" w:name="_Toc11338544"/>
      <w:bookmarkStart w:id="1803" w:name="_Toc27585176"/>
      <w:bookmarkStart w:id="1804" w:name="_Toc36457137"/>
      <w:bookmarkStart w:id="1805" w:name="_Toc45028021"/>
      <w:bookmarkStart w:id="1806" w:name="_Toc45028856"/>
      <w:bookmarkStart w:id="1807" w:name="_Toc51867617"/>
      <w:bookmarkStart w:id="1808" w:name="_Toc67680964"/>
      <w:r w:rsidRPr="00B3056F">
        <w:t>6.1.3.15.3</w:t>
      </w:r>
      <w:r w:rsidRPr="00B3056F">
        <w:tab/>
        <w:t>Resource Standard Methods</w:t>
      </w:r>
      <w:bookmarkEnd w:id="1802"/>
      <w:bookmarkEnd w:id="1803"/>
      <w:bookmarkEnd w:id="1804"/>
      <w:bookmarkEnd w:id="1805"/>
      <w:bookmarkEnd w:id="1806"/>
      <w:bookmarkEnd w:id="1807"/>
      <w:bookmarkEnd w:id="1808"/>
    </w:p>
    <w:p w14:paraId="5A63DA8D" w14:textId="77777777" w:rsidR="00EF45DA" w:rsidRPr="00B3056F" w:rsidRDefault="00EF45DA" w:rsidP="00EF45DA">
      <w:pPr>
        <w:pStyle w:val="Heading6"/>
      </w:pPr>
      <w:bookmarkStart w:id="1809" w:name="_Toc11338545"/>
      <w:bookmarkStart w:id="1810" w:name="_Toc27585177"/>
      <w:bookmarkStart w:id="1811" w:name="_Toc36457138"/>
      <w:bookmarkStart w:id="1812" w:name="_Toc45028022"/>
      <w:bookmarkStart w:id="1813" w:name="_Toc45028857"/>
      <w:bookmarkStart w:id="1814" w:name="_Toc51867618"/>
      <w:bookmarkStart w:id="1815" w:name="_Hlk517692056"/>
      <w:bookmarkStart w:id="1816" w:name="_Toc67680965"/>
      <w:r w:rsidRPr="00B3056F">
        <w:t>6.1.3.15.3.1</w:t>
      </w:r>
      <w:r w:rsidRPr="00B3056F">
        <w:tab/>
        <w:t>GET</w:t>
      </w:r>
      <w:bookmarkEnd w:id="1809"/>
      <w:bookmarkEnd w:id="1810"/>
      <w:bookmarkEnd w:id="1811"/>
      <w:bookmarkEnd w:id="1812"/>
      <w:bookmarkEnd w:id="1813"/>
      <w:bookmarkEnd w:id="1814"/>
      <w:bookmarkEnd w:id="1816"/>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17" w:name="_Toc11338546"/>
      <w:bookmarkStart w:id="1818" w:name="_Toc27585178"/>
      <w:bookmarkStart w:id="1819" w:name="_Toc36457139"/>
      <w:bookmarkStart w:id="1820" w:name="_Toc45028023"/>
      <w:bookmarkStart w:id="1821" w:name="_Toc45028858"/>
      <w:bookmarkStart w:id="1822" w:name="_Toc51867619"/>
      <w:bookmarkStart w:id="1823" w:name="_Toc67680966"/>
      <w:bookmarkEnd w:id="1815"/>
      <w:r w:rsidRPr="00B3056F">
        <w:t>6.1.3.16</w:t>
      </w:r>
      <w:r w:rsidRPr="00B3056F">
        <w:tab/>
        <w:t>Resource: SharedDataSubscriptions</w:t>
      </w:r>
      <w:bookmarkEnd w:id="1817"/>
      <w:bookmarkEnd w:id="1818"/>
      <w:r w:rsidRPr="00B3056F">
        <w:t xml:space="preserve"> (Collection)</w:t>
      </w:r>
      <w:bookmarkEnd w:id="1819"/>
      <w:bookmarkEnd w:id="1820"/>
      <w:bookmarkEnd w:id="1821"/>
      <w:bookmarkEnd w:id="1822"/>
      <w:bookmarkEnd w:id="1823"/>
    </w:p>
    <w:p w14:paraId="5F35C33B" w14:textId="77777777" w:rsidR="00EF45DA" w:rsidRPr="00B3056F" w:rsidRDefault="00EF45DA" w:rsidP="00EF45DA">
      <w:pPr>
        <w:pStyle w:val="Heading5"/>
      </w:pPr>
      <w:bookmarkStart w:id="1824" w:name="_Toc11338547"/>
      <w:bookmarkStart w:id="1825" w:name="_Toc27585179"/>
      <w:bookmarkStart w:id="1826" w:name="_Toc36457140"/>
      <w:bookmarkStart w:id="1827" w:name="_Toc45028024"/>
      <w:bookmarkStart w:id="1828" w:name="_Toc45028859"/>
      <w:bookmarkStart w:id="1829" w:name="_Toc51867620"/>
      <w:bookmarkStart w:id="1830" w:name="_Toc67680967"/>
      <w:r w:rsidRPr="00B3056F">
        <w:t>6.1.3.16.1</w:t>
      </w:r>
      <w:r w:rsidRPr="00B3056F">
        <w:tab/>
        <w:t>Description</w:t>
      </w:r>
      <w:bookmarkEnd w:id="1824"/>
      <w:bookmarkEnd w:id="1825"/>
      <w:bookmarkEnd w:id="1826"/>
      <w:bookmarkEnd w:id="1827"/>
      <w:bookmarkEnd w:id="1828"/>
      <w:bookmarkEnd w:id="1829"/>
      <w:bookmarkEnd w:id="1830"/>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31" w:name="_Toc11338548"/>
      <w:bookmarkStart w:id="1832" w:name="_Toc27585180"/>
      <w:bookmarkStart w:id="1833" w:name="_Toc36457141"/>
      <w:bookmarkStart w:id="1834" w:name="_Toc45028025"/>
      <w:bookmarkStart w:id="1835" w:name="_Toc45028860"/>
      <w:bookmarkStart w:id="1836" w:name="_Toc51867621"/>
      <w:bookmarkStart w:id="1837" w:name="_Toc67680968"/>
      <w:r w:rsidRPr="00B3056F">
        <w:t>6.1.3.16.2</w:t>
      </w:r>
      <w:r w:rsidRPr="00B3056F">
        <w:tab/>
        <w:t>Resource Definition</w:t>
      </w:r>
      <w:bookmarkEnd w:id="1831"/>
      <w:bookmarkEnd w:id="1832"/>
      <w:bookmarkEnd w:id="1833"/>
      <w:bookmarkEnd w:id="1834"/>
      <w:bookmarkEnd w:id="1835"/>
      <w:bookmarkEnd w:id="1836"/>
      <w:bookmarkEnd w:id="1837"/>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38" w:name="_Toc11338549"/>
      <w:bookmarkStart w:id="1839" w:name="_Toc27585181"/>
      <w:bookmarkStart w:id="1840" w:name="_Toc36457142"/>
      <w:bookmarkStart w:id="1841" w:name="_Toc45028026"/>
      <w:bookmarkStart w:id="1842" w:name="_Toc45028861"/>
      <w:bookmarkStart w:id="1843" w:name="_Toc51867622"/>
      <w:bookmarkStart w:id="1844" w:name="_Toc67680969"/>
      <w:r w:rsidRPr="00B3056F">
        <w:t>6.1.3.16.3</w:t>
      </w:r>
      <w:r w:rsidRPr="00B3056F">
        <w:tab/>
        <w:t>Resource Standard Methods</w:t>
      </w:r>
      <w:bookmarkEnd w:id="1838"/>
      <w:bookmarkEnd w:id="1839"/>
      <w:bookmarkEnd w:id="1840"/>
      <w:bookmarkEnd w:id="1841"/>
      <w:bookmarkEnd w:id="1842"/>
      <w:bookmarkEnd w:id="1843"/>
      <w:bookmarkEnd w:id="1844"/>
    </w:p>
    <w:p w14:paraId="2FDCA46B" w14:textId="77777777" w:rsidR="00EF45DA" w:rsidRPr="00B3056F" w:rsidRDefault="00EF45DA" w:rsidP="00EF45DA">
      <w:pPr>
        <w:pStyle w:val="Heading6"/>
      </w:pPr>
      <w:bookmarkStart w:id="1845" w:name="_Toc11338550"/>
      <w:bookmarkStart w:id="1846" w:name="_Toc27585182"/>
      <w:bookmarkStart w:id="1847" w:name="_Toc36457143"/>
      <w:bookmarkStart w:id="1848" w:name="_Toc45028027"/>
      <w:bookmarkStart w:id="1849" w:name="_Toc45028862"/>
      <w:bookmarkStart w:id="1850" w:name="_Toc51867623"/>
      <w:bookmarkStart w:id="1851" w:name="_Toc67680970"/>
      <w:r w:rsidRPr="00B3056F">
        <w:t>6.1.3.16.3.1</w:t>
      </w:r>
      <w:r w:rsidRPr="00B3056F">
        <w:tab/>
        <w:t>POST</w:t>
      </w:r>
      <w:bookmarkEnd w:id="1845"/>
      <w:bookmarkEnd w:id="1846"/>
      <w:bookmarkEnd w:id="1847"/>
      <w:bookmarkEnd w:id="1848"/>
      <w:bookmarkEnd w:id="1849"/>
      <w:bookmarkEnd w:id="1850"/>
      <w:bookmarkEnd w:id="1851"/>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52" w:name="_Toc11338551"/>
      <w:bookmarkStart w:id="1853" w:name="_Toc27585183"/>
      <w:bookmarkStart w:id="1854"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55" w:name="_Toc45028028"/>
      <w:bookmarkStart w:id="1856" w:name="_Toc45028863"/>
      <w:bookmarkStart w:id="1857" w:name="_Toc51867624"/>
      <w:bookmarkStart w:id="1858" w:name="_Toc67680971"/>
      <w:r w:rsidRPr="00B3056F">
        <w:t>6.1.3.17</w:t>
      </w:r>
      <w:r w:rsidRPr="00B3056F">
        <w:tab/>
        <w:t>Resource: Individual subscription</w:t>
      </w:r>
      <w:bookmarkEnd w:id="1852"/>
      <w:bookmarkEnd w:id="1853"/>
      <w:r w:rsidRPr="00B3056F">
        <w:t xml:space="preserve"> (Document)</w:t>
      </w:r>
      <w:bookmarkEnd w:id="1854"/>
      <w:bookmarkEnd w:id="1855"/>
      <w:bookmarkEnd w:id="1856"/>
      <w:bookmarkEnd w:id="1857"/>
      <w:bookmarkEnd w:id="1858"/>
    </w:p>
    <w:p w14:paraId="10011021" w14:textId="77777777" w:rsidR="00EF45DA" w:rsidRPr="00B3056F" w:rsidRDefault="00EF45DA" w:rsidP="00EF45DA">
      <w:pPr>
        <w:pStyle w:val="Heading5"/>
      </w:pPr>
      <w:bookmarkStart w:id="1859" w:name="_Toc11338552"/>
      <w:bookmarkStart w:id="1860" w:name="_Toc27585184"/>
      <w:bookmarkStart w:id="1861" w:name="_Toc36457145"/>
      <w:bookmarkStart w:id="1862" w:name="_Toc45028029"/>
      <w:bookmarkStart w:id="1863" w:name="_Toc45028864"/>
      <w:bookmarkStart w:id="1864" w:name="_Toc51867625"/>
      <w:bookmarkStart w:id="1865" w:name="_Toc67680972"/>
      <w:r w:rsidRPr="00B3056F">
        <w:t>6.1.3.17.1</w:t>
      </w:r>
      <w:r w:rsidRPr="00B3056F">
        <w:tab/>
        <w:t>Description</w:t>
      </w:r>
      <w:bookmarkEnd w:id="1859"/>
      <w:bookmarkEnd w:id="1860"/>
      <w:bookmarkEnd w:id="1861"/>
      <w:bookmarkEnd w:id="1862"/>
      <w:bookmarkEnd w:id="1863"/>
      <w:bookmarkEnd w:id="1864"/>
      <w:bookmarkEnd w:id="1865"/>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66" w:name="_Toc11338553"/>
      <w:bookmarkStart w:id="1867" w:name="_Toc27585185"/>
      <w:bookmarkStart w:id="1868" w:name="_Toc36457146"/>
      <w:bookmarkStart w:id="1869" w:name="_Toc45028030"/>
      <w:bookmarkStart w:id="1870" w:name="_Toc45028865"/>
      <w:bookmarkStart w:id="1871" w:name="_Toc51867626"/>
      <w:bookmarkStart w:id="1872" w:name="_Toc67680973"/>
      <w:r w:rsidRPr="00B3056F">
        <w:t>6.1.3.17.2</w:t>
      </w:r>
      <w:r w:rsidRPr="00B3056F">
        <w:tab/>
        <w:t>Resource Definition</w:t>
      </w:r>
      <w:bookmarkEnd w:id="1866"/>
      <w:bookmarkEnd w:id="1867"/>
      <w:bookmarkEnd w:id="1868"/>
      <w:bookmarkEnd w:id="1869"/>
      <w:bookmarkEnd w:id="1870"/>
      <w:bookmarkEnd w:id="1871"/>
      <w:bookmarkEnd w:id="1872"/>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73" w:name="_Toc11338554"/>
      <w:bookmarkStart w:id="1874" w:name="_Toc27585186"/>
      <w:bookmarkStart w:id="1875" w:name="_Toc36457147"/>
      <w:bookmarkStart w:id="1876" w:name="_Toc45028031"/>
      <w:bookmarkStart w:id="1877" w:name="_Toc45028866"/>
      <w:bookmarkStart w:id="1878" w:name="_Toc51867627"/>
      <w:bookmarkStart w:id="1879" w:name="_Toc67680974"/>
      <w:r w:rsidRPr="00B3056F">
        <w:t>6.1.3.17.3</w:t>
      </w:r>
      <w:r w:rsidRPr="00B3056F">
        <w:tab/>
        <w:t>Resource Standard Methods</w:t>
      </w:r>
      <w:bookmarkEnd w:id="1873"/>
      <w:bookmarkEnd w:id="1874"/>
      <w:bookmarkEnd w:id="1875"/>
      <w:bookmarkEnd w:id="1876"/>
      <w:bookmarkEnd w:id="1877"/>
      <w:bookmarkEnd w:id="1878"/>
      <w:bookmarkEnd w:id="1879"/>
    </w:p>
    <w:p w14:paraId="6A671601" w14:textId="77777777" w:rsidR="00EF45DA" w:rsidRPr="00B3056F" w:rsidRDefault="00EF45DA" w:rsidP="00EF45DA">
      <w:pPr>
        <w:pStyle w:val="Heading6"/>
      </w:pPr>
      <w:bookmarkStart w:id="1880" w:name="_Toc11338555"/>
      <w:bookmarkStart w:id="1881" w:name="_Toc27585187"/>
      <w:bookmarkStart w:id="1882" w:name="_Toc36457148"/>
      <w:bookmarkStart w:id="1883" w:name="_Toc45028032"/>
      <w:bookmarkStart w:id="1884" w:name="_Toc45028867"/>
      <w:bookmarkStart w:id="1885" w:name="_Toc51867628"/>
      <w:bookmarkStart w:id="1886" w:name="_Toc67680975"/>
      <w:r w:rsidRPr="00B3056F">
        <w:t>6.1.3.17.3.1</w:t>
      </w:r>
      <w:r w:rsidRPr="00B3056F">
        <w:tab/>
        <w:t>DELETE</w:t>
      </w:r>
      <w:bookmarkEnd w:id="1880"/>
      <w:bookmarkEnd w:id="1881"/>
      <w:bookmarkEnd w:id="1882"/>
      <w:bookmarkEnd w:id="1883"/>
      <w:bookmarkEnd w:id="1884"/>
      <w:bookmarkEnd w:id="1885"/>
      <w:bookmarkEnd w:id="1886"/>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887" w:name="_Toc11338556"/>
      <w:bookmarkStart w:id="1888" w:name="_Toc27585188"/>
      <w:bookmarkStart w:id="1889" w:name="_Toc36457149"/>
      <w:bookmarkStart w:id="1890" w:name="_Toc45028033"/>
      <w:bookmarkStart w:id="1891" w:name="_Toc45028868"/>
      <w:bookmarkStart w:id="1892" w:name="_Toc51867629"/>
      <w:bookmarkStart w:id="1893" w:name="_Toc67680976"/>
      <w:r w:rsidRPr="00B3056F">
        <w:t>6.1.3.17.3.2</w:t>
      </w:r>
      <w:r w:rsidRPr="00B3056F">
        <w:tab/>
        <w:t>PATCH</w:t>
      </w:r>
      <w:bookmarkEnd w:id="1887"/>
      <w:bookmarkEnd w:id="1888"/>
      <w:bookmarkEnd w:id="1889"/>
      <w:bookmarkEnd w:id="1890"/>
      <w:bookmarkEnd w:id="1891"/>
      <w:bookmarkEnd w:id="1892"/>
      <w:bookmarkEnd w:id="189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94" w:name="_Toc11338557"/>
      <w:bookmarkStart w:id="1895" w:name="_Toc27585189"/>
      <w:bookmarkStart w:id="1896" w:name="_Toc36457150"/>
      <w:bookmarkStart w:id="1897" w:name="_Toc45028034"/>
      <w:bookmarkStart w:id="1898" w:name="_Toc45028869"/>
      <w:bookmarkStart w:id="1899" w:name="_Toc51867630"/>
      <w:bookmarkStart w:id="1900" w:name="_Toc67680977"/>
      <w:r w:rsidRPr="00B3056F">
        <w:t>6.1.3.18</w:t>
      </w:r>
      <w:r w:rsidRPr="00B3056F">
        <w:tab/>
        <w:t>Resource: UeContextInSmsfData</w:t>
      </w:r>
      <w:bookmarkEnd w:id="1894"/>
      <w:bookmarkEnd w:id="1895"/>
      <w:r w:rsidRPr="00B3056F">
        <w:t xml:space="preserve"> (Document)</w:t>
      </w:r>
      <w:bookmarkEnd w:id="1896"/>
      <w:bookmarkEnd w:id="1897"/>
      <w:bookmarkEnd w:id="1898"/>
      <w:bookmarkEnd w:id="1899"/>
      <w:bookmarkEnd w:id="1900"/>
    </w:p>
    <w:p w14:paraId="70B13EE5" w14:textId="77777777" w:rsidR="00EF45DA" w:rsidRPr="00B3056F" w:rsidRDefault="00EF45DA" w:rsidP="00EF45DA">
      <w:pPr>
        <w:pStyle w:val="Heading5"/>
      </w:pPr>
      <w:bookmarkStart w:id="1901" w:name="_Toc11338558"/>
      <w:bookmarkStart w:id="1902" w:name="_Toc27585190"/>
      <w:bookmarkStart w:id="1903" w:name="_Toc36457151"/>
      <w:bookmarkStart w:id="1904" w:name="_Toc45028035"/>
      <w:bookmarkStart w:id="1905" w:name="_Toc45028870"/>
      <w:bookmarkStart w:id="1906" w:name="_Toc51867631"/>
      <w:bookmarkStart w:id="1907" w:name="_Toc67680978"/>
      <w:r w:rsidRPr="00B3056F">
        <w:t>6.1.3.18.1</w:t>
      </w:r>
      <w:r w:rsidRPr="00B3056F">
        <w:tab/>
        <w:t>Description</w:t>
      </w:r>
      <w:bookmarkEnd w:id="1901"/>
      <w:bookmarkEnd w:id="1902"/>
      <w:bookmarkEnd w:id="1903"/>
      <w:bookmarkEnd w:id="1904"/>
      <w:bookmarkEnd w:id="1905"/>
      <w:bookmarkEnd w:id="1906"/>
      <w:bookmarkEnd w:id="190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908" w:name="_Toc11338559"/>
      <w:bookmarkStart w:id="1909" w:name="_Toc27585191"/>
      <w:bookmarkStart w:id="1910" w:name="_Toc36457152"/>
      <w:bookmarkStart w:id="1911" w:name="_Toc45028036"/>
      <w:bookmarkStart w:id="1912" w:name="_Toc45028871"/>
      <w:bookmarkStart w:id="1913" w:name="_Toc51867632"/>
      <w:bookmarkStart w:id="1914" w:name="_Toc67680979"/>
      <w:r w:rsidRPr="00B3056F">
        <w:t>6.1.3.18.2</w:t>
      </w:r>
      <w:r w:rsidRPr="00B3056F">
        <w:tab/>
        <w:t>Resource Definition</w:t>
      </w:r>
      <w:bookmarkEnd w:id="1908"/>
      <w:bookmarkEnd w:id="1909"/>
      <w:bookmarkEnd w:id="1910"/>
      <w:bookmarkEnd w:id="1911"/>
      <w:bookmarkEnd w:id="1912"/>
      <w:bookmarkEnd w:id="1913"/>
      <w:bookmarkEnd w:id="191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15" w:name="_Toc11338560"/>
      <w:bookmarkStart w:id="1916" w:name="_Toc27585192"/>
      <w:bookmarkStart w:id="1917" w:name="_Toc36457153"/>
      <w:bookmarkStart w:id="1918" w:name="_Toc45028037"/>
      <w:bookmarkStart w:id="1919" w:name="_Toc45028872"/>
      <w:bookmarkStart w:id="1920" w:name="_Toc51867633"/>
      <w:bookmarkStart w:id="1921" w:name="_Toc67680980"/>
      <w:r w:rsidRPr="00B3056F">
        <w:t>6.1.3.18.3</w:t>
      </w:r>
      <w:r w:rsidRPr="00B3056F">
        <w:tab/>
        <w:t>Resource Standard Methods</w:t>
      </w:r>
      <w:bookmarkEnd w:id="1915"/>
      <w:bookmarkEnd w:id="1916"/>
      <w:bookmarkEnd w:id="1917"/>
      <w:bookmarkEnd w:id="1918"/>
      <w:bookmarkEnd w:id="1919"/>
      <w:bookmarkEnd w:id="1920"/>
      <w:bookmarkEnd w:id="1921"/>
    </w:p>
    <w:p w14:paraId="7BEC22E8" w14:textId="77777777" w:rsidR="00EF45DA" w:rsidRPr="00B3056F" w:rsidRDefault="00EF45DA" w:rsidP="00EF45DA">
      <w:pPr>
        <w:pStyle w:val="Heading6"/>
      </w:pPr>
      <w:bookmarkStart w:id="1922" w:name="_Toc11338561"/>
      <w:bookmarkStart w:id="1923" w:name="_Toc27585193"/>
      <w:bookmarkStart w:id="1924" w:name="_Toc36457154"/>
      <w:bookmarkStart w:id="1925" w:name="_Toc45028038"/>
      <w:bookmarkStart w:id="1926" w:name="_Toc45028873"/>
      <w:bookmarkStart w:id="1927" w:name="_Toc51867634"/>
      <w:bookmarkStart w:id="1928" w:name="_Toc67680981"/>
      <w:r w:rsidRPr="00B3056F">
        <w:t>6.1.3.18.3.1</w:t>
      </w:r>
      <w:r w:rsidRPr="00B3056F">
        <w:tab/>
        <w:t>GET</w:t>
      </w:r>
      <w:bookmarkEnd w:id="1922"/>
      <w:bookmarkEnd w:id="1923"/>
      <w:bookmarkEnd w:id="1924"/>
      <w:bookmarkEnd w:id="1925"/>
      <w:bookmarkEnd w:id="1926"/>
      <w:bookmarkEnd w:id="1927"/>
      <w:bookmarkEnd w:id="1928"/>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29" w:name="_Toc11338562"/>
      <w:bookmarkStart w:id="1930" w:name="_Toc27585194"/>
      <w:bookmarkStart w:id="1931" w:name="_Toc36457155"/>
      <w:bookmarkStart w:id="1932" w:name="_Toc45028039"/>
      <w:bookmarkStart w:id="1933" w:name="_Toc45028874"/>
      <w:bookmarkStart w:id="1934" w:name="_Toc51867635"/>
      <w:bookmarkStart w:id="1935" w:name="_Toc67680982"/>
      <w:r w:rsidRPr="00B3056F">
        <w:t>6.1.3.19</w:t>
      </w:r>
      <w:r w:rsidRPr="00B3056F">
        <w:tab/>
        <w:t xml:space="preserve">Resource: </w:t>
      </w:r>
      <w:r w:rsidRPr="00B3056F">
        <w:rPr>
          <w:rFonts w:hint="eastAsia"/>
          <w:lang w:eastAsia="zh-CN"/>
        </w:rPr>
        <w:t>Upu</w:t>
      </w:r>
      <w:r w:rsidRPr="00B3056F">
        <w:t>Ack</w:t>
      </w:r>
      <w:bookmarkEnd w:id="1929"/>
      <w:bookmarkEnd w:id="1930"/>
      <w:r w:rsidRPr="00B3056F">
        <w:t xml:space="preserve"> (Document)</w:t>
      </w:r>
      <w:bookmarkEnd w:id="1931"/>
      <w:bookmarkEnd w:id="1932"/>
      <w:bookmarkEnd w:id="1933"/>
      <w:bookmarkEnd w:id="1934"/>
      <w:bookmarkEnd w:id="1935"/>
    </w:p>
    <w:p w14:paraId="3623EAFA" w14:textId="77777777" w:rsidR="00EF45DA" w:rsidRPr="00B3056F" w:rsidRDefault="00EF45DA" w:rsidP="00EF45DA">
      <w:pPr>
        <w:pStyle w:val="Heading5"/>
      </w:pPr>
      <w:bookmarkStart w:id="1936" w:name="_Toc11338563"/>
      <w:bookmarkStart w:id="1937" w:name="_Toc27585195"/>
      <w:bookmarkStart w:id="1938" w:name="_Toc36457156"/>
      <w:bookmarkStart w:id="1939" w:name="_Toc45028040"/>
      <w:bookmarkStart w:id="1940" w:name="_Toc45028875"/>
      <w:bookmarkStart w:id="1941" w:name="_Toc51867636"/>
      <w:bookmarkStart w:id="1942" w:name="_Toc67680983"/>
      <w:r w:rsidRPr="00B3056F">
        <w:t>6.1.3.19.1</w:t>
      </w:r>
      <w:r w:rsidRPr="00B3056F">
        <w:tab/>
        <w:t>Description</w:t>
      </w:r>
      <w:bookmarkEnd w:id="1936"/>
      <w:bookmarkEnd w:id="1937"/>
      <w:bookmarkEnd w:id="1938"/>
      <w:bookmarkEnd w:id="1939"/>
      <w:bookmarkEnd w:id="1940"/>
      <w:bookmarkEnd w:id="1941"/>
      <w:bookmarkEnd w:id="1942"/>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43" w:name="_Toc11338564"/>
      <w:bookmarkStart w:id="1944" w:name="_Toc27585196"/>
      <w:bookmarkStart w:id="1945" w:name="_Toc36457157"/>
      <w:bookmarkStart w:id="1946" w:name="_Toc45028041"/>
      <w:bookmarkStart w:id="1947" w:name="_Toc45028876"/>
      <w:bookmarkStart w:id="1948" w:name="_Toc51867637"/>
      <w:bookmarkStart w:id="1949" w:name="_Toc67680984"/>
      <w:r w:rsidRPr="00B3056F">
        <w:t>6.1.3.19.2</w:t>
      </w:r>
      <w:r w:rsidRPr="00B3056F">
        <w:tab/>
        <w:t>Resource Definition</w:t>
      </w:r>
      <w:bookmarkEnd w:id="1943"/>
      <w:bookmarkEnd w:id="1944"/>
      <w:bookmarkEnd w:id="1945"/>
      <w:bookmarkEnd w:id="1946"/>
      <w:bookmarkEnd w:id="1947"/>
      <w:bookmarkEnd w:id="1948"/>
      <w:bookmarkEnd w:id="1949"/>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50" w:name="_Toc11338565"/>
      <w:bookmarkStart w:id="1951" w:name="_Toc27585197"/>
      <w:bookmarkStart w:id="1952" w:name="_Toc36457158"/>
      <w:bookmarkStart w:id="1953" w:name="_Toc45028042"/>
      <w:bookmarkStart w:id="1954" w:name="_Toc45028877"/>
      <w:bookmarkStart w:id="1955" w:name="_Toc51867638"/>
      <w:bookmarkStart w:id="1956" w:name="_Toc67680985"/>
      <w:r w:rsidRPr="00B3056F">
        <w:t>6.1.3.19.3</w:t>
      </w:r>
      <w:r w:rsidRPr="00B3056F">
        <w:tab/>
        <w:t>Resource Standard Methods</w:t>
      </w:r>
      <w:bookmarkEnd w:id="1950"/>
      <w:bookmarkEnd w:id="1951"/>
      <w:bookmarkEnd w:id="1952"/>
      <w:bookmarkEnd w:id="1953"/>
      <w:bookmarkEnd w:id="1954"/>
      <w:bookmarkEnd w:id="1955"/>
      <w:bookmarkEnd w:id="1956"/>
    </w:p>
    <w:p w14:paraId="1A928AE0" w14:textId="77777777" w:rsidR="00EF45DA" w:rsidRPr="00B3056F" w:rsidRDefault="00EF45DA" w:rsidP="00EF45DA">
      <w:pPr>
        <w:pStyle w:val="Heading6"/>
      </w:pPr>
      <w:bookmarkStart w:id="1957" w:name="_Toc11338566"/>
      <w:bookmarkStart w:id="1958" w:name="_Toc27585198"/>
      <w:bookmarkStart w:id="1959" w:name="_Toc36457159"/>
      <w:bookmarkStart w:id="1960" w:name="_Toc45028043"/>
      <w:bookmarkStart w:id="1961" w:name="_Toc45028878"/>
      <w:bookmarkStart w:id="1962" w:name="_Toc51867639"/>
      <w:bookmarkStart w:id="1963" w:name="_Toc67680986"/>
      <w:r w:rsidRPr="00B3056F">
        <w:t>6.1.3.19.3.1</w:t>
      </w:r>
      <w:r w:rsidRPr="00B3056F">
        <w:tab/>
        <w:t>PUT</w:t>
      </w:r>
      <w:bookmarkEnd w:id="1957"/>
      <w:bookmarkEnd w:id="1958"/>
      <w:bookmarkEnd w:id="1959"/>
      <w:bookmarkEnd w:id="1960"/>
      <w:bookmarkEnd w:id="1961"/>
      <w:bookmarkEnd w:id="1962"/>
      <w:bookmarkEnd w:id="1963"/>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964" w:name="_Toc11338567"/>
      <w:bookmarkStart w:id="1965" w:name="_Toc27585199"/>
      <w:bookmarkStart w:id="1966" w:name="_Toc36457160"/>
      <w:bookmarkStart w:id="1967" w:name="_Toc45028044"/>
      <w:bookmarkStart w:id="1968" w:name="_Toc45028879"/>
      <w:bookmarkStart w:id="1969" w:name="_Toc51867640"/>
      <w:bookmarkStart w:id="1970" w:name="_Toc67680987"/>
      <w:r w:rsidRPr="00B3056F">
        <w:t>6.1.3.20</w:t>
      </w:r>
      <w:r w:rsidRPr="00B3056F">
        <w:tab/>
        <w:t>Resource: GroupIdentifiers</w:t>
      </w:r>
      <w:bookmarkEnd w:id="1964"/>
      <w:bookmarkEnd w:id="1965"/>
      <w:r w:rsidRPr="00B3056F">
        <w:t xml:space="preserve"> (Document)</w:t>
      </w:r>
      <w:bookmarkEnd w:id="1966"/>
      <w:bookmarkEnd w:id="1967"/>
      <w:bookmarkEnd w:id="1968"/>
      <w:bookmarkEnd w:id="1969"/>
      <w:bookmarkEnd w:id="1970"/>
    </w:p>
    <w:p w14:paraId="7DA8D8B9" w14:textId="77777777" w:rsidR="00EF45DA" w:rsidRPr="00B3056F" w:rsidRDefault="00EF45DA" w:rsidP="00EF45DA">
      <w:pPr>
        <w:pStyle w:val="Heading5"/>
      </w:pPr>
      <w:bookmarkStart w:id="1971" w:name="_Toc11338568"/>
      <w:bookmarkStart w:id="1972" w:name="_Toc27585200"/>
      <w:bookmarkStart w:id="1973" w:name="_Toc36457161"/>
      <w:bookmarkStart w:id="1974" w:name="_Toc45028045"/>
      <w:bookmarkStart w:id="1975" w:name="_Toc45028880"/>
      <w:bookmarkStart w:id="1976" w:name="_Toc51867641"/>
      <w:bookmarkStart w:id="1977" w:name="_Toc67680988"/>
      <w:r w:rsidRPr="00B3056F">
        <w:t>6.1.3.20.1</w:t>
      </w:r>
      <w:r w:rsidRPr="00B3056F">
        <w:tab/>
        <w:t>Description</w:t>
      </w:r>
      <w:bookmarkEnd w:id="1971"/>
      <w:bookmarkEnd w:id="1972"/>
      <w:bookmarkEnd w:id="1973"/>
      <w:bookmarkEnd w:id="1974"/>
      <w:bookmarkEnd w:id="1975"/>
      <w:bookmarkEnd w:id="1976"/>
      <w:bookmarkEnd w:id="1977"/>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78" w:name="_Toc11338569"/>
      <w:bookmarkStart w:id="1979" w:name="_Toc27585201"/>
      <w:bookmarkStart w:id="1980" w:name="_Toc36457162"/>
      <w:bookmarkStart w:id="1981" w:name="_Toc45028046"/>
      <w:bookmarkStart w:id="1982" w:name="_Toc45028881"/>
      <w:bookmarkStart w:id="1983" w:name="_Toc51867642"/>
      <w:bookmarkStart w:id="1984" w:name="_Toc67680989"/>
      <w:r w:rsidRPr="00B3056F">
        <w:t>6.1.3.20.2</w:t>
      </w:r>
      <w:r w:rsidRPr="00B3056F">
        <w:tab/>
        <w:t>Resource Definition</w:t>
      </w:r>
      <w:bookmarkEnd w:id="1978"/>
      <w:bookmarkEnd w:id="1979"/>
      <w:bookmarkEnd w:id="1980"/>
      <w:bookmarkEnd w:id="1981"/>
      <w:bookmarkEnd w:id="1982"/>
      <w:bookmarkEnd w:id="1983"/>
      <w:bookmarkEnd w:id="1984"/>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85" w:name="_Toc11338570"/>
      <w:bookmarkStart w:id="1986" w:name="_Toc27585202"/>
      <w:bookmarkStart w:id="1987" w:name="_Toc36457163"/>
      <w:bookmarkStart w:id="1988" w:name="_Toc45028047"/>
      <w:bookmarkStart w:id="1989" w:name="_Toc45028882"/>
      <w:bookmarkStart w:id="1990" w:name="_Toc51867643"/>
      <w:bookmarkStart w:id="1991" w:name="_Toc67680990"/>
      <w:r w:rsidRPr="00B3056F">
        <w:t>6.1.3.20.3</w:t>
      </w:r>
      <w:r w:rsidRPr="00B3056F">
        <w:tab/>
        <w:t>Resource Standard Methods</w:t>
      </w:r>
      <w:bookmarkEnd w:id="1985"/>
      <w:bookmarkEnd w:id="1986"/>
      <w:bookmarkEnd w:id="1987"/>
      <w:bookmarkEnd w:id="1988"/>
      <w:bookmarkEnd w:id="1989"/>
      <w:bookmarkEnd w:id="1990"/>
      <w:bookmarkEnd w:id="1991"/>
    </w:p>
    <w:p w14:paraId="7222675A" w14:textId="77777777" w:rsidR="00EF45DA" w:rsidRPr="00B3056F" w:rsidRDefault="00EF45DA" w:rsidP="00EF45DA">
      <w:pPr>
        <w:pStyle w:val="Heading6"/>
      </w:pPr>
      <w:bookmarkStart w:id="1992" w:name="_Toc11338571"/>
      <w:bookmarkStart w:id="1993" w:name="_Toc27585203"/>
      <w:bookmarkStart w:id="1994" w:name="_Toc36457164"/>
      <w:bookmarkStart w:id="1995" w:name="_Toc45028048"/>
      <w:bookmarkStart w:id="1996" w:name="_Toc45028883"/>
      <w:bookmarkStart w:id="1997" w:name="_Toc51867644"/>
      <w:bookmarkStart w:id="1998" w:name="_Toc67680991"/>
      <w:r w:rsidRPr="00B3056F">
        <w:t>6.1.3.20.3.1</w:t>
      </w:r>
      <w:r w:rsidRPr="00B3056F">
        <w:tab/>
        <w:t>GET</w:t>
      </w:r>
      <w:bookmarkEnd w:id="1992"/>
      <w:bookmarkEnd w:id="1993"/>
      <w:bookmarkEnd w:id="1994"/>
      <w:bookmarkEnd w:id="1995"/>
      <w:bookmarkEnd w:id="1996"/>
      <w:bookmarkEnd w:id="1997"/>
      <w:bookmarkEnd w:id="1998"/>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99" w:name="_Toc27585204"/>
      <w:bookmarkStart w:id="2000" w:name="_Toc36457165"/>
      <w:bookmarkStart w:id="2001" w:name="_Toc45028049"/>
      <w:bookmarkStart w:id="2002" w:name="_Toc45028884"/>
      <w:bookmarkStart w:id="2003" w:name="_Toc51867645"/>
      <w:bookmarkStart w:id="2004" w:name="_Toc11338572"/>
      <w:bookmarkStart w:id="2005" w:name="_Toc67680992"/>
      <w:r w:rsidRPr="00B3056F">
        <w:t>6.1.3.21</w:t>
      </w:r>
      <w:r w:rsidRPr="00B3056F">
        <w:tab/>
        <w:t>Resource: SnssaisAck</w:t>
      </w:r>
      <w:bookmarkEnd w:id="1999"/>
      <w:r w:rsidRPr="00B3056F">
        <w:t xml:space="preserve"> (Document)</w:t>
      </w:r>
      <w:bookmarkEnd w:id="2000"/>
      <w:bookmarkEnd w:id="2001"/>
      <w:bookmarkEnd w:id="2002"/>
      <w:bookmarkEnd w:id="2003"/>
      <w:bookmarkEnd w:id="2005"/>
    </w:p>
    <w:p w14:paraId="4D981B74" w14:textId="77777777" w:rsidR="00EF45DA" w:rsidRPr="00B3056F" w:rsidRDefault="00EF45DA" w:rsidP="00EF45DA">
      <w:pPr>
        <w:pStyle w:val="Heading5"/>
      </w:pPr>
      <w:bookmarkStart w:id="2006" w:name="_Toc27585205"/>
      <w:bookmarkStart w:id="2007" w:name="_Toc36457166"/>
      <w:bookmarkStart w:id="2008" w:name="_Toc45028050"/>
      <w:bookmarkStart w:id="2009" w:name="_Toc45028885"/>
      <w:bookmarkStart w:id="2010" w:name="_Toc51867646"/>
      <w:bookmarkStart w:id="2011" w:name="_Toc67680993"/>
      <w:r w:rsidRPr="00B3056F">
        <w:t>6.1.3.21.1</w:t>
      </w:r>
      <w:r w:rsidRPr="00B3056F">
        <w:tab/>
        <w:t>Description</w:t>
      </w:r>
      <w:bookmarkEnd w:id="2006"/>
      <w:bookmarkEnd w:id="2007"/>
      <w:bookmarkEnd w:id="2008"/>
      <w:bookmarkEnd w:id="2009"/>
      <w:bookmarkEnd w:id="2010"/>
      <w:bookmarkEnd w:id="2011"/>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2012" w:name="_Toc27585206"/>
      <w:bookmarkStart w:id="2013" w:name="_Toc36457167"/>
      <w:bookmarkStart w:id="2014" w:name="_Toc45028051"/>
      <w:bookmarkStart w:id="2015" w:name="_Toc45028886"/>
      <w:bookmarkStart w:id="2016" w:name="_Toc51867647"/>
      <w:bookmarkStart w:id="2017" w:name="_Toc67680994"/>
      <w:r w:rsidRPr="00B3056F">
        <w:t>6.1.3.21.2</w:t>
      </w:r>
      <w:r w:rsidRPr="00B3056F">
        <w:tab/>
        <w:t>Resource Definition</w:t>
      </w:r>
      <w:bookmarkEnd w:id="2012"/>
      <w:bookmarkEnd w:id="2013"/>
      <w:bookmarkEnd w:id="2014"/>
      <w:bookmarkEnd w:id="2015"/>
      <w:bookmarkEnd w:id="2016"/>
      <w:bookmarkEnd w:id="2017"/>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18" w:name="_Toc27585207"/>
      <w:bookmarkStart w:id="2019" w:name="_Toc36457168"/>
      <w:bookmarkStart w:id="2020" w:name="_Toc45028052"/>
      <w:bookmarkStart w:id="2021" w:name="_Toc45028887"/>
      <w:bookmarkStart w:id="2022" w:name="_Toc51867648"/>
      <w:bookmarkStart w:id="2023" w:name="_Toc67680995"/>
      <w:r w:rsidRPr="00B3056F">
        <w:lastRenderedPageBreak/>
        <w:t>6.1.3.21.3</w:t>
      </w:r>
      <w:r w:rsidRPr="00B3056F">
        <w:tab/>
        <w:t>Resource Standard Methods</w:t>
      </w:r>
      <w:bookmarkEnd w:id="2018"/>
      <w:bookmarkEnd w:id="2019"/>
      <w:bookmarkEnd w:id="2020"/>
      <w:bookmarkEnd w:id="2021"/>
      <w:bookmarkEnd w:id="2022"/>
      <w:bookmarkEnd w:id="2023"/>
    </w:p>
    <w:p w14:paraId="43FAC5ED" w14:textId="77777777" w:rsidR="00EF45DA" w:rsidRPr="00B3056F" w:rsidRDefault="00EF45DA" w:rsidP="00EF45DA">
      <w:pPr>
        <w:pStyle w:val="Heading6"/>
      </w:pPr>
      <w:bookmarkStart w:id="2024" w:name="_Toc27585208"/>
      <w:bookmarkStart w:id="2025" w:name="_Toc36457169"/>
      <w:bookmarkStart w:id="2026" w:name="_Toc45028053"/>
      <w:bookmarkStart w:id="2027" w:name="_Toc45028888"/>
      <w:bookmarkStart w:id="2028" w:name="_Toc51867649"/>
      <w:bookmarkStart w:id="2029" w:name="_Toc67680996"/>
      <w:r w:rsidRPr="00B3056F">
        <w:t>6.1.3.21.3.1</w:t>
      </w:r>
      <w:r w:rsidRPr="00B3056F">
        <w:tab/>
        <w:t>PUT</w:t>
      </w:r>
      <w:bookmarkEnd w:id="2024"/>
      <w:bookmarkEnd w:id="2025"/>
      <w:bookmarkEnd w:id="2026"/>
      <w:bookmarkEnd w:id="2027"/>
      <w:bookmarkEnd w:id="2028"/>
      <w:bookmarkEnd w:id="2029"/>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2030" w:name="_Toc27585209"/>
      <w:bookmarkStart w:id="2031" w:name="_Toc36457170"/>
      <w:bookmarkStart w:id="2032" w:name="_Toc45028054"/>
      <w:bookmarkStart w:id="2033" w:name="_Toc45028889"/>
      <w:bookmarkStart w:id="2034" w:name="_Toc51867650"/>
      <w:bookmarkStart w:id="2035" w:name="_Toc67680997"/>
      <w:r w:rsidRPr="00B3056F">
        <w:t>6.1.3.22</w:t>
      </w:r>
      <w:r w:rsidRPr="00B3056F">
        <w:tab/>
        <w:t>Resource: CagAck</w:t>
      </w:r>
      <w:bookmarkEnd w:id="2030"/>
      <w:r w:rsidRPr="00B3056F">
        <w:t xml:space="preserve"> (Document)</w:t>
      </w:r>
      <w:bookmarkEnd w:id="2031"/>
      <w:bookmarkEnd w:id="2032"/>
      <w:bookmarkEnd w:id="2033"/>
      <w:bookmarkEnd w:id="2034"/>
      <w:bookmarkEnd w:id="2035"/>
    </w:p>
    <w:p w14:paraId="50C07313" w14:textId="77777777" w:rsidR="00EF45DA" w:rsidRPr="00B3056F" w:rsidRDefault="00EF45DA" w:rsidP="00EF45DA">
      <w:pPr>
        <w:pStyle w:val="Heading5"/>
      </w:pPr>
      <w:bookmarkStart w:id="2036" w:name="_Toc27585210"/>
      <w:bookmarkStart w:id="2037" w:name="_Toc36457171"/>
      <w:bookmarkStart w:id="2038" w:name="_Toc45028055"/>
      <w:bookmarkStart w:id="2039" w:name="_Toc45028890"/>
      <w:bookmarkStart w:id="2040" w:name="_Toc51867651"/>
      <w:bookmarkStart w:id="2041" w:name="_Toc67680998"/>
      <w:r w:rsidRPr="00B3056F">
        <w:t>6.1.3.22.1</w:t>
      </w:r>
      <w:r w:rsidRPr="00B3056F">
        <w:tab/>
        <w:t>Description</w:t>
      </w:r>
      <w:bookmarkEnd w:id="2036"/>
      <w:bookmarkEnd w:id="2037"/>
      <w:bookmarkEnd w:id="2038"/>
      <w:bookmarkEnd w:id="2039"/>
      <w:bookmarkEnd w:id="2040"/>
      <w:bookmarkEnd w:id="2041"/>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42" w:name="_Toc27585211"/>
      <w:bookmarkStart w:id="2043" w:name="_Toc36457172"/>
      <w:bookmarkStart w:id="2044" w:name="_Toc45028056"/>
      <w:bookmarkStart w:id="2045" w:name="_Toc45028891"/>
      <w:bookmarkStart w:id="2046" w:name="_Toc51867652"/>
      <w:bookmarkStart w:id="2047" w:name="_Toc67680999"/>
      <w:r w:rsidRPr="00B3056F">
        <w:t>6.1.3.22.2</w:t>
      </w:r>
      <w:r w:rsidRPr="00B3056F">
        <w:tab/>
        <w:t>Resource Definition</w:t>
      </w:r>
      <w:bookmarkEnd w:id="2042"/>
      <w:bookmarkEnd w:id="2043"/>
      <w:bookmarkEnd w:id="2044"/>
      <w:bookmarkEnd w:id="2045"/>
      <w:bookmarkEnd w:id="2046"/>
      <w:bookmarkEnd w:id="2047"/>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48" w:name="_Toc27585212"/>
      <w:bookmarkStart w:id="2049" w:name="_Toc36457173"/>
      <w:bookmarkStart w:id="2050" w:name="_Toc45028057"/>
      <w:bookmarkStart w:id="2051" w:name="_Toc45028892"/>
      <w:bookmarkStart w:id="2052" w:name="_Toc51867653"/>
      <w:bookmarkStart w:id="2053" w:name="_Toc67681000"/>
      <w:r w:rsidRPr="00B3056F">
        <w:t>6.1.3.22.3</w:t>
      </w:r>
      <w:r w:rsidRPr="00B3056F">
        <w:tab/>
        <w:t>Resource Standard Methods</w:t>
      </w:r>
      <w:bookmarkEnd w:id="2048"/>
      <w:bookmarkEnd w:id="2049"/>
      <w:bookmarkEnd w:id="2050"/>
      <w:bookmarkEnd w:id="2051"/>
      <w:bookmarkEnd w:id="2052"/>
      <w:bookmarkEnd w:id="2053"/>
    </w:p>
    <w:p w14:paraId="265E6CDA" w14:textId="77777777" w:rsidR="00EF45DA" w:rsidRPr="00B3056F" w:rsidRDefault="00EF45DA" w:rsidP="00EF45DA">
      <w:pPr>
        <w:pStyle w:val="Heading6"/>
      </w:pPr>
      <w:bookmarkStart w:id="2054" w:name="_Toc27585213"/>
      <w:bookmarkStart w:id="2055" w:name="_Toc36457174"/>
      <w:bookmarkStart w:id="2056" w:name="_Toc45028058"/>
      <w:bookmarkStart w:id="2057" w:name="_Toc45028893"/>
      <w:bookmarkStart w:id="2058" w:name="_Toc51867654"/>
      <w:bookmarkStart w:id="2059" w:name="_Toc67681001"/>
      <w:r w:rsidRPr="00B3056F">
        <w:t>6.1.3.22.3.1</w:t>
      </w:r>
      <w:r w:rsidRPr="00B3056F">
        <w:tab/>
        <w:t>PUT</w:t>
      </w:r>
      <w:bookmarkEnd w:id="2054"/>
      <w:bookmarkEnd w:id="2055"/>
      <w:bookmarkEnd w:id="2056"/>
      <w:bookmarkEnd w:id="2057"/>
      <w:bookmarkEnd w:id="2058"/>
      <w:bookmarkEnd w:id="2059"/>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2060" w:name="_Toc27585214"/>
      <w:bookmarkStart w:id="2061" w:name="_Toc36457175"/>
      <w:bookmarkStart w:id="2062" w:name="_Toc45028059"/>
      <w:bookmarkStart w:id="2063" w:name="_Toc45028894"/>
      <w:bookmarkStart w:id="2064" w:name="_Toc51867655"/>
      <w:bookmarkStart w:id="2065" w:name="_Toc67681002"/>
      <w:r w:rsidRPr="00B3056F">
        <w:t>6.1.3.23</w:t>
      </w:r>
      <w:r w:rsidRPr="00B3056F">
        <w:tab/>
        <w:t xml:space="preserve">Resource: </w:t>
      </w:r>
      <w:r w:rsidRPr="00B3056F">
        <w:rPr>
          <w:rFonts w:hint="eastAsia"/>
          <w:lang w:eastAsia="zh-CN"/>
        </w:rPr>
        <w:t>Lcs</w:t>
      </w:r>
      <w:r w:rsidRPr="00B3056F">
        <w:rPr>
          <w:lang w:eastAsia="zh-CN"/>
        </w:rPr>
        <w:t>PrivacySubscriptionData</w:t>
      </w:r>
      <w:bookmarkEnd w:id="2060"/>
      <w:r w:rsidRPr="00B3056F">
        <w:t xml:space="preserve"> (Document)</w:t>
      </w:r>
      <w:bookmarkEnd w:id="2061"/>
      <w:bookmarkEnd w:id="2062"/>
      <w:bookmarkEnd w:id="2063"/>
      <w:bookmarkEnd w:id="2064"/>
      <w:bookmarkEnd w:id="2065"/>
    </w:p>
    <w:p w14:paraId="41BB566E" w14:textId="77777777" w:rsidR="00EF45DA" w:rsidRPr="00B3056F" w:rsidRDefault="00EF45DA" w:rsidP="00EF45DA">
      <w:pPr>
        <w:pStyle w:val="Heading5"/>
      </w:pPr>
      <w:bookmarkStart w:id="2066" w:name="_Toc27585215"/>
      <w:bookmarkStart w:id="2067" w:name="_Toc36457176"/>
      <w:bookmarkStart w:id="2068" w:name="_Toc45028060"/>
      <w:bookmarkStart w:id="2069" w:name="_Toc45028895"/>
      <w:bookmarkStart w:id="2070" w:name="_Toc51867656"/>
      <w:bookmarkStart w:id="2071" w:name="_Toc67681003"/>
      <w:r w:rsidRPr="00B3056F">
        <w:t>6.1.3.23.1</w:t>
      </w:r>
      <w:r w:rsidRPr="00B3056F">
        <w:tab/>
        <w:t>Description</w:t>
      </w:r>
      <w:bookmarkEnd w:id="2066"/>
      <w:bookmarkEnd w:id="2067"/>
      <w:bookmarkEnd w:id="2068"/>
      <w:bookmarkEnd w:id="2069"/>
      <w:bookmarkEnd w:id="2070"/>
      <w:bookmarkEnd w:id="2071"/>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72" w:name="_Toc27585216"/>
      <w:bookmarkStart w:id="2073" w:name="_Toc36457177"/>
      <w:bookmarkStart w:id="2074" w:name="_Toc45028061"/>
      <w:bookmarkStart w:id="2075" w:name="_Toc45028896"/>
      <w:bookmarkStart w:id="2076" w:name="_Toc51867657"/>
      <w:bookmarkStart w:id="2077" w:name="_Toc67681004"/>
      <w:r w:rsidRPr="00B3056F">
        <w:t>6.1.3.23.2</w:t>
      </w:r>
      <w:r w:rsidRPr="00B3056F">
        <w:tab/>
        <w:t>Resource Definition</w:t>
      </w:r>
      <w:bookmarkEnd w:id="2072"/>
      <w:bookmarkEnd w:id="2073"/>
      <w:bookmarkEnd w:id="2074"/>
      <w:bookmarkEnd w:id="2075"/>
      <w:bookmarkEnd w:id="2076"/>
      <w:bookmarkEnd w:id="2077"/>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78" w:name="_Toc27585217"/>
      <w:bookmarkStart w:id="2079" w:name="_Toc36457178"/>
      <w:bookmarkStart w:id="2080" w:name="_Toc45028062"/>
      <w:bookmarkStart w:id="2081" w:name="_Toc45028897"/>
      <w:bookmarkStart w:id="2082" w:name="_Toc51867658"/>
      <w:bookmarkStart w:id="2083" w:name="_Toc67681005"/>
      <w:r w:rsidRPr="00B3056F">
        <w:t>6.1.3.23.3</w:t>
      </w:r>
      <w:r w:rsidRPr="00B3056F">
        <w:tab/>
        <w:t>Resource Standard Methods</w:t>
      </w:r>
      <w:bookmarkEnd w:id="2078"/>
      <w:bookmarkEnd w:id="2079"/>
      <w:bookmarkEnd w:id="2080"/>
      <w:bookmarkEnd w:id="2081"/>
      <w:bookmarkEnd w:id="2082"/>
      <w:bookmarkEnd w:id="2083"/>
    </w:p>
    <w:p w14:paraId="6407461A" w14:textId="77777777" w:rsidR="00EF45DA" w:rsidRPr="00B3056F" w:rsidRDefault="00EF45DA" w:rsidP="00EF45DA">
      <w:pPr>
        <w:pStyle w:val="Heading6"/>
      </w:pPr>
      <w:bookmarkStart w:id="2084" w:name="_Toc27585218"/>
      <w:bookmarkStart w:id="2085" w:name="_Toc36457179"/>
      <w:bookmarkStart w:id="2086" w:name="_Toc45028063"/>
      <w:bookmarkStart w:id="2087" w:name="_Toc45028898"/>
      <w:bookmarkStart w:id="2088" w:name="_Toc51867659"/>
      <w:bookmarkStart w:id="2089" w:name="_Toc67681006"/>
      <w:r w:rsidRPr="00B3056F">
        <w:t>6.1.3.23.3.1</w:t>
      </w:r>
      <w:r w:rsidRPr="00B3056F">
        <w:tab/>
        <w:t>GET</w:t>
      </w:r>
      <w:bookmarkEnd w:id="2084"/>
      <w:bookmarkEnd w:id="2085"/>
      <w:bookmarkEnd w:id="2086"/>
      <w:bookmarkEnd w:id="2087"/>
      <w:bookmarkEnd w:id="2088"/>
      <w:bookmarkEnd w:id="208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90" w:name="_Toc27585219"/>
      <w:bookmarkStart w:id="2091" w:name="_Toc36457180"/>
      <w:bookmarkStart w:id="2092" w:name="_Toc45028064"/>
      <w:bookmarkStart w:id="2093" w:name="_Toc45028899"/>
      <w:bookmarkStart w:id="2094" w:name="_Toc51867660"/>
      <w:bookmarkStart w:id="2095" w:name="_Toc67681007"/>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90"/>
      <w:r w:rsidRPr="00B3056F">
        <w:t xml:space="preserve"> (Document)</w:t>
      </w:r>
      <w:bookmarkEnd w:id="2091"/>
      <w:bookmarkEnd w:id="2092"/>
      <w:bookmarkEnd w:id="2093"/>
      <w:bookmarkEnd w:id="2094"/>
      <w:bookmarkEnd w:id="2095"/>
    </w:p>
    <w:p w14:paraId="76796E16" w14:textId="77777777" w:rsidR="00EF45DA" w:rsidRPr="00B3056F" w:rsidRDefault="00EF45DA" w:rsidP="00EF45DA">
      <w:pPr>
        <w:pStyle w:val="Heading5"/>
      </w:pPr>
      <w:bookmarkStart w:id="2096" w:name="_Toc27585220"/>
      <w:bookmarkStart w:id="2097" w:name="_Toc36457181"/>
      <w:bookmarkStart w:id="2098" w:name="_Toc45028065"/>
      <w:bookmarkStart w:id="2099" w:name="_Toc45028900"/>
      <w:bookmarkStart w:id="2100" w:name="_Toc51867661"/>
      <w:bookmarkStart w:id="2101" w:name="_Toc67681008"/>
      <w:r w:rsidRPr="00B3056F">
        <w:t>6.1.3.24.1</w:t>
      </w:r>
      <w:r w:rsidRPr="00B3056F">
        <w:tab/>
        <w:t>Description</w:t>
      </w:r>
      <w:bookmarkEnd w:id="2096"/>
      <w:bookmarkEnd w:id="2097"/>
      <w:bookmarkEnd w:id="2098"/>
      <w:bookmarkEnd w:id="2099"/>
      <w:bookmarkEnd w:id="2100"/>
      <w:bookmarkEnd w:id="2101"/>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102" w:name="_Toc27585221"/>
      <w:bookmarkStart w:id="2103" w:name="_Toc36457182"/>
      <w:bookmarkStart w:id="2104" w:name="_Toc45028066"/>
      <w:bookmarkStart w:id="2105" w:name="_Toc45028901"/>
      <w:bookmarkStart w:id="2106" w:name="_Toc51867662"/>
      <w:bookmarkStart w:id="2107" w:name="_Toc67681009"/>
      <w:r w:rsidRPr="00B3056F">
        <w:t>6.1.3.24.2</w:t>
      </w:r>
      <w:r w:rsidRPr="00B3056F">
        <w:tab/>
        <w:t>Resource Definition</w:t>
      </w:r>
      <w:bookmarkEnd w:id="2102"/>
      <w:bookmarkEnd w:id="2103"/>
      <w:bookmarkEnd w:id="2104"/>
      <w:bookmarkEnd w:id="2105"/>
      <w:bookmarkEnd w:id="2106"/>
      <w:bookmarkEnd w:id="2107"/>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108" w:name="_Toc27585222"/>
      <w:bookmarkStart w:id="2109" w:name="_Toc36457183"/>
      <w:bookmarkStart w:id="2110" w:name="_Toc45028067"/>
      <w:bookmarkStart w:id="2111" w:name="_Toc45028902"/>
      <w:bookmarkStart w:id="2112" w:name="_Toc51867663"/>
      <w:bookmarkStart w:id="2113" w:name="_Toc67681010"/>
      <w:r w:rsidRPr="00B3056F">
        <w:t>6.1.3.24.3</w:t>
      </w:r>
      <w:r w:rsidRPr="00B3056F">
        <w:tab/>
        <w:t>Resource Standard Methods</w:t>
      </w:r>
      <w:bookmarkEnd w:id="2108"/>
      <w:bookmarkEnd w:id="2109"/>
      <w:bookmarkEnd w:id="2110"/>
      <w:bookmarkEnd w:id="2111"/>
      <w:bookmarkEnd w:id="2112"/>
      <w:bookmarkEnd w:id="2113"/>
    </w:p>
    <w:p w14:paraId="6218FD92" w14:textId="77777777" w:rsidR="00EF45DA" w:rsidRPr="00B3056F" w:rsidRDefault="00EF45DA" w:rsidP="00EF45DA">
      <w:pPr>
        <w:pStyle w:val="Heading6"/>
      </w:pPr>
      <w:bookmarkStart w:id="2114" w:name="_Toc27585223"/>
      <w:bookmarkStart w:id="2115" w:name="_Toc36457184"/>
      <w:bookmarkStart w:id="2116" w:name="_Toc45028068"/>
      <w:bookmarkStart w:id="2117" w:name="_Toc45028903"/>
      <w:bookmarkStart w:id="2118" w:name="_Toc51867664"/>
      <w:bookmarkStart w:id="2119" w:name="_Toc67681011"/>
      <w:r w:rsidRPr="00B3056F">
        <w:t>6.1.3.24.3.1</w:t>
      </w:r>
      <w:r w:rsidRPr="00B3056F">
        <w:tab/>
        <w:t>GET</w:t>
      </w:r>
      <w:bookmarkEnd w:id="2114"/>
      <w:bookmarkEnd w:id="2115"/>
      <w:bookmarkEnd w:id="2116"/>
      <w:bookmarkEnd w:id="2117"/>
      <w:bookmarkEnd w:id="2118"/>
      <w:bookmarkEnd w:id="2119"/>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20" w:name="_Toc36457185"/>
      <w:bookmarkStart w:id="2121" w:name="_Toc45028069"/>
      <w:bookmarkStart w:id="2122" w:name="_Toc45028904"/>
      <w:bookmarkStart w:id="2123" w:name="_Toc51867665"/>
      <w:bookmarkStart w:id="2124" w:name="_Toc27585224"/>
      <w:bookmarkStart w:id="2125" w:name="_Toc67681012"/>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20"/>
      <w:bookmarkEnd w:id="2121"/>
      <w:bookmarkEnd w:id="2122"/>
      <w:bookmarkEnd w:id="2123"/>
      <w:bookmarkEnd w:id="2125"/>
    </w:p>
    <w:p w14:paraId="3AE0A347" w14:textId="77777777" w:rsidR="00EF45DA" w:rsidRPr="00B3056F" w:rsidRDefault="00EF45DA" w:rsidP="00EF45DA">
      <w:pPr>
        <w:pStyle w:val="Heading5"/>
      </w:pPr>
      <w:bookmarkStart w:id="2126" w:name="_Toc36457186"/>
      <w:bookmarkStart w:id="2127" w:name="_Toc45028070"/>
      <w:bookmarkStart w:id="2128" w:name="_Toc45028905"/>
      <w:bookmarkStart w:id="2129" w:name="_Toc51867666"/>
      <w:bookmarkStart w:id="2130" w:name="_Toc67681013"/>
      <w:r w:rsidRPr="00B3056F">
        <w:t>6.1.3.25.1</w:t>
      </w:r>
      <w:r w:rsidRPr="00B3056F">
        <w:tab/>
        <w:t>Description</w:t>
      </w:r>
      <w:bookmarkEnd w:id="2126"/>
      <w:bookmarkEnd w:id="2127"/>
      <w:bookmarkEnd w:id="2128"/>
      <w:bookmarkEnd w:id="2129"/>
      <w:bookmarkEnd w:id="2130"/>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31" w:name="_Toc36457187"/>
      <w:bookmarkStart w:id="2132" w:name="_Toc45028071"/>
      <w:bookmarkStart w:id="2133" w:name="_Toc45028906"/>
      <w:bookmarkStart w:id="2134" w:name="_Toc51867667"/>
      <w:bookmarkStart w:id="2135" w:name="_Toc67681014"/>
      <w:r w:rsidRPr="00B3056F">
        <w:t>6.1.3.25.2</w:t>
      </w:r>
      <w:r w:rsidRPr="00B3056F">
        <w:tab/>
        <w:t>Resource Definition</w:t>
      </w:r>
      <w:bookmarkEnd w:id="2131"/>
      <w:bookmarkEnd w:id="2132"/>
      <w:bookmarkEnd w:id="2133"/>
      <w:bookmarkEnd w:id="2134"/>
      <w:bookmarkEnd w:id="2135"/>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36" w:name="_Toc36457188"/>
      <w:bookmarkStart w:id="2137" w:name="_Toc45028072"/>
      <w:bookmarkStart w:id="2138" w:name="_Toc45028907"/>
      <w:bookmarkStart w:id="2139" w:name="_Toc51867668"/>
      <w:bookmarkStart w:id="2140" w:name="_Toc67681015"/>
      <w:r w:rsidRPr="00B3056F">
        <w:t>6.1.3.25.3</w:t>
      </w:r>
      <w:r w:rsidRPr="00B3056F">
        <w:tab/>
        <w:t>Resource Standard Methods</w:t>
      </w:r>
      <w:bookmarkEnd w:id="2136"/>
      <w:bookmarkEnd w:id="2137"/>
      <w:bookmarkEnd w:id="2138"/>
      <w:bookmarkEnd w:id="2139"/>
      <w:bookmarkEnd w:id="2140"/>
    </w:p>
    <w:p w14:paraId="27E97634" w14:textId="77777777" w:rsidR="00EF45DA" w:rsidRPr="00B3056F" w:rsidRDefault="00EF45DA" w:rsidP="00EF45DA">
      <w:pPr>
        <w:pStyle w:val="Heading6"/>
      </w:pPr>
      <w:bookmarkStart w:id="2141" w:name="_Toc36457189"/>
      <w:bookmarkStart w:id="2142" w:name="_Toc45028073"/>
      <w:bookmarkStart w:id="2143" w:name="_Toc45028908"/>
      <w:bookmarkStart w:id="2144" w:name="_Toc51867669"/>
      <w:bookmarkStart w:id="2145" w:name="_Toc67681016"/>
      <w:r w:rsidRPr="00B3056F">
        <w:t>6.1.3.25.3.1</w:t>
      </w:r>
      <w:r w:rsidRPr="00B3056F">
        <w:tab/>
        <w:t>GET</w:t>
      </w:r>
      <w:bookmarkEnd w:id="2141"/>
      <w:bookmarkEnd w:id="2142"/>
      <w:bookmarkEnd w:id="2143"/>
      <w:bookmarkEnd w:id="2144"/>
      <w:bookmarkEnd w:id="2145"/>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46" w:name="_Toc45028074"/>
      <w:bookmarkStart w:id="2147" w:name="_Toc45028909"/>
      <w:bookmarkStart w:id="2148" w:name="_Toc51867670"/>
      <w:bookmarkStart w:id="2149" w:name="_Toc36457190"/>
      <w:bookmarkStart w:id="2150" w:name="_Toc67681017"/>
      <w:r>
        <w:t>6.1.3.</w:t>
      </w:r>
      <w:r w:rsidR="00064EEE">
        <w:t>26</w:t>
      </w:r>
      <w:r>
        <w:tab/>
        <w:t>Resource: UeContextInA</w:t>
      </w:r>
      <w:r w:rsidRPr="00B3056F">
        <w:t>mfData (Document)</w:t>
      </w:r>
      <w:bookmarkEnd w:id="2146"/>
      <w:bookmarkEnd w:id="2147"/>
      <w:bookmarkEnd w:id="2148"/>
      <w:bookmarkEnd w:id="2150"/>
    </w:p>
    <w:p w14:paraId="7C444589" w14:textId="02C6760A" w:rsidR="007D6C81" w:rsidRPr="00B3056F" w:rsidRDefault="007D6C81" w:rsidP="007D6C81">
      <w:pPr>
        <w:pStyle w:val="Heading5"/>
      </w:pPr>
      <w:bookmarkStart w:id="2151" w:name="_Toc45028075"/>
      <w:bookmarkStart w:id="2152" w:name="_Toc45028910"/>
      <w:bookmarkStart w:id="2153" w:name="_Toc51867671"/>
      <w:bookmarkStart w:id="2154" w:name="_Toc67681018"/>
      <w:r w:rsidRPr="00B3056F">
        <w:t>6.1.3.</w:t>
      </w:r>
      <w:r w:rsidR="00064EEE">
        <w:t>26</w:t>
      </w:r>
      <w:r w:rsidRPr="00B3056F">
        <w:t>.1</w:t>
      </w:r>
      <w:r w:rsidRPr="00B3056F">
        <w:tab/>
        <w:t>Description</w:t>
      </w:r>
      <w:bookmarkEnd w:id="2151"/>
      <w:bookmarkEnd w:id="2152"/>
      <w:bookmarkEnd w:id="2153"/>
      <w:bookmarkEnd w:id="2154"/>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55" w:name="_Toc45028076"/>
      <w:bookmarkStart w:id="2156" w:name="_Toc45028911"/>
      <w:bookmarkStart w:id="2157" w:name="_Toc51867672"/>
      <w:bookmarkStart w:id="2158" w:name="_Toc67681019"/>
      <w:r w:rsidRPr="00B3056F">
        <w:t>6.1.3.</w:t>
      </w:r>
      <w:r w:rsidR="00064EEE">
        <w:t>26</w:t>
      </w:r>
      <w:r w:rsidRPr="00B3056F">
        <w:t>.2</w:t>
      </w:r>
      <w:r w:rsidRPr="00B3056F">
        <w:tab/>
        <w:t>Resource Definition</w:t>
      </w:r>
      <w:bookmarkEnd w:id="2155"/>
      <w:bookmarkEnd w:id="2156"/>
      <w:bookmarkEnd w:id="2157"/>
      <w:bookmarkEnd w:id="2158"/>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59" w:name="_Toc45028077"/>
      <w:bookmarkStart w:id="2160" w:name="_Toc45028912"/>
      <w:bookmarkStart w:id="2161" w:name="_Toc51867673"/>
      <w:bookmarkStart w:id="2162" w:name="_Toc67681020"/>
      <w:r w:rsidRPr="00B3056F">
        <w:t>6.1.3.</w:t>
      </w:r>
      <w:r w:rsidR="00064EEE">
        <w:t>26</w:t>
      </w:r>
      <w:r w:rsidRPr="00B3056F">
        <w:t>.3</w:t>
      </w:r>
      <w:r w:rsidRPr="00B3056F">
        <w:tab/>
        <w:t>Resource Standard Methods</w:t>
      </w:r>
      <w:bookmarkEnd w:id="2159"/>
      <w:bookmarkEnd w:id="2160"/>
      <w:bookmarkEnd w:id="2161"/>
      <w:bookmarkEnd w:id="2162"/>
    </w:p>
    <w:p w14:paraId="32B02802" w14:textId="11D78F96" w:rsidR="007D6C81" w:rsidRPr="00B3056F" w:rsidRDefault="007D6C81" w:rsidP="007D6C81">
      <w:pPr>
        <w:pStyle w:val="Heading6"/>
      </w:pPr>
      <w:bookmarkStart w:id="2163" w:name="_Toc45028078"/>
      <w:bookmarkStart w:id="2164" w:name="_Toc45028913"/>
      <w:bookmarkStart w:id="2165" w:name="_Toc51867674"/>
      <w:bookmarkStart w:id="2166" w:name="_Toc67681021"/>
      <w:r w:rsidRPr="00B3056F">
        <w:t>6.1.3.</w:t>
      </w:r>
      <w:r w:rsidR="00064EEE">
        <w:t>26</w:t>
      </w:r>
      <w:r w:rsidRPr="00B3056F">
        <w:t>.3.1</w:t>
      </w:r>
      <w:r w:rsidRPr="00B3056F">
        <w:tab/>
        <w:t>GET</w:t>
      </w:r>
      <w:bookmarkEnd w:id="2163"/>
      <w:bookmarkEnd w:id="2164"/>
      <w:bookmarkEnd w:id="2165"/>
      <w:bookmarkEnd w:id="2166"/>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67" w:name="_Toc45028079"/>
      <w:bookmarkStart w:id="2168" w:name="_Toc45028914"/>
      <w:bookmarkStart w:id="2169" w:name="_Toc51867675"/>
      <w:bookmarkStart w:id="2170" w:name="_Toc67681022"/>
      <w:r>
        <w:t>6.1.3.</w:t>
      </w:r>
      <w:r w:rsidR="0043191A">
        <w:t>27</w:t>
      </w:r>
      <w:r>
        <w:tab/>
        <w:t xml:space="preserve">Resource: </w:t>
      </w:r>
      <w:r>
        <w:rPr>
          <w:lang w:eastAsia="zh-CN"/>
        </w:rPr>
        <w:t>V2xSubscriptionData</w:t>
      </w:r>
      <w:r>
        <w:t xml:space="preserve"> (Document)</w:t>
      </w:r>
      <w:bookmarkEnd w:id="2167"/>
      <w:bookmarkEnd w:id="2168"/>
      <w:bookmarkEnd w:id="2169"/>
      <w:bookmarkEnd w:id="2170"/>
    </w:p>
    <w:p w14:paraId="62745B18" w14:textId="758546BA" w:rsidR="002867C4" w:rsidRDefault="002867C4" w:rsidP="002867C4">
      <w:pPr>
        <w:pStyle w:val="Heading5"/>
      </w:pPr>
      <w:bookmarkStart w:id="2171" w:name="_Toc45028080"/>
      <w:bookmarkStart w:id="2172" w:name="_Toc45028915"/>
      <w:bookmarkStart w:id="2173" w:name="_Toc51867676"/>
      <w:bookmarkStart w:id="2174" w:name="_Toc67681023"/>
      <w:r>
        <w:t>6.1.3.</w:t>
      </w:r>
      <w:r w:rsidR="0043191A">
        <w:t>27</w:t>
      </w:r>
      <w:r>
        <w:t>.1</w:t>
      </w:r>
      <w:r>
        <w:tab/>
        <w:t>Description</w:t>
      </w:r>
      <w:bookmarkEnd w:id="2171"/>
      <w:bookmarkEnd w:id="2172"/>
      <w:bookmarkEnd w:id="2173"/>
      <w:bookmarkEnd w:id="2174"/>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75" w:name="_Toc45028081"/>
      <w:bookmarkStart w:id="2176" w:name="_Toc45028916"/>
      <w:bookmarkStart w:id="2177" w:name="_Toc51867677"/>
      <w:bookmarkStart w:id="2178" w:name="_Toc67681024"/>
      <w:r>
        <w:t>6.1.3.</w:t>
      </w:r>
      <w:r w:rsidR="0043191A">
        <w:t>27</w:t>
      </w:r>
      <w:r>
        <w:t>.2</w:t>
      </w:r>
      <w:r>
        <w:tab/>
        <w:t>Resource Definition</w:t>
      </w:r>
      <w:bookmarkEnd w:id="2175"/>
      <w:bookmarkEnd w:id="2176"/>
      <w:bookmarkEnd w:id="2177"/>
      <w:bookmarkEnd w:id="2178"/>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79" w:name="_Toc45028082"/>
      <w:bookmarkStart w:id="2180" w:name="_Toc45028917"/>
      <w:bookmarkStart w:id="2181" w:name="_Toc51867678"/>
      <w:bookmarkStart w:id="2182" w:name="_Toc67681025"/>
      <w:r>
        <w:t>6.1.3.</w:t>
      </w:r>
      <w:r w:rsidR="0043191A">
        <w:t>27</w:t>
      </w:r>
      <w:r>
        <w:t>.3</w:t>
      </w:r>
      <w:r>
        <w:tab/>
        <w:t>Resource Standard Methods</w:t>
      </w:r>
      <w:bookmarkEnd w:id="2179"/>
      <w:bookmarkEnd w:id="2180"/>
      <w:bookmarkEnd w:id="2181"/>
      <w:bookmarkEnd w:id="2182"/>
    </w:p>
    <w:p w14:paraId="7A9829F4" w14:textId="2E6E6307" w:rsidR="002867C4" w:rsidRDefault="002867C4" w:rsidP="002867C4">
      <w:pPr>
        <w:pStyle w:val="Heading6"/>
      </w:pPr>
      <w:bookmarkStart w:id="2183" w:name="_Toc45028083"/>
      <w:bookmarkStart w:id="2184" w:name="_Toc45028918"/>
      <w:bookmarkStart w:id="2185" w:name="_Toc51867679"/>
      <w:bookmarkStart w:id="2186" w:name="_Toc67681026"/>
      <w:r>
        <w:t>6.1.3.</w:t>
      </w:r>
      <w:r w:rsidR="0043191A">
        <w:t>27</w:t>
      </w:r>
      <w:r>
        <w:t>.3.1</w:t>
      </w:r>
      <w:r>
        <w:tab/>
        <w:t>GET</w:t>
      </w:r>
      <w:bookmarkEnd w:id="2183"/>
      <w:bookmarkEnd w:id="2184"/>
      <w:bookmarkEnd w:id="2185"/>
      <w:bookmarkEnd w:id="218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2187" w:name="_Hlk42363408"/>
            <w:r>
              <w:rPr>
                <w:rFonts w:ascii="Arial" w:hAnsi="Arial"/>
                <w:sz w:val="18"/>
              </w:rPr>
              <w:t>LcsBroadcastAssistanceTypesData</w:t>
            </w:r>
            <w:bookmarkEnd w:id="2187"/>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2188" w:name="_Toc45028084"/>
      <w:bookmarkStart w:id="2189" w:name="_Toc45028919"/>
      <w:bookmarkStart w:id="2190" w:name="_Toc51867680"/>
      <w:bookmarkStart w:id="2191" w:name="_Toc67681027"/>
      <w:r w:rsidRPr="00B3056F">
        <w:t>6.1.4</w:t>
      </w:r>
      <w:r w:rsidRPr="00B3056F">
        <w:tab/>
        <w:t>Custom Operations without associated resources</w:t>
      </w:r>
      <w:bookmarkEnd w:id="2004"/>
      <w:bookmarkEnd w:id="2124"/>
      <w:bookmarkEnd w:id="2149"/>
      <w:bookmarkEnd w:id="2188"/>
      <w:bookmarkEnd w:id="2189"/>
      <w:bookmarkEnd w:id="2190"/>
      <w:bookmarkEnd w:id="2191"/>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92" w:name="_Toc11338573"/>
      <w:bookmarkStart w:id="2193" w:name="_Toc27585225"/>
      <w:bookmarkStart w:id="2194" w:name="_Toc36457191"/>
      <w:bookmarkStart w:id="2195" w:name="_Toc45028085"/>
      <w:bookmarkStart w:id="2196" w:name="_Toc45028920"/>
      <w:bookmarkStart w:id="2197" w:name="_Toc51867681"/>
      <w:bookmarkStart w:id="2198" w:name="_Toc67681028"/>
      <w:r w:rsidRPr="00B3056F">
        <w:t>6.1.5</w:t>
      </w:r>
      <w:r w:rsidRPr="00B3056F">
        <w:tab/>
        <w:t>Notifications</w:t>
      </w:r>
      <w:bookmarkEnd w:id="2192"/>
      <w:bookmarkEnd w:id="2193"/>
      <w:bookmarkEnd w:id="2194"/>
      <w:bookmarkEnd w:id="2195"/>
      <w:bookmarkEnd w:id="2196"/>
      <w:bookmarkEnd w:id="2197"/>
      <w:bookmarkEnd w:id="2198"/>
    </w:p>
    <w:p w14:paraId="58FFD578" w14:textId="77777777" w:rsidR="00EF45DA" w:rsidRPr="00B3056F" w:rsidRDefault="00EF45DA" w:rsidP="00EF45DA">
      <w:pPr>
        <w:pStyle w:val="Heading4"/>
      </w:pPr>
      <w:bookmarkStart w:id="2199" w:name="_Toc11338574"/>
      <w:bookmarkStart w:id="2200" w:name="_Toc27585226"/>
      <w:bookmarkStart w:id="2201" w:name="_Toc36457192"/>
      <w:bookmarkStart w:id="2202" w:name="_Toc45028086"/>
      <w:bookmarkStart w:id="2203" w:name="_Toc45028921"/>
      <w:bookmarkStart w:id="2204" w:name="_Toc51867682"/>
      <w:bookmarkStart w:id="2205" w:name="_Toc67681029"/>
      <w:r w:rsidRPr="00B3056F">
        <w:t>6.1.5.1</w:t>
      </w:r>
      <w:r w:rsidRPr="00B3056F">
        <w:tab/>
        <w:t>General</w:t>
      </w:r>
      <w:bookmarkEnd w:id="2199"/>
      <w:bookmarkEnd w:id="2200"/>
      <w:bookmarkEnd w:id="2201"/>
      <w:bookmarkEnd w:id="2202"/>
      <w:bookmarkEnd w:id="2203"/>
      <w:bookmarkEnd w:id="2204"/>
      <w:bookmarkEnd w:id="2205"/>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206" w:name="_Toc11338575"/>
      <w:bookmarkStart w:id="2207" w:name="_Toc27585227"/>
      <w:bookmarkStart w:id="2208" w:name="_Toc36457193"/>
      <w:bookmarkStart w:id="2209" w:name="_Toc45028087"/>
      <w:bookmarkStart w:id="2210" w:name="_Toc45028922"/>
      <w:bookmarkStart w:id="2211" w:name="_Toc51867683"/>
      <w:bookmarkStart w:id="2212" w:name="_Toc67681030"/>
      <w:r w:rsidRPr="00B3056F">
        <w:t>6.1.5.2</w:t>
      </w:r>
      <w:r w:rsidRPr="00B3056F">
        <w:tab/>
        <w:t>Data Change Notification</w:t>
      </w:r>
      <w:bookmarkEnd w:id="2206"/>
      <w:bookmarkEnd w:id="2207"/>
      <w:bookmarkEnd w:id="2208"/>
      <w:bookmarkEnd w:id="2209"/>
      <w:bookmarkEnd w:id="2210"/>
      <w:bookmarkEnd w:id="2211"/>
      <w:bookmarkEnd w:id="2212"/>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bookmarkStart w:id="2213"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bookmarkEnd w:id="2213"/>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14" w:name="_Toc11338576"/>
      <w:bookmarkStart w:id="2215" w:name="_Toc27585228"/>
      <w:bookmarkStart w:id="2216" w:name="_Toc36457194"/>
      <w:bookmarkStart w:id="2217" w:name="_Toc45028088"/>
      <w:bookmarkStart w:id="2218" w:name="_Toc45028923"/>
      <w:bookmarkStart w:id="2219" w:name="_Toc51867684"/>
      <w:bookmarkStart w:id="2220" w:name="_Toc67681031"/>
      <w:r w:rsidRPr="00B3056F">
        <w:lastRenderedPageBreak/>
        <w:t>6.1.6</w:t>
      </w:r>
      <w:r w:rsidRPr="00B3056F">
        <w:tab/>
        <w:t>Data Model</w:t>
      </w:r>
      <w:bookmarkEnd w:id="2214"/>
      <w:bookmarkEnd w:id="2215"/>
      <w:bookmarkEnd w:id="2216"/>
      <w:bookmarkEnd w:id="2217"/>
      <w:bookmarkEnd w:id="2218"/>
      <w:bookmarkEnd w:id="2219"/>
      <w:bookmarkEnd w:id="2220"/>
    </w:p>
    <w:p w14:paraId="2E3EB439" w14:textId="77777777" w:rsidR="00EF45DA" w:rsidRPr="00B3056F" w:rsidRDefault="00EF45DA" w:rsidP="00EF45DA">
      <w:pPr>
        <w:pStyle w:val="Heading4"/>
      </w:pPr>
      <w:bookmarkStart w:id="2221" w:name="_Toc11338577"/>
      <w:bookmarkStart w:id="2222" w:name="_Toc27585229"/>
      <w:bookmarkStart w:id="2223" w:name="_Toc36457195"/>
      <w:bookmarkStart w:id="2224" w:name="_Toc45028089"/>
      <w:bookmarkStart w:id="2225" w:name="_Toc45028924"/>
      <w:bookmarkStart w:id="2226" w:name="_Toc51867685"/>
      <w:bookmarkStart w:id="2227" w:name="_Toc67681032"/>
      <w:r w:rsidRPr="00B3056F">
        <w:t>6.1.6.1</w:t>
      </w:r>
      <w:r w:rsidRPr="00B3056F">
        <w:tab/>
        <w:t>General</w:t>
      </w:r>
      <w:bookmarkEnd w:id="2221"/>
      <w:bookmarkEnd w:id="2222"/>
      <w:bookmarkEnd w:id="2223"/>
      <w:bookmarkEnd w:id="2224"/>
      <w:bookmarkEnd w:id="2225"/>
      <w:bookmarkEnd w:id="2226"/>
      <w:bookmarkEnd w:id="2227"/>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bookmarkStart w:id="2228" w:name="OLE_LINK15"/>
            <w:r w:rsidRPr="00B3056F">
              <w:rPr>
                <w:rFonts w:hint="eastAsia"/>
              </w:rPr>
              <w:t>AppPortId</w:t>
            </w:r>
            <w:bookmarkEnd w:id="2228"/>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17CAA6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261B3E" w14:textId="71461205" w:rsidR="00FC6F0E" w:rsidRPr="00B3056F" w:rsidRDefault="00FC6F0E" w:rsidP="00FC6F0E">
            <w:pPr>
              <w:pStyle w:val="TAL"/>
            </w:pPr>
            <w:r>
              <w:t>SmfRegistrationInfo</w:t>
            </w:r>
          </w:p>
        </w:tc>
        <w:tc>
          <w:tcPr>
            <w:tcW w:w="1556" w:type="dxa"/>
            <w:tcBorders>
              <w:top w:val="single" w:sz="4" w:space="0" w:color="auto"/>
              <w:left w:val="single" w:sz="4" w:space="0" w:color="auto"/>
              <w:bottom w:val="single" w:sz="4" w:space="0" w:color="auto"/>
              <w:right w:val="single" w:sz="4" w:space="0" w:color="auto"/>
            </w:tcBorders>
          </w:tcPr>
          <w:p w14:paraId="28EFFADB" w14:textId="282E46F3" w:rsidR="00FC6F0E" w:rsidRPr="00B3056F" w:rsidRDefault="00FC6F0E" w:rsidP="00FC6F0E">
            <w:pPr>
              <w:pStyle w:val="TAL"/>
            </w:pPr>
            <w:r>
              <w:t>6.1.6.2.53</w:t>
            </w:r>
          </w:p>
        </w:tc>
        <w:tc>
          <w:tcPr>
            <w:tcW w:w="4420" w:type="dxa"/>
            <w:tcBorders>
              <w:top w:val="single" w:sz="4" w:space="0" w:color="auto"/>
              <w:left w:val="single" w:sz="4" w:space="0" w:color="auto"/>
              <w:bottom w:val="single" w:sz="4" w:space="0" w:color="auto"/>
              <w:right w:val="single" w:sz="4" w:space="0" w:color="auto"/>
            </w:tcBorders>
          </w:tcPr>
          <w:p w14:paraId="19777B87" w14:textId="77777777" w:rsidR="00FC6F0E" w:rsidRPr="00B3056F" w:rsidRDefault="00FC6F0E" w:rsidP="00FC6F0E">
            <w:pPr>
              <w:pStyle w:val="TAL"/>
              <w:rPr>
                <w:rFonts w:cs="Arial"/>
                <w:szCs w:val="18"/>
              </w:rPr>
            </w:pP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lastRenderedPageBreak/>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bookmarkStart w:id="2229" w:name="_Hlk40710916"/>
            <w:r>
              <w:rPr>
                <w:rFonts w:cs="Arial"/>
                <w:szCs w:val="18"/>
              </w:rPr>
              <w:t xml:space="preserve">LCS </w:t>
            </w:r>
            <w:r w:rsidRPr="00E525A8">
              <w:rPr>
                <w:rFonts w:cs="Arial"/>
                <w:szCs w:val="18"/>
              </w:rPr>
              <w:t>Broadcast Assistance Data Types</w:t>
            </w:r>
            <w:bookmarkEnd w:id="2229"/>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bookmarkStart w:id="2230" w:name="_Hlk519761610"/>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bookmarkEnd w:id="2230"/>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77777777" w:rsidR="00B829E2" w:rsidRPr="00B3056F" w:rsidRDefault="00B829E2" w:rsidP="00B829E2">
            <w:pPr>
              <w:pStyle w:val="TAL"/>
              <w:rPr>
                <w:rFonts w:cs="Arial"/>
                <w:szCs w:val="18"/>
              </w:rPr>
            </w:pPr>
            <w:r w:rsidRPr="00B3056F">
              <w:rPr>
                <w:rFonts w:cs="Arial"/>
                <w:szCs w:val="18"/>
              </w:rPr>
              <w:t>- vnGroupInfo and sharedVnGroupDataIds; see clause 6.1.6.2.4,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77777777" w:rsidR="00B829E2" w:rsidRPr="00CD2628" w:rsidRDefault="00B829E2" w:rsidP="00B829E2">
            <w:pPr>
              <w:pStyle w:val="TAL"/>
            </w:pPr>
            <w:r>
              <w:t xml:space="preserve">3GPP TS 29.571 </w:t>
            </w:r>
            <w:r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31" w:name="_Toc11338578"/>
      <w:bookmarkStart w:id="2232" w:name="_Toc27585230"/>
      <w:bookmarkStart w:id="2233" w:name="_Toc36457196"/>
      <w:bookmarkStart w:id="2234" w:name="_Toc45028090"/>
      <w:bookmarkStart w:id="2235" w:name="_Toc45028925"/>
      <w:bookmarkStart w:id="2236" w:name="_Toc51867686"/>
      <w:bookmarkStart w:id="2237" w:name="_Toc67681033"/>
      <w:r w:rsidRPr="00B3056F">
        <w:rPr>
          <w:lang w:val="en-US"/>
        </w:rPr>
        <w:t>6.1.6.2</w:t>
      </w:r>
      <w:r w:rsidRPr="00B3056F">
        <w:rPr>
          <w:lang w:val="en-US"/>
        </w:rPr>
        <w:tab/>
        <w:t>Structured data types</w:t>
      </w:r>
      <w:bookmarkEnd w:id="2231"/>
      <w:bookmarkEnd w:id="2232"/>
      <w:bookmarkEnd w:id="2233"/>
      <w:bookmarkEnd w:id="2234"/>
      <w:bookmarkEnd w:id="2235"/>
      <w:bookmarkEnd w:id="2236"/>
      <w:bookmarkEnd w:id="2237"/>
    </w:p>
    <w:p w14:paraId="64D66EE4" w14:textId="77777777" w:rsidR="00EF45DA" w:rsidRPr="00B3056F" w:rsidRDefault="00EF45DA" w:rsidP="00EF45DA">
      <w:pPr>
        <w:pStyle w:val="Heading5"/>
      </w:pPr>
      <w:bookmarkStart w:id="2238" w:name="_Toc11338579"/>
      <w:bookmarkStart w:id="2239" w:name="_Toc27585231"/>
      <w:bookmarkStart w:id="2240" w:name="_Toc36457197"/>
      <w:bookmarkStart w:id="2241" w:name="_Toc45028091"/>
      <w:bookmarkStart w:id="2242" w:name="_Toc45028926"/>
      <w:bookmarkStart w:id="2243" w:name="_Toc51867687"/>
      <w:bookmarkStart w:id="2244" w:name="_Toc67681034"/>
      <w:r w:rsidRPr="00B3056F">
        <w:t>6.1.6.2.1</w:t>
      </w:r>
      <w:r w:rsidRPr="00B3056F">
        <w:tab/>
        <w:t>Introduction</w:t>
      </w:r>
      <w:bookmarkEnd w:id="2238"/>
      <w:bookmarkEnd w:id="2239"/>
      <w:bookmarkEnd w:id="2240"/>
      <w:bookmarkEnd w:id="2241"/>
      <w:bookmarkEnd w:id="2242"/>
      <w:bookmarkEnd w:id="2243"/>
      <w:bookmarkEnd w:id="2244"/>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45" w:name="_Toc11338580"/>
      <w:bookmarkStart w:id="2246" w:name="_Toc27585232"/>
      <w:bookmarkStart w:id="2247" w:name="_Toc36457198"/>
      <w:bookmarkStart w:id="2248" w:name="_Toc45028092"/>
      <w:bookmarkStart w:id="2249" w:name="_Toc45028927"/>
      <w:bookmarkStart w:id="2250" w:name="_Toc51867688"/>
      <w:bookmarkStart w:id="2251" w:name="_Toc67681035"/>
      <w:r w:rsidRPr="00B3056F">
        <w:t>6.1.6.2.2</w:t>
      </w:r>
      <w:r w:rsidRPr="00B3056F">
        <w:tab/>
        <w:t>Type: Nssai</w:t>
      </w:r>
      <w:bookmarkEnd w:id="2245"/>
      <w:bookmarkEnd w:id="2246"/>
      <w:bookmarkEnd w:id="2247"/>
      <w:bookmarkEnd w:id="2248"/>
      <w:bookmarkEnd w:id="2249"/>
      <w:bookmarkEnd w:id="2250"/>
      <w:bookmarkEnd w:id="2251"/>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D22183">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77777777" w:rsidR="006F0E6F" w:rsidRDefault="006F0E6F" w:rsidP="00D22183">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52" w:name="_Toc11338581"/>
      <w:bookmarkStart w:id="2253" w:name="_Toc27585233"/>
      <w:bookmarkStart w:id="2254" w:name="_Toc36457199"/>
      <w:bookmarkStart w:id="2255" w:name="_Toc45028093"/>
      <w:bookmarkStart w:id="2256" w:name="_Toc45028928"/>
      <w:bookmarkStart w:id="2257" w:name="_Toc51867689"/>
      <w:bookmarkStart w:id="2258" w:name="_Toc67681036"/>
      <w:r w:rsidRPr="00B3056F">
        <w:lastRenderedPageBreak/>
        <w:t>6.1.6.2.3</w:t>
      </w:r>
      <w:r w:rsidRPr="00B3056F">
        <w:tab/>
        <w:t>Type: SdmSubscription</w:t>
      </w:r>
      <w:bookmarkEnd w:id="2252"/>
      <w:bookmarkEnd w:id="2253"/>
      <w:bookmarkEnd w:id="2254"/>
      <w:bookmarkEnd w:id="2255"/>
      <w:bookmarkEnd w:id="2256"/>
      <w:bookmarkEnd w:id="2257"/>
      <w:bookmarkEnd w:id="2258"/>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74FF46B6" w:rsidR="00EF45DA" w:rsidRPr="00B3056F" w:rsidRDefault="00734EA9" w:rsidP="00734EA9">
            <w:pPr>
              <w:pStyle w:val="TAN"/>
            </w:pPr>
            <w:r>
              <w:t>NOTE 3:</w:t>
            </w:r>
            <w:r>
              <w:tab/>
              <w:t xml:space="preserve">The UDM should handle only the relative-path part </w:t>
            </w:r>
            <w:r w:rsidRPr="000B0E47">
              <w:t>(apiSpecificResourceUriPart, see 3GPP TS 29.501 [5] clause 4.4.1)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59" w:name="_Toc11338582"/>
      <w:bookmarkStart w:id="2260" w:name="_Toc27585234"/>
      <w:bookmarkStart w:id="2261" w:name="_Toc36457200"/>
      <w:bookmarkStart w:id="2262" w:name="_Toc45028094"/>
      <w:bookmarkStart w:id="2263" w:name="_Toc45028929"/>
      <w:bookmarkStart w:id="2264" w:name="_Toc51867690"/>
      <w:bookmarkStart w:id="2265" w:name="_Toc67681037"/>
      <w:r w:rsidRPr="00B3056F">
        <w:lastRenderedPageBreak/>
        <w:t>6.1.6.2.4</w:t>
      </w:r>
      <w:r w:rsidRPr="00B3056F">
        <w:tab/>
        <w:t>Type: AccessAndMobilitySubscriptionData</w:t>
      </w:r>
      <w:bookmarkEnd w:id="2259"/>
      <w:bookmarkEnd w:id="2260"/>
      <w:bookmarkEnd w:id="2261"/>
      <w:bookmarkEnd w:id="2262"/>
      <w:bookmarkEnd w:id="2263"/>
      <w:bookmarkEnd w:id="2264"/>
      <w:bookmarkEnd w:id="2265"/>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66" w:name="_Toc11338583"/>
      <w:bookmarkStart w:id="2267" w:name="_Toc27585235"/>
      <w:bookmarkStart w:id="2268" w:name="_Toc36457201"/>
      <w:bookmarkStart w:id="2269" w:name="_Toc45028095"/>
      <w:bookmarkStart w:id="2270" w:name="_Toc45028930"/>
      <w:bookmarkStart w:id="2271" w:name="_Toc51867691"/>
      <w:bookmarkStart w:id="2272" w:name="_Toc67681038"/>
      <w:r w:rsidRPr="00B3056F">
        <w:t>6.1.6.2.5</w:t>
      </w:r>
      <w:r w:rsidRPr="00B3056F">
        <w:tab/>
        <w:t>Type: SmfSelectionSubscriptionData</w:t>
      </w:r>
      <w:bookmarkEnd w:id="2266"/>
      <w:bookmarkEnd w:id="2267"/>
      <w:bookmarkEnd w:id="2268"/>
      <w:bookmarkEnd w:id="2269"/>
      <w:bookmarkEnd w:id="2270"/>
      <w:bookmarkEnd w:id="2271"/>
      <w:bookmarkEnd w:id="2272"/>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73" w:name="_Toc11338584"/>
      <w:bookmarkStart w:id="2274" w:name="_Toc27585236"/>
      <w:bookmarkStart w:id="2275" w:name="_Toc36457202"/>
      <w:bookmarkStart w:id="2276" w:name="_Toc45028096"/>
      <w:bookmarkStart w:id="2277" w:name="_Toc45028931"/>
      <w:bookmarkStart w:id="2278" w:name="_Toc51867692"/>
      <w:bookmarkStart w:id="2279" w:name="_Hlk515202402"/>
      <w:bookmarkStart w:id="2280" w:name="_Toc67681039"/>
      <w:r w:rsidRPr="00B3056F">
        <w:lastRenderedPageBreak/>
        <w:t>6.1.6.2.6</w:t>
      </w:r>
      <w:r w:rsidRPr="00B3056F">
        <w:tab/>
        <w:t>Type: DnnInfo</w:t>
      </w:r>
      <w:bookmarkEnd w:id="2273"/>
      <w:bookmarkEnd w:id="2274"/>
      <w:bookmarkEnd w:id="2275"/>
      <w:bookmarkEnd w:id="2276"/>
      <w:bookmarkEnd w:id="2277"/>
      <w:bookmarkEnd w:id="2278"/>
      <w:bookmarkEnd w:id="2280"/>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81" w:name="_Toc11338585"/>
      <w:bookmarkStart w:id="2282" w:name="_Toc27585237"/>
      <w:bookmarkStart w:id="2283" w:name="_Toc36457203"/>
      <w:bookmarkStart w:id="2284" w:name="_Toc45028097"/>
      <w:bookmarkStart w:id="2285" w:name="_Toc45028932"/>
      <w:bookmarkStart w:id="2286" w:name="_Toc51867693"/>
      <w:bookmarkStart w:id="2287" w:name="_Toc67681040"/>
      <w:bookmarkEnd w:id="2279"/>
      <w:r w:rsidRPr="00B3056F">
        <w:t>6.1.6.2.7</w:t>
      </w:r>
      <w:r w:rsidRPr="00B3056F">
        <w:tab/>
        <w:t>Type: SnssaiInfo</w:t>
      </w:r>
      <w:bookmarkEnd w:id="2281"/>
      <w:bookmarkEnd w:id="2282"/>
      <w:bookmarkEnd w:id="2283"/>
      <w:bookmarkEnd w:id="2284"/>
      <w:bookmarkEnd w:id="2285"/>
      <w:bookmarkEnd w:id="2286"/>
      <w:bookmarkEnd w:id="2287"/>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88" w:name="_Toc11338586"/>
      <w:bookmarkStart w:id="2289" w:name="_Toc27585238"/>
      <w:bookmarkStart w:id="2290" w:name="_Toc36457204"/>
      <w:bookmarkStart w:id="2291" w:name="_Toc45028098"/>
      <w:bookmarkStart w:id="2292" w:name="_Toc45028933"/>
      <w:bookmarkStart w:id="2293" w:name="_Toc51867694"/>
      <w:bookmarkStart w:id="2294" w:name="_Toc67681041"/>
      <w:r w:rsidRPr="00B3056F">
        <w:lastRenderedPageBreak/>
        <w:t>6.1.6.2.8</w:t>
      </w:r>
      <w:r w:rsidRPr="00B3056F">
        <w:tab/>
        <w:t>Type: SessionManagementSubscriptionData</w:t>
      </w:r>
      <w:bookmarkEnd w:id="2288"/>
      <w:bookmarkEnd w:id="2289"/>
      <w:bookmarkEnd w:id="2290"/>
      <w:bookmarkEnd w:id="2291"/>
      <w:bookmarkEnd w:id="2292"/>
      <w:bookmarkEnd w:id="2293"/>
      <w:bookmarkEnd w:id="2294"/>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95" w:name="_Toc11338587"/>
      <w:bookmarkStart w:id="2296" w:name="_Toc27585239"/>
      <w:bookmarkStart w:id="2297" w:name="_Toc36457205"/>
      <w:bookmarkStart w:id="2298" w:name="_Toc45028099"/>
      <w:bookmarkStart w:id="2299" w:name="_Toc45028934"/>
      <w:bookmarkStart w:id="2300" w:name="_Toc51867695"/>
      <w:bookmarkStart w:id="2301" w:name="_Toc67681042"/>
      <w:r w:rsidRPr="00B3056F">
        <w:lastRenderedPageBreak/>
        <w:t>6.1.6.2.9</w:t>
      </w:r>
      <w:r w:rsidRPr="00B3056F">
        <w:tab/>
        <w:t>Type: DnnConfiguration</w:t>
      </w:r>
      <w:bookmarkEnd w:id="2295"/>
      <w:bookmarkEnd w:id="2296"/>
      <w:bookmarkEnd w:id="2297"/>
      <w:bookmarkEnd w:id="2298"/>
      <w:bookmarkEnd w:id="2299"/>
      <w:bookmarkEnd w:id="2300"/>
      <w:bookmarkEnd w:id="2301"/>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D2218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D22183">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D22183">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D22183">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D22183">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77777777" w:rsidR="00DF565F" w:rsidRDefault="00DF565F" w:rsidP="00D22183">
            <w:pPr>
              <w:pStyle w:val="TAL"/>
              <w:rPr>
                <w:rFonts w:cs="Arial"/>
                <w:szCs w:val="18"/>
              </w:rPr>
            </w:pPr>
            <w:r>
              <w:t xml:space="preserve">The IPTV access control information used in IPTV access procedure, </w:t>
            </w:r>
            <w:r w:rsidRPr="00B3056F">
              <w:rPr>
                <w:rFonts w:cs="Arial" w:hint="eastAsia"/>
                <w:szCs w:val="18"/>
                <w:lang w:eastAsia="zh-CN"/>
              </w:rPr>
              <w:t xml:space="preserve">see clause </w:t>
            </w:r>
            <w:r>
              <w:rPr>
                <w:rFonts w:cs="Arial"/>
                <w:szCs w:val="18"/>
                <w:lang w:eastAsia="zh-CN"/>
              </w:rPr>
              <w:t>7.7.1.1.2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302" w:name="_Toc11338588"/>
      <w:bookmarkStart w:id="2303" w:name="_Toc27585240"/>
      <w:bookmarkStart w:id="2304" w:name="_Toc36457206"/>
      <w:bookmarkStart w:id="2305" w:name="_Toc45028100"/>
      <w:bookmarkStart w:id="2306" w:name="_Toc45028935"/>
      <w:bookmarkStart w:id="2307" w:name="_Toc51867696"/>
      <w:bookmarkStart w:id="2308" w:name="_Toc67681043"/>
      <w:r w:rsidRPr="00B3056F">
        <w:t>6.1.6.2.10</w:t>
      </w:r>
      <w:r w:rsidRPr="00B3056F">
        <w:tab/>
        <w:t>Void</w:t>
      </w:r>
      <w:bookmarkEnd w:id="2302"/>
      <w:bookmarkEnd w:id="2303"/>
      <w:bookmarkEnd w:id="2304"/>
      <w:bookmarkEnd w:id="2305"/>
      <w:bookmarkEnd w:id="2306"/>
      <w:bookmarkEnd w:id="2307"/>
      <w:bookmarkEnd w:id="2308"/>
    </w:p>
    <w:p w14:paraId="7C736057" w14:textId="35BBE9CC" w:rsidR="00EF45DA" w:rsidRPr="00B3056F" w:rsidRDefault="00EF45DA" w:rsidP="00EF45DA">
      <w:pPr>
        <w:pStyle w:val="Heading5"/>
      </w:pPr>
      <w:bookmarkStart w:id="2309" w:name="_Toc11338589"/>
      <w:bookmarkStart w:id="2310" w:name="_Toc27585241"/>
      <w:bookmarkStart w:id="2311" w:name="_Toc36457207"/>
      <w:bookmarkStart w:id="2312" w:name="_Toc45028101"/>
      <w:bookmarkStart w:id="2313" w:name="_Toc45028936"/>
      <w:bookmarkStart w:id="2314" w:name="_Toc51867697"/>
      <w:bookmarkStart w:id="2315" w:name="_Toc67681044"/>
      <w:r w:rsidRPr="00B3056F">
        <w:t>6.1.6.2.11</w:t>
      </w:r>
      <w:r w:rsidRPr="00B3056F">
        <w:tab/>
        <w:t>Type: PduSessionTypes</w:t>
      </w:r>
      <w:bookmarkEnd w:id="2309"/>
      <w:bookmarkEnd w:id="2310"/>
      <w:bookmarkEnd w:id="2311"/>
      <w:bookmarkEnd w:id="2312"/>
      <w:bookmarkEnd w:id="2313"/>
      <w:bookmarkEnd w:id="2314"/>
      <w:bookmarkEnd w:id="2315"/>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16" w:name="_Toc11338590"/>
      <w:bookmarkStart w:id="2317" w:name="_Toc27585242"/>
      <w:bookmarkStart w:id="2318" w:name="_Toc36457208"/>
      <w:bookmarkStart w:id="2319" w:name="_Toc45028102"/>
      <w:bookmarkStart w:id="2320" w:name="_Toc45028937"/>
      <w:bookmarkStart w:id="2321" w:name="_Toc51867698"/>
      <w:bookmarkStart w:id="2322" w:name="_Toc67681045"/>
      <w:r w:rsidRPr="00B3056F">
        <w:t>6.1.6.2.12</w:t>
      </w:r>
      <w:r w:rsidRPr="00B3056F">
        <w:tab/>
        <w:t>Type: SscModes</w:t>
      </w:r>
      <w:bookmarkEnd w:id="2316"/>
      <w:bookmarkEnd w:id="2317"/>
      <w:bookmarkEnd w:id="2318"/>
      <w:bookmarkEnd w:id="2319"/>
      <w:bookmarkEnd w:id="2320"/>
      <w:bookmarkEnd w:id="2321"/>
      <w:bookmarkEnd w:id="2322"/>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23" w:name="_Toc11338591"/>
      <w:bookmarkStart w:id="2324" w:name="_Toc27585243"/>
      <w:bookmarkStart w:id="2325" w:name="_Toc36457209"/>
      <w:bookmarkStart w:id="2326" w:name="_Toc45028103"/>
      <w:bookmarkStart w:id="2327" w:name="_Toc45028938"/>
      <w:bookmarkStart w:id="2328" w:name="_Toc51867699"/>
      <w:bookmarkStart w:id="2329" w:name="_Toc67681046"/>
      <w:r w:rsidRPr="00B3056F">
        <w:t>6.1.6.2.13</w:t>
      </w:r>
      <w:r w:rsidRPr="00B3056F">
        <w:tab/>
        <w:t>Type: SmsSubscriptionData</w:t>
      </w:r>
      <w:bookmarkEnd w:id="2323"/>
      <w:bookmarkEnd w:id="2324"/>
      <w:bookmarkEnd w:id="2325"/>
      <w:bookmarkEnd w:id="2326"/>
      <w:bookmarkEnd w:id="2327"/>
      <w:bookmarkEnd w:id="2328"/>
      <w:bookmarkEnd w:id="2329"/>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30" w:name="_Toc11338592"/>
      <w:bookmarkStart w:id="2331" w:name="_Toc27585244"/>
      <w:bookmarkStart w:id="2332" w:name="_Toc36457210"/>
      <w:bookmarkStart w:id="2333" w:name="_Toc45028104"/>
      <w:bookmarkStart w:id="2334" w:name="_Toc45028939"/>
      <w:bookmarkStart w:id="2335" w:name="_Toc51867700"/>
      <w:bookmarkStart w:id="2336" w:name="_Toc67681047"/>
      <w:r w:rsidRPr="00B3056F">
        <w:lastRenderedPageBreak/>
        <w:t>6.1.6.2.14</w:t>
      </w:r>
      <w:r w:rsidRPr="00B3056F">
        <w:tab/>
        <w:t>Type: SmsManagementSubscriptionData</w:t>
      </w:r>
      <w:bookmarkEnd w:id="2330"/>
      <w:bookmarkEnd w:id="2331"/>
      <w:bookmarkEnd w:id="2332"/>
      <w:bookmarkEnd w:id="2333"/>
      <w:bookmarkEnd w:id="2334"/>
      <w:bookmarkEnd w:id="2335"/>
      <w:bookmarkEnd w:id="2336"/>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37" w:name="_Toc11338593"/>
      <w:bookmarkStart w:id="2338" w:name="_Toc27585245"/>
      <w:bookmarkStart w:id="2339" w:name="_Toc36457211"/>
      <w:bookmarkStart w:id="2340" w:name="_Toc45028105"/>
      <w:bookmarkStart w:id="2341" w:name="_Toc45028940"/>
      <w:bookmarkStart w:id="2342" w:name="_Toc51867701"/>
      <w:bookmarkStart w:id="2343" w:name="_Toc67681048"/>
      <w:r w:rsidRPr="00B3056F">
        <w:t>6.1.6.2.15</w:t>
      </w:r>
      <w:r w:rsidRPr="00B3056F">
        <w:tab/>
        <w:t>Type: SubscriptionDataSets</w:t>
      </w:r>
      <w:bookmarkEnd w:id="2337"/>
      <w:bookmarkEnd w:id="2338"/>
      <w:bookmarkEnd w:id="2339"/>
      <w:bookmarkEnd w:id="2340"/>
      <w:bookmarkEnd w:id="2341"/>
      <w:bookmarkEnd w:id="2342"/>
      <w:bookmarkEnd w:id="2343"/>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2344" w:name="_Hlk40439836"/>
            <w:bookmarkStart w:id="2345" w:name="_Hlk40710398"/>
            <w:r>
              <w:t>LcsBroadcastAssistanceTypesData</w:t>
            </w:r>
            <w:bookmarkEnd w:id="2344"/>
            <w:bookmarkEnd w:id="2345"/>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46" w:name="_Toc11338594"/>
      <w:bookmarkStart w:id="2347" w:name="_Toc27585246"/>
      <w:bookmarkStart w:id="2348" w:name="_Toc36457212"/>
      <w:bookmarkStart w:id="2349" w:name="_Toc45028106"/>
      <w:bookmarkStart w:id="2350" w:name="_Toc45028941"/>
      <w:bookmarkStart w:id="2351" w:name="_Toc51867702"/>
      <w:bookmarkStart w:id="2352" w:name="_Toc67681049"/>
      <w:r w:rsidRPr="00B3056F">
        <w:lastRenderedPageBreak/>
        <w:t>6.1.6.2.16</w:t>
      </w:r>
      <w:r w:rsidRPr="00B3056F">
        <w:tab/>
        <w:t>Type: UeContextInSmfData</w:t>
      </w:r>
      <w:bookmarkEnd w:id="2346"/>
      <w:bookmarkEnd w:id="2347"/>
      <w:bookmarkEnd w:id="2348"/>
      <w:bookmarkEnd w:id="2349"/>
      <w:bookmarkEnd w:id="2350"/>
      <w:bookmarkEnd w:id="2351"/>
      <w:bookmarkEnd w:id="2352"/>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53" w:name="_Toc11338595"/>
      <w:bookmarkStart w:id="2354" w:name="_Toc27585247"/>
      <w:bookmarkStart w:id="2355" w:name="_Toc36457213"/>
      <w:bookmarkStart w:id="2356" w:name="_Toc45028107"/>
      <w:bookmarkStart w:id="2357" w:name="_Toc45028942"/>
      <w:bookmarkStart w:id="2358" w:name="_Toc51867703"/>
      <w:bookmarkStart w:id="2359" w:name="_Toc67681050"/>
      <w:r w:rsidRPr="00B3056F">
        <w:t>6.1.6.2.17</w:t>
      </w:r>
      <w:r w:rsidRPr="00B3056F">
        <w:tab/>
        <w:t>Type: PduSession</w:t>
      </w:r>
      <w:bookmarkEnd w:id="2353"/>
      <w:bookmarkEnd w:id="2354"/>
      <w:bookmarkEnd w:id="2355"/>
      <w:bookmarkEnd w:id="2356"/>
      <w:bookmarkEnd w:id="2357"/>
      <w:bookmarkEnd w:id="2358"/>
      <w:bookmarkEnd w:id="2359"/>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60" w:name="_Toc11338596"/>
      <w:bookmarkStart w:id="2361" w:name="_Toc27585248"/>
      <w:bookmarkStart w:id="2362" w:name="_Toc36457214"/>
      <w:bookmarkStart w:id="2363" w:name="_Toc45028108"/>
      <w:bookmarkStart w:id="2364" w:name="_Toc45028943"/>
      <w:bookmarkStart w:id="2365" w:name="_Toc51867704"/>
      <w:bookmarkStart w:id="2366" w:name="_Toc67681051"/>
      <w:r w:rsidRPr="00B3056F">
        <w:t>6.1.6.2.18</w:t>
      </w:r>
      <w:r w:rsidRPr="00B3056F">
        <w:tab/>
        <w:t>Type: IdTranslationResult</w:t>
      </w:r>
      <w:bookmarkEnd w:id="2360"/>
      <w:bookmarkEnd w:id="2361"/>
      <w:bookmarkEnd w:id="2362"/>
      <w:bookmarkEnd w:id="2363"/>
      <w:bookmarkEnd w:id="2364"/>
      <w:bookmarkEnd w:id="2365"/>
      <w:bookmarkEnd w:id="2366"/>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67" w:name="_Toc11338597"/>
      <w:bookmarkStart w:id="2368" w:name="_Toc27585249"/>
      <w:bookmarkStart w:id="2369" w:name="_Toc36457215"/>
      <w:bookmarkStart w:id="2370" w:name="_Toc45028109"/>
      <w:bookmarkStart w:id="2371" w:name="_Toc45028944"/>
      <w:bookmarkStart w:id="2372" w:name="_Toc51867705"/>
      <w:bookmarkStart w:id="2373" w:name="_Toc67681052"/>
      <w:r w:rsidRPr="00B3056F">
        <w:t>6.1.6.2.19</w:t>
      </w:r>
      <w:r w:rsidRPr="00B3056F">
        <w:tab/>
        <w:t>Void</w:t>
      </w:r>
      <w:bookmarkEnd w:id="2367"/>
      <w:bookmarkEnd w:id="2368"/>
      <w:bookmarkEnd w:id="2369"/>
      <w:bookmarkEnd w:id="2370"/>
      <w:bookmarkEnd w:id="2371"/>
      <w:bookmarkEnd w:id="2372"/>
      <w:bookmarkEnd w:id="2373"/>
    </w:p>
    <w:p w14:paraId="1373AB03" w14:textId="77777777" w:rsidR="00EF45DA" w:rsidRPr="00B3056F" w:rsidRDefault="00EF45DA" w:rsidP="00EF45DA">
      <w:pPr>
        <w:pStyle w:val="Heading5"/>
      </w:pPr>
      <w:bookmarkStart w:id="2374" w:name="_Toc11338598"/>
      <w:bookmarkStart w:id="2375" w:name="_Toc27585250"/>
      <w:bookmarkStart w:id="2376" w:name="_Toc36457216"/>
      <w:bookmarkStart w:id="2377" w:name="_Toc45028110"/>
      <w:bookmarkStart w:id="2378" w:name="_Toc45028945"/>
      <w:bookmarkStart w:id="2379" w:name="_Toc51867706"/>
      <w:bookmarkStart w:id="2380" w:name="_Toc67681053"/>
      <w:r w:rsidRPr="00B3056F">
        <w:t>6.1.6.2.20</w:t>
      </w:r>
      <w:r w:rsidRPr="00B3056F">
        <w:tab/>
        <w:t>Void</w:t>
      </w:r>
      <w:bookmarkEnd w:id="2374"/>
      <w:bookmarkEnd w:id="2375"/>
      <w:bookmarkEnd w:id="2376"/>
      <w:bookmarkEnd w:id="2377"/>
      <w:bookmarkEnd w:id="2378"/>
      <w:bookmarkEnd w:id="2379"/>
      <w:bookmarkEnd w:id="2380"/>
    </w:p>
    <w:p w14:paraId="57745FA4" w14:textId="18996E02" w:rsidR="00EF45DA" w:rsidRPr="00B3056F" w:rsidRDefault="00EF45DA" w:rsidP="00EF45DA">
      <w:pPr>
        <w:pStyle w:val="Heading5"/>
      </w:pPr>
      <w:bookmarkStart w:id="2381" w:name="_Toc11338599"/>
      <w:bookmarkStart w:id="2382" w:name="_Toc27585251"/>
      <w:bookmarkStart w:id="2383" w:name="_Toc36457217"/>
      <w:bookmarkStart w:id="2384" w:name="_Toc45028111"/>
      <w:bookmarkStart w:id="2385" w:name="_Toc45028946"/>
      <w:bookmarkStart w:id="2386" w:name="_Toc51867707"/>
      <w:bookmarkStart w:id="2387" w:name="_Toc67681054"/>
      <w:r w:rsidRPr="00B3056F">
        <w:t>6.1.6.2.21</w:t>
      </w:r>
      <w:r w:rsidRPr="00B3056F">
        <w:tab/>
        <w:t>Type: ModificationNotification</w:t>
      </w:r>
      <w:bookmarkEnd w:id="2381"/>
      <w:bookmarkEnd w:id="2382"/>
      <w:bookmarkEnd w:id="2383"/>
      <w:bookmarkEnd w:id="2384"/>
      <w:bookmarkEnd w:id="2385"/>
      <w:bookmarkEnd w:id="2386"/>
      <w:bookmarkEnd w:id="2387"/>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88" w:name="_Toc11338600"/>
      <w:bookmarkStart w:id="2389" w:name="_Toc27585252"/>
      <w:bookmarkStart w:id="2390" w:name="_Toc36457218"/>
      <w:bookmarkStart w:id="2391" w:name="_Toc45028112"/>
      <w:bookmarkStart w:id="2392" w:name="_Toc45028947"/>
      <w:bookmarkStart w:id="2393" w:name="_Toc51867708"/>
      <w:bookmarkStart w:id="2394" w:name="_Toc67681055"/>
      <w:r w:rsidRPr="00B3056F">
        <w:t>6.1.6.2.22</w:t>
      </w:r>
      <w:r w:rsidRPr="00B3056F">
        <w:tab/>
        <w:t>Type: IpAddress</w:t>
      </w:r>
      <w:bookmarkEnd w:id="2388"/>
      <w:bookmarkEnd w:id="2389"/>
      <w:bookmarkEnd w:id="2390"/>
      <w:bookmarkEnd w:id="2391"/>
      <w:bookmarkEnd w:id="2392"/>
      <w:bookmarkEnd w:id="2393"/>
      <w:bookmarkEnd w:id="2394"/>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95" w:name="_Toc11338601"/>
      <w:bookmarkStart w:id="2396" w:name="_Toc27585253"/>
      <w:bookmarkStart w:id="2397" w:name="_Toc36457219"/>
      <w:bookmarkStart w:id="2398" w:name="_Toc45028113"/>
      <w:bookmarkStart w:id="2399" w:name="_Toc45028948"/>
      <w:bookmarkStart w:id="2400" w:name="_Toc51867709"/>
      <w:bookmarkStart w:id="2401" w:name="_Toc67681056"/>
      <w:r w:rsidRPr="00B3056F">
        <w:lastRenderedPageBreak/>
        <w:t>6.1.6.2.23</w:t>
      </w:r>
      <w:r w:rsidRPr="00B3056F">
        <w:tab/>
        <w:t>Type: UeContextInSmsfData</w:t>
      </w:r>
      <w:bookmarkEnd w:id="2395"/>
      <w:bookmarkEnd w:id="2396"/>
      <w:bookmarkEnd w:id="2397"/>
      <w:bookmarkEnd w:id="2398"/>
      <w:bookmarkEnd w:id="2399"/>
      <w:bookmarkEnd w:id="2400"/>
      <w:bookmarkEnd w:id="2401"/>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402" w:name="_Toc11338602"/>
      <w:bookmarkStart w:id="2403" w:name="_Toc27585254"/>
      <w:bookmarkStart w:id="2404" w:name="_Toc36457220"/>
      <w:bookmarkStart w:id="2405" w:name="_Toc45028114"/>
      <w:bookmarkStart w:id="2406" w:name="_Toc45028949"/>
      <w:bookmarkStart w:id="2407" w:name="_Toc51867710"/>
      <w:bookmarkStart w:id="2408" w:name="_Toc67681057"/>
      <w:r w:rsidRPr="00B3056F">
        <w:t>6.1.6.2.24</w:t>
      </w:r>
      <w:r w:rsidRPr="00B3056F">
        <w:tab/>
        <w:t>Type: SmsfInfo</w:t>
      </w:r>
      <w:bookmarkEnd w:id="2402"/>
      <w:bookmarkEnd w:id="2403"/>
      <w:bookmarkEnd w:id="2404"/>
      <w:bookmarkEnd w:id="2405"/>
      <w:bookmarkEnd w:id="2406"/>
      <w:bookmarkEnd w:id="2407"/>
      <w:bookmarkEnd w:id="2408"/>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409" w:name="_Toc11338603"/>
      <w:bookmarkStart w:id="2410" w:name="_Toc27585255"/>
      <w:bookmarkStart w:id="2411" w:name="_Toc36457221"/>
      <w:bookmarkStart w:id="2412" w:name="_Toc45028115"/>
      <w:bookmarkStart w:id="2413" w:name="_Toc45028950"/>
      <w:bookmarkStart w:id="2414" w:name="_Toc51867711"/>
      <w:bookmarkStart w:id="2415" w:name="_Toc67681058"/>
      <w:r w:rsidRPr="00B3056F">
        <w:t>6.1.6.2.25</w:t>
      </w:r>
      <w:r w:rsidRPr="00B3056F">
        <w:tab/>
        <w:t>Type: AcknowledgeInfo</w:t>
      </w:r>
      <w:bookmarkEnd w:id="2409"/>
      <w:bookmarkEnd w:id="2410"/>
      <w:bookmarkEnd w:id="2411"/>
      <w:bookmarkEnd w:id="2412"/>
      <w:bookmarkEnd w:id="2413"/>
      <w:bookmarkEnd w:id="2414"/>
      <w:bookmarkEnd w:id="2415"/>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416" w:name="_Toc11338604"/>
      <w:bookmarkStart w:id="2417" w:name="_Toc27585256"/>
      <w:bookmarkStart w:id="2418" w:name="_Toc36457222"/>
      <w:bookmarkStart w:id="2419" w:name="_Toc45028116"/>
      <w:bookmarkStart w:id="2420" w:name="_Toc45028951"/>
      <w:bookmarkStart w:id="2421" w:name="_Toc51867712"/>
      <w:bookmarkStart w:id="2422" w:name="_Toc67681059"/>
      <w:r w:rsidRPr="00B3056F">
        <w:lastRenderedPageBreak/>
        <w:t>6.1.6.2.26</w:t>
      </w:r>
      <w:r w:rsidRPr="00B3056F">
        <w:tab/>
        <w:t>Type: SorInfo</w:t>
      </w:r>
      <w:bookmarkEnd w:id="2416"/>
      <w:bookmarkEnd w:id="2417"/>
      <w:bookmarkEnd w:id="2418"/>
      <w:bookmarkEnd w:id="2419"/>
      <w:bookmarkEnd w:id="2420"/>
      <w:bookmarkEnd w:id="2421"/>
      <w:bookmarkEnd w:id="2422"/>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23" w:name="_Toc11338605"/>
      <w:bookmarkStart w:id="2424" w:name="_Toc27585257"/>
      <w:bookmarkStart w:id="2425" w:name="_Toc36457223"/>
      <w:bookmarkStart w:id="2426" w:name="_Toc45028117"/>
      <w:bookmarkStart w:id="2427" w:name="_Toc45028952"/>
      <w:bookmarkStart w:id="2428" w:name="_Toc51867713"/>
      <w:bookmarkStart w:id="2429" w:name="_Hlk517692756"/>
      <w:bookmarkStart w:id="2430" w:name="_Toc67681060"/>
      <w:r w:rsidRPr="00B3056F">
        <w:t>6.1.6.2.27</w:t>
      </w:r>
      <w:r w:rsidRPr="00B3056F">
        <w:tab/>
        <w:t>Type: SharedData</w:t>
      </w:r>
      <w:bookmarkEnd w:id="2423"/>
      <w:bookmarkEnd w:id="2424"/>
      <w:bookmarkEnd w:id="2425"/>
      <w:bookmarkEnd w:id="2426"/>
      <w:bookmarkEnd w:id="2427"/>
      <w:bookmarkEnd w:id="2428"/>
      <w:bookmarkEnd w:id="243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31" w:name="_Toc11338606"/>
      <w:bookmarkStart w:id="2432" w:name="_Toc27585258"/>
      <w:bookmarkStart w:id="2433" w:name="_Toc36457224"/>
      <w:bookmarkStart w:id="2434" w:name="_Toc45028118"/>
      <w:bookmarkStart w:id="2435" w:name="_Toc45028953"/>
      <w:bookmarkStart w:id="2436" w:name="_Toc51867714"/>
      <w:bookmarkStart w:id="2437" w:name="_Toc67681061"/>
      <w:bookmarkEnd w:id="2429"/>
      <w:r w:rsidRPr="00B3056F">
        <w:lastRenderedPageBreak/>
        <w:t>6.1.6.2.28</w:t>
      </w:r>
      <w:r w:rsidRPr="00B3056F">
        <w:tab/>
        <w:t>Type: PgwInfo</w:t>
      </w:r>
      <w:bookmarkEnd w:id="2431"/>
      <w:bookmarkEnd w:id="2432"/>
      <w:bookmarkEnd w:id="2433"/>
      <w:bookmarkEnd w:id="2434"/>
      <w:bookmarkEnd w:id="2435"/>
      <w:bookmarkEnd w:id="2436"/>
      <w:bookmarkEnd w:id="243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38" w:name="_Toc11338607"/>
      <w:bookmarkStart w:id="2439" w:name="_Toc27585259"/>
      <w:bookmarkStart w:id="2440" w:name="_Toc36457225"/>
      <w:bookmarkStart w:id="2441" w:name="_Toc45028119"/>
      <w:bookmarkStart w:id="2442" w:name="_Toc45028954"/>
      <w:bookmarkStart w:id="2443" w:name="_Toc51867715"/>
      <w:bookmarkStart w:id="2444" w:name="_Toc67681062"/>
      <w:r w:rsidRPr="00B3056F">
        <w:t>6.1.6.2.29</w:t>
      </w:r>
      <w:r w:rsidRPr="00B3056F">
        <w:tab/>
        <w:t>Type: TraceDataResponse</w:t>
      </w:r>
      <w:bookmarkEnd w:id="2438"/>
      <w:bookmarkEnd w:id="2439"/>
      <w:bookmarkEnd w:id="2440"/>
      <w:bookmarkEnd w:id="2441"/>
      <w:bookmarkEnd w:id="2442"/>
      <w:bookmarkEnd w:id="2443"/>
      <w:bookmarkEnd w:id="244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45" w:name="_Toc11338608"/>
      <w:bookmarkStart w:id="2446" w:name="_Toc27585260"/>
      <w:bookmarkStart w:id="2447" w:name="_Toc36457226"/>
      <w:bookmarkStart w:id="2448" w:name="_Toc45028120"/>
      <w:bookmarkStart w:id="2449" w:name="_Toc45028955"/>
      <w:bookmarkStart w:id="2450" w:name="_Toc51867716"/>
      <w:bookmarkStart w:id="2451" w:name="_Toc67681063"/>
      <w:r w:rsidRPr="00B3056F">
        <w:t>6.1.6.2.30</w:t>
      </w:r>
      <w:r w:rsidRPr="00B3056F">
        <w:tab/>
        <w:t>Type: SteeringContainer</w:t>
      </w:r>
      <w:bookmarkEnd w:id="2445"/>
      <w:bookmarkEnd w:id="2446"/>
      <w:bookmarkEnd w:id="2447"/>
      <w:bookmarkEnd w:id="2448"/>
      <w:bookmarkEnd w:id="2449"/>
      <w:bookmarkEnd w:id="2450"/>
      <w:bookmarkEnd w:id="245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52" w:name="_Toc11338609"/>
      <w:bookmarkStart w:id="2453" w:name="_Toc27585261"/>
      <w:bookmarkStart w:id="2454" w:name="_Toc36457227"/>
      <w:bookmarkStart w:id="2455" w:name="_Toc45028121"/>
      <w:bookmarkStart w:id="2456" w:name="_Toc45028956"/>
      <w:bookmarkStart w:id="2457" w:name="_Toc51867717"/>
      <w:bookmarkStart w:id="2458" w:name="_Toc67681064"/>
      <w:r w:rsidRPr="00B3056F">
        <w:t>6.1.6.2.31</w:t>
      </w:r>
      <w:r w:rsidRPr="00B3056F">
        <w:tab/>
        <w:t>Type: SdmSubsModification</w:t>
      </w:r>
      <w:bookmarkEnd w:id="2452"/>
      <w:bookmarkEnd w:id="2453"/>
      <w:bookmarkEnd w:id="2454"/>
      <w:bookmarkEnd w:id="2455"/>
      <w:bookmarkEnd w:id="2456"/>
      <w:bookmarkEnd w:id="2457"/>
      <w:bookmarkEnd w:id="245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77777777" w:rsidR="00734EA9" w:rsidRPr="00B3056F" w:rsidRDefault="00734EA9" w:rsidP="00D22183">
            <w:pPr>
              <w:pStyle w:val="TAN"/>
              <w:rPr>
                <w:rFonts w:cs="Arial"/>
                <w:szCs w:val="18"/>
              </w:rPr>
            </w:pPr>
            <w:r>
              <w:t>NOTE:</w:t>
            </w:r>
            <w:r>
              <w:tab/>
              <w:t xml:space="preserve">The UDM should handle only the relative-path part </w:t>
            </w:r>
            <w:r w:rsidRPr="000B0E47">
              <w:t>(apiSpecificResourceUriPart, see 3GPP TS 29.501 [5] clause 4.4.1)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59" w:name="_Toc11338610"/>
      <w:bookmarkStart w:id="2460" w:name="_Toc27585262"/>
      <w:bookmarkStart w:id="2461" w:name="_Toc36457228"/>
      <w:bookmarkStart w:id="2462" w:name="_Toc45028122"/>
      <w:bookmarkStart w:id="2463" w:name="_Toc45028957"/>
      <w:bookmarkStart w:id="2464" w:name="_Toc51867718"/>
      <w:bookmarkStart w:id="2465" w:name="_Toc67681065"/>
      <w:r w:rsidRPr="00B3056F">
        <w:lastRenderedPageBreak/>
        <w:t>6.1.6.2.32</w:t>
      </w:r>
      <w:r w:rsidRPr="00B3056F">
        <w:tab/>
        <w:t>Type: EmergencyInfo</w:t>
      </w:r>
      <w:bookmarkEnd w:id="2459"/>
      <w:bookmarkEnd w:id="2460"/>
      <w:bookmarkEnd w:id="2461"/>
      <w:bookmarkEnd w:id="2462"/>
      <w:bookmarkEnd w:id="2463"/>
      <w:bookmarkEnd w:id="2464"/>
      <w:bookmarkEnd w:id="246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66" w:name="_Toc11338611"/>
      <w:bookmarkStart w:id="2467" w:name="_Toc27585263"/>
      <w:bookmarkStart w:id="2468" w:name="_Toc36457229"/>
      <w:bookmarkStart w:id="2469" w:name="_Toc45028123"/>
      <w:bookmarkStart w:id="2470" w:name="_Toc45028958"/>
      <w:bookmarkStart w:id="2471" w:name="_Toc51867719"/>
      <w:bookmarkStart w:id="2472" w:name="_Toc67681066"/>
      <w:r w:rsidRPr="00B3056F">
        <w:t>6.1.6.2.33</w:t>
      </w:r>
      <w:r w:rsidRPr="00B3056F">
        <w:tab/>
        <w:t xml:space="preserve">Type: </w:t>
      </w:r>
      <w:r w:rsidRPr="00B3056F">
        <w:rPr>
          <w:rFonts w:hint="eastAsia"/>
          <w:lang w:eastAsia="zh-CN"/>
        </w:rPr>
        <w:t>Upu</w:t>
      </w:r>
      <w:r w:rsidRPr="00B3056F">
        <w:t>Info</w:t>
      </w:r>
      <w:bookmarkEnd w:id="2466"/>
      <w:bookmarkEnd w:id="2467"/>
      <w:bookmarkEnd w:id="2468"/>
      <w:bookmarkEnd w:id="2469"/>
      <w:bookmarkEnd w:id="2470"/>
      <w:bookmarkEnd w:id="2471"/>
      <w:bookmarkEnd w:id="247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473" w:name="_Toc11338612"/>
      <w:bookmarkStart w:id="2474" w:name="_Toc27585264"/>
      <w:bookmarkStart w:id="2475" w:name="_Toc36457230"/>
      <w:bookmarkStart w:id="2476" w:name="_Toc45028124"/>
      <w:bookmarkStart w:id="2477" w:name="_Toc45028959"/>
      <w:bookmarkStart w:id="2478" w:name="_Toc51867720"/>
      <w:bookmarkStart w:id="2479" w:name="_Toc67681067"/>
      <w:r w:rsidRPr="00B3056F">
        <w:t>6.1.6.2.34</w:t>
      </w:r>
      <w:r w:rsidRPr="00B3056F">
        <w:tab/>
        <w:t xml:space="preserve">Type: </w:t>
      </w:r>
      <w:r w:rsidRPr="00B3056F">
        <w:rPr>
          <w:lang w:eastAsia="zh-CN"/>
        </w:rPr>
        <w:t>GroupIdentifiers</w:t>
      </w:r>
      <w:bookmarkEnd w:id="2473"/>
      <w:bookmarkEnd w:id="2474"/>
      <w:bookmarkEnd w:id="2475"/>
      <w:bookmarkEnd w:id="2476"/>
      <w:bookmarkEnd w:id="2477"/>
      <w:bookmarkEnd w:id="2478"/>
      <w:bookmarkEnd w:id="247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80" w:name="_Toc11338613"/>
      <w:bookmarkStart w:id="2481" w:name="_Toc27585265"/>
      <w:bookmarkStart w:id="2482" w:name="_Toc36457231"/>
      <w:bookmarkStart w:id="2483" w:name="_Toc45028125"/>
      <w:bookmarkStart w:id="2484" w:name="_Toc45028960"/>
      <w:bookmarkStart w:id="2485" w:name="_Toc51867721"/>
      <w:bookmarkStart w:id="2486" w:name="_Toc67681068"/>
      <w:r w:rsidRPr="00B3056F">
        <w:lastRenderedPageBreak/>
        <w:t>6.1.6.2.35</w:t>
      </w:r>
      <w:r w:rsidRPr="00B3056F">
        <w:tab/>
        <w:t xml:space="preserve">Type: </w:t>
      </w:r>
      <w:r w:rsidRPr="00B3056F">
        <w:rPr>
          <w:rFonts w:hint="eastAsia"/>
          <w:lang w:eastAsia="zh-CN"/>
        </w:rPr>
        <w:t>NiddInformation</w:t>
      </w:r>
      <w:bookmarkEnd w:id="2480"/>
      <w:bookmarkEnd w:id="2481"/>
      <w:bookmarkEnd w:id="2482"/>
      <w:bookmarkEnd w:id="2483"/>
      <w:bookmarkEnd w:id="2484"/>
      <w:bookmarkEnd w:id="2485"/>
      <w:bookmarkEnd w:id="248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87" w:name="_Toc27585266"/>
      <w:bookmarkStart w:id="2488" w:name="_Toc36457232"/>
      <w:bookmarkStart w:id="2489" w:name="_Toc45028126"/>
      <w:bookmarkStart w:id="2490" w:name="_Toc45028961"/>
      <w:bookmarkStart w:id="2491" w:name="_Toc51867722"/>
      <w:bookmarkStart w:id="2492" w:name="_Toc11338614"/>
      <w:bookmarkStart w:id="2493" w:name="_Toc67681069"/>
      <w:r w:rsidRPr="00B3056F">
        <w:t>6.1.6.2.36</w:t>
      </w:r>
      <w:r w:rsidRPr="00B3056F">
        <w:tab/>
        <w:t>Type: CagData</w:t>
      </w:r>
      <w:bookmarkEnd w:id="2487"/>
      <w:bookmarkEnd w:id="2488"/>
      <w:bookmarkEnd w:id="2489"/>
      <w:bookmarkEnd w:id="2490"/>
      <w:bookmarkEnd w:id="2491"/>
      <w:bookmarkEnd w:id="249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94" w:name="_Toc27585267"/>
      <w:bookmarkStart w:id="2495" w:name="_Toc36457233"/>
      <w:bookmarkStart w:id="2496" w:name="_Toc45028127"/>
      <w:bookmarkStart w:id="2497" w:name="_Toc45028962"/>
      <w:bookmarkStart w:id="2498" w:name="_Toc51867723"/>
      <w:bookmarkStart w:id="2499" w:name="_Toc67681070"/>
      <w:r w:rsidRPr="00B3056F">
        <w:t>6.1.6.2.37</w:t>
      </w:r>
      <w:r w:rsidRPr="00B3056F">
        <w:tab/>
        <w:t>Type: CagInfo</w:t>
      </w:r>
      <w:bookmarkEnd w:id="2494"/>
      <w:bookmarkEnd w:id="2495"/>
      <w:bookmarkEnd w:id="2496"/>
      <w:bookmarkEnd w:id="2497"/>
      <w:bookmarkEnd w:id="2498"/>
      <w:bookmarkEnd w:id="249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500" w:name="_Toc27585268"/>
      <w:bookmarkStart w:id="2501" w:name="_Toc36457234"/>
      <w:bookmarkStart w:id="2502" w:name="_Toc45028128"/>
      <w:bookmarkStart w:id="2503" w:name="_Toc45028963"/>
      <w:bookmarkStart w:id="2504" w:name="_Toc51867724"/>
      <w:bookmarkStart w:id="2505" w:name="_Toc67681071"/>
      <w:r w:rsidRPr="00B3056F">
        <w:lastRenderedPageBreak/>
        <w:t>6.1.6.2.38</w:t>
      </w:r>
      <w:r w:rsidRPr="00B3056F">
        <w:tab/>
        <w:t>Type: AdditionalSnssaiData</w:t>
      </w:r>
      <w:bookmarkEnd w:id="2500"/>
      <w:bookmarkEnd w:id="2501"/>
      <w:bookmarkEnd w:id="2502"/>
      <w:bookmarkEnd w:id="2503"/>
      <w:bookmarkEnd w:id="2504"/>
      <w:bookmarkEnd w:id="250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506" w:name="_Toc27585269"/>
      <w:bookmarkStart w:id="2507" w:name="_Toc36457235"/>
      <w:bookmarkStart w:id="2508" w:name="_Toc45028129"/>
      <w:bookmarkStart w:id="2509" w:name="_Toc45028964"/>
      <w:bookmarkStart w:id="2510" w:name="_Toc51867725"/>
      <w:bookmarkStart w:id="2511" w:name="_Hlk15333533"/>
      <w:bookmarkStart w:id="2512" w:name="_Toc67681072"/>
      <w:r w:rsidRPr="00B3056F">
        <w:t>6.1.6.2.39</w:t>
      </w:r>
      <w:r w:rsidRPr="00B3056F">
        <w:tab/>
        <w:t>Type: VnGroupData</w:t>
      </w:r>
      <w:bookmarkEnd w:id="2506"/>
      <w:bookmarkEnd w:id="2507"/>
      <w:bookmarkEnd w:id="2508"/>
      <w:bookmarkEnd w:id="2509"/>
      <w:bookmarkEnd w:id="2510"/>
      <w:bookmarkEnd w:id="2512"/>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513" w:name="_Toc27585270"/>
      <w:bookmarkStart w:id="2514" w:name="_Toc36457236"/>
      <w:bookmarkStart w:id="2515" w:name="_Toc45028130"/>
      <w:bookmarkStart w:id="2516" w:name="_Toc45028965"/>
      <w:bookmarkStart w:id="2517" w:name="_Toc51867726"/>
      <w:bookmarkStart w:id="2518" w:name="_Toc67681073"/>
      <w:r w:rsidRPr="00B3056F">
        <w:t>6.1.6.2.40</w:t>
      </w:r>
      <w:r w:rsidRPr="00B3056F">
        <w:tab/>
        <w:t>Type: AppDescriptor</w:t>
      </w:r>
      <w:bookmarkEnd w:id="2513"/>
      <w:bookmarkEnd w:id="2514"/>
      <w:bookmarkEnd w:id="2515"/>
      <w:bookmarkEnd w:id="2516"/>
      <w:bookmarkEnd w:id="2517"/>
      <w:bookmarkEnd w:id="2518"/>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511"/>
    </w:tbl>
    <w:p w14:paraId="2CA1EB9C" w14:textId="77777777" w:rsidR="00EF45DA" w:rsidRPr="00B3056F" w:rsidRDefault="00EF45DA" w:rsidP="00EF45DA"/>
    <w:p w14:paraId="5AD87791" w14:textId="77777777" w:rsidR="00EF45DA" w:rsidRPr="00B3056F" w:rsidRDefault="00EF45DA" w:rsidP="00EF45DA">
      <w:pPr>
        <w:pStyle w:val="Heading5"/>
      </w:pPr>
      <w:bookmarkStart w:id="2519" w:name="_Toc27585271"/>
      <w:bookmarkStart w:id="2520" w:name="_Toc36457237"/>
      <w:bookmarkStart w:id="2521" w:name="_Toc45028131"/>
      <w:bookmarkStart w:id="2522" w:name="_Toc45028966"/>
      <w:bookmarkStart w:id="2523" w:name="_Toc51867727"/>
      <w:bookmarkStart w:id="2524" w:name="_Toc67681074"/>
      <w:r w:rsidRPr="00B3056F">
        <w:t>6.1.6.2.41</w:t>
      </w:r>
      <w:r w:rsidRPr="00B3056F">
        <w:tab/>
        <w:t>Type: AppPortId</w:t>
      </w:r>
      <w:bookmarkEnd w:id="2519"/>
      <w:bookmarkEnd w:id="2520"/>
      <w:bookmarkEnd w:id="2521"/>
      <w:bookmarkEnd w:id="2522"/>
      <w:bookmarkEnd w:id="2523"/>
      <w:bookmarkEnd w:id="2524"/>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525" w:name="OLE_LINK12"/>
            <w:r w:rsidRPr="00B3056F">
              <w:t>Uint16</w:t>
            </w:r>
            <w:bookmarkEnd w:id="2525"/>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26" w:name="_Toc27585272"/>
      <w:bookmarkStart w:id="2527" w:name="_Toc36457238"/>
      <w:bookmarkStart w:id="2528" w:name="_Toc45028132"/>
      <w:bookmarkStart w:id="2529" w:name="_Toc45028967"/>
      <w:bookmarkStart w:id="2530" w:name="_Toc51867728"/>
      <w:bookmarkStart w:id="2531" w:name="_Toc67681075"/>
      <w:r w:rsidRPr="00B3056F">
        <w:t>6.1.6.2.42</w:t>
      </w:r>
      <w:r w:rsidRPr="00B3056F">
        <w:tab/>
        <w:t>Type: LcsPrivacyData</w:t>
      </w:r>
      <w:bookmarkEnd w:id="2526"/>
      <w:bookmarkEnd w:id="2527"/>
      <w:bookmarkEnd w:id="2528"/>
      <w:bookmarkEnd w:id="2529"/>
      <w:bookmarkEnd w:id="2530"/>
      <w:bookmarkEnd w:id="2531"/>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32" w:name="_Toc27585273"/>
      <w:bookmarkStart w:id="2533" w:name="_Toc36457239"/>
      <w:bookmarkStart w:id="2534" w:name="_Toc45028133"/>
      <w:bookmarkStart w:id="2535" w:name="_Toc45028968"/>
      <w:bookmarkStart w:id="2536" w:name="_Toc51867729"/>
      <w:bookmarkStart w:id="2537" w:name="_Toc67681076"/>
      <w:r w:rsidRPr="00B3056F">
        <w:lastRenderedPageBreak/>
        <w:t>6.1.6.2.43</w:t>
      </w:r>
      <w:r w:rsidRPr="00B3056F">
        <w:tab/>
        <w:t>Type: Lpi</w:t>
      </w:r>
      <w:bookmarkEnd w:id="2532"/>
      <w:bookmarkEnd w:id="2533"/>
      <w:bookmarkEnd w:id="2534"/>
      <w:bookmarkEnd w:id="2535"/>
      <w:bookmarkEnd w:id="2536"/>
      <w:bookmarkEnd w:id="2537"/>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38" w:name="_Toc27585274"/>
      <w:bookmarkStart w:id="2539" w:name="_Toc36457240"/>
      <w:bookmarkStart w:id="2540" w:name="_Toc45028134"/>
      <w:bookmarkStart w:id="2541" w:name="_Toc45028969"/>
      <w:bookmarkStart w:id="2542" w:name="_Toc51867730"/>
      <w:bookmarkStart w:id="2543" w:name="_Toc67681077"/>
      <w:r w:rsidRPr="00B3056F">
        <w:t>6.1.6.2.44</w:t>
      </w:r>
      <w:r w:rsidRPr="00B3056F">
        <w:tab/>
        <w:t>Type: UnrelatedClass</w:t>
      </w:r>
      <w:bookmarkEnd w:id="2538"/>
      <w:bookmarkEnd w:id="2539"/>
      <w:bookmarkEnd w:id="2540"/>
      <w:bookmarkEnd w:id="2541"/>
      <w:bookmarkEnd w:id="2542"/>
      <w:bookmarkEnd w:id="2543"/>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44" w:name="_Toc27585275"/>
      <w:bookmarkStart w:id="2545" w:name="_Toc36457241"/>
      <w:bookmarkStart w:id="2546" w:name="_Toc45028135"/>
      <w:bookmarkStart w:id="2547" w:name="_Toc45028970"/>
      <w:bookmarkStart w:id="2548" w:name="_Toc51867731"/>
      <w:bookmarkStart w:id="2549" w:name="_Toc67681078"/>
      <w:r w:rsidRPr="00B3056F">
        <w:t>6.1.6.2.45</w:t>
      </w:r>
      <w:r w:rsidRPr="00B3056F">
        <w:tab/>
        <w:t>Type: PlmnOperatorClass</w:t>
      </w:r>
      <w:bookmarkEnd w:id="2544"/>
      <w:bookmarkEnd w:id="2545"/>
      <w:bookmarkEnd w:id="2546"/>
      <w:bookmarkEnd w:id="2547"/>
      <w:bookmarkEnd w:id="2548"/>
      <w:bookmarkEnd w:id="2549"/>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50" w:name="_Toc27585276"/>
      <w:bookmarkStart w:id="2551" w:name="_Toc36457242"/>
      <w:bookmarkStart w:id="2552" w:name="_Toc45028136"/>
      <w:bookmarkStart w:id="2553" w:name="_Toc45028971"/>
      <w:bookmarkStart w:id="2554" w:name="_Toc51867732"/>
      <w:bookmarkStart w:id="2555" w:name="_Toc67681079"/>
      <w:r w:rsidRPr="00B3056F">
        <w:t>6.1.6.2.46</w:t>
      </w:r>
      <w:r w:rsidRPr="00B3056F">
        <w:tab/>
        <w:t>Type: ValidTimePeriod</w:t>
      </w:r>
      <w:bookmarkEnd w:id="2550"/>
      <w:bookmarkEnd w:id="2551"/>
      <w:bookmarkEnd w:id="2552"/>
      <w:bookmarkEnd w:id="2553"/>
      <w:bookmarkEnd w:id="2554"/>
      <w:bookmarkEnd w:id="2555"/>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56" w:name="_Toc27585277"/>
      <w:bookmarkStart w:id="2557" w:name="_Toc36457243"/>
      <w:bookmarkStart w:id="2558" w:name="_Toc45028137"/>
      <w:bookmarkStart w:id="2559" w:name="_Toc45028972"/>
      <w:bookmarkStart w:id="2560" w:name="_Toc51867733"/>
      <w:bookmarkStart w:id="2561" w:name="_Toc67681080"/>
      <w:r w:rsidRPr="00B3056F">
        <w:lastRenderedPageBreak/>
        <w:t>6.1.6.2.47</w:t>
      </w:r>
      <w:r w:rsidRPr="00B3056F">
        <w:tab/>
        <w:t>Type: LcsMoData</w:t>
      </w:r>
      <w:bookmarkEnd w:id="2556"/>
      <w:bookmarkEnd w:id="2557"/>
      <w:bookmarkEnd w:id="2558"/>
      <w:bookmarkEnd w:id="2559"/>
      <w:bookmarkEnd w:id="2560"/>
      <w:bookmarkEnd w:id="2561"/>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62" w:name="_Toc27585278"/>
      <w:bookmarkStart w:id="2563" w:name="_Toc36457244"/>
      <w:bookmarkStart w:id="2564" w:name="_Toc45028138"/>
      <w:bookmarkStart w:id="2565" w:name="_Toc45028973"/>
      <w:bookmarkStart w:id="2566" w:name="_Toc51867734"/>
      <w:bookmarkStart w:id="2567" w:name="_Toc67681081"/>
      <w:r w:rsidRPr="00B3056F">
        <w:t>6.1.6.2.48</w:t>
      </w:r>
      <w:r w:rsidRPr="00B3056F">
        <w:tab/>
        <w:t>Type: EcRestrictionData</w:t>
      </w:r>
      <w:bookmarkEnd w:id="2562"/>
      <w:bookmarkEnd w:id="2563"/>
      <w:r w:rsidR="00AB5EE0">
        <w:t>Wb</w:t>
      </w:r>
      <w:bookmarkEnd w:id="2564"/>
      <w:bookmarkEnd w:id="2565"/>
      <w:bookmarkEnd w:id="2566"/>
      <w:bookmarkEnd w:id="2567"/>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568" w:name="_Toc27585279"/>
      <w:bookmarkStart w:id="2569" w:name="_Toc36457245"/>
      <w:bookmarkStart w:id="2570" w:name="_Toc45028139"/>
      <w:bookmarkStart w:id="2571" w:name="_Toc45028974"/>
      <w:bookmarkStart w:id="2572" w:name="_Toc51867735"/>
      <w:bookmarkStart w:id="2573" w:name="_Toc67681082"/>
      <w:r w:rsidRPr="00B3056F">
        <w:lastRenderedPageBreak/>
        <w:t>6.1.6.2.49</w:t>
      </w:r>
      <w:r w:rsidRPr="00B3056F">
        <w:tab/>
        <w:t>Type: ExpectedUeBehaviourData</w:t>
      </w:r>
      <w:bookmarkEnd w:id="2568"/>
      <w:bookmarkEnd w:id="2569"/>
      <w:bookmarkEnd w:id="2570"/>
      <w:bookmarkEnd w:id="2571"/>
      <w:bookmarkEnd w:id="2572"/>
      <w:bookmarkEnd w:id="2573"/>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74" w:name="_Toc27585280"/>
      <w:bookmarkStart w:id="2575" w:name="_Toc36457246"/>
      <w:bookmarkStart w:id="2576" w:name="_Toc45028140"/>
      <w:bookmarkStart w:id="2577" w:name="_Toc45028975"/>
      <w:bookmarkStart w:id="2578" w:name="_Toc51867736"/>
      <w:bookmarkStart w:id="2579" w:name="_Toc67681083"/>
      <w:r w:rsidRPr="00B3056F">
        <w:t>6.1.6.2.50</w:t>
      </w:r>
      <w:r w:rsidRPr="00B3056F">
        <w:tab/>
      </w:r>
      <w:r w:rsidR="00CE3D84">
        <w:t>Void</w:t>
      </w:r>
      <w:bookmarkEnd w:id="2574"/>
      <w:bookmarkEnd w:id="2575"/>
      <w:bookmarkEnd w:id="2576"/>
      <w:bookmarkEnd w:id="2577"/>
      <w:bookmarkEnd w:id="2578"/>
      <w:bookmarkEnd w:id="2579"/>
    </w:p>
    <w:p w14:paraId="175F9B67" w14:textId="04271233" w:rsidR="00EF45DA" w:rsidRPr="00B3056F" w:rsidRDefault="00EF45DA" w:rsidP="00EF45DA">
      <w:pPr>
        <w:pStyle w:val="Heading5"/>
      </w:pPr>
      <w:bookmarkStart w:id="2580" w:name="_Toc27585281"/>
      <w:bookmarkStart w:id="2581" w:name="_Toc36457247"/>
      <w:bookmarkStart w:id="2582" w:name="_Toc45028141"/>
      <w:bookmarkStart w:id="2583" w:name="_Toc45028976"/>
      <w:bookmarkStart w:id="2584" w:name="_Toc51867737"/>
      <w:bookmarkStart w:id="2585" w:name="_Toc67681084"/>
      <w:r w:rsidRPr="00B3056F">
        <w:t>6.1.6.2.51</w:t>
      </w:r>
      <w:r w:rsidRPr="00B3056F">
        <w:tab/>
      </w:r>
      <w:r w:rsidR="00CE3D84">
        <w:t>Void</w:t>
      </w:r>
      <w:bookmarkEnd w:id="2580"/>
      <w:bookmarkEnd w:id="2581"/>
      <w:bookmarkEnd w:id="2582"/>
      <w:bookmarkEnd w:id="2583"/>
      <w:bookmarkEnd w:id="2584"/>
      <w:bookmarkEnd w:id="2585"/>
    </w:p>
    <w:p w14:paraId="5BE758AE" w14:textId="77777777" w:rsidR="00EF45DA" w:rsidRPr="00B3056F" w:rsidRDefault="00EF45DA" w:rsidP="00EF45DA">
      <w:pPr>
        <w:pStyle w:val="Heading5"/>
      </w:pPr>
      <w:bookmarkStart w:id="2586" w:name="_Toc27585282"/>
      <w:bookmarkStart w:id="2587" w:name="_Toc36457248"/>
      <w:bookmarkStart w:id="2588" w:name="_Toc45028142"/>
      <w:bookmarkStart w:id="2589" w:name="_Toc45028977"/>
      <w:bookmarkStart w:id="2590" w:name="_Toc51867738"/>
      <w:bookmarkStart w:id="2591" w:name="_Toc67681085"/>
      <w:r w:rsidRPr="00B3056F">
        <w:t>6.1.6.2.52</w:t>
      </w:r>
      <w:r w:rsidRPr="00B3056F">
        <w:tab/>
        <w:t xml:space="preserve">Type: </w:t>
      </w:r>
      <w:r w:rsidRPr="00B3056F">
        <w:rPr>
          <w:rFonts w:eastAsia="Malgun Gothic"/>
        </w:rPr>
        <w:t>SuggestedPacketNumDl</w:t>
      </w:r>
      <w:bookmarkEnd w:id="2586"/>
      <w:bookmarkEnd w:id="2587"/>
      <w:bookmarkEnd w:id="2588"/>
      <w:bookmarkEnd w:id="2589"/>
      <w:bookmarkEnd w:id="2590"/>
      <w:bookmarkEnd w:id="2591"/>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27FB858B" w:rsidR="00EF45DA" w:rsidRPr="00B3056F" w:rsidRDefault="00EF45DA" w:rsidP="00EF45DA">
      <w:pPr>
        <w:pStyle w:val="Heading5"/>
      </w:pPr>
      <w:bookmarkStart w:id="2592" w:name="_Toc27585283"/>
      <w:bookmarkStart w:id="2593" w:name="_Toc36457249"/>
      <w:bookmarkStart w:id="2594" w:name="_Toc45028143"/>
      <w:bookmarkStart w:id="2595" w:name="_Toc45028978"/>
      <w:bookmarkStart w:id="2596" w:name="_Toc51867739"/>
      <w:bookmarkStart w:id="2597" w:name="_Toc67681086"/>
      <w:r w:rsidRPr="00B3056F">
        <w:lastRenderedPageBreak/>
        <w:t>6.</w:t>
      </w:r>
      <w:r w:rsidR="00FC4719">
        <w:t>1</w:t>
      </w:r>
      <w:r w:rsidRPr="00B3056F">
        <w:t>.6.2.53</w:t>
      </w:r>
      <w:r w:rsidRPr="00B3056F">
        <w:tab/>
        <w:t>Type: SmfRegistrationInfo</w:t>
      </w:r>
      <w:bookmarkEnd w:id="2592"/>
      <w:bookmarkEnd w:id="2593"/>
      <w:bookmarkEnd w:id="2594"/>
      <w:bookmarkEnd w:id="2595"/>
      <w:bookmarkEnd w:id="2596"/>
      <w:bookmarkEnd w:id="2597"/>
    </w:p>
    <w:p w14:paraId="34A09916" w14:textId="773EE5DB"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598" w:name="_Toc27585284"/>
      <w:bookmarkStart w:id="2599" w:name="_Toc36457250"/>
      <w:bookmarkStart w:id="2600" w:name="_Toc45028144"/>
      <w:bookmarkStart w:id="2601" w:name="_Toc45028979"/>
      <w:bookmarkStart w:id="2602" w:name="_Toc51867740"/>
      <w:bookmarkStart w:id="2603" w:name="_Toc67681087"/>
      <w:r w:rsidRPr="00B3056F">
        <w:t>6.1.6.2.54</w:t>
      </w:r>
      <w:r w:rsidRPr="00B3056F">
        <w:tab/>
        <w:t>Type: FrameRouteInfo</w:t>
      </w:r>
      <w:bookmarkEnd w:id="2598"/>
      <w:bookmarkEnd w:id="2599"/>
      <w:bookmarkEnd w:id="2600"/>
      <w:bookmarkEnd w:id="2601"/>
      <w:bookmarkEnd w:id="2602"/>
      <w:bookmarkEnd w:id="2603"/>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604" w:name="_Toc36457251"/>
      <w:bookmarkStart w:id="2605" w:name="_Toc45028145"/>
      <w:bookmarkStart w:id="2606" w:name="_Toc45028980"/>
      <w:bookmarkStart w:id="2607" w:name="_Toc51867741"/>
      <w:bookmarkStart w:id="2608" w:name="_Toc27585285"/>
      <w:bookmarkStart w:id="2609" w:name="_Toc67681088"/>
      <w:r w:rsidRPr="00B3056F">
        <w:t>6.1.6.2.55</w:t>
      </w:r>
      <w:r w:rsidRPr="00B3056F">
        <w:tab/>
        <w:t>Type: SorUpdateInfo</w:t>
      </w:r>
      <w:bookmarkEnd w:id="2604"/>
      <w:bookmarkEnd w:id="2605"/>
      <w:bookmarkEnd w:id="2606"/>
      <w:bookmarkEnd w:id="2607"/>
      <w:bookmarkEnd w:id="2609"/>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610" w:name="_Toc36457252"/>
      <w:bookmarkStart w:id="2611" w:name="_Toc45028146"/>
      <w:bookmarkStart w:id="2612" w:name="_Toc45028981"/>
      <w:bookmarkStart w:id="2613" w:name="_Toc51867742"/>
      <w:bookmarkStart w:id="2614" w:name="_Toc67681089"/>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610"/>
      <w:bookmarkEnd w:id="2611"/>
      <w:bookmarkEnd w:id="2612"/>
      <w:bookmarkEnd w:id="2613"/>
      <w:bookmarkEnd w:id="2614"/>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615" w:name="_Toc36457253"/>
      <w:bookmarkStart w:id="2616" w:name="_Toc45028147"/>
      <w:bookmarkStart w:id="2617" w:name="_Toc45028982"/>
      <w:bookmarkStart w:id="2618" w:name="_Toc51867743"/>
      <w:bookmarkStart w:id="2619" w:name="_Toc67681090"/>
      <w:r w:rsidRPr="00B3056F">
        <w:t>6.1.6.2.57</w:t>
      </w:r>
      <w:r w:rsidRPr="00B3056F">
        <w:tab/>
        <w:t xml:space="preserve">Type: </w:t>
      </w:r>
      <w:r w:rsidRPr="00B3056F">
        <w:rPr>
          <w:rFonts w:hint="eastAsia"/>
          <w:lang w:eastAsia="zh-CN"/>
        </w:rPr>
        <w:t>Edrx</w:t>
      </w:r>
      <w:r w:rsidRPr="00B3056F">
        <w:rPr>
          <w:lang w:eastAsia="zh-CN"/>
        </w:rPr>
        <w:t>Parameters</w:t>
      </w:r>
      <w:bookmarkEnd w:id="2615"/>
      <w:bookmarkEnd w:id="2616"/>
      <w:bookmarkEnd w:id="2617"/>
      <w:bookmarkEnd w:id="2618"/>
      <w:bookmarkEnd w:id="2619"/>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20" w:name="_Toc36457254"/>
      <w:bookmarkStart w:id="2621" w:name="_Toc45028148"/>
      <w:bookmarkStart w:id="2622" w:name="_Toc45028983"/>
      <w:bookmarkStart w:id="2623" w:name="_Toc51867744"/>
      <w:bookmarkStart w:id="2624" w:name="_Toc67681091"/>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620"/>
      <w:bookmarkEnd w:id="2621"/>
      <w:bookmarkEnd w:id="2622"/>
      <w:bookmarkEnd w:id="2623"/>
      <w:bookmarkEnd w:id="2624"/>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25" w:name="_Toc36457255"/>
      <w:bookmarkStart w:id="2626" w:name="_Toc45028149"/>
      <w:bookmarkStart w:id="2627" w:name="_Toc45028984"/>
      <w:bookmarkStart w:id="2628" w:name="_Toc51867745"/>
      <w:bookmarkStart w:id="2629" w:name="_Toc67681092"/>
      <w:r w:rsidRPr="00B3056F">
        <w:t>6.1.6.2.59</w:t>
      </w:r>
      <w:r w:rsidRPr="00B3056F">
        <w:tab/>
      </w:r>
      <w:r w:rsidR="0007473E">
        <w:t>Void</w:t>
      </w:r>
      <w:bookmarkEnd w:id="2625"/>
      <w:bookmarkEnd w:id="2626"/>
      <w:bookmarkEnd w:id="2627"/>
      <w:bookmarkEnd w:id="2628"/>
      <w:bookmarkEnd w:id="2629"/>
    </w:p>
    <w:p w14:paraId="70E6C3E9" w14:textId="09FECC08" w:rsidR="00EF45DA" w:rsidRPr="00B3056F" w:rsidRDefault="00EF45DA" w:rsidP="00EF45DA">
      <w:pPr>
        <w:pStyle w:val="Heading5"/>
      </w:pPr>
      <w:bookmarkStart w:id="2630" w:name="_Toc36457256"/>
      <w:bookmarkStart w:id="2631" w:name="_Toc45028150"/>
      <w:bookmarkStart w:id="2632" w:name="_Toc45028985"/>
      <w:bookmarkStart w:id="2633" w:name="_Toc51867746"/>
      <w:bookmarkStart w:id="2634" w:name="_Toc67681093"/>
      <w:r w:rsidRPr="00B3056F">
        <w:t>6.1.6.2.60</w:t>
      </w:r>
      <w:r w:rsidRPr="00B3056F">
        <w:tab/>
      </w:r>
      <w:r w:rsidR="0007473E">
        <w:t>Void</w:t>
      </w:r>
      <w:bookmarkEnd w:id="2630"/>
      <w:bookmarkEnd w:id="2631"/>
      <w:bookmarkEnd w:id="2632"/>
      <w:bookmarkEnd w:id="2633"/>
      <w:bookmarkEnd w:id="2634"/>
    </w:p>
    <w:p w14:paraId="46241C2A" w14:textId="42A4A799" w:rsidR="00EF45DA" w:rsidRPr="00B3056F" w:rsidRDefault="00EF45DA" w:rsidP="00EF45DA">
      <w:pPr>
        <w:pStyle w:val="Heading5"/>
      </w:pPr>
      <w:bookmarkStart w:id="2635" w:name="_Toc36457257"/>
      <w:bookmarkStart w:id="2636" w:name="_Toc45028151"/>
      <w:bookmarkStart w:id="2637" w:name="_Toc45028986"/>
      <w:bookmarkStart w:id="2638" w:name="_Toc51867747"/>
      <w:bookmarkStart w:id="2639" w:name="_Toc67681094"/>
      <w:r w:rsidRPr="00B3056F">
        <w:t>6.1.6.2.61</w:t>
      </w:r>
      <w:r w:rsidRPr="00B3056F">
        <w:tab/>
        <w:t xml:space="preserve">Type: </w:t>
      </w:r>
      <w:r w:rsidR="0007473E">
        <w:t>Void</w:t>
      </w:r>
      <w:bookmarkEnd w:id="2635"/>
      <w:bookmarkEnd w:id="2636"/>
      <w:bookmarkEnd w:id="2637"/>
      <w:bookmarkEnd w:id="2638"/>
      <w:bookmarkEnd w:id="2639"/>
    </w:p>
    <w:p w14:paraId="3A0B163A" w14:textId="77777777" w:rsidR="00EF45DA" w:rsidRPr="00B3056F" w:rsidRDefault="00EF45DA" w:rsidP="00EF45DA">
      <w:pPr>
        <w:pStyle w:val="Heading5"/>
      </w:pPr>
      <w:bookmarkStart w:id="2640" w:name="_Toc36457258"/>
      <w:bookmarkStart w:id="2641" w:name="_Toc45028152"/>
      <w:bookmarkStart w:id="2642" w:name="_Toc45028987"/>
      <w:bookmarkStart w:id="2643" w:name="_Toc51867748"/>
      <w:bookmarkStart w:id="2644" w:name="_Toc67681095"/>
      <w:r w:rsidRPr="00B3056F">
        <w:t>6.1.6.2.62</w:t>
      </w:r>
      <w:r w:rsidRPr="00B3056F">
        <w:tab/>
        <w:t xml:space="preserve">Type: </w:t>
      </w:r>
      <w:r w:rsidRPr="00B3056F">
        <w:rPr>
          <w:rFonts w:hint="eastAsia"/>
          <w:lang w:eastAsia="zh-CN"/>
        </w:rPr>
        <w:t>ExternalUnrelatedClass</w:t>
      </w:r>
      <w:bookmarkEnd w:id="2640"/>
      <w:bookmarkEnd w:id="2641"/>
      <w:bookmarkEnd w:id="2642"/>
      <w:bookmarkEnd w:id="2643"/>
      <w:bookmarkEnd w:id="2644"/>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645" w:name="_Toc36457259"/>
      <w:bookmarkStart w:id="2646" w:name="_Toc45028153"/>
      <w:bookmarkStart w:id="2647" w:name="_Toc45028988"/>
      <w:bookmarkStart w:id="2648" w:name="_Toc51867749"/>
      <w:bookmarkStart w:id="2649" w:name="_Toc67681096"/>
      <w:r w:rsidRPr="00B3056F">
        <w:t>6.1.6.2.63</w:t>
      </w:r>
      <w:r w:rsidRPr="00B3056F">
        <w:tab/>
        <w:t xml:space="preserve">Type: </w:t>
      </w:r>
      <w:r w:rsidRPr="00B3056F">
        <w:rPr>
          <w:rFonts w:hint="eastAsia"/>
          <w:lang w:eastAsia="zh-CN"/>
        </w:rPr>
        <w:t>AfExternal</w:t>
      </w:r>
      <w:bookmarkEnd w:id="2645"/>
      <w:bookmarkEnd w:id="2646"/>
      <w:bookmarkEnd w:id="2647"/>
      <w:bookmarkEnd w:id="2648"/>
      <w:bookmarkEnd w:id="2649"/>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650" w:name="_Toc36457260"/>
      <w:bookmarkStart w:id="2651" w:name="_Toc45028154"/>
      <w:bookmarkStart w:id="2652" w:name="_Toc45028989"/>
      <w:bookmarkStart w:id="2653" w:name="_Toc51867750"/>
      <w:bookmarkStart w:id="2654" w:name="_Toc67681097"/>
      <w:r w:rsidRPr="00B3056F">
        <w:lastRenderedPageBreak/>
        <w:t>6.1.6.2.64</w:t>
      </w:r>
      <w:r w:rsidRPr="00B3056F">
        <w:tab/>
        <w:t xml:space="preserve">Type: </w:t>
      </w:r>
      <w:r w:rsidRPr="00B3056F">
        <w:rPr>
          <w:rFonts w:hint="eastAsia"/>
          <w:lang w:eastAsia="zh-CN"/>
        </w:rPr>
        <w:t>LcsClientExternal</w:t>
      </w:r>
      <w:bookmarkEnd w:id="2650"/>
      <w:bookmarkEnd w:id="2651"/>
      <w:bookmarkEnd w:id="2652"/>
      <w:bookmarkEnd w:id="2653"/>
      <w:bookmarkEnd w:id="2654"/>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655" w:name="_Toc36457261"/>
      <w:bookmarkStart w:id="2656" w:name="_Toc45028155"/>
      <w:bookmarkStart w:id="2657" w:name="_Toc45028990"/>
      <w:bookmarkStart w:id="2658" w:name="_Toc51867751"/>
      <w:bookmarkStart w:id="2659" w:name="_Toc67681098"/>
      <w:r w:rsidRPr="00B3056F">
        <w:t>6.1.6.2.65</w:t>
      </w:r>
      <w:r w:rsidRPr="00B3056F">
        <w:tab/>
        <w:t xml:space="preserve">Type: </w:t>
      </w:r>
      <w:r w:rsidRPr="00B3056F">
        <w:rPr>
          <w:rFonts w:hint="eastAsia"/>
          <w:lang w:eastAsia="zh-CN"/>
        </w:rPr>
        <w:t>LcsClientGroupExternal</w:t>
      </w:r>
      <w:bookmarkEnd w:id="2655"/>
      <w:bookmarkEnd w:id="2656"/>
      <w:bookmarkEnd w:id="2657"/>
      <w:bookmarkEnd w:id="2658"/>
      <w:bookmarkEnd w:id="2659"/>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660" w:name="_Toc36457262"/>
      <w:bookmarkStart w:id="2661" w:name="_Toc45028156"/>
      <w:bookmarkStart w:id="2662" w:name="_Toc45028991"/>
      <w:bookmarkStart w:id="2663" w:name="_Toc51867752"/>
      <w:bookmarkStart w:id="2664" w:name="_Toc67681099"/>
      <w:r w:rsidRPr="00B3056F">
        <w:t>6.1.6.2.66</w:t>
      </w:r>
      <w:r w:rsidRPr="00B3056F">
        <w:tab/>
        <w:t xml:space="preserve">Type: </w:t>
      </w:r>
      <w:r w:rsidRPr="00B3056F">
        <w:rPr>
          <w:rFonts w:hint="eastAsia"/>
          <w:lang w:eastAsia="zh-CN"/>
        </w:rPr>
        <w:t>ServiceTypeUnrelatedClass</w:t>
      </w:r>
      <w:bookmarkEnd w:id="2660"/>
      <w:bookmarkEnd w:id="2661"/>
      <w:bookmarkEnd w:id="2662"/>
      <w:bookmarkEnd w:id="2663"/>
      <w:bookmarkEnd w:id="2664"/>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665" w:name="_Toc36457263"/>
      <w:bookmarkStart w:id="2666" w:name="_Toc45028157"/>
      <w:bookmarkStart w:id="2667" w:name="_Toc45028992"/>
      <w:bookmarkStart w:id="2668" w:name="_Toc51867753"/>
      <w:bookmarkStart w:id="2669" w:name="_Toc67681100"/>
      <w:r w:rsidRPr="00B3056F">
        <w:lastRenderedPageBreak/>
        <w:t>6.1.6.2.67</w:t>
      </w:r>
      <w:r w:rsidRPr="00B3056F">
        <w:tab/>
        <w:t xml:space="preserve">Type: </w:t>
      </w:r>
      <w:r w:rsidRPr="00B3056F">
        <w:rPr>
          <w:lang w:eastAsia="zh-CN"/>
        </w:rPr>
        <w:t>UeId</w:t>
      </w:r>
      <w:bookmarkEnd w:id="2665"/>
      <w:bookmarkEnd w:id="2666"/>
      <w:bookmarkEnd w:id="2667"/>
      <w:bookmarkEnd w:id="2668"/>
      <w:bookmarkEnd w:id="2669"/>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70" w:name="_Toc45028158"/>
      <w:bookmarkStart w:id="2671" w:name="_Toc45028993"/>
      <w:bookmarkStart w:id="2672" w:name="_Toc51867754"/>
      <w:bookmarkStart w:id="2673" w:name="_Toc36457264"/>
      <w:bookmarkStart w:id="2674" w:name="_Toc67681101"/>
      <w:r w:rsidRPr="000B71E3">
        <w:t>6.1.6.2.</w:t>
      </w:r>
      <w:r w:rsidR="0022775D">
        <w:t>6</w:t>
      </w:r>
      <w:r w:rsidR="001A381D">
        <w:t>8</w:t>
      </w:r>
      <w:r w:rsidRPr="000B71E3">
        <w:tab/>
        <w:t xml:space="preserve">Type: </w:t>
      </w:r>
      <w:r>
        <w:t>Default</w:t>
      </w:r>
      <w:r>
        <w:rPr>
          <w:rFonts w:hint="eastAsia"/>
          <w:lang w:eastAsia="zh-CN"/>
        </w:rPr>
        <w:t>UnrelatedClass</w:t>
      </w:r>
      <w:bookmarkEnd w:id="2670"/>
      <w:bookmarkEnd w:id="2671"/>
      <w:bookmarkEnd w:id="2672"/>
      <w:bookmarkEnd w:id="2674"/>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675" w:name="_Toc45028159"/>
      <w:bookmarkStart w:id="2676" w:name="_Toc45028994"/>
      <w:bookmarkStart w:id="2677" w:name="_Toc51867755"/>
      <w:bookmarkStart w:id="2678" w:name="_Toc67681102"/>
      <w:r w:rsidRPr="00B3056F">
        <w:t>6.1.6.2.</w:t>
      </w:r>
      <w:r w:rsidR="000217B9">
        <w:t>69</w:t>
      </w:r>
      <w:r w:rsidRPr="00B3056F">
        <w:tab/>
        <w:t xml:space="preserve">Type: </w:t>
      </w:r>
      <w:r>
        <w:t>ContextInfo</w:t>
      </w:r>
      <w:bookmarkEnd w:id="2675"/>
      <w:bookmarkEnd w:id="2676"/>
      <w:bookmarkEnd w:id="2677"/>
      <w:bookmarkEnd w:id="2678"/>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79" w:name="_Toc45028160"/>
      <w:bookmarkStart w:id="2680" w:name="_Toc45028995"/>
      <w:bookmarkStart w:id="2681" w:name="_Toc51867756"/>
      <w:bookmarkStart w:id="2682" w:name="_Toc67681103"/>
      <w:r>
        <w:t>6.1.6.2.</w:t>
      </w:r>
      <w:r w:rsidR="009B0C15">
        <w:t>70</w:t>
      </w:r>
      <w:r>
        <w:tab/>
        <w:t>Type: UeContextInA</w:t>
      </w:r>
      <w:r w:rsidRPr="00B3056F">
        <w:t>mfData</w:t>
      </w:r>
      <w:bookmarkEnd w:id="2679"/>
      <w:bookmarkEnd w:id="2680"/>
      <w:bookmarkEnd w:id="2681"/>
      <w:bookmarkEnd w:id="2682"/>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83" w:name="_Toc45028161"/>
      <w:bookmarkStart w:id="2684" w:name="_Toc45028996"/>
      <w:bookmarkStart w:id="2685" w:name="_Toc51867757"/>
      <w:bookmarkStart w:id="2686" w:name="_Toc67681104"/>
      <w:r>
        <w:lastRenderedPageBreak/>
        <w:t>6.1.6.2.</w:t>
      </w:r>
      <w:r w:rsidR="0043191A">
        <w:t>71</w:t>
      </w:r>
      <w:r>
        <w:tab/>
        <w:t>Type: V2xSubscriptionData</w:t>
      </w:r>
      <w:bookmarkEnd w:id="2683"/>
      <w:bookmarkEnd w:id="2684"/>
      <w:bookmarkEnd w:id="2685"/>
      <w:bookmarkEnd w:id="2686"/>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87" w:name="_Toc45028162"/>
      <w:bookmarkStart w:id="2688" w:name="_Toc45028997"/>
      <w:bookmarkStart w:id="2689" w:name="_Toc51867758"/>
      <w:bookmarkStart w:id="2690" w:name="_Toc67681105"/>
      <w:r w:rsidRPr="00B3056F">
        <w:lastRenderedPageBreak/>
        <w:t>6.1.6.2.</w:t>
      </w:r>
      <w:r w:rsidR="001B4D0F">
        <w:t>72</w:t>
      </w:r>
      <w:r w:rsidRPr="00B3056F">
        <w:tab/>
        <w:t xml:space="preserve">Type: </w:t>
      </w:r>
      <w:r w:rsidRPr="005D42E1">
        <w:t>LcsBroadcastAssistanceTypesData</w:t>
      </w:r>
      <w:bookmarkEnd w:id="2687"/>
      <w:bookmarkEnd w:id="2688"/>
      <w:bookmarkEnd w:id="2689"/>
      <w:bookmarkEnd w:id="2690"/>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91" w:name="_Toc45028163"/>
      <w:bookmarkStart w:id="2692" w:name="_Toc45028998"/>
    </w:p>
    <w:p w14:paraId="6AE3DC16" w14:textId="0994C410" w:rsidR="00264DA5" w:rsidRPr="000B71E3" w:rsidRDefault="00264DA5" w:rsidP="00264DA5">
      <w:pPr>
        <w:pStyle w:val="Heading5"/>
      </w:pPr>
      <w:bookmarkStart w:id="2693" w:name="_Toc20118719"/>
      <w:bookmarkStart w:id="2694" w:name="_Toc27584892"/>
      <w:bookmarkStart w:id="2695" w:name="_Toc45027677"/>
      <w:bookmarkStart w:id="2696" w:name="_Toc51867759"/>
      <w:bookmarkStart w:id="2697" w:name="_Toc67681106"/>
      <w:r>
        <w:t>6.1.6.2.</w:t>
      </w:r>
      <w:r w:rsidR="00C83248">
        <w:t>73</w:t>
      </w:r>
      <w:r w:rsidRPr="000B71E3">
        <w:tab/>
        <w:t xml:space="preserve">Type: </w:t>
      </w:r>
      <w:bookmarkEnd w:id="2693"/>
      <w:bookmarkEnd w:id="2694"/>
      <w:bookmarkEnd w:id="2695"/>
      <w:r>
        <w:rPr>
          <w:lang w:eastAsia="zh-CN"/>
        </w:rPr>
        <w:t>DatasetNames</w:t>
      </w:r>
      <w:bookmarkEnd w:id="2696"/>
      <w:bookmarkEnd w:id="2697"/>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98" w:name="_Toc51867760"/>
      <w:bookmarkStart w:id="2699" w:name="_Toc67681107"/>
      <w:r w:rsidRPr="00B3056F">
        <w:rPr>
          <w:lang w:val="en-US"/>
        </w:rPr>
        <w:t>6.1.6.3</w:t>
      </w:r>
      <w:r w:rsidRPr="00B3056F">
        <w:rPr>
          <w:lang w:val="en-US"/>
        </w:rPr>
        <w:tab/>
        <w:t>Simple data types and enumerations</w:t>
      </w:r>
      <w:bookmarkEnd w:id="2492"/>
      <w:bookmarkEnd w:id="2608"/>
      <w:bookmarkEnd w:id="2673"/>
      <w:bookmarkEnd w:id="2691"/>
      <w:bookmarkEnd w:id="2692"/>
      <w:bookmarkEnd w:id="2698"/>
      <w:bookmarkEnd w:id="2699"/>
    </w:p>
    <w:p w14:paraId="7BAF8FB1" w14:textId="77777777" w:rsidR="00EF45DA" w:rsidRPr="00B3056F" w:rsidRDefault="00EF45DA" w:rsidP="00EF45DA">
      <w:pPr>
        <w:pStyle w:val="Heading5"/>
      </w:pPr>
      <w:bookmarkStart w:id="2700" w:name="_Toc11338615"/>
      <w:bookmarkStart w:id="2701" w:name="_Toc27585286"/>
      <w:bookmarkStart w:id="2702" w:name="_Toc36457265"/>
      <w:bookmarkStart w:id="2703" w:name="_Toc45028164"/>
      <w:bookmarkStart w:id="2704" w:name="_Toc45028999"/>
      <w:bookmarkStart w:id="2705" w:name="_Toc51867761"/>
      <w:bookmarkStart w:id="2706" w:name="_Toc67681108"/>
      <w:r w:rsidRPr="00B3056F">
        <w:t>6.1.6.3.1</w:t>
      </w:r>
      <w:r w:rsidRPr="00B3056F">
        <w:tab/>
        <w:t>Introduction</w:t>
      </w:r>
      <w:bookmarkEnd w:id="2700"/>
      <w:bookmarkEnd w:id="2701"/>
      <w:bookmarkEnd w:id="2702"/>
      <w:bookmarkEnd w:id="2703"/>
      <w:bookmarkEnd w:id="2704"/>
      <w:bookmarkEnd w:id="2705"/>
      <w:bookmarkEnd w:id="2706"/>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707" w:name="_Toc11338616"/>
      <w:bookmarkStart w:id="2708" w:name="_Toc27585287"/>
      <w:bookmarkStart w:id="2709" w:name="_Toc36457266"/>
      <w:bookmarkStart w:id="2710" w:name="_Toc45028165"/>
      <w:bookmarkStart w:id="2711" w:name="_Toc45029000"/>
      <w:bookmarkStart w:id="2712" w:name="_Toc51867762"/>
      <w:bookmarkStart w:id="2713" w:name="_Toc67681109"/>
      <w:r w:rsidRPr="00B3056F">
        <w:t>6.1.6.3.2</w:t>
      </w:r>
      <w:r w:rsidRPr="00B3056F">
        <w:tab/>
        <w:t>Simple data types</w:t>
      </w:r>
      <w:bookmarkEnd w:id="2707"/>
      <w:bookmarkEnd w:id="2708"/>
      <w:bookmarkEnd w:id="2709"/>
      <w:bookmarkEnd w:id="2710"/>
      <w:bookmarkEnd w:id="2711"/>
      <w:bookmarkEnd w:id="2712"/>
      <w:bookmarkEnd w:id="2713"/>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714" w:name="_Toc11338617"/>
      <w:bookmarkStart w:id="2715" w:name="_Toc27585288"/>
      <w:bookmarkStart w:id="2716" w:name="_Toc36457267"/>
      <w:bookmarkStart w:id="2717" w:name="_Toc45028166"/>
      <w:bookmarkStart w:id="2718" w:name="_Toc45029001"/>
      <w:bookmarkStart w:id="2719" w:name="_Toc51867763"/>
      <w:bookmarkStart w:id="2720" w:name="_Toc67681110"/>
      <w:r w:rsidRPr="00B3056F">
        <w:lastRenderedPageBreak/>
        <w:t>6.1.6.3.3</w:t>
      </w:r>
      <w:r w:rsidRPr="00B3056F">
        <w:tab/>
        <w:t>Enumeration: DataSetName</w:t>
      </w:r>
      <w:bookmarkEnd w:id="2714"/>
      <w:bookmarkEnd w:id="2715"/>
      <w:bookmarkEnd w:id="2716"/>
      <w:bookmarkEnd w:id="2717"/>
      <w:bookmarkEnd w:id="2718"/>
      <w:bookmarkEnd w:id="2719"/>
      <w:bookmarkEnd w:id="2720"/>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21" w:name="_Toc11338618"/>
      <w:bookmarkStart w:id="2722" w:name="_Toc27585289"/>
      <w:bookmarkStart w:id="2723" w:name="_Toc36457268"/>
      <w:bookmarkStart w:id="2724" w:name="_Toc45028167"/>
      <w:bookmarkStart w:id="2725" w:name="_Toc45029002"/>
      <w:bookmarkStart w:id="2726" w:name="_Toc51867764"/>
      <w:bookmarkStart w:id="2727" w:name="_Toc67681111"/>
      <w:r w:rsidRPr="00B3056F">
        <w:t>6.1.6.3.4</w:t>
      </w:r>
      <w:r w:rsidRPr="00B3056F">
        <w:tab/>
        <w:t>Void</w:t>
      </w:r>
      <w:bookmarkEnd w:id="2721"/>
      <w:bookmarkEnd w:id="2722"/>
      <w:bookmarkEnd w:id="2723"/>
      <w:bookmarkEnd w:id="2724"/>
      <w:bookmarkEnd w:id="2725"/>
      <w:bookmarkEnd w:id="2726"/>
      <w:bookmarkEnd w:id="2727"/>
    </w:p>
    <w:p w14:paraId="0D3F5B57" w14:textId="77777777" w:rsidR="00EF45DA" w:rsidRPr="00B3056F" w:rsidRDefault="00EF45DA" w:rsidP="00EF45DA">
      <w:pPr>
        <w:pStyle w:val="Heading5"/>
      </w:pPr>
      <w:bookmarkStart w:id="2728" w:name="_Toc11338619"/>
      <w:bookmarkStart w:id="2729" w:name="_Toc27585290"/>
      <w:bookmarkStart w:id="2730" w:name="_Toc36457269"/>
      <w:bookmarkStart w:id="2731" w:name="_Toc45028168"/>
      <w:bookmarkStart w:id="2732" w:name="_Toc45029003"/>
      <w:bookmarkStart w:id="2733" w:name="_Toc51867765"/>
      <w:bookmarkStart w:id="2734" w:name="_Toc67681112"/>
      <w:r w:rsidRPr="00B3056F">
        <w:t>6.1.6.3.5</w:t>
      </w:r>
      <w:r w:rsidRPr="00B3056F">
        <w:tab/>
        <w:t>Void</w:t>
      </w:r>
      <w:bookmarkEnd w:id="2728"/>
      <w:bookmarkEnd w:id="2729"/>
      <w:bookmarkEnd w:id="2730"/>
      <w:bookmarkEnd w:id="2731"/>
      <w:bookmarkEnd w:id="2732"/>
      <w:bookmarkEnd w:id="2733"/>
      <w:bookmarkEnd w:id="2734"/>
    </w:p>
    <w:p w14:paraId="529FC26A" w14:textId="77777777" w:rsidR="00EF45DA" w:rsidRPr="00B3056F" w:rsidRDefault="00EF45DA" w:rsidP="00EF45DA">
      <w:pPr>
        <w:pStyle w:val="Heading5"/>
      </w:pPr>
      <w:bookmarkStart w:id="2735" w:name="_Toc11338620"/>
      <w:bookmarkStart w:id="2736" w:name="_Toc27585291"/>
      <w:bookmarkStart w:id="2737" w:name="_Toc36457270"/>
      <w:bookmarkStart w:id="2738" w:name="_Toc45028169"/>
      <w:bookmarkStart w:id="2739" w:name="_Toc45029004"/>
      <w:bookmarkStart w:id="2740" w:name="_Toc51867766"/>
      <w:bookmarkStart w:id="2741" w:name="_Toc67681113"/>
      <w:r w:rsidRPr="00B3056F">
        <w:t>6.1.6.3.6</w:t>
      </w:r>
      <w:r w:rsidRPr="00B3056F">
        <w:tab/>
        <w:t>Void</w:t>
      </w:r>
      <w:bookmarkEnd w:id="2735"/>
      <w:bookmarkEnd w:id="2736"/>
      <w:bookmarkEnd w:id="2737"/>
      <w:bookmarkEnd w:id="2738"/>
      <w:bookmarkEnd w:id="2739"/>
      <w:bookmarkEnd w:id="2740"/>
      <w:bookmarkEnd w:id="2741"/>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42" w:name="_Toc11338621"/>
      <w:bookmarkStart w:id="2743" w:name="_Toc27585292"/>
      <w:bookmarkStart w:id="2744" w:name="_Toc36457271"/>
      <w:bookmarkStart w:id="2745" w:name="_Toc45028170"/>
      <w:bookmarkStart w:id="2746" w:name="_Toc45029005"/>
      <w:bookmarkStart w:id="2747" w:name="_Toc51867767"/>
      <w:bookmarkStart w:id="2748" w:name="_Toc67681114"/>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42"/>
      <w:bookmarkEnd w:id="2743"/>
      <w:bookmarkEnd w:id="2744"/>
      <w:bookmarkEnd w:id="2745"/>
      <w:bookmarkEnd w:id="2746"/>
      <w:bookmarkEnd w:id="2747"/>
      <w:bookmarkEnd w:id="2748"/>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49" w:name="_Toc27585293"/>
      <w:bookmarkStart w:id="2750" w:name="_Toc36457272"/>
      <w:bookmarkStart w:id="2751" w:name="_Toc45028171"/>
      <w:bookmarkStart w:id="2752" w:name="_Toc45029006"/>
      <w:bookmarkStart w:id="2753" w:name="_Toc51867768"/>
      <w:bookmarkStart w:id="2754" w:name="_Toc11338622"/>
      <w:bookmarkStart w:id="2755" w:name="_Toc67681115"/>
      <w:r w:rsidRPr="00B3056F">
        <w:t>6.1.6.3.8</w:t>
      </w:r>
      <w:r w:rsidRPr="00B3056F">
        <w:tab/>
        <w:t>Enumeration: LocationPrivacyInd</w:t>
      </w:r>
      <w:bookmarkEnd w:id="2749"/>
      <w:bookmarkEnd w:id="2750"/>
      <w:bookmarkEnd w:id="2751"/>
      <w:bookmarkEnd w:id="2752"/>
      <w:bookmarkEnd w:id="2753"/>
      <w:bookmarkEnd w:id="2755"/>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56" w:name="_Toc27585294"/>
      <w:bookmarkStart w:id="2757" w:name="_Toc36457273"/>
      <w:bookmarkStart w:id="2758" w:name="_Toc45028172"/>
      <w:bookmarkStart w:id="2759" w:name="_Toc45029007"/>
      <w:bookmarkStart w:id="2760" w:name="_Toc51867769"/>
      <w:bookmarkStart w:id="2761" w:name="_Toc67681116"/>
      <w:r w:rsidRPr="00B3056F">
        <w:lastRenderedPageBreak/>
        <w:t>6.1.6.3.9</w:t>
      </w:r>
      <w:r w:rsidRPr="00B3056F">
        <w:tab/>
        <w:t>Enumeration: PrivacyCheckRelatedAction</w:t>
      </w:r>
      <w:bookmarkEnd w:id="2756"/>
      <w:bookmarkEnd w:id="2757"/>
      <w:bookmarkEnd w:id="2758"/>
      <w:bookmarkEnd w:id="2759"/>
      <w:bookmarkEnd w:id="2760"/>
      <w:bookmarkEnd w:id="2761"/>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62" w:name="_Toc27585295"/>
      <w:bookmarkStart w:id="2763" w:name="_Toc36457274"/>
      <w:bookmarkStart w:id="2764" w:name="_Toc45028173"/>
      <w:bookmarkStart w:id="2765" w:name="_Toc45029008"/>
      <w:bookmarkStart w:id="2766" w:name="_Toc51867770"/>
      <w:bookmarkStart w:id="2767" w:name="_Toc67681117"/>
      <w:r w:rsidRPr="00B3056F">
        <w:t>6.1.6.3.10</w:t>
      </w:r>
      <w:r w:rsidRPr="00B3056F">
        <w:tab/>
        <w:t>Enumeration: LcsClientClass</w:t>
      </w:r>
      <w:bookmarkEnd w:id="2762"/>
      <w:bookmarkEnd w:id="2763"/>
      <w:bookmarkEnd w:id="2764"/>
      <w:bookmarkEnd w:id="2765"/>
      <w:bookmarkEnd w:id="2766"/>
      <w:bookmarkEnd w:id="2767"/>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68" w:name="_Toc27585296"/>
      <w:bookmarkStart w:id="2769" w:name="_Toc36457275"/>
      <w:bookmarkStart w:id="2770" w:name="_Toc45028174"/>
      <w:bookmarkStart w:id="2771" w:name="_Toc45029009"/>
      <w:bookmarkStart w:id="2772" w:name="_Toc51867771"/>
      <w:bookmarkStart w:id="2773" w:name="_Toc67681118"/>
      <w:r w:rsidRPr="00B3056F">
        <w:t>6.1.6.3.11</w:t>
      </w:r>
      <w:r w:rsidRPr="00B3056F">
        <w:tab/>
        <w:t>Enumeration: LcsMoServiceClass</w:t>
      </w:r>
      <w:bookmarkEnd w:id="2768"/>
      <w:bookmarkEnd w:id="2769"/>
      <w:bookmarkEnd w:id="2770"/>
      <w:bookmarkEnd w:id="2771"/>
      <w:bookmarkEnd w:id="2772"/>
      <w:bookmarkEnd w:id="2773"/>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74" w:name="_Toc36457276"/>
      <w:bookmarkStart w:id="2775" w:name="_Toc45028175"/>
      <w:bookmarkStart w:id="2776" w:name="_Toc45029010"/>
      <w:bookmarkStart w:id="2777" w:name="_Toc51867772"/>
      <w:bookmarkStart w:id="2778" w:name="_Toc27585297"/>
      <w:bookmarkStart w:id="2779" w:name="_Toc67681119"/>
      <w:r w:rsidRPr="00B3056F">
        <w:t>6.1.6.3.12</w:t>
      </w:r>
      <w:r w:rsidRPr="00B3056F">
        <w:tab/>
        <w:t>Enumeration: OperationMode</w:t>
      </w:r>
      <w:bookmarkEnd w:id="2774"/>
      <w:bookmarkEnd w:id="2775"/>
      <w:bookmarkEnd w:id="2776"/>
      <w:bookmarkEnd w:id="2777"/>
      <w:bookmarkEnd w:id="2779"/>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80" w:name="_Toc36457277"/>
      <w:bookmarkStart w:id="2781" w:name="_Toc45028176"/>
      <w:bookmarkStart w:id="2782" w:name="_Toc45029011"/>
      <w:bookmarkStart w:id="2783" w:name="_Toc51867773"/>
      <w:bookmarkStart w:id="2784" w:name="_Toc67681120"/>
      <w:r w:rsidRPr="00B3056F">
        <w:t>6.1.6.3.13</w:t>
      </w:r>
      <w:r w:rsidRPr="00B3056F">
        <w:tab/>
        <w:t>Enumeration: SorUpdateIndicator</w:t>
      </w:r>
      <w:bookmarkEnd w:id="2780"/>
      <w:bookmarkEnd w:id="2781"/>
      <w:bookmarkEnd w:id="2782"/>
      <w:bookmarkEnd w:id="2783"/>
      <w:bookmarkEnd w:id="2784"/>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85" w:name="_Toc36457278"/>
    </w:p>
    <w:p w14:paraId="096CDC4E" w14:textId="77777777" w:rsidR="00EF45DA" w:rsidRPr="00B3056F" w:rsidRDefault="00EF45DA" w:rsidP="00EF45DA">
      <w:pPr>
        <w:pStyle w:val="Heading5"/>
        <w:rPr>
          <w:lang w:eastAsia="zh-CN"/>
        </w:rPr>
      </w:pPr>
      <w:bookmarkStart w:id="2786" w:name="_Toc45028177"/>
      <w:bookmarkStart w:id="2787" w:name="_Toc45029012"/>
      <w:bookmarkStart w:id="2788" w:name="_Toc51867774"/>
      <w:bookmarkStart w:id="2789" w:name="_Toc67681121"/>
      <w:r w:rsidRPr="00B3056F">
        <w:lastRenderedPageBreak/>
        <w:t>6.1.6.3.14</w:t>
      </w:r>
      <w:r w:rsidRPr="00B3056F">
        <w:tab/>
        <w:t xml:space="preserve">Enumeration: </w:t>
      </w:r>
      <w:r w:rsidRPr="00B3056F">
        <w:rPr>
          <w:rFonts w:hint="eastAsia"/>
          <w:lang w:eastAsia="zh-CN"/>
        </w:rPr>
        <w:t>CodeWordInd</w:t>
      </w:r>
      <w:bookmarkEnd w:id="2785"/>
      <w:bookmarkEnd w:id="2786"/>
      <w:bookmarkEnd w:id="2787"/>
      <w:bookmarkEnd w:id="2788"/>
      <w:bookmarkEnd w:id="2789"/>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90" w:name="_Toc45028178"/>
      <w:bookmarkStart w:id="2791" w:name="_Toc45029013"/>
      <w:bookmarkStart w:id="2792" w:name="_Toc51867775"/>
      <w:bookmarkStart w:id="2793" w:name="_Toc36457279"/>
      <w:bookmarkStart w:id="2794" w:name="_Toc67681122"/>
      <w:r w:rsidRPr="000B71E3">
        <w:t>6.1.6.3.</w:t>
      </w:r>
      <w:r w:rsidR="005752A6">
        <w:t>15</w:t>
      </w:r>
      <w:r w:rsidRPr="000B71E3">
        <w:tab/>
        <w:t xml:space="preserve">Enumeration: </w:t>
      </w:r>
      <w:r>
        <w:rPr>
          <w:lang w:eastAsia="zh-CN"/>
        </w:rPr>
        <w:t>MdtUserConsent</w:t>
      </w:r>
      <w:bookmarkEnd w:id="2790"/>
      <w:bookmarkEnd w:id="2791"/>
      <w:bookmarkEnd w:id="2792"/>
      <w:bookmarkEnd w:id="2794"/>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95" w:name="_Toc45028179"/>
      <w:bookmarkStart w:id="2796" w:name="_Toc45029014"/>
    </w:p>
    <w:p w14:paraId="46FB8CAB" w14:textId="4EA7A083" w:rsidR="00EF45DA" w:rsidRPr="00B3056F" w:rsidRDefault="00EF45DA" w:rsidP="00EF45DA">
      <w:pPr>
        <w:pStyle w:val="Heading3"/>
      </w:pPr>
      <w:bookmarkStart w:id="2797" w:name="_Toc51867776"/>
      <w:bookmarkStart w:id="2798" w:name="_Toc67681123"/>
      <w:r w:rsidRPr="00B3056F">
        <w:t>6.1.7</w:t>
      </w:r>
      <w:r w:rsidRPr="00B3056F">
        <w:tab/>
        <w:t>Error Handling</w:t>
      </w:r>
      <w:bookmarkEnd w:id="2754"/>
      <w:bookmarkEnd w:id="2778"/>
      <w:bookmarkEnd w:id="2793"/>
      <w:bookmarkEnd w:id="2795"/>
      <w:bookmarkEnd w:id="2796"/>
      <w:bookmarkEnd w:id="2797"/>
      <w:bookmarkEnd w:id="2798"/>
    </w:p>
    <w:p w14:paraId="3B505031" w14:textId="77777777" w:rsidR="00EF45DA" w:rsidRPr="00B3056F" w:rsidRDefault="00EF45DA" w:rsidP="00EF45DA">
      <w:pPr>
        <w:pStyle w:val="Heading4"/>
      </w:pPr>
      <w:bookmarkStart w:id="2799" w:name="_Toc11338623"/>
      <w:bookmarkStart w:id="2800" w:name="_Toc27585298"/>
      <w:bookmarkStart w:id="2801" w:name="_Toc36457280"/>
      <w:bookmarkStart w:id="2802" w:name="_Toc45028180"/>
      <w:bookmarkStart w:id="2803" w:name="_Toc45029015"/>
      <w:bookmarkStart w:id="2804" w:name="_Toc51867777"/>
      <w:bookmarkStart w:id="2805" w:name="_Toc67681124"/>
      <w:r w:rsidRPr="00B3056F">
        <w:t>6.1.7.1</w:t>
      </w:r>
      <w:r w:rsidRPr="00B3056F">
        <w:tab/>
        <w:t>General</w:t>
      </w:r>
      <w:bookmarkEnd w:id="2799"/>
      <w:bookmarkEnd w:id="2800"/>
      <w:bookmarkEnd w:id="2801"/>
      <w:bookmarkEnd w:id="2802"/>
      <w:bookmarkEnd w:id="2803"/>
      <w:bookmarkEnd w:id="2804"/>
      <w:bookmarkEnd w:id="2805"/>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806" w:name="_Toc11338624"/>
      <w:bookmarkStart w:id="2807" w:name="_Toc27585299"/>
      <w:bookmarkStart w:id="2808" w:name="_Toc36457281"/>
      <w:bookmarkStart w:id="2809" w:name="_Toc45028181"/>
      <w:bookmarkStart w:id="2810" w:name="_Toc45029016"/>
      <w:bookmarkStart w:id="2811" w:name="_Toc51867778"/>
      <w:bookmarkStart w:id="2812" w:name="_Toc67681125"/>
      <w:r w:rsidRPr="00B3056F">
        <w:t>6.1.7.2</w:t>
      </w:r>
      <w:r w:rsidRPr="00B3056F">
        <w:tab/>
        <w:t>Protocol Errors</w:t>
      </w:r>
      <w:bookmarkEnd w:id="2806"/>
      <w:bookmarkEnd w:id="2807"/>
      <w:bookmarkEnd w:id="2808"/>
      <w:bookmarkEnd w:id="2809"/>
      <w:bookmarkEnd w:id="2810"/>
      <w:bookmarkEnd w:id="2811"/>
      <w:bookmarkEnd w:id="2812"/>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813" w:name="_Toc11338625"/>
      <w:bookmarkStart w:id="2814" w:name="_Toc27585300"/>
      <w:bookmarkStart w:id="2815" w:name="_Toc36457282"/>
      <w:bookmarkStart w:id="2816" w:name="_Toc45028182"/>
      <w:bookmarkStart w:id="2817" w:name="_Toc45029017"/>
      <w:bookmarkStart w:id="2818" w:name="_Toc51867779"/>
      <w:bookmarkStart w:id="2819" w:name="_Toc67681126"/>
      <w:r w:rsidRPr="00B3056F">
        <w:t>6.1.7.3</w:t>
      </w:r>
      <w:r w:rsidRPr="00B3056F">
        <w:tab/>
        <w:t>Application Errors</w:t>
      </w:r>
      <w:bookmarkEnd w:id="2813"/>
      <w:bookmarkEnd w:id="2814"/>
      <w:bookmarkEnd w:id="2815"/>
      <w:bookmarkEnd w:id="2816"/>
      <w:bookmarkEnd w:id="2817"/>
      <w:bookmarkEnd w:id="2818"/>
      <w:bookmarkEnd w:id="2819"/>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820"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820"/>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821" w:name="_Toc11338626"/>
      <w:bookmarkStart w:id="2822" w:name="_Toc27585301"/>
      <w:bookmarkStart w:id="2823" w:name="_Toc36457283"/>
      <w:bookmarkStart w:id="2824" w:name="_Toc45028183"/>
      <w:bookmarkStart w:id="2825" w:name="_Toc45029018"/>
      <w:bookmarkStart w:id="2826" w:name="_Toc51867780"/>
      <w:bookmarkStart w:id="2827" w:name="_Toc67681127"/>
      <w:r w:rsidRPr="00B3056F">
        <w:lastRenderedPageBreak/>
        <w:t>6.1.8</w:t>
      </w:r>
      <w:r w:rsidRPr="00B3056F">
        <w:tab/>
        <w:t>Feature Negotiation</w:t>
      </w:r>
      <w:bookmarkEnd w:id="2821"/>
      <w:bookmarkEnd w:id="2822"/>
      <w:bookmarkEnd w:id="2823"/>
      <w:bookmarkEnd w:id="2824"/>
      <w:bookmarkEnd w:id="2825"/>
      <w:bookmarkEnd w:id="2826"/>
      <w:bookmarkEnd w:id="2827"/>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1067C065"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43E78A9A"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28" w:name="_Toc11338627"/>
      <w:bookmarkStart w:id="2829" w:name="_Toc27585302"/>
      <w:bookmarkStart w:id="2830" w:name="_Toc36457284"/>
      <w:bookmarkStart w:id="2831" w:name="_Toc45028184"/>
      <w:bookmarkStart w:id="2832" w:name="_Toc45029019"/>
      <w:bookmarkStart w:id="2833" w:name="_Toc51867781"/>
      <w:bookmarkStart w:id="2834" w:name="_Toc67681128"/>
      <w:r w:rsidRPr="00B3056F">
        <w:rPr>
          <w:lang w:val="en-US"/>
        </w:rPr>
        <w:t>6.1.9</w:t>
      </w:r>
      <w:r w:rsidRPr="00B3056F">
        <w:rPr>
          <w:lang w:val="en-US"/>
        </w:rPr>
        <w:tab/>
        <w:t>Security</w:t>
      </w:r>
      <w:bookmarkEnd w:id="2828"/>
      <w:bookmarkEnd w:id="2829"/>
      <w:bookmarkEnd w:id="2830"/>
      <w:bookmarkEnd w:id="2831"/>
      <w:bookmarkEnd w:id="2832"/>
      <w:bookmarkEnd w:id="2833"/>
      <w:bookmarkEnd w:id="2834"/>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35" w:name="_Toc11338628"/>
      <w:bookmarkStart w:id="2836" w:name="_Toc27585303"/>
      <w:bookmarkStart w:id="2837" w:name="_Toc36457285"/>
      <w:bookmarkStart w:id="2838" w:name="_Toc45028185"/>
      <w:bookmarkStart w:id="2839" w:name="_Toc45029020"/>
      <w:bookmarkStart w:id="2840" w:name="_Toc51867782"/>
      <w:bookmarkStart w:id="2841" w:name="_Toc67681129"/>
      <w:r w:rsidRPr="00B3056F">
        <w:t>6.2</w:t>
      </w:r>
      <w:r w:rsidRPr="00B3056F">
        <w:tab/>
        <w:t>Nudm_UEContextManagement Service API</w:t>
      </w:r>
      <w:bookmarkEnd w:id="2835"/>
      <w:bookmarkEnd w:id="2836"/>
      <w:bookmarkEnd w:id="2837"/>
      <w:bookmarkEnd w:id="2838"/>
      <w:bookmarkEnd w:id="2839"/>
      <w:bookmarkEnd w:id="2840"/>
      <w:bookmarkEnd w:id="2841"/>
    </w:p>
    <w:p w14:paraId="745CA8D3" w14:textId="77777777" w:rsidR="00EF45DA" w:rsidRPr="00B3056F" w:rsidRDefault="00EF45DA" w:rsidP="00EF45DA">
      <w:pPr>
        <w:pStyle w:val="Heading3"/>
      </w:pPr>
      <w:bookmarkStart w:id="2842" w:name="_Toc11338629"/>
      <w:bookmarkStart w:id="2843" w:name="_Toc27585304"/>
      <w:bookmarkStart w:id="2844" w:name="_Toc36457286"/>
      <w:bookmarkStart w:id="2845" w:name="_Toc45028186"/>
      <w:bookmarkStart w:id="2846" w:name="_Toc45029021"/>
      <w:bookmarkStart w:id="2847" w:name="_Toc51867783"/>
      <w:bookmarkStart w:id="2848" w:name="_Toc67681130"/>
      <w:r w:rsidRPr="00B3056F">
        <w:t>6.2.1</w:t>
      </w:r>
      <w:r w:rsidRPr="00B3056F">
        <w:tab/>
        <w:t>API URI</w:t>
      </w:r>
      <w:bookmarkEnd w:id="2842"/>
      <w:bookmarkEnd w:id="2843"/>
      <w:bookmarkEnd w:id="2844"/>
      <w:bookmarkEnd w:id="2845"/>
      <w:bookmarkEnd w:id="2846"/>
      <w:bookmarkEnd w:id="2847"/>
      <w:bookmarkEnd w:id="2848"/>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49" w:name="_Toc11338630"/>
      <w:bookmarkStart w:id="2850" w:name="_Toc27585305"/>
      <w:bookmarkStart w:id="2851" w:name="_Toc36457287"/>
      <w:r>
        <w:rPr>
          <w:noProof/>
          <w:lang w:eastAsia="zh-CN"/>
        </w:rPr>
        <w:lastRenderedPageBreak/>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52" w:name="_Toc45028187"/>
      <w:bookmarkStart w:id="2853" w:name="_Toc45029022"/>
      <w:bookmarkStart w:id="2854" w:name="_Toc51867784"/>
      <w:bookmarkStart w:id="2855" w:name="_Toc67681131"/>
      <w:r w:rsidRPr="00B3056F">
        <w:t>6.2.2</w:t>
      </w:r>
      <w:r w:rsidRPr="00B3056F">
        <w:tab/>
        <w:t>Usage of HTTP</w:t>
      </w:r>
      <w:bookmarkEnd w:id="2849"/>
      <w:bookmarkEnd w:id="2850"/>
      <w:bookmarkEnd w:id="2851"/>
      <w:bookmarkEnd w:id="2852"/>
      <w:bookmarkEnd w:id="2853"/>
      <w:bookmarkEnd w:id="2854"/>
      <w:bookmarkEnd w:id="2855"/>
    </w:p>
    <w:p w14:paraId="79805AF5" w14:textId="77777777" w:rsidR="00EF45DA" w:rsidRPr="00B3056F" w:rsidRDefault="00EF45DA" w:rsidP="00EF45DA">
      <w:pPr>
        <w:pStyle w:val="Heading4"/>
      </w:pPr>
      <w:bookmarkStart w:id="2856" w:name="_Toc11338631"/>
      <w:bookmarkStart w:id="2857" w:name="_Toc27585306"/>
      <w:bookmarkStart w:id="2858" w:name="_Toc36457288"/>
      <w:bookmarkStart w:id="2859" w:name="_Toc45028188"/>
      <w:bookmarkStart w:id="2860" w:name="_Toc45029023"/>
      <w:bookmarkStart w:id="2861" w:name="_Toc51867785"/>
      <w:bookmarkStart w:id="2862" w:name="_Toc67681132"/>
      <w:r w:rsidRPr="00B3056F">
        <w:t>6.2.2.1</w:t>
      </w:r>
      <w:r w:rsidRPr="00B3056F">
        <w:tab/>
        <w:t>General</w:t>
      </w:r>
      <w:bookmarkEnd w:id="2856"/>
      <w:bookmarkEnd w:id="2857"/>
      <w:bookmarkEnd w:id="2858"/>
      <w:bookmarkEnd w:id="2859"/>
      <w:bookmarkEnd w:id="2860"/>
      <w:bookmarkEnd w:id="2861"/>
      <w:bookmarkEnd w:id="2862"/>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63" w:name="_Toc11338632"/>
      <w:bookmarkStart w:id="2864" w:name="_Toc27585307"/>
      <w:bookmarkStart w:id="2865" w:name="_Toc36457289"/>
      <w:bookmarkStart w:id="2866" w:name="_Toc45028189"/>
      <w:bookmarkStart w:id="2867" w:name="_Toc45029024"/>
      <w:bookmarkStart w:id="2868" w:name="_Toc51867786"/>
      <w:bookmarkStart w:id="2869" w:name="_Toc67681133"/>
      <w:r w:rsidRPr="00B3056F">
        <w:t>6.2.2.2</w:t>
      </w:r>
      <w:r w:rsidRPr="00B3056F">
        <w:tab/>
        <w:t>HTTP standard headers</w:t>
      </w:r>
      <w:bookmarkEnd w:id="2863"/>
      <w:bookmarkEnd w:id="2864"/>
      <w:bookmarkEnd w:id="2865"/>
      <w:bookmarkEnd w:id="2866"/>
      <w:bookmarkEnd w:id="2867"/>
      <w:bookmarkEnd w:id="2868"/>
      <w:bookmarkEnd w:id="2869"/>
    </w:p>
    <w:p w14:paraId="3EA812BF" w14:textId="77777777" w:rsidR="00EF45DA" w:rsidRPr="00B3056F" w:rsidRDefault="00EF45DA" w:rsidP="00EF45DA">
      <w:pPr>
        <w:pStyle w:val="Heading5"/>
        <w:rPr>
          <w:lang w:eastAsia="zh-CN"/>
        </w:rPr>
      </w:pPr>
      <w:bookmarkStart w:id="2870" w:name="_Toc11338633"/>
      <w:bookmarkStart w:id="2871" w:name="_Toc27585308"/>
      <w:bookmarkStart w:id="2872" w:name="_Toc36457290"/>
      <w:bookmarkStart w:id="2873" w:name="_Toc45028190"/>
      <w:bookmarkStart w:id="2874" w:name="_Toc45029025"/>
      <w:bookmarkStart w:id="2875" w:name="_Toc51867787"/>
      <w:bookmarkStart w:id="2876" w:name="_Toc67681134"/>
      <w:r w:rsidRPr="00B3056F">
        <w:t>6.2.2.2.1</w:t>
      </w:r>
      <w:r w:rsidRPr="00B3056F">
        <w:rPr>
          <w:rFonts w:hint="eastAsia"/>
          <w:lang w:eastAsia="zh-CN"/>
        </w:rPr>
        <w:tab/>
      </w:r>
      <w:r w:rsidRPr="00B3056F">
        <w:rPr>
          <w:lang w:eastAsia="zh-CN"/>
        </w:rPr>
        <w:t>General</w:t>
      </w:r>
      <w:bookmarkEnd w:id="2870"/>
      <w:bookmarkEnd w:id="2871"/>
      <w:bookmarkEnd w:id="2872"/>
      <w:bookmarkEnd w:id="2873"/>
      <w:bookmarkEnd w:id="2874"/>
      <w:bookmarkEnd w:id="2875"/>
      <w:bookmarkEnd w:id="2876"/>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77" w:name="_Toc11338634"/>
      <w:bookmarkStart w:id="2878" w:name="_Toc27585309"/>
      <w:bookmarkStart w:id="2879" w:name="_Toc36457291"/>
      <w:bookmarkStart w:id="2880" w:name="_Toc45028191"/>
      <w:bookmarkStart w:id="2881" w:name="_Toc45029026"/>
      <w:bookmarkStart w:id="2882" w:name="_Toc51867788"/>
      <w:bookmarkStart w:id="2883" w:name="_Toc67681135"/>
      <w:r w:rsidRPr="00B3056F">
        <w:t>6.2.2.2.2</w:t>
      </w:r>
      <w:r w:rsidRPr="00B3056F">
        <w:tab/>
        <w:t>Content type</w:t>
      </w:r>
      <w:bookmarkEnd w:id="2877"/>
      <w:bookmarkEnd w:id="2878"/>
      <w:bookmarkEnd w:id="2879"/>
      <w:bookmarkEnd w:id="2880"/>
      <w:bookmarkEnd w:id="2881"/>
      <w:bookmarkEnd w:id="2882"/>
      <w:bookmarkEnd w:id="2883"/>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84" w:name="_Toc11338635"/>
      <w:bookmarkStart w:id="2885" w:name="_Toc27585310"/>
      <w:bookmarkStart w:id="2886" w:name="_Toc36457292"/>
      <w:bookmarkStart w:id="2887" w:name="_Toc45028192"/>
      <w:bookmarkStart w:id="2888" w:name="_Toc45029027"/>
      <w:bookmarkStart w:id="2889" w:name="_Toc51867789"/>
      <w:bookmarkStart w:id="2890" w:name="_Toc67681136"/>
      <w:r w:rsidRPr="00B3056F">
        <w:t>6.2.2.3</w:t>
      </w:r>
      <w:r w:rsidRPr="00B3056F">
        <w:tab/>
        <w:t>HTTP custom headers</w:t>
      </w:r>
      <w:bookmarkEnd w:id="2884"/>
      <w:bookmarkEnd w:id="2885"/>
      <w:bookmarkEnd w:id="2886"/>
      <w:bookmarkEnd w:id="2887"/>
      <w:bookmarkEnd w:id="2888"/>
      <w:bookmarkEnd w:id="2889"/>
      <w:bookmarkEnd w:id="2890"/>
    </w:p>
    <w:p w14:paraId="2C112AEF" w14:textId="77777777" w:rsidR="00EF45DA" w:rsidRPr="00B3056F" w:rsidRDefault="00EF45DA" w:rsidP="00EF45DA">
      <w:pPr>
        <w:pStyle w:val="Heading5"/>
        <w:rPr>
          <w:lang w:eastAsia="zh-CN"/>
        </w:rPr>
      </w:pPr>
      <w:bookmarkStart w:id="2891" w:name="_Toc11338636"/>
      <w:bookmarkStart w:id="2892" w:name="_Toc27585311"/>
      <w:bookmarkStart w:id="2893" w:name="_Toc36457293"/>
      <w:bookmarkStart w:id="2894" w:name="_Toc45028193"/>
      <w:bookmarkStart w:id="2895" w:name="_Toc45029028"/>
      <w:bookmarkStart w:id="2896" w:name="_Toc51867790"/>
      <w:bookmarkStart w:id="2897" w:name="_Toc67681137"/>
      <w:r w:rsidRPr="00B3056F">
        <w:t>6.2.2.3.1</w:t>
      </w:r>
      <w:r w:rsidRPr="00B3056F">
        <w:rPr>
          <w:rFonts w:hint="eastAsia"/>
          <w:lang w:eastAsia="zh-CN"/>
        </w:rPr>
        <w:tab/>
      </w:r>
      <w:r w:rsidRPr="00B3056F">
        <w:rPr>
          <w:lang w:eastAsia="zh-CN"/>
        </w:rPr>
        <w:t>General</w:t>
      </w:r>
      <w:bookmarkEnd w:id="2891"/>
      <w:bookmarkEnd w:id="2892"/>
      <w:bookmarkEnd w:id="2893"/>
      <w:bookmarkEnd w:id="2894"/>
      <w:bookmarkEnd w:id="2895"/>
      <w:bookmarkEnd w:id="2896"/>
      <w:bookmarkEnd w:id="2897"/>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98" w:name="_Toc11338637"/>
      <w:bookmarkStart w:id="2899" w:name="_Toc27585312"/>
      <w:bookmarkStart w:id="2900" w:name="_Toc36457294"/>
      <w:bookmarkStart w:id="2901" w:name="_Toc45028194"/>
      <w:bookmarkStart w:id="2902" w:name="_Toc45029029"/>
      <w:bookmarkStart w:id="2903" w:name="_Toc51867791"/>
      <w:bookmarkStart w:id="2904" w:name="_Toc67681138"/>
      <w:r w:rsidRPr="00B3056F">
        <w:lastRenderedPageBreak/>
        <w:t>6.2.3</w:t>
      </w:r>
      <w:r w:rsidRPr="00B3056F">
        <w:tab/>
        <w:t>Resources</w:t>
      </w:r>
      <w:bookmarkEnd w:id="2898"/>
      <w:bookmarkEnd w:id="2899"/>
      <w:bookmarkEnd w:id="2900"/>
      <w:bookmarkEnd w:id="2901"/>
      <w:bookmarkEnd w:id="2902"/>
      <w:bookmarkEnd w:id="2903"/>
      <w:bookmarkEnd w:id="2904"/>
    </w:p>
    <w:p w14:paraId="7030742B" w14:textId="77777777" w:rsidR="00EF45DA" w:rsidRPr="00B3056F" w:rsidRDefault="00EF45DA" w:rsidP="00EF45DA">
      <w:pPr>
        <w:pStyle w:val="Heading4"/>
      </w:pPr>
      <w:bookmarkStart w:id="2905" w:name="_Toc11338638"/>
      <w:bookmarkStart w:id="2906" w:name="_Toc27585313"/>
      <w:bookmarkStart w:id="2907" w:name="_Toc36457295"/>
      <w:bookmarkStart w:id="2908" w:name="_Toc45028195"/>
      <w:bookmarkStart w:id="2909" w:name="_Toc45029030"/>
      <w:bookmarkStart w:id="2910" w:name="_Toc51867792"/>
      <w:bookmarkStart w:id="2911" w:name="_Toc67681139"/>
      <w:r w:rsidRPr="00B3056F">
        <w:t>6.2.3.1</w:t>
      </w:r>
      <w:r w:rsidRPr="00B3056F">
        <w:tab/>
        <w:t>Overview</w:t>
      </w:r>
      <w:bookmarkEnd w:id="2905"/>
      <w:bookmarkEnd w:id="2906"/>
      <w:bookmarkEnd w:id="2907"/>
      <w:bookmarkEnd w:id="2908"/>
      <w:bookmarkEnd w:id="2909"/>
      <w:bookmarkEnd w:id="2910"/>
      <w:bookmarkEnd w:id="2911"/>
    </w:p>
    <w:p w14:paraId="0DE599DF" w14:textId="729BFE11" w:rsidR="00EF45DA" w:rsidRPr="00B3056F" w:rsidRDefault="007B7649" w:rsidP="00EF45DA">
      <w:pPr>
        <w:pStyle w:val="TH"/>
        <w:rPr>
          <w:lang w:val="en-US"/>
        </w:rPr>
      </w:pPr>
      <w:r w:rsidRPr="00B3056F">
        <w:object w:dxaOrig="10761" w:dyaOrig="12501" w14:anchorId="54988A6A">
          <v:shape id="_x0000_i1106" type="#_x0000_t75" style="width:390pt;height:455pt" o:ole="">
            <v:imagedata r:id="rId174" o:title=""/>
          </v:shape>
          <o:OLEObject Type="Embed" ProgID="Visio.Drawing.11" ShapeID="_x0000_i1106" DrawAspect="Content" ObjectID="_1678294243" r:id="rId175"/>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912" w:name="_Toc11338639"/>
      <w:bookmarkStart w:id="2913" w:name="_Toc27585314"/>
      <w:bookmarkStart w:id="2914" w:name="_Toc36457296"/>
      <w:bookmarkStart w:id="2915" w:name="_Toc45028196"/>
      <w:bookmarkStart w:id="2916" w:name="_Toc45029031"/>
      <w:bookmarkStart w:id="2917" w:name="_Toc51867793"/>
      <w:bookmarkStart w:id="2918" w:name="_Toc67681140"/>
      <w:r w:rsidRPr="00B3056F">
        <w:lastRenderedPageBreak/>
        <w:t>6.2.3.2</w:t>
      </w:r>
      <w:r w:rsidRPr="00B3056F">
        <w:tab/>
        <w:t>Resource: Amf3GppAccessRegistration</w:t>
      </w:r>
      <w:bookmarkEnd w:id="2912"/>
      <w:bookmarkEnd w:id="2913"/>
      <w:r w:rsidRPr="00B3056F">
        <w:t xml:space="preserve"> (Document)</w:t>
      </w:r>
      <w:bookmarkEnd w:id="2914"/>
      <w:bookmarkEnd w:id="2915"/>
      <w:bookmarkEnd w:id="2916"/>
      <w:bookmarkEnd w:id="2917"/>
      <w:bookmarkEnd w:id="2918"/>
    </w:p>
    <w:p w14:paraId="22BA8742" w14:textId="77777777" w:rsidR="00EF45DA" w:rsidRPr="00B3056F" w:rsidRDefault="00EF45DA" w:rsidP="00EF45DA">
      <w:pPr>
        <w:pStyle w:val="Heading5"/>
      </w:pPr>
      <w:bookmarkStart w:id="2919" w:name="_Toc11338640"/>
      <w:bookmarkStart w:id="2920" w:name="_Toc27585315"/>
      <w:bookmarkStart w:id="2921" w:name="_Toc36457297"/>
      <w:bookmarkStart w:id="2922" w:name="_Toc45028197"/>
      <w:bookmarkStart w:id="2923" w:name="_Toc45029032"/>
      <w:bookmarkStart w:id="2924" w:name="_Toc51867794"/>
      <w:bookmarkStart w:id="2925" w:name="_Toc67681141"/>
      <w:r w:rsidRPr="00B3056F">
        <w:t>6.2.3.2.1</w:t>
      </w:r>
      <w:r w:rsidRPr="00B3056F">
        <w:tab/>
        <w:t>Description</w:t>
      </w:r>
      <w:bookmarkEnd w:id="2919"/>
      <w:bookmarkEnd w:id="2920"/>
      <w:bookmarkEnd w:id="2921"/>
      <w:bookmarkEnd w:id="2922"/>
      <w:bookmarkEnd w:id="2923"/>
      <w:bookmarkEnd w:id="2924"/>
      <w:bookmarkEnd w:id="2925"/>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26" w:name="_Toc11338641"/>
      <w:bookmarkStart w:id="2927" w:name="_Toc27585316"/>
      <w:bookmarkStart w:id="2928" w:name="_Toc36457298"/>
      <w:bookmarkStart w:id="2929" w:name="_Toc45028198"/>
      <w:bookmarkStart w:id="2930" w:name="_Toc45029033"/>
      <w:bookmarkStart w:id="2931" w:name="_Toc51867795"/>
      <w:bookmarkStart w:id="2932" w:name="_Toc67681142"/>
      <w:r w:rsidRPr="00B3056F">
        <w:t>6.2.3.2.2</w:t>
      </w:r>
      <w:r w:rsidRPr="00B3056F">
        <w:tab/>
        <w:t>Resource Definition</w:t>
      </w:r>
      <w:bookmarkEnd w:id="2926"/>
      <w:bookmarkEnd w:id="2927"/>
      <w:bookmarkEnd w:id="2928"/>
      <w:bookmarkEnd w:id="2929"/>
      <w:bookmarkEnd w:id="2930"/>
      <w:bookmarkEnd w:id="2931"/>
      <w:bookmarkEnd w:id="2932"/>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33" w:name="_Toc11338642"/>
      <w:bookmarkStart w:id="2934" w:name="_Toc27585317"/>
      <w:bookmarkStart w:id="2935" w:name="_Toc36457299"/>
      <w:bookmarkStart w:id="2936" w:name="_Toc45028199"/>
      <w:bookmarkStart w:id="2937" w:name="_Toc45029034"/>
      <w:bookmarkStart w:id="2938" w:name="_Toc51867796"/>
      <w:bookmarkStart w:id="2939" w:name="_Toc67681143"/>
      <w:r w:rsidRPr="00B3056F">
        <w:t>6.2.3.2.3</w:t>
      </w:r>
      <w:r w:rsidRPr="00B3056F">
        <w:tab/>
        <w:t>Resource Standard Methods</w:t>
      </w:r>
      <w:bookmarkEnd w:id="2933"/>
      <w:bookmarkEnd w:id="2934"/>
      <w:bookmarkEnd w:id="2935"/>
      <w:bookmarkEnd w:id="2936"/>
      <w:bookmarkEnd w:id="2937"/>
      <w:bookmarkEnd w:id="2938"/>
      <w:bookmarkEnd w:id="2939"/>
    </w:p>
    <w:p w14:paraId="0D2D1920" w14:textId="77777777" w:rsidR="00EF45DA" w:rsidRPr="00B3056F" w:rsidRDefault="00EF45DA" w:rsidP="00EF45DA">
      <w:pPr>
        <w:pStyle w:val="Heading6"/>
      </w:pPr>
      <w:bookmarkStart w:id="2940" w:name="_Toc11338643"/>
      <w:bookmarkStart w:id="2941" w:name="_Toc27585318"/>
      <w:bookmarkStart w:id="2942" w:name="_Toc36457300"/>
      <w:bookmarkStart w:id="2943" w:name="_Toc45028200"/>
      <w:bookmarkStart w:id="2944" w:name="_Toc45029035"/>
      <w:bookmarkStart w:id="2945" w:name="_Toc51867797"/>
      <w:bookmarkStart w:id="2946" w:name="_Toc67681144"/>
      <w:r w:rsidRPr="00B3056F">
        <w:t>6.2.3.2.3.1</w:t>
      </w:r>
      <w:r w:rsidRPr="00B3056F">
        <w:tab/>
        <w:t>PUT</w:t>
      </w:r>
      <w:bookmarkEnd w:id="2940"/>
      <w:bookmarkEnd w:id="2941"/>
      <w:bookmarkEnd w:id="2942"/>
      <w:bookmarkEnd w:id="2943"/>
      <w:bookmarkEnd w:id="2944"/>
      <w:bookmarkEnd w:id="2945"/>
      <w:bookmarkEnd w:id="2946"/>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947" w:name="_Toc11338644"/>
      <w:bookmarkStart w:id="2948" w:name="_Toc27585319"/>
      <w:bookmarkStart w:id="2949" w:name="_Toc36457301"/>
      <w:bookmarkStart w:id="2950" w:name="_Toc45028201"/>
      <w:bookmarkStart w:id="2951" w:name="_Toc45029036"/>
      <w:bookmarkStart w:id="2952" w:name="_Toc51867798"/>
      <w:bookmarkStart w:id="2953" w:name="_Toc67681145"/>
      <w:r w:rsidRPr="00B3056F">
        <w:t>6.2.3.2.3.2</w:t>
      </w:r>
      <w:r w:rsidRPr="00B3056F">
        <w:tab/>
        <w:t>PATCH</w:t>
      </w:r>
      <w:bookmarkEnd w:id="2947"/>
      <w:bookmarkEnd w:id="2948"/>
      <w:bookmarkEnd w:id="2949"/>
      <w:bookmarkEnd w:id="2950"/>
      <w:bookmarkEnd w:id="2951"/>
      <w:bookmarkEnd w:id="2952"/>
      <w:bookmarkEnd w:id="2953"/>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954" w:name="_Toc11338645"/>
      <w:bookmarkStart w:id="2955" w:name="_Toc27585320"/>
      <w:bookmarkStart w:id="2956" w:name="_Toc36457302"/>
      <w:bookmarkStart w:id="2957" w:name="_Toc45028202"/>
      <w:bookmarkStart w:id="2958" w:name="_Toc45029037"/>
      <w:bookmarkStart w:id="2959" w:name="_Toc51867799"/>
      <w:bookmarkStart w:id="2960" w:name="_Toc67681146"/>
      <w:r w:rsidRPr="00B3056F">
        <w:t>6.2.3.2.3.3</w:t>
      </w:r>
      <w:r w:rsidRPr="00B3056F">
        <w:tab/>
        <w:t>GET</w:t>
      </w:r>
      <w:bookmarkEnd w:id="2954"/>
      <w:bookmarkEnd w:id="2955"/>
      <w:bookmarkEnd w:id="2956"/>
      <w:bookmarkEnd w:id="2957"/>
      <w:bookmarkEnd w:id="2958"/>
      <w:bookmarkEnd w:id="2959"/>
      <w:bookmarkEnd w:id="2960"/>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61" w:name="_Toc510696615"/>
      <w:bookmarkStart w:id="2962" w:name="_Toc36457303"/>
      <w:bookmarkStart w:id="2963" w:name="_Toc45028203"/>
      <w:bookmarkStart w:id="2964" w:name="_Toc45029038"/>
      <w:bookmarkStart w:id="2965" w:name="_Toc51867800"/>
      <w:bookmarkStart w:id="2966" w:name="_Toc11338646"/>
      <w:bookmarkStart w:id="2967" w:name="_Toc27585321"/>
      <w:bookmarkStart w:id="2968" w:name="_Toc67681147"/>
      <w:r w:rsidRPr="00B3056F">
        <w:lastRenderedPageBreak/>
        <w:t>6.2.3.2.4</w:t>
      </w:r>
      <w:r w:rsidRPr="00B3056F">
        <w:tab/>
        <w:t>Resource Custom Operations</w:t>
      </w:r>
      <w:bookmarkEnd w:id="2961"/>
      <w:bookmarkEnd w:id="2962"/>
      <w:bookmarkEnd w:id="2963"/>
      <w:bookmarkEnd w:id="2964"/>
      <w:bookmarkEnd w:id="2965"/>
      <w:bookmarkEnd w:id="2968"/>
    </w:p>
    <w:p w14:paraId="05488361" w14:textId="77777777" w:rsidR="00EF45DA" w:rsidRPr="00B3056F" w:rsidRDefault="00EF45DA" w:rsidP="00EF45DA">
      <w:pPr>
        <w:pStyle w:val="Heading6"/>
        <w:ind w:left="0" w:firstLine="0"/>
      </w:pPr>
      <w:bookmarkStart w:id="2969" w:name="_Toc510696616"/>
      <w:bookmarkStart w:id="2970" w:name="_Toc36457304"/>
      <w:bookmarkStart w:id="2971" w:name="_Toc45028204"/>
      <w:bookmarkStart w:id="2972" w:name="_Toc45029039"/>
      <w:bookmarkStart w:id="2973" w:name="_Toc51867801"/>
      <w:bookmarkStart w:id="2974" w:name="_Toc67681148"/>
      <w:r w:rsidRPr="00B3056F">
        <w:t>6.2.3.2.4.1</w:t>
      </w:r>
      <w:r w:rsidRPr="00B3056F">
        <w:tab/>
        <w:t>Overview</w:t>
      </w:r>
      <w:bookmarkEnd w:id="2969"/>
      <w:bookmarkEnd w:id="2970"/>
      <w:bookmarkEnd w:id="2971"/>
      <w:bookmarkEnd w:id="2972"/>
      <w:bookmarkEnd w:id="2973"/>
      <w:bookmarkEnd w:id="2974"/>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75" w:name="_Toc510696617"/>
      <w:bookmarkStart w:id="2976" w:name="_Toc36457305"/>
    </w:p>
    <w:p w14:paraId="042CC92B" w14:textId="77777777" w:rsidR="00EF45DA" w:rsidRPr="00B3056F" w:rsidRDefault="00EF45DA" w:rsidP="00EF45DA">
      <w:pPr>
        <w:pStyle w:val="Heading6"/>
        <w:ind w:left="0" w:firstLine="0"/>
      </w:pPr>
      <w:bookmarkStart w:id="2977" w:name="_Toc45028205"/>
      <w:bookmarkStart w:id="2978" w:name="_Toc45029040"/>
      <w:bookmarkStart w:id="2979" w:name="_Toc51867802"/>
      <w:bookmarkStart w:id="2980" w:name="_Toc67681149"/>
      <w:r w:rsidRPr="00B3056F">
        <w:t>6.2.3.2.4.2</w:t>
      </w:r>
      <w:r w:rsidRPr="00B3056F">
        <w:tab/>
        <w:t>Operation: dereg-amf</w:t>
      </w:r>
      <w:bookmarkEnd w:id="2975"/>
      <w:bookmarkEnd w:id="2976"/>
      <w:bookmarkEnd w:id="2977"/>
      <w:bookmarkEnd w:id="2978"/>
      <w:bookmarkEnd w:id="2979"/>
      <w:bookmarkEnd w:id="2980"/>
    </w:p>
    <w:p w14:paraId="452E3856" w14:textId="77777777" w:rsidR="00EF45DA" w:rsidRPr="00B3056F" w:rsidRDefault="00EF45DA" w:rsidP="00EF45DA">
      <w:pPr>
        <w:pStyle w:val="Heading7"/>
      </w:pPr>
      <w:bookmarkStart w:id="2981" w:name="_Toc510696618"/>
      <w:bookmarkStart w:id="2982" w:name="_Toc36457306"/>
      <w:bookmarkStart w:id="2983" w:name="_Toc45028206"/>
      <w:bookmarkStart w:id="2984" w:name="_Toc45029041"/>
      <w:bookmarkStart w:id="2985" w:name="_Toc51867803"/>
      <w:bookmarkStart w:id="2986" w:name="_Toc67681150"/>
      <w:r w:rsidRPr="00B3056F">
        <w:t>6.2.3.2.4.2.1</w:t>
      </w:r>
      <w:r w:rsidRPr="00B3056F">
        <w:tab/>
        <w:t>Description</w:t>
      </w:r>
      <w:bookmarkEnd w:id="2981"/>
      <w:bookmarkEnd w:id="2982"/>
      <w:bookmarkEnd w:id="2983"/>
      <w:bookmarkEnd w:id="2984"/>
      <w:bookmarkEnd w:id="2985"/>
      <w:bookmarkEnd w:id="2986"/>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987" w:name="_Toc510696619"/>
      <w:bookmarkStart w:id="2988" w:name="_Toc36457307"/>
      <w:bookmarkStart w:id="2989" w:name="_Toc45028207"/>
      <w:bookmarkStart w:id="2990" w:name="_Toc45029042"/>
      <w:bookmarkStart w:id="2991" w:name="_Toc51867804"/>
      <w:bookmarkStart w:id="2992" w:name="_Toc67681151"/>
      <w:r w:rsidRPr="00B3056F">
        <w:t>6.2.3.2.4.2.2</w:t>
      </w:r>
      <w:r w:rsidRPr="00B3056F">
        <w:tab/>
        <w:t>Operation Definition</w:t>
      </w:r>
      <w:bookmarkEnd w:id="2987"/>
      <w:bookmarkEnd w:id="2988"/>
      <w:bookmarkEnd w:id="2989"/>
      <w:bookmarkEnd w:id="2990"/>
      <w:bookmarkEnd w:id="2991"/>
      <w:bookmarkEnd w:id="299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993" w:name="_Toc36457308"/>
      <w:bookmarkStart w:id="2994" w:name="_Toc45028208"/>
      <w:bookmarkStart w:id="2995" w:name="_Toc45029043"/>
      <w:bookmarkStart w:id="2996" w:name="_Toc51867805"/>
      <w:bookmarkStart w:id="2997" w:name="_Toc67681152"/>
      <w:r w:rsidRPr="00B3056F">
        <w:t>6.2.3.2.4.3</w:t>
      </w:r>
      <w:r w:rsidRPr="00B3056F">
        <w:tab/>
        <w:t>Operation: pei-update</w:t>
      </w:r>
      <w:bookmarkEnd w:id="2993"/>
      <w:bookmarkEnd w:id="2994"/>
      <w:bookmarkEnd w:id="2995"/>
      <w:bookmarkEnd w:id="2996"/>
      <w:bookmarkEnd w:id="2997"/>
    </w:p>
    <w:p w14:paraId="10F6E0D2" w14:textId="77777777" w:rsidR="00EF45DA" w:rsidRPr="00B3056F" w:rsidRDefault="00EF45DA" w:rsidP="00EF45DA">
      <w:pPr>
        <w:pStyle w:val="Heading7"/>
      </w:pPr>
      <w:bookmarkStart w:id="2998" w:name="_Toc36457309"/>
      <w:bookmarkStart w:id="2999" w:name="_Toc45028209"/>
      <w:bookmarkStart w:id="3000" w:name="_Toc45029044"/>
      <w:bookmarkStart w:id="3001" w:name="_Toc51867806"/>
      <w:bookmarkStart w:id="3002" w:name="_Toc67681153"/>
      <w:r w:rsidRPr="00B3056F">
        <w:t>6.2.3.2.4.3.1</w:t>
      </w:r>
      <w:r w:rsidRPr="00B3056F">
        <w:tab/>
        <w:t>Description</w:t>
      </w:r>
      <w:bookmarkEnd w:id="2998"/>
      <w:bookmarkEnd w:id="2999"/>
      <w:bookmarkEnd w:id="3000"/>
      <w:bookmarkEnd w:id="3001"/>
      <w:bookmarkEnd w:id="3002"/>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3003" w:name="_Toc36457310"/>
      <w:bookmarkStart w:id="3004" w:name="_Toc45028210"/>
      <w:bookmarkStart w:id="3005" w:name="_Toc45029045"/>
      <w:bookmarkStart w:id="3006" w:name="_Toc51867807"/>
      <w:bookmarkStart w:id="3007" w:name="_Toc67681154"/>
      <w:r w:rsidRPr="00B3056F">
        <w:t>6.2.3.2.4.3.2</w:t>
      </w:r>
      <w:r w:rsidRPr="00B3056F">
        <w:tab/>
        <w:t>Operation Definition</w:t>
      </w:r>
      <w:bookmarkEnd w:id="3003"/>
      <w:bookmarkEnd w:id="3004"/>
      <w:bookmarkEnd w:id="3005"/>
      <w:bookmarkEnd w:id="3006"/>
      <w:bookmarkEnd w:id="3007"/>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3008" w:name="_Toc36457311"/>
    </w:p>
    <w:p w14:paraId="3E9526A4" w14:textId="77777777" w:rsidR="00EF45DA" w:rsidRPr="00B3056F" w:rsidRDefault="00EF45DA" w:rsidP="00EF45DA">
      <w:pPr>
        <w:pStyle w:val="Heading4"/>
      </w:pPr>
      <w:bookmarkStart w:id="3009" w:name="_Toc45028211"/>
      <w:bookmarkStart w:id="3010" w:name="_Toc45029046"/>
      <w:bookmarkStart w:id="3011" w:name="_Toc51867808"/>
      <w:bookmarkStart w:id="3012" w:name="_Toc67681155"/>
      <w:r w:rsidRPr="00B3056F">
        <w:t>6.2.3.3</w:t>
      </w:r>
      <w:r w:rsidRPr="00B3056F">
        <w:tab/>
        <w:t>Resource: AmfNon3GppAccessRegistration</w:t>
      </w:r>
      <w:bookmarkEnd w:id="2966"/>
      <w:bookmarkEnd w:id="2967"/>
      <w:r w:rsidRPr="00B3056F">
        <w:t xml:space="preserve"> (Document)</w:t>
      </w:r>
      <w:bookmarkEnd w:id="3008"/>
      <w:bookmarkEnd w:id="3009"/>
      <w:bookmarkEnd w:id="3010"/>
      <w:bookmarkEnd w:id="3011"/>
      <w:bookmarkEnd w:id="3012"/>
    </w:p>
    <w:p w14:paraId="7AF83F03" w14:textId="77777777" w:rsidR="00EF45DA" w:rsidRPr="00B3056F" w:rsidRDefault="00EF45DA" w:rsidP="00EF45DA">
      <w:pPr>
        <w:pStyle w:val="Heading5"/>
      </w:pPr>
      <w:bookmarkStart w:id="3013" w:name="_Toc11338647"/>
      <w:bookmarkStart w:id="3014" w:name="_Toc27585322"/>
      <w:bookmarkStart w:id="3015" w:name="_Toc36457312"/>
      <w:bookmarkStart w:id="3016" w:name="_Toc45028212"/>
      <w:bookmarkStart w:id="3017" w:name="_Toc45029047"/>
      <w:bookmarkStart w:id="3018" w:name="_Toc51867809"/>
      <w:bookmarkStart w:id="3019" w:name="_Toc67681156"/>
      <w:r w:rsidRPr="00B3056F">
        <w:t>6.2.3.3.1</w:t>
      </w:r>
      <w:r w:rsidRPr="00B3056F">
        <w:tab/>
        <w:t>Description</w:t>
      </w:r>
      <w:bookmarkEnd w:id="3013"/>
      <w:bookmarkEnd w:id="3014"/>
      <w:bookmarkEnd w:id="3015"/>
      <w:bookmarkEnd w:id="3016"/>
      <w:bookmarkEnd w:id="3017"/>
      <w:bookmarkEnd w:id="3018"/>
      <w:bookmarkEnd w:id="3019"/>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20" w:name="_Toc11338648"/>
      <w:bookmarkStart w:id="3021" w:name="_Toc27585323"/>
      <w:bookmarkStart w:id="3022" w:name="_Toc36457313"/>
      <w:bookmarkStart w:id="3023" w:name="_Toc45028213"/>
      <w:bookmarkStart w:id="3024" w:name="_Toc45029048"/>
      <w:bookmarkStart w:id="3025" w:name="_Toc51867810"/>
      <w:bookmarkStart w:id="3026" w:name="_Toc67681157"/>
      <w:r w:rsidRPr="00B3056F">
        <w:t>6.2.3.3.2</w:t>
      </w:r>
      <w:r w:rsidRPr="00B3056F">
        <w:tab/>
        <w:t>Resource Definition</w:t>
      </w:r>
      <w:bookmarkEnd w:id="3020"/>
      <w:bookmarkEnd w:id="3021"/>
      <w:bookmarkEnd w:id="3022"/>
      <w:bookmarkEnd w:id="3023"/>
      <w:bookmarkEnd w:id="3024"/>
      <w:bookmarkEnd w:id="3025"/>
      <w:bookmarkEnd w:id="3026"/>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27" w:name="_Toc11338649"/>
      <w:bookmarkStart w:id="3028" w:name="_Toc27585324"/>
      <w:bookmarkStart w:id="3029" w:name="_Toc36457314"/>
      <w:bookmarkStart w:id="3030" w:name="_Toc45028214"/>
      <w:bookmarkStart w:id="3031" w:name="_Toc45029049"/>
      <w:bookmarkStart w:id="3032" w:name="_Toc51867811"/>
      <w:bookmarkStart w:id="3033" w:name="_Toc67681158"/>
      <w:r w:rsidRPr="00B3056F">
        <w:t>6.2.3.3.3</w:t>
      </w:r>
      <w:r w:rsidRPr="00B3056F">
        <w:tab/>
        <w:t>Resource Standard Methods</w:t>
      </w:r>
      <w:bookmarkEnd w:id="3027"/>
      <w:bookmarkEnd w:id="3028"/>
      <w:bookmarkEnd w:id="3029"/>
      <w:bookmarkEnd w:id="3030"/>
      <w:bookmarkEnd w:id="3031"/>
      <w:bookmarkEnd w:id="3032"/>
      <w:bookmarkEnd w:id="3033"/>
    </w:p>
    <w:p w14:paraId="37D71EA8" w14:textId="77777777" w:rsidR="00EF45DA" w:rsidRPr="00B3056F" w:rsidRDefault="00EF45DA" w:rsidP="00EF45DA">
      <w:pPr>
        <w:pStyle w:val="Heading6"/>
      </w:pPr>
      <w:bookmarkStart w:id="3034" w:name="_Toc11338650"/>
      <w:bookmarkStart w:id="3035" w:name="_Toc27585325"/>
      <w:bookmarkStart w:id="3036" w:name="_Toc36457315"/>
      <w:bookmarkStart w:id="3037" w:name="_Toc45028215"/>
      <w:bookmarkStart w:id="3038" w:name="_Toc45029050"/>
      <w:bookmarkStart w:id="3039" w:name="_Toc51867812"/>
      <w:bookmarkStart w:id="3040" w:name="_Toc67681159"/>
      <w:r w:rsidRPr="00B3056F">
        <w:t>6.2.3.3.3.1</w:t>
      </w:r>
      <w:r w:rsidRPr="00B3056F">
        <w:tab/>
        <w:t>PUT</w:t>
      </w:r>
      <w:bookmarkEnd w:id="3034"/>
      <w:bookmarkEnd w:id="3035"/>
      <w:bookmarkEnd w:id="3036"/>
      <w:bookmarkEnd w:id="3037"/>
      <w:bookmarkEnd w:id="3038"/>
      <w:bookmarkEnd w:id="3039"/>
      <w:bookmarkEnd w:id="3040"/>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3041" w:name="_Toc11338651"/>
      <w:bookmarkStart w:id="3042" w:name="_Toc27585326"/>
      <w:bookmarkStart w:id="3043" w:name="_Toc36457316"/>
      <w:bookmarkStart w:id="3044" w:name="_Toc45028216"/>
      <w:bookmarkStart w:id="3045" w:name="_Toc45029051"/>
      <w:bookmarkStart w:id="3046" w:name="_Toc51867813"/>
      <w:bookmarkStart w:id="3047" w:name="_Toc67681160"/>
      <w:r w:rsidRPr="00B3056F">
        <w:t>6.2.3.3.3.2</w:t>
      </w:r>
      <w:r w:rsidRPr="00B3056F">
        <w:tab/>
        <w:t>PATCH</w:t>
      </w:r>
      <w:bookmarkEnd w:id="3041"/>
      <w:bookmarkEnd w:id="3042"/>
      <w:bookmarkEnd w:id="3043"/>
      <w:bookmarkEnd w:id="3044"/>
      <w:bookmarkEnd w:id="3045"/>
      <w:bookmarkEnd w:id="3046"/>
      <w:bookmarkEnd w:id="3047"/>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3048" w:name="_Toc11338652"/>
      <w:bookmarkStart w:id="3049" w:name="_Toc27585327"/>
      <w:bookmarkStart w:id="3050" w:name="_Toc36457317"/>
      <w:bookmarkStart w:id="3051" w:name="_Toc45028217"/>
      <w:bookmarkStart w:id="3052" w:name="_Toc45029052"/>
      <w:bookmarkStart w:id="3053" w:name="_Toc51867814"/>
      <w:bookmarkStart w:id="3054" w:name="_Toc67681161"/>
      <w:r w:rsidRPr="00B3056F">
        <w:t>6.2.3.3.3.3</w:t>
      </w:r>
      <w:r w:rsidRPr="00B3056F">
        <w:tab/>
        <w:t>GET</w:t>
      </w:r>
      <w:bookmarkEnd w:id="3048"/>
      <w:bookmarkEnd w:id="3049"/>
      <w:bookmarkEnd w:id="3050"/>
      <w:bookmarkEnd w:id="3051"/>
      <w:bookmarkEnd w:id="3052"/>
      <w:bookmarkEnd w:id="3053"/>
      <w:bookmarkEnd w:id="3054"/>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55" w:name="_Toc11338653"/>
      <w:bookmarkStart w:id="3056" w:name="_Toc27585328"/>
      <w:bookmarkStart w:id="3057" w:name="_Toc36457318"/>
      <w:bookmarkStart w:id="3058" w:name="_Toc45028218"/>
      <w:bookmarkStart w:id="3059" w:name="_Toc45029053"/>
      <w:bookmarkStart w:id="3060" w:name="_Toc51867815"/>
      <w:bookmarkStart w:id="3061" w:name="_Toc67681162"/>
      <w:r w:rsidRPr="00B3056F">
        <w:t>6.2.3.4</w:t>
      </w:r>
      <w:r w:rsidRPr="00B3056F">
        <w:tab/>
        <w:t>Resource: SmfRegistrations</w:t>
      </w:r>
      <w:bookmarkEnd w:id="3055"/>
      <w:bookmarkEnd w:id="3056"/>
      <w:bookmarkEnd w:id="3057"/>
      <w:bookmarkEnd w:id="3058"/>
      <w:bookmarkEnd w:id="3059"/>
      <w:bookmarkEnd w:id="3060"/>
      <w:bookmarkEnd w:id="3061"/>
    </w:p>
    <w:p w14:paraId="3174D4D6" w14:textId="77777777" w:rsidR="00EF45DA" w:rsidRPr="00B3056F" w:rsidRDefault="00EF45DA" w:rsidP="00EF45DA">
      <w:pPr>
        <w:pStyle w:val="Heading5"/>
      </w:pPr>
      <w:bookmarkStart w:id="3062" w:name="_Toc11338654"/>
      <w:bookmarkStart w:id="3063" w:name="_Toc27585329"/>
      <w:bookmarkStart w:id="3064" w:name="_Toc36457319"/>
      <w:bookmarkStart w:id="3065" w:name="_Toc45028219"/>
      <w:bookmarkStart w:id="3066" w:name="_Toc45029054"/>
      <w:bookmarkStart w:id="3067" w:name="_Toc51867816"/>
      <w:bookmarkStart w:id="3068" w:name="_Toc67681163"/>
      <w:r w:rsidRPr="00B3056F">
        <w:t>6.2.3.4.1</w:t>
      </w:r>
      <w:r w:rsidRPr="00B3056F">
        <w:tab/>
        <w:t>Description</w:t>
      </w:r>
      <w:bookmarkEnd w:id="3062"/>
      <w:bookmarkEnd w:id="3063"/>
      <w:bookmarkEnd w:id="3064"/>
      <w:bookmarkEnd w:id="3065"/>
      <w:bookmarkEnd w:id="3066"/>
      <w:bookmarkEnd w:id="3067"/>
      <w:bookmarkEnd w:id="306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69" w:name="_Toc11338655"/>
      <w:bookmarkStart w:id="3070" w:name="_Toc27585330"/>
      <w:bookmarkStart w:id="3071" w:name="_Toc36457320"/>
      <w:bookmarkStart w:id="3072" w:name="_Toc45028220"/>
      <w:bookmarkStart w:id="3073" w:name="_Toc45029055"/>
      <w:bookmarkStart w:id="3074" w:name="_Toc51867817"/>
      <w:bookmarkStart w:id="3075" w:name="_Toc67681164"/>
      <w:r w:rsidRPr="00B3056F">
        <w:t>6.2.3.4.2</w:t>
      </w:r>
      <w:r w:rsidRPr="00B3056F">
        <w:tab/>
        <w:t>Resource Definition</w:t>
      </w:r>
      <w:bookmarkEnd w:id="3069"/>
      <w:bookmarkEnd w:id="3070"/>
      <w:bookmarkEnd w:id="3071"/>
      <w:bookmarkEnd w:id="3072"/>
      <w:bookmarkEnd w:id="3073"/>
      <w:bookmarkEnd w:id="3074"/>
      <w:bookmarkEnd w:id="3075"/>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76" w:name="_Toc11338656"/>
      <w:bookmarkStart w:id="3077" w:name="_Toc27585331"/>
      <w:bookmarkStart w:id="3078" w:name="_Toc36457321"/>
      <w:bookmarkStart w:id="3079" w:name="_Toc45028221"/>
      <w:bookmarkStart w:id="3080" w:name="_Toc45029056"/>
      <w:bookmarkStart w:id="3081" w:name="_Toc51867818"/>
      <w:bookmarkStart w:id="3082" w:name="_Toc67681165"/>
      <w:r w:rsidRPr="00B3056F">
        <w:t>6.2.3.4.3</w:t>
      </w:r>
      <w:r w:rsidRPr="00B3056F">
        <w:tab/>
        <w:t>Resource Standard Methods</w:t>
      </w:r>
      <w:bookmarkEnd w:id="3076"/>
      <w:bookmarkEnd w:id="3077"/>
      <w:bookmarkEnd w:id="3078"/>
      <w:bookmarkEnd w:id="3079"/>
      <w:bookmarkEnd w:id="3080"/>
      <w:bookmarkEnd w:id="3081"/>
      <w:bookmarkEnd w:id="3082"/>
    </w:p>
    <w:p w14:paraId="6CA7B3ED" w14:textId="77777777" w:rsidR="00EF45DA" w:rsidRPr="00B3056F" w:rsidRDefault="00EF45DA" w:rsidP="00EF45DA">
      <w:pPr>
        <w:pStyle w:val="Heading6"/>
      </w:pPr>
      <w:bookmarkStart w:id="3083" w:name="_Toc27585332"/>
      <w:bookmarkStart w:id="3084" w:name="_Toc36457322"/>
      <w:bookmarkStart w:id="3085" w:name="_Toc45028222"/>
      <w:bookmarkStart w:id="3086" w:name="_Toc45029057"/>
      <w:bookmarkStart w:id="3087" w:name="_Toc51867819"/>
      <w:bookmarkStart w:id="3088" w:name="_Toc67681166"/>
      <w:r w:rsidRPr="00B3056F">
        <w:t>6.2.3.4.3.1</w:t>
      </w:r>
      <w:r w:rsidRPr="00B3056F">
        <w:tab/>
        <w:t>GET</w:t>
      </w:r>
      <w:bookmarkEnd w:id="3083"/>
      <w:bookmarkEnd w:id="3084"/>
      <w:bookmarkEnd w:id="3085"/>
      <w:bookmarkEnd w:id="3086"/>
      <w:bookmarkEnd w:id="3087"/>
      <w:bookmarkEnd w:id="3088"/>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89" w:name="_Toc11338657"/>
      <w:bookmarkStart w:id="3090" w:name="_Toc27585333"/>
      <w:bookmarkStart w:id="3091" w:name="_Toc36457323"/>
      <w:bookmarkStart w:id="3092" w:name="_Toc45028223"/>
      <w:bookmarkStart w:id="3093" w:name="_Toc45029058"/>
      <w:bookmarkStart w:id="3094" w:name="_Toc51867820"/>
      <w:bookmarkStart w:id="3095" w:name="_Toc67681167"/>
      <w:r w:rsidRPr="00B3056F">
        <w:lastRenderedPageBreak/>
        <w:t>6.2.3.5</w:t>
      </w:r>
      <w:r w:rsidRPr="00B3056F">
        <w:tab/>
        <w:t>Resource: IndividualSmfRegistration</w:t>
      </w:r>
      <w:bookmarkEnd w:id="3089"/>
      <w:bookmarkEnd w:id="3090"/>
      <w:r w:rsidRPr="00B3056F">
        <w:t xml:space="preserve"> (Document)</w:t>
      </w:r>
      <w:bookmarkEnd w:id="3091"/>
      <w:bookmarkEnd w:id="3092"/>
      <w:bookmarkEnd w:id="3093"/>
      <w:bookmarkEnd w:id="3094"/>
      <w:bookmarkEnd w:id="3095"/>
    </w:p>
    <w:p w14:paraId="299B5DAA" w14:textId="77777777" w:rsidR="00EF45DA" w:rsidRPr="00B3056F" w:rsidRDefault="00EF45DA" w:rsidP="00EF45DA">
      <w:pPr>
        <w:pStyle w:val="Heading5"/>
      </w:pPr>
      <w:bookmarkStart w:id="3096" w:name="_Toc11338658"/>
      <w:bookmarkStart w:id="3097" w:name="_Toc27585334"/>
      <w:bookmarkStart w:id="3098" w:name="_Toc36457324"/>
      <w:bookmarkStart w:id="3099" w:name="_Toc45028224"/>
      <w:bookmarkStart w:id="3100" w:name="_Toc45029059"/>
      <w:bookmarkStart w:id="3101" w:name="_Toc51867821"/>
      <w:bookmarkStart w:id="3102" w:name="_Toc67681168"/>
      <w:r w:rsidRPr="00B3056F">
        <w:t>6.2.3.5.1</w:t>
      </w:r>
      <w:r w:rsidRPr="00B3056F">
        <w:tab/>
        <w:t>Resource Definition</w:t>
      </w:r>
      <w:bookmarkEnd w:id="3096"/>
      <w:bookmarkEnd w:id="3097"/>
      <w:bookmarkEnd w:id="3098"/>
      <w:bookmarkEnd w:id="3099"/>
      <w:bookmarkEnd w:id="3100"/>
      <w:bookmarkEnd w:id="3101"/>
      <w:bookmarkEnd w:id="3102"/>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103" w:name="_Toc11338659"/>
      <w:bookmarkStart w:id="3104" w:name="_Toc27585335"/>
      <w:bookmarkStart w:id="3105" w:name="_Toc36457325"/>
      <w:bookmarkStart w:id="3106" w:name="_Toc45028225"/>
      <w:bookmarkStart w:id="3107" w:name="_Toc45029060"/>
      <w:bookmarkStart w:id="3108" w:name="_Toc51867822"/>
      <w:bookmarkStart w:id="3109" w:name="_Toc67681169"/>
      <w:r w:rsidRPr="00B3056F">
        <w:t>6.2.3.5.2</w:t>
      </w:r>
      <w:r w:rsidRPr="00B3056F">
        <w:tab/>
        <w:t>Resource Standard Methods</w:t>
      </w:r>
      <w:bookmarkEnd w:id="3103"/>
      <w:bookmarkEnd w:id="3104"/>
      <w:bookmarkEnd w:id="3105"/>
      <w:bookmarkEnd w:id="3106"/>
      <w:bookmarkEnd w:id="3107"/>
      <w:bookmarkEnd w:id="3108"/>
      <w:bookmarkEnd w:id="3109"/>
    </w:p>
    <w:p w14:paraId="1E3E0A7D" w14:textId="77777777" w:rsidR="00EF45DA" w:rsidRPr="00B3056F" w:rsidRDefault="00EF45DA" w:rsidP="00EF45DA">
      <w:pPr>
        <w:pStyle w:val="Heading6"/>
      </w:pPr>
      <w:bookmarkStart w:id="3110" w:name="_Toc11338660"/>
      <w:bookmarkStart w:id="3111" w:name="_Toc27585336"/>
      <w:bookmarkStart w:id="3112" w:name="_Toc36457326"/>
      <w:bookmarkStart w:id="3113" w:name="_Toc45028226"/>
      <w:bookmarkStart w:id="3114" w:name="_Toc45029061"/>
      <w:bookmarkStart w:id="3115" w:name="_Toc51867823"/>
      <w:bookmarkStart w:id="3116" w:name="_Toc67681170"/>
      <w:r w:rsidRPr="00B3056F">
        <w:t>6.2.3.5.2.1</w:t>
      </w:r>
      <w:r w:rsidRPr="00B3056F">
        <w:tab/>
        <w:t>PUT</w:t>
      </w:r>
      <w:bookmarkEnd w:id="3110"/>
      <w:bookmarkEnd w:id="3111"/>
      <w:bookmarkEnd w:id="3112"/>
      <w:bookmarkEnd w:id="3113"/>
      <w:bookmarkEnd w:id="3114"/>
      <w:bookmarkEnd w:id="3115"/>
      <w:bookmarkEnd w:id="3116"/>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3117" w:name="_Toc11338661"/>
      <w:bookmarkStart w:id="3118" w:name="_Toc27585337"/>
      <w:bookmarkStart w:id="3119" w:name="_Toc36457327"/>
      <w:bookmarkStart w:id="3120" w:name="_Toc45028227"/>
      <w:bookmarkStart w:id="3121" w:name="_Toc45029062"/>
      <w:bookmarkStart w:id="3122" w:name="_Toc51867824"/>
      <w:bookmarkStart w:id="3123" w:name="_Toc67681171"/>
      <w:r w:rsidRPr="00B3056F">
        <w:t>6.2.3.5.2.2</w:t>
      </w:r>
      <w:r w:rsidRPr="00B3056F">
        <w:tab/>
        <w:t>DELETE</w:t>
      </w:r>
      <w:bookmarkEnd w:id="3117"/>
      <w:bookmarkEnd w:id="3118"/>
      <w:bookmarkEnd w:id="3119"/>
      <w:bookmarkEnd w:id="3120"/>
      <w:bookmarkEnd w:id="3121"/>
      <w:bookmarkEnd w:id="3122"/>
      <w:bookmarkEnd w:id="3123"/>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3124" w:name="_Toc36457328"/>
      <w:bookmarkStart w:id="3125" w:name="_Toc45028228"/>
      <w:bookmarkStart w:id="3126" w:name="_Toc45029063"/>
      <w:bookmarkStart w:id="3127" w:name="_Toc51867825"/>
      <w:bookmarkStart w:id="3128" w:name="_Toc11338662"/>
      <w:bookmarkStart w:id="3129" w:name="_Toc27585338"/>
      <w:bookmarkStart w:id="3130" w:name="_Toc67681172"/>
      <w:r w:rsidRPr="00B3056F">
        <w:t>6.2.3.5.2.3</w:t>
      </w:r>
      <w:r w:rsidRPr="00B3056F">
        <w:tab/>
        <w:t>GET</w:t>
      </w:r>
      <w:bookmarkEnd w:id="3124"/>
      <w:bookmarkEnd w:id="3125"/>
      <w:bookmarkEnd w:id="3126"/>
      <w:bookmarkEnd w:id="3127"/>
      <w:bookmarkEnd w:id="3130"/>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31" w:name="_Toc36457329"/>
      <w:bookmarkStart w:id="3132" w:name="_Toc45028229"/>
      <w:bookmarkStart w:id="3133" w:name="_Toc45029064"/>
      <w:bookmarkStart w:id="3134" w:name="_Toc51867826"/>
      <w:bookmarkStart w:id="3135" w:name="_Toc67681173"/>
      <w:r w:rsidRPr="00B3056F">
        <w:t>6.2.3.6</w:t>
      </w:r>
      <w:r w:rsidRPr="00B3056F">
        <w:tab/>
        <w:t>Resource: Smsf3GppAccessRegistration</w:t>
      </w:r>
      <w:bookmarkEnd w:id="3128"/>
      <w:bookmarkEnd w:id="3129"/>
      <w:r w:rsidRPr="00B3056F">
        <w:t xml:space="preserve"> (Document)</w:t>
      </w:r>
      <w:bookmarkEnd w:id="3131"/>
      <w:bookmarkEnd w:id="3132"/>
      <w:bookmarkEnd w:id="3133"/>
      <w:bookmarkEnd w:id="3134"/>
      <w:bookmarkEnd w:id="3135"/>
    </w:p>
    <w:p w14:paraId="52A02C94" w14:textId="77777777" w:rsidR="00EF45DA" w:rsidRPr="00B3056F" w:rsidRDefault="00EF45DA" w:rsidP="00EF45DA">
      <w:pPr>
        <w:pStyle w:val="Heading5"/>
      </w:pPr>
      <w:bookmarkStart w:id="3136" w:name="_Toc11338663"/>
      <w:bookmarkStart w:id="3137" w:name="_Toc27585339"/>
      <w:bookmarkStart w:id="3138" w:name="_Toc36457330"/>
      <w:bookmarkStart w:id="3139" w:name="_Toc45028230"/>
      <w:bookmarkStart w:id="3140" w:name="_Toc45029065"/>
      <w:bookmarkStart w:id="3141" w:name="_Toc51867827"/>
      <w:bookmarkStart w:id="3142" w:name="_Toc67681174"/>
      <w:r w:rsidRPr="00B3056F">
        <w:t>6.2.3.6.1</w:t>
      </w:r>
      <w:r w:rsidRPr="00B3056F">
        <w:tab/>
        <w:t>Description</w:t>
      </w:r>
      <w:bookmarkEnd w:id="3136"/>
      <w:bookmarkEnd w:id="3137"/>
      <w:bookmarkEnd w:id="3138"/>
      <w:bookmarkEnd w:id="3139"/>
      <w:bookmarkEnd w:id="3140"/>
      <w:bookmarkEnd w:id="3141"/>
      <w:bookmarkEnd w:id="314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43" w:name="_Toc11338664"/>
      <w:bookmarkStart w:id="3144" w:name="_Toc27585340"/>
      <w:bookmarkStart w:id="3145" w:name="_Toc36457331"/>
      <w:bookmarkStart w:id="3146" w:name="_Toc45028231"/>
      <w:bookmarkStart w:id="3147" w:name="_Toc45029066"/>
      <w:bookmarkStart w:id="3148" w:name="_Toc51867828"/>
      <w:bookmarkStart w:id="3149" w:name="_Toc67681175"/>
      <w:r w:rsidRPr="00B3056F">
        <w:t>6.2.3.6.2</w:t>
      </w:r>
      <w:r w:rsidRPr="00B3056F">
        <w:tab/>
        <w:t>Resource Definition</w:t>
      </w:r>
      <w:bookmarkEnd w:id="3143"/>
      <w:bookmarkEnd w:id="3144"/>
      <w:bookmarkEnd w:id="3145"/>
      <w:bookmarkEnd w:id="3146"/>
      <w:bookmarkEnd w:id="3147"/>
      <w:bookmarkEnd w:id="3148"/>
      <w:bookmarkEnd w:id="314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50" w:name="_Toc11338665"/>
      <w:bookmarkStart w:id="3151" w:name="_Toc27585341"/>
      <w:bookmarkStart w:id="3152" w:name="_Toc36457332"/>
      <w:bookmarkStart w:id="3153" w:name="_Toc45028232"/>
      <w:bookmarkStart w:id="3154" w:name="_Toc45029067"/>
      <w:bookmarkStart w:id="3155" w:name="_Toc51867829"/>
      <w:bookmarkStart w:id="3156" w:name="_Toc67681176"/>
      <w:r w:rsidRPr="00B3056F">
        <w:t>6.2.3.6.3</w:t>
      </w:r>
      <w:r w:rsidRPr="00B3056F">
        <w:tab/>
        <w:t>Resource Standard Methods</w:t>
      </w:r>
      <w:bookmarkEnd w:id="3150"/>
      <w:bookmarkEnd w:id="3151"/>
      <w:bookmarkEnd w:id="3152"/>
      <w:bookmarkEnd w:id="3153"/>
      <w:bookmarkEnd w:id="3154"/>
      <w:bookmarkEnd w:id="3155"/>
      <w:bookmarkEnd w:id="3156"/>
    </w:p>
    <w:p w14:paraId="280A1875" w14:textId="77777777" w:rsidR="00EF45DA" w:rsidRPr="00B3056F" w:rsidRDefault="00EF45DA" w:rsidP="00EF45DA">
      <w:pPr>
        <w:pStyle w:val="Heading6"/>
      </w:pPr>
      <w:bookmarkStart w:id="3157" w:name="_Toc11338666"/>
      <w:bookmarkStart w:id="3158" w:name="_Toc27585342"/>
      <w:bookmarkStart w:id="3159" w:name="_Toc36457333"/>
      <w:bookmarkStart w:id="3160" w:name="_Toc45028233"/>
      <w:bookmarkStart w:id="3161" w:name="_Toc45029068"/>
      <w:bookmarkStart w:id="3162" w:name="_Toc51867830"/>
      <w:bookmarkStart w:id="3163" w:name="_Toc67681177"/>
      <w:r w:rsidRPr="00B3056F">
        <w:t>6.2.3.6.3.1</w:t>
      </w:r>
      <w:r w:rsidRPr="00B3056F">
        <w:tab/>
        <w:t>PUT</w:t>
      </w:r>
      <w:bookmarkEnd w:id="3157"/>
      <w:bookmarkEnd w:id="3158"/>
      <w:bookmarkEnd w:id="3159"/>
      <w:bookmarkEnd w:id="3160"/>
      <w:bookmarkEnd w:id="3161"/>
      <w:bookmarkEnd w:id="3162"/>
      <w:bookmarkEnd w:id="3163"/>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3164" w:name="_Toc11338667"/>
      <w:bookmarkStart w:id="3165" w:name="_Toc27585343"/>
      <w:bookmarkStart w:id="3166" w:name="_Toc36457334"/>
      <w:bookmarkStart w:id="3167" w:name="_Toc45028234"/>
      <w:bookmarkStart w:id="3168" w:name="_Toc45029069"/>
      <w:bookmarkStart w:id="3169" w:name="_Toc51867831"/>
      <w:bookmarkStart w:id="3170" w:name="_Toc67681178"/>
      <w:r w:rsidRPr="00B3056F">
        <w:t>6.2.3.6.3.2</w:t>
      </w:r>
      <w:r w:rsidRPr="00B3056F">
        <w:tab/>
        <w:t>DELETE</w:t>
      </w:r>
      <w:bookmarkEnd w:id="3164"/>
      <w:bookmarkEnd w:id="3165"/>
      <w:bookmarkEnd w:id="3166"/>
      <w:bookmarkEnd w:id="3167"/>
      <w:bookmarkEnd w:id="3168"/>
      <w:bookmarkEnd w:id="3169"/>
      <w:bookmarkEnd w:id="3170"/>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3171" w:name="_Toc11338668"/>
      <w:bookmarkStart w:id="3172" w:name="_Toc27585344"/>
      <w:bookmarkStart w:id="3173" w:name="_Toc36457335"/>
      <w:bookmarkStart w:id="3174" w:name="_Toc45028235"/>
      <w:bookmarkStart w:id="3175" w:name="_Toc45029070"/>
      <w:bookmarkStart w:id="3176" w:name="_Toc51867832"/>
      <w:bookmarkStart w:id="3177" w:name="_Toc67681179"/>
      <w:r w:rsidRPr="00B3056F">
        <w:lastRenderedPageBreak/>
        <w:t>6.2.3.6.3.3</w:t>
      </w:r>
      <w:r w:rsidRPr="00B3056F">
        <w:tab/>
        <w:t>GET</w:t>
      </w:r>
      <w:bookmarkEnd w:id="3171"/>
      <w:bookmarkEnd w:id="3172"/>
      <w:bookmarkEnd w:id="3173"/>
      <w:bookmarkEnd w:id="3174"/>
      <w:bookmarkEnd w:id="3175"/>
      <w:bookmarkEnd w:id="3176"/>
      <w:bookmarkEnd w:id="3177"/>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78" w:name="_Toc11338669"/>
      <w:bookmarkStart w:id="3179" w:name="_Toc27585345"/>
      <w:bookmarkStart w:id="3180" w:name="_Toc36457336"/>
      <w:bookmarkStart w:id="3181" w:name="_Toc45028236"/>
      <w:bookmarkStart w:id="3182" w:name="_Toc45029071"/>
      <w:bookmarkStart w:id="3183" w:name="_Toc51867833"/>
      <w:bookmarkStart w:id="3184" w:name="_Toc67681180"/>
      <w:r w:rsidRPr="00B3056F">
        <w:t>6.2.3.7</w:t>
      </w:r>
      <w:r w:rsidRPr="00B3056F">
        <w:tab/>
        <w:t>Resource: SmsfNon3GppAccessRegistration</w:t>
      </w:r>
      <w:bookmarkEnd w:id="3178"/>
      <w:bookmarkEnd w:id="3179"/>
      <w:r w:rsidRPr="00B3056F">
        <w:t xml:space="preserve"> (Document)</w:t>
      </w:r>
      <w:bookmarkEnd w:id="3180"/>
      <w:bookmarkEnd w:id="3181"/>
      <w:bookmarkEnd w:id="3182"/>
      <w:bookmarkEnd w:id="3183"/>
      <w:bookmarkEnd w:id="3184"/>
    </w:p>
    <w:p w14:paraId="51D811EB" w14:textId="77777777" w:rsidR="00EF45DA" w:rsidRPr="00B3056F" w:rsidRDefault="00EF45DA" w:rsidP="00EF45DA">
      <w:pPr>
        <w:pStyle w:val="Heading5"/>
      </w:pPr>
      <w:bookmarkStart w:id="3185" w:name="_Toc11338670"/>
      <w:bookmarkStart w:id="3186" w:name="_Toc27585346"/>
      <w:bookmarkStart w:id="3187" w:name="_Toc36457337"/>
      <w:bookmarkStart w:id="3188" w:name="_Toc45028237"/>
      <w:bookmarkStart w:id="3189" w:name="_Toc45029072"/>
      <w:bookmarkStart w:id="3190" w:name="_Toc51867834"/>
      <w:bookmarkStart w:id="3191" w:name="_Toc67681181"/>
      <w:r w:rsidRPr="00B3056F">
        <w:t>6.2.3.7.1</w:t>
      </w:r>
      <w:r w:rsidRPr="00B3056F">
        <w:tab/>
        <w:t>Description</w:t>
      </w:r>
      <w:bookmarkEnd w:id="3185"/>
      <w:bookmarkEnd w:id="3186"/>
      <w:bookmarkEnd w:id="3187"/>
      <w:bookmarkEnd w:id="3188"/>
      <w:bookmarkEnd w:id="3189"/>
      <w:bookmarkEnd w:id="3190"/>
      <w:bookmarkEnd w:id="3191"/>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92" w:name="_Toc11338671"/>
      <w:bookmarkStart w:id="3193" w:name="_Toc27585347"/>
      <w:bookmarkStart w:id="3194" w:name="_Toc36457338"/>
      <w:bookmarkStart w:id="3195" w:name="_Toc45028238"/>
      <w:bookmarkStart w:id="3196" w:name="_Toc45029073"/>
      <w:bookmarkStart w:id="3197" w:name="_Toc51867835"/>
      <w:bookmarkStart w:id="3198" w:name="_Toc67681182"/>
      <w:r w:rsidRPr="00B3056F">
        <w:t>6.2.3.7.2</w:t>
      </w:r>
      <w:r w:rsidRPr="00B3056F">
        <w:tab/>
        <w:t>Resource Definition</w:t>
      </w:r>
      <w:bookmarkEnd w:id="3192"/>
      <w:bookmarkEnd w:id="3193"/>
      <w:bookmarkEnd w:id="3194"/>
      <w:bookmarkEnd w:id="3195"/>
      <w:bookmarkEnd w:id="3196"/>
      <w:bookmarkEnd w:id="3197"/>
      <w:bookmarkEnd w:id="3198"/>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99" w:name="_Toc11338672"/>
      <w:bookmarkStart w:id="3200" w:name="_Toc27585348"/>
      <w:bookmarkStart w:id="3201" w:name="_Toc36457339"/>
      <w:bookmarkStart w:id="3202" w:name="_Toc45028239"/>
      <w:bookmarkStart w:id="3203" w:name="_Toc45029074"/>
      <w:bookmarkStart w:id="3204" w:name="_Toc51867836"/>
      <w:bookmarkStart w:id="3205" w:name="_Toc67681183"/>
      <w:r w:rsidRPr="00B3056F">
        <w:t>6.2.3.7.3</w:t>
      </w:r>
      <w:r w:rsidRPr="00B3056F">
        <w:tab/>
        <w:t>Resource Standard Methods</w:t>
      </w:r>
      <w:bookmarkEnd w:id="3199"/>
      <w:bookmarkEnd w:id="3200"/>
      <w:bookmarkEnd w:id="3201"/>
      <w:bookmarkEnd w:id="3202"/>
      <w:bookmarkEnd w:id="3203"/>
      <w:bookmarkEnd w:id="3204"/>
      <w:bookmarkEnd w:id="3205"/>
    </w:p>
    <w:p w14:paraId="59865BE2" w14:textId="77777777" w:rsidR="00EF45DA" w:rsidRPr="00B3056F" w:rsidRDefault="00EF45DA" w:rsidP="00EF45DA">
      <w:pPr>
        <w:pStyle w:val="Heading6"/>
      </w:pPr>
      <w:bookmarkStart w:id="3206" w:name="_Toc11338673"/>
      <w:bookmarkStart w:id="3207" w:name="_Toc27585349"/>
      <w:bookmarkStart w:id="3208" w:name="_Toc36457340"/>
      <w:bookmarkStart w:id="3209" w:name="_Toc45028240"/>
      <w:bookmarkStart w:id="3210" w:name="_Toc45029075"/>
      <w:bookmarkStart w:id="3211" w:name="_Toc51867837"/>
      <w:bookmarkStart w:id="3212" w:name="_Toc67681184"/>
      <w:r w:rsidRPr="00B3056F">
        <w:t>6.2.3.7.3.1</w:t>
      </w:r>
      <w:r w:rsidRPr="00B3056F">
        <w:tab/>
        <w:t>PUT</w:t>
      </w:r>
      <w:bookmarkEnd w:id="3206"/>
      <w:bookmarkEnd w:id="3207"/>
      <w:bookmarkEnd w:id="3208"/>
      <w:bookmarkEnd w:id="3209"/>
      <w:bookmarkEnd w:id="3210"/>
      <w:bookmarkEnd w:id="3211"/>
      <w:bookmarkEnd w:id="3212"/>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3213" w:name="_Toc11338674"/>
      <w:bookmarkStart w:id="3214" w:name="_Toc27585350"/>
      <w:bookmarkStart w:id="3215" w:name="_Toc36457341"/>
      <w:bookmarkStart w:id="3216" w:name="_Toc45028241"/>
      <w:bookmarkStart w:id="3217" w:name="_Toc45029076"/>
      <w:bookmarkStart w:id="3218" w:name="_Toc51867838"/>
      <w:bookmarkStart w:id="3219" w:name="_Toc67681185"/>
      <w:r w:rsidRPr="00B3056F">
        <w:t>6.2.3.7.3.2</w:t>
      </w:r>
      <w:r w:rsidRPr="00B3056F">
        <w:tab/>
        <w:t>DELETE</w:t>
      </w:r>
      <w:bookmarkEnd w:id="3213"/>
      <w:bookmarkEnd w:id="3214"/>
      <w:bookmarkEnd w:id="3215"/>
      <w:bookmarkEnd w:id="3216"/>
      <w:bookmarkEnd w:id="3217"/>
      <w:bookmarkEnd w:id="3218"/>
      <w:bookmarkEnd w:id="3219"/>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3220" w:name="_Toc11338675"/>
      <w:bookmarkStart w:id="3221" w:name="_Toc27585351"/>
      <w:bookmarkStart w:id="3222" w:name="_Toc36457342"/>
      <w:bookmarkStart w:id="3223" w:name="_Toc45028242"/>
      <w:bookmarkStart w:id="3224" w:name="_Toc45029077"/>
      <w:bookmarkStart w:id="3225" w:name="_Toc51867839"/>
      <w:bookmarkStart w:id="3226" w:name="_Toc67681186"/>
      <w:r w:rsidRPr="00B3056F">
        <w:t>6.2.3.7.3.3</w:t>
      </w:r>
      <w:r w:rsidRPr="00B3056F">
        <w:tab/>
        <w:t>GET</w:t>
      </w:r>
      <w:bookmarkEnd w:id="3220"/>
      <w:bookmarkEnd w:id="3221"/>
      <w:bookmarkEnd w:id="3222"/>
      <w:bookmarkEnd w:id="3223"/>
      <w:bookmarkEnd w:id="3224"/>
      <w:bookmarkEnd w:id="3225"/>
      <w:bookmarkEnd w:id="3226"/>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27" w:name="_Toc36457343"/>
      <w:bookmarkStart w:id="3228" w:name="_Toc45028243"/>
      <w:bookmarkStart w:id="3229" w:name="_Toc45029078"/>
      <w:bookmarkStart w:id="3230" w:name="_Toc51867840"/>
      <w:bookmarkStart w:id="3231" w:name="_Toc11338676"/>
      <w:bookmarkStart w:id="3232" w:name="_Toc27585352"/>
      <w:bookmarkStart w:id="3233" w:name="_Toc67681187"/>
      <w:r w:rsidRPr="00B3056F">
        <w:t>6.2.3.8</w:t>
      </w:r>
      <w:r w:rsidRPr="00B3056F">
        <w:tab/>
        <w:t xml:space="preserve">Resource: </w:t>
      </w:r>
      <w:r w:rsidRPr="00B3056F">
        <w:rPr>
          <w:rFonts w:hint="eastAsia"/>
          <w:lang w:eastAsia="zh-CN"/>
        </w:rPr>
        <w:t>Location</w:t>
      </w:r>
      <w:bookmarkEnd w:id="3227"/>
      <w:bookmarkEnd w:id="3228"/>
      <w:bookmarkEnd w:id="3229"/>
      <w:bookmarkEnd w:id="3230"/>
      <w:bookmarkEnd w:id="3233"/>
    </w:p>
    <w:p w14:paraId="17D37708" w14:textId="77777777" w:rsidR="00EF45DA" w:rsidRPr="00B3056F" w:rsidRDefault="00EF45DA" w:rsidP="00EF45DA">
      <w:pPr>
        <w:pStyle w:val="Heading5"/>
      </w:pPr>
      <w:bookmarkStart w:id="3234" w:name="_Toc36457344"/>
      <w:bookmarkStart w:id="3235" w:name="_Toc45028244"/>
      <w:bookmarkStart w:id="3236" w:name="_Toc45029079"/>
      <w:bookmarkStart w:id="3237" w:name="_Toc51867841"/>
      <w:bookmarkStart w:id="3238" w:name="_Toc67681188"/>
      <w:r w:rsidRPr="00B3056F">
        <w:t>6.2.3.8.1</w:t>
      </w:r>
      <w:r w:rsidRPr="00B3056F">
        <w:tab/>
        <w:t>Description</w:t>
      </w:r>
      <w:bookmarkEnd w:id="3234"/>
      <w:bookmarkEnd w:id="3235"/>
      <w:bookmarkEnd w:id="3236"/>
      <w:bookmarkEnd w:id="3237"/>
      <w:bookmarkEnd w:id="3238"/>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39" w:name="_Toc36457345"/>
      <w:bookmarkStart w:id="3240" w:name="_Toc45028245"/>
      <w:bookmarkStart w:id="3241" w:name="_Toc45029080"/>
      <w:bookmarkStart w:id="3242" w:name="_Toc51867842"/>
      <w:bookmarkStart w:id="3243" w:name="_Toc67681189"/>
      <w:r w:rsidRPr="00B3056F">
        <w:t>6.2.3.8.2</w:t>
      </w:r>
      <w:r w:rsidRPr="00B3056F">
        <w:tab/>
        <w:t>Resource Definition</w:t>
      </w:r>
      <w:bookmarkEnd w:id="3239"/>
      <w:bookmarkEnd w:id="3240"/>
      <w:bookmarkEnd w:id="3241"/>
      <w:bookmarkEnd w:id="3242"/>
      <w:bookmarkEnd w:id="3243"/>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44" w:name="_Toc36457346"/>
      <w:bookmarkStart w:id="3245" w:name="_Toc45028246"/>
      <w:bookmarkStart w:id="3246" w:name="_Toc45029081"/>
      <w:bookmarkStart w:id="3247" w:name="_Toc51867843"/>
      <w:bookmarkStart w:id="3248" w:name="_Toc67681190"/>
      <w:r w:rsidRPr="00B3056F">
        <w:t>6.2.3.8.3</w:t>
      </w:r>
      <w:r w:rsidRPr="00B3056F">
        <w:tab/>
        <w:t>Resource Standard Methods</w:t>
      </w:r>
      <w:bookmarkEnd w:id="3244"/>
      <w:bookmarkEnd w:id="3245"/>
      <w:bookmarkEnd w:id="3246"/>
      <w:bookmarkEnd w:id="3247"/>
      <w:bookmarkEnd w:id="3248"/>
    </w:p>
    <w:p w14:paraId="295B5F39" w14:textId="77777777" w:rsidR="00EF45DA" w:rsidRPr="00B3056F" w:rsidRDefault="00EF45DA" w:rsidP="00EF45DA">
      <w:pPr>
        <w:pStyle w:val="Heading6"/>
      </w:pPr>
      <w:bookmarkStart w:id="3249" w:name="_Toc36457347"/>
      <w:bookmarkStart w:id="3250" w:name="_Toc45028247"/>
      <w:bookmarkStart w:id="3251" w:name="_Toc45029082"/>
      <w:bookmarkStart w:id="3252" w:name="_Toc51867844"/>
      <w:bookmarkStart w:id="3253" w:name="_Toc67681191"/>
      <w:r w:rsidRPr="00B3056F">
        <w:t>6.2.3.8.3.1</w:t>
      </w:r>
      <w:r w:rsidRPr="00B3056F">
        <w:tab/>
        <w:t>GET</w:t>
      </w:r>
      <w:bookmarkEnd w:id="3249"/>
      <w:bookmarkEnd w:id="3250"/>
      <w:bookmarkEnd w:id="3251"/>
      <w:bookmarkEnd w:id="3252"/>
      <w:bookmarkEnd w:id="3253"/>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54" w:name="_Toc45028248"/>
      <w:bookmarkStart w:id="3255" w:name="_Toc45029083"/>
      <w:bookmarkStart w:id="3256" w:name="_Toc51867845"/>
      <w:bookmarkStart w:id="3257" w:name="_Toc36457348"/>
      <w:bookmarkStart w:id="3258" w:name="_Toc67681192"/>
      <w:r w:rsidRPr="006A7EE2">
        <w:t>6.2.3.</w:t>
      </w:r>
      <w:r w:rsidR="0028148F">
        <w:t>9</w:t>
      </w:r>
      <w:r w:rsidRPr="006A7EE2">
        <w:tab/>
        <w:t xml:space="preserve">Resource: </w:t>
      </w:r>
      <w:r>
        <w:t>Registrations</w:t>
      </w:r>
      <w:bookmarkEnd w:id="3254"/>
      <w:bookmarkEnd w:id="3255"/>
      <w:bookmarkEnd w:id="3256"/>
      <w:bookmarkEnd w:id="3258"/>
    </w:p>
    <w:p w14:paraId="58650863" w14:textId="1BFA0C79" w:rsidR="00A57E20" w:rsidRPr="006A7EE2" w:rsidRDefault="00A57E20" w:rsidP="00A57E20">
      <w:pPr>
        <w:pStyle w:val="Heading5"/>
      </w:pPr>
      <w:bookmarkStart w:id="3259" w:name="_Toc45028249"/>
      <w:bookmarkStart w:id="3260" w:name="_Toc45029084"/>
      <w:bookmarkStart w:id="3261" w:name="_Toc51867846"/>
      <w:bookmarkStart w:id="3262" w:name="_Toc67681193"/>
      <w:r w:rsidRPr="006A7EE2">
        <w:t>6.2.3.</w:t>
      </w:r>
      <w:r w:rsidR="0028148F">
        <w:t>9</w:t>
      </w:r>
      <w:r w:rsidRPr="006A7EE2">
        <w:t>.1</w:t>
      </w:r>
      <w:r w:rsidRPr="006A7EE2">
        <w:tab/>
        <w:t>Description</w:t>
      </w:r>
      <w:bookmarkEnd w:id="3259"/>
      <w:bookmarkEnd w:id="3260"/>
      <w:bookmarkEnd w:id="3261"/>
      <w:bookmarkEnd w:id="3262"/>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63" w:name="_Toc45028250"/>
      <w:bookmarkStart w:id="3264" w:name="_Toc45029085"/>
      <w:bookmarkStart w:id="3265" w:name="_Toc51867847"/>
      <w:bookmarkStart w:id="3266" w:name="_Toc67681194"/>
      <w:r w:rsidRPr="006A7EE2">
        <w:t>6.2.3.</w:t>
      </w:r>
      <w:r w:rsidR="0028148F">
        <w:t>9</w:t>
      </w:r>
      <w:r w:rsidRPr="006A7EE2">
        <w:t>.2</w:t>
      </w:r>
      <w:r w:rsidRPr="006A7EE2">
        <w:tab/>
        <w:t>Resource Definition</w:t>
      </w:r>
      <w:bookmarkEnd w:id="3263"/>
      <w:bookmarkEnd w:id="3264"/>
      <w:bookmarkEnd w:id="3265"/>
      <w:bookmarkEnd w:id="3266"/>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67" w:name="_Toc45028251"/>
      <w:bookmarkStart w:id="3268" w:name="_Toc45029086"/>
      <w:bookmarkStart w:id="3269" w:name="_Toc51867848"/>
      <w:bookmarkStart w:id="3270" w:name="_Toc67681195"/>
      <w:r w:rsidRPr="006A7EE2">
        <w:lastRenderedPageBreak/>
        <w:t>6.2.3.</w:t>
      </w:r>
      <w:r w:rsidR="0028148F">
        <w:t>9</w:t>
      </w:r>
      <w:r w:rsidRPr="006A7EE2">
        <w:t>.3</w:t>
      </w:r>
      <w:r w:rsidRPr="006A7EE2">
        <w:tab/>
        <w:t>Resource Standard Methods</w:t>
      </w:r>
      <w:bookmarkEnd w:id="3267"/>
      <w:bookmarkEnd w:id="3268"/>
      <w:bookmarkEnd w:id="3269"/>
      <w:bookmarkEnd w:id="3270"/>
    </w:p>
    <w:p w14:paraId="73CAB2D2" w14:textId="3ABE5600" w:rsidR="00A57E20" w:rsidRPr="00967A62" w:rsidRDefault="00A57E20" w:rsidP="00A57E20">
      <w:pPr>
        <w:pStyle w:val="Heading6"/>
      </w:pPr>
      <w:bookmarkStart w:id="3271" w:name="_Toc45028252"/>
      <w:bookmarkStart w:id="3272" w:name="_Toc45029087"/>
      <w:bookmarkStart w:id="3273" w:name="_Toc51867849"/>
      <w:bookmarkStart w:id="3274" w:name="_Toc67681196"/>
      <w:r w:rsidRPr="006A7EE2">
        <w:t>6.2.3.</w:t>
      </w:r>
      <w:r w:rsidR="0028148F">
        <w:t>9</w:t>
      </w:r>
      <w:r w:rsidRPr="006A7EE2">
        <w:t>.3.</w:t>
      </w:r>
      <w:r>
        <w:t>1</w:t>
      </w:r>
      <w:r w:rsidRPr="006A7EE2">
        <w:tab/>
        <w:t>GET</w:t>
      </w:r>
      <w:bookmarkEnd w:id="3271"/>
      <w:bookmarkEnd w:id="3272"/>
      <w:bookmarkEnd w:id="3273"/>
      <w:bookmarkEnd w:id="3274"/>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75" w:name="_Toc45028253"/>
      <w:bookmarkStart w:id="3276" w:name="_Toc45029088"/>
      <w:bookmarkStart w:id="3277" w:name="_Toc51867850"/>
      <w:bookmarkStart w:id="3278" w:name="_Toc67681197"/>
      <w:r w:rsidRPr="006A7EE2">
        <w:t>6.2.3.</w:t>
      </w:r>
      <w:r w:rsidR="00FC531E">
        <w:t>10</w:t>
      </w:r>
      <w:r w:rsidRPr="006A7EE2">
        <w:tab/>
        <w:t xml:space="preserve">Resource: </w:t>
      </w:r>
      <w:r>
        <w:t>IpSmGw</w:t>
      </w:r>
      <w:r w:rsidRPr="006A7EE2">
        <w:t>Registration</w:t>
      </w:r>
      <w:bookmarkEnd w:id="3275"/>
      <w:bookmarkEnd w:id="3276"/>
      <w:bookmarkEnd w:id="3277"/>
      <w:bookmarkEnd w:id="3278"/>
    </w:p>
    <w:p w14:paraId="616244FE" w14:textId="5AF6DC8B" w:rsidR="007B7649" w:rsidRPr="006A7EE2" w:rsidRDefault="007B7649" w:rsidP="007B7649">
      <w:pPr>
        <w:pStyle w:val="Heading5"/>
      </w:pPr>
      <w:bookmarkStart w:id="3279" w:name="_Toc45028254"/>
      <w:bookmarkStart w:id="3280" w:name="_Toc45029089"/>
      <w:bookmarkStart w:id="3281" w:name="_Toc51867851"/>
      <w:bookmarkStart w:id="3282" w:name="_Toc67681198"/>
      <w:r w:rsidRPr="006A7EE2">
        <w:t>6.2.3.</w:t>
      </w:r>
      <w:r w:rsidR="00FC531E">
        <w:t>10</w:t>
      </w:r>
      <w:r w:rsidRPr="006A7EE2">
        <w:t>.1</w:t>
      </w:r>
      <w:r w:rsidRPr="006A7EE2">
        <w:tab/>
        <w:t>Description</w:t>
      </w:r>
      <w:bookmarkEnd w:id="3279"/>
      <w:bookmarkEnd w:id="3280"/>
      <w:bookmarkEnd w:id="3281"/>
      <w:bookmarkEnd w:id="3282"/>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83" w:name="_Toc45028255"/>
      <w:bookmarkStart w:id="3284" w:name="_Toc45029090"/>
      <w:bookmarkStart w:id="3285" w:name="_Toc51867852"/>
      <w:bookmarkStart w:id="3286" w:name="_Toc67681199"/>
      <w:r w:rsidRPr="006A7EE2">
        <w:t>6.2.3.</w:t>
      </w:r>
      <w:r w:rsidR="00FC531E">
        <w:t>10</w:t>
      </w:r>
      <w:r w:rsidRPr="006A7EE2">
        <w:t>.2</w:t>
      </w:r>
      <w:r w:rsidRPr="006A7EE2">
        <w:tab/>
        <w:t>Resource Definition</w:t>
      </w:r>
      <w:bookmarkEnd w:id="3283"/>
      <w:bookmarkEnd w:id="3284"/>
      <w:bookmarkEnd w:id="3285"/>
      <w:bookmarkEnd w:id="3286"/>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87" w:name="_Toc45028256"/>
      <w:bookmarkStart w:id="3288" w:name="_Toc45029091"/>
      <w:bookmarkStart w:id="3289" w:name="_Toc51867853"/>
      <w:bookmarkStart w:id="3290" w:name="_Toc67681200"/>
      <w:r w:rsidRPr="006A7EE2">
        <w:t>6.2.3.</w:t>
      </w:r>
      <w:r w:rsidR="00FC531E">
        <w:t>10</w:t>
      </w:r>
      <w:r w:rsidRPr="006A7EE2">
        <w:t>.3</w:t>
      </w:r>
      <w:r w:rsidRPr="006A7EE2">
        <w:tab/>
        <w:t>Resource Standard Methods</w:t>
      </w:r>
      <w:bookmarkEnd w:id="3287"/>
      <w:bookmarkEnd w:id="3288"/>
      <w:bookmarkEnd w:id="3289"/>
      <w:bookmarkEnd w:id="3290"/>
    </w:p>
    <w:p w14:paraId="422C428D" w14:textId="4071119D" w:rsidR="007B7649" w:rsidRPr="006A7EE2" w:rsidRDefault="007B7649" w:rsidP="007B7649">
      <w:pPr>
        <w:pStyle w:val="Heading6"/>
      </w:pPr>
      <w:bookmarkStart w:id="3291" w:name="_Toc45028257"/>
      <w:bookmarkStart w:id="3292" w:name="_Toc45029092"/>
      <w:bookmarkStart w:id="3293" w:name="_Toc51867854"/>
      <w:bookmarkStart w:id="3294" w:name="_Toc67681201"/>
      <w:r w:rsidRPr="006A7EE2">
        <w:t>6.2.3.</w:t>
      </w:r>
      <w:r w:rsidR="00FC531E">
        <w:t>10</w:t>
      </w:r>
      <w:r w:rsidRPr="006A7EE2">
        <w:t>.3.1</w:t>
      </w:r>
      <w:r w:rsidRPr="006A7EE2">
        <w:tab/>
        <w:t>PUT</w:t>
      </w:r>
      <w:bookmarkEnd w:id="3291"/>
      <w:bookmarkEnd w:id="3292"/>
      <w:bookmarkEnd w:id="3293"/>
      <w:bookmarkEnd w:id="3294"/>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3295" w:name="_Toc45028258"/>
      <w:bookmarkStart w:id="3296" w:name="_Toc45029093"/>
      <w:bookmarkStart w:id="3297" w:name="_Toc51867855"/>
      <w:bookmarkStart w:id="3298" w:name="_Toc67681202"/>
      <w:r w:rsidRPr="006A7EE2">
        <w:t>6.2.3.</w:t>
      </w:r>
      <w:r w:rsidR="00FC531E">
        <w:t>10</w:t>
      </w:r>
      <w:r w:rsidRPr="006A7EE2">
        <w:t>.3.2</w:t>
      </w:r>
      <w:r w:rsidRPr="006A7EE2">
        <w:tab/>
        <w:t>DELETE</w:t>
      </w:r>
      <w:bookmarkEnd w:id="3295"/>
      <w:bookmarkEnd w:id="3296"/>
      <w:bookmarkEnd w:id="3297"/>
      <w:bookmarkEnd w:id="329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3299" w:name="_Toc45028259"/>
      <w:bookmarkStart w:id="3300" w:name="_Toc45029094"/>
      <w:bookmarkStart w:id="3301" w:name="_Toc51867856"/>
      <w:bookmarkStart w:id="3302" w:name="_Toc67681203"/>
      <w:r w:rsidRPr="006A7EE2">
        <w:t>6.2.3.</w:t>
      </w:r>
      <w:r w:rsidR="00FC531E">
        <w:t>10</w:t>
      </w:r>
      <w:r w:rsidRPr="006A7EE2">
        <w:t>.3.3</w:t>
      </w:r>
      <w:r w:rsidRPr="006A7EE2">
        <w:tab/>
        <w:t>GET</w:t>
      </w:r>
      <w:bookmarkEnd w:id="3299"/>
      <w:bookmarkEnd w:id="3300"/>
      <w:bookmarkEnd w:id="3301"/>
      <w:bookmarkEnd w:id="3302"/>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303" w:name="_Toc45028260"/>
      <w:bookmarkStart w:id="3304" w:name="_Toc45029095"/>
      <w:bookmarkStart w:id="3305" w:name="_Toc51867857"/>
      <w:bookmarkStart w:id="3306" w:name="_Toc67681204"/>
      <w:r w:rsidRPr="00B3056F">
        <w:t>6.2.4</w:t>
      </w:r>
      <w:r w:rsidRPr="00B3056F">
        <w:tab/>
        <w:t>Custom Operations without associated resources</w:t>
      </w:r>
      <w:bookmarkEnd w:id="3231"/>
      <w:bookmarkEnd w:id="3232"/>
      <w:bookmarkEnd w:id="3257"/>
      <w:bookmarkEnd w:id="3303"/>
      <w:bookmarkEnd w:id="3304"/>
      <w:bookmarkEnd w:id="3305"/>
      <w:bookmarkEnd w:id="3306"/>
    </w:p>
    <w:p w14:paraId="60307CF2" w14:textId="77777777" w:rsidR="00EF45DA" w:rsidRPr="00B3056F" w:rsidRDefault="00EF45DA" w:rsidP="00EF45DA">
      <w:pPr>
        <w:pStyle w:val="Heading4"/>
      </w:pPr>
      <w:bookmarkStart w:id="3307" w:name="_Toc510696623"/>
      <w:bookmarkStart w:id="3308" w:name="_Toc6488447"/>
      <w:bookmarkStart w:id="3309" w:name="_Toc27585353"/>
      <w:bookmarkStart w:id="3310" w:name="_Toc36457349"/>
      <w:bookmarkStart w:id="3311" w:name="_Toc45028261"/>
      <w:bookmarkStart w:id="3312" w:name="_Toc45029096"/>
      <w:bookmarkStart w:id="3313" w:name="_Toc51867858"/>
      <w:bookmarkStart w:id="3314" w:name="_Toc11338677"/>
      <w:bookmarkStart w:id="3315" w:name="_Toc67681205"/>
      <w:r w:rsidRPr="00B3056F">
        <w:t>6.2.4.1</w:t>
      </w:r>
      <w:r w:rsidRPr="00B3056F">
        <w:tab/>
        <w:t>Overview</w:t>
      </w:r>
      <w:bookmarkEnd w:id="3307"/>
      <w:bookmarkEnd w:id="3308"/>
      <w:bookmarkEnd w:id="3309"/>
      <w:bookmarkEnd w:id="3310"/>
      <w:bookmarkEnd w:id="3311"/>
      <w:bookmarkEnd w:id="3312"/>
      <w:bookmarkEnd w:id="3313"/>
      <w:bookmarkEnd w:id="3315"/>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316" w:name="_Toc510696624"/>
      <w:bookmarkStart w:id="3317" w:name="_Toc6488448"/>
      <w:bookmarkStart w:id="3318" w:name="_Toc27585354"/>
      <w:bookmarkStart w:id="3319" w:name="_Toc36457350"/>
      <w:bookmarkStart w:id="3320" w:name="_Toc45028262"/>
      <w:bookmarkStart w:id="3321" w:name="_Toc45029097"/>
      <w:bookmarkStart w:id="3322" w:name="_Toc51867859"/>
      <w:bookmarkStart w:id="3323" w:name="_Toc67681206"/>
      <w:r w:rsidRPr="00B3056F">
        <w:lastRenderedPageBreak/>
        <w:t>6.2.4.2</w:t>
      </w:r>
      <w:r w:rsidRPr="00B3056F">
        <w:tab/>
        <w:t>Operation: Trigger P-CSCF Restoration</w:t>
      </w:r>
      <w:bookmarkEnd w:id="3316"/>
      <w:bookmarkEnd w:id="3317"/>
      <w:bookmarkEnd w:id="3318"/>
      <w:bookmarkEnd w:id="3319"/>
      <w:bookmarkEnd w:id="3320"/>
      <w:bookmarkEnd w:id="3321"/>
      <w:bookmarkEnd w:id="3322"/>
      <w:bookmarkEnd w:id="3323"/>
    </w:p>
    <w:p w14:paraId="783BA14C" w14:textId="77777777" w:rsidR="00EF45DA" w:rsidRPr="00B3056F" w:rsidRDefault="00EF45DA" w:rsidP="00EF45DA">
      <w:pPr>
        <w:pStyle w:val="Heading5"/>
      </w:pPr>
      <w:bookmarkStart w:id="3324" w:name="_Toc510696625"/>
      <w:bookmarkStart w:id="3325" w:name="_Toc6488449"/>
      <w:bookmarkStart w:id="3326" w:name="_Toc27585355"/>
      <w:bookmarkStart w:id="3327" w:name="_Toc36457351"/>
      <w:bookmarkStart w:id="3328" w:name="_Toc45028263"/>
      <w:bookmarkStart w:id="3329" w:name="_Toc45029098"/>
      <w:bookmarkStart w:id="3330" w:name="_Toc51867860"/>
      <w:bookmarkStart w:id="3331" w:name="_Toc67681207"/>
      <w:r w:rsidRPr="00B3056F">
        <w:t>6.2.4.2.1</w:t>
      </w:r>
      <w:r w:rsidRPr="00B3056F">
        <w:tab/>
        <w:t>Description</w:t>
      </w:r>
      <w:bookmarkEnd w:id="3324"/>
      <w:bookmarkEnd w:id="3325"/>
      <w:bookmarkEnd w:id="3326"/>
      <w:bookmarkEnd w:id="3327"/>
      <w:bookmarkEnd w:id="3328"/>
      <w:bookmarkEnd w:id="3329"/>
      <w:bookmarkEnd w:id="3330"/>
      <w:bookmarkEnd w:id="3331"/>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32" w:name="_Toc510696626"/>
      <w:bookmarkStart w:id="3333" w:name="_Toc6488450"/>
      <w:bookmarkStart w:id="3334" w:name="_Toc27585356"/>
      <w:bookmarkStart w:id="3335" w:name="_Toc36457352"/>
      <w:bookmarkStart w:id="3336" w:name="_Toc45028264"/>
      <w:bookmarkStart w:id="3337" w:name="_Toc45029099"/>
      <w:bookmarkStart w:id="3338" w:name="_Toc51867861"/>
      <w:bookmarkStart w:id="3339" w:name="_Toc67681208"/>
      <w:r w:rsidRPr="00B3056F">
        <w:t>6.2.4.2.2</w:t>
      </w:r>
      <w:r w:rsidRPr="00B3056F">
        <w:tab/>
        <w:t>Operation Definition</w:t>
      </w:r>
      <w:bookmarkEnd w:id="3332"/>
      <w:bookmarkEnd w:id="3333"/>
      <w:bookmarkEnd w:id="3334"/>
      <w:bookmarkEnd w:id="3335"/>
      <w:bookmarkEnd w:id="3336"/>
      <w:bookmarkEnd w:id="3337"/>
      <w:bookmarkEnd w:id="3338"/>
      <w:bookmarkEnd w:id="3339"/>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40" w:name="_Toc27585357"/>
      <w:bookmarkStart w:id="3341" w:name="_Toc36457353"/>
      <w:bookmarkStart w:id="3342" w:name="_Toc45028265"/>
      <w:bookmarkStart w:id="3343" w:name="_Toc45029100"/>
      <w:bookmarkStart w:id="3344" w:name="_Toc51867862"/>
      <w:bookmarkStart w:id="3345" w:name="_Toc67681209"/>
      <w:r w:rsidRPr="00B3056F">
        <w:t>6.2.5</w:t>
      </w:r>
      <w:r w:rsidRPr="00B3056F">
        <w:tab/>
        <w:t>Notifications</w:t>
      </w:r>
      <w:bookmarkEnd w:id="3314"/>
      <w:bookmarkEnd w:id="3340"/>
      <w:bookmarkEnd w:id="3341"/>
      <w:bookmarkEnd w:id="3342"/>
      <w:bookmarkEnd w:id="3343"/>
      <w:bookmarkEnd w:id="3344"/>
      <w:bookmarkEnd w:id="3345"/>
    </w:p>
    <w:p w14:paraId="77E01165" w14:textId="77777777" w:rsidR="00EF45DA" w:rsidRPr="00B3056F" w:rsidRDefault="00EF45DA" w:rsidP="00EF45DA">
      <w:pPr>
        <w:pStyle w:val="Heading4"/>
      </w:pPr>
      <w:bookmarkStart w:id="3346" w:name="_Toc11338678"/>
      <w:bookmarkStart w:id="3347" w:name="_Toc27585358"/>
      <w:bookmarkStart w:id="3348" w:name="_Toc36457354"/>
      <w:bookmarkStart w:id="3349" w:name="_Toc45028266"/>
      <w:bookmarkStart w:id="3350" w:name="_Toc45029101"/>
      <w:bookmarkStart w:id="3351" w:name="_Toc51867863"/>
      <w:bookmarkStart w:id="3352" w:name="_Toc67681210"/>
      <w:r w:rsidRPr="00B3056F">
        <w:t>6.2.5.1</w:t>
      </w:r>
      <w:r w:rsidRPr="00B3056F">
        <w:tab/>
        <w:t>General</w:t>
      </w:r>
      <w:bookmarkEnd w:id="3346"/>
      <w:bookmarkEnd w:id="3347"/>
      <w:bookmarkEnd w:id="3348"/>
      <w:bookmarkEnd w:id="3349"/>
      <w:bookmarkEnd w:id="3350"/>
      <w:bookmarkEnd w:id="3351"/>
      <w:bookmarkEnd w:id="3352"/>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53" w:name="_Toc11338679"/>
      <w:bookmarkStart w:id="3354" w:name="_Toc27585359"/>
      <w:bookmarkStart w:id="3355" w:name="_Toc36457355"/>
      <w:bookmarkStart w:id="3356" w:name="_Toc45028267"/>
      <w:bookmarkStart w:id="3357" w:name="_Toc45029102"/>
      <w:bookmarkStart w:id="3358" w:name="_Toc51867864"/>
      <w:bookmarkStart w:id="3359" w:name="_Toc67681211"/>
      <w:r w:rsidRPr="00B3056F">
        <w:t>6.2.5.2</w:t>
      </w:r>
      <w:r w:rsidRPr="00B3056F">
        <w:tab/>
        <w:t>Deregistration Notification</w:t>
      </w:r>
      <w:bookmarkEnd w:id="3353"/>
      <w:bookmarkEnd w:id="3354"/>
      <w:bookmarkEnd w:id="3355"/>
      <w:bookmarkEnd w:id="3356"/>
      <w:bookmarkEnd w:id="3357"/>
      <w:bookmarkEnd w:id="3358"/>
      <w:bookmarkEnd w:id="3359"/>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48792076"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1CDF9" w14:textId="77777777" w:rsidR="00202954" w:rsidRPr="00B3056F" w:rsidRDefault="00202954" w:rsidP="00202954">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D27B3B5" w14:textId="77777777" w:rsidR="00202954" w:rsidRPr="00B3056F" w:rsidRDefault="00202954" w:rsidP="00202954">
            <w:pPr>
              <w:pStyle w:val="B1"/>
              <w:ind w:left="0" w:firstLine="0"/>
              <w:rPr>
                <w:rFonts w:ascii="Arial" w:hAnsi="Arial"/>
                <w:sz w:val="18"/>
              </w:rPr>
            </w:pPr>
            <w:r w:rsidRPr="00B3056F">
              <w:rPr>
                <w:rFonts w:ascii="Arial" w:hAnsi="Arial"/>
                <w:sz w:val="18"/>
              </w:rPr>
              <w:t>- NF_CONSUMER_REDIRECT_ONE_TXN</w:t>
            </w:r>
          </w:p>
          <w:p w14:paraId="3725EFF6" w14:textId="77777777" w:rsidR="00202954" w:rsidRPr="00B3056F" w:rsidRDefault="00202954" w:rsidP="00202954">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701059C8" w14:textId="4573759A"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7973687D"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8AC894" w14:textId="77777777" w:rsidR="00202954" w:rsidRPr="00B3056F" w:rsidRDefault="00202954" w:rsidP="00202954">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2D3DCD5A" w14:textId="77777777" w:rsidR="00202954" w:rsidRPr="00B3056F" w:rsidRDefault="00202954" w:rsidP="00202954">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36FBCBA4" w14:textId="77777777" w:rsidR="00202954" w:rsidRPr="00B3056F" w:rsidRDefault="00202954" w:rsidP="00202954">
            <w:pPr>
              <w:pStyle w:val="TAL"/>
            </w:pPr>
            <w:r w:rsidRPr="00B3056F">
              <w:t>See table 6.</w:t>
            </w:r>
            <w:r>
              <w:t>2</w:t>
            </w:r>
            <w:r w:rsidRPr="00B3056F">
              <w:t>.7.3-1 for the description of this error.</w:t>
            </w:r>
          </w:p>
          <w:p w14:paraId="74C0132A" w14:textId="77777777" w:rsidR="00202954" w:rsidRPr="00B3056F" w:rsidRDefault="00202954" w:rsidP="00202954">
            <w:pPr>
              <w:pStyle w:val="TAL"/>
            </w:pPr>
          </w:p>
          <w:p w14:paraId="15B8F785" w14:textId="07AC2221"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lastRenderedPageBreak/>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60" w:name="_Toc11338680"/>
      <w:bookmarkStart w:id="3361" w:name="_Toc27585360"/>
      <w:bookmarkStart w:id="3362" w:name="_Toc36457356"/>
      <w:bookmarkStart w:id="3363" w:name="_Toc45028268"/>
      <w:bookmarkStart w:id="3364" w:name="_Toc45029103"/>
      <w:bookmarkStart w:id="3365" w:name="_Toc51867865"/>
      <w:bookmarkStart w:id="3366" w:name="_Toc67681212"/>
      <w:r w:rsidRPr="00B3056F">
        <w:t>6.2.5.3</w:t>
      </w:r>
      <w:r w:rsidRPr="00B3056F">
        <w:tab/>
        <w:t>P-CSCF Restoration Notification</w:t>
      </w:r>
      <w:bookmarkEnd w:id="3360"/>
      <w:bookmarkEnd w:id="3361"/>
      <w:bookmarkEnd w:id="3362"/>
      <w:bookmarkEnd w:id="3363"/>
      <w:bookmarkEnd w:id="3364"/>
      <w:bookmarkEnd w:id="3365"/>
      <w:bookmarkEnd w:id="3366"/>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lastRenderedPageBreak/>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519F8A91"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0471BE" w14:textId="77777777" w:rsidR="00202954" w:rsidRPr="00B3056F" w:rsidRDefault="00202954" w:rsidP="00202954">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E8C870D" w14:textId="77777777" w:rsidR="00202954" w:rsidRPr="00B3056F" w:rsidRDefault="00202954" w:rsidP="00202954">
            <w:pPr>
              <w:pStyle w:val="B1"/>
              <w:ind w:left="0" w:firstLine="0"/>
              <w:rPr>
                <w:rFonts w:ascii="Arial" w:hAnsi="Arial"/>
                <w:sz w:val="18"/>
              </w:rPr>
            </w:pPr>
            <w:r w:rsidRPr="00B3056F">
              <w:rPr>
                <w:rFonts w:ascii="Arial" w:hAnsi="Arial"/>
                <w:sz w:val="18"/>
              </w:rPr>
              <w:t>- NF_CONSUMER_REDIRECT_ONE_TXN</w:t>
            </w:r>
          </w:p>
          <w:p w14:paraId="6025CF78" w14:textId="77777777" w:rsidR="00202954" w:rsidRPr="00B3056F" w:rsidRDefault="00202954" w:rsidP="00202954">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67F0DAA8" w14:textId="25950EF4"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626B70BE"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B904A1" w14:textId="77777777" w:rsidR="00202954" w:rsidRPr="00B3056F" w:rsidRDefault="00202954" w:rsidP="00202954">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17F35887" w14:textId="77777777" w:rsidR="00202954" w:rsidRPr="00B3056F" w:rsidRDefault="00202954" w:rsidP="00202954">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6D97E3D2" w14:textId="77777777" w:rsidR="00202954" w:rsidRPr="00B3056F" w:rsidRDefault="00202954" w:rsidP="00202954">
            <w:pPr>
              <w:pStyle w:val="TAL"/>
            </w:pPr>
            <w:r w:rsidRPr="00B3056F">
              <w:t>See table 6.</w:t>
            </w:r>
            <w:r>
              <w:t>2</w:t>
            </w:r>
            <w:r w:rsidRPr="00B3056F">
              <w:t>.7.3-1 for the description of this error.</w:t>
            </w:r>
          </w:p>
          <w:p w14:paraId="770BD2A4" w14:textId="77777777" w:rsidR="00202954" w:rsidRPr="00B3056F" w:rsidRDefault="00202954" w:rsidP="00202954">
            <w:pPr>
              <w:pStyle w:val="TAL"/>
            </w:pPr>
          </w:p>
          <w:p w14:paraId="480C320F" w14:textId="1B9CD863"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67" w:name="_Toc11338681"/>
      <w:bookmarkStart w:id="3368" w:name="_Toc27585361"/>
      <w:bookmarkStart w:id="3369" w:name="_Toc36457357"/>
      <w:bookmarkStart w:id="3370" w:name="_Toc45028269"/>
      <w:bookmarkStart w:id="3371" w:name="_Toc45029104"/>
      <w:bookmarkStart w:id="3372" w:name="_Toc51867866"/>
      <w:bookmarkStart w:id="3373" w:name="_Toc67681213"/>
      <w:r w:rsidRPr="00B3056F">
        <w:t>6.2.6</w:t>
      </w:r>
      <w:r w:rsidRPr="00B3056F">
        <w:tab/>
        <w:t>Data Model</w:t>
      </w:r>
      <w:bookmarkEnd w:id="3367"/>
      <w:bookmarkEnd w:id="3368"/>
      <w:bookmarkEnd w:id="3369"/>
      <w:bookmarkEnd w:id="3370"/>
      <w:bookmarkEnd w:id="3371"/>
      <w:bookmarkEnd w:id="3372"/>
      <w:bookmarkEnd w:id="3373"/>
    </w:p>
    <w:p w14:paraId="777BC825" w14:textId="77777777" w:rsidR="00EF45DA" w:rsidRPr="00B3056F" w:rsidRDefault="00EF45DA" w:rsidP="00EF45DA">
      <w:pPr>
        <w:pStyle w:val="Heading4"/>
      </w:pPr>
      <w:bookmarkStart w:id="3374" w:name="_Toc11338682"/>
      <w:bookmarkStart w:id="3375" w:name="_Toc27585362"/>
      <w:bookmarkStart w:id="3376" w:name="_Toc36457358"/>
      <w:bookmarkStart w:id="3377" w:name="_Toc45028270"/>
      <w:bookmarkStart w:id="3378" w:name="_Toc45029105"/>
      <w:bookmarkStart w:id="3379" w:name="_Toc51867867"/>
      <w:bookmarkStart w:id="3380" w:name="_Toc67681214"/>
      <w:r w:rsidRPr="00B3056F">
        <w:t>6.2.6.1</w:t>
      </w:r>
      <w:r w:rsidRPr="00B3056F">
        <w:tab/>
        <w:t>General</w:t>
      </w:r>
      <w:bookmarkEnd w:id="3374"/>
      <w:bookmarkEnd w:id="3375"/>
      <w:bookmarkEnd w:id="3376"/>
      <w:bookmarkEnd w:id="3377"/>
      <w:bookmarkEnd w:id="3378"/>
      <w:bookmarkEnd w:id="3379"/>
      <w:bookmarkEnd w:id="3380"/>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lastRenderedPageBreak/>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81" w:name="_Toc11338683"/>
      <w:bookmarkStart w:id="3382" w:name="_Toc27585363"/>
      <w:bookmarkStart w:id="3383" w:name="_Toc36457359"/>
      <w:bookmarkStart w:id="3384" w:name="_Toc45028271"/>
      <w:bookmarkStart w:id="3385" w:name="_Toc45029106"/>
      <w:bookmarkStart w:id="3386" w:name="_Toc51867868"/>
      <w:bookmarkStart w:id="3387" w:name="_Toc67681215"/>
      <w:r w:rsidRPr="00B3056F">
        <w:rPr>
          <w:lang w:val="en-US"/>
        </w:rPr>
        <w:t>6.2.6.2</w:t>
      </w:r>
      <w:r w:rsidRPr="00B3056F">
        <w:rPr>
          <w:lang w:val="en-US"/>
        </w:rPr>
        <w:tab/>
        <w:t>Structured data types</w:t>
      </w:r>
      <w:bookmarkEnd w:id="3381"/>
      <w:bookmarkEnd w:id="3382"/>
      <w:bookmarkEnd w:id="3383"/>
      <w:bookmarkEnd w:id="3384"/>
      <w:bookmarkEnd w:id="3385"/>
      <w:bookmarkEnd w:id="3386"/>
      <w:bookmarkEnd w:id="3387"/>
    </w:p>
    <w:p w14:paraId="1E63B557" w14:textId="77777777" w:rsidR="00EF45DA" w:rsidRPr="00B3056F" w:rsidRDefault="00EF45DA" w:rsidP="00EF45DA">
      <w:pPr>
        <w:pStyle w:val="Heading5"/>
      </w:pPr>
      <w:bookmarkStart w:id="3388" w:name="_Toc11338684"/>
      <w:bookmarkStart w:id="3389" w:name="_Toc27585364"/>
      <w:bookmarkStart w:id="3390" w:name="_Toc36457360"/>
      <w:bookmarkStart w:id="3391" w:name="_Toc45028272"/>
      <w:bookmarkStart w:id="3392" w:name="_Toc45029107"/>
      <w:bookmarkStart w:id="3393" w:name="_Toc51867869"/>
      <w:bookmarkStart w:id="3394" w:name="_Toc67681216"/>
      <w:r w:rsidRPr="00B3056F">
        <w:t>6.2.6.2.1</w:t>
      </w:r>
      <w:r w:rsidRPr="00B3056F">
        <w:tab/>
        <w:t>Introduction</w:t>
      </w:r>
      <w:bookmarkEnd w:id="3388"/>
      <w:bookmarkEnd w:id="3389"/>
      <w:bookmarkEnd w:id="3390"/>
      <w:bookmarkEnd w:id="3391"/>
      <w:bookmarkEnd w:id="3392"/>
      <w:bookmarkEnd w:id="3393"/>
      <w:bookmarkEnd w:id="3394"/>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95" w:name="_Toc11338685"/>
      <w:bookmarkStart w:id="3396" w:name="_Toc27585365"/>
      <w:bookmarkStart w:id="3397" w:name="_Toc36457361"/>
      <w:bookmarkStart w:id="3398" w:name="_Toc45028273"/>
      <w:bookmarkStart w:id="3399" w:name="_Toc45029108"/>
      <w:bookmarkStart w:id="3400" w:name="_Toc51867870"/>
      <w:bookmarkStart w:id="3401" w:name="_Toc67681217"/>
      <w:r w:rsidRPr="00B3056F">
        <w:lastRenderedPageBreak/>
        <w:t>6.2.6.2.2</w:t>
      </w:r>
      <w:r w:rsidRPr="00B3056F">
        <w:tab/>
        <w:t>Type: Amf3GppAccessRegistration</w:t>
      </w:r>
      <w:bookmarkEnd w:id="3395"/>
      <w:bookmarkEnd w:id="3396"/>
      <w:bookmarkEnd w:id="3397"/>
      <w:bookmarkEnd w:id="3398"/>
      <w:bookmarkEnd w:id="3399"/>
      <w:bookmarkEnd w:id="3400"/>
      <w:bookmarkEnd w:id="3401"/>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3402" w:name="_Hlk32401079"/>
            <w:r w:rsidRPr="00B3056F">
              <w:t>Not applicable for Nudr and Nudm_UECM GET operation.</w:t>
            </w:r>
            <w:bookmarkEnd w:id="3402"/>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F9C8856"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403" w:name="_Toc11338686"/>
      <w:bookmarkStart w:id="3404" w:name="_Toc27585366"/>
      <w:bookmarkStart w:id="3405" w:name="_Toc36457362"/>
      <w:bookmarkStart w:id="3406" w:name="_Toc45028274"/>
      <w:bookmarkStart w:id="3407" w:name="_Toc45029109"/>
      <w:bookmarkStart w:id="3408" w:name="_Toc51867871"/>
      <w:bookmarkStart w:id="3409" w:name="_Toc67681218"/>
      <w:r w:rsidRPr="00B3056F">
        <w:lastRenderedPageBreak/>
        <w:t>6.2.6.2.3</w:t>
      </w:r>
      <w:r w:rsidRPr="00B3056F">
        <w:tab/>
        <w:t>Type: AmfNon3GppAccessRegistration</w:t>
      </w:r>
      <w:bookmarkEnd w:id="3403"/>
      <w:bookmarkEnd w:id="3404"/>
      <w:bookmarkEnd w:id="3405"/>
      <w:bookmarkEnd w:id="3406"/>
      <w:bookmarkEnd w:id="3407"/>
      <w:bookmarkEnd w:id="3408"/>
      <w:bookmarkEnd w:id="3409"/>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61DBF2FA"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410" w:name="_Toc11338687"/>
      <w:bookmarkStart w:id="3411" w:name="_Toc27585367"/>
      <w:bookmarkStart w:id="3412" w:name="_Toc36457363"/>
      <w:bookmarkStart w:id="3413" w:name="_Toc45028275"/>
      <w:bookmarkStart w:id="3414" w:name="_Toc45029110"/>
      <w:bookmarkStart w:id="3415" w:name="_Toc51867872"/>
      <w:bookmarkStart w:id="3416" w:name="_Toc67681219"/>
      <w:r w:rsidRPr="00B3056F">
        <w:lastRenderedPageBreak/>
        <w:t>6.2.6.2.4</w:t>
      </w:r>
      <w:r w:rsidRPr="00B3056F">
        <w:tab/>
        <w:t>Type: SmfRegistration</w:t>
      </w:r>
      <w:bookmarkEnd w:id="3410"/>
      <w:bookmarkEnd w:id="3411"/>
      <w:bookmarkEnd w:id="3412"/>
      <w:bookmarkEnd w:id="3413"/>
      <w:bookmarkEnd w:id="3414"/>
      <w:bookmarkEnd w:id="3415"/>
      <w:bookmarkEnd w:id="3416"/>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417" w:name="_Toc11338688"/>
      <w:bookmarkStart w:id="3418" w:name="_Toc27585368"/>
      <w:bookmarkStart w:id="3419" w:name="_Toc36457364"/>
      <w:bookmarkStart w:id="3420" w:name="_Toc45028276"/>
      <w:bookmarkStart w:id="3421" w:name="_Toc45029111"/>
      <w:bookmarkStart w:id="3422" w:name="_Toc51867873"/>
      <w:bookmarkStart w:id="3423" w:name="_Toc67681220"/>
      <w:r w:rsidRPr="00B3056F">
        <w:t>6.2.6.2.5</w:t>
      </w:r>
      <w:r w:rsidRPr="00B3056F">
        <w:tab/>
        <w:t>Type: DeregistrationData</w:t>
      </w:r>
      <w:bookmarkEnd w:id="3417"/>
      <w:bookmarkEnd w:id="3418"/>
      <w:bookmarkEnd w:id="3419"/>
      <w:bookmarkEnd w:id="3420"/>
      <w:bookmarkEnd w:id="3421"/>
      <w:bookmarkEnd w:id="3422"/>
      <w:bookmarkEnd w:id="3423"/>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24" w:name="_Toc11338689"/>
      <w:bookmarkStart w:id="3425" w:name="_Toc27585369"/>
      <w:bookmarkStart w:id="3426" w:name="_Toc36457365"/>
      <w:bookmarkStart w:id="3427" w:name="_Toc45028277"/>
      <w:bookmarkStart w:id="3428" w:name="_Toc45029112"/>
      <w:bookmarkStart w:id="3429" w:name="_Toc51867874"/>
      <w:bookmarkStart w:id="3430" w:name="_Toc67681221"/>
      <w:r w:rsidRPr="00B3056F">
        <w:lastRenderedPageBreak/>
        <w:t>6.2.6.2.6</w:t>
      </w:r>
      <w:r w:rsidRPr="00B3056F">
        <w:tab/>
        <w:t>Type: SmsfRegistration</w:t>
      </w:r>
      <w:bookmarkEnd w:id="3424"/>
      <w:bookmarkEnd w:id="3425"/>
      <w:bookmarkEnd w:id="3426"/>
      <w:bookmarkEnd w:id="3427"/>
      <w:bookmarkEnd w:id="3428"/>
      <w:bookmarkEnd w:id="3429"/>
      <w:bookmarkEnd w:id="3430"/>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31" w:name="_Toc11338690"/>
      <w:bookmarkStart w:id="3432" w:name="_Toc27585370"/>
      <w:bookmarkStart w:id="3433" w:name="_Toc36457366"/>
      <w:bookmarkStart w:id="3434" w:name="_Toc45028278"/>
      <w:bookmarkStart w:id="3435" w:name="_Toc45029113"/>
      <w:bookmarkStart w:id="3436" w:name="_Toc51867875"/>
      <w:bookmarkStart w:id="3437" w:name="_Toc67681222"/>
      <w:r w:rsidRPr="00B3056F">
        <w:t>6.2.6.2.7</w:t>
      </w:r>
      <w:r w:rsidRPr="00B3056F">
        <w:tab/>
        <w:t>Type: Amf3GppAccessRegistrationModification</w:t>
      </w:r>
      <w:bookmarkEnd w:id="3431"/>
      <w:bookmarkEnd w:id="3432"/>
      <w:bookmarkEnd w:id="3433"/>
      <w:bookmarkEnd w:id="3434"/>
      <w:bookmarkEnd w:id="3435"/>
      <w:bookmarkEnd w:id="3436"/>
      <w:bookmarkEnd w:id="3437"/>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38" w:name="_Toc11338691"/>
      <w:bookmarkStart w:id="3439" w:name="_Toc27585371"/>
      <w:bookmarkStart w:id="3440" w:name="_Toc36457367"/>
      <w:bookmarkStart w:id="3441" w:name="_Toc45028279"/>
      <w:bookmarkStart w:id="3442" w:name="_Toc45029114"/>
      <w:bookmarkStart w:id="3443" w:name="_Toc51867876"/>
      <w:bookmarkStart w:id="3444" w:name="_Toc67681223"/>
      <w:r w:rsidRPr="00B3056F">
        <w:t>6.2.6.2.8</w:t>
      </w:r>
      <w:r w:rsidRPr="00B3056F">
        <w:tab/>
        <w:t>Type: AmfNon3GppAccessRegistrationModification</w:t>
      </w:r>
      <w:bookmarkEnd w:id="3438"/>
      <w:bookmarkEnd w:id="3439"/>
      <w:bookmarkEnd w:id="3440"/>
      <w:bookmarkEnd w:id="3441"/>
      <w:bookmarkEnd w:id="3442"/>
      <w:bookmarkEnd w:id="3443"/>
      <w:bookmarkEnd w:id="3444"/>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45" w:name="_Toc11338692"/>
      <w:bookmarkStart w:id="3446" w:name="_Toc27585372"/>
      <w:bookmarkStart w:id="3447" w:name="_Toc36457368"/>
      <w:bookmarkStart w:id="3448" w:name="_Toc45028280"/>
      <w:bookmarkStart w:id="3449" w:name="_Toc45029115"/>
      <w:bookmarkStart w:id="3450" w:name="_Toc51867877"/>
      <w:bookmarkStart w:id="3451" w:name="_Toc67681224"/>
      <w:r w:rsidRPr="00B3056F">
        <w:t>6.2.6.2.9</w:t>
      </w:r>
      <w:r w:rsidRPr="00B3056F">
        <w:tab/>
        <w:t>Type: PcscfRestorationNotification</w:t>
      </w:r>
      <w:bookmarkEnd w:id="3445"/>
      <w:bookmarkEnd w:id="3446"/>
      <w:bookmarkEnd w:id="3447"/>
      <w:bookmarkEnd w:id="3448"/>
      <w:bookmarkEnd w:id="3449"/>
      <w:bookmarkEnd w:id="3450"/>
      <w:bookmarkEnd w:id="3451"/>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52" w:name="_Toc11338693"/>
      <w:bookmarkStart w:id="3453" w:name="_Toc27585373"/>
      <w:bookmarkStart w:id="3454" w:name="_Toc36457369"/>
      <w:bookmarkStart w:id="3455" w:name="_Toc45028281"/>
      <w:bookmarkStart w:id="3456" w:name="_Toc45029116"/>
      <w:bookmarkStart w:id="3457" w:name="_Toc51867878"/>
      <w:bookmarkStart w:id="3458" w:name="_Hlk518046402"/>
      <w:bookmarkStart w:id="3459" w:name="_Toc67681225"/>
      <w:r w:rsidRPr="00B3056F">
        <w:t>6.2.6.2.10</w:t>
      </w:r>
      <w:r w:rsidRPr="00B3056F">
        <w:tab/>
        <w:t>Type: NetworkNodeDiameterAddress</w:t>
      </w:r>
      <w:bookmarkEnd w:id="3452"/>
      <w:bookmarkEnd w:id="3453"/>
      <w:bookmarkEnd w:id="3454"/>
      <w:bookmarkEnd w:id="3455"/>
      <w:bookmarkEnd w:id="3456"/>
      <w:bookmarkEnd w:id="3457"/>
      <w:bookmarkEnd w:id="3459"/>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60" w:name="_Toc11338694"/>
      <w:bookmarkStart w:id="3461" w:name="_Toc27585374"/>
      <w:bookmarkStart w:id="3462" w:name="_Toc36457370"/>
      <w:bookmarkStart w:id="3463" w:name="_Toc45028282"/>
      <w:bookmarkStart w:id="3464" w:name="_Toc45029117"/>
      <w:bookmarkStart w:id="3465" w:name="_Toc51867879"/>
      <w:bookmarkStart w:id="3466" w:name="_Toc67681226"/>
      <w:bookmarkEnd w:id="3458"/>
      <w:r w:rsidRPr="00B3056F">
        <w:t>6.2.6.2.11</w:t>
      </w:r>
      <w:r w:rsidRPr="00B3056F">
        <w:tab/>
        <w:t xml:space="preserve">Type: </w:t>
      </w:r>
      <w:r w:rsidRPr="00B3056F">
        <w:rPr>
          <w:rFonts w:hint="eastAsia"/>
          <w:lang w:eastAsia="zh-CN"/>
        </w:rPr>
        <w:t>EpsIwkPgw</w:t>
      </w:r>
      <w:bookmarkEnd w:id="3460"/>
      <w:bookmarkEnd w:id="3461"/>
      <w:bookmarkEnd w:id="3462"/>
      <w:bookmarkEnd w:id="3463"/>
      <w:bookmarkEnd w:id="3464"/>
      <w:bookmarkEnd w:id="3465"/>
      <w:bookmarkEnd w:id="3466"/>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67" w:name="_Toc27585375"/>
      <w:bookmarkStart w:id="3468" w:name="_Toc36457371"/>
      <w:bookmarkStart w:id="3469" w:name="_Toc45028283"/>
      <w:bookmarkStart w:id="3470" w:name="_Toc45029118"/>
      <w:bookmarkStart w:id="3471" w:name="_Toc51867880"/>
      <w:bookmarkStart w:id="3472" w:name="_Toc11338695"/>
      <w:bookmarkStart w:id="3473" w:name="_Toc67681227"/>
      <w:r w:rsidRPr="00B3056F">
        <w:t>6.2.6.2.12</w:t>
      </w:r>
      <w:r w:rsidRPr="00B3056F">
        <w:tab/>
        <w:t>Type: TriggerRequest</w:t>
      </w:r>
      <w:bookmarkEnd w:id="3467"/>
      <w:bookmarkEnd w:id="3468"/>
      <w:bookmarkEnd w:id="3469"/>
      <w:bookmarkEnd w:id="3470"/>
      <w:bookmarkEnd w:id="3471"/>
      <w:bookmarkEnd w:id="3473"/>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74" w:name="_Toc36457372"/>
      <w:bookmarkStart w:id="3475" w:name="_Toc45028284"/>
      <w:bookmarkStart w:id="3476" w:name="_Toc45029119"/>
      <w:bookmarkStart w:id="3477" w:name="_Toc51867881"/>
      <w:bookmarkStart w:id="3478" w:name="_Toc27585376"/>
      <w:bookmarkStart w:id="3479" w:name="_Toc67681228"/>
      <w:r w:rsidRPr="00B3056F">
        <w:lastRenderedPageBreak/>
        <w:t>6.2.6.2.13</w:t>
      </w:r>
      <w:r w:rsidRPr="00B3056F">
        <w:tab/>
        <w:t>Type: AmfDeregInfo</w:t>
      </w:r>
      <w:bookmarkEnd w:id="3474"/>
      <w:bookmarkEnd w:id="3475"/>
      <w:bookmarkEnd w:id="3476"/>
      <w:bookmarkEnd w:id="3477"/>
      <w:bookmarkEnd w:id="3479"/>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80" w:name="_Toc36457373"/>
      <w:bookmarkStart w:id="3481" w:name="_Toc45028285"/>
      <w:bookmarkStart w:id="3482" w:name="_Toc45029120"/>
      <w:bookmarkStart w:id="3483" w:name="_Toc51867882"/>
      <w:bookmarkStart w:id="3484" w:name="_Toc67681229"/>
      <w:r w:rsidRPr="00B3056F">
        <w:t>6.2.6.2.14</w:t>
      </w:r>
      <w:r w:rsidRPr="00B3056F">
        <w:tab/>
        <w:t>Type: EpsInterworkingInfo</w:t>
      </w:r>
      <w:bookmarkEnd w:id="3480"/>
      <w:bookmarkEnd w:id="3481"/>
      <w:bookmarkEnd w:id="3482"/>
      <w:bookmarkEnd w:id="3483"/>
      <w:bookmarkEnd w:id="3484"/>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85" w:name="_Toc36457374"/>
    </w:p>
    <w:p w14:paraId="4F8EE28B" w14:textId="77777777" w:rsidR="00EF45DA" w:rsidRPr="00B3056F" w:rsidRDefault="00EF45DA" w:rsidP="00EF45DA">
      <w:pPr>
        <w:pStyle w:val="Heading5"/>
        <w:rPr>
          <w:lang w:eastAsia="zh-CN"/>
        </w:rPr>
      </w:pPr>
      <w:bookmarkStart w:id="3486" w:name="_Toc45028286"/>
      <w:bookmarkStart w:id="3487" w:name="_Toc45029121"/>
      <w:bookmarkStart w:id="3488" w:name="_Toc51867883"/>
      <w:bookmarkStart w:id="3489" w:name="_Toc67681230"/>
      <w:r w:rsidRPr="00B3056F">
        <w:t>6.2.6.2.15</w:t>
      </w:r>
      <w:r w:rsidRPr="00B3056F">
        <w:tab/>
        <w:t xml:space="preserve">Type: </w:t>
      </w:r>
      <w:r w:rsidRPr="00B3056F">
        <w:rPr>
          <w:rFonts w:hint="eastAsia"/>
          <w:lang w:eastAsia="zh-CN"/>
        </w:rPr>
        <w:t>LocationInfo</w:t>
      </w:r>
      <w:bookmarkEnd w:id="3485"/>
      <w:bookmarkEnd w:id="3486"/>
      <w:bookmarkEnd w:id="3487"/>
      <w:bookmarkEnd w:id="3488"/>
      <w:bookmarkEnd w:id="3489"/>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90" w:name="_Toc36457375"/>
      <w:bookmarkStart w:id="3491" w:name="_Toc45028287"/>
      <w:bookmarkStart w:id="3492" w:name="_Toc45029122"/>
      <w:bookmarkStart w:id="3493" w:name="_Toc51867884"/>
      <w:bookmarkStart w:id="3494" w:name="_Toc67681231"/>
      <w:r w:rsidRPr="00B3056F">
        <w:t>6.2.6.2.16</w:t>
      </w:r>
      <w:r w:rsidRPr="00B3056F">
        <w:tab/>
        <w:t xml:space="preserve">Type: </w:t>
      </w:r>
      <w:r w:rsidRPr="00B3056F">
        <w:rPr>
          <w:rFonts w:hint="eastAsia"/>
          <w:lang w:eastAsia="zh-CN"/>
        </w:rPr>
        <w:t>RegistrationLocationInfo</w:t>
      </w:r>
      <w:bookmarkEnd w:id="3490"/>
      <w:bookmarkEnd w:id="3491"/>
      <w:bookmarkEnd w:id="3492"/>
      <w:bookmarkEnd w:id="3493"/>
      <w:bookmarkEnd w:id="3494"/>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95" w:name="_Toc36457376"/>
      <w:bookmarkStart w:id="3496" w:name="_Toc45028288"/>
      <w:bookmarkStart w:id="3497" w:name="_Toc45029123"/>
      <w:bookmarkStart w:id="3498" w:name="_Toc51867885"/>
      <w:bookmarkStart w:id="3499" w:name="_Toc67681232"/>
      <w:r w:rsidRPr="00B3056F">
        <w:t>6.2.6.2.17</w:t>
      </w:r>
      <w:r w:rsidRPr="00B3056F">
        <w:tab/>
        <w:t xml:space="preserve">Type: </w:t>
      </w:r>
      <w:r w:rsidRPr="00B3056F">
        <w:rPr>
          <w:rFonts w:hint="eastAsia"/>
          <w:lang w:eastAsia="zh-CN"/>
        </w:rPr>
        <w:t>VgmlcAddress</w:t>
      </w:r>
      <w:bookmarkEnd w:id="3495"/>
      <w:bookmarkEnd w:id="3496"/>
      <w:bookmarkEnd w:id="3497"/>
      <w:bookmarkEnd w:id="3498"/>
      <w:bookmarkEnd w:id="3499"/>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500" w:name="_Toc36457377"/>
      <w:bookmarkStart w:id="3501" w:name="_Toc45028289"/>
      <w:bookmarkStart w:id="3502" w:name="_Toc45029124"/>
      <w:bookmarkStart w:id="3503" w:name="_Toc51867886"/>
      <w:bookmarkStart w:id="3504" w:name="_Toc67681233"/>
      <w:r w:rsidRPr="00B3056F">
        <w:lastRenderedPageBreak/>
        <w:t>6.2.6.2.18</w:t>
      </w:r>
      <w:r w:rsidRPr="00B3056F">
        <w:tab/>
        <w:t>Type: PeiUpdateInfo</w:t>
      </w:r>
      <w:bookmarkEnd w:id="3500"/>
      <w:bookmarkEnd w:id="3501"/>
      <w:bookmarkEnd w:id="3502"/>
      <w:bookmarkEnd w:id="3503"/>
      <w:bookmarkEnd w:id="3504"/>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505" w:name="_Toc36457378"/>
    </w:p>
    <w:p w14:paraId="442A94DA" w14:textId="3772EDB9" w:rsidR="00A57E20" w:rsidRPr="006A7EE2" w:rsidRDefault="00A57E20" w:rsidP="00A57E20">
      <w:pPr>
        <w:pStyle w:val="Heading5"/>
      </w:pPr>
      <w:bookmarkStart w:id="3506" w:name="_Toc45028290"/>
      <w:bookmarkStart w:id="3507" w:name="_Toc45029125"/>
      <w:bookmarkStart w:id="3508" w:name="_Toc51867887"/>
      <w:bookmarkStart w:id="3509" w:name="_Toc67681234"/>
      <w:r w:rsidRPr="006A7EE2">
        <w:t>6.2.6.2.</w:t>
      </w:r>
      <w:r w:rsidR="0028148F">
        <w:t>19</w:t>
      </w:r>
      <w:r w:rsidRPr="006A7EE2">
        <w:tab/>
        <w:t>Type: Registration</w:t>
      </w:r>
      <w:r>
        <w:t>DataSets</w:t>
      </w:r>
      <w:bookmarkEnd w:id="3506"/>
      <w:bookmarkEnd w:id="3507"/>
      <w:bookmarkEnd w:id="3508"/>
      <w:bookmarkEnd w:id="3509"/>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510" w:name="_Toc45028291"/>
      <w:bookmarkStart w:id="3511" w:name="_Toc45029126"/>
      <w:bookmarkStart w:id="3512" w:name="_Toc51867888"/>
      <w:bookmarkStart w:id="3513" w:name="_Toc67681235"/>
      <w:r w:rsidRPr="006A7EE2">
        <w:t>6.2.6.2.</w:t>
      </w:r>
      <w:r w:rsidR="00FC531E">
        <w:t>20</w:t>
      </w:r>
      <w:r w:rsidRPr="006A7EE2">
        <w:tab/>
        <w:t xml:space="preserve">Type: </w:t>
      </w:r>
      <w:r>
        <w:t>IpSmGwRegistration</w:t>
      </w:r>
      <w:bookmarkEnd w:id="3510"/>
      <w:bookmarkEnd w:id="3511"/>
      <w:bookmarkEnd w:id="3512"/>
      <w:bookmarkEnd w:id="3513"/>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3514" w:name="_Toc45028292"/>
      <w:bookmarkStart w:id="3515" w:name="_Toc45029127"/>
      <w:bookmarkStart w:id="3516" w:name="_Toc51867889"/>
      <w:bookmarkStart w:id="3517" w:name="_Toc67681236"/>
      <w:r w:rsidRPr="00B3056F">
        <w:rPr>
          <w:lang w:val="en-US"/>
        </w:rPr>
        <w:t>6.2.6.3</w:t>
      </w:r>
      <w:r w:rsidRPr="00B3056F">
        <w:rPr>
          <w:lang w:val="en-US"/>
        </w:rPr>
        <w:tab/>
        <w:t>Simple data types and enumerations</w:t>
      </w:r>
      <w:bookmarkEnd w:id="3472"/>
      <w:bookmarkEnd w:id="3478"/>
      <w:bookmarkEnd w:id="3505"/>
      <w:bookmarkEnd w:id="3514"/>
      <w:bookmarkEnd w:id="3515"/>
      <w:bookmarkEnd w:id="3516"/>
      <w:bookmarkEnd w:id="3517"/>
    </w:p>
    <w:p w14:paraId="5646143C" w14:textId="77777777" w:rsidR="00EF45DA" w:rsidRPr="00B3056F" w:rsidRDefault="00EF45DA" w:rsidP="00EF45DA">
      <w:pPr>
        <w:pStyle w:val="Heading5"/>
      </w:pPr>
      <w:bookmarkStart w:id="3518" w:name="_Toc11338696"/>
      <w:bookmarkStart w:id="3519" w:name="_Toc27585377"/>
      <w:bookmarkStart w:id="3520" w:name="_Toc36457379"/>
      <w:bookmarkStart w:id="3521" w:name="_Toc45028293"/>
      <w:bookmarkStart w:id="3522" w:name="_Toc45029128"/>
      <w:bookmarkStart w:id="3523" w:name="_Toc51867890"/>
      <w:bookmarkStart w:id="3524" w:name="_Toc67681237"/>
      <w:r w:rsidRPr="00B3056F">
        <w:t>6.2.6.3.1</w:t>
      </w:r>
      <w:r w:rsidRPr="00B3056F">
        <w:tab/>
        <w:t>Introduction</w:t>
      </w:r>
      <w:bookmarkEnd w:id="3518"/>
      <w:bookmarkEnd w:id="3519"/>
      <w:bookmarkEnd w:id="3520"/>
      <w:bookmarkEnd w:id="3521"/>
      <w:bookmarkEnd w:id="3522"/>
      <w:bookmarkEnd w:id="3523"/>
      <w:bookmarkEnd w:id="352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25" w:name="_Toc11338697"/>
      <w:bookmarkStart w:id="3526" w:name="_Toc27585378"/>
      <w:bookmarkStart w:id="3527" w:name="_Toc36457380"/>
      <w:bookmarkStart w:id="3528" w:name="_Toc45028294"/>
      <w:bookmarkStart w:id="3529" w:name="_Toc45029129"/>
      <w:bookmarkStart w:id="3530" w:name="_Toc51867891"/>
      <w:bookmarkStart w:id="3531" w:name="_Toc67681238"/>
      <w:r w:rsidRPr="00B3056F">
        <w:t>6.2.6.3.2</w:t>
      </w:r>
      <w:r w:rsidRPr="00B3056F">
        <w:tab/>
        <w:t>Simple data types</w:t>
      </w:r>
      <w:bookmarkEnd w:id="3525"/>
      <w:bookmarkEnd w:id="3526"/>
      <w:bookmarkEnd w:id="3527"/>
      <w:bookmarkEnd w:id="3528"/>
      <w:bookmarkEnd w:id="3529"/>
      <w:bookmarkEnd w:id="3530"/>
      <w:bookmarkEnd w:id="353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32" w:name="_Toc11338698"/>
      <w:bookmarkStart w:id="3533" w:name="_Toc27585379"/>
      <w:bookmarkStart w:id="3534" w:name="_Toc36457381"/>
      <w:bookmarkStart w:id="3535" w:name="_Toc45028295"/>
      <w:bookmarkStart w:id="3536" w:name="_Toc45029130"/>
      <w:bookmarkStart w:id="3537" w:name="_Toc51867892"/>
      <w:bookmarkStart w:id="3538" w:name="_Toc67681239"/>
      <w:r w:rsidRPr="00B3056F">
        <w:t>6.2.6.3.3</w:t>
      </w:r>
      <w:r w:rsidRPr="00B3056F">
        <w:tab/>
        <w:t>Enumeration: DeregistrationReason</w:t>
      </w:r>
      <w:bookmarkEnd w:id="3532"/>
      <w:bookmarkEnd w:id="3533"/>
      <w:bookmarkEnd w:id="3534"/>
      <w:bookmarkEnd w:id="3535"/>
      <w:bookmarkEnd w:id="3536"/>
      <w:bookmarkEnd w:id="3537"/>
      <w:bookmarkEnd w:id="353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39" w:name="_Toc11338699"/>
      <w:bookmarkStart w:id="3540" w:name="_Toc27585380"/>
      <w:bookmarkStart w:id="3541" w:name="_Toc36457382"/>
      <w:bookmarkStart w:id="3542" w:name="_Toc45028296"/>
      <w:bookmarkStart w:id="3543" w:name="_Toc45029131"/>
      <w:bookmarkStart w:id="3544" w:name="_Toc51867893"/>
      <w:bookmarkStart w:id="3545" w:name="_Toc67681240"/>
      <w:r w:rsidRPr="00B3056F">
        <w:t>6.2.6.3.4</w:t>
      </w:r>
      <w:r w:rsidRPr="00B3056F">
        <w:tab/>
        <w:t>Enumeration: ImsVoPs</w:t>
      </w:r>
      <w:bookmarkEnd w:id="3539"/>
      <w:bookmarkEnd w:id="3540"/>
      <w:bookmarkEnd w:id="3541"/>
      <w:bookmarkEnd w:id="3542"/>
      <w:bookmarkEnd w:id="3543"/>
      <w:bookmarkEnd w:id="3544"/>
      <w:bookmarkEnd w:id="354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46" w:name="_Toc27585381"/>
      <w:bookmarkStart w:id="3547" w:name="_Toc36457383"/>
      <w:bookmarkStart w:id="3548" w:name="_Toc45028297"/>
      <w:bookmarkStart w:id="3549" w:name="_Toc45029132"/>
      <w:bookmarkStart w:id="3550" w:name="_Toc51867894"/>
      <w:bookmarkStart w:id="3551" w:name="_Toc11338700"/>
      <w:bookmarkStart w:id="3552" w:name="_Toc67681241"/>
      <w:r w:rsidRPr="00B3056F">
        <w:t>6.2.6.3.5</w:t>
      </w:r>
      <w:r w:rsidRPr="00B3056F">
        <w:tab/>
        <w:t xml:space="preserve">Enumeration: </w:t>
      </w:r>
      <w:r w:rsidRPr="00B3056F">
        <w:rPr>
          <w:lang w:eastAsia="zh-CN"/>
        </w:rPr>
        <w:t>RegistrationReason</w:t>
      </w:r>
      <w:bookmarkEnd w:id="3546"/>
      <w:bookmarkEnd w:id="3547"/>
      <w:bookmarkEnd w:id="3548"/>
      <w:bookmarkEnd w:id="3549"/>
      <w:bookmarkEnd w:id="3550"/>
      <w:bookmarkEnd w:id="355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53" w:name="_Toc45028298"/>
      <w:bookmarkStart w:id="3554" w:name="_Toc45029133"/>
      <w:bookmarkStart w:id="3555" w:name="_Toc51867895"/>
      <w:bookmarkStart w:id="3556" w:name="_Toc27585382"/>
      <w:bookmarkStart w:id="3557" w:name="_Toc36457384"/>
      <w:bookmarkStart w:id="3558" w:name="_Toc67681242"/>
      <w:r w:rsidRPr="006A7EE2">
        <w:t>6.</w:t>
      </w:r>
      <w:r>
        <w:t>2</w:t>
      </w:r>
      <w:r w:rsidRPr="006A7EE2">
        <w:t>.6.3.</w:t>
      </w:r>
      <w:r w:rsidR="0028148F">
        <w:t>6</w:t>
      </w:r>
      <w:r w:rsidRPr="006A7EE2">
        <w:tab/>
        <w:t xml:space="preserve">Enumeration: </w:t>
      </w:r>
      <w:r>
        <w:t>Registration</w:t>
      </w:r>
      <w:r w:rsidRPr="006A7EE2">
        <w:t>DataSetName</w:t>
      </w:r>
      <w:bookmarkEnd w:id="3553"/>
      <w:bookmarkEnd w:id="3554"/>
      <w:bookmarkEnd w:id="3555"/>
      <w:bookmarkEnd w:id="355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59" w:name="_Toc45028299"/>
      <w:bookmarkStart w:id="3560" w:name="_Toc45029134"/>
      <w:bookmarkStart w:id="3561" w:name="_Toc51867896"/>
      <w:bookmarkStart w:id="3562" w:name="_Toc67681243"/>
      <w:r w:rsidRPr="00B3056F">
        <w:t>6.2.7</w:t>
      </w:r>
      <w:r w:rsidRPr="00B3056F">
        <w:tab/>
        <w:t>Error Handling</w:t>
      </w:r>
      <w:bookmarkEnd w:id="3551"/>
      <w:bookmarkEnd w:id="3556"/>
      <w:bookmarkEnd w:id="3557"/>
      <w:bookmarkEnd w:id="3559"/>
      <w:bookmarkEnd w:id="3560"/>
      <w:bookmarkEnd w:id="3561"/>
      <w:bookmarkEnd w:id="3562"/>
    </w:p>
    <w:p w14:paraId="454CF369" w14:textId="77777777" w:rsidR="00EF45DA" w:rsidRPr="00B3056F" w:rsidRDefault="00EF45DA" w:rsidP="00EF45DA">
      <w:pPr>
        <w:pStyle w:val="Heading4"/>
      </w:pPr>
      <w:bookmarkStart w:id="3563" w:name="_Toc11338701"/>
      <w:bookmarkStart w:id="3564" w:name="_Toc27585383"/>
      <w:bookmarkStart w:id="3565" w:name="_Toc36457385"/>
      <w:bookmarkStart w:id="3566" w:name="_Toc45028300"/>
      <w:bookmarkStart w:id="3567" w:name="_Toc45029135"/>
      <w:bookmarkStart w:id="3568" w:name="_Toc51867897"/>
      <w:bookmarkStart w:id="3569" w:name="_Toc67681244"/>
      <w:r w:rsidRPr="00B3056F">
        <w:t>6.2.7.1</w:t>
      </w:r>
      <w:r w:rsidRPr="00B3056F">
        <w:tab/>
        <w:t>General</w:t>
      </w:r>
      <w:bookmarkEnd w:id="3563"/>
      <w:bookmarkEnd w:id="3564"/>
      <w:bookmarkEnd w:id="3565"/>
      <w:bookmarkEnd w:id="3566"/>
      <w:bookmarkEnd w:id="3567"/>
      <w:bookmarkEnd w:id="3568"/>
      <w:bookmarkEnd w:id="356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7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71" w:name="_Toc27585384"/>
      <w:bookmarkStart w:id="3572" w:name="_Toc36457386"/>
      <w:bookmarkStart w:id="3573" w:name="_Toc45028301"/>
      <w:bookmarkStart w:id="3574" w:name="_Toc45029136"/>
      <w:bookmarkStart w:id="3575" w:name="_Toc51867898"/>
      <w:bookmarkStart w:id="3576" w:name="_Toc67681245"/>
      <w:r w:rsidRPr="00B3056F">
        <w:t>6.2.7.2</w:t>
      </w:r>
      <w:r w:rsidRPr="00B3056F">
        <w:tab/>
        <w:t>Protocol Errors</w:t>
      </w:r>
      <w:bookmarkEnd w:id="3570"/>
      <w:bookmarkEnd w:id="3571"/>
      <w:bookmarkEnd w:id="3572"/>
      <w:bookmarkEnd w:id="3573"/>
      <w:bookmarkEnd w:id="3574"/>
      <w:bookmarkEnd w:id="3575"/>
      <w:bookmarkEnd w:id="3576"/>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577" w:name="_Toc11338703"/>
      <w:bookmarkStart w:id="3578" w:name="_Toc27585385"/>
      <w:bookmarkStart w:id="3579" w:name="_Toc36457387"/>
      <w:bookmarkStart w:id="3580" w:name="_Toc45028302"/>
      <w:bookmarkStart w:id="3581" w:name="_Toc45029137"/>
      <w:bookmarkStart w:id="3582" w:name="_Toc51867899"/>
      <w:bookmarkStart w:id="3583" w:name="_Toc67681246"/>
      <w:r w:rsidRPr="00B3056F">
        <w:t>6.2.7.3</w:t>
      </w:r>
      <w:r w:rsidRPr="00B3056F">
        <w:tab/>
        <w:t>Application Errors</w:t>
      </w:r>
      <w:bookmarkEnd w:id="3577"/>
      <w:bookmarkEnd w:id="3578"/>
      <w:bookmarkEnd w:id="3579"/>
      <w:bookmarkEnd w:id="3580"/>
      <w:bookmarkEnd w:id="3581"/>
      <w:bookmarkEnd w:id="3582"/>
      <w:bookmarkEnd w:id="358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584" w:name="_Hlk521688969"/>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584"/>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85" w:name="_Toc11338704"/>
      <w:bookmarkStart w:id="3586" w:name="_Toc27585386"/>
      <w:bookmarkStart w:id="3587" w:name="_Toc36457388"/>
      <w:bookmarkStart w:id="3588" w:name="_Toc45028303"/>
      <w:bookmarkStart w:id="3589" w:name="_Toc45029138"/>
      <w:bookmarkStart w:id="3590" w:name="_Toc51867900"/>
      <w:bookmarkStart w:id="3591" w:name="_Toc67681247"/>
      <w:r w:rsidRPr="00B3056F">
        <w:t>6.2.8</w:t>
      </w:r>
      <w:r w:rsidRPr="00B3056F">
        <w:tab/>
        <w:t>Feature Negotiation</w:t>
      </w:r>
      <w:bookmarkEnd w:id="3585"/>
      <w:bookmarkEnd w:id="3586"/>
      <w:bookmarkEnd w:id="3587"/>
      <w:bookmarkEnd w:id="3588"/>
      <w:bookmarkEnd w:id="3589"/>
      <w:bookmarkEnd w:id="3590"/>
      <w:bookmarkEnd w:id="3591"/>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92" w:name="_Toc11338705"/>
      <w:bookmarkStart w:id="3593" w:name="_Toc27585387"/>
      <w:bookmarkStart w:id="3594" w:name="_Toc36457389"/>
      <w:bookmarkStart w:id="3595" w:name="_Toc45028304"/>
      <w:bookmarkStart w:id="3596" w:name="_Toc45029139"/>
      <w:bookmarkStart w:id="3597" w:name="_Toc51867901"/>
      <w:bookmarkStart w:id="3598" w:name="_Toc67681248"/>
      <w:r w:rsidRPr="00B3056F">
        <w:rPr>
          <w:lang w:val="en-US"/>
        </w:rPr>
        <w:t>6.2.9</w:t>
      </w:r>
      <w:r w:rsidRPr="00B3056F">
        <w:rPr>
          <w:lang w:val="en-US"/>
        </w:rPr>
        <w:tab/>
        <w:t>Security</w:t>
      </w:r>
      <w:bookmarkEnd w:id="3592"/>
      <w:bookmarkEnd w:id="3593"/>
      <w:bookmarkEnd w:id="3594"/>
      <w:bookmarkEnd w:id="3595"/>
      <w:bookmarkEnd w:id="3596"/>
      <w:bookmarkEnd w:id="3597"/>
      <w:bookmarkEnd w:id="3598"/>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lastRenderedPageBreak/>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99" w:name="_Toc11338706"/>
      <w:bookmarkStart w:id="3600" w:name="_Toc27585388"/>
      <w:bookmarkStart w:id="3601" w:name="_Toc36457390"/>
      <w:bookmarkStart w:id="3602" w:name="_Toc45028305"/>
      <w:bookmarkStart w:id="3603" w:name="_Toc45029140"/>
      <w:bookmarkStart w:id="3604" w:name="_Toc51867902"/>
      <w:bookmarkStart w:id="3605" w:name="_Toc67681249"/>
      <w:r w:rsidRPr="00B3056F">
        <w:t>6.3</w:t>
      </w:r>
      <w:r w:rsidRPr="00B3056F">
        <w:tab/>
        <w:t>Nudm_UEAuthentication Service API</w:t>
      </w:r>
      <w:bookmarkEnd w:id="3599"/>
      <w:bookmarkEnd w:id="3600"/>
      <w:bookmarkEnd w:id="3601"/>
      <w:bookmarkEnd w:id="3602"/>
      <w:bookmarkEnd w:id="3603"/>
      <w:bookmarkEnd w:id="3604"/>
      <w:bookmarkEnd w:id="3605"/>
    </w:p>
    <w:p w14:paraId="065C6C83" w14:textId="77777777" w:rsidR="00EF45DA" w:rsidRPr="00B3056F" w:rsidRDefault="00EF45DA" w:rsidP="00EF45DA">
      <w:pPr>
        <w:pStyle w:val="Heading3"/>
      </w:pPr>
      <w:bookmarkStart w:id="3606" w:name="_Toc11338707"/>
      <w:bookmarkStart w:id="3607" w:name="_Toc27585389"/>
      <w:bookmarkStart w:id="3608" w:name="_Toc36457391"/>
      <w:bookmarkStart w:id="3609" w:name="_Toc45028306"/>
      <w:bookmarkStart w:id="3610" w:name="_Toc45029141"/>
      <w:bookmarkStart w:id="3611" w:name="_Toc51867903"/>
      <w:bookmarkStart w:id="3612" w:name="_Toc67681250"/>
      <w:r w:rsidRPr="00B3056F">
        <w:t>6.3.1</w:t>
      </w:r>
      <w:r w:rsidRPr="00B3056F">
        <w:tab/>
        <w:t>API URI</w:t>
      </w:r>
      <w:bookmarkEnd w:id="3606"/>
      <w:bookmarkEnd w:id="3607"/>
      <w:bookmarkEnd w:id="3608"/>
      <w:bookmarkEnd w:id="3609"/>
      <w:bookmarkEnd w:id="3610"/>
      <w:bookmarkEnd w:id="3611"/>
      <w:bookmarkEnd w:id="3612"/>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613" w:name="_Toc11338708"/>
      <w:bookmarkStart w:id="3614" w:name="_Toc27585390"/>
      <w:bookmarkStart w:id="3615" w:name="_Toc36457392"/>
      <w:bookmarkStart w:id="3616" w:name="_Toc45028307"/>
      <w:bookmarkStart w:id="3617" w:name="_Toc45029142"/>
      <w:bookmarkStart w:id="3618" w:name="_Toc51867904"/>
      <w:bookmarkStart w:id="3619" w:name="_Toc67681251"/>
      <w:r w:rsidRPr="00B3056F">
        <w:t>6.3.2</w:t>
      </w:r>
      <w:r w:rsidRPr="00B3056F">
        <w:tab/>
        <w:t>Usage of HTTP</w:t>
      </w:r>
      <w:bookmarkEnd w:id="3613"/>
      <w:bookmarkEnd w:id="3614"/>
      <w:bookmarkEnd w:id="3615"/>
      <w:bookmarkEnd w:id="3616"/>
      <w:bookmarkEnd w:id="3617"/>
      <w:bookmarkEnd w:id="3618"/>
      <w:bookmarkEnd w:id="3619"/>
    </w:p>
    <w:p w14:paraId="50B493D6" w14:textId="77777777" w:rsidR="00EF45DA" w:rsidRPr="00B3056F" w:rsidRDefault="00EF45DA" w:rsidP="00EF45DA">
      <w:pPr>
        <w:pStyle w:val="Heading4"/>
      </w:pPr>
      <w:bookmarkStart w:id="3620" w:name="_Toc11338709"/>
      <w:bookmarkStart w:id="3621" w:name="_Toc27585391"/>
      <w:bookmarkStart w:id="3622" w:name="_Toc36457393"/>
      <w:bookmarkStart w:id="3623" w:name="_Toc45028308"/>
      <w:bookmarkStart w:id="3624" w:name="_Toc45029143"/>
      <w:bookmarkStart w:id="3625" w:name="_Toc51867905"/>
      <w:bookmarkStart w:id="3626" w:name="_Toc67681252"/>
      <w:r w:rsidRPr="00B3056F">
        <w:t>6.3.2.1</w:t>
      </w:r>
      <w:r w:rsidRPr="00B3056F">
        <w:tab/>
        <w:t>General</w:t>
      </w:r>
      <w:bookmarkEnd w:id="3620"/>
      <w:bookmarkEnd w:id="3621"/>
      <w:bookmarkEnd w:id="3622"/>
      <w:bookmarkEnd w:id="3623"/>
      <w:bookmarkEnd w:id="3624"/>
      <w:bookmarkEnd w:id="3625"/>
      <w:bookmarkEnd w:id="3626"/>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627" w:name="_Toc11338710"/>
      <w:bookmarkStart w:id="3628" w:name="_Toc27585392"/>
      <w:bookmarkStart w:id="3629" w:name="_Toc36457394"/>
      <w:bookmarkStart w:id="3630" w:name="_Toc45028309"/>
      <w:bookmarkStart w:id="3631" w:name="_Toc45029144"/>
      <w:bookmarkStart w:id="3632" w:name="_Toc51867906"/>
      <w:bookmarkStart w:id="3633" w:name="_Toc67681253"/>
      <w:r w:rsidRPr="00B3056F">
        <w:t>6.3.2.2</w:t>
      </w:r>
      <w:r w:rsidRPr="00B3056F">
        <w:tab/>
        <w:t>HTTP standard headers</w:t>
      </w:r>
      <w:bookmarkEnd w:id="3627"/>
      <w:bookmarkEnd w:id="3628"/>
      <w:bookmarkEnd w:id="3629"/>
      <w:bookmarkEnd w:id="3630"/>
      <w:bookmarkEnd w:id="3631"/>
      <w:bookmarkEnd w:id="3632"/>
      <w:bookmarkEnd w:id="3633"/>
    </w:p>
    <w:p w14:paraId="674D0653" w14:textId="77777777" w:rsidR="00EF45DA" w:rsidRPr="00B3056F" w:rsidRDefault="00EF45DA" w:rsidP="00EF45DA">
      <w:pPr>
        <w:pStyle w:val="Heading5"/>
        <w:rPr>
          <w:lang w:eastAsia="zh-CN"/>
        </w:rPr>
      </w:pPr>
      <w:bookmarkStart w:id="3634" w:name="_Toc11338711"/>
      <w:bookmarkStart w:id="3635" w:name="_Toc27585393"/>
      <w:bookmarkStart w:id="3636" w:name="_Toc36457395"/>
      <w:bookmarkStart w:id="3637" w:name="_Toc45028310"/>
      <w:bookmarkStart w:id="3638" w:name="_Toc45029145"/>
      <w:bookmarkStart w:id="3639" w:name="_Toc51867907"/>
      <w:bookmarkStart w:id="3640" w:name="_Toc67681254"/>
      <w:r w:rsidRPr="00B3056F">
        <w:t>6.3.2.2.1</w:t>
      </w:r>
      <w:r w:rsidRPr="00B3056F">
        <w:rPr>
          <w:rFonts w:hint="eastAsia"/>
          <w:lang w:eastAsia="zh-CN"/>
        </w:rPr>
        <w:tab/>
      </w:r>
      <w:r w:rsidRPr="00B3056F">
        <w:rPr>
          <w:lang w:eastAsia="zh-CN"/>
        </w:rPr>
        <w:t>General</w:t>
      </w:r>
      <w:bookmarkEnd w:id="3634"/>
      <w:bookmarkEnd w:id="3635"/>
      <w:bookmarkEnd w:id="3636"/>
      <w:bookmarkEnd w:id="3637"/>
      <w:bookmarkEnd w:id="3638"/>
      <w:bookmarkEnd w:id="3639"/>
      <w:bookmarkEnd w:id="3640"/>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41" w:name="_Toc11338712"/>
      <w:bookmarkStart w:id="3642" w:name="_Toc27585394"/>
      <w:bookmarkStart w:id="3643" w:name="_Toc36457396"/>
      <w:bookmarkStart w:id="3644" w:name="_Toc45028311"/>
      <w:bookmarkStart w:id="3645" w:name="_Toc45029146"/>
      <w:bookmarkStart w:id="3646" w:name="_Toc51867908"/>
      <w:bookmarkStart w:id="3647" w:name="_Toc67681255"/>
      <w:r w:rsidRPr="00B3056F">
        <w:t>6.3.2.2.2</w:t>
      </w:r>
      <w:r w:rsidRPr="00B3056F">
        <w:tab/>
        <w:t>Content type</w:t>
      </w:r>
      <w:bookmarkEnd w:id="3641"/>
      <w:bookmarkEnd w:id="3642"/>
      <w:bookmarkEnd w:id="3643"/>
      <w:bookmarkEnd w:id="3644"/>
      <w:bookmarkEnd w:id="3645"/>
      <w:bookmarkEnd w:id="3646"/>
      <w:bookmarkEnd w:id="3647"/>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648" w:name="_Toc11338713"/>
      <w:bookmarkStart w:id="3649" w:name="_Toc27585395"/>
      <w:bookmarkStart w:id="3650" w:name="_Toc36457397"/>
      <w:bookmarkStart w:id="3651" w:name="_Toc45028312"/>
      <w:bookmarkStart w:id="3652" w:name="_Toc45029147"/>
      <w:bookmarkStart w:id="3653" w:name="_Toc51867909"/>
      <w:bookmarkStart w:id="3654" w:name="_Toc67681256"/>
      <w:r w:rsidRPr="00B3056F">
        <w:lastRenderedPageBreak/>
        <w:t>6.3.2.3</w:t>
      </w:r>
      <w:r w:rsidRPr="00B3056F">
        <w:tab/>
        <w:t>HTTP custom headers</w:t>
      </w:r>
      <w:bookmarkEnd w:id="3648"/>
      <w:bookmarkEnd w:id="3649"/>
      <w:bookmarkEnd w:id="3650"/>
      <w:bookmarkEnd w:id="3651"/>
      <w:bookmarkEnd w:id="3652"/>
      <w:bookmarkEnd w:id="3653"/>
      <w:bookmarkEnd w:id="3654"/>
    </w:p>
    <w:p w14:paraId="6BAC4480" w14:textId="77777777" w:rsidR="00EF45DA" w:rsidRPr="00B3056F" w:rsidRDefault="00EF45DA" w:rsidP="00EF45DA">
      <w:pPr>
        <w:pStyle w:val="Heading5"/>
        <w:rPr>
          <w:lang w:eastAsia="zh-CN"/>
        </w:rPr>
      </w:pPr>
      <w:bookmarkStart w:id="3655" w:name="_Toc11338714"/>
      <w:bookmarkStart w:id="3656" w:name="_Toc27585396"/>
      <w:bookmarkStart w:id="3657" w:name="_Toc36457398"/>
      <w:bookmarkStart w:id="3658" w:name="_Toc45028313"/>
      <w:bookmarkStart w:id="3659" w:name="_Toc45029148"/>
      <w:bookmarkStart w:id="3660" w:name="_Toc51867910"/>
      <w:bookmarkStart w:id="3661" w:name="_Toc67681257"/>
      <w:r w:rsidRPr="00B3056F">
        <w:t>6.3.2.3.1</w:t>
      </w:r>
      <w:r w:rsidRPr="00B3056F">
        <w:rPr>
          <w:rFonts w:hint="eastAsia"/>
          <w:lang w:eastAsia="zh-CN"/>
        </w:rPr>
        <w:tab/>
      </w:r>
      <w:r w:rsidRPr="00B3056F">
        <w:rPr>
          <w:lang w:eastAsia="zh-CN"/>
        </w:rPr>
        <w:t>General</w:t>
      </w:r>
      <w:bookmarkEnd w:id="3655"/>
      <w:bookmarkEnd w:id="3656"/>
      <w:bookmarkEnd w:id="3657"/>
      <w:bookmarkEnd w:id="3658"/>
      <w:bookmarkEnd w:id="3659"/>
      <w:bookmarkEnd w:id="3660"/>
      <w:bookmarkEnd w:id="3661"/>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62" w:name="_Toc11338715"/>
      <w:bookmarkStart w:id="3663" w:name="_Toc27585397"/>
      <w:bookmarkStart w:id="3664" w:name="_Toc36457399"/>
      <w:bookmarkStart w:id="3665" w:name="_Toc45028314"/>
      <w:bookmarkStart w:id="3666" w:name="_Toc45029149"/>
      <w:bookmarkStart w:id="3667" w:name="_Toc51867911"/>
      <w:bookmarkStart w:id="3668" w:name="_Toc67681258"/>
      <w:r w:rsidRPr="00B3056F">
        <w:t>6.3.3</w:t>
      </w:r>
      <w:r w:rsidRPr="00B3056F">
        <w:tab/>
        <w:t>Resources</w:t>
      </w:r>
      <w:bookmarkEnd w:id="3662"/>
      <w:bookmarkEnd w:id="3663"/>
      <w:bookmarkEnd w:id="3664"/>
      <w:bookmarkEnd w:id="3665"/>
      <w:bookmarkEnd w:id="3666"/>
      <w:bookmarkEnd w:id="3667"/>
      <w:bookmarkEnd w:id="3668"/>
    </w:p>
    <w:p w14:paraId="41BA3BE5" w14:textId="77777777" w:rsidR="00EF45DA" w:rsidRPr="00B3056F" w:rsidRDefault="00EF45DA" w:rsidP="00EF45DA">
      <w:pPr>
        <w:pStyle w:val="Heading4"/>
      </w:pPr>
      <w:bookmarkStart w:id="3669" w:name="_Toc11338716"/>
      <w:bookmarkStart w:id="3670" w:name="_Toc27585398"/>
      <w:bookmarkStart w:id="3671" w:name="_Toc36457400"/>
      <w:bookmarkStart w:id="3672" w:name="_Toc45028315"/>
      <w:bookmarkStart w:id="3673" w:name="_Toc45029150"/>
      <w:bookmarkStart w:id="3674" w:name="_Toc51867912"/>
      <w:bookmarkStart w:id="3675" w:name="_Toc67681259"/>
      <w:r w:rsidRPr="00B3056F">
        <w:t>6.3.3.1</w:t>
      </w:r>
      <w:r w:rsidRPr="00B3056F">
        <w:tab/>
        <w:t>Overview</w:t>
      </w:r>
      <w:bookmarkEnd w:id="3669"/>
      <w:bookmarkEnd w:id="3670"/>
      <w:bookmarkEnd w:id="3671"/>
      <w:bookmarkEnd w:id="3672"/>
      <w:bookmarkEnd w:id="3673"/>
      <w:bookmarkEnd w:id="3674"/>
      <w:bookmarkEnd w:id="3675"/>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07" type="#_x0000_t75" style="width:442pt;height:462pt" o:ole="">
            <v:imagedata r:id="rId176" o:title=""/>
          </v:shape>
          <o:OLEObject Type="Embed" ProgID="Visio.Drawing.15" ShapeID="_x0000_i1107" DrawAspect="Content" ObjectID="_1678294244" r:id="rId177"/>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76" w:name="_Toc11338717"/>
      <w:bookmarkStart w:id="3677" w:name="_Toc27585399"/>
      <w:bookmarkStart w:id="3678" w:name="_Toc36457401"/>
      <w:bookmarkStart w:id="3679" w:name="_Toc45028316"/>
      <w:bookmarkStart w:id="3680" w:name="_Toc45029151"/>
      <w:bookmarkStart w:id="3681" w:name="_Toc51867913"/>
      <w:bookmarkStart w:id="3682" w:name="_Toc67681260"/>
      <w:r w:rsidRPr="00B3056F">
        <w:t>6.3.3.2</w:t>
      </w:r>
      <w:r w:rsidRPr="00B3056F">
        <w:tab/>
        <w:t>Resource: SecurityInformation</w:t>
      </w:r>
      <w:bookmarkEnd w:id="3676"/>
      <w:bookmarkEnd w:id="3677"/>
      <w:r w:rsidRPr="00B3056F">
        <w:t xml:space="preserve"> (Custom operation)</w:t>
      </w:r>
      <w:bookmarkEnd w:id="3678"/>
      <w:bookmarkEnd w:id="3679"/>
      <w:bookmarkEnd w:id="3680"/>
      <w:bookmarkEnd w:id="3681"/>
      <w:bookmarkEnd w:id="3682"/>
    </w:p>
    <w:p w14:paraId="7159CF3B" w14:textId="77777777" w:rsidR="00EF45DA" w:rsidRPr="00B3056F" w:rsidRDefault="00EF45DA" w:rsidP="00EF45DA">
      <w:pPr>
        <w:pStyle w:val="Heading5"/>
      </w:pPr>
      <w:bookmarkStart w:id="3683" w:name="_Toc11338718"/>
      <w:bookmarkStart w:id="3684" w:name="_Toc27585400"/>
      <w:bookmarkStart w:id="3685" w:name="_Toc36457402"/>
      <w:bookmarkStart w:id="3686" w:name="_Toc45028317"/>
      <w:bookmarkStart w:id="3687" w:name="_Toc45029152"/>
      <w:bookmarkStart w:id="3688" w:name="_Toc51867914"/>
      <w:bookmarkStart w:id="3689" w:name="_Toc67681261"/>
      <w:r w:rsidRPr="00B3056F">
        <w:t>6.3.3.2.1</w:t>
      </w:r>
      <w:r w:rsidRPr="00B3056F">
        <w:tab/>
        <w:t>Description</w:t>
      </w:r>
      <w:bookmarkEnd w:id="3683"/>
      <w:bookmarkEnd w:id="3684"/>
      <w:bookmarkEnd w:id="3685"/>
      <w:bookmarkEnd w:id="3686"/>
      <w:bookmarkEnd w:id="3687"/>
      <w:bookmarkEnd w:id="3688"/>
      <w:bookmarkEnd w:id="3689"/>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90" w:name="_Toc11338719"/>
      <w:bookmarkStart w:id="3691" w:name="_Toc27585401"/>
      <w:bookmarkStart w:id="3692" w:name="_Toc36457403"/>
      <w:bookmarkStart w:id="3693" w:name="_Toc45028318"/>
      <w:bookmarkStart w:id="3694" w:name="_Toc45029153"/>
      <w:bookmarkStart w:id="3695" w:name="_Toc51867915"/>
      <w:bookmarkStart w:id="3696" w:name="_Toc67681262"/>
      <w:r w:rsidRPr="00B3056F">
        <w:t>6.3.3.2.2</w:t>
      </w:r>
      <w:r w:rsidRPr="00B3056F">
        <w:tab/>
        <w:t>Resource Definition</w:t>
      </w:r>
      <w:bookmarkEnd w:id="3690"/>
      <w:bookmarkEnd w:id="3691"/>
      <w:bookmarkEnd w:id="3692"/>
      <w:bookmarkEnd w:id="3693"/>
      <w:bookmarkEnd w:id="3694"/>
      <w:bookmarkEnd w:id="3695"/>
      <w:bookmarkEnd w:id="3696"/>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97" w:name="_Toc11338720"/>
      <w:bookmarkStart w:id="3698" w:name="_Toc27585402"/>
      <w:bookmarkStart w:id="3699" w:name="_Toc36457404"/>
      <w:bookmarkStart w:id="3700" w:name="_Toc45028319"/>
      <w:bookmarkStart w:id="3701" w:name="_Toc45029154"/>
      <w:bookmarkStart w:id="3702" w:name="_Toc51867916"/>
      <w:bookmarkStart w:id="3703" w:name="_Toc67681263"/>
      <w:r w:rsidRPr="00B3056F">
        <w:t>6.3.3.2.3</w:t>
      </w:r>
      <w:r w:rsidRPr="00B3056F">
        <w:tab/>
        <w:t>Resource Standard Methods</w:t>
      </w:r>
      <w:bookmarkEnd w:id="3697"/>
      <w:bookmarkEnd w:id="3698"/>
      <w:bookmarkEnd w:id="3699"/>
      <w:bookmarkEnd w:id="3700"/>
      <w:bookmarkEnd w:id="3701"/>
      <w:bookmarkEnd w:id="3702"/>
      <w:bookmarkEnd w:id="3703"/>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704" w:name="_Toc11338721"/>
      <w:bookmarkStart w:id="3705" w:name="_Toc27585403"/>
      <w:bookmarkStart w:id="3706" w:name="_Toc36457405"/>
      <w:bookmarkStart w:id="3707" w:name="_Toc45028320"/>
      <w:bookmarkStart w:id="3708" w:name="_Toc45029155"/>
      <w:bookmarkStart w:id="3709" w:name="_Toc51867917"/>
      <w:bookmarkStart w:id="3710" w:name="_Toc67681264"/>
      <w:r w:rsidRPr="00B3056F">
        <w:t>6.3.3.2.4</w:t>
      </w:r>
      <w:r w:rsidRPr="00B3056F">
        <w:tab/>
        <w:t>Resource Custom Operations</w:t>
      </w:r>
      <w:bookmarkEnd w:id="3704"/>
      <w:bookmarkEnd w:id="3705"/>
      <w:bookmarkEnd w:id="3706"/>
      <w:bookmarkEnd w:id="3707"/>
      <w:bookmarkEnd w:id="3708"/>
      <w:bookmarkEnd w:id="3709"/>
      <w:bookmarkEnd w:id="3710"/>
    </w:p>
    <w:p w14:paraId="638C9418" w14:textId="77777777" w:rsidR="00EF45DA" w:rsidRPr="00B3056F" w:rsidRDefault="00EF45DA" w:rsidP="00EF45DA">
      <w:pPr>
        <w:pStyle w:val="Heading6"/>
        <w:ind w:left="0" w:firstLine="0"/>
      </w:pPr>
      <w:bookmarkStart w:id="3711" w:name="_Toc11338722"/>
      <w:bookmarkStart w:id="3712" w:name="_Toc27585404"/>
      <w:bookmarkStart w:id="3713" w:name="_Toc36457406"/>
      <w:bookmarkStart w:id="3714" w:name="_Toc45028321"/>
      <w:bookmarkStart w:id="3715" w:name="_Toc45029156"/>
      <w:bookmarkStart w:id="3716" w:name="_Toc51867918"/>
      <w:bookmarkStart w:id="3717" w:name="_Toc67681265"/>
      <w:r w:rsidRPr="00B3056F">
        <w:t>6.3.3.2.4.1</w:t>
      </w:r>
      <w:r w:rsidRPr="00B3056F">
        <w:tab/>
        <w:t>Overview</w:t>
      </w:r>
      <w:bookmarkEnd w:id="3711"/>
      <w:bookmarkEnd w:id="3712"/>
      <w:bookmarkEnd w:id="3713"/>
      <w:bookmarkEnd w:id="3714"/>
      <w:bookmarkEnd w:id="3715"/>
      <w:bookmarkEnd w:id="3716"/>
      <w:bookmarkEnd w:id="3717"/>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718" w:name="_Toc11338723"/>
      <w:bookmarkStart w:id="3719" w:name="_Toc27585405"/>
      <w:bookmarkStart w:id="3720" w:name="_Toc36457407"/>
      <w:bookmarkStart w:id="3721" w:name="_Toc45028322"/>
      <w:bookmarkStart w:id="3722" w:name="_Toc45029157"/>
      <w:bookmarkStart w:id="3723" w:name="_Toc51867919"/>
      <w:bookmarkStart w:id="3724" w:name="_Toc67681266"/>
      <w:r w:rsidRPr="00B3056F">
        <w:t>6.3.3.2.4.2</w:t>
      </w:r>
      <w:r w:rsidRPr="00B3056F">
        <w:tab/>
        <w:t>Operation: generate-auth-data</w:t>
      </w:r>
      <w:bookmarkEnd w:id="3718"/>
      <w:bookmarkEnd w:id="3719"/>
      <w:bookmarkEnd w:id="3720"/>
      <w:bookmarkEnd w:id="3721"/>
      <w:bookmarkEnd w:id="3722"/>
      <w:bookmarkEnd w:id="3723"/>
      <w:bookmarkEnd w:id="3724"/>
    </w:p>
    <w:p w14:paraId="1D1E3AE9" w14:textId="77777777" w:rsidR="00EF45DA" w:rsidRPr="00B3056F" w:rsidRDefault="00EF45DA" w:rsidP="00EF45DA">
      <w:pPr>
        <w:pStyle w:val="Heading7"/>
      </w:pPr>
      <w:bookmarkStart w:id="3725" w:name="_Toc11338724"/>
      <w:bookmarkStart w:id="3726" w:name="_Toc27585406"/>
      <w:bookmarkStart w:id="3727" w:name="_Toc36457408"/>
      <w:bookmarkStart w:id="3728" w:name="_Toc45028323"/>
      <w:bookmarkStart w:id="3729" w:name="_Toc45029158"/>
      <w:bookmarkStart w:id="3730" w:name="_Toc51867920"/>
      <w:bookmarkStart w:id="3731" w:name="_Toc67681267"/>
      <w:r w:rsidRPr="00B3056F">
        <w:t>6.3.3.2.4.2.1</w:t>
      </w:r>
      <w:r w:rsidRPr="00B3056F">
        <w:tab/>
        <w:t>Description</w:t>
      </w:r>
      <w:bookmarkEnd w:id="3725"/>
      <w:bookmarkEnd w:id="3726"/>
      <w:bookmarkEnd w:id="3727"/>
      <w:bookmarkEnd w:id="3728"/>
      <w:bookmarkEnd w:id="3729"/>
      <w:bookmarkEnd w:id="3730"/>
      <w:bookmarkEnd w:id="3731"/>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732" w:name="_Toc11338725"/>
      <w:bookmarkStart w:id="3733" w:name="_Toc27585407"/>
      <w:bookmarkStart w:id="3734" w:name="_Toc36457409"/>
      <w:bookmarkStart w:id="3735" w:name="_Toc45028324"/>
      <w:bookmarkStart w:id="3736" w:name="_Toc45029159"/>
      <w:bookmarkStart w:id="3737" w:name="_Toc51867921"/>
      <w:bookmarkStart w:id="3738" w:name="_Toc67681268"/>
      <w:r w:rsidRPr="00B3056F">
        <w:t>6.3.3.2.4.2.2</w:t>
      </w:r>
      <w:r w:rsidRPr="00B3056F">
        <w:tab/>
        <w:t>Operation Definition</w:t>
      </w:r>
      <w:bookmarkEnd w:id="3732"/>
      <w:bookmarkEnd w:id="3733"/>
      <w:bookmarkEnd w:id="3734"/>
      <w:bookmarkEnd w:id="3735"/>
      <w:bookmarkEnd w:id="3736"/>
      <w:bookmarkEnd w:id="3737"/>
      <w:bookmarkEnd w:id="3738"/>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39" w:name="_Toc11338726"/>
      <w:bookmarkStart w:id="3740" w:name="_Toc27585408"/>
      <w:bookmarkStart w:id="3741" w:name="_Toc36457410"/>
      <w:bookmarkStart w:id="3742" w:name="_Toc45028325"/>
      <w:bookmarkStart w:id="3743" w:name="_Toc45029160"/>
      <w:bookmarkStart w:id="3744" w:name="_Toc51867922"/>
      <w:bookmarkStart w:id="3745" w:name="_Toc67681269"/>
      <w:r w:rsidRPr="00B3056F">
        <w:t>6.3.3.3</w:t>
      </w:r>
      <w:r w:rsidRPr="00B3056F">
        <w:tab/>
        <w:t>Resource: AuthEvents</w:t>
      </w:r>
      <w:bookmarkEnd w:id="3739"/>
      <w:bookmarkEnd w:id="3740"/>
      <w:r w:rsidRPr="00B3056F">
        <w:t xml:space="preserve"> (Collection)</w:t>
      </w:r>
      <w:bookmarkEnd w:id="3741"/>
      <w:bookmarkEnd w:id="3742"/>
      <w:bookmarkEnd w:id="3743"/>
      <w:bookmarkEnd w:id="3744"/>
      <w:bookmarkEnd w:id="3745"/>
    </w:p>
    <w:p w14:paraId="56253544" w14:textId="77777777" w:rsidR="00EF45DA" w:rsidRPr="00B3056F" w:rsidRDefault="00EF45DA" w:rsidP="00EF45DA">
      <w:pPr>
        <w:pStyle w:val="Heading5"/>
      </w:pPr>
      <w:bookmarkStart w:id="3746" w:name="_Toc11338727"/>
      <w:bookmarkStart w:id="3747" w:name="_Toc27585409"/>
      <w:bookmarkStart w:id="3748" w:name="_Toc36457411"/>
      <w:bookmarkStart w:id="3749" w:name="_Toc45028326"/>
      <w:bookmarkStart w:id="3750" w:name="_Toc45029161"/>
      <w:bookmarkStart w:id="3751" w:name="_Toc51867923"/>
      <w:bookmarkStart w:id="3752" w:name="_Toc67681270"/>
      <w:r w:rsidRPr="00B3056F">
        <w:t>6.3.3.3.1</w:t>
      </w:r>
      <w:r w:rsidRPr="00B3056F">
        <w:tab/>
        <w:t>Description</w:t>
      </w:r>
      <w:bookmarkEnd w:id="3746"/>
      <w:bookmarkEnd w:id="3747"/>
      <w:bookmarkEnd w:id="3748"/>
      <w:bookmarkEnd w:id="3749"/>
      <w:bookmarkEnd w:id="3750"/>
      <w:bookmarkEnd w:id="3751"/>
      <w:bookmarkEnd w:id="3752"/>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53" w:name="_Toc11338728"/>
      <w:bookmarkStart w:id="3754" w:name="_Toc27585410"/>
      <w:bookmarkStart w:id="3755" w:name="_Toc36457412"/>
      <w:bookmarkStart w:id="3756" w:name="_Toc45028327"/>
      <w:bookmarkStart w:id="3757" w:name="_Toc45029162"/>
      <w:bookmarkStart w:id="3758" w:name="_Toc51867924"/>
      <w:bookmarkStart w:id="3759" w:name="_Toc67681271"/>
      <w:r w:rsidRPr="00B3056F">
        <w:t>6.3.3.3.2</w:t>
      </w:r>
      <w:r w:rsidRPr="00B3056F">
        <w:tab/>
        <w:t>Resource Definition</w:t>
      </w:r>
      <w:bookmarkEnd w:id="3753"/>
      <w:bookmarkEnd w:id="3754"/>
      <w:bookmarkEnd w:id="3755"/>
      <w:bookmarkEnd w:id="3756"/>
      <w:bookmarkEnd w:id="3757"/>
      <w:bookmarkEnd w:id="3758"/>
      <w:bookmarkEnd w:id="3759"/>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60" w:name="_Toc11338729"/>
      <w:bookmarkStart w:id="3761" w:name="_Toc27585411"/>
      <w:bookmarkStart w:id="3762" w:name="_Toc36457413"/>
      <w:bookmarkStart w:id="3763" w:name="_Toc45028328"/>
      <w:bookmarkStart w:id="3764" w:name="_Toc45029163"/>
      <w:bookmarkStart w:id="3765" w:name="_Toc51867925"/>
      <w:bookmarkStart w:id="3766" w:name="_Toc67681272"/>
      <w:r w:rsidRPr="00B3056F">
        <w:t>6.3.3.3.3</w:t>
      </w:r>
      <w:r w:rsidRPr="00B3056F">
        <w:tab/>
        <w:t>Resource Standard Methods</w:t>
      </w:r>
      <w:bookmarkEnd w:id="3760"/>
      <w:bookmarkEnd w:id="3761"/>
      <w:bookmarkEnd w:id="3762"/>
      <w:bookmarkEnd w:id="3763"/>
      <w:bookmarkEnd w:id="3764"/>
      <w:bookmarkEnd w:id="3765"/>
      <w:bookmarkEnd w:id="3766"/>
    </w:p>
    <w:p w14:paraId="781DF0CA" w14:textId="77777777" w:rsidR="00EF45DA" w:rsidRPr="00B3056F" w:rsidRDefault="00EF45DA" w:rsidP="00EF45DA">
      <w:pPr>
        <w:pStyle w:val="Heading6"/>
      </w:pPr>
      <w:bookmarkStart w:id="3767" w:name="_Toc11338730"/>
      <w:bookmarkStart w:id="3768" w:name="_Toc27585412"/>
      <w:bookmarkStart w:id="3769" w:name="_Toc36457414"/>
      <w:bookmarkStart w:id="3770" w:name="_Toc45028329"/>
      <w:bookmarkStart w:id="3771" w:name="_Toc45029164"/>
      <w:bookmarkStart w:id="3772" w:name="_Toc51867926"/>
      <w:bookmarkStart w:id="3773" w:name="_Toc67681273"/>
      <w:r w:rsidRPr="00B3056F">
        <w:t>6.3.3.3.3.1</w:t>
      </w:r>
      <w:r w:rsidRPr="00B3056F">
        <w:tab/>
        <w:t>POST</w:t>
      </w:r>
      <w:bookmarkEnd w:id="3767"/>
      <w:bookmarkEnd w:id="3768"/>
      <w:bookmarkEnd w:id="3769"/>
      <w:bookmarkEnd w:id="3770"/>
      <w:bookmarkEnd w:id="3771"/>
      <w:bookmarkEnd w:id="3772"/>
      <w:bookmarkEnd w:id="377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74" w:name="_Toc27585413"/>
      <w:bookmarkStart w:id="3775" w:name="_Toc36457415"/>
      <w:bookmarkStart w:id="3776" w:name="_Toc45028330"/>
      <w:bookmarkStart w:id="3777" w:name="_Toc45029165"/>
      <w:bookmarkStart w:id="3778" w:name="_Toc51867927"/>
      <w:bookmarkStart w:id="3779" w:name="_Toc11338731"/>
      <w:bookmarkStart w:id="3780" w:name="_Toc67681274"/>
      <w:r w:rsidRPr="00B3056F">
        <w:t>6.3.3.4</w:t>
      </w:r>
      <w:r w:rsidRPr="00B3056F">
        <w:tab/>
        <w:t>Resource: SecurityInformation</w:t>
      </w:r>
      <w:r w:rsidRPr="00B3056F">
        <w:rPr>
          <w:rFonts w:hint="eastAsia"/>
          <w:lang w:eastAsia="zh-CN"/>
        </w:rPr>
        <w:t>For</w:t>
      </w:r>
      <w:r w:rsidRPr="00B3056F">
        <w:rPr>
          <w:lang w:eastAsia="zh-CN"/>
        </w:rPr>
        <w:t>Rg</w:t>
      </w:r>
      <w:bookmarkEnd w:id="3774"/>
      <w:bookmarkEnd w:id="3775"/>
      <w:bookmarkEnd w:id="3776"/>
      <w:bookmarkEnd w:id="3777"/>
      <w:bookmarkEnd w:id="3778"/>
      <w:bookmarkEnd w:id="3780"/>
    </w:p>
    <w:p w14:paraId="37D569DA" w14:textId="77777777" w:rsidR="00EF45DA" w:rsidRPr="00B3056F" w:rsidRDefault="00EF45DA" w:rsidP="00EF45DA">
      <w:pPr>
        <w:pStyle w:val="Heading5"/>
      </w:pPr>
      <w:bookmarkStart w:id="3781" w:name="_Toc27585414"/>
      <w:bookmarkStart w:id="3782" w:name="_Toc36457416"/>
      <w:bookmarkStart w:id="3783" w:name="_Toc45028331"/>
      <w:bookmarkStart w:id="3784" w:name="_Toc45029166"/>
      <w:bookmarkStart w:id="3785" w:name="_Toc51867928"/>
      <w:bookmarkStart w:id="3786" w:name="_Toc67681275"/>
      <w:r w:rsidRPr="00B3056F">
        <w:t>6.3.3.4.1</w:t>
      </w:r>
      <w:r w:rsidRPr="00B3056F">
        <w:tab/>
        <w:t>Description</w:t>
      </w:r>
      <w:bookmarkEnd w:id="3781"/>
      <w:bookmarkEnd w:id="3782"/>
      <w:bookmarkEnd w:id="3783"/>
      <w:bookmarkEnd w:id="3784"/>
      <w:bookmarkEnd w:id="3785"/>
      <w:bookmarkEnd w:id="3786"/>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87" w:name="_Toc27585415"/>
      <w:bookmarkStart w:id="3788" w:name="_Toc36457417"/>
      <w:bookmarkStart w:id="3789" w:name="_Toc45028332"/>
      <w:bookmarkStart w:id="3790" w:name="_Toc45029167"/>
      <w:bookmarkStart w:id="3791" w:name="_Toc51867929"/>
      <w:bookmarkStart w:id="3792" w:name="_Toc67681276"/>
      <w:r w:rsidRPr="00B3056F">
        <w:t>6.3.3.4.2</w:t>
      </w:r>
      <w:r w:rsidRPr="00B3056F">
        <w:tab/>
        <w:t>Resource Definition</w:t>
      </w:r>
      <w:bookmarkEnd w:id="3787"/>
      <w:bookmarkEnd w:id="3788"/>
      <w:bookmarkEnd w:id="3789"/>
      <w:bookmarkEnd w:id="3790"/>
      <w:bookmarkEnd w:id="3791"/>
      <w:bookmarkEnd w:id="3792"/>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93" w:name="_Toc27585416"/>
      <w:bookmarkStart w:id="3794" w:name="_Toc36457418"/>
      <w:bookmarkStart w:id="3795" w:name="_Toc45028333"/>
      <w:bookmarkStart w:id="3796" w:name="_Toc45029168"/>
      <w:bookmarkStart w:id="3797" w:name="_Toc51867930"/>
      <w:bookmarkStart w:id="3798" w:name="_Toc67681277"/>
      <w:r w:rsidRPr="00B3056F">
        <w:t>6.3.3.4.3</w:t>
      </w:r>
      <w:r w:rsidRPr="00B3056F">
        <w:tab/>
        <w:t>Resource Standard Methods</w:t>
      </w:r>
      <w:bookmarkEnd w:id="3793"/>
      <w:bookmarkEnd w:id="3794"/>
      <w:bookmarkEnd w:id="3795"/>
      <w:bookmarkEnd w:id="3796"/>
      <w:bookmarkEnd w:id="3797"/>
      <w:bookmarkEnd w:id="3798"/>
    </w:p>
    <w:p w14:paraId="4E481C27" w14:textId="77777777" w:rsidR="00EF45DA" w:rsidRPr="00B3056F" w:rsidRDefault="00EF45DA" w:rsidP="00EF45DA">
      <w:pPr>
        <w:pStyle w:val="Heading6"/>
      </w:pPr>
      <w:bookmarkStart w:id="3799" w:name="_Toc27585417"/>
      <w:bookmarkStart w:id="3800" w:name="_Toc36457419"/>
      <w:bookmarkStart w:id="3801" w:name="_Toc45028334"/>
      <w:bookmarkStart w:id="3802" w:name="_Toc45029169"/>
      <w:bookmarkStart w:id="3803" w:name="_Toc51867931"/>
      <w:bookmarkStart w:id="3804" w:name="_Toc67681278"/>
      <w:r w:rsidRPr="00B3056F">
        <w:t>6.3.3.4.3.1</w:t>
      </w:r>
      <w:r w:rsidRPr="00B3056F">
        <w:tab/>
        <w:t>GET</w:t>
      </w:r>
      <w:bookmarkEnd w:id="3799"/>
      <w:bookmarkEnd w:id="3800"/>
      <w:bookmarkEnd w:id="3801"/>
      <w:bookmarkEnd w:id="3802"/>
      <w:bookmarkEnd w:id="3803"/>
      <w:bookmarkEnd w:id="3804"/>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805" w:name="_Toc27585418"/>
      <w:bookmarkStart w:id="3806" w:name="_Toc36457420"/>
      <w:bookmarkStart w:id="3807" w:name="_Toc45028335"/>
      <w:bookmarkStart w:id="3808" w:name="_Toc45029170"/>
      <w:bookmarkStart w:id="3809" w:name="_Toc51867932"/>
      <w:bookmarkStart w:id="3810" w:name="_Toc67681279"/>
      <w:r w:rsidRPr="00B3056F">
        <w:t>6.3.3.5</w:t>
      </w:r>
      <w:r w:rsidRPr="00B3056F">
        <w:tab/>
        <w:t>Resource: HssSecurityInformation</w:t>
      </w:r>
      <w:bookmarkEnd w:id="3805"/>
      <w:r w:rsidRPr="00B3056F">
        <w:t xml:space="preserve"> (Custom operation)</w:t>
      </w:r>
      <w:bookmarkEnd w:id="3806"/>
      <w:bookmarkEnd w:id="3807"/>
      <w:bookmarkEnd w:id="3808"/>
      <w:bookmarkEnd w:id="3809"/>
      <w:bookmarkEnd w:id="3810"/>
    </w:p>
    <w:p w14:paraId="7ACDA03E" w14:textId="77777777" w:rsidR="00EF45DA" w:rsidRPr="00B3056F" w:rsidRDefault="00EF45DA" w:rsidP="00EF45DA">
      <w:pPr>
        <w:pStyle w:val="Heading5"/>
      </w:pPr>
      <w:bookmarkStart w:id="3811" w:name="_Toc27585419"/>
      <w:bookmarkStart w:id="3812" w:name="_Toc36457421"/>
      <w:bookmarkStart w:id="3813" w:name="_Toc45028336"/>
      <w:bookmarkStart w:id="3814" w:name="_Toc45029171"/>
      <w:bookmarkStart w:id="3815" w:name="_Toc51867933"/>
      <w:bookmarkStart w:id="3816" w:name="_Toc67681280"/>
      <w:r w:rsidRPr="00B3056F">
        <w:t>6.3.3.5.1</w:t>
      </w:r>
      <w:r w:rsidRPr="00B3056F">
        <w:tab/>
        <w:t>Description</w:t>
      </w:r>
      <w:bookmarkEnd w:id="3811"/>
      <w:bookmarkEnd w:id="3812"/>
      <w:bookmarkEnd w:id="3813"/>
      <w:bookmarkEnd w:id="3814"/>
      <w:bookmarkEnd w:id="3815"/>
      <w:bookmarkEnd w:id="3816"/>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817" w:name="_Toc27585420"/>
      <w:bookmarkStart w:id="3818" w:name="_Toc36457422"/>
      <w:bookmarkStart w:id="3819" w:name="_Toc45028337"/>
      <w:bookmarkStart w:id="3820" w:name="_Toc45029172"/>
      <w:bookmarkStart w:id="3821" w:name="_Toc51867934"/>
      <w:bookmarkStart w:id="3822" w:name="_Toc67681281"/>
      <w:r w:rsidRPr="00B3056F">
        <w:t>6.3.3.5.2</w:t>
      </w:r>
      <w:r w:rsidRPr="00B3056F">
        <w:tab/>
        <w:t>Resource Definition</w:t>
      </w:r>
      <w:bookmarkEnd w:id="3817"/>
      <w:bookmarkEnd w:id="3818"/>
      <w:bookmarkEnd w:id="3819"/>
      <w:bookmarkEnd w:id="3820"/>
      <w:bookmarkEnd w:id="3821"/>
      <w:bookmarkEnd w:id="3822"/>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23" w:name="_Toc27585421"/>
      <w:bookmarkStart w:id="3824" w:name="_Toc36457423"/>
      <w:bookmarkStart w:id="3825" w:name="_Toc45028338"/>
      <w:bookmarkStart w:id="3826" w:name="_Toc45029173"/>
      <w:bookmarkStart w:id="3827" w:name="_Toc51867935"/>
      <w:bookmarkStart w:id="3828" w:name="_Toc67681282"/>
      <w:r w:rsidRPr="00B3056F">
        <w:lastRenderedPageBreak/>
        <w:t>6.3.3.5.3</w:t>
      </w:r>
      <w:r w:rsidRPr="00B3056F">
        <w:tab/>
        <w:t>Resource Standard Methods</w:t>
      </w:r>
      <w:bookmarkEnd w:id="3823"/>
      <w:bookmarkEnd w:id="3824"/>
      <w:bookmarkEnd w:id="3825"/>
      <w:bookmarkEnd w:id="3826"/>
      <w:bookmarkEnd w:id="3827"/>
      <w:bookmarkEnd w:id="3828"/>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29" w:name="_Toc27585422"/>
      <w:bookmarkStart w:id="3830" w:name="_Toc36457424"/>
      <w:bookmarkStart w:id="3831" w:name="_Toc45028339"/>
      <w:bookmarkStart w:id="3832" w:name="_Toc45029174"/>
      <w:bookmarkStart w:id="3833" w:name="_Toc51867936"/>
      <w:bookmarkStart w:id="3834" w:name="_Toc67681283"/>
      <w:r w:rsidRPr="00B3056F">
        <w:t>6.3.3.5.4</w:t>
      </w:r>
      <w:r w:rsidRPr="00B3056F">
        <w:tab/>
        <w:t>Resource Custom Operations</w:t>
      </w:r>
      <w:bookmarkEnd w:id="3829"/>
      <w:bookmarkEnd w:id="3830"/>
      <w:bookmarkEnd w:id="3831"/>
      <w:bookmarkEnd w:id="3832"/>
      <w:bookmarkEnd w:id="3833"/>
      <w:bookmarkEnd w:id="3834"/>
    </w:p>
    <w:p w14:paraId="2DB76AA8" w14:textId="77777777" w:rsidR="00EF45DA" w:rsidRPr="00B3056F" w:rsidRDefault="00EF45DA" w:rsidP="00EF45DA">
      <w:pPr>
        <w:pStyle w:val="Heading6"/>
        <w:ind w:left="0" w:firstLine="0"/>
      </w:pPr>
      <w:bookmarkStart w:id="3835" w:name="_Toc27585423"/>
      <w:bookmarkStart w:id="3836" w:name="_Toc36457425"/>
      <w:bookmarkStart w:id="3837" w:name="_Toc45028340"/>
      <w:bookmarkStart w:id="3838" w:name="_Toc45029175"/>
      <w:bookmarkStart w:id="3839" w:name="_Toc51867937"/>
      <w:bookmarkStart w:id="3840" w:name="_Toc67681284"/>
      <w:r w:rsidRPr="00B3056F">
        <w:t>6.3.3.5.4.1</w:t>
      </w:r>
      <w:r w:rsidRPr="00B3056F">
        <w:tab/>
        <w:t>Overview</w:t>
      </w:r>
      <w:bookmarkEnd w:id="3835"/>
      <w:bookmarkEnd w:id="3836"/>
      <w:bookmarkEnd w:id="3837"/>
      <w:bookmarkEnd w:id="3838"/>
      <w:bookmarkEnd w:id="3839"/>
      <w:bookmarkEnd w:id="3840"/>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841" w:name="_Toc27585424"/>
      <w:bookmarkStart w:id="3842" w:name="_Toc36457426"/>
      <w:bookmarkStart w:id="3843" w:name="_Toc45028341"/>
      <w:bookmarkStart w:id="3844" w:name="_Toc45029176"/>
      <w:bookmarkStart w:id="3845" w:name="_Toc51867938"/>
      <w:bookmarkStart w:id="3846" w:name="_Toc67681285"/>
      <w:r w:rsidRPr="00B3056F">
        <w:t>6.3.3.5.4.2</w:t>
      </w:r>
      <w:r w:rsidRPr="00B3056F">
        <w:tab/>
        <w:t>Operation: generate-av</w:t>
      </w:r>
      <w:bookmarkEnd w:id="3841"/>
      <w:bookmarkEnd w:id="3842"/>
      <w:bookmarkEnd w:id="3843"/>
      <w:bookmarkEnd w:id="3844"/>
      <w:bookmarkEnd w:id="3845"/>
      <w:bookmarkEnd w:id="3846"/>
    </w:p>
    <w:p w14:paraId="2FA8624D" w14:textId="77777777" w:rsidR="00EF45DA" w:rsidRPr="00B3056F" w:rsidRDefault="00EF45DA" w:rsidP="00EF45DA">
      <w:pPr>
        <w:pStyle w:val="Heading7"/>
      </w:pPr>
      <w:bookmarkStart w:id="3847" w:name="_Toc27585425"/>
      <w:bookmarkStart w:id="3848" w:name="_Toc36457427"/>
      <w:bookmarkStart w:id="3849" w:name="_Toc45028342"/>
      <w:bookmarkStart w:id="3850" w:name="_Toc45029177"/>
      <w:bookmarkStart w:id="3851" w:name="_Toc51867939"/>
      <w:bookmarkStart w:id="3852" w:name="_Toc67681286"/>
      <w:r w:rsidRPr="00B3056F">
        <w:t>6.3.3.5.4.2.1</w:t>
      </w:r>
      <w:r w:rsidRPr="00B3056F">
        <w:tab/>
        <w:t>Description</w:t>
      </w:r>
      <w:bookmarkEnd w:id="3847"/>
      <w:bookmarkEnd w:id="3848"/>
      <w:bookmarkEnd w:id="3849"/>
      <w:bookmarkEnd w:id="3850"/>
      <w:bookmarkEnd w:id="3851"/>
      <w:bookmarkEnd w:id="385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853" w:name="_Toc27585426"/>
      <w:bookmarkStart w:id="3854" w:name="_Toc36457428"/>
      <w:bookmarkStart w:id="3855" w:name="_Toc45028343"/>
      <w:bookmarkStart w:id="3856" w:name="_Toc45029178"/>
      <w:bookmarkStart w:id="3857" w:name="_Toc51867940"/>
      <w:bookmarkStart w:id="3858" w:name="_Toc67681287"/>
      <w:r w:rsidRPr="00B3056F">
        <w:t>6.3.3.5.4.2.2</w:t>
      </w:r>
      <w:r w:rsidRPr="00B3056F">
        <w:tab/>
        <w:t>Operation Definition</w:t>
      </w:r>
      <w:bookmarkEnd w:id="3853"/>
      <w:bookmarkEnd w:id="3854"/>
      <w:bookmarkEnd w:id="3855"/>
      <w:bookmarkEnd w:id="3856"/>
      <w:bookmarkEnd w:id="3857"/>
      <w:bookmarkEnd w:id="3858"/>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859" w:name="_Toc36457429"/>
      <w:bookmarkStart w:id="3860" w:name="_Toc45028344"/>
      <w:bookmarkStart w:id="3861" w:name="_Toc45029179"/>
      <w:bookmarkStart w:id="3862" w:name="_Toc51867941"/>
      <w:bookmarkStart w:id="3863" w:name="_Toc27585427"/>
      <w:bookmarkStart w:id="3864" w:name="_Toc67681288"/>
      <w:r w:rsidRPr="00B3056F">
        <w:t>6.3.3.6</w:t>
      </w:r>
      <w:r w:rsidRPr="00B3056F">
        <w:tab/>
        <w:t>Resource: Individual AuthEvent</w:t>
      </w:r>
      <w:bookmarkEnd w:id="3859"/>
      <w:bookmarkEnd w:id="3860"/>
      <w:bookmarkEnd w:id="3861"/>
      <w:bookmarkEnd w:id="3862"/>
      <w:bookmarkEnd w:id="3864"/>
    </w:p>
    <w:p w14:paraId="6C634EAA" w14:textId="77777777" w:rsidR="00EF45DA" w:rsidRPr="00B3056F" w:rsidRDefault="00EF45DA" w:rsidP="00EF45DA">
      <w:pPr>
        <w:pStyle w:val="Heading5"/>
      </w:pPr>
      <w:bookmarkStart w:id="3865" w:name="_Toc36457430"/>
      <w:bookmarkStart w:id="3866" w:name="_Toc45028345"/>
      <w:bookmarkStart w:id="3867" w:name="_Toc45029180"/>
      <w:bookmarkStart w:id="3868" w:name="_Toc51867942"/>
      <w:bookmarkStart w:id="3869" w:name="_Toc67681289"/>
      <w:r w:rsidRPr="00B3056F">
        <w:t>6.3.3.6.1</w:t>
      </w:r>
      <w:r w:rsidRPr="00B3056F">
        <w:tab/>
        <w:t>Resource Definition</w:t>
      </w:r>
      <w:bookmarkEnd w:id="3865"/>
      <w:bookmarkEnd w:id="3866"/>
      <w:bookmarkEnd w:id="3867"/>
      <w:bookmarkEnd w:id="3868"/>
      <w:bookmarkEnd w:id="3869"/>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lastRenderedPageBreak/>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70" w:name="_Toc36457431"/>
      <w:bookmarkStart w:id="3871" w:name="_Toc45028346"/>
      <w:bookmarkStart w:id="3872" w:name="_Toc45029181"/>
      <w:bookmarkStart w:id="3873" w:name="_Toc51867943"/>
      <w:bookmarkStart w:id="3874" w:name="_Toc67681290"/>
      <w:r w:rsidRPr="00B3056F">
        <w:t>6.3.3.6.2</w:t>
      </w:r>
      <w:r w:rsidRPr="00B3056F">
        <w:tab/>
        <w:t>Resource Standard Methods</w:t>
      </w:r>
      <w:bookmarkEnd w:id="3870"/>
      <w:bookmarkEnd w:id="3871"/>
      <w:bookmarkEnd w:id="3872"/>
      <w:bookmarkEnd w:id="3873"/>
      <w:bookmarkEnd w:id="3874"/>
    </w:p>
    <w:p w14:paraId="034724DD" w14:textId="27B90DF7" w:rsidR="00EF45DA" w:rsidRPr="00B3056F" w:rsidRDefault="00EF45DA" w:rsidP="00EF45DA">
      <w:pPr>
        <w:pStyle w:val="Heading6"/>
      </w:pPr>
      <w:bookmarkStart w:id="3875" w:name="_Toc36457432"/>
      <w:bookmarkStart w:id="3876" w:name="_Toc45028347"/>
      <w:bookmarkStart w:id="3877" w:name="_Toc45029182"/>
      <w:bookmarkStart w:id="3878" w:name="_Toc51867944"/>
      <w:bookmarkStart w:id="3879" w:name="_Toc67681291"/>
      <w:r w:rsidRPr="00B3056F">
        <w:t>6.3.3.6.2.1</w:t>
      </w:r>
      <w:r w:rsidRPr="00B3056F">
        <w:tab/>
      </w:r>
      <w:r w:rsidR="006F5FFF">
        <w:t>PUT</w:t>
      </w:r>
      <w:bookmarkEnd w:id="3875"/>
      <w:bookmarkEnd w:id="3876"/>
      <w:bookmarkEnd w:id="3877"/>
      <w:bookmarkEnd w:id="3878"/>
      <w:bookmarkEnd w:id="3879"/>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80" w:name="_Toc36457433"/>
      <w:bookmarkStart w:id="3881" w:name="_Toc45028348"/>
      <w:bookmarkStart w:id="3882" w:name="_Toc45029183"/>
      <w:bookmarkStart w:id="3883" w:name="_Toc51867945"/>
      <w:bookmarkStart w:id="3884" w:name="_Toc67681292"/>
      <w:r w:rsidRPr="00B3056F">
        <w:t>6.3.4</w:t>
      </w:r>
      <w:r w:rsidRPr="00B3056F">
        <w:tab/>
        <w:t>Custom Operations without associated resources</w:t>
      </w:r>
      <w:bookmarkEnd w:id="3779"/>
      <w:bookmarkEnd w:id="3863"/>
      <w:bookmarkEnd w:id="3880"/>
      <w:bookmarkEnd w:id="3881"/>
      <w:bookmarkEnd w:id="3882"/>
      <w:bookmarkEnd w:id="3883"/>
      <w:bookmarkEnd w:id="3884"/>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85" w:name="_Toc11338732"/>
      <w:bookmarkStart w:id="3886" w:name="_Toc27585428"/>
      <w:bookmarkStart w:id="3887" w:name="_Toc36457434"/>
      <w:bookmarkStart w:id="3888" w:name="_Toc45028349"/>
      <w:bookmarkStart w:id="3889" w:name="_Toc45029184"/>
      <w:bookmarkStart w:id="3890" w:name="_Toc51867946"/>
      <w:bookmarkStart w:id="3891" w:name="_Toc67681293"/>
      <w:r w:rsidRPr="00B3056F">
        <w:t>6.3.5</w:t>
      </w:r>
      <w:r w:rsidRPr="00B3056F">
        <w:tab/>
        <w:t>Notifications</w:t>
      </w:r>
      <w:bookmarkEnd w:id="3885"/>
      <w:bookmarkEnd w:id="3886"/>
      <w:bookmarkEnd w:id="3887"/>
      <w:bookmarkEnd w:id="3888"/>
      <w:bookmarkEnd w:id="3889"/>
      <w:bookmarkEnd w:id="3890"/>
      <w:bookmarkEnd w:id="3891"/>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92" w:name="_Toc11338733"/>
      <w:bookmarkStart w:id="3893" w:name="_Toc27585429"/>
      <w:bookmarkStart w:id="3894" w:name="_Toc36457435"/>
      <w:bookmarkStart w:id="3895" w:name="_Toc45028350"/>
      <w:bookmarkStart w:id="3896" w:name="_Toc45029185"/>
      <w:bookmarkStart w:id="3897" w:name="_Toc51867947"/>
      <w:bookmarkStart w:id="3898" w:name="_Toc67681294"/>
      <w:r w:rsidRPr="00B3056F">
        <w:t>6.3.6</w:t>
      </w:r>
      <w:r w:rsidRPr="00B3056F">
        <w:tab/>
        <w:t>Data Model</w:t>
      </w:r>
      <w:bookmarkEnd w:id="3892"/>
      <w:bookmarkEnd w:id="3893"/>
      <w:bookmarkEnd w:id="3894"/>
      <w:bookmarkEnd w:id="3895"/>
      <w:bookmarkEnd w:id="3896"/>
      <w:bookmarkEnd w:id="3897"/>
      <w:bookmarkEnd w:id="3898"/>
    </w:p>
    <w:p w14:paraId="45363B03" w14:textId="77777777" w:rsidR="00EF45DA" w:rsidRPr="00B3056F" w:rsidRDefault="00EF45DA" w:rsidP="00EF45DA">
      <w:pPr>
        <w:pStyle w:val="Heading4"/>
      </w:pPr>
      <w:bookmarkStart w:id="3899" w:name="_Toc11338734"/>
      <w:bookmarkStart w:id="3900" w:name="_Toc27585430"/>
      <w:bookmarkStart w:id="3901" w:name="_Toc36457436"/>
      <w:bookmarkStart w:id="3902" w:name="_Toc45028351"/>
      <w:bookmarkStart w:id="3903" w:name="_Toc45029186"/>
      <w:bookmarkStart w:id="3904" w:name="_Toc51867948"/>
      <w:bookmarkStart w:id="3905" w:name="_Toc67681295"/>
      <w:r w:rsidRPr="00B3056F">
        <w:t>6.3.6.1</w:t>
      </w:r>
      <w:r w:rsidRPr="00B3056F">
        <w:tab/>
        <w:t>General</w:t>
      </w:r>
      <w:bookmarkEnd w:id="3899"/>
      <w:bookmarkEnd w:id="3900"/>
      <w:bookmarkEnd w:id="3901"/>
      <w:bookmarkEnd w:id="3902"/>
      <w:bookmarkEnd w:id="3903"/>
      <w:bookmarkEnd w:id="3904"/>
      <w:bookmarkEnd w:id="3905"/>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906" w:name="_Toc11338735"/>
      <w:bookmarkStart w:id="3907" w:name="_Toc27585431"/>
      <w:bookmarkStart w:id="3908" w:name="_Toc36457437"/>
      <w:bookmarkStart w:id="3909" w:name="_Toc45028352"/>
      <w:bookmarkStart w:id="3910" w:name="_Toc45029187"/>
      <w:bookmarkStart w:id="3911" w:name="_Toc51867949"/>
      <w:bookmarkStart w:id="3912" w:name="_Toc67681296"/>
      <w:r w:rsidRPr="00B3056F">
        <w:rPr>
          <w:lang w:val="en-US"/>
        </w:rPr>
        <w:lastRenderedPageBreak/>
        <w:t>6.3.6.2</w:t>
      </w:r>
      <w:r w:rsidRPr="00B3056F">
        <w:rPr>
          <w:lang w:val="en-US"/>
        </w:rPr>
        <w:tab/>
        <w:t>Structured data types</w:t>
      </w:r>
      <w:bookmarkEnd w:id="3906"/>
      <w:bookmarkEnd w:id="3907"/>
      <w:bookmarkEnd w:id="3908"/>
      <w:bookmarkEnd w:id="3909"/>
      <w:bookmarkEnd w:id="3910"/>
      <w:bookmarkEnd w:id="3911"/>
      <w:bookmarkEnd w:id="3912"/>
    </w:p>
    <w:p w14:paraId="1AF05431" w14:textId="77777777" w:rsidR="00EF45DA" w:rsidRPr="00B3056F" w:rsidRDefault="00EF45DA" w:rsidP="00EF45DA">
      <w:pPr>
        <w:pStyle w:val="Heading5"/>
      </w:pPr>
      <w:bookmarkStart w:id="3913" w:name="_Toc11338736"/>
      <w:bookmarkStart w:id="3914" w:name="_Toc27585432"/>
      <w:bookmarkStart w:id="3915" w:name="_Toc36457438"/>
      <w:bookmarkStart w:id="3916" w:name="_Toc45028353"/>
      <w:bookmarkStart w:id="3917" w:name="_Toc45029188"/>
      <w:bookmarkStart w:id="3918" w:name="_Toc51867950"/>
      <w:bookmarkStart w:id="3919" w:name="_Toc67681297"/>
      <w:r w:rsidRPr="00B3056F">
        <w:t>6.3.6.2.1</w:t>
      </w:r>
      <w:r w:rsidRPr="00B3056F">
        <w:tab/>
        <w:t>Introduction</w:t>
      </w:r>
      <w:bookmarkEnd w:id="3913"/>
      <w:bookmarkEnd w:id="3914"/>
      <w:bookmarkEnd w:id="3915"/>
      <w:bookmarkEnd w:id="3916"/>
      <w:bookmarkEnd w:id="3917"/>
      <w:bookmarkEnd w:id="3918"/>
      <w:bookmarkEnd w:id="3919"/>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20" w:name="_Toc11338737"/>
      <w:bookmarkStart w:id="3921" w:name="_Toc27585433"/>
      <w:bookmarkStart w:id="3922" w:name="_Toc36457439"/>
      <w:bookmarkStart w:id="3923" w:name="_Toc45028354"/>
      <w:bookmarkStart w:id="3924" w:name="_Toc45029189"/>
      <w:bookmarkStart w:id="3925" w:name="_Toc51867951"/>
      <w:bookmarkStart w:id="3926" w:name="_Toc67681298"/>
      <w:r w:rsidRPr="00B3056F">
        <w:t>6.3.6.2.2</w:t>
      </w:r>
      <w:r w:rsidRPr="00B3056F">
        <w:tab/>
        <w:t>Type: AuthenticationInfoRequest</w:t>
      </w:r>
      <w:bookmarkEnd w:id="3920"/>
      <w:bookmarkEnd w:id="3921"/>
      <w:bookmarkEnd w:id="3922"/>
      <w:bookmarkEnd w:id="3923"/>
      <w:bookmarkEnd w:id="3924"/>
      <w:bookmarkEnd w:id="3925"/>
      <w:bookmarkEnd w:id="3926"/>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11E8B04A" w14:textId="3CEB9924" w:rsidR="00EF45DA" w:rsidRPr="00B3056F" w:rsidRDefault="00EF45DA" w:rsidP="001330D7">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27" w:name="_Toc11338738"/>
      <w:bookmarkStart w:id="3928" w:name="_Toc27585434"/>
      <w:bookmarkStart w:id="3929" w:name="_Toc36457440"/>
      <w:bookmarkStart w:id="3930" w:name="_Toc45028355"/>
      <w:bookmarkStart w:id="3931" w:name="_Toc45029190"/>
      <w:bookmarkStart w:id="3932" w:name="_Toc51867952"/>
      <w:bookmarkStart w:id="3933" w:name="_Toc67681299"/>
      <w:r w:rsidRPr="00B3056F">
        <w:t>6.3.6.2.3</w:t>
      </w:r>
      <w:r w:rsidRPr="00B3056F">
        <w:tab/>
        <w:t>Type: AuthenticationInfoResult</w:t>
      </w:r>
      <w:bookmarkEnd w:id="3927"/>
      <w:bookmarkEnd w:id="3928"/>
      <w:bookmarkEnd w:id="3929"/>
      <w:bookmarkEnd w:id="3930"/>
      <w:bookmarkEnd w:id="3931"/>
      <w:bookmarkEnd w:id="3932"/>
      <w:bookmarkEnd w:id="3933"/>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34" w:name="_Toc11338739"/>
      <w:bookmarkStart w:id="3935" w:name="_Toc27585435"/>
      <w:bookmarkStart w:id="3936" w:name="_Toc36457441"/>
      <w:bookmarkStart w:id="3937" w:name="_Toc45028356"/>
      <w:bookmarkStart w:id="3938" w:name="_Toc45029191"/>
      <w:bookmarkStart w:id="3939" w:name="_Toc51867953"/>
      <w:bookmarkStart w:id="3940" w:name="_Toc67681300"/>
      <w:r w:rsidRPr="00B3056F">
        <w:t>6.3.6.2.4</w:t>
      </w:r>
      <w:r w:rsidRPr="00B3056F">
        <w:tab/>
        <w:t>Type: AvEapAkaPrime</w:t>
      </w:r>
      <w:bookmarkEnd w:id="3934"/>
      <w:bookmarkEnd w:id="3935"/>
      <w:bookmarkEnd w:id="3936"/>
      <w:bookmarkEnd w:id="3937"/>
      <w:bookmarkEnd w:id="3938"/>
      <w:bookmarkEnd w:id="3939"/>
      <w:bookmarkEnd w:id="3940"/>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41" w:name="_Toc11338740"/>
      <w:bookmarkStart w:id="3942" w:name="_Toc27585436"/>
      <w:bookmarkStart w:id="3943" w:name="_Toc36457442"/>
      <w:bookmarkStart w:id="3944" w:name="_Toc45028357"/>
      <w:bookmarkStart w:id="3945" w:name="_Toc45029192"/>
      <w:bookmarkStart w:id="3946" w:name="_Toc51867954"/>
      <w:bookmarkStart w:id="3947" w:name="_Toc67681301"/>
      <w:r w:rsidRPr="00B3056F">
        <w:lastRenderedPageBreak/>
        <w:t>6.3.6.2.5</w:t>
      </w:r>
      <w:r w:rsidRPr="00B3056F">
        <w:tab/>
        <w:t>Type: Av5GHeAka</w:t>
      </w:r>
      <w:bookmarkEnd w:id="3941"/>
      <w:bookmarkEnd w:id="3942"/>
      <w:bookmarkEnd w:id="3943"/>
      <w:bookmarkEnd w:id="3944"/>
      <w:bookmarkEnd w:id="3945"/>
      <w:bookmarkEnd w:id="3946"/>
      <w:bookmarkEnd w:id="3947"/>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48" w:name="_Toc11338741"/>
      <w:bookmarkStart w:id="3949" w:name="_Toc27585437"/>
      <w:bookmarkStart w:id="3950" w:name="_Toc36457443"/>
      <w:bookmarkStart w:id="3951" w:name="_Toc45028358"/>
      <w:bookmarkStart w:id="3952" w:name="_Toc45029193"/>
      <w:bookmarkStart w:id="3953" w:name="_Toc51867955"/>
      <w:bookmarkStart w:id="3954" w:name="_Toc67681302"/>
      <w:r w:rsidRPr="00B3056F">
        <w:t>6.3.6.2.6</w:t>
      </w:r>
      <w:r w:rsidRPr="00B3056F">
        <w:tab/>
        <w:t>Type: ResynchronizationInfo</w:t>
      </w:r>
      <w:bookmarkEnd w:id="3948"/>
      <w:bookmarkEnd w:id="3949"/>
      <w:bookmarkEnd w:id="3950"/>
      <w:bookmarkEnd w:id="3951"/>
      <w:bookmarkEnd w:id="3952"/>
      <w:bookmarkEnd w:id="3953"/>
      <w:bookmarkEnd w:id="3954"/>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55" w:name="_Toc11338742"/>
      <w:bookmarkStart w:id="3956" w:name="_Toc27585438"/>
      <w:bookmarkStart w:id="3957" w:name="_Toc36457444"/>
      <w:bookmarkStart w:id="3958" w:name="_Toc45028359"/>
      <w:bookmarkStart w:id="3959" w:name="_Toc45029194"/>
      <w:bookmarkStart w:id="3960" w:name="_Toc51867956"/>
      <w:bookmarkStart w:id="3961" w:name="_Toc67681303"/>
      <w:r w:rsidRPr="00B3056F">
        <w:t>6.3.6.2.7</w:t>
      </w:r>
      <w:r w:rsidRPr="00B3056F">
        <w:tab/>
        <w:t>Type: AuthEvent</w:t>
      </w:r>
      <w:bookmarkEnd w:id="3955"/>
      <w:bookmarkEnd w:id="3956"/>
      <w:bookmarkEnd w:id="3957"/>
      <w:bookmarkEnd w:id="3958"/>
      <w:bookmarkEnd w:id="3959"/>
      <w:bookmarkEnd w:id="3960"/>
      <w:bookmarkEnd w:id="3961"/>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62" w:name="_Toc11338743"/>
      <w:bookmarkStart w:id="3963" w:name="_Toc27585439"/>
      <w:bookmarkStart w:id="3964" w:name="_Toc36457445"/>
      <w:bookmarkStart w:id="3965" w:name="_Toc45028360"/>
      <w:bookmarkStart w:id="3966" w:name="_Toc45029195"/>
      <w:bookmarkStart w:id="3967" w:name="_Toc51867957"/>
      <w:bookmarkStart w:id="3968" w:name="_Toc67681304"/>
      <w:r w:rsidRPr="00B3056F">
        <w:t>6.3.6.2.8</w:t>
      </w:r>
      <w:r w:rsidRPr="00B3056F">
        <w:tab/>
        <w:t>Type: AuthenticationVector</w:t>
      </w:r>
      <w:bookmarkEnd w:id="3962"/>
      <w:bookmarkEnd w:id="3963"/>
      <w:bookmarkEnd w:id="3964"/>
      <w:bookmarkEnd w:id="3965"/>
      <w:bookmarkEnd w:id="3966"/>
      <w:bookmarkEnd w:id="3967"/>
      <w:bookmarkEnd w:id="396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69" w:name="_Toc27585440"/>
      <w:bookmarkStart w:id="3970" w:name="_Toc36457446"/>
      <w:bookmarkStart w:id="3971" w:name="_Toc45028361"/>
      <w:bookmarkStart w:id="3972" w:name="_Toc45029196"/>
      <w:bookmarkStart w:id="3973" w:name="_Toc51867958"/>
      <w:bookmarkStart w:id="3974" w:name="_Toc11338744"/>
      <w:bookmarkStart w:id="3975" w:name="_Toc67681305"/>
      <w:r w:rsidRPr="00B3056F">
        <w:lastRenderedPageBreak/>
        <w:t>6.3.6.2.9</w:t>
      </w:r>
      <w:r w:rsidRPr="00B3056F">
        <w:tab/>
        <w:t>Type: RgAuthCtx</w:t>
      </w:r>
      <w:bookmarkEnd w:id="3969"/>
      <w:bookmarkEnd w:id="3970"/>
      <w:bookmarkEnd w:id="3971"/>
      <w:bookmarkEnd w:id="3972"/>
      <w:bookmarkEnd w:id="3973"/>
      <w:bookmarkEnd w:id="397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76" w:name="_Toc27585441"/>
      <w:bookmarkStart w:id="3977" w:name="_Toc36457447"/>
      <w:bookmarkStart w:id="3978" w:name="_Toc45028362"/>
      <w:bookmarkStart w:id="3979" w:name="_Toc45029197"/>
      <w:bookmarkStart w:id="3980" w:name="_Toc51867959"/>
      <w:bookmarkStart w:id="3981" w:name="_Toc67681306"/>
      <w:r w:rsidRPr="00B3056F">
        <w:t>6.3.6.2.10</w:t>
      </w:r>
      <w:r w:rsidRPr="00B3056F">
        <w:tab/>
        <w:t>Type: HssAuthenticationInfoRequest</w:t>
      </w:r>
      <w:bookmarkEnd w:id="3976"/>
      <w:bookmarkEnd w:id="3977"/>
      <w:bookmarkEnd w:id="3978"/>
      <w:bookmarkEnd w:id="3979"/>
      <w:bookmarkEnd w:id="3980"/>
      <w:bookmarkEnd w:id="398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82" w:name="_Toc27585442"/>
      <w:bookmarkStart w:id="3983" w:name="_Toc36457448"/>
      <w:bookmarkStart w:id="3984" w:name="_Toc45028363"/>
      <w:bookmarkStart w:id="3985" w:name="_Toc45029198"/>
      <w:bookmarkStart w:id="3986" w:name="_Toc51867960"/>
      <w:bookmarkStart w:id="3987" w:name="_Toc67681307"/>
      <w:r w:rsidRPr="00B3056F">
        <w:t>6.3.6.2.11</w:t>
      </w:r>
      <w:r w:rsidRPr="00B3056F">
        <w:tab/>
        <w:t>Type: HssAuthenticationInfoResult</w:t>
      </w:r>
      <w:bookmarkEnd w:id="3982"/>
      <w:bookmarkEnd w:id="3983"/>
      <w:bookmarkEnd w:id="3984"/>
      <w:bookmarkEnd w:id="3985"/>
      <w:bookmarkEnd w:id="3986"/>
      <w:bookmarkEnd w:id="398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88" w:name="_Toc27585443"/>
      <w:bookmarkStart w:id="3989" w:name="_Toc36457449"/>
      <w:bookmarkStart w:id="3990" w:name="_Toc45028364"/>
      <w:bookmarkStart w:id="3991" w:name="_Toc45029199"/>
      <w:bookmarkStart w:id="3992" w:name="_Toc51867961"/>
      <w:bookmarkStart w:id="3993" w:name="_Toc67681308"/>
      <w:r w:rsidRPr="00B3056F">
        <w:t>6.3.6.2.12</w:t>
      </w:r>
      <w:r w:rsidRPr="00B3056F">
        <w:tab/>
        <w:t>Type: HssAuthenticationVectors</w:t>
      </w:r>
      <w:bookmarkEnd w:id="3988"/>
      <w:bookmarkEnd w:id="3989"/>
      <w:bookmarkEnd w:id="3990"/>
      <w:bookmarkEnd w:id="3991"/>
      <w:bookmarkEnd w:id="3992"/>
      <w:bookmarkEnd w:id="399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94" w:name="_Toc27585444"/>
      <w:bookmarkStart w:id="3995" w:name="_Toc36457450"/>
      <w:bookmarkStart w:id="3996" w:name="_Toc45028365"/>
      <w:bookmarkStart w:id="3997" w:name="_Toc45029200"/>
      <w:bookmarkStart w:id="3998" w:name="_Toc51867962"/>
      <w:bookmarkStart w:id="3999" w:name="_Toc67681309"/>
      <w:r w:rsidRPr="00B3056F">
        <w:lastRenderedPageBreak/>
        <w:t>6.3.6.2.13</w:t>
      </w:r>
      <w:r w:rsidRPr="00B3056F">
        <w:tab/>
        <w:t>Type: AvEpsAka</w:t>
      </w:r>
      <w:bookmarkEnd w:id="3994"/>
      <w:bookmarkEnd w:id="3995"/>
      <w:bookmarkEnd w:id="3996"/>
      <w:bookmarkEnd w:id="3997"/>
      <w:bookmarkEnd w:id="3998"/>
      <w:bookmarkEnd w:id="399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4000" w:name="_Toc27585445"/>
      <w:bookmarkStart w:id="4001" w:name="_Toc36457451"/>
      <w:bookmarkStart w:id="4002" w:name="_Toc45028366"/>
      <w:bookmarkStart w:id="4003" w:name="_Toc45029201"/>
      <w:bookmarkStart w:id="4004" w:name="_Toc51867963"/>
      <w:bookmarkStart w:id="4005" w:name="_Toc67681310"/>
      <w:r w:rsidRPr="00B3056F">
        <w:t>6.3.6.2.14</w:t>
      </w:r>
      <w:r w:rsidRPr="00B3056F">
        <w:tab/>
        <w:t>Type: AvImsGbaEapAka</w:t>
      </w:r>
      <w:bookmarkEnd w:id="4000"/>
      <w:bookmarkEnd w:id="4001"/>
      <w:bookmarkEnd w:id="4002"/>
      <w:bookmarkEnd w:id="4003"/>
      <w:bookmarkEnd w:id="4004"/>
      <w:bookmarkEnd w:id="400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4006" w:name="_Toc27585446"/>
    </w:p>
    <w:p w14:paraId="15DF3F82" w14:textId="77777777" w:rsidR="00EF45DA" w:rsidRPr="00B3056F" w:rsidRDefault="00EF45DA" w:rsidP="00EF45DA">
      <w:pPr>
        <w:pStyle w:val="Heading4"/>
        <w:rPr>
          <w:lang w:val="en-US"/>
        </w:rPr>
      </w:pPr>
      <w:bookmarkStart w:id="4007" w:name="_Toc36457452"/>
      <w:bookmarkStart w:id="4008" w:name="_Toc45028367"/>
      <w:bookmarkStart w:id="4009" w:name="_Toc45029202"/>
      <w:bookmarkStart w:id="4010" w:name="_Toc51867964"/>
      <w:bookmarkStart w:id="4011" w:name="_Toc67681311"/>
      <w:r w:rsidRPr="00B3056F">
        <w:rPr>
          <w:lang w:val="en-US"/>
        </w:rPr>
        <w:t>6.3.6.3</w:t>
      </w:r>
      <w:r w:rsidRPr="00B3056F">
        <w:rPr>
          <w:lang w:val="en-US"/>
        </w:rPr>
        <w:tab/>
        <w:t>Simple data types and enumerations</w:t>
      </w:r>
      <w:bookmarkEnd w:id="3974"/>
      <w:bookmarkEnd w:id="4006"/>
      <w:bookmarkEnd w:id="4007"/>
      <w:bookmarkEnd w:id="4008"/>
      <w:bookmarkEnd w:id="4009"/>
      <w:bookmarkEnd w:id="4010"/>
      <w:bookmarkEnd w:id="4011"/>
    </w:p>
    <w:p w14:paraId="30940903" w14:textId="77777777" w:rsidR="00EF45DA" w:rsidRPr="00B3056F" w:rsidRDefault="00EF45DA" w:rsidP="00EF45DA">
      <w:pPr>
        <w:pStyle w:val="Heading5"/>
      </w:pPr>
      <w:bookmarkStart w:id="4012" w:name="_Toc11338745"/>
      <w:bookmarkStart w:id="4013" w:name="_Toc27585447"/>
      <w:bookmarkStart w:id="4014" w:name="_Toc36457453"/>
      <w:bookmarkStart w:id="4015" w:name="_Toc45028368"/>
      <w:bookmarkStart w:id="4016" w:name="_Toc45029203"/>
      <w:bookmarkStart w:id="4017" w:name="_Toc51867965"/>
      <w:bookmarkStart w:id="4018" w:name="_Toc67681312"/>
      <w:r w:rsidRPr="00B3056F">
        <w:t>6.3.6.3.1</w:t>
      </w:r>
      <w:r w:rsidRPr="00B3056F">
        <w:tab/>
        <w:t>Introduction</w:t>
      </w:r>
      <w:bookmarkEnd w:id="4012"/>
      <w:bookmarkEnd w:id="4013"/>
      <w:bookmarkEnd w:id="4014"/>
      <w:bookmarkEnd w:id="4015"/>
      <w:bookmarkEnd w:id="4016"/>
      <w:bookmarkEnd w:id="4017"/>
      <w:bookmarkEnd w:id="401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19" w:name="_Toc11338746"/>
      <w:bookmarkStart w:id="4020" w:name="_Toc27585448"/>
      <w:bookmarkStart w:id="4021" w:name="_Toc36457454"/>
      <w:bookmarkStart w:id="4022" w:name="_Toc45028369"/>
      <w:bookmarkStart w:id="4023" w:name="_Toc45029204"/>
      <w:bookmarkStart w:id="4024" w:name="_Toc51867966"/>
      <w:bookmarkStart w:id="4025" w:name="_Toc67681313"/>
      <w:r w:rsidRPr="00B3056F">
        <w:t>6.3.6.3.2</w:t>
      </w:r>
      <w:r w:rsidRPr="00B3056F">
        <w:tab/>
        <w:t>Simple data types</w:t>
      </w:r>
      <w:bookmarkEnd w:id="4019"/>
      <w:bookmarkEnd w:id="4020"/>
      <w:bookmarkEnd w:id="4021"/>
      <w:bookmarkEnd w:id="4022"/>
      <w:bookmarkEnd w:id="4023"/>
      <w:bookmarkEnd w:id="4024"/>
      <w:bookmarkEnd w:id="402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26" w:name="_Toc11338747"/>
      <w:bookmarkStart w:id="4027" w:name="_Toc27585449"/>
      <w:bookmarkStart w:id="4028" w:name="_Toc36457455"/>
      <w:bookmarkStart w:id="4029" w:name="_Toc45028370"/>
      <w:bookmarkStart w:id="4030" w:name="_Toc45029205"/>
      <w:bookmarkStart w:id="4031" w:name="_Toc51867967"/>
      <w:bookmarkStart w:id="4032" w:name="_Toc67681314"/>
      <w:r w:rsidRPr="00B3056F">
        <w:lastRenderedPageBreak/>
        <w:t>6.3.6.3.3</w:t>
      </w:r>
      <w:r w:rsidRPr="00B3056F">
        <w:tab/>
        <w:t>Enumeration: AuthType</w:t>
      </w:r>
      <w:bookmarkEnd w:id="4026"/>
      <w:bookmarkEnd w:id="4027"/>
      <w:bookmarkEnd w:id="4028"/>
      <w:bookmarkEnd w:id="4029"/>
      <w:bookmarkEnd w:id="4030"/>
      <w:bookmarkEnd w:id="4031"/>
      <w:bookmarkEnd w:id="403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33" w:name="_Toc11338748"/>
      <w:bookmarkStart w:id="4034" w:name="_Toc27585450"/>
      <w:bookmarkStart w:id="4035" w:name="_Toc36457456"/>
      <w:bookmarkStart w:id="4036" w:name="_Toc45028371"/>
      <w:bookmarkStart w:id="4037" w:name="_Toc45029206"/>
      <w:bookmarkStart w:id="4038" w:name="_Toc51867968"/>
      <w:bookmarkStart w:id="4039" w:name="_Toc67681315"/>
      <w:r w:rsidRPr="00B3056F">
        <w:t>6.3.6.3.4</w:t>
      </w:r>
      <w:r w:rsidRPr="00B3056F">
        <w:tab/>
        <w:t>Enumeration: AvType</w:t>
      </w:r>
      <w:bookmarkEnd w:id="4033"/>
      <w:bookmarkEnd w:id="4034"/>
      <w:bookmarkEnd w:id="4035"/>
      <w:bookmarkEnd w:id="4036"/>
      <w:bookmarkEnd w:id="4037"/>
      <w:bookmarkEnd w:id="4038"/>
      <w:bookmarkEnd w:id="403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40" w:name="_Toc27585451"/>
      <w:bookmarkStart w:id="4041" w:name="_Toc36457457"/>
      <w:bookmarkStart w:id="4042" w:name="_Toc45028372"/>
      <w:bookmarkStart w:id="4043" w:name="_Toc45029207"/>
      <w:bookmarkStart w:id="4044" w:name="_Toc51867969"/>
      <w:bookmarkStart w:id="4045" w:name="_Toc11338749"/>
      <w:bookmarkStart w:id="4046" w:name="_Toc67681316"/>
      <w:r w:rsidRPr="00B3056F">
        <w:t>6.3.6.3.5</w:t>
      </w:r>
      <w:r w:rsidRPr="00B3056F">
        <w:tab/>
        <w:t>Enumeration: HssAuthType</w:t>
      </w:r>
      <w:bookmarkEnd w:id="4040"/>
      <w:bookmarkEnd w:id="4041"/>
      <w:bookmarkEnd w:id="4042"/>
      <w:bookmarkEnd w:id="4043"/>
      <w:bookmarkEnd w:id="4044"/>
      <w:bookmarkEnd w:id="404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47" w:name="_Toc27585452"/>
      <w:bookmarkStart w:id="4048" w:name="_Toc36457458"/>
      <w:bookmarkStart w:id="4049" w:name="_Toc45028373"/>
      <w:bookmarkStart w:id="4050" w:name="_Toc45029208"/>
      <w:bookmarkStart w:id="4051" w:name="_Toc51867970"/>
      <w:bookmarkStart w:id="4052" w:name="_Toc67681317"/>
      <w:r w:rsidRPr="00B3056F">
        <w:t>6.3.6.3.6</w:t>
      </w:r>
      <w:r w:rsidRPr="00B3056F">
        <w:tab/>
        <w:t>Enumeration: HssAvType</w:t>
      </w:r>
      <w:bookmarkEnd w:id="4047"/>
      <w:bookmarkEnd w:id="4048"/>
      <w:bookmarkEnd w:id="4049"/>
      <w:bookmarkEnd w:id="4050"/>
      <w:bookmarkEnd w:id="4051"/>
      <w:bookmarkEnd w:id="405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5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54" w:name="_Toc45028374"/>
      <w:bookmarkStart w:id="4055" w:name="_Toc45029209"/>
      <w:bookmarkStart w:id="4056" w:name="_Toc51867971"/>
      <w:bookmarkStart w:id="4057" w:name="_Toc36457459"/>
      <w:bookmarkStart w:id="4058" w:name="_Toc67681318"/>
      <w:r w:rsidRPr="00B3056F">
        <w:t>6.3.6.3.</w:t>
      </w:r>
      <w:r w:rsidR="00100BBC">
        <w:t>7</w:t>
      </w:r>
      <w:r w:rsidRPr="00B3056F">
        <w:tab/>
        <w:t>Enumeration: HssAuthType</w:t>
      </w:r>
      <w:r>
        <w:t>InUri</w:t>
      </w:r>
      <w:bookmarkEnd w:id="4054"/>
      <w:bookmarkEnd w:id="4055"/>
      <w:bookmarkEnd w:id="4056"/>
      <w:bookmarkEnd w:id="405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4059" w:name="_Toc45028375"/>
      <w:bookmarkStart w:id="4060" w:name="_Toc45029210"/>
      <w:bookmarkStart w:id="4061" w:name="_Toc51867972"/>
      <w:bookmarkStart w:id="4062" w:name="_Toc67681319"/>
      <w:r w:rsidRPr="00B3056F">
        <w:lastRenderedPageBreak/>
        <w:t>6.3.6.3.</w:t>
      </w:r>
      <w:r>
        <w:t>8</w:t>
      </w:r>
      <w:r w:rsidRPr="00B3056F">
        <w:tab/>
        <w:t xml:space="preserve">Enumeration: </w:t>
      </w:r>
      <w:r>
        <w:t>AccessNetworkId</w:t>
      </w:r>
      <w:bookmarkEnd w:id="4059"/>
      <w:bookmarkEnd w:id="4060"/>
      <w:bookmarkEnd w:id="4061"/>
      <w:bookmarkEnd w:id="406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63" w:name="_Toc51867973"/>
      <w:bookmarkStart w:id="4064" w:name="_Toc45028376"/>
      <w:bookmarkStart w:id="4065" w:name="_Toc45029211"/>
      <w:bookmarkStart w:id="4066" w:name="_Toc67681320"/>
      <w:r>
        <w:t>6.3.6.3.9</w:t>
      </w:r>
      <w:r>
        <w:tab/>
        <w:t>Enumeration: Node</w:t>
      </w:r>
      <w:r w:rsidRPr="00B3056F">
        <w:t>Type</w:t>
      </w:r>
      <w:bookmarkEnd w:id="4063"/>
      <w:bookmarkEnd w:id="406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67" w:name="_Toc51867974"/>
      <w:bookmarkStart w:id="4068" w:name="_Toc67681321"/>
      <w:r w:rsidRPr="00B3056F">
        <w:t>6.3.7</w:t>
      </w:r>
      <w:r w:rsidRPr="00B3056F">
        <w:tab/>
        <w:t>Error Handling</w:t>
      </w:r>
      <w:bookmarkEnd w:id="4045"/>
      <w:bookmarkEnd w:id="4053"/>
      <w:bookmarkEnd w:id="4057"/>
      <w:bookmarkEnd w:id="4064"/>
      <w:bookmarkEnd w:id="4065"/>
      <w:bookmarkEnd w:id="4067"/>
      <w:bookmarkEnd w:id="4068"/>
    </w:p>
    <w:p w14:paraId="47644C67" w14:textId="77777777" w:rsidR="00EF45DA" w:rsidRPr="00B3056F" w:rsidRDefault="00EF45DA" w:rsidP="00EF45DA">
      <w:pPr>
        <w:pStyle w:val="Heading4"/>
      </w:pPr>
      <w:bookmarkStart w:id="4069" w:name="_Toc11338750"/>
      <w:bookmarkStart w:id="4070" w:name="_Toc27585454"/>
      <w:bookmarkStart w:id="4071" w:name="_Toc36457460"/>
      <w:bookmarkStart w:id="4072" w:name="_Toc45028377"/>
      <w:bookmarkStart w:id="4073" w:name="_Toc45029212"/>
      <w:bookmarkStart w:id="4074" w:name="_Toc51867975"/>
      <w:bookmarkStart w:id="4075" w:name="_Toc67681322"/>
      <w:r w:rsidRPr="00B3056F">
        <w:t>6.3.7.1</w:t>
      </w:r>
      <w:r w:rsidRPr="00B3056F">
        <w:tab/>
        <w:t>General</w:t>
      </w:r>
      <w:bookmarkEnd w:id="4069"/>
      <w:bookmarkEnd w:id="4070"/>
      <w:bookmarkEnd w:id="4071"/>
      <w:bookmarkEnd w:id="4072"/>
      <w:bookmarkEnd w:id="4073"/>
      <w:bookmarkEnd w:id="4074"/>
      <w:bookmarkEnd w:id="407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76" w:name="_Toc11338751"/>
      <w:bookmarkStart w:id="4077" w:name="_Toc27585455"/>
      <w:bookmarkStart w:id="4078" w:name="_Toc36457461"/>
      <w:bookmarkStart w:id="4079" w:name="_Toc45028378"/>
      <w:bookmarkStart w:id="4080" w:name="_Toc45029213"/>
      <w:bookmarkStart w:id="4081" w:name="_Toc51867976"/>
      <w:bookmarkStart w:id="4082" w:name="_Toc67681323"/>
      <w:r w:rsidRPr="00B3056F">
        <w:t>6.3.7.2</w:t>
      </w:r>
      <w:r w:rsidRPr="00B3056F">
        <w:tab/>
        <w:t>Protocol Errors</w:t>
      </w:r>
      <w:bookmarkEnd w:id="4076"/>
      <w:bookmarkEnd w:id="4077"/>
      <w:bookmarkEnd w:id="4078"/>
      <w:bookmarkEnd w:id="4079"/>
      <w:bookmarkEnd w:id="4080"/>
      <w:bookmarkEnd w:id="4081"/>
      <w:bookmarkEnd w:id="4082"/>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4083" w:name="_Toc11338752"/>
      <w:bookmarkStart w:id="4084" w:name="_Toc27585456"/>
      <w:bookmarkStart w:id="4085" w:name="_Toc36457462"/>
      <w:bookmarkStart w:id="4086" w:name="_Toc45028379"/>
      <w:bookmarkStart w:id="4087" w:name="_Toc45029214"/>
      <w:bookmarkStart w:id="4088" w:name="_Toc51867977"/>
      <w:bookmarkStart w:id="4089" w:name="_Toc67681324"/>
      <w:r w:rsidRPr="00B3056F">
        <w:t>6.3.7.3</w:t>
      </w:r>
      <w:r w:rsidRPr="00B3056F">
        <w:tab/>
        <w:t>Application Errors</w:t>
      </w:r>
      <w:bookmarkEnd w:id="4083"/>
      <w:bookmarkEnd w:id="4084"/>
      <w:bookmarkEnd w:id="4085"/>
      <w:bookmarkEnd w:id="4086"/>
      <w:bookmarkEnd w:id="4087"/>
      <w:bookmarkEnd w:id="4088"/>
      <w:bookmarkEnd w:id="408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90" w:name="_Toc11338753"/>
      <w:bookmarkStart w:id="4091" w:name="_Toc27585457"/>
      <w:bookmarkStart w:id="4092" w:name="_Toc36457463"/>
      <w:bookmarkStart w:id="4093" w:name="_Toc45028380"/>
      <w:bookmarkStart w:id="4094" w:name="_Toc45029215"/>
      <w:bookmarkStart w:id="4095" w:name="_Toc51867978"/>
      <w:bookmarkStart w:id="4096" w:name="_Toc67681325"/>
      <w:r w:rsidRPr="00B3056F">
        <w:t>6.3.8</w:t>
      </w:r>
      <w:r w:rsidRPr="00B3056F">
        <w:tab/>
        <w:t>Feature Negotiation</w:t>
      </w:r>
      <w:bookmarkEnd w:id="4090"/>
      <w:bookmarkEnd w:id="4091"/>
      <w:bookmarkEnd w:id="4092"/>
      <w:bookmarkEnd w:id="4093"/>
      <w:bookmarkEnd w:id="4094"/>
      <w:bookmarkEnd w:id="4095"/>
      <w:bookmarkEnd w:id="409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97" w:name="_Toc11338754"/>
      <w:bookmarkStart w:id="4098" w:name="_Toc27585458"/>
      <w:bookmarkStart w:id="4099" w:name="_Toc36457464"/>
      <w:bookmarkStart w:id="4100" w:name="_Toc45028381"/>
      <w:bookmarkStart w:id="4101" w:name="_Toc45029216"/>
      <w:bookmarkStart w:id="4102" w:name="_Toc51867979"/>
      <w:bookmarkStart w:id="4103" w:name="_Toc67681326"/>
      <w:r w:rsidRPr="00B3056F">
        <w:rPr>
          <w:lang w:val="en-US"/>
        </w:rPr>
        <w:t>6.3.9</w:t>
      </w:r>
      <w:r w:rsidRPr="00B3056F">
        <w:rPr>
          <w:lang w:val="en-US"/>
        </w:rPr>
        <w:tab/>
        <w:t>Security</w:t>
      </w:r>
      <w:bookmarkEnd w:id="4097"/>
      <w:bookmarkEnd w:id="4098"/>
      <w:bookmarkEnd w:id="4099"/>
      <w:bookmarkEnd w:id="4100"/>
      <w:bookmarkEnd w:id="4101"/>
      <w:bookmarkEnd w:id="4102"/>
      <w:bookmarkEnd w:id="410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104" w:name="_Toc11338755"/>
      <w:bookmarkStart w:id="4105" w:name="_Toc27585459"/>
      <w:bookmarkStart w:id="4106" w:name="_Toc36457465"/>
      <w:bookmarkStart w:id="4107" w:name="_Toc45028382"/>
      <w:bookmarkStart w:id="4108" w:name="_Toc45029217"/>
      <w:bookmarkStart w:id="4109" w:name="_Toc51867980"/>
      <w:bookmarkStart w:id="4110" w:name="_Toc67681327"/>
      <w:r w:rsidRPr="00B3056F">
        <w:t>6.4</w:t>
      </w:r>
      <w:r w:rsidRPr="00B3056F">
        <w:tab/>
        <w:t>Nudm_EventExposure Service API</w:t>
      </w:r>
      <w:bookmarkEnd w:id="4104"/>
      <w:bookmarkEnd w:id="4105"/>
      <w:bookmarkEnd w:id="4106"/>
      <w:bookmarkEnd w:id="4107"/>
      <w:bookmarkEnd w:id="4108"/>
      <w:bookmarkEnd w:id="4109"/>
      <w:bookmarkEnd w:id="4110"/>
    </w:p>
    <w:p w14:paraId="7B8E2E2D" w14:textId="77777777" w:rsidR="00EF45DA" w:rsidRPr="00B3056F" w:rsidRDefault="00EF45DA" w:rsidP="00EF45DA">
      <w:pPr>
        <w:pStyle w:val="Heading3"/>
      </w:pPr>
      <w:bookmarkStart w:id="4111" w:name="_Toc11338756"/>
      <w:bookmarkStart w:id="4112" w:name="_Toc27585460"/>
      <w:bookmarkStart w:id="4113" w:name="_Toc36457466"/>
      <w:bookmarkStart w:id="4114" w:name="_Toc45028383"/>
      <w:bookmarkStart w:id="4115" w:name="_Toc45029218"/>
      <w:bookmarkStart w:id="4116" w:name="_Toc51867981"/>
      <w:bookmarkStart w:id="4117" w:name="_Toc67681328"/>
      <w:r w:rsidRPr="00B3056F">
        <w:t>6.4.1</w:t>
      </w:r>
      <w:r w:rsidRPr="00B3056F">
        <w:tab/>
        <w:t>API URI</w:t>
      </w:r>
      <w:bookmarkEnd w:id="4111"/>
      <w:bookmarkEnd w:id="4112"/>
      <w:bookmarkEnd w:id="4113"/>
      <w:bookmarkEnd w:id="4114"/>
      <w:bookmarkEnd w:id="4115"/>
      <w:bookmarkEnd w:id="4116"/>
      <w:bookmarkEnd w:id="411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118" w:name="_Toc11338757"/>
      <w:bookmarkStart w:id="4119" w:name="_Toc27585461"/>
      <w:bookmarkStart w:id="4120" w:name="_Toc36457467"/>
      <w:bookmarkStart w:id="4121" w:name="_Toc45028384"/>
      <w:bookmarkStart w:id="4122" w:name="_Toc45029219"/>
      <w:bookmarkStart w:id="4123" w:name="_Toc51867982"/>
      <w:bookmarkStart w:id="4124" w:name="_Toc67681329"/>
      <w:r w:rsidRPr="00B3056F">
        <w:t>6.4.2</w:t>
      </w:r>
      <w:r w:rsidRPr="00B3056F">
        <w:tab/>
        <w:t>Usage of HTTP</w:t>
      </w:r>
      <w:bookmarkEnd w:id="4118"/>
      <w:bookmarkEnd w:id="4119"/>
      <w:bookmarkEnd w:id="4120"/>
      <w:bookmarkEnd w:id="4121"/>
      <w:bookmarkEnd w:id="4122"/>
      <w:bookmarkEnd w:id="4123"/>
      <w:bookmarkEnd w:id="4124"/>
    </w:p>
    <w:p w14:paraId="7330B25C" w14:textId="77777777" w:rsidR="00EF45DA" w:rsidRPr="00B3056F" w:rsidRDefault="00EF45DA" w:rsidP="00EF45DA">
      <w:pPr>
        <w:pStyle w:val="Heading4"/>
      </w:pPr>
      <w:bookmarkStart w:id="4125" w:name="_Toc11338758"/>
      <w:bookmarkStart w:id="4126" w:name="_Toc27585462"/>
      <w:bookmarkStart w:id="4127" w:name="_Toc36457468"/>
      <w:bookmarkStart w:id="4128" w:name="_Toc45028385"/>
      <w:bookmarkStart w:id="4129" w:name="_Toc45029220"/>
      <w:bookmarkStart w:id="4130" w:name="_Toc51867983"/>
      <w:bookmarkStart w:id="4131" w:name="_Toc67681330"/>
      <w:r w:rsidRPr="00B3056F">
        <w:t>6.4.2.1</w:t>
      </w:r>
      <w:r w:rsidRPr="00B3056F">
        <w:tab/>
        <w:t>General</w:t>
      </w:r>
      <w:bookmarkEnd w:id="4125"/>
      <w:bookmarkEnd w:id="4126"/>
      <w:bookmarkEnd w:id="4127"/>
      <w:bookmarkEnd w:id="4128"/>
      <w:bookmarkEnd w:id="4129"/>
      <w:bookmarkEnd w:id="4130"/>
      <w:bookmarkEnd w:id="4131"/>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132" w:name="_Toc11338759"/>
      <w:bookmarkStart w:id="4133" w:name="_Toc27585463"/>
      <w:bookmarkStart w:id="4134" w:name="_Toc36457469"/>
      <w:bookmarkStart w:id="4135" w:name="_Toc45028386"/>
      <w:bookmarkStart w:id="4136" w:name="_Toc45029221"/>
      <w:bookmarkStart w:id="4137" w:name="_Toc51867984"/>
      <w:bookmarkStart w:id="4138" w:name="_Toc67681331"/>
      <w:r w:rsidRPr="00B3056F">
        <w:t>6.4.2.2</w:t>
      </w:r>
      <w:r w:rsidRPr="00B3056F">
        <w:tab/>
        <w:t>HTTP standard headers</w:t>
      </w:r>
      <w:bookmarkEnd w:id="4132"/>
      <w:bookmarkEnd w:id="4133"/>
      <w:bookmarkEnd w:id="4134"/>
      <w:bookmarkEnd w:id="4135"/>
      <w:bookmarkEnd w:id="4136"/>
      <w:bookmarkEnd w:id="4137"/>
      <w:bookmarkEnd w:id="4138"/>
    </w:p>
    <w:p w14:paraId="3022FAD6" w14:textId="77777777" w:rsidR="00EF45DA" w:rsidRPr="00B3056F" w:rsidRDefault="00EF45DA" w:rsidP="00EF45DA">
      <w:pPr>
        <w:pStyle w:val="Heading5"/>
        <w:rPr>
          <w:lang w:eastAsia="zh-CN"/>
        </w:rPr>
      </w:pPr>
      <w:bookmarkStart w:id="4139" w:name="_Toc11338760"/>
      <w:bookmarkStart w:id="4140" w:name="_Toc27585464"/>
      <w:bookmarkStart w:id="4141" w:name="_Toc36457470"/>
      <w:bookmarkStart w:id="4142" w:name="_Toc45028387"/>
      <w:bookmarkStart w:id="4143" w:name="_Toc45029222"/>
      <w:bookmarkStart w:id="4144" w:name="_Toc51867985"/>
      <w:bookmarkStart w:id="4145" w:name="_Toc67681332"/>
      <w:r w:rsidRPr="00B3056F">
        <w:t>6.4.2.2.1</w:t>
      </w:r>
      <w:r w:rsidRPr="00B3056F">
        <w:rPr>
          <w:rFonts w:hint="eastAsia"/>
          <w:lang w:eastAsia="zh-CN"/>
        </w:rPr>
        <w:tab/>
      </w:r>
      <w:r w:rsidRPr="00B3056F">
        <w:rPr>
          <w:lang w:eastAsia="zh-CN"/>
        </w:rPr>
        <w:t>General</w:t>
      </w:r>
      <w:bookmarkEnd w:id="4139"/>
      <w:bookmarkEnd w:id="4140"/>
      <w:bookmarkEnd w:id="4141"/>
      <w:bookmarkEnd w:id="4142"/>
      <w:bookmarkEnd w:id="4143"/>
      <w:bookmarkEnd w:id="4144"/>
      <w:bookmarkEnd w:id="414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46" w:name="_Toc11338761"/>
      <w:bookmarkStart w:id="4147" w:name="_Toc27585465"/>
      <w:bookmarkStart w:id="4148" w:name="_Toc36457471"/>
      <w:bookmarkStart w:id="4149" w:name="_Toc45028388"/>
      <w:bookmarkStart w:id="4150" w:name="_Toc45029223"/>
      <w:bookmarkStart w:id="4151" w:name="_Toc51867986"/>
      <w:bookmarkStart w:id="4152" w:name="_Toc67681333"/>
      <w:r w:rsidRPr="00B3056F">
        <w:t>6.4.2.2.2</w:t>
      </w:r>
      <w:r w:rsidRPr="00B3056F">
        <w:tab/>
        <w:t>Content type</w:t>
      </w:r>
      <w:bookmarkEnd w:id="4146"/>
      <w:bookmarkEnd w:id="4147"/>
      <w:bookmarkEnd w:id="4148"/>
      <w:bookmarkEnd w:id="4149"/>
      <w:bookmarkEnd w:id="4150"/>
      <w:bookmarkEnd w:id="4151"/>
      <w:bookmarkEnd w:id="415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15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154" w:name="_Toc27585466"/>
      <w:bookmarkStart w:id="4155" w:name="_Toc36457472"/>
      <w:bookmarkStart w:id="4156" w:name="_Toc45028389"/>
      <w:bookmarkStart w:id="4157" w:name="_Toc45029224"/>
      <w:bookmarkStart w:id="4158" w:name="_Toc51867987"/>
      <w:bookmarkStart w:id="4159" w:name="_Toc67681334"/>
      <w:r w:rsidRPr="00B3056F">
        <w:t>6.4.2.3</w:t>
      </w:r>
      <w:r w:rsidRPr="00B3056F">
        <w:tab/>
        <w:t>HTTP custom headers</w:t>
      </w:r>
      <w:bookmarkEnd w:id="4153"/>
      <w:bookmarkEnd w:id="4154"/>
      <w:bookmarkEnd w:id="4155"/>
      <w:bookmarkEnd w:id="4156"/>
      <w:bookmarkEnd w:id="4157"/>
      <w:bookmarkEnd w:id="4158"/>
      <w:bookmarkEnd w:id="4159"/>
    </w:p>
    <w:p w14:paraId="7B2F56DB" w14:textId="77777777" w:rsidR="00EF45DA" w:rsidRPr="00B3056F" w:rsidRDefault="00EF45DA" w:rsidP="00EF45DA">
      <w:pPr>
        <w:pStyle w:val="Heading5"/>
        <w:rPr>
          <w:lang w:eastAsia="zh-CN"/>
        </w:rPr>
      </w:pPr>
      <w:bookmarkStart w:id="4160" w:name="_Toc11338763"/>
      <w:bookmarkStart w:id="4161" w:name="_Toc27585467"/>
      <w:bookmarkStart w:id="4162" w:name="_Toc36457473"/>
      <w:bookmarkStart w:id="4163" w:name="_Toc45028390"/>
      <w:bookmarkStart w:id="4164" w:name="_Toc45029225"/>
      <w:bookmarkStart w:id="4165" w:name="_Toc51867988"/>
      <w:bookmarkStart w:id="4166" w:name="_Toc67681335"/>
      <w:r w:rsidRPr="00B3056F">
        <w:t>6.4.2.3.1</w:t>
      </w:r>
      <w:r w:rsidRPr="00B3056F">
        <w:rPr>
          <w:rFonts w:hint="eastAsia"/>
          <w:lang w:eastAsia="zh-CN"/>
        </w:rPr>
        <w:tab/>
      </w:r>
      <w:r w:rsidRPr="00B3056F">
        <w:rPr>
          <w:lang w:eastAsia="zh-CN"/>
        </w:rPr>
        <w:t>General</w:t>
      </w:r>
      <w:bookmarkEnd w:id="4160"/>
      <w:bookmarkEnd w:id="4161"/>
      <w:bookmarkEnd w:id="4162"/>
      <w:bookmarkEnd w:id="4163"/>
      <w:bookmarkEnd w:id="4164"/>
      <w:bookmarkEnd w:id="4165"/>
      <w:bookmarkEnd w:id="416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67" w:name="_Toc11338764"/>
      <w:bookmarkStart w:id="4168" w:name="_Toc27585468"/>
      <w:bookmarkStart w:id="4169" w:name="_Toc36457474"/>
      <w:bookmarkStart w:id="4170" w:name="_Toc45028391"/>
      <w:bookmarkStart w:id="4171" w:name="_Toc45029226"/>
      <w:bookmarkStart w:id="4172" w:name="_Toc51867989"/>
      <w:bookmarkStart w:id="4173" w:name="_Toc67681336"/>
      <w:r w:rsidRPr="00B3056F">
        <w:lastRenderedPageBreak/>
        <w:t>6.4.3</w:t>
      </w:r>
      <w:r w:rsidRPr="00B3056F">
        <w:tab/>
        <w:t>Resources</w:t>
      </w:r>
      <w:bookmarkEnd w:id="4167"/>
      <w:bookmarkEnd w:id="4168"/>
      <w:bookmarkEnd w:id="4169"/>
      <w:bookmarkEnd w:id="4170"/>
      <w:bookmarkEnd w:id="4171"/>
      <w:bookmarkEnd w:id="4172"/>
      <w:bookmarkEnd w:id="4173"/>
    </w:p>
    <w:p w14:paraId="29459558" w14:textId="77777777" w:rsidR="00EF45DA" w:rsidRPr="00B3056F" w:rsidRDefault="00EF45DA" w:rsidP="00EF45DA">
      <w:pPr>
        <w:pStyle w:val="Heading4"/>
      </w:pPr>
      <w:bookmarkStart w:id="4174" w:name="_Toc11338765"/>
      <w:bookmarkStart w:id="4175" w:name="_Toc27585469"/>
      <w:bookmarkStart w:id="4176" w:name="_Toc36457475"/>
      <w:bookmarkStart w:id="4177" w:name="_Toc45028392"/>
      <w:bookmarkStart w:id="4178" w:name="_Toc45029227"/>
      <w:bookmarkStart w:id="4179" w:name="_Toc51867990"/>
      <w:bookmarkStart w:id="4180" w:name="_Toc67681337"/>
      <w:r w:rsidRPr="00B3056F">
        <w:t>6.4.3.1</w:t>
      </w:r>
      <w:r w:rsidRPr="00B3056F">
        <w:tab/>
        <w:t>Overview</w:t>
      </w:r>
      <w:bookmarkEnd w:id="4174"/>
      <w:bookmarkEnd w:id="4175"/>
      <w:bookmarkEnd w:id="4176"/>
      <w:bookmarkEnd w:id="4177"/>
      <w:bookmarkEnd w:id="4178"/>
      <w:bookmarkEnd w:id="4179"/>
      <w:bookmarkEnd w:id="4180"/>
    </w:p>
    <w:p w14:paraId="6D7F2BDB" w14:textId="77777777" w:rsidR="00EF45DA" w:rsidRPr="00B3056F" w:rsidRDefault="00EF45DA" w:rsidP="00EF45DA">
      <w:pPr>
        <w:pStyle w:val="TH"/>
        <w:rPr>
          <w:lang w:val="en-US"/>
        </w:rPr>
      </w:pPr>
      <w:r w:rsidRPr="00B3056F">
        <w:object w:dxaOrig="8375" w:dyaOrig="4955" w14:anchorId="3CD04368">
          <v:shape id="_x0000_i1108" type="#_x0000_t75" style="width:307pt;height:180.5pt" o:ole="">
            <v:imagedata r:id="rId178" o:title=""/>
          </v:shape>
          <o:OLEObject Type="Embed" ProgID="Visio.Drawing.11" ShapeID="_x0000_i1108" DrawAspect="Content" ObjectID="_1678294245" r:id="rId179"/>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81" w:name="_Toc11338766"/>
      <w:bookmarkStart w:id="4182" w:name="_Toc27585470"/>
      <w:bookmarkStart w:id="4183" w:name="_Toc36457476"/>
      <w:bookmarkStart w:id="4184" w:name="_Toc45028393"/>
      <w:bookmarkStart w:id="4185" w:name="_Toc45029228"/>
      <w:bookmarkStart w:id="4186" w:name="_Toc51867991"/>
      <w:bookmarkStart w:id="4187" w:name="_Toc67681338"/>
      <w:r w:rsidRPr="00B3056F">
        <w:t>6.4.3.2</w:t>
      </w:r>
      <w:r w:rsidRPr="00B3056F">
        <w:tab/>
        <w:t>Resource: EeSubscriptions</w:t>
      </w:r>
      <w:bookmarkEnd w:id="4181"/>
      <w:bookmarkEnd w:id="4182"/>
      <w:r w:rsidRPr="00B3056F">
        <w:t xml:space="preserve"> (Collection)</w:t>
      </w:r>
      <w:bookmarkEnd w:id="4183"/>
      <w:bookmarkEnd w:id="4184"/>
      <w:bookmarkEnd w:id="4185"/>
      <w:bookmarkEnd w:id="4186"/>
      <w:bookmarkEnd w:id="4187"/>
    </w:p>
    <w:p w14:paraId="755F4A2E" w14:textId="77777777" w:rsidR="00EF45DA" w:rsidRPr="00B3056F" w:rsidRDefault="00EF45DA" w:rsidP="00EF45DA">
      <w:pPr>
        <w:pStyle w:val="Heading5"/>
      </w:pPr>
      <w:bookmarkStart w:id="4188" w:name="_Toc11338767"/>
      <w:bookmarkStart w:id="4189" w:name="_Toc27585471"/>
      <w:bookmarkStart w:id="4190" w:name="_Toc36457477"/>
      <w:bookmarkStart w:id="4191" w:name="_Toc45028394"/>
      <w:bookmarkStart w:id="4192" w:name="_Toc45029229"/>
      <w:bookmarkStart w:id="4193" w:name="_Toc51867992"/>
      <w:bookmarkStart w:id="4194" w:name="_Toc67681339"/>
      <w:r w:rsidRPr="00B3056F">
        <w:t>6.4.3.2.1</w:t>
      </w:r>
      <w:r w:rsidRPr="00B3056F">
        <w:tab/>
        <w:t>Description</w:t>
      </w:r>
      <w:bookmarkEnd w:id="4188"/>
      <w:bookmarkEnd w:id="4189"/>
      <w:bookmarkEnd w:id="4190"/>
      <w:bookmarkEnd w:id="4191"/>
      <w:bookmarkEnd w:id="4192"/>
      <w:bookmarkEnd w:id="4193"/>
      <w:bookmarkEnd w:id="419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95" w:name="_Toc11338768"/>
      <w:bookmarkStart w:id="4196" w:name="_Toc27585472"/>
      <w:bookmarkStart w:id="4197" w:name="_Toc36457478"/>
      <w:bookmarkStart w:id="4198" w:name="_Toc45028395"/>
      <w:bookmarkStart w:id="4199" w:name="_Toc45029230"/>
      <w:bookmarkStart w:id="4200" w:name="_Toc51867993"/>
      <w:bookmarkStart w:id="4201" w:name="_Toc67681340"/>
      <w:r w:rsidRPr="00B3056F">
        <w:t>6.4.3.2.2</w:t>
      </w:r>
      <w:r w:rsidRPr="00B3056F">
        <w:tab/>
        <w:t>Resource Definition</w:t>
      </w:r>
      <w:bookmarkEnd w:id="4195"/>
      <w:bookmarkEnd w:id="4196"/>
      <w:bookmarkEnd w:id="4197"/>
      <w:bookmarkEnd w:id="4198"/>
      <w:bookmarkEnd w:id="4199"/>
      <w:bookmarkEnd w:id="4200"/>
      <w:bookmarkEnd w:id="420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202" w:name="_Toc11338769"/>
      <w:bookmarkStart w:id="4203" w:name="_Toc27585473"/>
      <w:bookmarkStart w:id="4204" w:name="_Toc36457479"/>
      <w:bookmarkStart w:id="4205" w:name="_Toc45028396"/>
      <w:bookmarkStart w:id="4206" w:name="_Toc45029231"/>
      <w:bookmarkStart w:id="4207" w:name="_Toc51867994"/>
      <w:bookmarkStart w:id="4208" w:name="_Toc67681341"/>
      <w:r w:rsidRPr="00B3056F">
        <w:t>6.4.3.2.3</w:t>
      </w:r>
      <w:r w:rsidRPr="00B3056F">
        <w:tab/>
        <w:t>Resource Standard Methods</w:t>
      </w:r>
      <w:bookmarkEnd w:id="4202"/>
      <w:bookmarkEnd w:id="4203"/>
      <w:bookmarkEnd w:id="4204"/>
      <w:bookmarkEnd w:id="4205"/>
      <w:bookmarkEnd w:id="4206"/>
      <w:bookmarkEnd w:id="4207"/>
      <w:bookmarkEnd w:id="4208"/>
    </w:p>
    <w:p w14:paraId="2D7894E0" w14:textId="77777777" w:rsidR="00EF45DA" w:rsidRPr="00B3056F" w:rsidRDefault="00EF45DA" w:rsidP="00EF45DA">
      <w:pPr>
        <w:pStyle w:val="Heading6"/>
      </w:pPr>
      <w:bookmarkStart w:id="4209" w:name="_Toc11338770"/>
      <w:bookmarkStart w:id="4210" w:name="_Toc27585474"/>
      <w:bookmarkStart w:id="4211" w:name="_Toc36457480"/>
      <w:bookmarkStart w:id="4212" w:name="_Toc45028397"/>
      <w:bookmarkStart w:id="4213" w:name="_Toc45029232"/>
      <w:bookmarkStart w:id="4214" w:name="_Toc51867995"/>
      <w:bookmarkStart w:id="4215" w:name="_Toc67681342"/>
      <w:r w:rsidRPr="00B3056F">
        <w:t>6.4.3.2.3.1</w:t>
      </w:r>
      <w:r w:rsidRPr="00B3056F">
        <w:tab/>
        <w:t>POST</w:t>
      </w:r>
      <w:bookmarkEnd w:id="4209"/>
      <w:bookmarkEnd w:id="4210"/>
      <w:bookmarkEnd w:id="4211"/>
      <w:bookmarkEnd w:id="4212"/>
      <w:bookmarkEnd w:id="4213"/>
      <w:bookmarkEnd w:id="4214"/>
      <w:bookmarkEnd w:id="4215"/>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216" w:name="_Toc11338771"/>
      <w:bookmarkStart w:id="4217" w:name="_Toc27585475"/>
      <w:bookmarkStart w:id="4218" w:name="_Toc36457481"/>
      <w:bookmarkStart w:id="4219" w:name="_Toc45028398"/>
      <w:bookmarkStart w:id="4220" w:name="_Toc45029233"/>
      <w:bookmarkStart w:id="4221" w:name="_Toc51867996"/>
      <w:bookmarkStart w:id="4222" w:name="_Toc67681343"/>
      <w:r w:rsidRPr="00B3056F">
        <w:t>6.4.3.3</w:t>
      </w:r>
      <w:r w:rsidRPr="00B3056F">
        <w:tab/>
        <w:t>Resource: Individual subscription</w:t>
      </w:r>
      <w:bookmarkEnd w:id="4216"/>
      <w:bookmarkEnd w:id="4217"/>
      <w:r w:rsidRPr="00B3056F">
        <w:t xml:space="preserve"> (Document)</w:t>
      </w:r>
      <w:bookmarkEnd w:id="4218"/>
      <w:bookmarkEnd w:id="4219"/>
      <w:bookmarkEnd w:id="4220"/>
      <w:bookmarkEnd w:id="4221"/>
      <w:bookmarkEnd w:id="4222"/>
    </w:p>
    <w:p w14:paraId="3B7507E5" w14:textId="77777777" w:rsidR="00EF45DA" w:rsidRPr="00B3056F" w:rsidRDefault="00EF45DA" w:rsidP="00EF45DA">
      <w:pPr>
        <w:pStyle w:val="Heading5"/>
      </w:pPr>
      <w:bookmarkStart w:id="4223" w:name="_Toc11338772"/>
      <w:bookmarkStart w:id="4224" w:name="_Toc27585476"/>
      <w:bookmarkStart w:id="4225" w:name="_Toc36457482"/>
      <w:bookmarkStart w:id="4226" w:name="_Toc45028399"/>
      <w:bookmarkStart w:id="4227" w:name="_Toc45029234"/>
      <w:bookmarkStart w:id="4228" w:name="_Toc51867997"/>
      <w:bookmarkStart w:id="4229" w:name="_Toc67681344"/>
      <w:r w:rsidRPr="00B3056F">
        <w:t>6.4.3.3.1</w:t>
      </w:r>
      <w:r w:rsidRPr="00B3056F">
        <w:tab/>
        <w:t>Resource Definition</w:t>
      </w:r>
      <w:bookmarkEnd w:id="4223"/>
      <w:bookmarkEnd w:id="4224"/>
      <w:bookmarkEnd w:id="4225"/>
      <w:bookmarkEnd w:id="4226"/>
      <w:bookmarkEnd w:id="4227"/>
      <w:bookmarkEnd w:id="4228"/>
      <w:bookmarkEnd w:id="422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30" w:name="_Toc11338773"/>
      <w:bookmarkStart w:id="4231" w:name="_Toc27585477"/>
      <w:bookmarkStart w:id="4232" w:name="_Toc36457483"/>
      <w:bookmarkStart w:id="4233" w:name="_Toc45028400"/>
      <w:bookmarkStart w:id="4234" w:name="_Toc45029235"/>
      <w:bookmarkStart w:id="4235" w:name="_Toc51867998"/>
      <w:bookmarkStart w:id="4236" w:name="_Toc67681345"/>
      <w:r w:rsidRPr="00B3056F">
        <w:t>6.4.3.3.2</w:t>
      </w:r>
      <w:r w:rsidRPr="00B3056F">
        <w:tab/>
        <w:t>Resource Standard Methods</w:t>
      </w:r>
      <w:bookmarkEnd w:id="4230"/>
      <w:bookmarkEnd w:id="4231"/>
      <w:bookmarkEnd w:id="4232"/>
      <w:bookmarkEnd w:id="4233"/>
      <w:bookmarkEnd w:id="4234"/>
      <w:bookmarkEnd w:id="4235"/>
      <w:bookmarkEnd w:id="4236"/>
    </w:p>
    <w:p w14:paraId="4A114042" w14:textId="77777777" w:rsidR="00EF45DA" w:rsidRPr="00B3056F" w:rsidRDefault="00EF45DA" w:rsidP="00EF45DA">
      <w:pPr>
        <w:pStyle w:val="Heading6"/>
      </w:pPr>
      <w:bookmarkStart w:id="4237" w:name="_Toc11338774"/>
      <w:bookmarkStart w:id="4238" w:name="_Toc27585478"/>
      <w:bookmarkStart w:id="4239" w:name="_Toc36457484"/>
      <w:bookmarkStart w:id="4240" w:name="_Toc45028401"/>
      <w:bookmarkStart w:id="4241" w:name="_Toc45029236"/>
      <w:bookmarkStart w:id="4242" w:name="_Toc51867999"/>
      <w:bookmarkStart w:id="4243" w:name="_Toc67681346"/>
      <w:r w:rsidRPr="00B3056F">
        <w:t>6.4.3.3.2.1</w:t>
      </w:r>
      <w:r w:rsidRPr="00B3056F">
        <w:tab/>
        <w:t>DELETE</w:t>
      </w:r>
      <w:bookmarkEnd w:id="4237"/>
      <w:bookmarkEnd w:id="4238"/>
      <w:bookmarkEnd w:id="4239"/>
      <w:bookmarkEnd w:id="4240"/>
      <w:bookmarkEnd w:id="4241"/>
      <w:bookmarkEnd w:id="4242"/>
      <w:bookmarkEnd w:id="4243"/>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4244" w:name="_Toc11338775"/>
      <w:bookmarkStart w:id="4245" w:name="_Toc27585479"/>
      <w:bookmarkStart w:id="4246" w:name="_Toc36457485"/>
      <w:bookmarkStart w:id="4247" w:name="_Toc45028402"/>
      <w:bookmarkStart w:id="4248" w:name="_Toc45029237"/>
      <w:bookmarkStart w:id="4249" w:name="_Toc51868000"/>
      <w:bookmarkStart w:id="4250" w:name="_Toc67681347"/>
      <w:r w:rsidRPr="00B3056F">
        <w:t>6.4.3.3.2.2</w:t>
      </w:r>
      <w:r w:rsidRPr="00B3056F">
        <w:tab/>
        <w:t>PATCH</w:t>
      </w:r>
      <w:bookmarkEnd w:id="4244"/>
      <w:bookmarkEnd w:id="4245"/>
      <w:bookmarkEnd w:id="4246"/>
      <w:bookmarkEnd w:id="4247"/>
      <w:bookmarkEnd w:id="4248"/>
      <w:bookmarkEnd w:id="4249"/>
      <w:bookmarkEnd w:id="4250"/>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51" w:name="_Toc11338776"/>
      <w:bookmarkStart w:id="4252" w:name="_Toc27585480"/>
      <w:bookmarkStart w:id="4253" w:name="_Toc36457486"/>
      <w:bookmarkStart w:id="4254" w:name="_Toc45028403"/>
      <w:bookmarkStart w:id="4255" w:name="_Toc45029238"/>
      <w:bookmarkStart w:id="4256" w:name="_Toc51868001"/>
      <w:bookmarkStart w:id="4257" w:name="_Toc67681348"/>
      <w:r w:rsidRPr="00B3056F">
        <w:t>6.4.4</w:t>
      </w:r>
      <w:r w:rsidRPr="00B3056F">
        <w:tab/>
        <w:t>Custom Operations without associated resources</w:t>
      </w:r>
      <w:bookmarkEnd w:id="4251"/>
      <w:bookmarkEnd w:id="4252"/>
      <w:bookmarkEnd w:id="4253"/>
      <w:bookmarkEnd w:id="4254"/>
      <w:bookmarkEnd w:id="4255"/>
      <w:bookmarkEnd w:id="4256"/>
      <w:bookmarkEnd w:id="4257"/>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258" w:name="_Toc11338777"/>
      <w:bookmarkStart w:id="4259" w:name="_Toc27585481"/>
      <w:bookmarkStart w:id="4260" w:name="_Toc36457487"/>
      <w:bookmarkStart w:id="4261" w:name="_Toc45028404"/>
      <w:bookmarkStart w:id="4262" w:name="_Toc45029239"/>
      <w:bookmarkStart w:id="4263" w:name="_Toc51868002"/>
      <w:bookmarkStart w:id="4264" w:name="_Toc67681349"/>
      <w:r w:rsidRPr="00B3056F">
        <w:t>6.4.5</w:t>
      </w:r>
      <w:r w:rsidRPr="00B3056F">
        <w:tab/>
        <w:t>Notifications</w:t>
      </w:r>
      <w:bookmarkEnd w:id="4258"/>
      <w:bookmarkEnd w:id="4259"/>
      <w:bookmarkEnd w:id="4260"/>
      <w:bookmarkEnd w:id="4261"/>
      <w:bookmarkEnd w:id="4262"/>
      <w:bookmarkEnd w:id="4263"/>
      <w:bookmarkEnd w:id="4264"/>
    </w:p>
    <w:p w14:paraId="6FC5E9DC" w14:textId="77777777" w:rsidR="00EF45DA" w:rsidRPr="00B3056F" w:rsidRDefault="00EF45DA" w:rsidP="00EF45DA">
      <w:pPr>
        <w:pStyle w:val="Heading4"/>
      </w:pPr>
      <w:bookmarkStart w:id="4265" w:name="_Toc11338778"/>
      <w:bookmarkStart w:id="4266" w:name="_Toc27585482"/>
      <w:bookmarkStart w:id="4267" w:name="_Toc36457488"/>
      <w:bookmarkStart w:id="4268" w:name="_Toc45028405"/>
      <w:bookmarkStart w:id="4269" w:name="_Toc45029240"/>
      <w:bookmarkStart w:id="4270" w:name="_Toc51868003"/>
      <w:bookmarkStart w:id="4271" w:name="_Toc67681350"/>
      <w:r w:rsidRPr="00B3056F">
        <w:t>6.4.5.1</w:t>
      </w:r>
      <w:r w:rsidRPr="00B3056F">
        <w:tab/>
        <w:t>General</w:t>
      </w:r>
      <w:bookmarkEnd w:id="4265"/>
      <w:bookmarkEnd w:id="4266"/>
      <w:bookmarkEnd w:id="4267"/>
      <w:bookmarkEnd w:id="4268"/>
      <w:bookmarkEnd w:id="4269"/>
      <w:bookmarkEnd w:id="4270"/>
      <w:bookmarkEnd w:id="4271"/>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72" w:name="_Toc11338779"/>
      <w:bookmarkStart w:id="4273" w:name="_Toc27585483"/>
      <w:bookmarkStart w:id="4274" w:name="_Toc36457489"/>
      <w:bookmarkStart w:id="4275" w:name="_Toc45028406"/>
      <w:bookmarkStart w:id="4276" w:name="_Toc45029241"/>
      <w:bookmarkStart w:id="4277" w:name="_Toc51868004"/>
      <w:bookmarkStart w:id="4278" w:name="_Toc67681351"/>
      <w:r w:rsidRPr="00B3056F">
        <w:t>6.4.5.2</w:t>
      </w:r>
      <w:r w:rsidRPr="00B3056F">
        <w:tab/>
        <w:t>Event Occurrence Notification</w:t>
      </w:r>
      <w:bookmarkEnd w:id="4272"/>
      <w:bookmarkEnd w:id="4273"/>
      <w:bookmarkEnd w:id="4274"/>
      <w:bookmarkEnd w:id="4275"/>
      <w:bookmarkEnd w:id="4276"/>
      <w:bookmarkEnd w:id="4277"/>
      <w:bookmarkEnd w:id="4278"/>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79" w:name="_Toc11338780"/>
      <w:bookmarkStart w:id="4280" w:name="_Toc27585484"/>
      <w:bookmarkStart w:id="4281" w:name="_Toc36457490"/>
      <w:bookmarkStart w:id="4282" w:name="_Toc45028407"/>
      <w:bookmarkStart w:id="4283" w:name="_Toc45029242"/>
      <w:bookmarkStart w:id="4284" w:name="_Toc51868005"/>
      <w:bookmarkStart w:id="4285" w:name="_Toc67681352"/>
      <w:r w:rsidRPr="00B3056F">
        <w:t>6.4.6</w:t>
      </w:r>
      <w:r w:rsidRPr="00B3056F">
        <w:tab/>
        <w:t>Data Model</w:t>
      </w:r>
      <w:bookmarkEnd w:id="4279"/>
      <w:bookmarkEnd w:id="4280"/>
      <w:bookmarkEnd w:id="4281"/>
      <w:bookmarkEnd w:id="4282"/>
      <w:bookmarkEnd w:id="4283"/>
      <w:bookmarkEnd w:id="4284"/>
      <w:bookmarkEnd w:id="4285"/>
    </w:p>
    <w:p w14:paraId="43D55287" w14:textId="77777777" w:rsidR="00EF45DA" w:rsidRPr="00B3056F" w:rsidRDefault="00EF45DA" w:rsidP="00EF45DA">
      <w:pPr>
        <w:pStyle w:val="Heading4"/>
      </w:pPr>
      <w:bookmarkStart w:id="4286" w:name="_Toc11338781"/>
      <w:bookmarkStart w:id="4287" w:name="_Toc27585485"/>
      <w:bookmarkStart w:id="4288" w:name="_Toc36457491"/>
      <w:bookmarkStart w:id="4289" w:name="_Toc45028408"/>
      <w:bookmarkStart w:id="4290" w:name="_Toc45029243"/>
      <w:bookmarkStart w:id="4291" w:name="_Toc51868006"/>
      <w:bookmarkStart w:id="4292" w:name="_Toc67681353"/>
      <w:r w:rsidRPr="00B3056F">
        <w:t>6.4.6.1</w:t>
      </w:r>
      <w:r w:rsidRPr="00B3056F">
        <w:tab/>
        <w:t>General</w:t>
      </w:r>
      <w:bookmarkEnd w:id="4286"/>
      <w:bookmarkEnd w:id="4287"/>
      <w:bookmarkEnd w:id="4288"/>
      <w:bookmarkEnd w:id="4289"/>
      <w:bookmarkEnd w:id="4290"/>
      <w:bookmarkEnd w:id="4291"/>
      <w:bookmarkEnd w:id="4292"/>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2144"/>
        <w:gridCol w:w="5033"/>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8"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8"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8"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4E3A0D">
        <w:trPr>
          <w:jc w:val="center"/>
        </w:trPr>
        <w:tc>
          <w:tcPr>
            <w:tcW w:w="1952"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8"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93" w:name="_Toc11338782"/>
      <w:bookmarkStart w:id="4294" w:name="_Toc27585486"/>
      <w:bookmarkStart w:id="4295" w:name="_Toc36457492"/>
      <w:bookmarkStart w:id="4296" w:name="_Toc45028409"/>
      <w:bookmarkStart w:id="4297" w:name="_Toc45029244"/>
      <w:bookmarkStart w:id="4298" w:name="_Toc51868007"/>
      <w:bookmarkStart w:id="4299" w:name="_Toc67681354"/>
      <w:r w:rsidRPr="00B3056F">
        <w:rPr>
          <w:lang w:val="en-US"/>
        </w:rPr>
        <w:t>6.4.6.2</w:t>
      </w:r>
      <w:r w:rsidRPr="00B3056F">
        <w:rPr>
          <w:lang w:val="en-US"/>
        </w:rPr>
        <w:tab/>
        <w:t>Structured data types</w:t>
      </w:r>
      <w:bookmarkEnd w:id="4293"/>
      <w:bookmarkEnd w:id="4294"/>
      <w:bookmarkEnd w:id="4295"/>
      <w:bookmarkEnd w:id="4296"/>
      <w:bookmarkEnd w:id="4297"/>
      <w:bookmarkEnd w:id="4298"/>
      <w:bookmarkEnd w:id="4299"/>
    </w:p>
    <w:p w14:paraId="2E5EBE06" w14:textId="77777777" w:rsidR="00EF45DA" w:rsidRPr="00B3056F" w:rsidRDefault="00EF45DA" w:rsidP="00EF45DA">
      <w:pPr>
        <w:pStyle w:val="Heading5"/>
      </w:pPr>
      <w:bookmarkStart w:id="4300" w:name="_Toc11338783"/>
      <w:bookmarkStart w:id="4301" w:name="_Toc27585487"/>
      <w:bookmarkStart w:id="4302" w:name="_Toc36457493"/>
      <w:bookmarkStart w:id="4303" w:name="_Toc45028410"/>
      <w:bookmarkStart w:id="4304" w:name="_Toc45029245"/>
      <w:bookmarkStart w:id="4305" w:name="_Toc51868008"/>
      <w:bookmarkStart w:id="4306" w:name="_Toc67681355"/>
      <w:r w:rsidRPr="00B3056F">
        <w:t>6.4.6.2.1</w:t>
      </w:r>
      <w:r w:rsidRPr="00B3056F">
        <w:tab/>
        <w:t>Introduction</w:t>
      </w:r>
      <w:bookmarkEnd w:id="4300"/>
      <w:bookmarkEnd w:id="4301"/>
      <w:bookmarkEnd w:id="4302"/>
      <w:bookmarkEnd w:id="4303"/>
      <w:bookmarkEnd w:id="4304"/>
      <w:bookmarkEnd w:id="4305"/>
      <w:bookmarkEnd w:id="4306"/>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307" w:name="_Toc11338784"/>
      <w:bookmarkStart w:id="4308" w:name="_Toc27585488"/>
      <w:bookmarkStart w:id="4309" w:name="_Toc36457494"/>
      <w:bookmarkStart w:id="4310" w:name="_Toc45028411"/>
      <w:bookmarkStart w:id="4311" w:name="_Toc45029246"/>
      <w:bookmarkStart w:id="4312" w:name="_Toc51868009"/>
      <w:bookmarkStart w:id="4313" w:name="_Toc67681356"/>
      <w:r w:rsidRPr="00B3056F">
        <w:lastRenderedPageBreak/>
        <w:t>6.4.6.2.2</w:t>
      </w:r>
      <w:r w:rsidRPr="00B3056F">
        <w:tab/>
        <w:t>Type: EeSubscription</w:t>
      </w:r>
      <w:bookmarkEnd w:id="4307"/>
      <w:bookmarkEnd w:id="4308"/>
      <w:bookmarkEnd w:id="4309"/>
      <w:bookmarkEnd w:id="4310"/>
      <w:bookmarkEnd w:id="4311"/>
      <w:bookmarkEnd w:id="4312"/>
      <w:bookmarkEnd w:id="4313"/>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314" w:name="_Toc11338785"/>
      <w:bookmarkStart w:id="4315" w:name="_Toc27585489"/>
      <w:bookmarkStart w:id="4316" w:name="_Toc36457495"/>
      <w:bookmarkStart w:id="4317" w:name="_Toc45028412"/>
      <w:bookmarkStart w:id="4318" w:name="_Toc45029247"/>
      <w:bookmarkStart w:id="4319" w:name="_Toc51868010"/>
      <w:bookmarkStart w:id="4320" w:name="_Toc67681357"/>
      <w:r w:rsidRPr="00B3056F">
        <w:lastRenderedPageBreak/>
        <w:t>6.4.6.2.3</w:t>
      </w:r>
      <w:r w:rsidRPr="00B3056F">
        <w:tab/>
        <w:t>Type: MonitoringConfiguration</w:t>
      </w:r>
      <w:bookmarkEnd w:id="4314"/>
      <w:bookmarkEnd w:id="4315"/>
      <w:bookmarkEnd w:id="4316"/>
      <w:bookmarkEnd w:id="4317"/>
      <w:bookmarkEnd w:id="4318"/>
      <w:bookmarkEnd w:id="4319"/>
      <w:bookmarkEnd w:id="4320"/>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21" w:name="_Toc11338786"/>
      <w:bookmarkStart w:id="4322" w:name="_Toc27585490"/>
      <w:bookmarkStart w:id="4323" w:name="_Toc36457496"/>
      <w:bookmarkStart w:id="4324" w:name="_Toc45028413"/>
      <w:bookmarkStart w:id="4325" w:name="_Toc45029248"/>
      <w:bookmarkStart w:id="4326" w:name="_Toc51868011"/>
      <w:bookmarkStart w:id="4327" w:name="_Toc67681358"/>
      <w:r w:rsidRPr="00B3056F">
        <w:t>6.4.6.2.4</w:t>
      </w:r>
      <w:r w:rsidRPr="00B3056F">
        <w:tab/>
        <w:t>Type: MonitoringReport</w:t>
      </w:r>
      <w:bookmarkEnd w:id="4321"/>
      <w:bookmarkEnd w:id="4322"/>
      <w:bookmarkEnd w:id="4323"/>
      <w:bookmarkEnd w:id="4324"/>
      <w:bookmarkEnd w:id="4325"/>
      <w:bookmarkEnd w:id="4326"/>
      <w:bookmarkEnd w:id="4327"/>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28" w:name="_Toc11338787"/>
      <w:bookmarkStart w:id="4329" w:name="_Toc27585491"/>
      <w:bookmarkStart w:id="4330" w:name="_Toc36457497"/>
      <w:bookmarkStart w:id="4331" w:name="_Toc45028414"/>
      <w:bookmarkStart w:id="4332" w:name="_Toc45029249"/>
      <w:bookmarkStart w:id="4333" w:name="_Toc51868012"/>
      <w:bookmarkStart w:id="4334" w:name="_Toc67681359"/>
      <w:r w:rsidRPr="00B3056F">
        <w:t>6.4.6.2.5</w:t>
      </w:r>
      <w:r w:rsidRPr="00B3056F">
        <w:tab/>
        <w:t>Type: Report</w:t>
      </w:r>
      <w:bookmarkEnd w:id="4328"/>
      <w:bookmarkEnd w:id="4329"/>
      <w:bookmarkEnd w:id="4330"/>
      <w:bookmarkEnd w:id="4331"/>
      <w:bookmarkEnd w:id="4332"/>
      <w:bookmarkEnd w:id="4333"/>
      <w:bookmarkEnd w:id="4334"/>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35" w:name="_Toc11338788"/>
      <w:bookmarkStart w:id="4336" w:name="_Toc27585492"/>
      <w:bookmarkStart w:id="4337" w:name="_Toc36457498"/>
      <w:bookmarkStart w:id="4338" w:name="_Toc45028415"/>
      <w:bookmarkStart w:id="4339" w:name="_Toc45029250"/>
      <w:bookmarkStart w:id="4340" w:name="_Toc51868013"/>
      <w:bookmarkStart w:id="4341" w:name="_Toc67681360"/>
      <w:r w:rsidRPr="00B3056F">
        <w:lastRenderedPageBreak/>
        <w:t>6.4.6.2.6</w:t>
      </w:r>
      <w:r w:rsidRPr="00B3056F">
        <w:tab/>
        <w:t>Type: ReportingOptions</w:t>
      </w:r>
      <w:bookmarkEnd w:id="4335"/>
      <w:bookmarkEnd w:id="4336"/>
      <w:bookmarkEnd w:id="4337"/>
      <w:bookmarkEnd w:id="4338"/>
      <w:bookmarkEnd w:id="4339"/>
      <w:bookmarkEnd w:id="4340"/>
      <w:bookmarkEnd w:id="4341"/>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42" w:name="_Toc11338789"/>
      <w:bookmarkStart w:id="4343" w:name="_Toc27585493"/>
      <w:bookmarkStart w:id="4344" w:name="_Toc36457499"/>
      <w:bookmarkStart w:id="4345" w:name="_Toc45028416"/>
      <w:bookmarkStart w:id="4346" w:name="_Toc45029251"/>
      <w:bookmarkStart w:id="4347" w:name="_Toc51868014"/>
      <w:bookmarkStart w:id="4348" w:name="_Toc67681361"/>
      <w:r w:rsidRPr="00B3056F">
        <w:t>6.4.6.2.7</w:t>
      </w:r>
      <w:r w:rsidRPr="00B3056F">
        <w:tab/>
        <w:t>Type: ChangeOfSupiPeiAssociationReport</w:t>
      </w:r>
      <w:bookmarkEnd w:id="4342"/>
      <w:bookmarkEnd w:id="4343"/>
      <w:bookmarkEnd w:id="4344"/>
      <w:bookmarkEnd w:id="4345"/>
      <w:bookmarkEnd w:id="4346"/>
      <w:bookmarkEnd w:id="4347"/>
      <w:bookmarkEnd w:id="4348"/>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49" w:name="_Toc11338790"/>
      <w:bookmarkStart w:id="4350" w:name="_Toc27585494"/>
      <w:bookmarkStart w:id="4351" w:name="_Toc36457500"/>
      <w:bookmarkStart w:id="4352" w:name="_Toc45028417"/>
      <w:bookmarkStart w:id="4353" w:name="_Toc45029252"/>
      <w:bookmarkStart w:id="4354" w:name="_Toc51868015"/>
      <w:bookmarkStart w:id="4355" w:name="_Toc67681362"/>
      <w:r w:rsidRPr="00B3056F">
        <w:t>6.4.6.2.8</w:t>
      </w:r>
      <w:r w:rsidRPr="00B3056F">
        <w:tab/>
        <w:t>Type: RoamingStatusReport</w:t>
      </w:r>
      <w:bookmarkEnd w:id="4349"/>
      <w:bookmarkEnd w:id="4350"/>
      <w:bookmarkEnd w:id="4351"/>
      <w:bookmarkEnd w:id="4352"/>
      <w:bookmarkEnd w:id="4353"/>
      <w:bookmarkEnd w:id="4354"/>
      <w:bookmarkEnd w:id="4355"/>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56" w:name="_Toc11338791"/>
      <w:bookmarkStart w:id="4357" w:name="_Toc27585495"/>
      <w:bookmarkStart w:id="4358" w:name="_Toc36457501"/>
      <w:bookmarkStart w:id="4359" w:name="_Toc45028418"/>
      <w:bookmarkStart w:id="4360" w:name="_Toc45029253"/>
      <w:bookmarkStart w:id="4361" w:name="_Toc51868016"/>
      <w:bookmarkStart w:id="4362" w:name="_Toc67681363"/>
      <w:r w:rsidRPr="00B3056F">
        <w:lastRenderedPageBreak/>
        <w:t>6.4.6.2.9</w:t>
      </w:r>
      <w:r w:rsidRPr="00B3056F">
        <w:tab/>
        <w:t>Type: CreatedEeSubscription</w:t>
      </w:r>
      <w:bookmarkEnd w:id="4356"/>
      <w:bookmarkEnd w:id="4357"/>
      <w:bookmarkEnd w:id="4358"/>
      <w:bookmarkEnd w:id="4359"/>
      <w:bookmarkEnd w:id="4360"/>
      <w:bookmarkEnd w:id="4361"/>
      <w:bookmarkEnd w:id="4362"/>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8355960"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 and directly notified to the NF consumer, 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63" w:name="_Toc11338792"/>
      <w:bookmarkStart w:id="4364" w:name="_Toc27585496"/>
      <w:bookmarkStart w:id="4365" w:name="_Toc36457502"/>
      <w:bookmarkStart w:id="4366" w:name="_Toc45028419"/>
      <w:bookmarkStart w:id="4367" w:name="_Toc45029254"/>
      <w:bookmarkStart w:id="4368" w:name="_Toc51868017"/>
      <w:bookmarkStart w:id="4369" w:name="_Hlk524598209"/>
      <w:bookmarkStart w:id="4370" w:name="_Toc67681364"/>
      <w:r w:rsidRPr="00B3056F">
        <w:t>6.4.6.2.10</w:t>
      </w:r>
      <w:r w:rsidRPr="00B3056F">
        <w:tab/>
        <w:t>Type: LocationReportingConfiguration</w:t>
      </w:r>
      <w:bookmarkEnd w:id="4363"/>
      <w:bookmarkEnd w:id="4364"/>
      <w:bookmarkEnd w:id="4365"/>
      <w:bookmarkEnd w:id="4366"/>
      <w:bookmarkEnd w:id="4367"/>
      <w:bookmarkEnd w:id="4368"/>
      <w:bookmarkEnd w:id="4370"/>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71" w:name="_Toc11338793"/>
      <w:bookmarkStart w:id="4372" w:name="_Toc27585497"/>
      <w:bookmarkStart w:id="4373" w:name="_Toc36457503"/>
      <w:bookmarkStart w:id="4374" w:name="_Toc45028420"/>
      <w:bookmarkStart w:id="4375" w:name="_Toc45029255"/>
      <w:bookmarkStart w:id="4376" w:name="_Toc51868018"/>
      <w:bookmarkStart w:id="4377" w:name="_Toc67681365"/>
      <w:bookmarkEnd w:id="4369"/>
      <w:r w:rsidRPr="00B3056F">
        <w:t>6.4.6.2.11</w:t>
      </w:r>
      <w:r w:rsidRPr="00B3056F">
        <w:tab/>
      </w:r>
      <w:bookmarkStart w:id="4378" w:name="_Hlk6660641"/>
      <w:r w:rsidRPr="00B3056F">
        <w:t>Type: CnTypeChangeReport</w:t>
      </w:r>
      <w:bookmarkEnd w:id="4371"/>
      <w:bookmarkEnd w:id="4372"/>
      <w:bookmarkEnd w:id="4373"/>
      <w:bookmarkEnd w:id="4374"/>
      <w:bookmarkEnd w:id="4375"/>
      <w:bookmarkEnd w:id="4376"/>
      <w:bookmarkEnd w:id="4377"/>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4378"/>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79" w:name="_Toc27585498"/>
      <w:bookmarkStart w:id="4380" w:name="_Toc36457504"/>
      <w:bookmarkStart w:id="4381" w:name="_Toc45028421"/>
      <w:bookmarkStart w:id="4382" w:name="_Toc45029256"/>
      <w:bookmarkStart w:id="4383" w:name="_Toc51868019"/>
      <w:bookmarkStart w:id="4384" w:name="_Toc11338794"/>
      <w:bookmarkStart w:id="4385" w:name="_Toc67681366"/>
      <w:r w:rsidRPr="00B3056F">
        <w:lastRenderedPageBreak/>
        <w:t>6.4.6.2.12</w:t>
      </w:r>
      <w:r w:rsidRPr="00B3056F">
        <w:tab/>
        <w:t>Type: ReachabilityForSmsReport</w:t>
      </w:r>
      <w:bookmarkEnd w:id="4379"/>
      <w:bookmarkEnd w:id="4380"/>
      <w:bookmarkEnd w:id="4381"/>
      <w:bookmarkEnd w:id="4382"/>
      <w:bookmarkEnd w:id="4383"/>
      <w:bookmarkEnd w:id="4385"/>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86" w:name="_Toc27585499"/>
      <w:bookmarkStart w:id="4387" w:name="_Toc36457505"/>
      <w:bookmarkStart w:id="4388" w:name="_Toc45028422"/>
      <w:bookmarkStart w:id="4389" w:name="_Toc45029257"/>
      <w:bookmarkStart w:id="4390" w:name="_Toc51868020"/>
      <w:bookmarkStart w:id="4391" w:name="_Toc67681367"/>
      <w:r w:rsidRPr="00B3056F">
        <w:t>6.4.6.2.13</w:t>
      </w:r>
      <w:r w:rsidRPr="00B3056F">
        <w:tab/>
        <w:t>Type: DatalinkReportingConfiguration</w:t>
      </w:r>
      <w:bookmarkEnd w:id="4386"/>
      <w:bookmarkEnd w:id="4387"/>
      <w:bookmarkEnd w:id="4388"/>
      <w:bookmarkEnd w:id="4389"/>
      <w:bookmarkEnd w:id="4390"/>
      <w:bookmarkEnd w:id="4391"/>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92" w:name="_Toc36457506"/>
      <w:bookmarkStart w:id="4393" w:name="_Toc45028423"/>
      <w:bookmarkStart w:id="4394" w:name="_Toc45029258"/>
      <w:bookmarkStart w:id="4395" w:name="_Toc51868021"/>
      <w:bookmarkStart w:id="4396" w:name="_Toc27585500"/>
      <w:bookmarkStart w:id="4397" w:name="_Toc67681368"/>
      <w:r w:rsidRPr="00B3056F">
        <w:t>6.4.6.2.14</w:t>
      </w:r>
      <w:r w:rsidRPr="00B3056F">
        <w:tab/>
        <w:t xml:space="preserve">Type: </w:t>
      </w:r>
      <w:r w:rsidRPr="00B3056F">
        <w:rPr>
          <w:rFonts w:hint="eastAsia"/>
          <w:lang w:eastAsia="zh-CN"/>
        </w:rPr>
        <w:t>CmInfoReport</w:t>
      </w:r>
      <w:bookmarkEnd w:id="4392"/>
      <w:bookmarkEnd w:id="4393"/>
      <w:bookmarkEnd w:id="4394"/>
      <w:bookmarkEnd w:id="4395"/>
      <w:bookmarkEnd w:id="4397"/>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98" w:name="_Toc45028424"/>
      <w:bookmarkStart w:id="4399" w:name="_Toc45029259"/>
      <w:bookmarkStart w:id="4400" w:name="_Toc51868022"/>
      <w:bookmarkStart w:id="4401" w:name="_Toc36457507"/>
      <w:bookmarkStart w:id="4402" w:name="_Toc67681369"/>
      <w:r>
        <w:t>6.4.6.2.</w:t>
      </w:r>
      <w:r w:rsidR="00D20CE2">
        <w:t>15</w:t>
      </w:r>
      <w:r>
        <w:tab/>
        <w:t>Type: LossConnectivityCfg</w:t>
      </w:r>
      <w:bookmarkEnd w:id="4398"/>
      <w:bookmarkEnd w:id="4399"/>
      <w:bookmarkEnd w:id="4400"/>
      <w:bookmarkEnd w:id="4402"/>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403" w:name="_Toc45028425"/>
      <w:bookmarkStart w:id="4404" w:name="_Toc45029260"/>
      <w:bookmarkStart w:id="4405" w:name="_Toc51868023"/>
      <w:bookmarkStart w:id="4406" w:name="_Toc67681370"/>
      <w:r>
        <w:lastRenderedPageBreak/>
        <w:t>6.4.6.2.</w:t>
      </w:r>
      <w:r w:rsidR="00D60FFE">
        <w:t>16</w:t>
      </w:r>
      <w:r>
        <w:tab/>
        <w:t xml:space="preserve">Type: </w:t>
      </w:r>
      <w:r w:rsidRPr="000D000E">
        <w:t>PduSessionStatusCfg</w:t>
      </w:r>
      <w:bookmarkEnd w:id="4406"/>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4F1A4367" w14:textId="77777777" w:rsidR="00EF45DA" w:rsidRPr="00B3056F" w:rsidRDefault="00EF45DA" w:rsidP="00EF45DA">
      <w:pPr>
        <w:pStyle w:val="Heading4"/>
        <w:rPr>
          <w:lang w:val="en-US"/>
        </w:rPr>
      </w:pPr>
      <w:bookmarkStart w:id="4407" w:name="_Toc67681371"/>
      <w:r w:rsidRPr="00B3056F">
        <w:rPr>
          <w:lang w:val="en-US"/>
        </w:rPr>
        <w:t>6.4.6.3</w:t>
      </w:r>
      <w:r w:rsidRPr="00B3056F">
        <w:rPr>
          <w:lang w:val="en-US"/>
        </w:rPr>
        <w:tab/>
        <w:t>Simple data types and enumerations</w:t>
      </w:r>
      <w:bookmarkEnd w:id="4384"/>
      <w:bookmarkEnd w:id="4396"/>
      <w:bookmarkEnd w:id="4401"/>
      <w:bookmarkEnd w:id="4403"/>
      <w:bookmarkEnd w:id="4404"/>
      <w:bookmarkEnd w:id="4405"/>
      <w:bookmarkEnd w:id="4407"/>
    </w:p>
    <w:p w14:paraId="3D98AD4C" w14:textId="77777777" w:rsidR="00EF45DA" w:rsidRPr="00B3056F" w:rsidRDefault="00EF45DA" w:rsidP="00EF45DA">
      <w:pPr>
        <w:pStyle w:val="Heading5"/>
      </w:pPr>
      <w:bookmarkStart w:id="4408" w:name="_Toc11338795"/>
      <w:bookmarkStart w:id="4409" w:name="_Toc27585501"/>
      <w:bookmarkStart w:id="4410" w:name="_Toc36457508"/>
      <w:bookmarkStart w:id="4411" w:name="_Toc45028426"/>
      <w:bookmarkStart w:id="4412" w:name="_Toc45029261"/>
      <w:bookmarkStart w:id="4413" w:name="_Toc51868024"/>
      <w:bookmarkStart w:id="4414" w:name="_Toc67681372"/>
      <w:r w:rsidRPr="00B3056F">
        <w:t>6.4.6.3.1</w:t>
      </w:r>
      <w:r w:rsidRPr="00B3056F">
        <w:tab/>
        <w:t>Introduction</w:t>
      </w:r>
      <w:bookmarkEnd w:id="4408"/>
      <w:bookmarkEnd w:id="4409"/>
      <w:bookmarkEnd w:id="4410"/>
      <w:bookmarkEnd w:id="4411"/>
      <w:bookmarkEnd w:id="4412"/>
      <w:bookmarkEnd w:id="4413"/>
      <w:bookmarkEnd w:id="441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415" w:name="_Toc11338796"/>
      <w:bookmarkStart w:id="4416" w:name="_Toc27585502"/>
      <w:bookmarkStart w:id="4417" w:name="_Toc36457509"/>
      <w:bookmarkStart w:id="4418" w:name="_Toc45028427"/>
      <w:bookmarkStart w:id="4419" w:name="_Toc45029262"/>
      <w:bookmarkStart w:id="4420" w:name="_Toc51868025"/>
      <w:bookmarkStart w:id="4421" w:name="_Toc67681373"/>
      <w:r w:rsidRPr="00B3056F">
        <w:t>6.4.6.3.2</w:t>
      </w:r>
      <w:r w:rsidRPr="00B3056F">
        <w:tab/>
        <w:t>Simple data types</w:t>
      </w:r>
      <w:bookmarkEnd w:id="4415"/>
      <w:bookmarkEnd w:id="4416"/>
      <w:bookmarkEnd w:id="4417"/>
      <w:bookmarkEnd w:id="4418"/>
      <w:bookmarkEnd w:id="4419"/>
      <w:bookmarkEnd w:id="4420"/>
      <w:bookmarkEnd w:id="442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3F70CCA7" w:rsidR="00A20A24" w:rsidRDefault="00EF45DA" w:rsidP="00A20A24">
            <w:pPr>
              <w:pStyle w:val="TAL"/>
            </w:pPr>
            <w:r w:rsidRPr="00B3056F">
              <w:t>ReferenceId is used as key in a map of MonitoringConfigurations; see clause 6.4.6.2.2.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22" w:name="_Toc11338797"/>
      <w:bookmarkStart w:id="4423" w:name="_Toc27585503"/>
      <w:bookmarkStart w:id="4424" w:name="_Toc36457510"/>
      <w:bookmarkStart w:id="4425" w:name="_Toc45028428"/>
      <w:bookmarkStart w:id="4426" w:name="_Toc45029263"/>
      <w:bookmarkStart w:id="4427" w:name="_Toc51868026"/>
      <w:bookmarkStart w:id="4428" w:name="_Toc67681374"/>
      <w:r w:rsidRPr="00B3056F">
        <w:lastRenderedPageBreak/>
        <w:t>6.4.6.3.3</w:t>
      </w:r>
      <w:r w:rsidRPr="00B3056F">
        <w:tab/>
        <w:t>Enumeration: EventType</w:t>
      </w:r>
      <w:bookmarkEnd w:id="4422"/>
      <w:bookmarkEnd w:id="4423"/>
      <w:bookmarkEnd w:id="4424"/>
      <w:bookmarkEnd w:id="4425"/>
      <w:bookmarkEnd w:id="4426"/>
      <w:bookmarkEnd w:id="4427"/>
      <w:bookmarkEnd w:id="442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29" w:name="_Toc11338798"/>
      <w:bookmarkStart w:id="4430" w:name="_Toc27585504"/>
      <w:bookmarkStart w:id="4431" w:name="_Toc36457511"/>
      <w:bookmarkStart w:id="4432" w:name="_Toc45028429"/>
      <w:bookmarkStart w:id="4433" w:name="_Toc45029264"/>
      <w:bookmarkStart w:id="4434" w:name="_Toc51868027"/>
      <w:bookmarkStart w:id="4435" w:name="_Toc67681375"/>
      <w:r w:rsidRPr="00B3056F">
        <w:t>6.4.6.3.4</w:t>
      </w:r>
      <w:r w:rsidRPr="00B3056F">
        <w:tab/>
        <w:t>Enumeration: LocationAccuracy</w:t>
      </w:r>
      <w:bookmarkEnd w:id="4429"/>
      <w:bookmarkEnd w:id="4430"/>
      <w:bookmarkEnd w:id="4431"/>
      <w:bookmarkEnd w:id="4432"/>
      <w:bookmarkEnd w:id="4433"/>
      <w:bookmarkEnd w:id="4434"/>
      <w:bookmarkEnd w:id="443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36" w:name="_Toc11338799"/>
      <w:bookmarkStart w:id="4437" w:name="_Toc27585505"/>
      <w:bookmarkStart w:id="4438" w:name="_Toc36457512"/>
      <w:bookmarkStart w:id="4439" w:name="_Toc45028430"/>
      <w:bookmarkStart w:id="4440" w:name="_Toc45029265"/>
      <w:bookmarkStart w:id="4441" w:name="_Toc51868028"/>
      <w:bookmarkStart w:id="4442" w:name="_Toc67681376"/>
      <w:r w:rsidRPr="00B3056F">
        <w:t>6.4.6.3.5</w:t>
      </w:r>
      <w:r w:rsidRPr="00B3056F">
        <w:tab/>
      </w:r>
      <w:bookmarkStart w:id="4443" w:name="_Hlk6660680"/>
      <w:r w:rsidRPr="00B3056F">
        <w:t>Enumeration: CnType</w:t>
      </w:r>
      <w:bookmarkEnd w:id="4436"/>
      <w:bookmarkEnd w:id="4437"/>
      <w:bookmarkEnd w:id="4438"/>
      <w:bookmarkEnd w:id="4439"/>
      <w:bookmarkEnd w:id="4440"/>
      <w:bookmarkEnd w:id="4441"/>
      <w:bookmarkEnd w:id="444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4443"/>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44" w:name="_Toc27585506"/>
      <w:bookmarkStart w:id="4445" w:name="_Toc36457513"/>
      <w:bookmarkStart w:id="4446" w:name="_Toc45028431"/>
      <w:bookmarkStart w:id="4447" w:name="_Toc45029266"/>
      <w:bookmarkStart w:id="4448" w:name="_Toc51868029"/>
      <w:bookmarkStart w:id="4449" w:name="_Toc11338800"/>
      <w:bookmarkStart w:id="4450" w:name="_Toc67681377"/>
      <w:r w:rsidRPr="00B3056F">
        <w:lastRenderedPageBreak/>
        <w:t>6.4.6.3.6</w:t>
      </w:r>
      <w:r w:rsidRPr="00B3056F">
        <w:tab/>
        <w:t xml:space="preserve">Enumeration: </w:t>
      </w:r>
      <w:r w:rsidRPr="00B3056F">
        <w:rPr>
          <w:sz w:val="20"/>
          <w:lang w:eastAsia="zh-CN"/>
        </w:rPr>
        <w:t>AssociationType</w:t>
      </w:r>
      <w:bookmarkEnd w:id="4444"/>
      <w:bookmarkEnd w:id="4445"/>
      <w:bookmarkEnd w:id="4446"/>
      <w:bookmarkEnd w:id="4447"/>
      <w:bookmarkEnd w:id="4448"/>
      <w:bookmarkEnd w:id="4450"/>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51" w:name="_Toc27585507"/>
      <w:bookmarkStart w:id="4452" w:name="_Toc36457514"/>
      <w:bookmarkStart w:id="4453" w:name="_Toc45028432"/>
      <w:bookmarkStart w:id="4454" w:name="_Toc45029267"/>
      <w:bookmarkStart w:id="4455" w:name="_Toc51868030"/>
      <w:bookmarkStart w:id="4456" w:name="_Toc67681378"/>
      <w:r w:rsidRPr="00B3056F">
        <w:t>6.4.6.3.7</w:t>
      </w:r>
      <w:r w:rsidRPr="00B3056F">
        <w:tab/>
        <w:t xml:space="preserve">Enumeration: </w:t>
      </w:r>
      <w:r w:rsidRPr="00B3056F">
        <w:rPr>
          <w:rFonts w:hint="eastAsia"/>
          <w:lang w:eastAsia="zh-CN"/>
        </w:rPr>
        <w:t>EventReportMode</w:t>
      </w:r>
      <w:bookmarkEnd w:id="4451"/>
      <w:bookmarkEnd w:id="4452"/>
      <w:bookmarkEnd w:id="4453"/>
      <w:bookmarkEnd w:id="4454"/>
      <w:bookmarkEnd w:id="4455"/>
      <w:bookmarkEnd w:id="4456"/>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57" w:name="_Toc27585508"/>
      <w:bookmarkStart w:id="4458" w:name="_Toc36457515"/>
      <w:bookmarkStart w:id="4459" w:name="_Toc45028433"/>
      <w:bookmarkStart w:id="4460" w:name="_Toc45029268"/>
      <w:bookmarkStart w:id="4461" w:name="_Toc51868031"/>
      <w:bookmarkStart w:id="4462" w:name="_Toc67681379"/>
      <w:r w:rsidRPr="00B3056F">
        <w:t>6.4.6.3.</w:t>
      </w:r>
      <w:r w:rsidR="00547702">
        <w:t>8</w:t>
      </w:r>
      <w:r w:rsidRPr="00B3056F">
        <w:tab/>
        <w:t xml:space="preserve">Enumeration: </w:t>
      </w:r>
      <w:r>
        <w:t>ReachabilityForSmsConfiguration</w:t>
      </w:r>
      <w:bookmarkEnd w:id="4462"/>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1CBDD8E" w14:textId="716D3277" w:rsidR="00EF45DA" w:rsidRPr="00B3056F" w:rsidRDefault="00EF45DA" w:rsidP="00EF45DA">
      <w:pPr>
        <w:pStyle w:val="Heading3"/>
      </w:pPr>
      <w:bookmarkStart w:id="4463" w:name="_Toc67681380"/>
      <w:r w:rsidRPr="00B3056F">
        <w:t>6.4.7</w:t>
      </w:r>
      <w:r w:rsidRPr="00B3056F">
        <w:tab/>
        <w:t>Error Handling</w:t>
      </w:r>
      <w:bookmarkEnd w:id="4449"/>
      <w:bookmarkEnd w:id="4457"/>
      <w:bookmarkEnd w:id="4458"/>
      <w:bookmarkEnd w:id="4459"/>
      <w:bookmarkEnd w:id="4460"/>
      <w:bookmarkEnd w:id="4461"/>
      <w:bookmarkEnd w:id="4463"/>
    </w:p>
    <w:p w14:paraId="44FF6854" w14:textId="77777777" w:rsidR="00EF45DA" w:rsidRPr="00B3056F" w:rsidRDefault="00EF45DA" w:rsidP="00EF45DA">
      <w:pPr>
        <w:pStyle w:val="Heading4"/>
      </w:pPr>
      <w:bookmarkStart w:id="4464" w:name="_Toc11338801"/>
      <w:bookmarkStart w:id="4465" w:name="_Toc27585509"/>
      <w:bookmarkStart w:id="4466" w:name="_Toc36457516"/>
      <w:bookmarkStart w:id="4467" w:name="_Toc45028434"/>
      <w:bookmarkStart w:id="4468" w:name="_Toc45029269"/>
      <w:bookmarkStart w:id="4469" w:name="_Toc51868032"/>
      <w:bookmarkStart w:id="4470" w:name="_Toc67681381"/>
      <w:r w:rsidRPr="00B3056F">
        <w:t>6.4.7.1</w:t>
      </w:r>
      <w:r w:rsidRPr="00B3056F">
        <w:tab/>
        <w:t>General</w:t>
      </w:r>
      <w:bookmarkEnd w:id="4464"/>
      <w:bookmarkEnd w:id="4465"/>
      <w:bookmarkEnd w:id="4466"/>
      <w:bookmarkEnd w:id="4467"/>
      <w:bookmarkEnd w:id="4468"/>
      <w:bookmarkEnd w:id="4469"/>
      <w:bookmarkEnd w:id="4470"/>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71" w:name="_Toc11338802"/>
      <w:bookmarkStart w:id="4472" w:name="_Toc27585510"/>
      <w:bookmarkStart w:id="4473" w:name="_Toc36457517"/>
      <w:bookmarkStart w:id="4474" w:name="_Toc45028435"/>
      <w:bookmarkStart w:id="4475" w:name="_Toc45029270"/>
      <w:bookmarkStart w:id="4476" w:name="_Toc51868033"/>
      <w:bookmarkStart w:id="4477" w:name="_Toc67681382"/>
      <w:r w:rsidRPr="00B3056F">
        <w:t>6.4.7.2</w:t>
      </w:r>
      <w:r w:rsidRPr="00B3056F">
        <w:tab/>
        <w:t>Protocol Errors</w:t>
      </w:r>
      <w:bookmarkEnd w:id="4471"/>
      <w:bookmarkEnd w:id="4472"/>
      <w:bookmarkEnd w:id="4473"/>
      <w:bookmarkEnd w:id="4474"/>
      <w:bookmarkEnd w:id="4475"/>
      <w:bookmarkEnd w:id="4476"/>
      <w:bookmarkEnd w:id="4477"/>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4478" w:name="_Toc11338803"/>
      <w:bookmarkStart w:id="4479" w:name="_Toc27585511"/>
      <w:bookmarkStart w:id="4480" w:name="_Toc36457518"/>
      <w:bookmarkStart w:id="4481" w:name="_Toc45028436"/>
      <w:bookmarkStart w:id="4482" w:name="_Toc45029271"/>
      <w:bookmarkStart w:id="4483" w:name="_Toc51868034"/>
      <w:bookmarkStart w:id="4484" w:name="_Toc67681383"/>
      <w:r w:rsidRPr="00B3056F">
        <w:t>6.4.7.3</w:t>
      </w:r>
      <w:r w:rsidRPr="00B3056F">
        <w:tab/>
        <w:t>Application Errors</w:t>
      </w:r>
      <w:bookmarkEnd w:id="4478"/>
      <w:bookmarkEnd w:id="4479"/>
      <w:bookmarkEnd w:id="4480"/>
      <w:bookmarkEnd w:id="4481"/>
      <w:bookmarkEnd w:id="4482"/>
      <w:bookmarkEnd w:id="4483"/>
      <w:bookmarkEnd w:id="4484"/>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85" w:name="_Toc11338804"/>
      <w:bookmarkStart w:id="4486" w:name="_Toc27585512"/>
      <w:bookmarkStart w:id="4487" w:name="_Toc36457519"/>
      <w:bookmarkStart w:id="4488" w:name="_Toc45028437"/>
      <w:bookmarkStart w:id="4489" w:name="_Toc45029272"/>
      <w:bookmarkStart w:id="4490" w:name="_Toc51868035"/>
      <w:bookmarkStart w:id="4491" w:name="_Toc67681384"/>
      <w:r w:rsidRPr="00B3056F">
        <w:lastRenderedPageBreak/>
        <w:t>6.4.8</w:t>
      </w:r>
      <w:r w:rsidRPr="00B3056F">
        <w:tab/>
        <w:t>Feature Negotiation</w:t>
      </w:r>
      <w:bookmarkEnd w:id="4485"/>
      <w:bookmarkEnd w:id="4486"/>
      <w:bookmarkEnd w:id="4487"/>
      <w:bookmarkEnd w:id="4488"/>
      <w:bookmarkEnd w:id="4489"/>
      <w:bookmarkEnd w:id="4490"/>
      <w:bookmarkEnd w:id="4491"/>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92" w:name="_Toc11338805"/>
      <w:bookmarkStart w:id="4493" w:name="_Toc27585513"/>
      <w:bookmarkStart w:id="4494" w:name="_Toc36457520"/>
      <w:bookmarkStart w:id="4495" w:name="_Toc45028438"/>
      <w:bookmarkStart w:id="4496" w:name="_Toc45029273"/>
      <w:bookmarkStart w:id="4497" w:name="_Toc51868036"/>
      <w:bookmarkStart w:id="4498" w:name="_Toc67681385"/>
      <w:r w:rsidRPr="00B3056F">
        <w:rPr>
          <w:lang w:val="en-US"/>
        </w:rPr>
        <w:t>6.4.9</w:t>
      </w:r>
      <w:r w:rsidRPr="00B3056F">
        <w:rPr>
          <w:lang w:val="en-US"/>
        </w:rPr>
        <w:tab/>
        <w:t>Security</w:t>
      </w:r>
      <w:bookmarkEnd w:id="4492"/>
      <w:bookmarkEnd w:id="4493"/>
      <w:bookmarkEnd w:id="4494"/>
      <w:bookmarkEnd w:id="4495"/>
      <w:bookmarkEnd w:id="4496"/>
      <w:bookmarkEnd w:id="4497"/>
      <w:bookmarkEnd w:id="4498"/>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99" w:name="_Toc11338806"/>
      <w:bookmarkStart w:id="4500" w:name="_Toc27585514"/>
      <w:bookmarkStart w:id="4501" w:name="_Toc36457521"/>
      <w:bookmarkStart w:id="4502" w:name="_Toc45028439"/>
      <w:bookmarkStart w:id="4503" w:name="_Toc45029274"/>
      <w:bookmarkStart w:id="4504" w:name="_Toc51868037"/>
      <w:bookmarkStart w:id="4505" w:name="_Toc67681386"/>
      <w:r w:rsidRPr="00B3056F">
        <w:t>6.5</w:t>
      </w:r>
      <w:r w:rsidRPr="00B3056F">
        <w:tab/>
        <w:t>Nudm_ParameterProvision Service API</w:t>
      </w:r>
      <w:bookmarkEnd w:id="4499"/>
      <w:bookmarkEnd w:id="4500"/>
      <w:bookmarkEnd w:id="4501"/>
      <w:bookmarkEnd w:id="4502"/>
      <w:bookmarkEnd w:id="4503"/>
      <w:bookmarkEnd w:id="4504"/>
      <w:bookmarkEnd w:id="4505"/>
    </w:p>
    <w:p w14:paraId="52107D2D" w14:textId="77777777" w:rsidR="00EF45DA" w:rsidRPr="00B3056F" w:rsidRDefault="00EF45DA" w:rsidP="00EF45DA">
      <w:pPr>
        <w:pStyle w:val="Heading3"/>
      </w:pPr>
      <w:bookmarkStart w:id="4506" w:name="_Toc11338807"/>
      <w:bookmarkStart w:id="4507" w:name="_Toc27585515"/>
      <w:bookmarkStart w:id="4508" w:name="_Toc36457522"/>
      <w:bookmarkStart w:id="4509" w:name="_Toc45028440"/>
      <w:bookmarkStart w:id="4510" w:name="_Toc45029275"/>
      <w:bookmarkStart w:id="4511" w:name="_Toc51868038"/>
      <w:bookmarkStart w:id="4512" w:name="_Toc67681387"/>
      <w:r w:rsidRPr="00B3056F">
        <w:t>6.5.1</w:t>
      </w:r>
      <w:r w:rsidRPr="00B3056F">
        <w:tab/>
        <w:t>API URI</w:t>
      </w:r>
      <w:bookmarkEnd w:id="4506"/>
      <w:bookmarkEnd w:id="4507"/>
      <w:bookmarkEnd w:id="4508"/>
      <w:bookmarkEnd w:id="4509"/>
      <w:bookmarkEnd w:id="4510"/>
      <w:bookmarkEnd w:id="4511"/>
      <w:bookmarkEnd w:id="4512"/>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513" w:name="_Toc11338808"/>
      <w:bookmarkStart w:id="4514" w:name="_Toc27585516"/>
      <w:bookmarkStart w:id="4515" w:name="_Toc36457523"/>
      <w:bookmarkStart w:id="4516" w:name="_Toc45028441"/>
      <w:bookmarkStart w:id="4517" w:name="_Toc45029276"/>
      <w:bookmarkStart w:id="4518" w:name="_Toc51868039"/>
      <w:bookmarkStart w:id="4519" w:name="_Toc67681388"/>
      <w:r w:rsidRPr="00B3056F">
        <w:t>6.5.2</w:t>
      </w:r>
      <w:r w:rsidRPr="00B3056F">
        <w:tab/>
        <w:t>Usage of HTTP</w:t>
      </w:r>
      <w:bookmarkEnd w:id="4513"/>
      <w:bookmarkEnd w:id="4514"/>
      <w:bookmarkEnd w:id="4515"/>
      <w:bookmarkEnd w:id="4516"/>
      <w:bookmarkEnd w:id="4517"/>
      <w:bookmarkEnd w:id="4518"/>
      <w:bookmarkEnd w:id="4519"/>
    </w:p>
    <w:p w14:paraId="20E98EAA" w14:textId="77777777" w:rsidR="00EF45DA" w:rsidRPr="00B3056F" w:rsidRDefault="00EF45DA" w:rsidP="00EF45DA">
      <w:pPr>
        <w:pStyle w:val="Heading4"/>
      </w:pPr>
      <w:bookmarkStart w:id="4520" w:name="_Toc11338809"/>
      <w:bookmarkStart w:id="4521" w:name="_Toc27585517"/>
      <w:bookmarkStart w:id="4522" w:name="_Toc36457524"/>
      <w:bookmarkStart w:id="4523" w:name="_Toc45028442"/>
      <w:bookmarkStart w:id="4524" w:name="_Toc45029277"/>
      <w:bookmarkStart w:id="4525" w:name="_Toc51868040"/>
      <w:bookmarkStart w:id="4526" w:name="_Toc67681389"/>
      <w:r w:rsidRPr="00B3056F">
        <w:t>6.5.2.1</w:t>
      </w:r>
      <w:r w:rsidRPr="00B3056F">
        <w:tab/>
        <w:t>General</w:t>
      </w:r>
      <w:bookmarkEnd w:id="4520"/>
      <w:bookmarkEnd w:id="4521"/>
      <w:bookmarkEnd w:id="4522"/>
      <w:bookmarkEnd w:id="4523"/>
      <w:bookmarkEnd w:id="4524"/>
      <w:bookmarkEnd w:id="4525"/>
      <w:bookmarkEnd w:id="4526"/>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527" w:name="_Toc11338810"/>
      <w:bookmarkStart w:id="4528" w:name="_Toc27585518"/>
      <w:bookmarkStart w:id="4529" w:name="_Toc36457525"/>
      <w:bookmarkStart w:id="4530" w:name="_Toc45028443"/>
      <w:bookmarkStart w:id="4531" w:name="_Toc45029278"/>
      <w:bookmarkStart w:id="4532" w:name="_Toc51868041"/>
      <w:bookmarkStart w:id="4533" w:name="_Toc67681390"/>
      <w:r w:rsidRPr="00B3056F">
        <w:t>6.5.2.2</w:t>
      </w:r>
      <w:r w:rsidRPr="00B3056F">
        <w:tab/>
        <w:t>HTTP standard headers</w:t>
      </w:r>
      <w:bookmarkEnd w:id="4527"/>
      <w:bookmarkEnd w:id="4528"/>
      <w:bookmarkEnd w:id="4529"/>
      <w:bookmarkEnd w:id="4530"/>
      <w:bookmarkEnd w:id="4531"/>
      <w:bookmarkEnd w:id="4532"/>
      <w:bookmarkEnd w:id="4533"/>
    </w:p>
    <w:p w14:paraId="6E0F713A" w14:textId="77777777" w:rsidR="00EF45DA" w:rsidRPr="00B3056F" w:rsidRDefault="00EF45DA" w:rsidP="00EF45DA">
      <w:pPr>
        <w:pStyle w:val="Heading5"/>
        <w:rPr>
          <w:lang w:eastAsia="zh-CN"/>
        </w:rPr>
      </w:pPr>
      <w:bookmarkStart w:id="4534" w:name="_Toc11338811"/>
      <w:bookmarkStart w:id="4535" w:name="_Toc27585519"/>
      <w:bookmarkStart w:id="4536" w:name="_Toc36457526"/>
      <w:bookmarkStart w:id="4537" w:name="_Toc45028444"/>
      <w:bookmarkStart w:id="4538" w:name="_Toc45029279"/>
      <w:bookmarkStart w:id="4539" w:name="_Toc51868042"/>
      <w:bookmarkStart w:id="4540" w:name="_Toc67681391"/>
      <w:r w:rsidRPr="00B3056F">
        <w:t>6.5.2.2.1</w:t>
      </w:r>
      <w:r w:rsidRPr="00B3056F">
        <w:rPr>
          <w:rFonts w:hint="eastAsia"/>
          <w:lang w:eastAsia="zh-CN"/>
        </w:rPr>
        <w:tab/>
      </w:r>
      <w:r w:rsidRPr="00B3056F">
        <w:rPr>
          <w:lang w:eastAsia="zh-CN"/>
        </w:rPr>
        <w:t>General</w:t>
      </w:r>
      <w:bookmarkEnd w:id="4534"/>
      <w:bookmarkEnd w:id="4535"/>
      <w:bookmarkEnd w:id="4536"/>
      <w:bookmarkEnd w:id="4537"/>
      <w:bookmarkEnd w:id="4538"/>
      <w:bookmarkEnd w:id="4539"/>
      <w:bookmarkEnd w:id="4540"/>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41" w:name="_Toc11338812"/>
      <w:bookmarkStart w:id="4542" w:name="_Toc27585520"/>
      <w:bookmarkStart w:id="4543" w:name="_Toc36457527"/>
      <w:bookmarkStart w:id="4544" w:name="_Toc45028445"/>
      <w:bookmarkStart w:id="4545" w:name="_Toc45029280"/>
      <w:bookmarkStart w:id="4546" w:name="_Toc51868043"/>
      <w:bookmarkStart w:id="4547" w:name="_Toc67681392"/>
      <w:r w:rsidRPr="00B3056F">
        <w:t>6.5.2.2.2</w:t>
      </w:r>
      <w:r w:rsidRPr="00B3056F">
        <w:tab/>
        <w:t>Content type</w:t>
      </w:r>
      <w:bookmarkEnd w:id="4541"/>
      <w:bookmarkEnd w:id="4542"/>
      <w:bookmarkEnd w:id="4543"/>
      <w:bookmarkEnd w:id="4544"/>
      <w:bookmarkEnd w:id="4545"/>
      <w:bookmarkEnd w:id="4546"/>
      <w:bookmarkEnd w:id="4547"/>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548" w:name="_Toc11338813"/>
      <w:bookmarkStart w:id="4549" w:name="_Toc27585521"/>
      <w:bookmarkStart w:id="4550" w:name="_Toc36457528"/>
      <w:bookmarkStart w:id="4551" w:name="_Toc45028446"/>
      <w:bookmarkStart w:id="4552" w:name="_Toc45029281"/>
      <w:bookmarkStart w:id="4553" w:name="_Toc51868044"/>
      <w:bookmarkStart w:id="4554" w:name="_Toc67681393"/>
      <w:r w:rsidRPr="00B3056F">
        <w:t>6.5.2.3</w:t>
      </w:r>
      <w:r w:rsidRPr="00B3056F">
        <w:tab/>
        <w:t>HTTP custom headers</w:t>
      </w:r>
      <w:bookmarkEnd w:id="4548"/>
      <w:bookmarkEnd w:id="4549"/>
      <w:bookmarkEnd w:id="4550"/>
      <w:bookmarkEnd w:id="4551"/>
      <w:bookmarkEnd w:id="4552"/>
      <w:bookmarkEnd w:id="4553"/>
      <w:bookmarkEnd w:id="4554"/>
    </w:p>
    <w:p w14:paraId="1CF1E8D5" w14:textId="77777777" w:rsidR="00EF45DA" w:rsidRPr="00B3056F" w:rsidRDefault="00EF45DA" w:rsidP="00EF45DA">
      <w:pPr>
        <w:pStyle w:val="Heading5"/>
        <w:rPr>
          <w:lang w:eastAsia="zh-CN"/>
        </w:rPr>
      </w:pPr>
      <w:bookmarkStart w:id="4555" w:name="_Toc11338814"/>
      <w:bookmarkStart w:id="4556" w:name="_Toc27585522"/>
      <w:bookmarkStart w:id="4557" w:name="_Toc36457529"/>
      <w:bookmarkStart w:id="4558" w:name="_Toc45028447"/>
      <w:bookmarkStart w:id="4559" w:name="_Toc45029282"/>
      <w:bookmarkStart w:id="4560" w:name="_Toc51868045"/>
      <w:bookmarkStart w:id="4561" w:name="_Toc67681394"/>
      <w:r w:rsidRPr="00B3056F">
        <w:t>6.5.2.3.1</w:t>
      </w:r>
      <w:r w:rsidRPr="00B3056F">
        <w:rPr>
          <w:rFonts w:hint="eastAsia"/>
          <w:lang w:eastAsia="zh-CN"/>
        </w:rPr>
        <w:tab/>
      </w:r>
      <w:r w:rsidRPr="00B3056F">
        <w:rPr>
          <w:lang w:eastAsia="zh-CN"/>
        </w:rPr>
        <w:t>General</w:t>
      </w:r>
      <w:bookmarkEnd w:id="4555"/>
      <w:bookmarkEnd w:id="4556"/>
      <w:bookmarkEnd w:id="4557"/>
      <w:bookmarkEnd w:id="4558"/>
      <w:bookmarkEnd w:id="4559"/>
      <w:bookmarkEnd w:id="4560"/>
      <w:bookmarkEnd w:id="4561"/>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62" w:name="_Toc11338815"/>
      <w:bookmarkStart w:id="4563" w:name="_Toc27585523"/>
      <w:bookmarkStart w:id="4564" w:name="_Toc36457530"/>
      <w:bookmarkStart w:id="4565" w:name="_Toc45028448"/>
      <w:bookmarkStart w:id="4566" w:name="_Toc45029283"/>
      <w:bookmarkStart w:id="4567" w:name="_Toc51868046"/>
      <w:bookmarkStart w:id="4568" w:name="_Toc67681395"/>
      <w:r w:rsidRPr="00B3056F">
        <w:lastRenderedPageBreak/>
        <w:t>6.5.3</w:t>
      </w:r>
      <w:r w:rsidRPr="00B3056F">
        <w:tab/>
        <w:t>Resources</w:t>
      </w:r>
      <w:bookmarkEnd w:id="4562"/>
      <w:bookmarkEnd w:id="4563"/>
      <w:bookmarkEnd w:id="4564"/>
      <w:bookmarkEnd w:id="4565"/>
      <w:bookmarkEnd w:id="4566"/>
      <w:bookmarkEnd w:id="4567"/>
      <w:bookmarkEnd w:id="4568"/>
    </w:p>
    <w:p w14:paraId="31897EFF" w14:textId="77777777" w:rsidR="00EF45DA" w:rsidRPr="00B3056F" w:rsidRDefault="00EF45DA" w:rsidP="00EF45DA">
      <w:pPr>
        <w:pStyle w:val="Heading4"/>
      </w:pPr>
      <w:bookmarkStart w:id="4569" w:name="_Toc11338816"/>
      <w:bookmarkStart w:id="4570" w:name="_Toc27585524"/>
      <w:bookmarkStart w:id="4571" w:name="_Toc36457531"/>
      <w:bookmarkStart w:id="4572" w:name="_Toc45028449"/>
      <w:bookmarkStart w:id="4573" w:name="_Toc45029284"/>
      <w:bookmarkStart w:id="4574" w:name="_Toc51868047"/>
      <w:bookmarkStart w:id="4575" w:name="_Toc67681396"/>
      <w:r w:rsidRPr="00B3056F">
        <w:t>6.5.3.1</w:t>
      </w:r>
      <w:r w:rsidRPr="00B3056F">
        <w:tab/>
        <w:t>Overview</w:t>
      </w:r>
      <w:bookmarkEnd w:id="4569"/>
      <w:bookmarkEnd w:id="4570"/>
      <w:bookmarkEnd w:id="4571"/>
      <w:bookmarkEnd w:id="4572"/>
      <w:bookmarkEnd w:id="4573"/>
      <w:bookmarkEnd w:id="4574"/>
      <w:bookmarkEnd w:id="4575"/>
    </w:p>
    <w:p w14:paraId="02D9C000" w14:textId="64D28022" w:rsidR="00EF45DA" w:rsidRPr="00B3056F" w:rsidRDefault="006454EA" w:rsidP="00EF45DA">
      <w:pPr>
        <w:pStyle w:val="TH"/>
        <w:rPr>
          <w:lang w:val="en-US"/>
        </w:rPr>
      </w:pPr>
      <w:r w:rsidRPr="00B3056F">
        <w:object w:dxaOrig="7826" w:dyaOrig="7287" w14:anchorId="773E0344">
          <v:shape id="_x0000_i1109" type="#_x0000_t75" style="width:389.5pt;height:367.5pt" o:ole="">
            <v:imagedata r:id="rId180" o:title=""/>
          </v:shape>
          <o:OLEObject Type="Embed" ProgID="Visio.Drawing.11" ShapeID="_x0000_i1109" DrawAspect="Content" ObjectID="_1678294246" r:id="rId181"/>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76" w:name="_Toc11338817"/>
      <w:bookmarkStart w:id="4577" w:name="_Toc27585525"/>
      <w:bookmarkStart w:id="4578" w:name="_Toc36457532"/>
      <w:bookmarkStart w:id="4579" w:name="_Toc45028450"/>
      <w:bookmarkStart w:id="4580" w:name="_Toc45029285"/>
      <w:bookmarkStart w:id="4581" w:name="_Toc51868048"/>
      <w:bookmarkStart w:id="4582" w:name="_Toc67681397"/>
      <w:r w:rsidRPr="00B3056F">
        <w:lastRenderedPageBreak/>
        <w:t>6.5.3.2</w:t>
      </w:r>
      <w:r w:rsidRPr="00B3056F">
        <w:tab/>
        <w:t>Resource: PpData</w:t>
      </w:r>
      <w:bookmarkEnd w:id="4576"/>
      <w:bookmarkEnd w:id="4577"/>
      <w:bookmarkEnd w:id="4578"/>
      <w:bookmarkEnd w:id="4579"/>
      <w:bookmarkEnd w:id="4580"/>
      <w:bookmarkEnd w:id="4581"/>
      <w:bookmarkEnd w:id="4582"/>
    </w:p>
    <w:p w14:paraId="63B4676E" w14:textId="77777777" w:rsidR="00EF45DA" w:rsidRPr="00B3056F" w:rsidRDefault="00EF45DA" w:rsidP="00EF45DA">
      <w:pPr>
        <w:pStyle w:val="Heading5"/>
      </w:pPr>
      <w:bookmarkStart w:id="4583" w:name="_Toc11338818"/>
      <w:bookmarkStart w:id="4584" w:name="_Toc27585526"/>
      <w:bookmarkStart w:id="4585" w:name="_Toc36457533"/>
      <w:bookmarkStart w:id="4586" w:name="_Toc45028451"/>
      <w:bookmarkStart w:id="4587" w:name="_Toc45029286"/>
      <w:bookmarkStart w:id="4588" w:name="_Toc51868049"/>
      <w:bookmarkStart w:id="4589" w:name="_Toc67681398"/>
      <w:r w:rsidRPr="00B3056F">
        <w:t>6.5.3.2.1</w:t>
      </w:r>
      <w:r w:rsidRPr="00B3056F">
        <w:tab/>
        <w:t>Description</w:t>
      </w:r>
      <w:bookmarkEnd w:id="4583"/>
      <w:bookmarkEnd w:id="4584"/>
      <w:bookmarkEnd w:id="4585"/>
      <w:bookmarkEnd w:id="4586"/>
      <w:bookmarkEnd w:id="4587"/>
      <w:bookmarkEnd w:id="4588"/>
      <w:bookmarkEnd w:id="4589"/>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90" w:name="_Toc11338819"/>
      <w:bookmarkStart w:id="4591" w:name="_Toc27585527"/>
      <w:bookmarkStart w:id="4592" w:name="_Toc36457534"/>
      <w:bookmarkStart w:id="4593" w:name="_Toc45028452"/>
      <w:bookmarkStart w:id="4594" w:name="_Toc45029287"/>
      <w:bookmarkStart w:id="4595" w:name="_Toc51868050"/>
      <w:bookmarkStart w:id="4596" w:name="_Toc67681399"/>
      <w:r w:rsidRPr="00B3056F">
        <w:t>6.5.3.2.2</w:t>
      </w:r>
      <w:r w:rsidRPr="00B3056F">
        <w:tab/>
        <w:t>Resource Definition</w:t>
      </w:r>
      <w:bookmarkEnd w:id="4590"/>
      <w:bookmarkEnd w:id="4591"/>
      <w:bookmarkEnd w:id="4592"/>
      <w:bookmarkEnd w:id="4593"/>
      <w:bookmarkEnd w:id="4594"/>
      <w:bookmarkEnd w:id="4595"/>
      <w:bookmarkEnd w:id="4596"/>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6567FF5A"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97" w:name="_Toc11338820"/>
      <w:bookmarkStart w:id="4598" w:name="_Toc27585528"/>
      <w:bookmarkStart w:id="4599" w:name="_Toc36457535"/>
      <w:bookmarkStart w:id="4600" w:name="_Toc45028453"/>
      <w:bookmarkStart w:id="4601" w:name="_Toc45029288"/>
      <w:bookmarkStart w:id="4602" w:name="_Toc51868051"/>
      <w:bookmarkStart w:id="4603" w:name="_Toc67681400"/>
      <w:r w:rsidRPr="00B3056F">
        <w:t>6.5.3.2.3</w:t>
      </w:r>
      <w:r w:rsidRPr="00B3056F">
        <w:tab/>
        <w:t>Resource Standard Methods</w:t>
      </w:r>
      <w:bookmarkEnd w:id="4597"/>
      <w:bookmarkEnd w:id="4598"/>
      <w:bookmarkEnd w:id="4599"/>
      <w:bookmarkEnd w:id="4600"/>
      <w:bookmarkEnd w:id="4601"/>
      <w:bookmarkEnd w:id="4602"/>
      <w:bookmarkEnd w:id="4603"/>
    </w:p>
    <w:p w14:paraId="12293AEF" w14:textId="77777777" w:rsidR="00EF45DA" w:rsidRPr="00B3056F" w:rsidRDefault="00EF45DA" w:rsidP="00EF45DA">
      <w:pPr>
        <w:pStyle w:val="Heading6"/>
      </w:pPr>
      <w:bookmarkStart w:id="4604" w:name="_Toc11338821"/>
      <w:bookmarkStart w:id="4605" w:name="_Toc27585529"/>
      <w:bookmarkStart w:id="4606" w:name="_Toc36457536"/>
      <w:bookmarkStart w:id="4607" w:name="_Toc45028454"/>
      <w:bookmarkStart w:id="4608" w:name="_Toc45029289"/>
      <w:bookmarkStart w:id="4609" w:name="_Toc51868052"/>
      <w:bookmarkStart w:id="4610" w:name="_Toc67681401"/>
      <w:r w:rsidRPr="00B3056F">
        <w:t>6.5.3.2.3.1</w:t>
      </w:r>
      <w:r w:rsidRPr="00B3056F">
        <w:tab/>
        <w:t>PATCH</w:t>
      </w:r>
      <w:bookmarkEnd w:id="4604"/>
      <w:bookmarkEnd w:id="4605"/>
      <w:bookmarkEnd w:id="4606"/>
      <w:bookmarkEnd w:id="4607"/>
      <w:bookmarkEnd w:id="4608"/>
      <w:bookmarkEnd w:id="4609"/>
      <w:bookmarkEnd w:id="4610"/>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611" w:name="_Toc27585530"/>
      <w:bookmarkStart w:id="4612" w:name="_Toc36457537"/>
      <w:bookmarkStart w:id="4613" w:name="_Toc45028455"/>
      <w:bookmarkStart w:id="4614" w:name="_Toc45029290"/>
      <w:bookmarkStart w:id="4615" w:name="_Toc51868053"/>
      <w:bookmarkStart w:id="4616" w:name="_Toc11338822"/>
      <w:bookmarkStart w:id="4617" w:name="_Toc67681402"/>
      <w:r w:rsidRPr="00B3056F">
        <w:t>6.5.3.3</w:t>
      </w:r>
      <w:r w:rsidRPr="00B3056F">
        <w:tab/>
        <w:t>Resource: 5GVnGroupConfiguration</w:t>
      </w:r>
      <w:bookmarkEnd w:id="4611"/>
      <w:bookmarkEnd w:id="4612"/>
      <w:bookmarkEnd w:id="4613"/>
      <w:bookmarkEnd w:id="4614"/>
      <w:bookmarkEnd w:id="4615"/>
      <w:bookmarkEnd w:id="4617"/>
    </w:p>
    <w:p w14:paraId="0BC80BC6" w14:textId="77777777" w:rsidR="00EF45DA" w:rsidRPr="00B3056F" w:rsidRDefault="00EF45DA" w:rsidP="00EF45DA">
      <w:pPr>
        <w:pStyle w:val="Heading5"/>
      </w:pPr>
      <w:bookmarkStart w:id="4618" w:name="_Toc27585531"/>
      <w:bookmarkStart w:id="4619" w:name="_Toc36457538"/>
      <w:bookmarkStart w:id="4620" w:name="_Toc45028456"/>
      <w:bookmarkStart w:id="4621" w:name="_Toc45029291"/>
      <w:bookmarkStart w:id="4622" w:name="_Toc51868054"/>
      <w:bookmarkStart w:id="4623" w:name="_Toc67681403"/>
      <w:r w:rsidRPr="00B3056F">
        <w:t>6.5.3.3.1</w:t>
      </w:r>
      <w:r w:rsidRPr="00B3056F">
        <w:tab/>
        <w:t>Description</w:t>
      </w:r>
      <w:bookmarkEnd w:id="4618"/>
      <w:bookmarkEnd w:id="4619"/>
      <w:bookmarkEnd w:id="4620"/>
      <w:bookmarkEnd w:id="4621"/>
      <w:bookmarkEnd w:id="4622"/>
      <w:bookmarkEnd w:id="4623"/>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24" w:name="_Toc27585532"/>
      <w:bookmarkStart w:id="4625" w:name="_Toc36457539"/>
      <w:bookmarkStart w:id="4626" w:name="_Toc45028457"/>
      <w:bookmarkStart w:id="4627" w:name="_Toc45029292"/>
      <w:bookmarkStart w:id="4628" w:name="_Toc51868055"/>
      <w:bookmarkStart w:id="4629" w:name="_Toc67681404"/>
      <w:r w:rsidRPr="00B3056F">
        <w:t>6.5.3.3.2</w:t>
      </w:r>
      <w:r w:rsidRPr="00B3056F">
        <w:tab/>
        <w:t>Resource Definition</w:t>
      </w:r>
      <w:bookmarkEnd w:id="4624"/>
      <w:bookmarkEnd w:id="4625"/>
      <w:bookmarkEnd w:id="4626"/>
      <w:bookmarkEnd w:id="4627"/>
      <w:bookmarkEnd w:id="4628"/>
      <w:bookmarkEnd w:id="4629"/>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30" w:name="_Toc27585533"/>
      <w:bookmarkStart w:id="4631" w:name="_Toc36457540"/>
      <w:bookmarkStart w:id="4632" w:name="_Toc45028458"/>
      <w:bookmarkStart w:id="4633" w:name="_Toc45029293"/>
      <w:bookmarkStart w:id="4634" w:name="_Toc51868056"/>
      <w:bookmarkStart w:id="4635" w:name="_Toc67681405"/>
      <w:r w:rsidRPr="00B3056F">
        <w:t>6.5.3.3.3</w:t>
      </w:r>
      <w:r w:rsidRPr="00B3056F">
        <w:tab/>
        <w:t>Resource Standard Methods</w:t>
      </w:r>
      <w:bookmarkEnd w:id="4630"/>
      <w:bookmarkEnd w:id="4631"/>
      <w:bookmarkEnd w:id="4632"/>
      <w:bookmarkEnd w:id="4633"/>
      <w:bookmarkEnd w:id="4634"/>
      <w:bookmarkEnd w:id="4635"/>
    </w:p>
    <w:p w14:paraId="4498CA91" w14:textId="77777777" w:rsidR="00EF45DA" w:rsidRPr="00B3056F" w:rsidRDefault="00EF45DA" w:rsidP="00EF45DA">
      <w:pPr>
        <w:pStyle w:val="Heading6"/>
      </w:pPr>
      <w:bookmarkStart w:id="4636" w:name="_Toc27585534"/>
      <w:bookmarkStart w:id="4637" w:name="_Toc36457541"/>
      <w:bookmarkStart w:id="4638" w:name="_Toc45028459"/>
      <w:bookmarkStart w:id="4639" w:name="_Toc45029294"/>
      <w:bookmarkStart w:id="4640" w:name="_Toc51868057"/>
      <w:bookmarkStart w:id="4641" w:name="_Toc67681406"/>
      <w:r w:rsidRPr="00B3056F">
        <w:t>6.5.3.3.3.1</w:t>
      </w:r>
      <w:r w:rsidRPr="00B3056F">
        <w:tab/>
        <w:t>PUT</w:t>
      </w:r>
      <w:bookmarkEnd w:id="4636"/>
      <w:bookmarkEnd w:id="4637"/>
      <w:bookmarkEnd w:id="4638"/>
      <w:bookmarkEnd w:id="4639"/>
      <w:bookmarkEnd w:id="4640"/>
      <w:bookmarkEnd w:id="464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4642" w:name="_Toc27585535"/>
      <w:bookmarkStart w:id="4643" w:name="_Toc36457542"/>
      <w:bookmarkStart w:id="4644" w:name="_Toc45028460"/>
      <w:bookmarkStart w:id="4645" w:name="_Toc45029295"/>
      <w:bookmarkStart w:id="4646" w:name="_Toc51868058"/>
      <w:bookmarkStart w:id="4647" w:name="_Toc67681407"/>
      <w:r w:rsidRPr="00B3056F">
        <w:t>6.5.3.3.3.2</w:t>
      </w:r>
      <w:r w:rsidRPr="00B3056F">
        <w:tab/>
        <w:t>DELETE</w:t>
      </w:r>
      <w:bookmarkEnd w:id="4642"/>
      <w:bookmarkEnd w:id="4643"/>
      <w:bookmarkEnd w:id="4644"/>
      <w:bookmarkEnd w:id="4645"/>
      <w:bookmarkEnd w:id="4646"/>
      <w:bookmarkEnd w:id="4647"/>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D22183">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D2218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D2218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D22183">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D22183">
            <w:pPr>
              <w:pStyle w:val="TAL"/>
            </w:pPr>
            <w:r>
              <w:t>The "cause" attribute may be used to indicate one of the following application errors:</w:t>
            </w:r>
          </w:p>
          <w:p w14:paraId="3398278E" w14:textId="77777777" w:rsidR="00591FDB" w:rsidRDefault="00591FDB" w:rsidP="00D22183">
            <w:pPr>
              <w:pStyle w:val="TAL"/>
            </w:pPr>
            <w:r>
              <w:rPr>
                <w:lang w:eastAsia="zh-CN"/>
              </w:rPr>
              <w:t xml:space="preserve">- </w:t>
            </w:r>
            <w:r>
              <w:t>AF_NOT_ALLOWED</w:t>
            </w:r>
          </w:p>
          <w:p w14:paraId="6F325184" w14:textId="77777777" w:rsidR="00591FDB" w:rsidRPr="00B3056F" w:rsidRDefault="00591FDB" w:rsidP="00D22183">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4648" w:name="_Toc27585536"/>
      <w:bookmarkStart w:id="4649" w:name="_Toc36457543"/>
      <w:bookmarkStart w:id="4650" w:name="_Toc45028461"/>
      <w:bookmarkStart w:id="4651" w:name="_Toc45029296"/>
      <w:bookmarkStart w:id="4652" w:name="_Toc51868059"/>
      <w:bookmarkStart w:id="4653" w:name="_Toc67681408"/>
      <w:r w:rsidRPr="00B3056F">
        <w:t>6.5.3.3.3.3</w:t>
      </w:r>
      <w:r w:rsidRPr="00B3056F">
        <w:tab/>
        <w:t>PATCH</w:t>
      </w:r>
      <w:bookmarkEnd w:id="4648"/>
      <w:bookmarkEnd w:id="4649"/>
      <w:bookmarkEnd w:id="4650"/>
      <w:bookmarkEnd w:id="4651"/>
      <w:bookmarkEnd w:id="4652"/>
      <w:bookmarkEnd w:id="4653"/>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lastRenderedPageBreak/>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A2491">
      <w:pPr>
        <w:pStyle w:val="Heading6"/>
      </w:pPr>
      <w:bookmarkStart w:id="4654" w:name="_Toc27585537"/>
      <w:bookmarkStart w:id="4655" w:name="_Toc36457544"/>
      <w:bookmarkStart w:id="4656" w:name="_Toc45028462"/>
      <w:bookmarkStart w:id="4657" w:name="_Toc45029297"/>
      <w:bookmarkStart w:id="4658" w:name="_Toc51868060"/>
      <w:bookmarkStart w:id="4659" w:name="_Toc67681409"/>
      <w:r w:rsidRPr="00B3056F">
        <w:t>6.5.3.3.3.</w:t>
      </w:r>
      <w:r w:rsidR="00D73BCF">
        <w:t>4</w:t>
      </w:r>
      <w:r w:rsidRPr="00B3056F">
        <w:tab/>
      </w:r>
      <w:r>
        <w:t>GET</w:t>
      </w:r>
      <w:bookmarkEnd w:id="4659"/>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60" w:name="_Toc67681410"/>
      <w:r w:rsidRPr="00B3056F">
        <w:t>6.5.4</w:t>
      </w:r>
      <w:r w:rsidRPr="00B3056F">
        <w:tab/>
        <w:t>Custom Operations without associated resources</w:t>
      </w:r>
      <w:bookmarkEnd w:id="4616"/>
      <w:bookmarkEnd w:id="4654"/>
      <w:bookmarkEnd w:id="4655"/>
      <w:bookmarkEnd w:id="4656"/>
      <w:bookmarkEnd w:id="4657"/>
      <w:bookmarkEnd w:id="4658"/>
      <w:bookmarkEnd w:id="4660"/>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661" w:name="_Toc11338823"/>
      <w:bookmarkStart w:id="4662" w:name="_Toc27585538"/>
      <w:bookmarkStart w:id="4663" w:name="_Toc36457545"/>
      <w:bookmarkStart w:id="4664" w:name="_Toc45028463"/>
      <w:bookmarkStart w:id="4665" w:name="_Toc45029298"/>
      <w:bookmarkStart w:id="4666" w:name="_Toc51868061"/>
      <w:bookmarkStart w:id="4667" w:name="_Toc67681411"/>
      <w:r w:rsidRPr="00B3056F">
        <w:t>6.5.5</w:t>
      </w:r>
      <w:r w:rsidRPr="00B3056F">
        <w:tab/>
        <w:t>Notifications</w:t>
      </w:r>
      <w:bookmarkEnd w:id="4661"/>
      <w:bookmarkEnd w:id="4662"/>
      <w:bookmarkEnd w:id="4663"/>
      <w:bookmarkEnd w:id="4664"/>
      <w:bookmarkEnd w:id="4665"/>
      <w:bookmarkEnd w:id="4666"/>
      <w:bookmarkEnd w:id="4667"/>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668" w:name="_Toc11338824"/>
      <w:bookmarkStart w:id="4669" w:name="_Toc27585539"/>
      <w:bookmarkStart w:id="4670" w:name="_Toc36457546"/>
      <w:bookmarkStart w:id="4671" w:name="_Toc45028464"/>
      <w:bookmarkStart w:id="4672" w:name="_Toc45029299"/>
      <w:bookmarkStart w:id="4673" w:name="_Toc51868062"/>
      <w:bookmarkStart w:id="4674" w:name="_Toc67681412"/>
      <w:r w:rsidRPr="00B3056F">
        <w:t>6.5.6</w:t>
      </w:r>
      <w:r w:rsidRPr="00B3056F">
        <w:tab/>
        <w:t>Data Model</w:t>
      </w:r>
      <w:bookmarkEnd w:id="4668"/>
      <w:bookmarkEnd w:id="4669"/>
      <w:bookmarkEnd w:id="4670"/>
      <w:bookmarkEnd w:id="4671"/>
      <w:bookmarkEnd w:id="4672"/>
      <w:bookmarkEnd w:id="4673"/>
      <w:bookmarkEnd w:id="4674"/>
    </w:p>
    <w:p w14:paraId="2046C1D9" w14:textId="77777777" w:rsidR="00EF45DA" w:rsidRPr="00B3056F" w:rsidRDefault="00EF45DA" w:rsidP="00EF45DA">
      <w:pPr>
        <w:pStyle w:val="Heading4"/>
      </w:pPr>
      <w:bookmarkStart w:id="4675" w:name="_Toc11338825"/>
      <w:bookmarkStart w:id="4676" w:name="_Toc27585540"/>
      <w:bookmarkStart w:id="4677" w:name="_Toc36457547"/>
      <w:bookmarkStart w:id="4678" w:name="_Toc45028465"/>
      <w:bookmarkStart w:id="4679" w:name="_Toc45029300"/>
      <w:bookmarkStart w:id="4680" w:name="_Toc51868063"/>
      <w:bookmarkStart w:id="4681" w:name="_Toc67681413"/>
      <w:r w:rsidRPr="00B3056F">
        <w:t>6.5.6.1</w:t>
      </w:r>
      <w:r w:rsidRPr="00B3056F">
        <w:tab/>
        <w:t>General</w:t>
      </w:r>
      <w:bookmarkEnd w:id="4675"/>
      <w:bookmarkEnd w:id="4676"/>
      <w:bookmarkEnd w:id="4677"/>
      <w:bookmarkEnd w:id="4678"/>
      <w:bookmarkEnd w:id="4679"/>
      <w:bookmarkEnd w:id="4680"/>
      <w:bookmarkEnd w:id="4681"/>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D22183">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D22183">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D22183">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D22183">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D22183">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D22183">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D22183">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D22183">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D22183">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D22183">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D22183">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D22183">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D22183">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D22183">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D22183">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82" w:name="_Toc11338826"/>
      <w:bookmarkStart w:id="4683" w:name="_Toc27585541"/>
      <w:bookmarkStart w:id="4684" w:name="_Toc36457548"/>
      <w:bookmarkStart w:id="4685" w:name="_Toc45028466"/>
      <w:bookmarkStart w:id="4686" w:name="_Toc45029301"/>
      <w:bookmarkStart w:id="4687" w:name="_Toc51868064"/>
      <w:bookmarkStart w:id="4688" w:name="_Toc67681414"/>
      <w:r w:rsidRPr="00B3056F">
        <w:rPr>
          <w:lang w:val="en-US"/>
        </w:rPr>
        <w:t>6.5.6.2</w:t>
      </w:r>
      <w:r w:rsidRPr="00B3056F">
        <w:rPr>
          <w:lang w:val="en-US"/>
        </w:rPr>
        <w:tab/>
        <w:t>Structured data types</w:t>
      </w:r>
      <w:bookmarkEnd w:id="4682"/>
      <w:bookmarkEnd w:id="4683"/>
      <w:bookmarkEnd w:id="4684"/>
      <w:bookmarkEnd w:id="4685"/>
      <w:bookmarkEnd w:id="4686"/>
      <w:bookmarkEnd w:id="4687"/>
      <w:bookmarkEnd w:id="4688"/>
    </w:p>
    <w:p w14:paraId="3DFF3B41" w14:textId="77777777" w:rsidR="00EF45DA" w:rsidRPr="00B3056F" w:rsidRDefault="00EF45DA" w:rsidP="00EF45DA">
      <w:pPr>
        <w:pStyle w:val="Heading5"/>
      </w:pPr>
      <w:bookmarkStart w:id="4689" w:name="_Toc11338827"/>
      <w:bookmarkStart w:id="4690" w:name="_Toc27585542"/>
      <w:bookmarkStart w:id="4691" w:name="_Toc36457549"/>
      <w:bookmarkStart w:id="4692" w:name="_Toc45028467"/>
      <w:bookmarkStart w:id="4693" w:name="_Toc45029302"/>
      <w:bookmarkStart w:id="4694" w:name="_Toc51868065"/>
      <w:bookmarkStart w:id="4695" w:name="_Toc67681415"/>
      <w:r w:rsidRPr="00B3056F">
        <w:t>6.5.6.2.1</w:t>
      </w:r>
      <w:r w:rsidRPr="00B3056F">
        <w:tab/>
        <w:t>Introduction</w:t>
      </w:r>
      <w:bookmarkEnd w:id="4689"/>
      <w:bookmarkEnd w:id="4690"/>
      <w:bookmarkEnd w:id="4691"/>
      <w:bookmarkEnd w:id="4692"/>
      <w:bookmarkEnd w:id="4693"/>
      <w:bookmarkEnd w:id="4694"/>
      <w:bookmarkEnd w:id="4695"/>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96" w:name="_Toc11338828"/>
      <w:bookmarkStart w:id="4697" w:name="_Toc27585543"/>
      <w:bookmarkStart w:id="4698" w:name="_Toc36457550"/>
      <w:bookmarkStart w:id="4699" w:name="_Toc45028468"/>
      <w:bookmarkStart w:id="4700" w:name="_Toc45029303"/>
      <w:bookmarkStart w:id="4701" w:name="_Toc51868066"/>
      <w:bookmarkStart w:id="4702" w:name="_Toc67681416"/>
      <w:r w:rsidRPr="00B3056F">
        <w:t>6.5.6.2.2</w:t>
      </w:r>
      <w:r w:rsidRPr="00B3056F">
        <w:tab/>
        <w:t>Type: PpData</w:t>
      </w:r>
      <w:bookmarkEnd w:id="4696"/>
      <w:bookmarkEnd w:id="4697"/>
      <w:bookmarkEnd w:id="4698"/>
      <w:bookmarkEnd w:id="4699"/>
      <w:bookmarkEnd w:id="4700"/>
      <w:bookmarkEnd w:id="4701"/>
      <w:bookmarkEnd w:id="4702"/>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703" w:name="_Toc11338829"/>
      <w:bookmarkStart w:id="4704" w:name="_Toc27585544"/>
      <w:bookmarkStart w:id="4705" w:name="_Toc36457551"/>
      <w:bookmarkStart w:id="4706" w:name="_Toc45028469"/>
      <w:bookmarkStart w:id="4707" w:name="_Toc45029304"/>
      <w:bookmarkStart w:id="4708" w:name="_Toc51868067"/>
      <w:bookmarkStart w:id="4709" w:name="_Toc67681417"/>
      <w:r w:rsidRPr="00B3056F">
        <w:lastRenderedPageBreak/>
        <w:t>6.5.6.2.3</w:t>
      </w:r>
      <w:r w:rsidRPr="00B3056F">
        <w:tab/>
        <w:t>Type: CommunicationCharacteristics</w:t>
      </w:r>
      <w:bookmarkEnd w:id="4703"/>
      <w:bookmarkEnd w:id="4704"/>
      <w:bookmarkEnd w:id="4705"/>
      <w:bookmarkEnd w:id="4706"/>
      <w:bookmarkEnd w:id="4707"/>
      <w:bookmarkEnd w:id="4708"/>
      <w:bookmarkEnd w:id="4709"/>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710" w:name="_Toc11338830"/>
      <w:bookmarkStart w:id="4711" w:name="_Toc27585545"/>
      <w:bookmarkStart w:id="4712" w:name="_Toc36457552"/>
      <w:bookmarkStart w:id="4713" w:name="_Toc45028470"/>
      <w:bookmarkStart w:id="4714" w:name="_Toc45029305"/>
      <w:bookmarkStart w:id="4715" w:name="_Toc51868068"/>
      <w:bookmarkStart w:id="4716" w:name="_Toc67681418"/>
      <w:r w:rsidRPr="00B3056F">
        <w:t>6.5.6.2.4</w:t>
      </w:r>
      <w:r w:rsidRPr="00B3056F">
        <w:tab/>
        <w:t>Type: PpSubsRegTimer</w:t>
      </w:r>
      <w:bookmarkEnd w:id="4710"/>
      <w:bookmarkEnd w:id="4711"/>
      <w:bookmarkEnd w:id="4712"/>
      <w:bookmarkEnd w:id="4713"/>
      <w:bookmarkEnd w:id="4714"/>
      <w:bookmarkEnd w:id="4715"/>
      <w:bookmarkEnd w:id="4716"/>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17" w:name="_Toc11338831"/>
      <w:bookmarkStart w:id="4718" w:name="_Toc27585546"/>
      <w:bookmarkStart w:id="4719" w:name="_Toc36457553"/>
      <w:bookmarkStart w:id="4720" w:name="_Toc45028471"/>
      <w:bookmarkStart w:id="4721" w:name="_Toc45029306"/>
      <w:bookmarkStart w:id="4722" w:name="_Toc51868069"/>
      <w:bookmarkStart w:id="4723" w:name="_Toc67681419"/>
      <w:r w:rsidRPr="00B3056F">
        <w:lastRenderedPageBreak/>
        <w:t>6.5.6.2.5</w:t>
      </w:r>
      <w:r w:rsidRPr="00B3056F">
        <w:tab/>
        <w:t>Type: PpActiveTime</w:t>
      </w:r>
      <w:bookmarkEnd w:id="4717"/>
      <w:bookmarkEnd w:id="4718"/>
      <w:bookmarkEnd w:id="4719"/>
      <w:bookmarkEnd w:id="4720"/>
      <w:bookmarkEnd w:id="4721"/>
      <w:bookmarkEnd w:id="4722"/>
      <w:bookmarkEnd w:id="4723"/>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24" w:name="_Toc27585547"/>
      <w:bookmarkStart w:id="4725" w:name="_Toc36457554"/>
      <w:bookmarkStart w:id="4726" w:name="_Toc45028472"/>
      <w:bookmarkStart w:id="4727" w:name="_Toc45029307"/>
      <w:bookmarkStart w:id="4728" w:name="_Toc51868070"/>
      <w:bookmarkStart w:id="4729" w:name="_Toc11338832"/>
      <w:bookmarkStart w:id="4730" w:name="_Toc67681420"/>
      <w:r w:rsidRPr="00B3056F">
        <w:t>6.5.6.2.6</w:t>
      </w:r>
      <w:r w:rsidRPr="00B3056F">
        <w:tab/>
        <w:t>Type: 5GVnGroupConfiguration</w:t>
      </w:r>
      <w:bookmarkEnd w:id="4724"/>
      <w:bookmarkEnd w:id="4725"/>
      <w:bookmarkEnd w:id="4726"/>
      <w:bookmarkEnd w:id="4727"/>
      <w:bookmarkEnd w:id="4728"/>
      <w:bookmarkEnd w:id="4730"/>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31" w:name="_Toc27585548"/>
      <w:bookmarkStart w:id="4732" w:name="_Toc36457555"/>
      <w:bookmarkStart w:id="4733" w:name="_Toc45028473"/>
      <w:bookmarkStart w:id="4734" w:name="_Toc45029308"/>
      <w:bookmarkStart w:id="4735" w:name="_Toc51868071"/>
      <w:bookmarkStart w:id="4736" w:name="_Toc67681421"/>
      <w:r w:rsidRPr="00B3056F">
        <w:lastRenderedPageBreak/>
        <w:t>6.5.6.2.7</w:t>
      </w:r>
      <w:r w:rsidRPr="00B3056F">
        <w:tab/>
        <w:t>Type: 5GVnGroupData</w:t>
      </w:r>
      <w:bookmarkEnd w:id="4731"/>
      <w:bookmarkEnd w:id="4732"/>
      <w:bookmarkEnd w:id="4733"/>
      <w:bookmarkEnd w:id="4734"/>
      <w:bookmarkEnd w:id="4735"/>
      <w:bookmarkEnd w:id="4736"/>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37" w:name="_Toc4397123"/>
      <w:bookmarkStart w:id="4738" w:name="_Toc27585549"/>
      <w:bookmarkStart w:id="4739" w:name="_Toc36457556"/>
      <w:bookmarkStart w:id="4740" w:name="_Toc45028474"/>
      <w:bookmarkStart w:id="4741" w:name="_Toc45029309"/>
      <w:bookmarkStart w:id="4742" w:name="_Toc51868072"/>
      <w:bookmarkStart w:id="4743" w:name="_Toc67681422"/>
      <w:r w:rsidRPr="00B3056F">
        <w:lastRenderedPageBreak/>
        <w:t>6.5.6.2.8</w:t>
      </w:r>
      <w:r w:rsidRPr="00B3056F">
        <w:tab/>
        <w:t xml:space="preserve">Type: </w:t>
      </w:r>
      <w:bookmarkEnd w:id="4737"/>
      <w:r w:rsidRPr="00B3056F">
        <w:rPr>
          <w:rFonts w:hint="eastAsia"/>
          <w:lang w:eastAsia="zh-CN"/>
        </w:rPr>
        <w:t>ExpectedUeBehaviour</w:t>
      </w:r>
      <w:bookmarkEnd w:id="4738"/>
      <w:bookmarkEnd w:id="4739"/>
      <w:bookmarkEnd w:id="4740"/>
      <w:bookmarkEnd w:id="4741"/>
      <w:bookmarkEnd w:id="4742"/>
      <w:bookmarkEnd w:id="4743"/>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744"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744"/>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745" w:name="OLE_LINK25"/>
            <w:r w:rsidRPr="00B3056F">
              <w:rPr>
                <w:rFonts w:cs="Arial" w:hint="eastAsia"/>
                <w:szCs w:val="18"/>
              </w:rPr>
              <w:t>the</w:t>
            </w:r>
            <w:r w:rsidRPr="00B3056F">
              <w:rPr>
                <w:rFonts w:cs="Arial"/>
                <w:szCs w:val="18"/>
              </w:rPr>
              <w:t xml:space="preserve"> expected UE behaviour parameters</w:t>
            </w:r>
            <w:bookmarkEnd w:id="4745"/>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00AD1E15" w14:textId="28D333E2" w:rsidR="004E3A0D" w:rsidRDefault="004E3A0D" w:rsidP="004E3A0D">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p>
          <w:p w14:paraId="5D6363CC" w14:textId="0C67CDDE" w:rsidR="004E3A0D" w:rsidRPr="00B3056F" w:rsidRDefault="004E3A0D" w:rsidP="004E3A0D">
            <w:pPr>
              <w:keepNext/>
              <w:keepLines/>
              <w:spacing w:after="0"/>
              <w:rPr>
                <w:rFonts w:ascii="Arial" w:hAnsi="Arial" w:cs="Arial"/>
                <w:sz w:val="18"/>
                <w:szCs w:val="18"/>
                <w:lang w:eastAsia="zh-CN"/>
              </w:rPr>
            </w:pPr>
          </w:p>
        </w:tc>
      </w:tr>
    </w:tbl>
    <w:p w14:paraId="7E7F98D9" w14:textId="77777777" w:rsidR="00EF45DA" w:rsidRPr="00B3056F" w:rsidRDefault="00EF45DA" w:rsidP="00EF45DA">
      <w:bookmarkStart w:id="4746" w:name="_Toc27585550"/>
    </w:p>
    <w:p w14:paraId="0017B612" w14:textId="77777777" w:rsidR="00EF45DA" w:rsidRPr="00B3056F" w:rsidRDefault="00EF45DA" w:rsidP="00EF45DA">
      <w:pPr>
        <w:pStyle w:val="Heading5"/>
      </w:pPr>
      <w:bookmarkStart w:id="4747" w:name="_Toc36457557"/>
      <w:bookmarkStart w:id="4748" w:name="_Toc45028475"/>
      <w:bookmarkStart w:id="4749" w:name="_Toc45029310"/>
      <w:bookmarkStart w:id="4750" w:name="_Toc51868073"/>
      <w:bookmarkStart w:id="4751" w:name="_Toc67681423"/>
      <w:r w:rsidRPr="00B3056F">
        <w:lastRenderedPageBreak/>
        <w:t>6.5.6.2.9</w:t>
      </w:r>
      <w:r w:rsidRPr="00B3056F">
        <w:tab/>
        <w:t>Void</w:t>
      </w:r>
      <w:bookmarkEnd w:id="4746"/>
      <w:bookmarkEnd w:id="4747"/>
      <w:bookmarkEnd w:id="4748"/>
      <w:bookmarkEnd w:id="4749"/>
      <w:bookmarkEnd w:id="4750"/>
      <w:bookmarkEnd w:id="4751"/>
    </w:p>
    <w:p w14:paraId="28B0801F" w14:textId="77777777" w:rsidR="00EF45DA" w:rsidRPr="00B3056F" w:rsidRDefault="00EF45DA" w:rsidP="00EF45DA">
      <w:pPr>
        <w:pStyle w:val="Heading5"/>
        <w:rPr>
          <w:lang w:eastAsia="zh-CN"/>
        </w:rPr>
      </w:pPr>
      <w:bookmarkStart w:id="4752" w:name="_Toc27585551"/>
      <w:bookmarkStart w:id="4753" w:name="_Toc36457558"/>
      <w:bookmarkStart w:id="4754" w:name="_Toc45028476"/>
      <w:bookmarkStart w:id="4755" w:name="_Toc45029311"/>
      <w:bookmarkStart w:id="4756" w:name="_Toc51868074"/>
      <w:bookmarkStart w:id="4757" w:name="_Toc67681424"/>
      <w:r w:rsidRPr="00B3056F">
        <w:t>6.5.6.2.10</w:t>
      </w:r>
      <w:r w:rsidRPr="00B3056F">
        <w:tab/>
        <w:t xml:space="preserve">Type: </w:t>
      </w:r>
      <w:r w:rsidRPr="00B3056F">
        <w:rPr>
          <w:lang w:eastAsia="zh-CN"/>
        </w:rPr>
        <w:t>LocationArea</w:t>
      </w:r>
      <w:bookmarkEnd w:id="4752"/>
      <w:bookmarkEnd w:id="4753"/>
      <w:bookmarkEnd w:id="4754"/>
      <w:bookmarkEnd w:id="4755"/>
      <w:bookmarkEnd w:id="4756"/>
      <w:bookmarkEnd w:id="4757"/>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58" w:name="_Toc27585552"/>
      <w:bookmarkStart w:id="4759" w:name="_Toc36457559"/>
      <w:bookmarkStart w:id="4760" w:name="_Toc45028477"/>
      <w:bookmarkStart w:id="4761" w:name="_Toc45029312"/>
      <w:bookmarkStart w:id="4762" w:name="_Toc51868075"/>
      <w:bookmarkStart w:id="4763" w:name="_Toc67681425"/>
      <w:r w:rsidRPr="00B3056F">
        <w:t>6.5.6.2.11</w:t>
      </w:r>
      <w:r w:rsidRPr="00B3056F">
        <w:tab/>
        <w:t xml:space="preserve">Type: </w:t>
      </w:r>
      <w:r w:rsidRPr="00B3056F">
        <w:rPr>
          <w:lang w:eastAsia="zh-CN"/>
        </w:rPr>
        <w:t>NetworkAreaInfo</w:t>
      </w:r>
      <w:bookmarkEnd w:id="4758"/>
      <w:bookmarkEnd w:id="4759"/>
      <w:bookmarkEnd w:id="4760"/>
      <w:bookmarkEnd w:id="4761"/>
      <w:bookmarkEnd w:id="4762"/>
      <w:bookmarkEnd w:id="4763"/>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64" w:name="_Toc27585553"/>
      <w:bookmarkStart w:id="4765" w:name="_Toc36457560"/>
      <w:bookmarkStart w:id="4766" w:name="_Toc45028478"/>
      <w:bookmarkStart w:id="4767" w:name="_Toc45029313"/>
      <w:bookmarkStart w:id="4768" w:name="_Toc51868076"/>
      <w:bookmarkStart w:id="4769" w:name="_Toc67681426"/>
      <w:r w:rsidRPr="00B3056F">
        <w:t>6.5.6.2.12</w:t>
      </w:r>
      <w:r w:rsidRPr="00B3056F">
        <w:tab/>
        <w:t xml:space="preserve">Type: </w:t>
      </w:r>
      <w:r w:rsidRPr="00B3056F">
        <w:rPr>
          <w:rFonts w:hint="eastAsia"/>
          <w:lang w:eastAsia="zh-CN"/>
        </w:rPr>
        <w:t>E</w:t>
      </w:r>
      <w:r w:rsidRPr="00B3056F">
        <w:rPr>
          <w:lang w:eastAsia="zh-CN"/>
        </w:rPr>
        <w:t>cRestriction</w:t>
      </w:r>
      <w:bookmarkEnd w:id="4764"/>
      <w:bookmarkEnd w:id="4765"/>
      <w:bookmarkEnd w:id="4766"/>
      <w:bookmarkEnd w:id="4767"/>
      <w:bookmarkEnd w:id="4768"/>
      <w:bookmarkEnd w:id="4769"/>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15A8EF28"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p>
        </w:tc>
      </w:tr>
    </w:tbl>
    <w:p w14:paraId="2610FC4A" w14:textId="77777777" w:rsidR="00EF45DA" w:rsidRPr="00B3056F" w:rsidRDefault="00EF45DA" w:rsidP="00EF45DA">
      <w:bookmarkStart w:id="4770" w:name="_Toc27585554"/>
    </w:p>
    <w:p w14:paraId="74AB5E39" w14:textId="77777777" w:rsidR="00EF45DA" w:rsidRPr="00B3056F" w:rsidRDefault="00EF45DA" w:rsidP="00EF45DA">
      <w:pPr>
        <w:pStyle w:val="Heading5"/>
      </w:pPr>
      <w:bookmarkStart w:id="4771" w:name="_Toc36457561"/>
      <w:bookmarkStart w:id="4772" w:name="_Toc45028479"/>
      <w:bookmarkStart w:id="4773" w:name="_Toc45029314"/>
      <w:bookmarkStart w:id="4774" w:name="_Toc51868077"/>
      <w:bookmarkStart w:id="4775" w:name="_Toc67681427"/>
      <w:r w:rsidRPr="00B3056F">
        <w:lastRenderedPageBreak/>
        <w:t>6.5.6.2.13</w:t>
      </w:r>
      <w:r w:rsidRPr="00B3056F">
        <w:tab/>
        <w:t>Type: PlmnEcInfo</w:t>
      </w:r>
      <w:bookmarkEnd w:id="4770"/>
      <w:bookmarkEnd w:id="4771"/>
      <w:bookmarkEnd w:id="4772"/>
      <w:bookmarkEnd w:id="4773"/>
      <w:bookmarkEnd w:id="4774"/>
      <w:bookmarkEnd w:id="4775"/>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776" w:name="_Toc27585555"/>
      <w:bookmarkStart w:id="4777" w:name="_Toc36457562"/>
      <w:bookmarkStart w:id="4778" w:name="_Toc45028480"/>
      <w:bookmarkStart w:id="4779" w:name="_Toc45029315"/>
      <w:bookmarkStart w:id="4780" w:name="_Toc51868078"/>
      <w:bookmarkStart w:id="4781" w:name="_Toc67681428"/>
      <w:r w:rsidRPr="00B3056F">
        <w:t>6.5.6.2.14</w:t>
      </w:r>
      <w:r w:rsidRPr="00B3056F">
        <w:tab/>
        <w:t>Type: PpDlPacketCountExt</w:t>
      </w:r>
      <w:bookmarkEnd w:id="4776"/>
      <w:bookmarkEnd w:id="4777"/>
      <w:bookmarkEnd w:id="4778"/>
      <w:bookmarkEnd w:id="4779"/>
      <w:bookmarkEnd w:id="4780"/>
      <w:bookmarkEnd w:id="4781"/>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82" w:name="_Toc36457563"/>
      <w:bookmarkStart w:id="4783" w:name="_Toc45028481"/>
      <w:bookmarkStart w:id="4784" w:name="_Toc45029316"/>
      <w:bookmarkStart w:id="4785" w:name="_Toc51868079"/>
      <w:bookmarkStart w:id="4786" w:name="_Toc27585556"/>
      <w:bookmarkStart w:id="4787" w:name="_Toc67681429"/>
      <w:r w:rsidRPr="00B3056F">
        <w:lastRenderedPageBreak/>
        <w:t>6.5.6.2.15</w:t>
      </w:r>
      <w:r w:rsidRPr="00B3056F">
        <w:tab/>
        <w:t xml:space="preserve">Type: </w:t>
      </w:r>
      <w:r w:rsidRPr="00B3056F">
        <w:rPr>
          <w:lang w:eastAsia="zh-CN"/>
        </w:rPr>
        <w:t>Pp</w:t>
      </w:r>
      <w:r w:rsidRPr="00B3056F">
        <w:rPr>
          <w:rFonts w:eastAsia="Malgun Gothic"/>
        </w:rPr>
        <w:t>MaximumResponseTime</w:t>
      </w:r>
      <w:bookmarkEnd w:id="4782"/>
      <w:bookmarkEnd w:id="4783"/>
      <w:bookmarkEnd w:id="4784"/>
      <w:bookmarkEnd w:id="4785"/>
      <w:bookmarkEnd w:id="4787"/>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88" w:name="_Toc36457564"/>
      <w:bookmarkStart w:id="4789" w:name="_Toc45028482"/>
      <w:bookmarkStart w:id="4790" w:name="_Toc45029317"/>
      <w:bookmarkStart w:id="4791" w:name="_Toc51868080"/>
      <w:bookmarkStart w:id="4792" w:name="_Toc67681430"/>
      <w:r w:rsidRPr="00B3056F">
        <w:t>6.5.6.2.16</w:t>
      </w:r>
      <w:r w:rsidRPr="00B3056F">
        <w:tab/>
        <w:t xml:space="preserve">Type: </w:t>
      </w:r>
      <w:r w:rsidRPr="00B3056F">
        <w:rPr>
          <w:rFonts w:eastAsia="Malgun Gothic"/>
        </w:rPr>
        <w:t>PpMaximumLatency</w:t>
      </w:r>
      <w:bookmarkEnd w:id="4788"/>
      <w:bookmarkEnd w:id="4789"/>
      <w:bookmarkEnd w:id="4790"/>
      <w:bookmarkEnd w:id="4791"/>
      <w:bookmarkEnd w:id="4792"/>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93" w:name="_Toc36457565"/>
      <w:bookmarkStart w:id="4794" w:name="_Toc45028483"/>
      <w:bookmarkStart w:id="4795" w:name="_Toc45029318"/>
      <w:bookmarkStart w:id="4796" w:name="_Toc51868081"/>
      <w:bookmarkStart w:id="4797" w:name="_Toc67681431"/>
      <w:r w:rsidRPr="00B3056F">
        <w:lastRenderedPageBreak/>
        <w:t>6.5.6.2.17</w:t>
      </w:r>
      <w:r w:rsidRPr="00B3056F">
        <w:tab/>
        <w:t>Type: LcsPrivacy</w:t>
      </w:r>
      <w:bookmarkEnd w:id="4793"/>
      <w:bookmarkEnd w:id="4794"/>
      <w:bookmarkEnd w:id="4795"/>
      <w:bookmarkEnd w:id="4796"/>
      <w:bookmarkEnd w:id="4797"/>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98" w:name="_Toc36457566"/>
      <w:bookmarkStart w:id="4799" w:name="_Toc45028484"/>
      <w:bookmarkStart w:id="4800" w:name="_Toc45029319"/>
      <w:bookmarkStart w:id="4801" w:name="_Toc51868082"/>
      <w:bookmarkStart w:id="4802" w:name="_Toc67681432"/>
      <w:r w:rsidRPr="00B3056F">
        <w:rPr>
          <w:lang w:val="en-US"/>
        </w:rPr>
        <w:t>6.5.6.3</w:t>
      </w:r>
      <w:r w:rsidRPr="00B3056F">
        <w:rPr>
          <w:lang w:val="en-US"/>
        </w:rPr>
        <w:tab/>
        <w:t>Simple data types and enumerations</w:t>
      </w:r>
      <w:bookmarkEnd w:id="4729"/>
      <w:bookmarkEnd w:id="4786"/>
      <w:bookmarkEnd w:id="4798"/>
      <w:bookmarkEnd w:id="4799"/>
      <w:bookmarkEnd w:id="4800"/>
      <w:bookmarkEnd w:id="4801"/>
      <w:bookmarkEnd w:id="4802"/>
    </w:p>
    <w:p w14:paraId="75D748F6" w14:textId="77777777" w:rsidR="00EF45DA" w:rsidRPr="00B3056F" w:rsidRDefault="00EF45DA" w:rsidP="00EF45DA">
      <w:pPr>
        <w:pStyle w:val="Heading5"/>
      </w:pPr>
      <w:bookmarkStart w:id="4803" w:name="_Toc11338833"/>
      <w:bookmarkStart w:id="4804" w:name="_Toc27585557"/>
      <w:bookmarkStart w:id="4805" w:name="_Toc36457567"/>
      <w:bookmarkStart w:id="4806" w:name="_Toc45028485"/>
      <w:bookmarkStart w:id="4807" w:name="_Toc45029320"/>
      <w:bookmarkStart w:id="4808" w:name="_Toc51868083"/>
      <w:bookmarkStart w:id="4809" w:name="_Toc67681433"/>
      <w:r w:rsidRPr="00B3056F">
        <w:t>6.5.6.3.1</w:t>
      </w:r>
      <w:r w:rsidRPr="00B3056F">
        <w:tab/>
        <w:t>Introduction</w:t>
      </w:r>
      <w:bookmarkEnd w:id="4803"/>
      <w:bookmarkEnd w:id="4804"/>
      <w:bookmarkEnd w:id="4805"/>
      <w:bookmarkEnd w:id="4806"/>
      <w:bookmarkEnd w:id="4807"/>
      <w:bookmarkEnd w:id="4808"/>
      <w:bookmarkEnd w:id="4809"/>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810" w:name="_Toc11338834"/>
      <w:bookmarkStart w:id="4811" w:name="_Toc27585558"/>
      <w:bookmarkStart w:id="4812" w:name="_Toc36457568"/>
      <w:bookmarkStart w:id="4813" w:name="_Toc45028486"/>
      <w:bookmarkStart w:id="4814" w:name="_Toc45029321"/>
      <w:bookmarkStart w:id="4815" w:name="_Toc51868084"/>
      <w:bookmarkStart w:id="4816" w:name="_Toc67681434"/>
      <w:r w:rsidRPr="00B3056F">
        <w:t>6.5.6.3.2</w:t>
      </w:r>
      <w:r w:rsidRPr="00B3056F">
        <w:tab/>
        <w:t>Simple data types</w:t>
      </w:r>
      <w:bookmarkEnd w:id="4810"/>
      <w:bookmarkEnd w:id="4811"/>
      <w:bookmarkEnd w:id="4812"/>
      <w:bookmarkEnd w:id="4813"/>
      <w:bookmarkEnd w:id="4814"/>
      <w:bookmarkEnd w:id="4815"/>
      <w:bookmarkEnd w:id="4816"/>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17" w:name="_Toc11338835"/>
      <w:bookmarkStart w:id="4818" w:name="_Toc27585559"/>
      <w:bookmarkStart w:id="4819" w:name="_Toc36457569"/>
      <w:bookmarkStart w:id="4820" w:name="_Toc45028487"/>
      <w:bookmarkStart w:id="4821" w:name="_Toc45029322"/>
      <w:bookmarkStart w:id="4822" w:name="_Toc51868085"/>
      <w:bookmarkStart w:id="4823" w:name="_Toc67681435"/>
      <w:r w:rsidRPr="00B3056F">
        <w:t>6.5.6.3.3</w:t>
      </w:r>
      <w:r w:rsidRPr="00B3056F">
        <w:tab/>
        <w:t>Void</w:t>
      </w:r>
      <w:bookmarkEnd w:id="4817"/>
      <w:bookmarkEnd w:id="4818"/>
      <w:bookmarkEnd w:id="4819"/>
      <w:bookmarkEnd w:id="4820"/>
      <w:bookmarkEnd w:id="4821"/>
      <w:bookmarkEnd w:id="4822"/>
      <w:bookmarkEnd w:id="4823"/>
    </w:p>
    <w:p w14:paraId="23C71560" w14:textId="77777777" w:rsidR="00EF45DA" w:rsidRPr="00B3056F" w:rsidRDefault="00EF45DA" w:rsidP="00EF45DA">
      <w:pPr>
        <w:pStyle w:val="Heading5"/>
      </w:pPr>
      <w:bookmarkStart w:id="4824" w:name="_Toc27585560"/>
      <w:bookmarkStart w:id="4825" w:name="_Toc36457570"/>
      <w:bookmarkStart w:id="4826" w:name="_Toc45028488"/>
      <w:bookmarkStart w:id="4827" w:name="_Toc45029323"/>
      <w:bookmarkStart w:id="4828" w:name="_Toc51868086"/>
      <w:bookmarkStart w:id="4829" w:name="_Toc11338836"/>
      <w:bookmarkStart w:id="4830" w:name="_Toc67681436"/>
      <w:r w:rsidRPr="00B3056F">
        <w:t>6.5.6.3.4</w:t>
      </w:r>
      <w:r w:rsidRPr="00B3056F">
        <w:tab/>
        <w:t>Void</w:t>
      </w:r>
      <w:bookmarkEnd w:id="4824"/>
      <w:bookmarkEnd w:id="4825"/>
      <w:bookmarkEnd w:id="4826"/>
      <w:bookmarkEnd w:id="4827"/>
      <w:bookmarkEnd w:id="4828"/>
      <w:bookmarkEnd w:id="4830"/>
    </w:p>
    <w:p w14:paraId="278BD27A" w14:textId="77777777" w:rsidR="00EF45DA" w:rsidRPr="00B3056F" w:rsidRDefault="00EF45DA" w:rsidP="00EF45DA">
      <w:pPr>
        <w:pStyle w:val="Heading3"/>
      </w:pPr>
      <w:bookmarkStart w:id="4831" w:name="_Toc27585561"/>
      <w:bookmarkStart w:id="4832" w:name="_Toc36457571"/>
      <w:bookmarkStart w:id="4833" w:name="_Toc45028489"/>
      <w:bookmarkStart w:id="4834" w:name="_Toc45029324"/>
      <w:bookmarkStart w:id="4835" w:name="_Toc51868087"/>
      <w:bookmarkStart w:id="4836" w:name="_Toc67681437"/>
      <w:r w:rsidRPr="00B3056F">
        <w:t>6.5.7</w:t>
      </w:r>
      <w:r w:rsidRPr="00B3056F">
        <w:tab/>
        <w:t>Error Handling</w:t>
      </w:r>
      <w:bookmarkEnd w:id="4829"/>
      <w:bookmarkEnd w:id="4831"/>
      <w:bookmarkEnd w:id="4832"/>
      <w:bookmarkEnd w:id="4833"/>
      <w:bookmarkEnd w:id="4834"/>
      <w:bookmarkEnd w:id="4835"/>
      <w:bookmarkEnd w:id="4836"/>
    </w:p>
    <w:p w14:paraId="3A165A8D" w14:textId="77777777" w:rsidR="00EF45DA" w:rsidRPr="00B3056F" w:rsidRDefault="00EF45DA" w:rsidP="00EF45DA">
      <w:pPr>
        <w:pStyle w:val="Heading4"/>
      </w:pPr>
      <w:bookmarkStart w:id="4837" w:name="_Toc11338837"/>
      <w:bookmarkStart w:id="4838" w:name="_Toc27585562"/>
      <w:bookmarkStart w:id="4839" w:name="_Toc36457572"/>
      <w:bookmarkStart w:id="4840" w:name="_Toc45028490"/>
      <w:bookmarkStart w:id="4841" w:name="_Toc45029325"/>
      <w:bookmarkStart w:id="4842" w:name="_Toc51868088"/>
      <w:bookmarkStart w:id="4843" w:name="_Toc67681438"/>
      <w:r w:rsidRPr="00B3056F">
        <w:t>6.5.7.1</w:t>
      </w:r>
      <w:r w:rsidRPr="00B3056F">
        <w:tab/>
        <w:t>General</w:t>
      </w:r>
      <w:bookmarkEnd w:id="4837"/>
      <w:bookmarkEnd w:id="4838"/>
      <w:bookmarkEnd w:id="4839"/>
      <w:bookmarkEnd w:id="4840"/>
      <w:bookmarkEnd w:id="4841"/>
      <w:bookmarkEnd w:id="4842"/>
      <w:bookmarkEnd w:id="4843"/>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44" w:name="_Toc11338838"/>
      <w:bookmarkStart w:id="4845" w:name="_Toc27585563"/>
      <w:bookmarkStart w:id="4846" w:name="_Toc36457573"/>
      <w:bookmarkStart w:id="4847" w:name="_Toc45028491"/>
      <w:bookmarkStart w:id="4848" w:name="_Toc45029326"/>
      <w:bookmarkStart w:id="4849" w:name="_Toc51868089"/>
      <w:bookmarkStart w:id="4850" w:name="_Toc67681439"/>
      <w:r w:rsidRPr="00B3056F">
        <w:t>6.5.7.2</w:t>
      </w:r>
      <w:r w:rsidRPr="00B3056F">
        <w:tab/>
        <w:t>Protocol Errors</w:t>
      </w:r>
      <w:bookmarkEnd w:id="4844"/>
      <w:bookmarkEnd w:id="4845"/>
      <w:bookmarkEnd w:id="4846"/>
      <w:bookmarkEnd w:id="4847"/>
      <w:bookmarkEnd w:id="4848"/>
      <w:bookmarkEnd w:id="4849"/>
      <w:bookmarkEnd w:id="4850"/>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851" w:name="_Toc11338839"/>
      <w:bookmarkStart w:id="4852" w:name="_Toc27585564"/>
      <w:bookmarkStart w:id="4853" w:name="_Toc36457574"/>
      <w:bookmarkStart w:id="4854" w:name="_Toc45028492"/>
      <w:bookmarkStart w:id="4855" w:name="_Toc45029327"/>
      <w:bookmarkStart w:id="4856" w:name="_Toc51868090"/>
      <w:bookmarkStart w:id="4857" w:name="_Toc67681440"/>
      <w:r w:rsidRPr="00B3056F">
        <w:lastRenderedPageBreak/>
        <w:t>6.5.7.3</w:t>
      </w:r>
      <w:r w:rsidRPr="00B3056F">
        <w:tab/>
        <w:t>Application Errors</w:t>
      </w:r>
      <w:bookmarkEnd w:id="4851"/>
      <w:bookmarkEnd w:id="4852"/>
      <w:bookmarkEnd w:id="4853"/>
      <w:bookmarkEnd w:id="4854"/>
      <w:bookmarkEnd w:id="4855"/>
      <w:bookmarkEnd w:id="4856"/>
      <w:bookmarkEnd w:id="4857"/>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58" w:name="_Toc11338840"/>
      <w:bookmarkStart w:id="4859" w:name="_Toc27585565"/>
      <w:bookmarkStart w:id="4860" w:name="_Toc36457575"/>
      <w:bookmarkStart w:id="4861" w:name="_Toc45028493"/>
      <w:bookmarkStart w:id="4862" w:name="_Toc45029328"/>
      <w:bookmarkStart w:id="4863" w:name="_Toc51868091"/>
      <w:bookmarkStart w:id="4864" w:name="_Toc67681441"/>
      <w:r w:rsidRPr="00B3056F">
        <w:t>6.5.8</w:t>
      </w:r>
      <w:r w:rsidRPr="00B3056F">
        <w:tab/>
        <w:t>Feature Negotiation</w:t>
      </w:r>
      <w:bookmarkEnd w:id="4858"/>
      <w:bookmarkEnd w:id="4859"/>
      <w:bookmarkEnd w:id="4860"/>
      <w:bookmarkEnd w:id="4861"/>
      <w:bookmarkEnd w:id="4862"/>
      <w:bookmarkEnd w:id="4863"/>
      <w:bookmarkEnd w:id="4864"/>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65" w:name="_Toc11338841"/>
      <w:bookmarkStart w:id="4866" w:name="_Toc27585566"/>
      <w:bookmarkStart w:id="4867" w:name="_Toc36457576"/>
      <w:bookmarkStart w:id="4868" w:name="_Toc45028494"/>
      <w:bookmarkStart w:id="4869" w:name="_Toc45029329"/>
      <w:bookmarkStart w:id="4870" w:name="_Toc51868092"/>
      <w:bookmarkStart w:id="4871" w:name="_Toc67681442"/>
      <w:r w:rsidRPr="00B3056F">
        <w:rPr>
          <w:lang w:val="en-US"/>
        </w:rPr>
        <w:t>6.5.9</w:t>
      </w:r>
      <w:r w:rsidRPr="00B3056F">
        <w:rPr>
          <w:lang w:val="en-US"/>
        </w:rPr>
        <w:tab/>
        <w:t>Security</w:t>
      </w:r>
      <w:bookmarkEnd w:id="4865"/>
      <w:bookmarkEnd w:id="4866"/>
      <w:bookmarkEnd w:id="4867"/>
      <w:bookmarkEnd w:id="4868"/>
      <w:bookmarkEnd w:id="4869"/>
      <w:bookmarkEnd w:id="4870"/>
      <w:bookmarkEnd w:id="4871"/>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72" w:name="_Toc11338842"/>
      <w:bookmarkStart w:id="4873" w:name="_Toc27585567"/>
      <w:bookmarkStart w:id="4874" w:name="_Toc36457577"/>
      <w:bookmarkStart w:id="4875" w:name="_Toc45028495"/>
      <w:bookmarkStart w:id="4876" w:name="_Toc45029330"/>
      <w:bookmarkStart w:id="4877" w:name="_Toc51868093"/>
      <w:bookmarkStart w:id="4878" w:name="_Toc67681443"/>
      <w:r w:rsidRPr="00B3056F">
        <w:t>6.6</w:t>
      </w:r>
      <w:r w:rsidRPr="00B3056F">
        <w:tab/>
        <w:t>Nudm_NIDDAuthorization Service API</w:t>
      </w:r>
      <w:bookmarkEnd w:id="4872"/>
      <w:bookmarkEnd w:id="4873"/>
      <w:bookmarkEnd w:id="4874"/>
      <w:bookmarkEnd w:id="4875"/>
      <w:bookmarkEnd w:id="4876"/>
      <w:bookmarkEnd w:id="4877"/>
      <w:bookmarkEnd w:id="4878"/>
    </w:p>
    <w:p w14:paraId="032B3814" w14:textId="77777777" w:rsidR="00EF45DA" w:rsidRPr="00B3056F" w:rsidRDefault="00EF45DA" w:rsidP="00EF45DA">
      <w:pPr>
        <w:pStyle w:val="Heading3"/>
      </w:pPr>
      <w:bookmarkStart w:id="4879" w:name="_Toc11338843"/>
      <w:bookmarkStart w:id="4880" w:name="_Toc27585568"/>
      <w:bookmarkStart w:id="4881" w:name="_Toc36457578"/>
      <w:bookmarkStart w:id="4882" w:name="_Toc45028496"/>
      <w:bookmarkStart w:id="4883" w:name="_Toc45029331"/>
      <w:bookmarkStart w:id="4884" w:name="_Toc51868094"/>
      <w:bookmarkStart w:id="4885" w:name="_Toc67681444"/>
      <w:r w:rsidRPr="00B3056F">
        <w:t>6.6.1</w:t>
      </w:r>
      <w:r w:rsidRPr="00B3056F">
        <w:tab/>
        <w:t>API URI</w:t>
      </w:r>
      <w:bookmarkEnd w:id="4879"/>
      <w:bookmarkEnd w:id="4880"/>
      <w:bookmarkEnd w:id="4881"/>
      <w:bookmarkEnd w:id="4882"/>
      <w:bookmarkEnd w:id="4883"/>
      <w:bookmarkEnd w:id="4884"/>
      <w:bookmarkEnd w:id="4885"/>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86" w:name="_Toc11338844"/>
      <w:bookmarkStart w:id="4887" w:name="_Toc27585569"/>
      <w:bookmarkStart w:id="4888" w:name="_Toc36457579"/>
      <w:bookmarkStart w:id="4889" w:name="_Toc45028497"/>
      <w:bookmarkStart w:id="4890" w:name="_Toc45029332"/>
      <w:bookmarkStart w:id="4891" w:name="_Toc51868095"/>
      <w:bookmarkStart w:id="4892" w:name="_Toc67681445"/>
      <w:r w:rsidRPr="00B3056F">
        <w:t>6.6.2</w:t>
      </w:r>
      <w:r w:rsidRPr="00B3056F">
        <w:tab/>
        <w:t>Usage of HTTP</w:t>
      </w:r>
      <w:bookmarkEnd w:id="4886"/>
      <w:bookmarkEnd w:id="4887"/>
      <w:bookmarkEnd w:id="4888"/>
      <w:bookmarkEnd w:id="4889"/>
      <w:bookmarkEnd w:id="4890"/>
      <w:bookmarkEnd w:id="4891"/>
      <w:bookmarkEnd w:id="4892"/>
    </w:p>
    <w:p w14:paraId="550420F6" w14:textId="77777777" w:rsidR="00EF45DA" w:rsidRPr="00B3056F" w:rsidRDefault="00EF45DA" w:rsidP="00EF45DA">
      <w:pPr>
        <w:pStyle w:val="Heading4"/>
      </w:pPr>
      <w:bookmarkStart w:id="4893" w:name="_Toc11338845"/>
      <w:bookmarkStart w:id="4894" w:name="_Toc27585570"/>
      <w:bookmarkStart w:id="4895" w:name="_Toc36457580"/>
      <w:bookmarkStart w:id="4896" w:name="_Toc45028498"/>
      <w:bookmarkStart w:id="4897" w:name="_Toc45029333"/>
      <w:bookmarkStart w:id="4898" w:name="_Toc51868096"/>
      <w:bookmarkStart w:id="4899" w:name="_Toc67681446"/>
      <w:r w:rsidRPr="00B3056F">
        <w:t>6.6.2.1</w:t>
      </w:r>
      <w:r w:rsidRPr="00B3056F">
        <w:tab/>
        <w:t>General</w:t>
      </w:r>
      <w:bookmarkEnd w:id="4893"/>
      <w:bookmarkEnd w:id="4894"/>
      <w:bookmarkEnd w:id="4895"/>
      <w:bookmarkEnd w:id="4896"/>
      <w:bookmarkEnd w:id="4897"/>
      <w:bookmarkEnd w:id="4898"/>
      <w:bookmarkEnd w:id="4899"/>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900" w:name="_Toc11338846"/>
      <w:bookmarkStart w:id="4901" w:name="_Toc27585571"/>
      <w:bookmarkStart w:id="4902" w:name="_Toc36457581"/>
      <w:bookmarkStart w:id="4903" w:name="_Toc45028499"/>
      <w:bookmarkStart w:id="4904" w:name="_Toc45029334"/>
      <w:bookmarkStart w:id="4905" w:name="_Toc51868097"/>
      <w:bookmarkStart w:id="4906" w:name="_Toc67681447"/>
      <w:r w:rsidRPr="00B3056F">
        <w:t>6.6.2.2</w:t>
      </w:r>
      <w:r w:rsidRPr="00B3056F">
        <w:tab/>
        <w:t>HTTP standard headers</w:t>
      </w:r>
      <w:bookmarkEnd w:id="4900"/>
      <w:bookmarkEnd w:id="4901"/>
      <w:bookmarkEnd w:id="4902"/>
      <w:bookmarkEnd w:id="4903"/>
      <w:bookmarkEnd w:id="4904"/>
      <w:bookmarkEnd w:id="4905"/>
      <w:bookmarkEnd w:id="4906"/>
    </w:p>
    <w:p w14:paraId="4DC2108B" w14:textId="77777777" w:rsidR="00EF45DA" w:rsidRPr="00B3056F" w:rsidRDefault="00EF45DA" w:rsidP="00EF45DA">
      <w:pPr>
        <w:pStyle w:val="Heading5"/>
        <w:rPr>
          <w:lang w:eastAsia="zh-CN"/>
        </w:rPr>
      </w:pPr>
      <w:bookmarkStart w:id="4907" w:name="_Toc11338847"/>
      <w:bookmarkStart w:id="4908" w:name="_Toc27585572"/>
      <w:bookmarkStart w:id="4909" w:name="_Toc36457582"/>
      <w:bookmarkStart w:id="4910" w:name="_Toc45028500"/>
      <w:bookmarkStart w:id="4911" w:name="_Toc45029335"/>
      <w:bookmarkStart w:id="4912" w:name="_Toc51868098"/>
      <w:bookmarkStart w:id="4913" w:name="_Toc67681448"/>
      <w:r w:rsidRPr="00B3056F">
        <w:t>6.6.2.2.1</w:t>
      </w:r>
      <w:r w:rsidRPr="00B3056F">
        <w:rPr>
          <w:rFonts w:hint="eastAsia"/>
          <w:lang w:eastAsia="zh-CN"/>
        </w:rPr>
        <w:tab/>
      </w:r>
      <w:r w:rsidRPr="00B3056F">
        <w:rPr>
          <w:lang w:eastAsia="zh-CN"/>
        </w:rPr>
        <w:t>General</w:t>
      </w:r>
      <w:bookmarkEnd w:id="4907"/>
      <w:bookmarkEnd w:id="4908"/>
      <w:bookmarkEnd w:id="4909"/>
      <w:bookmarkEnd w:id="4910"/>
      <w:bookmarkEnd w:id="4911"/>
      <w:bookmarkEnd w:id="4912"/>
      <w:bookmarkEnd w:id="4913"/>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914" w:name="_Toc11338848"/>
      <w:bookmarkStart w:id="4915" w:name="_Toc27585573"/>
      <w:bookmarkStart w:id="4916" w:name="_Toc36457583"/>
      <w:bookmarkStart w:id="4917" w:name="_Toc45028501"/>
      <w:bookmarkStart w:id="4918" w:name="_Toc45029336"/>
      <w:bookmarkStart w:id="4919" w:name="_Toc51868099"/>
      <w:bookmarkStart w:id="4920" w:name="_Toc67681449"/>
      <w:r w:rsidRPr="00B3056F">
        <w:t>6.6.2.2.2</w:t>
      </w:r>
      <w:r w:rsidRPr="00B3056F">
        <w:tab/>
        <w:t>Content type</w:t>
      </w:r>
      <w:bookmarkEnd w:id="4914"/>
      <w:bookmarkEnd w:id="4915"/>
      <w:bookmarkEnd w:id="4916"/>
      <w:bookmarkEnd w:id="4917"/>
      <w:bookmarkEnd w:id="4918"/>
      <w:bookmarkEnd w:id="4919"/>
      <w:bookmarkEnd w:id="4920"/>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921" w:name="_Toc11338849"/>
      <w:bookmarkStart w:id="4922" w:name="_Toc27585574"/>
      <w:bookmarkStart w:id="4923" w:name="_Toc36457584"/>
      <w:bookmarkStart w:id="4924" w:name="_Toc45028502"/>
      <w:bookmarkStart w:id="4925" w:name="_Toc45029337"/>
      <w:bookmarkStart w:id="4926" w:name="_Toc51868100"/>
      <w:bookmarkStart w:id="4927" w:name="_Toc67681450"/>
      <w:r w:rsidRPr="00B3056F">
        <w:t>6.6.2.3</w:t>
      </w:r>
      <w:r w:rsidRPr="00B3056F">
        <w:tab/>
        <w:t>HTTP custom headers</w:t>
      </w:r>
      <w:bookmarkEnd w:id="4921"/>
      <w:bookmarkEnd w:id="4922"/>
      <w:bookmarkEnd w:id="4923"/>
      <w:bookmarkEnd w:id="4924"/>
      <w:bookmarkEnd w:id="4925"/>
      <w:bookmarkEnd w:id="4926"/>
      <w:bookmarkEnd w:id="4927"/>
    </w:p>
    <w:p w14:paraId="01EBF873" w14:textId="77777777" w:rsidR="00EF45DA" w:rsidRPr="00B3056F" w:rsidRDefault="00EF45DA" w:rsidP="00EF45DA">
      <w:pPr>
        <w:pStyle w:val="Heading5"/>
        <w:rPr>
          <w:lang w:eastAsia="zh-CN"/>
        </w:rPr>
      </w:pPr>
      <w:bookmarkStart w:id="4928" w:name="_Toc11338850"/>
      <w:bookmarkStart w:id="4929" w:name="_Toc27585575"/>
      <w:bookmarkStart w:id="4930" w:name="_Toc36457585"/>
      <w:bookmarkStart w:id="4931" w:name="_Toc45028503"/>
      <w:bookmarkStart w:id="4932" w:name="_Toc45029338"/>
      <w:bookmarkStart w:id="4933" w:name="_Toc51868101"/>
      <w:bookmarkStart w:id="4934" w:name="_Toc67681451"/>
      <w:r w:rsidRPr="00B3056F">
        <w:t>6.6.2.3.1</w:t>
      </w:r>
      <w:r w:rsidRPr="00B3056F">
        <w:rPr>
          <w:rFonts w:hint="eastAsia"/>
          <w:lang w:eastAsia="zh-CN"/>
        </w:rPr>
        <w:tab/>
      </w:r>
      <w:r w:rsidRPr="00B3056F">
        <w:rPr>
          <w:lang w:eastAsia="zh-CN"/>
        </w:rPr>
        <w:t>General</w:t>
      </w:r>
      <w:bookmarkEnd w:id="4928"/>
      <w:bookmarkEnd w:id="4929"/>
      <w:bookmarkEnd w:id="4930"/>
      <w:bookmarkEnd w:id="4931"/>
      <w:bookmarkEnd w:id="4932"/>
      <w:bookmarkEnd w:id="4933"/>
      <w:bookmarkEnd w:id="4934"/>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35" w:name="_Toc11338851"/>
      <w:bookmarkStart w:id="4936" w:name="_Toc27585576"/>
      <w:bookmarkStart w:id="4937" w:name="_Toc36457586"/>
      <w:bookmarkStart w:id="4938" w:name="_Toc45028504"/>
      <w:bookmarkStart w:id="4939" w:name="_Toc45029339"/>
      <w:bookmarkStart w:id="4940" w:name="_Toc51868102"/>
      <w:bookmarkStart w:id="4941" w:name="_Toc67681452"/>
      <w:r w:rsidRPr="00B3056F">
        <w:t>6.6.3</w:t>
      </w:r>
      <w:r w:rsidRPr="00B3056F">
        <w:tab/>
        <w:t>Resources</w:t>
      </w:r>
      <w:bookmarkEnd w:id="4935"/>
      <w:bookmarkEnd w:id="4936"/>
      <w:bookmarkEnd w:id="4937"/>
      <w:bookmarkEnd w:id="4938"/>
      <w:bookmarkEnd w:id="4939"/>
      <w:bookmarkEnd w:id="4940"/>
      <w:bookmarkEnd w:id="4941"/>
    </w:p>
    <w:p w14:paraId="20E3B38C" w14:textId="77777777" w:rsidR="00EF45DA" w:rsidRPr="00B3056F" w:rsidRDefault="00EF45DA" w:rsidP="00EF45DA">
      <w:pPr>
        <w:pStyle w:val="Heading4"/>
      </w:pPr>
      <w:bookmarkStart w:id="4942" w:name="_Toc11338852"/>
      <w:bookmarkStart w:id="4943" w:name="_Toc27585577"/>
      <w:bookmarkStart w:id="4944" w:name="_Toc36457587"/>
      <w:bookmarkStart w:id="4945" w:name="_Toc45028505"/>
      <w:bookmarkStart w:id="4946" w:name="_Toc45029340"/>
      <w:bookmarkStart w:id="4947" w:name="_Toc51868103"/>
      <w:bookmarkStart w:id="4948" w:name="_Toc67681453"/>
      <w:r w:rsidRPr="00B3056F">
        <w:t>6.6.3.1</w:t>
      </w:r>
      <w:r w:rsidRPr="00B3056F">
        <w:tab/>
        <w:t>Overview</w:t>
      </w:r>
      <w:bookmarkEnd w:id="4942"/>
      <w:bookmarkEnd w:id="4943"/>
      <w:bookmarkEnd w:id="4944"/>
      <w:bookmarkEnd w:id="4945"/>
      <w:bookmarkEnd w:id="4946"/>
      <w:bookmarkEnd w:id="4947"/>
      <w:bookmarkEnd w:id="4948"/>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0" type="#_x0000_t75" style="width:302.5pt;height:122.5pt" o:ole="">
            <v:imagedata r:id="rId182" o:title=""/>
          </v:shape>
          <o:OLEObject Type="Embed" ProgID="Visio.Drawing.11" ShapeID="_x0000_i1110" DrawAspect="Content" ObjectID="_1678294247" r:id="rId183"/>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49" w:name="_Toc11338853"/>
      <w:bookmarkStart w:id="4950" w:name="_Toc27585578"/>
      <w:bookmarkStart w:id="4951" w:name="_Toc36457588"/>
      <w:bookmarkStart w:id="4952" w:name="_Toc45028506"/>
      <w:bookmarkStart w:id="4953" w:name="_Toc45029341"/>
      <w:bookmarkStart w:id="4954" w:name="_Toc51868104"/>
      <w:bookmarkStart w:id="4955" w:name="_Toc67681454"/>
      <w:r w:rsidRPr="00B3056F">
        <w:t>6.6.3.2</w:t>
      </w:r>
      <w:r w:rsidRPr="00B3056F">
        <w:tab/>
        <w:t>Resource: ueIdentity (Document)</w:t>
      </w:r>
      <w:bookmarkEnd w:id="4949"/>
      <w:bookmarkEnd w:id="4950"/>
      <w:bookmarkEnd w:id="4951"/>
      <w:bookmarkEnd w:id="4952"/>
      <w:bookmarkEnd w:id="4953"/>
      <w:bookmarkEnd w:id="4954"/>
      <w:bookmarkEnd w:id="4955"/>
    </w:p>
    <w:p w14:paraId="5EF6115C" w14:textId="77777777" w:rsidR="00EF45DA" w:rsidRPr="00B3056F" w:rsidRDefault="00EF45DA" w:rsidP="00EF45DA">
      <w:pPr>
        <w:pStyle w:val="Heading5"/>
      </w:pPr>
      <w:bookmarkStart w:id="4956" w:name="_Toc11338854"/>
      <w:bookmarkStart w:id="4957" w:name="_Toc27585579"/>
      <w:bookmarkStart w:id="4958" w:name="_Toc36457589"/>
      <w:bookmarkStart w:id="4959" w:name="_Toc45028507"/>
      <w:bookmarkStart w:id="4960" w:name="_Toc45029342"/>
      <w:bookmarkStart w:id="4961" w:name="_Toc51868105"/>
      <w:bookmarkStart w:id="4962" w:name="_Toc67681455"/>
      <w:r w:rsidRPr="00B3056F">
        <w:t>6.6.3.2.1</w:t>
      </w:r>
      <w:r w:rsidRPr="00B3056F">
        <w:tab/>
        <w:t>Description</w:t>
      </w:r>
      <w:bookmarkEnd w:id="4956"/>
      <w:bookmarkEnd w:id="4957"/>
      <w:bookmarkEnd w:id="4958"/>
      <w:bookmarkEnd w:id="4959"/>
      <w:bookmarkEnd w:id="4960"/>
      <w:bookmarkEnd w:id="4961"/>
      <w:bookmarkEnd w:id="4962"/>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63" w:name="_Toc11338855"/>
      <w:bookmarkStart w:id="4964" w:name="_Toc27585580"/>
      <w:bookmarkStart w:id="4965" w:name="_Toc36457590"/>
      <w:bookmarkStart w:id="4966" w:name="_Toc45028508"/>
      <w:bookmarkStart w:id="4967" w:name="_Toc45029343"/>
      <w:bookmarkStart w:id="4968" w:name="_Toc51868106"/>
      <w:bookmarkStart w:id="4969" w:name="_Toc67681456"/>
      <w:r w:rsidRPr="00B3056F">
        <w:t>6.6.3.2.2</w:t>
      </w:r>
      <w:r w:rsidRPr="00B3056F">
        <w:tab/>
        <w:t>Resource Definition</w:t>
      </w:r>
      <w:bookmarkEnd w:id="4963"/>
      <w:bookmarkEnd w:id="4964"/>
      <w:bookmarkEnd w:id="4965"/>
      <w:bookmarkEnd w:id="4966"/>
      <w:bookmarkEnd w:id="4967"/>
      <w:bookmarkEnd w:id="4968"/>
      <w:bookmarkEnd w:id="4969"/>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70" w:name="_Toc11338856"/>
      <w:bookmarkStart w:id="4971" w:name="_Toc27585581"/>
      <w:bookmarkStart w:id="4972" w:name="_Toc36457591"/>
      <w:bookmarkStart w:id="4973" w:name="_Toc45028509"/>
      <w:bookmarkStart w:id="4974" w:name="_Toc45029344"/>
      <w:bookmarkStart w:id="4975" w:name="_Toc51868107"/>
      <w:bookmarkStart w:id="4976" w:name="_Toc67681457"/>
      <w:r w:rsidRPr="00B3056F">
        <w:t>6.6.3.2.3</w:t>
      </w:r>
      <w:r w:rsidRPr="00B3056F">
        <w:tab/>
        <w:t>Resource Standard Methods</w:t>
      </w:r>
      <w:bookmarkEnd w:id="4970"/>
      <w:bookmarkEnd w:id="4971"/>
      <w:bookmarkEnd w:id="4972"/>
      <w:bookmarkEnd w:id="4973"/>
      <w:bookmarkEnd w:id="4974"/>
      <w:bookmarkEnd w:id="4975"/>
      <w:bookmarkEnd w:id="4976"/>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977" w:name="_Toc27585582"/>
      <w:bookmarkStart w:id="4978" w:name="_Toc36457592"/>
      <w:bookmarkStart w:id="4979" w:name="_Toc45028510"/>
      <w:bookmarkStart w:id="4980" w:name="_Toc45029345"/>
      <w:bookmarkStart w:id="4981" w:name="_Toc51868108"/>
      <w:bookmarkStart w:id="4982" w:name="_Toc11338858"/>
      <w:bookmarkStart w:id="4983" w:name="_Toc67681458"/>
      <w:r w:rsidRPr="00B3056F">
        <w:t>6.6.3.2.4</w:t>
      </w:r>
      <w:r w:rsidRPr="00B3056F">
        <w:tab/>
        <w:t>Resource Custom Operations</w:t>
      </w:r>
      <w:bookmarkEnd w:id="4977"/>
      <w:bookmarkEnd w:id="4978"/>
      <w:bookmarkEnd w:id="4979"/>
      <w:bookmarkEnd w:id="4980"/>
      <w:bookmarkEnd w:id="4981"/>
      <w:bookmarkEnd w:id="4983"/>
    </w:p>
    <w:p w14:paraId="4602540D" w14:textId="77777777" w:rsidR="00EF45DA" w:rsidRPr="00B3056F" w:rsidRDefault="00EF45DA" w:rsidP="00EF45DA">
      <w:pPr>
        <w:pStyle w:val="Heading6"/>
        <w:ind w:left="0" w:firstLine="0"/>
      </w:pPr>
      <w:bookmarkStart w:id="4984" w:name="_Toc27585583"/>
      <w:bookmarkStart w:id="4985" w:name="_Toc36457593"/>
      <w:bookmarkStart w:id="4986" w:name="_Toc45028511"/>
      <w:bookmarkStart w:id="4987" w:name="_Toc45029346"/>
      <w:bookmarkStart w:id="4988" w:name="_Toc51868109"/>
      <w:bookmarkStart w:id="4989" w:name="_Toc67681459"/>
      <w:r w:rsidRPr="00B3056F">
        <w:t>6.6.3.2.4.1</w:t>
      </w:r>
      <w:r w:rsidRPr="00B3056F">
        <w:tab/>
        <w:t>Overview</w:t>
      </w:r>
      <w:bookmarkEnd w:id="4984"/>
      <w:bookmarkEnd w:id="4985"/>
      <w:bookmarkEnd w:id="4986"/>
      <w:bookmarkEnd w:id="4987"/>
      <w:bookmarkEnd w:id="4988"/>
      <w:bookmarkEnd w:id="4989"/>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4990" w:name="_Toc27585584"/>
      <w:bookmarkStart w:id="4991" w:name="_Toc36457594"/>
      <w:bookmarkStart w:id="4992" w:name="_Toc45028512"/>
      <w:bookmarkStart w:id="4993" w:name="_Toc45029347"/>
      <w:bookmarkStart w:id="4994" w:name="_Toc51868110"/>
      <w:bookmarkStart w:id="4995" w:name="_Toc67681460"/>
      <w:r w:rsidRPr="00B3056F">
        <w:lastRenderedPageBreak/>
        <w:t>6.6.3.2.4.2</w:t>
      </w:r>
      <w:r w:rsidRPr="00B3056F">
        <w:tab/>
        <w:t>Operation: authorize</w:t>
      </w:r>
      <w:bookmarkEnd w:id="4990"/>
      <w:bookmarkEnd w:id="4991"/>
      <w:bookmarkEnd w:id="4992"/>
      <w:bookmarkEnd w:id="4993"/>
      <w:bookmarkEnd w:id="4994"/>
      <w:bookmarkEnd w:id="4995"/>
    </w:p>
    <w:p w14:paraId="103A377A" w14:textId="77777777" w:rsidR="00EF45DA" w:rsidRPr="00B3056F" w:rsidRDefault="00EF45DA" w:rsidP="00EF45DA">
      <w:pPr>
        <w:pStyle w:val="Heading7"/>
      </w:pPr>
      <w:bookmarkStart w:id="4996" w:name="_Toc27585585"/>
      <w:bookmarkStart w:id="4997" w:name="_Toc36457595"/>
      <w:bookmarkStart w:id="4998" w:name="_Toc45028513"/>
      <w:bookmarkStart w:id="4999" w:name="_Toc45029348"/>
      <w:bookmarkStart w:id="5000" w:name="_Toc51868111"/>
      <w:bookmarkStart w:id="5001" w:name="_Toc67681461"/>
      <w:r w:rsidRPr="00B3056F">
        <w:t>6.6.3.2.4.2.1</w:t>
      </w:r>
      <w:r w:rsidRPr="00B3056F">
        <w:tab/>
        <w:t>Description</w:t>
      </w:r>
      <w:bookmarkEnd w:id="4996"/>
      <w:bookmarkEnd w:id="4997"/>
      <w:bookmarkEnd w:id="4998"/>
      <w:bookmarkEnd w:id="4999"/>
      <w:bookmarkEnd w:id="5000"/>
      <w:bookmarkEnd w:id="5001"/>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5002" w:name="_Toc27585586"/>
      <w:bookmarkStart w:id="5003" w:name="_Toc36457596"/>
      <w:bookmarkStart w:id="5004" w:name="_Toc45028514"/>
      <w:bookmarkStart w:id="5005" w:name="_Toc45029349"/>
      <w:bookmarkStart w:id="5006" w:name="_Toc51868112"/>
      <w:bookmarkStart w:id="5007" w:name="_Toc67681462"/>
      <w:r w:rsidRPr="00B3056F">
        <w:t>6.6.3.2.4.2.2</w:t>
      </w:r>
      <w:r w:rsidRPr="00B3056F">
        <w:tab/>
        <w:t>Operation Definition</w:t>
      </w:r>
      <w:bookmarkEnd w:id="5002"/>
      <w:bookmarkEnd w:id="5003"/>
      <w:bookmarkEnd w:id="5004"/>
      <w:bookmarkEnd w:id="5005"/>
      <w:bookmarkEnd w:id="5006"/>
      <w:bookmarkEnd w:id="5007"/>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D22183">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D2218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D22183">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D22183">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D22183">
            <w:pPr>
              <w:pStyle w:val="TAL"/>
            </w:pPr>
            <w:r>
              <w:t>The "cause" attribute may be used to indicate one of the following application errors:</w:t>
            </w:r>
          </w:p>
          <w:p w14:paraId="3367554E" w14:textId="77777777" w:rsidR="00591FDB" w:rsidRDefault="00591FDB" w:rsidP="00D22183">
            <w:pPr>
              <w:pStyle w:val="TAL"/>
            </w:pPr>
            <w:r>
              <w:t>- DNN_NOT_ALLOWED</w:t>
            </w:r>
          </w:p>
          <w:p w14:paraId="1E4071EC" w14:textId="77777777" w:rsidR="00591FDB" w:rsidRDefault="00591FDB" w:rsidP="00D22183">
            <w:pPr>
              <w:pStyle w:val="TAL"/>
            </w:pPr>
            <w:r>
              <w:rPr>
                <w:lang w:eastAsia="zh-CN"/>
              </w:rPr>
              <w:t xml:space="preserve">- </w:t>
            </w:r>
            <w:r>
              <w:t>MTC_PROVIDER_NOT_ALLOWED</w:t>
            </w:r>
          </w:p>
          <w:p w14:paraId="295F2362" w14:textId="77777777" w:rsidR="00591FDB" w:rsidRPr="00B3056F" w:rsidRDefault="00591FDB" w:rsidP="00D22183">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5008" w:name="_Toc27585587"/>
      <w:bookmarkStart w:id="5009" w:name="_Toc36457597"/>
      <w:bookmarkStart w:id="5010" w:name="_Toc45028515"/>
      <w:bookmarkStart w:id="5011" w:name="_Toc45029350"/>
      <w:bookmarkStart w:id="5012" w:name="_Toc51868113"/>
      <w:bookmarkStart w:id="5013" w:name="_Toc67681463"/>
      <w:r w:rsidRPr="00B3056F">
        <w:t>6.6.4</w:t>
      </w:r>
      <w:r w:rsidRPr="00B3056F">
        <w:tab/>
        <w:t>Custom Operations without associated resources</w:t>
      </w:r>
      <w:bookmarkEnd w:id="4982"/>
      <w:bookmarkEnd w:id="5008"/>
      <w:bookmarkEnd w:id="5009"/>
      <w:bookmarkEnd w:id="5010"/>
      <w:bookmarkEnd w:id="5011"/>
      <w:bookmarkEnd w:id="5012"/>
      <w:bookmarkEnd w:id="5013"/>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5014" w:name="_Toc11338859"/>
      <w:bookmarkStart w:id="5015" w:name="_Toc27585588"/>
      <w:bookmarkStart w:id="5016" w:name="_Toc36457598"/>
      <w:bookmarkStart w:id="5017" w:name="_Toc45028516"/>
      <w:bookmarkStart w:id="5018" w:name="_Toc45029351"/>
      <w:bookmarkStart w:id="5019" w:name="_Toc51868114"/>
      <w:bookmarkStart w:id="5020" w:name="_Toc67681464"/>
      <w:r w:rsidRPr="00B3056F">
        <w:t>6.6.5</w:t>
      </w:r>
      <w:r w:rsidRPr="00B3056F">
        <w:tab/>
        <w:t>Notifications</w:t>
      </w:r>
      <w:bookmarkEnd w:id="5014"/>
      <w:bookmarkEnd w:id="5015"/>
      <w:bookmarkEnd w:id="5016"/>
      <w:bookmarkEnd w:id="5017"/>
      <w:bookmarkEnd w:id="5018"/>
      <w:bookmarkEnd w:id="5019"/>
      <w:bookmarkEnd w:id="5020"/>
    </w:p>
    <w:p w14:paraId="179592EE" w14:textId="77777777" w:rsidR="00EF45DA" w:rsidRPr="00B3056F" w:rsidRDefault="00EF45DA" w:rsidP="00EF45DA">
      <w:pPr>
        <w:pStyle w:val="Heading4"/>
      </w:pPr>
      <w:bookmarkStart w:id="5021" w:name="_Toc11338860"/>
      <w:bookmarkStart w:id="5022" w:name="_Toc27585589"/>
      <w:bookmarkStart w:id="5023" w:name="_Toc36457599"/>
      <w:bookmarkStart w:id="5024" w:name="_Toc45028517"/>
      <w:bookmarkStart w:id="5025" w:name="_Toc45029352"/>
      <w:bookmarkStart w:id="5026" w:name="_Toc51868115"/>
      <w:bookmarkStart w:id="5027" w:name="_Toc67681465"/>
      <w:r w:rsidRPr="00B3056F">
        <w:t>6.6.5.1</w:t>
      </w:r>
      <w:r w:rsidRPr="00B3056F">
        <w:tab/>
        <w:t>General</w:t>
      </w:r>
      <w:bookmarkEnd w:id="5021"/>
      <w:bookmarkEnd w:id="5022"/>
      <w:bookmarkEnd w:id="5023"/>
      <w:bookmarkEnd w:id="5024"/>
      <w:bookmarkEnd w:id="5025"/>
      <w:bookmarkEnd w:id="5026"/>
      <w:bookmarkEnd w:id="5027"/>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28" w:name="_Toc27585590"/>
      <w:bookmarkStart w:id="5029" w:name="_Toc36457600"/>
      <w:bookmarkStart w:id="5030" w:name="_Toc45028518"/>
      <w:bookmarkStart w:id="5031" w:name="_Toc45029353"/>
      <w:bookmarkStart w:id="5032" w:name="_Toc51868116"/>
      <w:bookmarkStart w:id="5033" w:name="_Toc11338861"/>
      <w:bookmarkStart w:id="5034" w:name="_Toc67681466"/>
      <w:r w:rsidRPr="00B3056F">
        <w:t>6.6.5.2</w:t>
      </w:r>
      <w:r w:rsidRPr="00B3056F">
        <w:tab/>
        <w:t>Nidd Authorization Data Update Notification</w:t>
      </w:r>
      <w:bookmarkEnd w:id="5028"/>
      <w:bookmarkEnd w:id="5029"/>
      <w:bookmarkEnd w:id="5030"/>
      <w:bookmarkEnd w:id="5031"/>
      <w:bookmarkEnd w:id="5032"/>
      <w:bookmarkEnd w:id="5034"/>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35" w:name="_Toc27585591"/>
    </w:p>
    <w:p w14:paraId="724636E4" w14:textId="77777777" w:rsidR="00EF45DA" w:rsidRPr="00B3056F" w:rsidRDefault="00EF45DA" w:rsidP="00EF45DA">
      <w:pPr>
        <w:pStyle w:val="Heading3"/>
      </w:pPr>
      <w:bookmarkStart w:id="5036" w:name="_Toc36457601"/>
      <w:bookmarkStart w:id="5037" w:name="_Toc45028519"/>
      <w:bookmarkStart w:id="5038" w:name="_Toc45029354"/>
      <w:bookmarkStart w:id="5039" w:name="_Toc51868117"/>
      <w:bookmarkStart w:id="5040" w:name="_Toc67681467"/>
      <w:r w:rsidRPr="00B3056F">
        <w:t>6.6.6</w:t>
      </w:r>
      <w:r w:rsidRPr="00B3056F">
        <w:tab/>
        <w:t>Data Model</w:t>
      </w:r>
      <w:bookmarkEnd w:id="5033"/>
      <w:bookmarkEnd w:id="5035"/>
      <w:bookmarkEnd w:id="5036"/>
      <w:bookmarkEnd w:id="5037"/>
      <w:bookmarkEnd w:id="5038"/>
      <w:bookmarkEnd w:id="5039"/>
      <w:bookmarkEnd w:id="5040"/>
    </w:p>
    <w:p w14:paraId="0AB4B195" w14:textId="77777777" w:rsidR="00EF45DA" w:rsidRPr="00B3056F" w:rsidRDefault="00EF45DA" w:rsidP="00EF45DA">
      <w:pPr>
        <w:pStyle w:val="Heading4"/>
      </w:pPr>
      <w:bookmarkStart w:id="5041" w:name="_Toc11338862"/>
      <w:bookmarkStart w:id="5042" w:name="_Toc27585592"/>
      <w:bookmarkStart w:id="5043" w:name="_Toc36457602"/>
      <w:bookmarkStart w:id="5044" w:name="_Toc45028520"/>
      <w:bookmarkStart w:id="5045" w:name="_Toc45029355"/>
      <w:bookmarkStart w:id="5046" w:name="_Toc51868118"/>
      <w:bookmarkStart w:id="5047" w:name="_Toc67681468"/>
      <w:r w:rsidRPr="00B3056F">
        <w:t>6.6.6.1</w:t>
      </w:r>
      <w:r w:rsidRPr="00B3056F">
        <w:tab/>
        <w:t>General</w:t>
      </w:r>
      <w:bookmarkEnd w:id="5041"/>
      <w:bookmarkEnd w:id="5042"/>
      <w:bookmarkEnd w:id="5043"/>
      <w:bookmarkEnd w:id="5044"/>
      <w:bookmarkEnd w:id="5045"/>
      <w:bookmarkEnd w:id="5046"/>
      <w:bookmarkEnd w:id="5047"/>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48" w:name="_Toc11338863"/>
      <w:bookmarkStart w:id="5049" w:name="_Toc27585593"/>
      <w:bookmarkStart w:id="5050" w:name="_Toc36457603"/>
      <w:bookmarkStart w:id="5051" w:name="_Toc45028521"/>
      <w:bookmarkStart w:id="5052" w:name="_Toc45029356"/>
      <w:bookmarkStart w:id="5053" w:name="_Toc51868119"/>
      <w:bookmarkStart w:id="5054" w:name="_Toc67681469"/>
      <w:r w:rsidRPr="00B3056F">
        <w:rPr>
          <w:lang w:val="en-US"/>
        </w:rPr>
        <w:lastRenderedPageBreak/>
        <w:t>6.6.6.2</w:t>
      </w:r>
      <w:r w:rsidRPr="00B3056F">
        <w:rPr>
          <w:lang w:val="en-US"/>
        </w:rPr>
        <w:tab/>
        <w:t>Structured data types</w:t>
      </w:r>
      <w:bookmarkEnd w:id="5048"/>
      <w:bookmarkEnd w:id="5049"/>
      <w:bookmarkEnd w:id="5050"/>
      <w:bookmarkEnd w:id="5051"/>
      <w:bookmarkEnd w:id="5052"/>
      <w:bookmarkEnd w:id="5053"/>
      <w:bookmarkEnd w:id="5054"/>
    </w:p>
    <w:p w14:paraId="2F6C008B" w14:textId="77777777" w:rsidR="00EF45DA" w:rsidRPr="00B3056F" w:rsidRDefault="00EF45DA" w:rsidP="00EF45DA">
      <w:pPr>
        <w:pStyle w:val="Heading5"/>
      </w:pPr>
      <w:bookmarkStart w:id="5055" w:name="_Toc11338864"/>
      <w:bookmarkStart w:id="5056" w:name="_Toc27585594"/>
      <w:bookmarkStart w:id="5057" w:name="_Toc36457604"/>
      <w:bookmarkStart w:id="5058" w:name="_Toc45028522"/>
      <w:bookmarkStart w:id="5059" w:name="_Toc45029357"/>
      <w:bookmarkStart w:id="5060" w:name="_Toc51868120"/>
      <w:bookmarkStart w:id="5061" w:name="_Toc67681470"/>
      <w:r w:rsidRPr="00B3056F">
        <w:t>6.6.6.2.1</w:t>
      </w:r>
      <w:r w:rsidRPr="00B3056F">
        <w:tab/>
        <w:t>Introduction</w:t>
      </w:r>
      <w:bookmarkEnd w:id="5055"/>
      <w:bookmarkEnd w:id="5056"/>
      <w:bookmarkEnd w:id="5057"/>
      <w:bookmarkEnd w:id="5058"/>
      <w:bookmarkEnd w:id="5059"/>
      <w:bookmarkEnd w:id="5060"/>
      <w:bookmarkEnd w:id="5061"/>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62" w:name="_Toc11338865"/>
      <w:bookmarkStart w:id="5063" w:name="_Toc27585595"/>
      <w:bookmarkStart w:id="5064" w:name="_Toc36457605"/>
      <w:bookmarkStart w:id="5065" w:name="_Toc45028523"/>
      <w:bookmarkStart w:id="5066" w:name="_Toc45029358"/>
      <w:bookmarkStart w:id="5067" w:name="_Toc51868121"/>
      <w:bookmarkStart w:id="5068" w:name="_Toc67681471"/>
      <w:r w:rsidRPr="00B3056F">
        <w:t>6.6.6.2.2</w:t>
      </w:r>
      <w:r w:rsidRPr="00B3056F">
        <w:tab/>
        <w:t>Type: AuthorizationData</w:t>
      </w:r>
      <w:bookmarkEnd w:id="5062"/>
      <w:bookmarkEnd w:id="5063"/>
      <w:bookmarkEnd w:id="5064"/>
      <w:bookmarkEnd w:id="5065"/>
      <w:bookmarkEnd w:id="5066"/>
      <w:bookmarkEnd w:id="5067"/>
      <w:bookmarkEnd w:id="5068"/>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69" w:name="_Toc11338866"/>
      <w:bookmarkStart w:id="5070" w:name="_Toc27585596"/>
      <w:bookmarkStart w:id="5071" w:name="_Toc36457606"/>
      <w:bookmarkStart w:id="5072" w:name="_Toc45028524"/>
      <w:bookmarkStart w:id="5073" w:name="_Toc45029359"/>
      <w:bookmarkStart w:id="5074" w:name="_Toc51868122"/>
      <w:bookmarkStart w:id="5075" w:name="_Toc67681472"/>
      <w:r w:rsidRPr="00B3056F">
        <w:t>6.6.6.2.3</w:t>
      </w:r>
      <w:r w:rsidRPr="00B3056F">
        <w:tab/>
        <w:t>Type: UserIdentifier</w:t>
      </w:r>
      <w:bookmarkEnd w:id="5069"/>
      <w:bookmarkEnd w:id="5070"/>
      <w:bookmarkEnd w:id="5071"/>
      <w:bookmarkEnd w:id="5072"/>
      <w:bookmarkEnd w:id="5073"/>
      <w:bookmarkEnd w:id="5074"/>
      <w:bookmarkEnd w:id="5075"/>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076" w:name="_Toc27585597"/>
      <w:bookmarkStart w:id="5077" w:name="_Toc36457607"/>
      <w:bookmarkStart w:id="5078" w:name="_Toc45028525"/>
      <w:bookmarkStart w:id="5079" w:name="_Toc45029360"/>
      <w:bookmarkStart w:id="5080" w:name="_Toc51868123"/>
      <w:bookmarkStart w:id="5081" w:name="_Toc11338867"/>
      <w:bookmarkStart w:id="5082" w:name="_Toc67681473"/>
      <w:r w:rsidRPr="00B3056F">
        <w:t>6.6.6.2.4</w:t>
      </w:r>
      <w:r w:rsidRPr="00B3056F">
        <w:tab/>
        <w:t>Type: NiddAuthUpdateInfo</w:t>
      </w:r>
      <w:bookmarkEnd w:id="5076"/>
      <w:bookmarkEnd w:id="5077"/>
      <w:bookmarkEnd w:id="5078"/>
      <w:bookmarkEnd w:id="5079"/>
      <w:bookmarkEnd w:id="5080"/>
      <w:bookmarkEnd w:id="5082"/>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83" w:name="_Toc27585598"/>
      <w:bookmarkStart w:id="5084" w:name="_Toc36457608"/>
      <w:bookmarkStart w:id="5085" w:name="_Toc45028526"/>
      <w:bookmarkStart w:id="5086" w:name="_Toc45029361"/>
      <w:bookmarkStart w:id="5087" w:name="_Toc51868124"/>
      <w:bookmarkStart w:id="5088" w:name="_Toc67681474"/>
      <w:r w:rsidRPr="00B3056F">
        <w:t>6.6.6.2.5</w:t>
      </w:r>
      <w:r w:rsidRPr="00B3056F">
        <w:tab/>
        <w:t>Type: NiddAuthUpdateNotification</w:t>
      </w:r>
      <w:bookmarkEnd w:id="5083"/>
      <w:bookmarkEnd w:id="5084"/>
      <w:bookmarkEnd w:id="5085"/>
      <w:bookmarkEnd w:id="5086"/>
      <w:bookmarkEnd w:id="5087"/>
      <w:bookmarkEnd w:id="5088"/>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89" w:name="_Toc27585599"/>
      <w:bookmarkStart w:id="5090" w:name="_Toc36457609"/>
      <w:bookmarkStart w:id="5091" w:name="_Toc45028527"/>
      <w:bookmarkStart w:id="5092" w:name="_Toc45029362"/>
      <w:bookmarkStart w:id="5093" w:name="_Toc51868125"/>
      <w:bookmarkStart w:id="5094" w:name="_Toc67681475"/>
      <w:r w:rsidRPr="00B3056F">
        <w:lastRenderedPageBreak/>
        <w:t>6.6.6.2.6</w:t>
      </w:r>
      <w:r w:rsidRPr="00B3056F">
        <w:tab/>
        <w:t>Type: AuthorizationInfo</w:t>
      </w:r>
      <w:bookmarkEnd w:id="5089"/>
      <w:bookmarkEnd w:id="5090"/>
      <w:bookmarkEnd w:id="5091"/>
      <w:bookmarkEnd w:id="5092"/>
      <w:bookmarkEnd w:id="5093"/>
      <w:bookmarkEnd w:id="5094"/>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95" w:name="_Toc27585600"/>
      <w:bookmarkStart w:id="5096" w:name="_Toc36457610"/>
      <w:bookmarkStart w:id="5097" w:name="_Toc45028528"/>
      <w:bookmarkStart w:id="5098" w:name="_Toc45029363"/>
      <w:bookmarkStart w:id="5099" w:name="_Toc51868126"/>
      <w:bookmarkStart w:id="5100" w:name="_Toc67681476"/>
      <w:r w:rsidRPr="00B3056F">
        <w:rPr>
          <w:lang w:val="en-US"/>
        </w:rPr>
        <w:t>6.6.6.3</w:t>
      </w:r>
      <w:r w:rsidRPr="00B3056F">
        <w:rPr>
          <w:lang w:val="en-US"/>
        </w:rPr>
        <w:tab/>
        <w:t>Simple data types and enumerations</w:t>
      </w:r>
      <w:bookmarkEnd w:id="5081"/>
      <w:bookmarkEnd w:id="5095"/>
      <w:bookmarkEnd w:id="5096"/>
      <w:bookmarkEnd w:id="5097"/>
      <w:bookmarkEnd w:id="5098"/>
      <w:bookmarkEnd w:id="5099"/>
      <w:bookmarkEnd w:id="5100"/>
    </w:p>
    <w:p w14:paraId="188AFF9A" w14:textId="77777777" w:rsidR="00EF45DA" w:rsidRPr="00B3056F" w:rsidRDefault="00EF45DA" w:rsidP="00EF45DA">
      <w:pPr>
        <w:pStyle w:val="Heading5"/>
      </w:pPr>
      <w:bookmarkStart w:id="5101" w:name="_Toc11338868"/>
      <w:bookmarkStart w:id="5102" w:name="_Toc27585601"/>
      <w:bookmarkStart w:id="5103" w:name="_Toc36457611"/>
      <w:bookmarkStart w:id="5104" w:name="_Toc45028529"/>
      <w:bookmarkStart w:id="5105" w:name="_Toc45029364"/>
      <w:bookmarkStart w:id="5106" w:name="_Toc51868127"/>
      <w:bookmarkStart w:id="5107" w:name="_Toc67681477"/>
      <w:r w:rsidRPr="00B3056F">
        <w:t>6.6.6.3.1</w:t>
      </w:r>
      <w:r w:rsidRPr="00B3056F">
        <w:tab/>
        <w:t>Introduction</w:t>
      </w:r>
      <w:bookmarkEnd w:id="5101"/>
      <w:bookmarkEnd w:id="5102"/>
      <w:bookmarkEnd w:id="5103"/>
      <w:bookmarkEnd w:id="5104"/>
      <w:bookmarkEnd w:id="5105"/>
      <w:bookmarkEnd w:id="5106"/>
      <w:bookmarkEnd w:id="5107"/>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108" w:name="_Toc11338869"/>
      <w:bookmarkStart w:id="5109" w:name="_Toc27585602"/>
      <w:bookmarkStart w:id="5110" w:name="_Toc36457612"/>
      <w:bookmarkStart w:id="5111" w:name="_Toc45028530"/>
      <w:bookmarkStart w:id="5112" w:name="_Toc45029365"/>
      <w:bookmarkStart w:id="5113" w:name="_Toc51868128"/>
      <w:bookmarkStart w:id="5114" w:name="_Toc67681478"/>
      <w:r w:rsidRPr="00B3056F">
        <w:t>6.6.6.3.2</w:t>
      </w:r>
      <w:r w:rsidRPr="00B3056F">
        <w:tab/>
        <w:t>Simple data types</w:t>
      </w:r>
      <w:bookmarkEnd w:id="5108"/>
      <w:bookmarkEnd w:id="5109"/>
      <w:bookmarkEnd w:id="5110"/>
      <w:bookmarkEnd w:id="5111"/>
      <w:bookmarkEnd w:id="5112"/>
      <w:bookmarkEnd w:id="5113"/>
      <w:bookmarkEnd w:id="5114"/>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15" w:name="_Toc11338870"/>
      <w:bookmarkStart w:id="5116" w:name="_Toc27585603"/>
      <w:bookmarkStart w:id="5117" w:name="_Toc36457613"/>
      <w:bookmarkStart w:id="5118" w:name="_Toc45028531"/>
      <w:bookmarkStart w:id="5119" w:name="_Toc45029366"/>
      <w:bookmarkStart w:id="5120" w:name="_Toc51868129"/>
      <w:bookmarkStart w:id="5121" w:name="_Toc67681479"/>
      <w:r w:rsidRPr="00B3056F">
        <w:t>6.6.7</w:t>
      </w:r>
      <w:r w:rsidRPr="00B3056F">
        <w:tab/>
        <w:t>Error Handling</w:t>
      </w:r>
      <w:bookmarkEnd w:id="5115"/>
      <w:bookmarkEnd w:id="5116"/>
      <w:bookmarkEnd w:id="5117"/>
      <w:bookmarkEnd w:id="5118"/>
      <w:bookmarkEnd w:id="5119"/>
      <w:bookmarkEnd w:id="5120"/>
      <w:bookmarkEnd w:id="5121"/>
    </w:p>
    <w:p w14:paraId="025DB060" w14:textId="77777777" w:rsidR="00EF45DA" w:rsidRPr="00B3056F" w:rsidRDefault="00EF45DA" w:rsidP="00EF45DA">
      <w:pPr>
        <w:pStyle w:val="Heading4"/>
      </w:pPr>
      <w:bookmarkStart w:id="5122" w:name="_Toc11338871"/>
      <w:bookmarkStart w:id="5123" w:name="_Toc27585604"/>
      <w:bookmarkStart w:id="5124" w:name="_Toc36457614"/>
      <w:bookmarkStart w:id="5125" w:name="_Toc45028532"/>
      <w:bookmarkStart w:id="5126" w:name="_Toc45029367"/>
      <w:bookmarkStart w:id="5127" w:name="_Toc51868130"/>
      <w:bookmarkStart w:id="5128" w:name="_Toc67681480"/>
      <w:r w:rsidRPr="00B3056F">
        <w:t>6.6.7.1</w:t>
      </w:r>
      <w:r w:rsidRPr="00B3056F">
        <w:tab/>
        <w:t>General</w:t>
      </w:r>
      <w:bookmarkEnd w:id="5122"/>
      <w:bookmarkEnd w:id="5123"/>
      <w:bookmarkEnd w:id="5124"/>
      <w:bookmarkEnd w:id="5125"/>
      <w:bookmarkEnd w:id="5126"/>
      <w:bookmarkEnd w:id="5127"/>
      <w:bookmarkEnd w:id="5128"/>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29" w:name="_Toc11338872"/>
      <w:bookmarkStart w:id="5130" w:name="_Toc27585605"/>
      <w:bookmarkStart w:id="5131" w:name="_Toc36457615"/>
      <w:bookmarkStart w:id="5132" w:name="_Toc45028533"/>
      <w:bookmarkStart w:id="5133" w:name="_Toc45029368"/>
      <w:bookmarkStart w:id="5134" w:name="_Toc51868131"/>
      <w:bookmarkStart w:id="5135" w:name="_Toc67681481"/>
      <w:r w:rsidRPr="00B3056F">
        <w:t>6.6.7.2</w:t>
      </w:r>
      <w:r w:rsidRPr="00B3056F">
        <w:tab/>
        <w:t>Protocol Errors</w:t>
      </w:r>
      <w:bookmarkEnd w:id="5129"/>
      <w:bookmarkEnd w:id="5130"/>
      <w:bookmarkEnd w:id="5131"/>
      <w:bookmarkEnd w:id="5132"/>
      <w:bookmarkEnd w:id="5133"/>
      <w:bookmarkEnd w:id="5134"/>
      <w:bookmarkEnd w:id="5135"/>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5136" w:name="_Toc11338873"/>
      <w:bookmarkStart w:id="5137" w:name="_Toc27585606"/>
      <w:bookmarkStart w:id="5138" w:name="_Toc36457616"/>
      <w:bookmarkStart w:id="5139" w:name="_Toc45028534"/>
      <w:bookmarkStart w:id="5140" w:name="_Toc45029369"/>
      <w:bookmarkStart w:id="5141" w:name="_Toc51868132"/>
      <w:bookmarkStart w:id="5142" w:name="_Toc67681482"/>
      <w:r w:rsidRPr="00B3056F">
        <w:t>6.6.7.3</w:t>
      </w:r>
      <w:r w:rsidRPr="00B3056F">
        <w:tab/>
        <w:t>Application Errors</w:t>
      </w:r>
      <w:bookmarkEnd w:id="5136"/>
      <w:bookmarkEnd w:id="5137"/>
      <w:bookmarkEnd w:id="5138"/>
      <w:bookmarkEnd w:id="5139"/>
      <w:bookmarkEnd w:id="5140"/>
      <w:bookmarkEnd w:id="5141"/>
      <w:bookmarkEnd w:id="5142"/>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lastRenderedPageBreak/>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43" w:name="_Toc11338874"/>
      <w:bookmarkStart w:id="5144" w:name="_Toc27585607"/>
      <w:bookmarkStart w:id="5145" w:name="_Toc36457617"/>
      <w:bookmarkStart w:id="5146" w:name="_Toc45028535"/>
      <w:bookmarkStart w:id="5147" w:name="_Toc45029370"/>
      <w:bookmarkStart w:id="5148" w:name="_Toc51868133"/>
      <w:bookmarkStart w:id="5149" w:name="_Toc67681483"/>
      <w:r w:rsidRPr="00B3056F">
        <w:t>6.6.8</w:t>
      </w:r>
      <w:r w:rsidRPr="00B3056F">
        <w:tab/>
        <w:t>Feature Negotiation</w:t>
      </w:r>
      <w:bookmarkEnd w:id="5143"/>
      <w:bookmarkEnd w:id="5144"/>
      <w:bookmarkEnd w:id="5145"/>
      <w:bookmarkEnd w:id="5146"/>
      <w:bookmarkEnd w:id="5147"/>
      <w:bookmarkEnd w:id="5148"/>
      <w:bookmarkEnd w:id="5149"/>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50" w:name="_Toc11338875"/>
      <w:bookmarkStart w:id="5151" w:name="_Toc27585608"/>
      <w:bookmarkStart w:id="5152" w:name="_Toc36457618"/>
      <w:bookmarkStart w:id="5153" w:name="_Toc45028536"/>
      <w:bookmarkStart w:id="5154" w:name="_Toc45029371"/>
      <w:bookmarkStart w:id="5155" w:name="_Toc51868134"/>
      <w:bookmarkStart w:id="5156" w:name="_Toc67681484"/>
      <w:r w:rsidRPr="00B3056F">
        <w:rPr>
          <w:lang w:val="en-US"/>
        </w:rPr>
        <w:t>6.6.9</w:t>
      </w:r>
      <w:r w:rsidRPr="00B3056F">
        <w:rPr>
          <w:lang w:val="en-US"/>
        </w:rPr>
        <w:tab/>
        <w:t>Security</w:t>
      </w:r>
      <w:bookmarkEnd w:id="5150"/>
      <w:bookmarkEnd w:id="5151"/>
      <w:bookmarkEnd w:id="5152"/>
      <w:bookmarkEnd w:id="5153"/>
      <w:bookmarkEnd w:id="5154"/>
      <w:bookmarkEnd w:id="5155"/>
      <w:bookmarkEnd w:id="5156"/>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57" w:name="_Toc27585609"/>
      <w:bookmarkStart w:id="5158" w:name="_Toc36457619"/>
      <w:bookmarkStart w:id="5159" w:name="_Toc45028537"/>
      <w:bookmarkStart w:id="5160" w:name="_Toc45029372"/>
      <w:bookmarkStart w:id="5161" w:name="_Toc51868135"/>
      <w:bookmarkStart w:id="5162" w:name="_Toc11338876"/>
      <w:bookmarkStart w:id="5163" w:name="_Toc67681485"/>
      <w:r w:rsidRPr="00B3056F">
        <w:t>6.7</w:t>
      </w:r>
      <w:r w:rsidRPr="00B3056F">
        <w:tab/>
        <w:t>Nudm_MT Service API</w:t>
      </w:r>
      <w:bookmarkEnd w:id="5157"/>
      <w:bookmarkEnd w:id="5158"/>
      <w:bookmarkEnd w:id="5159"/>
      <w:bookmarkEnd w:id="5160"/>
      <w:bookmarkEnd w:id="5161"/>
      <w:bookmarkEnd w:id="5163"/>
    </w:p>
    <w:p w14:paraId="4EE7B311" w14:textId="77777777" w:rsidR="00EF45DA" w:rsidRPr="00B3056F" w:rsidRDefault="00EF45DA" w:rsidP="00EF45DA">
      <w:pPr>
        <w:pStyle w:val="Heading3"/>
      </w:pPr>
      <w:bookmarkStart w:id="5164" w:name="_Toc27585610"/>
      <w:bookmarkStart w:id="5165" w:name="_Toc36457620"/>
      <w:bookmarkStart w:id="5166" w:name="_Toc45028538"/>
      <w:bookmarkStart w:id="5167" w:name="_Toc45029373"/>
      <w:bookmarkStart w:id="5168" w:name="_Toc51868136"/>
      <w:bookmarkStart w:id="5169" w:name="_Toc67681486"/>
      <w:r w:rsidRPr="00B3056F">
        <w:t>6.7.1</w:t>
      </w:r>
      <w:r w:rsidRPr="00B3056F">
        <w:tab/>
        <w:t>API URI</w:t>
      </w:r>
      <w:bookmarkEnd w:id="5164"/>
      <w:bookmarkEnd w:id="5165"/>
      <w:bookmarkEnd w:id="5166"/>
      <w:bookmarkEnd w:id="5167"/>
      <w:bookmarkEnd w:id="5168"/>
      <w:bookmarkEnd w:id="516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70" w:name="_Toc27585611"/>
      <w:bookmarkStart w:id="5171" w:name="_Toc36457621"/>
      <w:bookmarkStart w:id="5172" w:name="_Toc45028539"/>
      <w:bookmarkStart w:id="5173" w:name="_Toc45029374"/>
      <w:bookmarkStart w:id="5174" w:name="_Toc51868137"/>
      <w:bookmarkStart w:id="5175" w:name="_Toc67681487"/>
      <w:r w:rsidRPr="00B3056F">
        <w:lastRenderedPageBreak/>
        <w:t>6.7.2</w:t>
      </w:r>
      <w:r w:rsidRPr="00B3056F">
        <w:tab/>
        <w:t>Usage of HTTP</w:t>
      </w:r>
      <w:bookmarkEnd w:id="5170"/>
      <w:bookmarkEnd w:id="5171"/>
      <w:bookmarkEnd w:id="5172"/>
      <w:bookmarkEnd w:id="5173"/>
      <w:bookmarkEnd w:id="5174"/>
      <w:bookmarkEnd w:id="5175"/>
    </w:p>
    <w:p w14:paraId="46751058" w14:textId="77777777" w:rsidR="00EF45DA" w:rsidRPr="00B3056F" w:rsidRDefault="00EF45DA" w:rsidP="00EF45DA">
      <w:pPr>
        <w:pStyle w:val="Heading4"/>
      </w:pPr>
      <w:bookmarkStart w:id="5176" w:name="_Toc27585612"/>
      <w:bookmarkStart w:id="5177" w:name="_Toc36457622"/>
      <w:bookmarkStart w:id="5178" w:name="_Toc45028540"/>
      <w:bookmarkStart w:id="5179" w:name="_Toc45029375"/>
      <w:bookmarkStart w:id="5180" w:name="_Toc51868138"/>
      <w:bookmarkStart w:id="5181" w:name="_Toc67681488"/>
      <w:r w:rsidRPr="00B3056F">
        <w:t>6.7.2.1</w:t>
      </w:r>
      <w:r w:rsidRPr="00B3056F">
        <w:tab/>
        <w:t>General</w:t>
      </w:r>
      <w:bookmarkEnd w:id="5176"/>
      <w:bookmarkEnd w:id="5177"/>
      <w:bookmarkEnd w:id="5178"/>
      <w:bookmarkEnd w:id="5179"/>
      <w:bookmarkEnd w:id="5180"/>
      <w:bookmarkEnd w:id="5181"/>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82" w:name="_Toc27585613"/>
      <w:bookmarkStart w:id="5183" w:name="_Toc36457623"/>
      <w:bookmarkStart w:id="5184" w:name="_Toc45028541"/>
      <w:bookmarkStart w:id="5185" w:name="_Toc45029376"/>
      <w:bookmarkStart w:id="5186" w:name="_Toc51868139"/>
      <w:bookmarkStart w:id="5187" w:name="_Toc67681489"/>
      <w:r w:rsidRPr="00B3056F">
        <w:t>6.7.2.2</w:t>
      </w:r>
      <w:r w:rsidRPr="00B3056F">
        <w:tab/>
        <w:t>HTTP standard headers</w:t>
      </w:r>
      <w:bookmarkEnd w:id="5182"/>
      <w:bookmarkEnd w:id="5183"/>
      <w:bookmarkEnd w:id="5184"/>
      <w:bookmarkEnd w:id="5185"/>
      <w:bookmarkEnd w:id="5186"/>
      <w:bookmarkEnd w:id="5187"/>
    </w:p>
    <w:p w14:paraId="650D5D08" w14:textId="77777777" w:rsidR="00EF45DA" w:rsidRPr="00B3056F" w:rsidRDefault="00EF45DA" w:rsidP="00EF45DA">
      <w:pPr>
        <w:pStyle w:val="Heading5"/>
        <w:rPr>
          <w:lang w:eastAsia="zh-CN"/>
        </w:rPr>
      </w:pPr>
      <w:bookmarkStart w:id="5188" w:name="_Toc27585614"/>
      <w:bookmarkStart w:id="5189" w:name="_Toc36457624"/>
      <w:bookmarkStart w:id="5190" w:name="_Toc45028542"/>
      <w:bookmarkStart w:id="5191" w:name="_Toc45029377"/>
      <w:bookmarkStart w:id="5192" w:name="_Toc51868140"/>
      <w:bookmarkStart w:id="5193" w:name="_Toc67681490"/>
      <w:r w:rsidRPr="00B3056F">
        <w:t>6.7.2.2.1</w:t>
      </w:r>
      <w:r w:rsidRPr="00B3056F">
        <w:rPr>
          <w:rFonts w:hint="eastAsia"/>
          <w:lang w:eastAsia="zh-CN"/>
        </w:rPr>
        <w:tab/>
      </w:r>
      <w:r w:rsidRPr="00B3056F">
        <w:rPr>
          <w:lang w:eastAsia="zh-CN"/>
        </w:rPr>
        <w:t>General</w:t>
      </w:r>
      <w:bookmarkEnd w:id="5188"/>
      <w:bookmarkEnd w:id="5189"/>
      <w:bookmarkEnd w:id="5190"/>
      <w:bookmarkEnd w:id="5191"/>
      <w:bookmarkEnd w:id="5192"/>
      <w:bookmarkEnd w:id="5193"/>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94" w:name="_Toc27585615"/>
      <w:bookmarkStart w:id="5195" w:name="_Toc36457625"/>
      <w:bookmarkStart w:id="5196" w:name="_Toc45028543"/>
      <w:bookmarkStart w:id="5197" w:name="_Toc45029378"/>
      <w:bookmarkStart w:id="5198" w:name="_Toc51868141"/>
      <w:bookmarkStart w:id="5199" w:name="_Toc67681491"/>
      <w:r w:rsidRPr="00B3056F">
        <w:t>6.7.2.2.2</w:t>
      </w:r>
      <w:r w:rsidRPr="00B3056F">
        <w:tab/>
        <w:t>Content type</w:t>
      </w:r>
      <w:bookmarkEnd w:id="5194"/>
      <w:bookmarkEnd w:id="5195"/>
      <w:bookmarkEnd w:id="5196"/>
      <w:bookmarkEnd w:id="5197"/>
      <w:bookmarkEnd w:id="5198"/>
      <w:bookmarkEnd w:id="5199"/>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200" w:name="_Toc27585616"/>
      <w:bookmarkStart w:id="5201" w:name="_Toc36457626"/>
      <w:bookmarkStart w:id="5202" w:name="_Toc45028544"/>
      <w:bookmarkStart w:id="5203" w:name="_Toc45029379"/>
      <w:bookmarkStart w:id="5204" w:name="_Toc51868142"/>
      <w:bookmarkStart w:id="5205" w:name="_Toc67681492"/>
      <w:r w:rsidRPr="00B3056F">
        <w:t>6.7.2.3</w:t>
      </w:r>
      <w:r w:rsidRPr="00B3056F">
        <w:tab/>
        <w:t>HTTP custom headers</w:t>
      </w:r>
      <w:bookmarkEnd w:id="5200"/>
      <w:bookmarkEnd w:id="5201"/>
      <w:bookmarkEnd w:id="5202"/>
      <w:bookmarkEnd w:id="5203"/>
      <w:bookmarkEnd w:id="5204"/>
      <w:bookmarkEnd w:id="5205"/>
    </w:p>
    <w:p w14:paraId="6A394FB9" w14:textId="77777777" w:rsidR="00EF45DA" w:rsidRPr="00B3056F" w:rsidRDefault="00EF45DA" w:rsidP="00EF45DA">
      <w:pPr>
        <w:pStyle w:val="Heading5"/>
        <w:rPr>
          <w:lang w:eastAsia="zh-CN"/>
        </w:rPr>
      </w:pPr>
      <w:bookmarkStart w:id="5206" w:name="_Toc27585617"/>
      <w:bookmarkStart w:id="5207" w:name="_Toc36457627"/>
      <w:bookmarkStart w:id="5208" w:name="_Toc45028545"/>
      <w:bookmarkStart w:id="5209" w:name="_Toc45029380"/>
      <w:bookmarkStart w:id="5210" w:name="_Toc51868143"/>
      <w:bookmarkStart w:id="5211" w:name="_Toc67681493"/>
      <w:r w:rsidRPr="00B3056F">
        <w:t>6.7.2.3.1</w:t>
      </w:r>
      <w:r w:rsidRPr="00B3056F">
        <w:rPr>
          <w:rFonts w:hint="eastAsia"/>
          <w:lang w:eastAsia="zh-CN"/>
        </w:rPr>
        <w:tab/>
      </w:r>
      <w:r w:rsidRPr="00B3056F">
        <w:rPr>
          <w:lang w:eastAsia="zh-CN"/>
        </w:rPr>
        <w:t>General</w:t>
      </w:r>
      <w:bookmarkEnd w:id="5206"/>
      <w:bookmarkEnd w:id="5207"/>
      <w:bookmarkEnd w:id="5208"/>
      <w:bookmarkEnd w:id="5209"/>
      <w:bookmarkEnd w:id="5210"/>
      <w:bookmarkEnd w:id="5211"/>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212" w:name="_Toc27585618"/>
      <w:bookmarkStart w:id="5213" w:name="_Toc36457628"/>
      <w:bookmarkStart w:id="5214" w:name="_Toc45028546"/>
      <w:bookmarkStart w:id="5215" w:name="_Toc45029381"/>
      <w:bookmarkStart w:id="5216" w:name="_Toc51868144"/>
      <w:bookmarkStart w:id="5217" w:name="_Toc67681494"/>
      <w:r w:rsidRPr="00B3056F">
        <w:t>6.7.3</w:t>
      </w:r>
      <w:r w:rsidRPr="00B3056F">
        <w:tab/>
        <w:t>Resources</w:t>
      </w:r>
      <w:bookmarkEnd w:id="5212"/>
      <w:bookmarkEnd w:id="5213"/>
      <w:bookmarkEnd w:id="5214"/>
      <w:bookmarkEnd w:id="5215"/>
      <w:bookmarkEnd w:id="5216"/>
      <w:bookmarkEnd w:id="5217"/>
    </w:p>
    <w:p w14:paraId="7CF2639C" w14:textId="77777777" w:rsidR="00EF45DA" w:rsidRPr="00B3056F" w:rsidRDefault="00EF45DA" w:rsidP="00EF45DA">
      <w:pPr>
        <w:pStyle w:val="Heading4"/>
      </w:pPr>
      <w:bookmarkStart w:id="5218" w:name="_Toc11338014"/>
      <w:bookmarkStart w:id="5219" w:name="_Toc27585619"/>
      <w:bookmarkStart w:id="5220" w:name="_Toc36457629"/>
      <w:bookmarkStart w:id="5221" w:name="_Toc45028547"/>
      <w:bookmarkStart w:id="5222" w:name="_Toc45029382"/>
      <w:bookmarkStart w:id="5223" w:name="_Toc51868145"/>
      <w:bookmarkStart w:id="5224" w:name="_Toc67681495"/>
      <w:r w:rsidRPr="00B3056F">
        <w:t>6.7.3.1</w:t>
      </w:r>
      <w:r w:rsidRPr="00B3056F">
        <w:tab/>
        <w:t>Overview</w:t>
      </w:r>
      <w:bookmarkEnd w:id="5218"/>
      <w:bookmarkEnd w:id="5219"/>
      <w:bookmarkEnd w:id="5220"/>
      <w:bookmarkEnd w:id="5221"/>
      <w:bookmarkEnd w:id="5222"/>
      <w:bookmarkEnd w:id="5223"/>
      <w:bookmarkEnd w:id="5224"/>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1" type="#_x0000_t75" style="width:275pt;height:93.5pt" o:ole="">
            <v:imagedata r:id="rId184" o:title=""/>
          </v:shape>
          <o:OLEObject Type="Embed" ProgID="Visio.Drawing.11" ShapeID="_x0000_i1111" DrawAspect="Content" ObjectID="_1678294248" r:id="rId185"/>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25" w:name="_Toc11338015"/>
      <w:bookmarkStart w:id="5226" w:name="_Toc27585620"/>
      <w:bookmarkStart w:id="5227" w:name="_Toc36457630"/>
      <w:bookmarkStart w:id="5228" w:name="_Toc45028548"/>
      <w:bookmarkStart w:id="5229" w:name="_Toc45029383"/>
      <w:bookmarkStart w:id="5230" w:name="_Toc51868146"/>
      <w:bookmarkStart w:id="5231" w:name="_Toc67681496"/>
      <w:r w:rsidRPr="00B3056F">
        <w:t>6.7.3.2</w:t>
      </w:r>
      <w:r w:rsidRPr="00B3056F">
        <w:tab/>
        <w:t>Resource: UeInfo</w:t>
      </w:r>
      <w:bookmarkEnd w:id="5225"/>
      <w:bookmarkEnd w:id="5226"/>
      <w:bookmarkEnd w:id="5227"/>
      <w:bookmarkEnd w:id="5228"/>
      <w:bookmarkEnd w:id="5229"/>
      <w:bookmarkEnd w:id="5230"/>
      <w:bookmarkEnd w:id="5231"/>
    </w:p>
    <w:p w14:paraId="5963A473" w14:textId="77777777" w:rsidR="00EF45DA" w:rsidRPr="00B3056F" w:rsidRDefault="00EF45DA" w:rsidP="00EF45DA">
      <w:pPr>
        <w:pStyle w:val="Heading5"/>
      </w:pPr>
      <w:bookmarkStart w:id="5232" w:name="_Toc11338016"/>
      <w:bookmarkStart w:id="5233" w:name="_Toc27585621"/>
      <w:bookmarkStart w:id="5234" w:name="_Toc36457631"/>
      <w:bookmarkStart w:id="5235" w:name="_Toc45028549"/>
      <w:bookmarkStart w:id="5236" w:name="_Toc45029384"/>
      <w:bookmarkStart w:id="5237" w:name="_Toc51868147"/>
      <w:bookmarkStart w:id="5238" w:name="_Toc67681497"/>
      <w:r w:rsidRPr="00B3056F">
        <w:t>6.7.3.2.1</w:t>
      </w:r>
      <w:r w:rsidRPr="00B3056F">
        <w:tab/>
        <w:t>Description</w:t>
      </w:r>
      <w:bookmarkEnd w:id="5232"/>
      <w:bookmarkEnd w:id="5233"/>
      <w:bookmarkEnd w:id="5234"/>
      <w:bookmarkEnd w:id="5235"/>
      <w:bookmarkEnd w:id="5236"/>
      <w:bookmarkEnd w:id="5237"/>
      <w:bookmarkEnd w:id="5238"/>
    </w:p>
    <w:p w14:paraId="5EA8B7A0" w14:textId="37BBCFFA"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clause 5.4.1.</w:t>
      </w:r>
    </w:p>
    <w:p w14:paraId="09996BE4" w14:textId="77777777" w:rsidR="00EF45DA" w:rsidRPr="00B3056F" w:rsidRDefault="00EF45DA" w:rsidP="00EF45DA">
      <w:pPr>
        <w:pStyle w:val="Heading5"/>
      </w:pPr>
      <w:bookmarkStart w:id="5239" w:name="_Toc11338017"/>
      <w:bookmarkStart w:id="5240" w:name="_Toc27585622"/>
      <w:bookmarkStart w:id="5241" w:name="_Toc36457632"/>
      <w:bookmarkStart w:id="5242" w:name="_Toc45028550"/>
      <w:bookmarkStart w:id="5243" w:name="_Toc45029385"/>
      <w:bookmarkStart w:id="5244" w:name="_Toc51868148"/>
      <w:bookmarkStart w:id="5245" w:name="_Toc67681498"/>
      <w:r w:rsidRPr="00B3056F">
        <w:t>6.7.3.2.2</w:t>
      </w:r>
      <w:r w:rsidRPr="00B3056F">
        <w:tab/>
        <w:t>Resource Definition</w:t>
      </w:r>
      <w:bookmarkEnd w:id="5239"/>
      <w:bookmarkEnd w:id="5240"/>
      <w:bookmarkEnd w:id="5241"/>
      <w:bookmarkEnd w:id="5242"/>
      <w:bookmarkEnd w:id="5243"/>
      <w:bookmarkEnd w:id="5244"/>
      <w:bookmarkEnd w:id="5245"/>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46" w:name="_Toc11338018"/>
      <w:bookmarkStart w:id="5247" w:name="_Toc27585623"/>
      <w:bookmarkStart w:id="5248" w:name="_Toc36457633"/>
      <w:bookmarkStart w:id="5249" w:name="_Toc45028551"/>
      <w:bookmarkStart w:id="5250" w:name="_Toc45029386"/>
      <w:bookmarkStart w:id="5251" w:name="_Toc51868149"/>
      <w:bookmarkStart w:id="5252" w:name="_Toc67681499"/>
      <w:r w:rsidRPr="00B3056F">
        <w:t>6.7.3.2.3</w:t>
      </w:r>
      <w:r w:rsidRPr="00B3056F">
        <w:tab/>
        <w:t>Resource Standard Methods</w:t>
      </w:r>
      <w:bookmarkEnd w:id="5246"/>
      <w:bookmarkEnd w:id="5247"/>
      <w:bookmarkEnd w:id="5248"/>
      <w:bookmarkEnd w:id="5249"/>
      <w:bookmarkEnd w:id="5250"/>
      <w:bookmarkEnd w:id="5251"/>
      <w:bookmarkEnd w:id="5252"/>
    </w:p>
    <w:p w14:paraId="55735F31" w14:textId="77777777" w:rsidR="00EF45DA" w:rsidRPr="00B3056F" w:rsidRDefault="00EF45DA" w:rsidP="00EF45DA">
      <w:pPr>
        <w:pStyle w:val="Heading6"/>
      </w:pPr>
      <w:bookmarkStart w:id="5253" w:name="_Toc11338019"/>
      <w:bookmarkStart w:id="5254" w:name="_Toc27585624"/>
      <w:bookmarkStart w:id="5255" w:name="_Toc36457634"/>
      <w:bookmarkStart w:id="5256" w:name="_Toc45028552"/>
      <w:bookmarkStart w:id="5257" w:name="_Toc45029387"/>
      <w:bookmarkStart w:id="5258" w:name="_Toc51868150"/>
      <w:bookmarkStart w:id="5259" w:name="_Toc67681500"/>
      <w:r w:rsidRPr="00B3056F">
        <w:t>6.7.3.2.3.1</w:t>
      </w:r>
      <w:r w:rsidRPr="00B3056F">
        <w:tab/>
        <w:t>GET</w:t>
      </w:r>
      <w:bookmarkEnd w:id="5253"/>
      <w:bookmarkEnd w:id="5254"/>
      <w:bookmarkEnd w:id="5255"/>
      <w:bookmarkEnd w:id="5256"/>
      <w:bookmarkEnd w:id="5257"/>
      <w:bookmarkEnd w:id="5258"/>
      <w:bookmarkEnd w:id="5259"/>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60" w:name="_Toc36457635"/>
      <w:bookmarkStart w:id="5261" w:name="_Toc45028553"/>
      <w:bookmarkStart w:id="5262" w:name="_Toc45029388"/>
      <w:bookmarkStart w:id="5263" w:name="_Toc51868151"/>
      <w:bookmarkStart w:id="5264" w:name="_Toc27585625"/>
      <w:bookmarkStart w:id="5265" w:name="_Toc67681501"/>
      <w:r w:rsidRPr="00B3056F">
        <w:t>6.7.3.3</w:t>
      </w:r>
      <w:r w:rsidRPr="00B3056F">
        <w:tab/>
        <w:t>Resource: LocationInfo</w:t>
      </w:r>
      <w:bookmarkEnd w:id="5260"/>
      <w:bookmarkEnd w:id="5261"/>
      <w:bookmarkEnd w:id="5262"/>
      <w:bookmarkEnd w:id="5263"/>
      <w:bookmarkEnd w:id="5265"/>
    </w:p>
    <w:p w14:paraId="0E75303A" w14:textId="77777777" w:rsidR="00EF45DA" w:rsidRPr="00B3056F" w:rsidRDefault="00EF45DA" w:rsidP="00EF45DA">
      <w:pPr>
        <w:pStyle w:val="Heading5"/>
      </w:pPr>
      <w:bookmarkStart w:id="5266" w:name="_Toc36457636"/>
      <w:bookmarkStart w:id="5267" w:name="_Toc45028554"/>
      <w:bookmarkStart w:id="5268" w:name="_Toc45029389"/>
      <w:bookmarkStart w:id="5269" w:name="_Toc51868152"/>
      <w:bookmarkStart w:id="5270" w:name="_Toc67681502"/>
      <w:r w:rsidRPr="00B3056F">
        <w:t>6.7.3.3.1</w:t>
      </w:r>
      <w:r w:rsidRPr="00B3056F">
        <w:tab/>
        <w:t>Description</w:t>
      </w:r>
      <w:bookmarkEnd w:id="5266"/>
      <w:bookmarkEnd w:id="5267"/>
      <w:bookmarkEnd w:id="5268"/>
      <w:bookmarkEnd w:id="5269"/>
      <w:bookmarkEnd w:id="5270"/>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5271" w:name="_Toc36457637"/>
      <w:bookmarkStart w:id="5272" w:name="_Toc45028555"/>
      <w:bookmarkStart w:id="5273" w:name="_Toc45029390"/>
      <w:bookmarkStart w:id="5274" w:name="_Toc51868153"/>
      <w:bookmarkStart w:id="5275" w:name="_Toc67681503"/>
      <w:r w:rsidRPr="00B3056F">
        <w:t>6.7.3.3.2</w:t>
      </w:r>
      <w:r w:rsidRPr="00B3056F">
        <w:tab/>
        <w:t>Resource Definition</w:t>
      </w:r>
      <w:bookmarkEnd w:id="5271"/>
      <w:bookmarkEnd w:id="5272"/>
      <w:bookmarkEnd w:id="5273"/>
      <w:bookmarkEnd w:id="5274"/>
      <w:bookmarkEnd w:id="5275"/>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276" w:name="_Toc36457638"/>
      <w:bookmarkStart w:id="5277" w:name="_Toc45028556"/>
      <w:bookmarkStart w:id="5278" w:name="_Toc45029391"/>
      <w:bookmarkStart w:id="5279" w:name="_Toc51868154"/>
      <w:bookmarkStart w:id="5280" w:name="_Toc67681504"/>
      <w:r w:rsidRPr="00B3056F">
        <w:t>6.7.3.3.3</w:t>
      </w:r>
      <w:r w:rsidRPr="00B3056F">
        <w:tab/>
        <w:t>Resource Standard Methods</w:t>
      </w:r>
      <w:bookmarkEnd w:id="5276"/>
      <w:bookmarkEnd w:id="5277"/>
      <w:bookmarkEnd w:id="5278"/>
      <w:bookmarkEnd w:id="5279"/>
      <w:bookmarkEnd w:id="5280"/>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81" w:name="_Toc36457639"/>
      <w:bookmarkStart w:id="5282" w:name="_Toc45028557"/>
      <w:bookmarkStart w:id="5283" w:name="_Toc45029392"/>
      <w:bookmarkStart w:id="5284" w:name="_Toc51868155"/>
      <w:bookmarkStart w:id="5285" w:name="_Toc67681505"/>
      <w:r w:rsidRPr="00B3056F">
        <w:t>6.7.3.3.4</w:t>
      </w:r>
      <w:r w:rsidRPr="00B3056F">
        <w:tab/>
        <w:t>Resource Custom Operations</w:t>
      </w:r>
      <w:bookmarkEnd w:id="5281"/>
      <w:bookmarkEnd w:id="5282"/>
      <w:bookmarkEnd w:id="5283"/>
      <w:bookmarkEnd w:id="5284"/>
      <w:bookmarkEnd w:id="5285"/>
    </w:p>
    <w:p w14:paraId="42940BDC" w14:textId="77777777" w:rsidR="00EF45DA" w:rsidRPr="00B3056F" w:rsidRDefault="00EF45DA" w:rsidP="00EF45DA">
      <w:pPr>
        <w:pStyle w:val="Heading6"/>
        <w:ind w:left="0" w:firstLine="0"/>
      </w:pPr>
      <w:bookmarkStart w:id="5286" w:name="_Toc36457640"/>
      <w:bookmarkStart w:id="5287" w:name="_Toc45028558"/>
      <w:bookmarkStart w:id="5288" w:name="_Toc45029393"/>
      <w:bookmarkStart w:id="5289" w:name="_Toc51868156"/>
      <w:bookmarkStart w:id="5290" w:name="_Toc67681506"/>
      <w:r w:rsidRPr="00B3056F">
        <w:t>6.7.3.3.4.1</w:t>
      </w:r>
      <w:r w:rsidRPr="00B3056F">
        <w:tab/>
        <w:t>Overview</w:t>
      </w:r>
      <w:bookmarkEnd w:id="5286"/>
      <w:bookmarkEnd w:id="5287"/>
      <w:bookmarkEnd w:id="5288"/>
      <w:bookmarkEnd w:id="5289"/>
      <w:bookmarkEnd w:id="5290"/>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5291" w:name="_Toc36457641"/>
      <w:bookmarkStart w:id="5292" w:name="_Toc45028559"/>
      <w:bookmarkStart w:id="5293" w:name="_Toc45029394"/>
      <w:bookmarkStart w:id="5294" w:name="_Toc51868157"/>
      <w:bookmarkStart w:id="5295" w:name="_Toc67681507"/>
      <w:r w:rsidRPr="00B3056F">
        <w:t>6.7.3.3.4.2</w:t>
      </w:r>
      <w:r w:rsidRPr="00B3056F">
        <w:tab/>
        <w:t>Operation: provide-loc-info</w:t>
      </w:r>
      <w:bookmarkEnd w:id="5291"/>
      <w:bookmarkEnd w:id="5292"/>
      <w:bookmarkEnd w:id="5293"/>
      <w:bookmarkEnd w:id="5294"/>
      <w:bookmarkEnd w:id="5295"/>
    </w:p>
    <w:p w14:paraId="5A145F37" w14:textId="77777777" w:rsidR="00EF45DA" w:rsidRPr="00B3056F" w:rsidRDefault="00EF45DA" w:rsidP="00EF45DA">
      <w:pPr>
        <w:pStyle w:val="Heading7"/>
      </w:pPr>
      <w:bookmarkStart w:id="5296" w:name="_Toc36457642"/>
      <w:bookmarkStart w:id="5297" w:name="_Toc45028560"/>
      <w:bookmarkStart w:id="5298" w:name="_Toc45029395"/>
      <w:bookmarkStart w:id="5299" w:name="_Toc51868158"/>
      <w:bookmarkStart w:id="5300" w:name="_Toc67681508"/>
      <w:r w:rsidRPr="00B3056F">
        <w:t>6.7.3.3.4.2.1</w:t>
      </w:r>
      <w:r w:rsidRPr="00B3056F">
        <w:tab/>
        <w:t>Description</w:t>
      </w:r>
      <w:bookmarkEnd w:id="5296"/>
      <w:bookmarkEnd w:id="5297"/>
      <w:bookmarkEnd w:id="5298"/>
      <w:bookmarkEnd w:id="5299"/>
      <w:bookmarkEnd w:id="530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5301" w:name="_Toc36457643"/>
      <w:bookmarkStart w:id="5302" w:name="_Toc45028561"/>
      <w:bookmarkStart w:id="5303" w:name="_Toc45029396"/>
      <w:bookmarkStart w:id="5304" w:name="_Toc51868159"/>
      <w:bookmarkStart w:id="5305" w:name="_Toc67681509"/>
      <w:r w:rsidRPr="00B3056F">
        <w:t>6.7.3.3.4.2.2</w:t>
      </w:r>
      <w:r w:rsidRPr="00B3056F">
        <w:tab/>
        <w:t>Operation Definition</w:t>
      </w:r>
      <w:bookmarkEnd w:id="5301"/>
      <w:bookmarkEnd w:id="5302"/>
      <w:bookmarkEnd w:id="5303"/>
      <w:bookmarkEnd w:id="5304"/>
      <w:bookmarkEnd w:id="5305"/>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306" w:name="_Toc36457644"/>
    </w:p>
    <w:p w14:paraId="3A19E7E8" w14:textId="029B6A47" w:rsidR="00EF45DA" w:rsidRPr="00B3056F" w:rsidRDefault="00EF45DA" w:rsidP="00EF45DA">
      <w:pPr>
        <w:pStyle w:val="Heading3"/>
      </w:pPr>
      <w:bookmarkStart w:id="5307" w:name="_Toc45028562"/>
      <w:bookmarkStart w:id="5308" w:name="_Toc45029397"/>
      <w:bookmarkStart w:id="5309" w:name="_Toc51868160"/>
      <w:bookmarkStart w:id="5310" w:name="_Toc67681510"/>
      <w:r w:rsidRPr="00B3056F">
        <w:t>6.7.4</w:t>
      </w:r>
      <w:r w:rsidRPr="00B3056F">
        <w:tab/>
        <w:t>Custom Operations without associated resources</w:t>
      </w:r>
      <w:bookmarkEnd w:id="5264"/>
      <w:bookmarkEnd w:id="5306"/>
      <w:bookmarkEnd w:id="5307"/>
      <w:bookmarkEnd w:id="5308"/>
      <w:bookmarkEnd w:id="5309"/>
      <w:bookmarkEnd w:id="5310"/>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311" w:name="_Toc27585626"/>
      <w:bookmarkStart w:id="5312" w:name="_Toc36457645"/>
      <w:bookmarkStart w:id="5313" w:name="_Toc45028563"/>
      <w:bookmarkStart w:id="5314" w:name="_Toc45029398"/>
      <w:bookmarkStart w:id="5315" w:name="_Toc51868161"/>
      <w:bookmarkStart w:id="5316" w:name="_Toc67681511"/>
      <w:r w:rsidRPr="00B3056F">
        <w:t>6.7.5</w:t>
      </w:r>
      <w:r w:rsidRPr="00B3056F">
        <w:tab/>
        <w:t>Notifications</w:t>
      </w:r>
      <w:bookmarkEnd w:id="5311"/>
      <w:bookmarkEnd w:id="5312"/>
      <w:bookmarkEnd w:id="5313"/>
      <w:bookmarkEnd w:id="5314"/>
      <w:bookmarkEnd w:id="5315"/>
      <w:bookmarkEnd w:id="5316"/>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317" w:name="_Toc27585627"/>
      <w:bookmarkStart w:id="5318" w:name="_Toc36457646"/>
      <w:bookmarkStart w:id="5319" w:name="_Toc45028564"/>
      <w:bookmarkStart w:id="5320" w:name="_Toc45029399"/>
      <w:bookmarkStart w:id="5321" w:name="_Toc51868162"/>
      <w:bookmarkStart w:id="5322" w:name="_Toc67681512"/>
      <w:r w:rsidRPr="00B3056F">
        <w:t>6.7.6</w:t>
      </w:r>
      <w:r w:rsidRPr="00B3056F">
        <w:tab/>
        <w:t>Data Model</w:t>
      </w:r>
      <w:bookmarkEnd w:id="5317"/>
      <w:bookmarkEnd w:id="5318"/>
      <w:bookmarkEnd w:id="5319"/>
      <w:bookmarkEnd w:id="5320"/>
      <w:bookmarkEnd w:id="5321"/>
      <w:bookmarkEnd w:id="5322"/>
    </w:p>
    <w:p w14:paraId="39760EC4" w14:textId="77777777" w:rsidR="00EF45DA" w:rsidRPr="00B3056F" w:rsidRDefault="00EF45DA" w:rsidP="00EF45DA">
      <w:pPr>
        <w:pStyle w:val="Heading4"/>
      </w:pPr>
      <w:bookmarkStart w:id="5323" w:name="_Toc27585628"/>
      <w:bookmarkStart w:id="5324" w:name="_Toc36457647"/>
      <w:bookmarkStart w:id="5325" w:name="_Toc45028565"/>
      <w:bookmarkStart w:id="5326" w:name="_Toc45029400"/>
      <w:bookmarkStart w:id="5327" w:name="_Toc51868163"/>
      <w:bookmarkStart w:id="5328" w:name="_Toc67681513"/>
      <w:r w:rsidRPr="00B3056F">
        <w:t>6.7.6.1</w:t>
      </w:r>
      <w:r w:rsidRPr="00B3056F">
        <w:tab/>
        <w:t>General</w:t>
      </w:r>
      <w:bookmarkEnd w:id="5323"/>
      <w:bookmarkEnd w:id="5324"/>
      <w:bookmarkEnd w:id="5325"/>
      <w:bookmarkEnd w:id="5326"/>
      <w:bookmarkEnd w:id="5327"/>
      <w:bookmarkEnd w:id="5328"/>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5329"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5329"/>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30" w:name="_Toc27585629"/>
      <w:bookmarkStart w:id="5331" w:name="_Toc36457648"/>
      <w:bookmarkStart w:id="5332" w:name="_Toc45028566"/>
      <w:bookmarkStart w:id="5333" w:name="_Toc45029401"/>
      <w:bookmarkStart w:id="5334" w:name="_Toc51868164"/>
      <w:bookmarkStart w:id="5335" w:name="_Toc67681514"/>
      <w:r w:rsidRPr="00B3056F">
        <w:rPr>
          <w:lang w:val="en-US"/>
        </w:rPr>
        <w:t>6.7.6.2</w:t>
      </w:r>
      <w:r w:rsidRPr="00B3056F">
        <w:rPr>
          <w:lang w:val="en-US"/>
        </w:rPr>
        <w:tab/>
        <w:t>Structured data types</w:t>
      </w:r>
      <w:bookmarkEnd w:id="5330"/>
      <w:bookmarkEnd w:id="5331"/>
      <w:bookmarkEnd w:id="5332"/>
      <w:bookmarkEnd w:id="5333"/>
      <w:bookmarkEnd w:id="5334"/>
      <w:bookmarkEnd w:id="5335"/>
    </w:p>
    <w:p w14:paraId="53D89DB9" w14:textId="77777777" w:rsidR="00EF45DA" w:rsidRPr="00B3056F" w:rsidRDefault="00EF45DA" w:rsidP="00EF45DA">
      <w:pPr>
        <w:pStyle w:val="Heading5"/>
      </w:pPr>
      <w:bookmarkStart w:id="5336" w:name="_Toc36457649"/>
      <w:bookmarkStart w:id="5337" w:name="_Toc45028567"/>
      <w:bookmarkStart w:id="5338" w:name="_Toc45029402"/>
      <w:bookmarkStart w:id="5339" w:name="_Toc51868165"/>
      <w:bookmarkStart w:id="5340" w:name="_Toc27585630"/>
      <w:bookmarkStart w:id="5341" w:name="_Toc67681515"/>
      <w:r w:rsidRPr="00B3056F">
        <w:t>6.7.6.2.1</w:t>
      </w:r>
      <w:r w:rsidRPr="00B3056F">
        <w:tab/>
        <w:t>Introduction</w:t>
      </w:r>
      <w:bookmarkEnd w:id="5336"/>
      <w:bookmarkEnd w:id="5337"/>
      <w:bookmarkEnd w:id="5338"/>
      <w:bookmarkEnd w:id="5339"/>
      <w:bookmarkEnd w:id="5341"/>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42" w:name="_Toc36457650"/>
      <w:bookmarkStart w:id="5343" w:name="_Toc45028568"/>
      <w:bookmarkStart w:id="5344" w:name="_Toc45029403"/>
      <w:bookmarkStart w:id="5345" w:name="_Toc51868166"/>
      <w:bookmarkStart w:id="5346" w:name="_Toc67681516"/>
      <w:r w:rsidRPr="00B3056F">
        <w:t>6.7.6.2.2</w:t>
      </w:r>
      <w:r w:rsidRPr="00B3056F">
        <w:tab/>
        <w:t>Type: UeInfo</w:t>
      </w:r>
      <w:bookmarkEnd w:id="5342"/>
      <w:bookmarkEnd w:id="5343"/>
      <w:bookmarkEnd w:id="5344"/>
      <w:bookmarkEnd w:id="5345"/>
      <w:bookmarkEnd w:id="5346"/>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47" w:name="_Toc36457651"/>
      <w:bookmarkStart w:id="5348" w:name="_Toc45028569"/>
      <w:bookmarkStart w:id="5349" w:name="_Toc45029404"/>
      <w:bookmarkStart w:id="5350" w:name="_Toc51868167"/>
      <w:bookmarkStart w:id="5351" w:name="_Toc67681517"/>
      <w:r w:rsidRPr="00B3056F">
        <w:lastRenderedPageBreak/>
        <w:t>6.</w:t>
      </w:r>
      <w:r w:rsidRPr="00B3056F">
        <w:rPr>
          <w:rFonts w:hint="eastAsia"/>
          <w:lang w:eastAsia="zh-CN"/>
        </w:rPr>
        <w:t>7</w:t>
      </w:r>
      <w:r w:rsidRPr="00B3056F">
        <w:t>.6.2.3</w:t>
      </w:r>
      <w:r w:rsidRPr="00B3056F">
        <w:tab/>
        <w:t>Type: LocationInfoRequest</w:t>
      </w:r>
      <w:bookmarkEnd w:id="5347"/>
      <w:bookmarkEnd w:id="5348"/>
      <w:bookmarkEnd w:id="5349"/>
      <w:bookmarkEnd w:id="5350"/>
      <w:bookmarkEnd w:id="5351"/>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52" w:name="_Toc36457652"/>
      <w:bookmarkStart w:id="5353" w:name="_Toc45028570"/>
      <w:bookmarkStart w:id="5354" w:name="_Toc45029405"/>
      <w:bookmarkStart w:id="5355" w:name="_Toc51868168"/>
      <w:bookmarkStart w:id="5356" w:name="_Toc67681518"/>
      <w:r w:rsidRPr="00B3056F">
        <w:lastRenderedPageBreak/>
        <w:t>6.</w:t>
      </w:r>
      <w:r w:rsidRPr="00B3056F">
        <w:rPr>
          <w:rFonts w:hint="eastAsia"/>
          <w:lang w:eastAsia="zh-CN"/>
        </w:rPr>
        <w:t>7</w:t>
      </w:r>
      <w:r w:rsidRPr="00B3056F">
        <w:t>.6.2.4</w:t>
      </w:r>
      <w:r w:rsidRPr="00B3056F">
        <w:tab/>
        <w:t>Type: LocationInfoResult</w:t>
      </w:r>
      <w:bookmarkEnd w:id="5352"/>
      <w:bookmarkEnd w:id="5353"/>
      <w:bookmarkEnd w:id="5354"/>
      <w:bookmarkEnd w:id="5355"/>
      <w:bookmarkEnd w:id="5356"/>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5357" w:name="_Toc36457653"/>
    </w:p>
    <w:p w14:paraId="7D5B7C96" w14:textId="793EA254" w:rsidR="004C3152" w:rsidRPr="00B3056F" w:rsidRDefault="004C3152" w:rsidP="004C3152">
      <w:pPr>
        <w:pStyle w:val="Heading5"/>
      </w:pPr>
      <w:bookmarkStart w:id="5358" w:name="_Toc45028571"/>
      <w:bookmarkStart w:id="5359" w:name="_Toc45029406"/>
      <w:bookmarkStart w:id="5360" w:name="_Toc51868169"/>
      <w:bookmarkStart w:id="5361" w:name="_Toc67681519"/>
      <w:r w:rsidRPr="00B3056F">
        <w:t>6.7.6.2.</w:t>
      </w:r>
      <w:r w:rsidR="004521EF">
        <w:t>5</w:t>
      </w:r>
      <w:r w:rsidRPr="00B3056F">
        <w:tab/>
        <w:t xml:space="preserve">Type: </w:t>
      </w:r>
      <w:r>
        <w:t>5GSrvccInfo</w:t>
      </w:r>
      <w:bookmarkEnd w:id="5358"/>
      <w:bookmarkEnd w:id="5359"/>
      <w:bookmarkEnd w:id="5360"/>
      <w:bookmarkEnd w:id="5361"/>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62" w:name="_Toc45028572"/>
      <w:bookmarkStart w:id="5363" w:name="_Toc45029407"/>
      <w:bookmarkStart w:id="5364" w:name="_Toc51868170"/>
      <w:bookmarkStart w:id="5365" w:name="_Toc67681520"/>
      <w:r w:rsidRPr="00B3056F">
        <w:rPr>
          <w:lang w:val="en-US"/>
        </w:rPr>
        <w:t>6.7.6.3</w:t>
      </w:r>
      <w:r w:rsidRPr="00B3056F">
        <w:rPr>
          <w:lang w:val="en-US"/>
        </w:rPr>
        <w:tab/>
        <w:t>Simple data types and enumerations</w:t>
      </w:r>
      <w:bookmarkEnd w:id="5340"/>
      <w:bookmarkEnd w:id="5357"/>
      <w:bookmarkEnd w:id="5362"/>
      <w:bookmarkEnd w:id="5363"/>
      <w:bookmarkEnd w:id="5364"/>
      <w:bookmarkEnd w:id="5365"/>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366" w:name="_Toc27585631"/>
      <w:bookmarkStart w:id="5367" w:name="_Toc36457654"/>
      <w:bookmarkStart w:id="5368" w:name="_Toc45028573"/>
      <w:bookmarkStart w:id="5369" w:name="_Toc45029408"/>
      <w:bookmarkStart w:id="5370" w:name="_Toc51868171"/>
      <w:bookmarkStart w:id="5371" w:name="_Toc67681521"/>
      <w:r w:rsidRPr="00B3056F">
        <w:t>6.7.7</w:t>
      </w:r>
      <w:r w:rsidRPr="00B3056F">
        <w:tab/>
        <w:t>Error Handling</w:t>
      </w:r>
      <w:bookmarkEnd w:id="5366"/>
      <w:bookmarkEnd w:id="5367"/>
      <w:bookmarkEnd w:id="5368"/>
      <w:bookmarkEnd w:id="5369"/>
      <w:bookmarkEnd w:id="5370"/>
      <w:bookmarkEnd w:id="5371"/>
    </w:p>
    <w:p w14:paraId="46E52594" w14:textId="77777777" w:rsidR="00EF45DA" w:rsidRPr="00B3056F" w:rsidRDefault="00EF45DA" w:rsidP="00EF45DA">
      <w:pPr>
        <w:pStyle w:val="Heading4"/>
      </w:pPr>
      <w:bookmarkStart w:id="5372" w:name="_Toc27585632"/>
      <w:bookmarkStart w:id="5373" w:name="_Toc36457655"/>
      <w:bookmarkStart w:id="5374" w:name="_Toc45028574"/>
      <w:bookmarkStart w:id="5375" w:name="_Toc45029409"/>
      <w:bookmarkStart w:id="5376" w:name="_Toc51868172"/>
      <w:bookmarkStart w:id="5377" w:name="_Toc67681522"/>
      <w:r w:rsidRPr="00B3056F">
        <w:t>6.7.7.1</w:t>
      </w:r>
      <w:r w:rsidRPr="00B3056F">
        <w:tab/>
        <w:t>General</w:t>
      </w:r>
      <w:bookmarkEnd w:id="5372"/>
      <w:bookmarkEnd w:id="5373"/>
      <w:bookmarkEnd w:id="5374"/>
      <w:bookmarkEnd w:id="5375"/>
      <w:bookmarkEnd w:id="5376"/>
      <w:bookmarkEnd w:id="5377"/>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378" w:name="_Toc27585633"/>
      <w:bookmarkStart w:id="5379" w:name="_Toc36457656"/>
      <w:bookmarkStart w:id="5380" w:name="_Toc45028575"/>
      <w:bookmarkStart w:id="5381" w:name="_Toc45029410"/>
      <w:bookmarkStart w:id="5382" w:name="_Toc51868173"/>
      <w:bookmarkStart w:id="5383" w:name="_Toc67681523"/>
      <w:r w:rsidRPr="00B3056F">
        <w:t>6.7.7.2</w:t>
      </w:r>
      <w:r w:rsidRPr="00B3056F">
        <w:tab/>
        <w:t>Protocol Errors</w:t>
      </w:r>
      <w:bookmarkEnd w:id="5378"/>
      <w:bookmarkEnd w:id="5379"/>
      <w:bookmarkEnd w:id="5380"/>
      <w:bookmarkEnd w:id="5381"/>
      <w:bookmarkEnd w:id="5382"/>
      <w:bookmarkEnd w:id="5383"/>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5384" w:name="_Toc27585634"/>
      <w:bookmarkStart w:id="5385" w:name="_Toc36457657"/>
      <w:bookmarkStart w:id="5386" w:name="_Toc45028576"/>
      <w:bookmarkStart w:id="5387" w:name="_Toc45029411"/>
      <w:bookmarkStart w:id="5388" w:name="_Toc51868174"/>
      <w:bookmarkStart w:id="5389" w:name="_Toc67681524"/>
      <w:r w:rsidRPr="00B3056F">
        <w:t>6.7.7.3</w:t>
      </w:r>
      <w:r w:rsidRPr="00B3056F">
        <w:tab/>
        <w:t>Application Errors</w:t>
      </w:r>
      <w:bookmarkEnd w:id="5384"/>
      <w:bookmarkEnd w:id="5385"/>
      <w:bookmarkEnd w:id="5386"/>
      <w:bookmarkEnd w:id="5387"/>
      <w:bookmarkEnd w:id="5388"/>
      <w:bookmarkEnd w:id="5389"/>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90" w:name="_Toc27585635"/>
      <w:bookmarkStart w:id="5391" w:name="_Toc36457658"/>
      <w:bookmarkStart w:id="5392" w:name="_Toc45028577"/>
      <w:bookmarkStart w:id="5393" w:name="_Toc45029412"/>
      <w:bookmarkStart w:id="5394" w:name="_Toc51868175"/>
      <w:bookmarkStart w:id="5395" w:name="_Toc67681525"/>
      <w:r w:rsidRPr="00B3056F">
        <w:t>6.7.8</w:t>
      </w:r>
      <w:r w:rsidRPr="00B3056F">
        <w:tab/>
        <w:t>Feature Negotiation</w:t>
      </w:r>
      <w:bookmarkEnd w:id="5390"/>
      <w:bookmarkEnd w:id="5391"/>
      <w:bookmarkEnd w:id="5392"/>
      <w:bookmarkEnd w:id="5393"/>
      <w:bookmarkEnd w:id="5394"/>
      <w:bookmarkEnd w:id="5395"/>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96" w:name="_Toc27585636"/>
      <w:bookmarkStart w:id="5397" w:name="_Toc36457659"/>
      <w:bookmarkStart w:id="5398" w:name="_Toc45028578"/>
      <w:bookmarkStart w:id="5399" w:name="_Toc45029413"/>
      <w:bookmarkStart w:id="5400" w:name="_Toc51868176"/>
      <w:bookmarkStart w:id="5401" w:name="_Toc67681526"/>
      <w:r w:rsidRPr="00B3056F">
        <w:rPr>
          <w:lang w:val="en-US"/>
        </w:rPr>
        <w:t>6.7.9</w:t>
      </w:r>
      <w:r w:rsidRPr="00B3056F">
        <w:rPr>
          <w:lang w:val="en-US"/>
        </w:rPr>
        <w:tab/>
        <w:t>Security</w:t>
      </w:r>
      <w:bookmarkEnd w:id="5396"/>
      <w:bookmarkEnd w:id="5397"/>
      <w:bookmarkEnd w:id="5398"/>
      <w:bookmarkEnd w:id="5399"/>
      <w:bookmarkEnd w:id="5400"/>
      <w:bookmarkEnd w:id="5401"/>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402" w:name="_Toc27585637"/>
      <w:bookmarkStart w:id="5403" w:name="_Toc36457660"/>
      <w:bookmarkStart w:id="5404" w:name="_Toc45028579"/>
      <w:bookmarkStart w:id="5405" w:name="_Toc45029414"/>
      <w:bookmarkStart w:id="5406" w:name="_Toc51868177"/>
      <w:bookmarkStart w:id="5407" w:name="_Toc67681527"/>
      <w:r w:rsidRPr="00B3056F">
        <w:t>Annex A (normative):</w:t>
      </w:r>
      <w:r w:rsidRPr="00B3056F">
        <w:br/>
        <w:t>OpenAPI specification</w:t>
      </w:r>
      <w:bookmarkEnd w:id="5162"/>
      <w:bookmarkEnd w:id="5402"/>
      <w:bookmarkEnd w:id="5403"/>
      <w:bookmarkEnd w:id="5404"/>
      <w:bookmarkEnd w:id="5405"/>
      <w:bookmarkEnd w:id="5406"/>
      <w:bookmarkEnd w:id="5407"/>
    </w:p>
    <w:p w14:paraId="2FDF3538" w14:textId="2A406AF3" w:rsidR="00EF45DA" w:rsidRPr="00B3056F" w:rsidRDefault="00EF45DA" w:rsidP="00EF45DA">
      <w:pPr>
        <w:pStyle w:val="Heading2"/>
      </w:pPr>
      <w:bookmarkStart w:id="5408" w:name="_Toc11338877"/>
      <w:bookmarkStart w:id="5409" w:name="_Toc27585638"/>
      <w:bookmarkStart w:id="5410" w:name="_Toc36457661"/>
      <w:bookmarkStart w:id="5411" w:name="_Toc45028580"/>
      <w:bookmarkStart w:id="5412" w:name="_Toc45029415"/>
      <w:bookmarkStart w:id="5413" w:name="_Toc51868178"/>
      <w:bookmarkStart w:id="5414" w:name="_Toc67681528"/>
      <w:r w:rsidRPr="00B3056F">
        <w:t>A.1</w:t>
      </w:r>
      <w:r w:rsidRPr="00B3056F">
        <w:tab/>
        <w:t>General</w:t>
      </w:r>
      <w:bookmarkEnd w:id="5408"/>
      <w:bookmarkEnd w:id="5409"/>
      <w:bookmarkEnd w:id="5410"/>
      <w:bookmarkEnd w:id="5411"/>
      <w:bookmarkEnd w:id="5412"/>
      <w:bookmarkEnd w:id="5413"/>
      <w:bookmarkEnd w:id="5414"/>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06E26DC0" w:rsidR="00EF45DA" w:rsidRPr="00B3056F" w:rsidRDefault="00EF45DA" w:rsidP="00C41D72">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5415" w:name="_Toc11338878"/>
      <w:bookmarkStart w:id="5416" w:name="_Toc27585639"/>
      <w:bookmarkStart w:id="5417" w:name="_Toc36457662"/>
      <w:bookmarkStart w:id="5418" w:name="_Toc45028581"/>
      <w:bookmarkStart w:id="5419" w:name="_Toc45029416"/>
      <w:bookmarkStart w:id="5420" w:name="_Toc51868179"/>
      <w:bookmarkStart w:id="5421" w:name="_Hlk9329589"/>
      <w:bookmarkStart w:id="5422" w:name="_Toc67681529"/>
      <w:r w:rsidRPr="00B3056F">
        <w:t>A.2</w:t>
      </w:r>
      <w:r w:rsidRPr="00B3056F">
        <w:tab/>
        <w:t>Nudm_SDM API</w:t>
      </w:r>
      <w:bookmarkEnd w:id="5415"/>
      <w:bookmarkEnd w:id="5416"/>
      <w:bookmarkEnd w:id="5417"/>
      <w:bookmarkEnd w:id="5418"/>
      <w:bookmarkEnd w:id="5419"/>
      <w:bookmarkEnd w:id="5420"/>
      <w:bookmarkEnd w:id="5422"/>
    </w:p>
    <w:p w14:paraId="25E4517C" w14:textId="77777777" w:rsidR="00EF45DA" w:rsidRPr="00B3056F" w:rsidRDefault="00EF45DA" w:rsidP="00EF45DA">
      <w:pPr>
        <w:pStyle w:val="PL"/>
      </w:pPr>
      <w:bookmarkStart w:id="5423"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77DABB19" w:rsidR="00EF45DA" w:rsidRPr="00B3056F" w:rsidRDefault="00EF45DA" w:rsidP="00EF45DA">
      <w:pPr>
        <w:pStyle w:val="PL"/>
      </w:pPr>
      <w:r w:rsidRPr="00B3056F">
        <w:lastRenderedPageBreak/>
        <w:t xml:space="preserve">  version: '2.1.</w:t>
      </w:r>
      <w:r w:rsidR="00056DE3">
        <w:t>3</w:t>
      </w:r>
      <w:r w:rsidRPr="00B3056F">
        <w:t>'</w:t>
      </w:r>
    </w:p>
    <w:p w14:paraId="55474775" w14:textId="77777777" w:rsidR="00EF45DA" w:rsidRPr="00B3056F" w:rsidRDefault="00EF45DA" w:rsidP="00EF45DA">
      <w:pPr>
        <w:pStyle w:val="PL"/>
      </w:pPr>
      <w:r w:rsidRPr="00B3056F">
        <w:t xml:space="preserve">  title: 'Nudm_SDM'</w:t>
      </w:r>
    </w:p>
    <w:bookmarkEnd w:id="5421"/>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1D489A48" w:rsidR="00EF45DA" w:rsidRPr="00B3056F" w:rsidRDefault="00EF45DA" w:rsidP="00EF45DA">
      <w:pPr>
        <w:pStyle w:val="PL"/>
      </w:pPr>
      <w:r w:rsidRPr="00B3056F">
        <w:t xml:space="preserve">    © 202</w:t>
      </w:r>
      <w:r w:rsidR="00056DE3">
        <w:t>1</w:t>
      </w:r>
      <w:r w:rsidRPr="00B3056F">
        <w:t>,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05537ABA" w:rsidR="00EF45DA" w:rsidRPr="00B3056F" w:rsidRDefault="00EF45DA" w:rsidP="00EF45DA">
      <w:pPr>
        <w:pStyle w:val="PL"/>
        <w:rPr>
          <w:lang w:val="en-US"/>
        </w:rPr>
      </w:pPr>
      <w:r w:rsidRPr="00B3056F">
        <w:rPr>
          <w:lang w:val="en-US"/>
        </w:rPr>
        <w:t xml:space="preserve">  description: 3GPP TS 29.503 Unified Data Management Services, version 16.</w:t>
      </w:r>
      <w:r w:rsidR="00056DE3">
        <w:rPr>
          <w:lang w:val="en-US"/>
        </w:rPr>
        <w:t>7</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5424"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5424"/>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lastRenderedPageBreak/>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lastRenderedPageBreak/>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lastRenderedPageBreak/>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lastRenderedPageBreak/>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5425" w:name="_Hlk519761766"/>
      <w:r w:rsidRPr="00B3056F">
        <w:t>'#/components/schemas/TraceDataResponse'</w:t>
      </w:r>
      <w:bookmarkEnd w:id="5425"/>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lastRenderedPageBreak/>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lastRenderedPageBreak/>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lastRenderedPageBreak/>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lastRenderedPageBreak/>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lastRenderedPageBreak/>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70DDBE0C" w14:textId="77777777" w:rsidR="00202954" w:rsidRDefault="00EF45DA" w:rsidP="00202954">
      <w:pPr>
        <w:pStyle w:val="PL"/>
      </w:pPr>
      <w:r w:rsidRPr="00B3056F">
        <w:t xml:space="preserve">                </w:t>
      </w:r>
      <w:r w:rsidRPr="00B3056F">
        <w:rPr>
          <w:rFonts w:hint="eastAsia"/>
          <w:lang w:eastAsia="zh-CN"/>
        </w:rPr>
        <w:t xml:space="preserve">        </w:t>
      </w:r>
      <w:r w:rsidRPr="00B3056F">
        <w:t>type: string</w:t>
      </w:r>
    </w:p>
    <w:p w14:paraId="05D0B591" w14:textId="77777777" w:rsidR="00202954" w:rsidRDefault="00202954" w:rsidP="00202954">
      <w:pPr>
        <w:pStyle w:val="PL"/>
      </w:pPr>
      <w:r>
        <w:t xml:space="preserve">            </w:t>
      </w:r>
      <w:r>
        <w:rPr>
          <w:rFonts w:hint="eastAsia"/>
          <w:lang w:eastAsia="zh-CN"/>
        </w:rPr>
        <w:t xml:space="preserve">        </w:t>
      </w:r>
      <w:r>
        <w:t>3gpp-Sbi-Target-Nf-Id:</w:t>
      </w:r>
    </w:p>
    <w:p w14:paraId="32D24209"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473C1C40" w14:textId="77777777" w:rsidR="00202954" w:rsidRDefault="00202954" w:rsidP="00202954">
      <w:pPr>
        <w:pStyle w:val="PL"/>
      </w:pPr>
      <w:r>
        <w:t xml:space="preserve">              </w:t>
      </w:r>
      <w:r>
        <w:rPr>
          <w:rFonts w:hint="eastAsia"/>
          <w:lang w:eastAsia="zh-CN"/>
        </w:rPr>
        <w:t xml:space="preserve">        </w:t>
      </w:r>
      <w:r>
        <w:t>schema:</w:t>
      </w:r>
    </w:p>
    <w:p w14:paraId="795FE5AB" w14:textId="681499F1" w:rsidR="00EF45DA" w:rsidRPr="00B3056F" w:rsidRDefault="00202954" w:rsidP="00202954">
      <w:pPr>
        <w:pStyle w:val="PL"/>
      </w:pPr>
      <w:r>
        <w:t xml:space="preserve">                </w:t>
      </w:r>
      <w:r>
        <w:rPr>
          <w:rFonts w:hint="eastAsia"/>
          <w:lang w:eastAsia="zh-CN"/>
        </w:rPr>
        <w:t xml:space="preserve">        </w:t>
      </w:r>
      <w:r>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59BEEB2C" w14:textId="77777777" w:rsidR="00202954" w:rsidRDefault="00EF45DA" w:rsidP="00202954">
      <w:pPr>
        <w:pStyle w:val="PL"/>
      </w:pPr>
      <w:r w:rsidRPr="00B3056F">
        <w:t xml:space="preserve">                </w:t>
      </w:r>
      <w:r w:rsidRPr="00B3056F">
        <w:rPr>
          <w:rFonts w:hint="eastAsia"/>
          <w:lang w:eastAsia="zh-CN"/>
        </w:rPr>
        <w:t xml:space="preserve">        </w:t>
      </w:r>
      <w:r w:rsidRPr="00B3056F">
        <w:t>type: string</w:t>
      </w:r>
    </w:p>
    <w:p w14:paraId="0C50CAE8" w14:textId="77777777" w:rsidR="00202954" w:rsidRDefault="00202954" w:rsidP="00202954">
      <w:pPr>
        <w:pStyle w:val="PL"/>
      </w:pPr>
      <w:r>
        <w:t xml:space="preserve">            </w:t>
      </w:r>
      <w:r>
        <w:rPr>
          <w:rFonts w:hint="eastAsia"/>
          <w:lang w:eastAsia="zh-CN"/>
        </w:rPr>
        <w:t xml:space="preserve">        </w:t>
      </w:r>
      <w:r>
        <w:t>3gpp-Sbi-Target-Nf-Id:</w:t>
      </w:r>
    </w:p>
    <w:p w14:paraId="1284EA8B"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10269C2F" w14:textId="77777777" w:rsidR="00202954" w:rsidRDefault="00202954" w:rsidP="00202954">
      <w:pPr>
        <w:pStyle w:val="PL"/>
      </w:pPr>
      <w:r>
        <w:t xml:space="preserve">              </w:t>
      </w:r>
      <w:r>
        <w:rPr>
          <w:rFonts w:hint="eastAsia"/>
          <w:lang w:eastAsia="zh-CN"/>
        </w:rPr>
        <w:t xml:space="preserve">        </w:t>
      </w:r>
      <w:r>
        <w:t>schema:</w:t>
      </w:r>
    </w:p>
    <w:p w14:paraId="151B1DC1" w14:textId="344267B4" w:rsidR="00EF45DA" w:rsidRPr="00B3056F" w:rsidRDefault="00202954" w:rsidP="00202954">
      <w:pPr>
        <w:pStyle w:val="PL"/>
      </w:pPr>
      <w:r>
        <w:t xml:space="preserve">                </w:t>
      </w:r>
      <w:r>
        <w:rPr>
          <w:rFonts w:hint="eastAsia"/>
          <w:lang w:eastAsia="zh-CN"/>
        </w:rPr>
        <w:t xml:space="preserve">        </w:t>
      </w:r>
      <w:r>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lastRenderedPageBreak/>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lastRenderedPageBreak/>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lastRenderedPageBreak/>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lastRenderedPageBreak/>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lastRenderedPageBreak/>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lastRenderedPageBreak/>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17B179FB" w14:textId="77777777" w:rsidR="00202954" w:rsidRPr="00B3056F" w:rsidRDefault="00202954" w:rsidP="00202954">
      <w:pPr>
        <w:pStyle w:val="PL"/>
      </w:pPr>
      <w:r w:rsidRPr="00B3056F">
        <w:t xml:space="preserve">                  description: </w:t>
      </w:r>
      <w:r w:rsidRPr="00B3056F">
        <w:rPr>
          <w:rFonts w:hint="eastAsia"/>
        </w:rPr>
        <w:t>Temporary Redirect</w:t>
      </w:r>
    </w:p>
    <w:p w14:paraId="0EA14BE2" w14:textId="77777777" w:rsidR="00202954" w:rsidRPr="00B3056F" w:rsidRDefault="00202954" w:rsidP="00202954">
      <w:pPr>
        <w:pStyle w:val="PL"/>
      </w:pPr>
      <w:r w:rsidRPr="00B3056F">
        <w:t xml:space="preserve">                  content:</w:t>
      </w:r>
    </w:p>
    <w:p w14:paraId="5CE8CB55" w14:textId="77777777" w:rsidR="00202954" w:rsidRPr="00B3056F" w:rsidRDefault="00202954" w:rsidP="00202954">
      <w:pPr>
        <w:pStyle w:val="PL"/>
      </w:pPr>
      <w:r w:rsidRPr="00B3056F">
        <w:t xml:space="preserve">                    application/problem+json:</w:t>
      </w:r>
    </w:p>
    <w:p w14:paraId="69CD587D" w14:textId="77777777" w:rsidR="00202954" w:rsidRPr="00B3056F" w:rsidRDefault="00202954" w:rsidP="00202954">
      <w:pPr>
        <w:pStyle w:val="PL"/>
      </w:pPr>
      <w:r w:rsidRPr="00B3056F">
        <w:t xml:space="preserve">                      schema:</w:t>
      </w:r>
    </w:p>
    <w:p w14:paraId="05C8A0BC" w14:textId="77777777" w:rsidR="00202954" w:rsidRPr="00B3056F" w:rsidRDefault="00202954" w:rsidP="00202954">
      <w:pPr>
        <w:pStyle w:val="PL"/>
        <w:rPr>
          <w:lang w:eastAsia="zh-CN"/>
        </w:rPr>
      </w:pPr>
      <w:r w:rsidRPr="00B3056F">
        <w:t xml:space="preserve">                        $ref: 'TS29571_CommonData.yaml#/components/schemas/ProblemDetails'</w:t>
      </w:r>
    </w:p>
    <w:p w14:paraId="7CCB004B"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12D73FB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66B372A4"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D41FBC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376416D2"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15CC4BDC"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986FB08" w14:textId="77777777" w:rsidR="00202954" w:rsidRDefault="00202954" w:rsidP="00202954">
      <w:pPr>
        <w:pStyle w:val="PL"/>
      </w:pPr>
      <w:r>
        <w:t xml:space="preserve">            </w:t>
      </w:r>
      <w:r>
        <w:rPr>
          <w:rFonts w:hint="eastAsia"/>
          <w:lang w:eastAsia="zh-CN"/>
        </w:rPr>
        <w:t xml:space="preserve">        </w:t>
      </w:r>
      <w:r>
        <w:t>3gpp-Sbi-Target-Nf-Id:</w:t>
      </w:r>
    </w:p>
    <w:p w14:paraId="2A594005"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3CF9B8B0" w14:textId="77777777" w:rsidR="00202954" w:rsidRDefault="00202954" w:rsidP="00202954">
      <w:pPr>
        <w:pStyle w:val="PL"/>
      </w:pPr>
      <w:r>
        <w:t xml:space="preserve">              </w:t>
      </w:r>
      <w:r>
        <w:rPr>
          <w:rFonts w:hint="eastAsia"/>
          <w:lang w:eastAsia="zh-CN"/>
        </w:rPr>
        <w:t xml:space="preserve">        </w:t>
      </w:r>
      <w:r>
        <w:t>schema:</w:t>
      </w:r>
    </w:p>
    <w:p w14:paraId="532F0C9B" w14:textId="77777777" w:rsidR="00202954" w:rsidRDefault="00202954" w:rsidP="00202954">
      <w:pPr>
        <w:pStyle w:val="PL"/>
      </w:pPr>
      <w:r>
        <w:t xml:space="preserve">                </w:t>
      </w:r>
      <w:r>
        <w:rPr>
          <w:rFonts w:hint="eastAsia"/>
          <w:lang w:eastAsia="zh-CN"/>
        </w:rPr>
        <w:t xml:space="preserve">        </w:t>
      </w:r>
      <w:r>
        <w:t>type: string</w:t>
      </w:r>
    </w:p>
    <w:p w14:paraId="4F0379E3" w14:textId="77777777" w:rsidR="00202954" w:rsidRPr="00B3056F" w:rsidRDefault="00202954" w:rsidP="00202954">
      <w:pPr>
        <w:pStyle w:val="PL"/>
      </w:pPr>
      <w:r w:rsidRPr="00B3056F">
        <w:t xml:space="preserve">                '308':</w:t>
      </w:r>
    </w:p>
    <w:p w14:paraId="5367E2AA" w14:textId="77777777" w:rsidR="00202954" w:rsidRPr="00B3056F" w:rsidRDefault="00202954" w:rsidP="00202954">
      <w:pPr>
        <w:pStyle w:val="PL"/>
      </w:pPr>
      <w:r w:rsidRPr="00B3056F">
        <w:t xml:space="preserve">                  description: Permanent Redirect</w:t>
      </w:r>
    </w:p>
    <w:p w14:paraId="536F6E7F" w14:textId="77777777" w:rsidR="00202954" w:rsidRPr="00B3056F" w:rsidRDefault="00202954" w:rsidP="00202954">
      <w:pPr>
        <w:pStyle w:val="PL"/>
      </w:pPr>
      <w:r w:rsidRPr="00B3056F">
        <w:t xml:space="preserve">                  content:</w:t>
      </w:r>
    </w:p>
    <w:p w14:paraId="74EED6B3" w14:textId="77777777" w:rsidR="00202954" w:rsidRPr="00B3056F" w:rsidRDefault="00202954" w:rsidP="00202954">
      <w:pPr>
        <w:pStyle w:val="PL"/>
      </w:pPr>
      <w:r w:rsidRPr="00B3056F">
        <w:t xml:space="preserve">                    application/problem+json:</w:t>
      </w:r>
    </w:p>
    <w:p w14:paraId="09AF85B2" w14:textId="77777777" w:rsidR="00202954" w:rsidRPr="00B3056F" w:rsidRDefault="00202954" w:rsidP="00202954">
      <w:pPr>
        <w:pStyle w:val="PL"/>
      </w:pPr>
      <w:r w:rsidRPr="00B3056F">
        <w:t xml:space="preserve">                      schema:</w:t>
      </w:r>
    </w:p>
    <w:p w14:paraId="2DA8AA19" w14:textId="77777777" w:rsidR="00202954" w:rsidRPr="00B3056F" w:rsidRDefault="00202954" w:rsidP="00202954">
      <w:pPr>
        <w:pStyle w:val="PL"/>
        <w:rPr>
          <w:lang w:eastAsia="zh-CN"/>
        </w:rPr>
      </w:pPr>
      <w:r w:rsidRPr="00B3056F">
        <w:t xml:space="preserve">                        $ref: 'TS29571_CommonData.yaml#/components/schemas/ProblemDetails'</w:t>
      </w:r>
    </w:p>
    <w:p w14:paraId="3A924FE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1A10546B"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7F835E3D"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DC3546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7989D23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3751E630"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BF89C6C" w14:textId="77777777" w:rsidR="00202954" w:rsidRDefault="00202954" w:rsidP="00202954">
      <w:pPr>
        <w:pStyle w:val="PL"/>
      </w:pPr>
      <w:r>
        <w:t xml:space="preserve">            </w:t>
      </w:r>
      <w:r>
        <w:rPr>
          <w:rFonts w:hint="eastAsia"/>
          <w:lang w:eastAsia="zh-CN"/>
        </w:rPr>
        <w:t xml:space="preserve">        </w:t>
      </w:r>
      <w:r>
        <w:t>3gpp-Sbi-Target-Nf-Id:</w:t>
      </w:r>
    </w:p>
    <w:p w14:paraId="6B95C508"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6BB4B007" w14:textId="77777777" w:rsidR="00202954" w:rsidRDefault="00202954" w:rsidP="00202954">
      <w:pPr>
        <w:pStyle w:val="PL"/>
      </w:pPr>
      <w:r>
        <w:t xml:space="preserve">              </w:t>
      </w:r>
      <w:r>
        <w:rPr>
          <w:rFonts w:hint="eastAsia"/>
          <w:lang w:eastAsia="zh-CN"/>
        </w:rPr>
        <w:t xml:space="preserve">        </w:t>
      </w:r>
      <w:r>
        <w:t>schema:</w:t>
      </w:r>
    </w:p>
    <w:p w14:paraId="0DD1DA95" w14:textId="77777777" w:rsidR="00202954" w:rsidRPr="00B3056F" w:rsidRDefault="00202954" w:rsidP="00202954">
      <w:pPr>
        <w:pStyle w:val="PL"/>
      </w:pPr>
      <w:r>
        <w:t xml:space="preserve">                </w:t>
      </w:r>
      <w:r>
        <w:rPr>
          <w:rFonts w:hint="eastAsia"/>
          <w:lang w:eastAsia="zh-CN"/>
        </w:rPr>
        <w:t xml:space="preserve">        </w:t>
      </w:r>
      <w:r>
        <w:t>type: string</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lastRenderedPageBreak/>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lastRenderedPageBreak/>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5426"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5426"/>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lastRenderedPageBreak/>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lastRenderedPageBreak/>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lastRenderedPageBreak/>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lastRenderedPageBreak/>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lastRenderedPageBreak/>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lastRenderedPageBreak/>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DF565F">
      <w:pPr>
        <w:pStyle w:val="PL"/>
        <w:rPr>
          <w:rFonts w:cs="Arial"/>
          <w:color w:val="000000"/>
        </w:rPr>
      </w:pPr>
      <w:r>
        <w:t xml:space="preserve">        </w:t>
      </w: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lastRenderedPageBreak/>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lastRenderedPageBreak/>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lastRenderedPageBreak/>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lastRenderedPageBreak/>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lastRenderedPageBreak/>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lastRenderedPageBreak/>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5423"/>
    <w:p w14:paraId="3EE8AA50" w14:textId="77777777" w:rsidR="00EF45DA" w:rsidRPr="00B3056F" w:rsidRDefault="00EF45DA" w:rsidP="00EF45DA"/>
    <w:p w14:paraId="7EDA9AFF" w14:textId="77777777" w:rsidR="00EF45DA" w:rsidRPr="00B3056F" w:rsidRDefault="00EF45DA" w:rsidP="00EF45DA">
      <w:pPr>
        <w:pStyle w:val="Heading2"/>
      </w:pPr>
      <w:bookmarkStart w:id="5427" w:name="_Toc11338879"/>
      <w:bookmarkStart w:id="5428" w:name="_Toc27585640"/>
      <w:bookmarkStart w:id="5429" w:name="_Toc36457663"/>
      <w:bookmarkStart w:id="5430" w:name="_Toc45028582"/>
      <w:bookmarkStart w:id="5431" w:name="_Toc45029417"/>
      <w:bookmarkStart w:id="5432" w:name="_Toc51868180"/>
      <w:bookmarkStart w:id="5433" w:name="_Hlk9329647"/>
      <w:bookmarkStart w:id="5434" w:name="historyclause"/>
      <w:bookmarkStart w:id="5435" w:name="_Toc67681530"/>
      <w:r w:rsidRPr="00B3056F">
        <w:t>A.3</w:t>
      </w:r>
      <w:r w:rsidRPr="00B3056F">
        <w:tab/>
        <w:t>Nudm_UECM API</w:t>
      </w:r>
      <w:bookmarkEnd w:id="5427"/>
      <w:bookmarkEnd w:id="5428"/>
      <w:bookmarkEnd w:id="5429"/>
      <w:bookmarkEnd w:id="5430"/>
      <w:bookmarkEnd w:id="5431"/>
      <w:bookmarkEnd w:id="5432"/>
      <w:bookmarkEnd w:id="5435"/>
    </w:p>
    <w:p w14:paraId="237923F9" w14:textId="77777777" w:rsidR="00EF45DA" w:rsidRPr="00B3056F" w:rsidRDefault="00EF45DA" w:rsidP="00EF45DA">
      <w:pPr>
        <w:pStyle w:val="PL"/>
      </w:pPr>
      <w:bookmarkStart w:id="5436" w:name="_Hlk9329673"/>
      <w:bookmarkStart w:id="5437"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700344A9" w:rsidR="00EF45DA" w:rsidRPr="00B3056F" w:rsidRDefault="00EF45DA" w:rsidP="00EF45DA">
      <w:pPr>
        <w:pStyle w:val="PL"/>
      </w:pPr>
      <w:r w:rsidRPr="00B3056F">
        <w:t xml:space="preserve">  version: '1.1.</w:t>
      </w:r>
      <w:r w:rsidR="00B81C33">
        <w:t>2</w:t>
      </w:r>
      <w:r w:rsidRPr="00B3056F">
        <w:t>'</w:t>
      </w:r>
    </w:p>
    <w:bookmarkEnd w:id="5433"/>
    <w:p w14:paraId="5BD4D863" w14:textId="77777777" w:rsidR="00EF45DA" w:rsidRPr="00B3056F" w:rsidRDefault="00EF45DA" w:rsidP="00EF45DA">
      <w:pPr>
        <w:pStyle w:val="PL"/>
      </w:pPr>
      <w:r w:rsidRPr="00B3056F">
        <w:t xml:space="preserve">  title: 'Nudm_UECM'</w:t>
      </w:r>
    </w:p>
    <w:bookmarkEnd w:id="5436"/>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486E0247"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lastRenderedPageBreak/>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5438"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5438"/>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lastRenderedPageBreak/>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w:t>
      </w:r>
      <w:bookmarkStart w:id="5439" w:name="_Hlk54623858"/>
      <w:r w:rsidRPr="00B3056F">
        <w:t>'307':</w:t>
      </w:r>
    </w:p>
    <w:p w14:paraId="091CE627" w14:textId="77777777" w:rsidR="00202954" w:rsidRPr="00B3056F" w:rsidRDefault="00202954" w:rsidP="00202954">
      <w:pPr>
        <w:pStyle w:val="PL"/>
      </w:pPr>
      <w:r w:rsidRPr="00B3056F">
        <w:t xml:space="preserve">                  description: </w:t>
      </w:r>
      <w:r w:rsidRPr="00B3056F">
        <w:rPr>
          <w:rFonts w:hint="eastAsia"/>
        </w:rPr>
        <w:t>Temporary Redirect</w:t>
      </w:r>
    </w:p>
    <w:p w14:paraId="34B6130D" w14:textId="77777777" w:rsidR="00202954" w:rsidRPr="00B3056F" w:rsidRDefault="00202954" w:rsidP="00202954">
      <w:pPr>
        <w:pStyle w:val="PL"/>
      </w:pPr>
      <w:r w:rsidRPr="00B3056F">
        <w:t xml:space="preserve">                  content:</w:t>
      </w:r>
    </w:p>
    <w:p w14:paraId="4805B77F" w14:textId="77777777" w:rsidR="00202954" w:rsidRPr="00B3056F" w:rsidRDefault="00202954" w:rsidP="00202954">
      <w:pPr>
        <w:pStyle w:val="PL"/>
      </w:pPr>
      <w:r w:rsidRPr="00B3056F">
        <w:t xml:space="preserve">                    application/problem+json:</w:t>
      </w:r>
    </w:p>
    <w:p w14:paraId="1E5D5632" w14:textId="77777777" w:rsidR="00202954" w:rsidRPr="00B3056F" w:rsidRDefault="00202954" w:rsidP="00202954">
      <w:pPr>
        <w:pStyle w:val="PL"/>
      </w:pPr>
      <w:r w:rsidRPr="00B3056F">
        <w:t xml:space="preserve">                      schema:</w:t>
      </w:r>
    </w:p>
    <w:p w14:paraId="7DC0903B" w14:textId="77777777" w:rsidR="00202954" w:rsidRPr="00B3056F" w:rsidRDefault="00202954" w:rsidP="00202954">
      <w:pPr>
        <w:pStyle w:val="PL"/>
        <w:rPr>
          <w:lang w:eastAsia="zh-CN"/>
        </w:rPr>
      </w:pPr>
      <w:r w:rsidRPr="00B3056F">
        <w:t xml:space="preserve">                        $ref: 'TS29571_CommonData.yaml#/components/schemas/ProblemDetails'</w:t>
      </w:r>
    </w:p>
    <w:p w14:paraId="5F6A1FFE"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055A372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7102B1E0"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F6ECEFF"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2907C06A"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296D69B1"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657C7434" w14:textId="77777777" w:rsidR="00202954" w:rsidRDefault="00202954" w:rsidP="00202954">
      <w:pPr>
        <w:pStyle w:val="PL"/>
      </w:pPr>
      <w:r>
        <w:t xml:space="preserve">            </w:t>
      </w:r>
      <w:r>
        <w:rPr>
          <w:rFonts w:hint="eastAsia"/>
          <w:lang w:eastAsia="zh-CN"/>
        </w:rPr>
        <w:t xml:space="preserve">        </w:t>
      </w:r>
      <w:r>
        <w:t>3gpp-Sbi-Target-Nf-Id:</w:t>
      </w:r>
    </w:p>
    <w:p w14:paraId="7282E4FA"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22972EDA" w14:textId="77777777" w:rsidR="00202954" w:rsidRDefault="00202954" w:rsidP="00202954">
      <w:pPr>
        <w:pStyle w:val="PL"/>
      </w:pPr>
      <w:r>
        <w:t xml:space="preserve">              </w:t>
      </w:r>
      <w:r>
        <w:rPr>
          <w:rFonts w:hint="eastAsia"/>
          <w:lang w:eastAsia="zh-CN"/>
        </w:rPr>
        <w:t xml:space="preserve">        </w:t>
      </w:r>
      <w:r>
        <w:t>schema:</w:t>
      </w:r>
    </w:p>
    <w:p w14:paraId="1CED278E" w14:textId="77777777" w:rsidR="00202954" w:rsidRDefault="00202954" w:rsidP="00202954">
      <w:pPr>
        <w:pStyle w:val="PL"/>
      </w:pPr>
      <w:r>
        <w:t xml:space="preserve">                </w:t>
      </w:r>
      <w:r>
        <w:rPr>
          <w:rFonts w:hint="eastAsia"/>
          <w:lang w:eastAsia="zh-CN"/>
        </w:rPr>
        <w:t xml:space="preserve">        </w:t>
      </w:r>
      <w:r>
        <w:t>type: string</w:t>
      </w:r>
    </w:p>
    <w:p w14:paraId="51133B91" w14:textId="77777777" w:rsidR="00202954" w:rsidRPr="00B3056F" w:rsidRDefault="00202954" w:rsidP="00202954">
      <w:pPr>
        <w:pStyle w:val="PL"/>
      </w:pPr>
      <w:r w:rsidRPr="00B3056F">
        <w:t xml:space="preserve">                '308':</w:t>
      </w:r>
    </w:p>
    <w:p w14:paraId="69E1005E" w14:textId="77777777" w:rsidR="00202954" w:rsidRPr="00B3056F" w:rsidRDefault="00202954" w:rsidP="00202954">
      <w:pPr>
        <w:pStyle w:val="PL"/>
      </w:pPr>
      <w:r w:rsidRPr="00B3056F">
        <w:t xml:space="preserve">                  description: Permanent Redirect</w:t>
      </w:r>
    </w:p>
    <w:p w14:paraId="77D7F60E" w14:textId="77777777" w:rsidR="00202954" w:rsidRPr="00B3056F" w:rsidRDefault="00202954" w:rsidP="00202954">
      <w:pPr>
        <w:pStyle w:val="PL"/>
      </w:pPr>
      <w:r w:rsidRPr="00B3056F">
        <w:t xml:space="preserve">                  content:</w:t>
      </w:r>
    </w:p>
    <w:p w14:paraId="3307641C" w14:textId="77777777" w:rsidR="00202954" w:rsidRPr="00B3056F" w:rsidRDefault="00202954" w:rsidP="00202954">
      <w:pPr>
        <w:pStyle w:val="PL"/>
      </w:pPr>
      <w:r w:rsidRPr="00B3056F">
        <w:t xml:space="preserve">                    application/problem+json:</w:t>
      </w:r>
    </w:p>
    <w:p w14:paraId="3D9844BD" w14:textId="77777777" w:rsidR="00202954" w:rsidRPr="00B3056F" w:rsidRDefault="00202954" w:rsidP="00202954">
      <w:pPr>
        <w:pStyle w:val="PL"/>
      </w:pPr>
      <w:r w:rsidRPr="00B3056F">
        <w:t xml:space="preserve">                      schema:</w:t>
      </w:r>
    </w:p>
    <w:p w14:paraId="1591D3D7" w14:textId="77777777" w:rsidR="00202954" w:rsidRPr="00B3056F" w:rsidRDefault="00202954" w:rsidP="00202954">
      <w:pPr>
        <w:pStyle w:val="PL"/>
        <w:rPr>
          <w:lang w:eastAsia="zh-CN"/>
        </w:rPr>
      </w:pPr>
      <w:r w:rsidRPr="00B3056F">
        <w:t xml:space="preserve">                        $ref: 'TS29571_CommonData.yaml#/components/schemas/ProblemDetails'</w:t>
      </w:r>
    </w:p>
    <w:p w14:paraId="1678960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2B2069DA"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1589ABD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5D91E9D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41C4A051"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2F471AA5"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5D5EFE6" w14:textId="77777777" w:rsidR="00202954" w:rsidRDefault="00202954" w:rsidP="00202954">
      <w:pPr>
        <w:pStyle w:val="PL"/>
      </w:pPr>
      <w:r>
        <w:t xml:space="preserve">            </w:t>
      </w:r>
      <w:r>
        <w:rPr>
          <w:rFonts w:hint="eastAsia"/>
          <w:lang w:eastAsia="zh-CN"/>
        </w:rPr>
        <w:t xml:space="preserve">        </w:t>
      </w:r>
      <w:r>
        <w:t>3gpp-Sbi-Target-Nf-Id:</w:t>
      </w:r>
    </w:p>
    <w:p w14:paraId="0B614118"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2D0AF6D5" w14:textId="77777777" w:rsidR="00202954" w:rsidRDefault="00202954" w:rsidP="00202954">
      <w:pPr>
        <w:pStyle w:val="PL"/>
      </w:pPr>
      <w:r>
        <w:t xml:space="preserve">              </w:t>
      </w:r>
      <w:r>
        <w:rPr>
          <w:rFonts w:hint="eastAsia"/>
          <w:lang w:eastAsia="zh-CN"/>
        </w:rPr>
        <w:t xml:space="preserve">        </w:t>
      </w:r>
      <w:r>
        <w:t>schema:</w:t>
      </w:r>
    </w:p>
    <w:p w14:paraId="18AC1D4D" w14:textId="77777777" w:rsidR="00202954" w:rsidRDefault="00202954" w:rsidP="00202954">
      <w:pPr>
        <w:pStyle w:val="PL"/>
      </w:pPr>
      <w:r>
        <w:t xml:space="preserve">                </w:t>
      </w:r>
      <w:r>
        <w:rPr>
          <w:rFonts w:hint="eastAsia"/>
          <w:lang w:eastAsia="zh-CN"/>
        </w:rPr>
        <w:t xml:space="preserve">        </w:t>
      </w:r>
      <w:r>
        <w:t>type: string</w:t>
      </w:r>
    </w:p>
    <w:bookmarkEnd w:id="5439"/>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w:t>
      </w:r>
      <w:bookmarkStart w:id="5440" w:name="_Hlk54623900"/>
      <w:r w:rsidRPr="00B3056F">
        <w:t>'307':</w:t>
      </w:r>
    </w:p>
    <w:p w14:paraId="68CBC297" w14:textId="77777777" w:rsidR="00024EF1" w:rsidRPr="00B3056F" w:rsidRDefault="00024EF1" w:rsidP="00024EF1">
      <w:pPr>
        <w:pStyle w:val="PL"/>
      </w:pPr>
      <w:r w:rsidRPr="00B3056F">
        <w:t xml:space="preserve">                  description: </w:t>
      </w:r>
      <w:r w:rsidRPr="00B3056F">
        <w:rPr>
          <w:rFonts w:hint="eastAsia"/>
        </w:rPr>
        <w:t>Temporary Redirect</w:t>
      </w:r>
    </w:p>
    <w:p w14:paraId="6BF4FD29" w14:textId="77777777" w:rsidR="00024EF1" w:rsidRPr="00B3056F" w:rsidRDefault="00024EF1" w:rsidP="00024EF1">
      <w:pPr>
        <w:pStyle w:val="PL"/>
      </w:pPr>
      <w:r w:rsidRPr="00B3056F">
        <w:t xml:space="preserve">                  content:</w:t>
      </w:r>
    </w:p>
    <w:p w14:paraId="30A0F3B9" w14:textId="77777777" w:rsidR="00024EF1" w:rsidRPr="00B3056F" w:rsidRDefault="00024EF1" w:rsidP="00024EF1">
      <w:pPr>
        <w:pStyle w:val="PL"/>
      </w:pPr>
      <w:r w:rsidRPr="00B3056F">
        <w:t xml:space="preserve">                    application/problem+json:</w:t>
      </w:r>
    </w:p>
    <w:p w14:paraId="29B2D45A" w14:textId="77777777" w:rsidR="00024EF1" w:rsidRPr="00B3056F" w:rsidRDefault="00024EF1" w:rsidP="00024EF1">
      <w:pPr>
        <w:pStyle w:val="PL"/>
      </w:pPr>
      <w:r w:rsidRPr="00B3056F">
        <w:t xml:space="preserve">                      schema:</w:t>
      </w:r>
    </w:p>
    <w:p w14:paraId="4C8959DC" w14:textId="77777777" w:rsidR="00024EF1" w:rsidRPr="00B3056F" w:rsidRDefault="00024EF1" w:rsidP="00024EF1">
      <w:pPr>
        <w:pStyle w:val="PL"/>
        <w:rPr>
          <w:lang w:eastAsia="zh-CN"/>
        </w:rPr>
      </w:pPr>
      <w:r w:rsidRPr="00B3056F">
        <w:t xml:space="preserve">                        $ref: 'TS29571_CommonData.yaml#/components/schemas/ProblemDetails'</w:t>
      </w:r>
    </w:p>
    <w:p w14:paraId="4C492C9B"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2E410E6D"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0D33674"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1DCC53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5D8707AD"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203E6E3D"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1617CD57" w14:textId="77777777" w:rsidR="00024EF1" w:rsidRDefault="00024EF1" w:rsidP="00024EF1">
      <w:pPr>
        <w:pStyle w:val="PL"/>
      </w:pPr>
      <w:r>
        <w:t xml:space="preserve">            </w:t>
      </w:r>
      <w:r>
        <w:rPr>
          <w:rFonts w:hint="eastAsia"/>
          <w:lang w:eastAsia="zh-CN"/>
        </w:rPr>
        <w:t xml:space="preserve">        </w:t>
      </w:r>
      <w:r>
        <w:t>3gpp-Sbi-Target-Nf-Id:</w:t>
      </w:r>
    </w:p>
    <w:p w14:paraId="2A2D3868"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23D9B14B" w14:textId="77777777" w:rsidR="00024EF1" w:rsidRDefault="00024EF1" w:rsidP="00024EF1">
      <w:pPr>
        <w:pStyle w:val="PL"/>
      </w:pPr>
      <w:r>
        <w:t xml:space="preserve">              </w:t>
      </w:r>
      <w:r>
        <w:rPr>
          <w:rFonts w:hint="eastAsia"/>
          <w:lang w:eastAsia="zh-CN"/>
        </w:rPr>
        <w:t xml:space="preserve">        </w:t>
      </w:r>
      <w:r>
        <w:t>schema:</w:t>
      </w:r>
    </w:p>
    <w:p w14:paraId="717356F8" w14:textId="77777777" w:rsidR="00024EF1" w:rsidRDefault="00024EF1" w:rsidP="00024EF1">
      <w:pPr>
        <w:pStyle w:val="PL"/>
      </w:pPr>
      <w:r>
        <w:t xml:space="preserve">                </w:t>
      </w:r>
      <w:r>
        <w:rPr>
          <w:rFonts w:hint="eastAsia"/>
          <w:lang w:eastAsia="zh-CN"/>
        </w:rPr>
        <w:t xml:space="preserve">        </w:t>
      </w:r>
      <w:r>
        <w:t>type: string</w:t>
      </w:r>
    </w:p>
    <w:p w14:paraId="70DC684B" w14:textId="77777777" w:rsidR="00024EF1" w:rsidRPr="00B3056F" w:rsidRDefault="00024EF1" w:rsidP="00024EF1">
      <w:pPr>
        <w:pStyle w:val="PL"/>
      </w:pPr>
      <w:r w:rsidRPr="00B3056F">
        <w:lastRenderedPageBreak/>
        <w:t xml:space="preserve">                '308':</w:t>
      </w:r>
    </w:p>
    <w:p w14:paraId="5299FD5B" w14:textId="77777777" w:rsidR="00024EF1" w:rsidRPr="00B3056F" w:rsidRDefault="00024EF1" w:rsidP="00024EF1">
      <w:pPr>
        <w:pStyle w:val="PL"/>
      </w:pPr>
      <w:r w:rsidRPr="00B3056F">
        <w:t xml:space="preserve">                  description: Permanent Redirect</w:t>
      </w:r>
    </w:p>
    <w:p w14:paraId="78996C7D" w14:textId="77777777" w:rsidR="00024EF1" w:rsidRPr="00B3056F" w:rsidRDefault="00024EF1" w:rsidP="00024EF1">
      <w:pPr>
        <w:pStyle w:val="PL"/>
      </w:pPr>
      <w:r w:rsidRPr="00B3056F">
        <w:t xml:space="preserve">                  content:</w:t>
      </w:r>
    </w:p>
    <w:p w14:paraId="30E3EED9" w14:textId="77777777" w:rsidR="00024EF1" w:rsidRPr="00B3056F" w:rsidRDefault="00024EF1" w:rsidP="00024EF1">
      <w:pPr>
        <w:pStyle w:val="PL"/>
      </w:pPr>
      <w:r w:rsidRPr="00B3056F">
        <w:t xml:space="preserve">                    application/problem+json:</w:t>
      </w:r>
    </w:p>
    <w:p w14:paraId="334EC2FD" w14:textId="77777777" w:rsidR="00024EF1" w:rsidRPr="00B3056F" w:rsidRDefault="00024EF1" w:rsidP="00024EF1">
      <w:pPr>
        <w:pStyle w:val="PL"/>
      </w:pPr>
      <w:r w:rsidRPr="00B3056F">
        <w:t xml:space="preserve">                      schema:</w:t>
      </w:r>
    </w:p>
    <w:p w14:paraId="6F9B3AAD" w14:textId="77777777" w:rsidR="00024EF1" w:rsidRPr="00B3056F" w:rsidRDefault="00024EF1" w:rsidP="00024EF1">
      <w:pPr>
        <w:pStyle w:val="PL"/>
        <w:rPr>
          <w:lang w:eastAsia="zh-CN"/>
        </w:rPr>
      </w:pPr>
      <w:r w:rsidRPr="00B3056F">
        <w:t xml:space="preserve">                        $ref: 'TS29571_CommonData.yaml#/components/schemas/ProblemDetails'</w:t>
      </w:r>
    </w:p>
    <w:p w14:paraId="3126E5B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3C47D32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A7D77E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A6DE436"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54D8B8CB"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9362109"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C9E0F37" w14:textId="77777777" w:rsidR="00024EF1" w:rsidRDefault="00024EF1" w:rsidP="00024EF1">
      <w:pPr>
        <w:pStyle w:val="PL"/>
      </w:pPr>
      <w:r>
        <w:t xml:space="preserve">            </w:t>
      </w:r>
      <w:r>
        <w:rPr>
          <w:rFonts w:hint="eastAsia"/>
          <w:lang w:eastAsia="zh-CN"/>
        </w:rPr>
        <w:t xml:space="preserve">        </w:t>
      </w:r>
      <w:r>
        <w:t>3gpp-Sbi-Target-Nf-Id:</w:t>
      </w:r>
    </w:p>
    <w:p w14:paraId="66BA8C9E"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1DB168DC" w14:textId="77777777" w:rsidR="00024EF1" w:rsidRDefault="00024EF1" w:rsidP="00024EF1">
      <w:pPr>
        <w:pStyle w:val="PL"/>
      </w:pPr>
      <w:r>
        <w:t xml:space="preserve">              </w:t>
      </w:r>
      <w:r>
        <w:rPr>
          <w:rFonts w:hint="eastAsia"/>
          <w:lang w:eastAsia="zh-CN"/>
        </w:rPr>
        <w:t xml:space="preserve">        </w:t>
      </w:r>
      <w:r>
        <w:t>schema:</w:t>
      </w:r>
    </w:p>
    <w:p w14:paraId="3A108322" w14:textId="77777777" w:rsidR="00024EF1" w:rsidRPr="00B3056F" w:rsidRDefault="00024EF1" w:rsidP="00024EF1">
      <w:pPr>
        <w:pStyle w:val="PL"/>
      </w:pPr>
      <w:r>
        <w:t xml:space="preserve">                </w:t>
      </w:r>
      <w:r>
        <w:rPr>
          <w:rFonts w:hint="eastAsia"/>
          <w:lang w:eastAsia="zh-CN"/>
        </w:rPr>
        <w:t xml:space="preserve">        </w:t>
      </w:r>
      <w:r>
        <w:t>type: string</w:t>
      </w:r>
    </w:p>
    <w:bookmarkEnd w:id="5440"/>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lastRenderedPageBreak/>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lastRenderedPageBreak/>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lastRenderedPageBreak/>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w:t>
      </w:r>
      <w:bookmarkStart w:id="5441" w:name="_Hlk54624026"/>
      <w:r w:rsidRPr="00B3056F">
        <w:t>'307':</w:t>
      </w:r>
    </w:p>
    <w:p w14:paraId="6477DB4A" w14:textId="77777777" w:rsidR="00024EF1" w:rsidRPr="00B3056F" w:rsidRDefault="00024EF1" w:rsidP="00024EF1">
      <w:pPr>
        <w:pStyle w:val="PL"/>
      </w:pPr>
      <w:r w:rsidRPr="00B3056F">
        <w:t xml:space="preserve">                  description: </w:t>
      </w:r>
      <w:r w:rsidRPr="00B3056F">
        <w:rPr>
          <w:rFonts w:hint="eastAsia"/>
        </w:rPr>
        <w:t>Temporary Redirect</w:t>
      </w:r>
    </w:p>
    <w:p w14:paraId="65248D0F" w14:textId="77777777" w:rsidR="00024EF1" w:rsidRPr="00B3056F" w:rsidRDefault="00024EF1" w:rsidP="00024EF1">
      <w:pPr>
        <w:pStyle w:val="PL"/>
      </w:pPr>
      <w:r w:rsidRPr="00B3056F">
        <w:t xml:space="preserve">                  content:</w:t>
      </w:r>
    </w:p>
    <w:p w14:paraId="464456DC" w14:textId="77777777" w:rsidR="00024EF1" w:rsidRPr="00B3056F" w:rsidRDefault="00024EF1" w:rsidP="00024EF1">
      <w:pPr>
        <w:pStyle w:val="PL"/>
      </w:pPr>
      <w:r w:rsidRPr="00B3056F">
        <w:t xml:space="preserve">                    application/problem+json:</w:t>
      </w:r>
    </w:p>
    <w:p w14:paraId="46C50AAA" w14:textId="77777777" w:rsidR="00024EF1" w:rsidRPr="00B3056F" w:rsidRDefault="00024EF1" w:rsidP="00024EF1">
      <w:pPr>
        <w:pStyle w:val="PL"/>
      </w:pPr>
      <w:r w:rsidRPr="00B3056F">
        <w:t xml:space="preserve">                      schema:</w:t>
      </w:r>
    </w:p>
    <w:p w14:paraId="1037064F" w14:textId="77777777" w:rsidR="00024EF1" w:rsidRPr="00B3056F" w:rsidRDefault="00024EF1" w:rsidP="00024EF1">
      <w:pPr>
        <w:pStyle w:val="PL"/>
        <w:rPr>
          <w:lang w:eastAsia="zh-CN"/>
        </w:rPr>
      </w:pPr>
      <w:r w:rsidRPr="00B3056F">
        <w:t xml:space="preserve">                        $ref: 'TS29571_CommonData.yaml#/components/schemas/ProblemDetails'</w:t>
      </w:r>
    </w:p>
    <w:p w14:paraId="29F9C36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6DCA949E"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0FB46CC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7BEFAF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14AED7A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2942086"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7B07C03" w14:textId="77777777" w:rsidR="00024EF1" w:rsidRDefault="00024EF1" w:rsidP="00024EF1">
      <w:pPr>
        <w:pStyle w:val="PL"/>
      </w:pPr>
      <w:r>
        <w:t xml:space="preserve">            </w:t>
      </w:r>
      <w:r>
        <w:rPr>
          <w:rFonts w:hint="eastAsia"/>
          <w:lang w:eastAsia="zh-CN"/>
        </w:rPr>
        <w:t xml:space="preserve">        </w:t>
      </w:r>
      <w:r>
        <w:t>3gpp-Sbi-Target-Nf-Id:</w:t>
      </w:r>
    </w:p>
    <w:p w14:paraId="289255EF"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10F7794F" w14:textId="77777777" w:rsidR="00024EF1" w:rsidRDefault="00024EF1" w:rsidP="00024EF1">
      <w:pPr>
        <w:pStyle w:val="PL"/>
      </w:pPr>
      <w:r>
        <w:t xml:space="preserve">              </w:t>
      </w:r>
      <w:r>
        <w:rPr>
          <w:rFonts w:hint="eastAsia"/>
          <w:lang w:eastAsia="zh-CN"/>
        </w:rPr>
        <w:t xml:space="preserve">        </w:t>
      </w:r>
      <w:r>
        <w:t>schema:</w:t>
      </w:r>
    </w:p>
    <w:p w14:paraId="00F58A1E" w14:textId="77777777" w:rsidR="00024EF1" w:rsidRDefault="00024EF1" w:rsidP="00024EF1">
      <w:pPr>
        <w:pStyle w:val="PL"/>
      </w:pPr>
      <w:r>
        <w:t xml:space="preserve">                </w:t>
      </w:r>
      <w:r>
        <w:rPr>
          <w:rFonts w:hint="eastAsia"/>
          <w:lang w:eastAsia="zh-CN"/>
        </w:rPr>
        <w:t xml:space="preserve">        </w:t>
      </w:r>
      <w:r>
        <w:t>type: string</w:t>
      </w:r>
    </w:p>
    <w:p w14:paraId="66C06023" w14:textId="77777777" w:rsidR="00024EF1" w:rsidRPr="00B3056F" w:rsidRDefault="00024EF1" w:rsidP="00024EF1">
      <w:pPr>
        <w:pStyle w:val="PL"/>
      </w:pPr>
      <w:r w:rsidRPr="00B3056F">
        <w:t xml:space="preserve">                '308':</w:t>
      </w:r>
    </w:p>
    <w:p w14:paraId="7D35043E" w14:textId="77777777" w:rsidR="00024EF1" w:rsidRPr="00B3056F" w:rsidRDefault="00024EF1" w:rsidP="00024EF1">
      <w:pPr>
        <w:pStyle w:val="PL"/>
      </w:pPr>
      <w:r w:rsidRPr="00B3056F">
        <w:t xml:space="preserve">                  description: Permanent Redirect</w:t>
      </w:r>
    </w:p>
    <w:p w14:paraId="75F0A88B" w14:textId="77777777" w:rsidR="00024EF1" w:rsidRPr="00B3056F" w:rsidRDefault="00024EF1" w:rsidP="00024EF1">
      <w:pPr>
        <w:pStyle w:val="PL"/>
      </w:pPr>
      <w:r w:rsidRPr="00B3056F">
        <w:t xml:space="preserve">                  content:</w:t>
      </w:r>
    </w:p>
    <w:p w14:paraId="2C7EDD99" w14:textId="77777777" w:rsidR="00024EF1" w:rsidRPr="00B3056F" w:rsidRDefault="00024EF1" w:rsidP="00024EF1">
      <w:pPr>
        <w:pStyle w:val="PL"/>
      </w:pPr>
      <w:r w:rsidRPr="00B3056F">
        <w:t xml:space="preserve">                    application/problem+json:</w:t>
      </w:r>
    </w:p>
    <w:p w14:paraId="1A080F3A" w14:textId="77777777" w:rsidR="00024EF1" w:rsidRPr="00B3056F" w:rsidRDefault="00024EF1" w:rsidP="00024EF1">
      <w:pPr>
        <w:pStyle w:val="PL"/>
      </w:pPr>
      <w:r w:rsidRPr="00B3056F">
        <w:t xml:space="preserve">                      schema:</w:t>
      </w:r>
    </w:p>
    <w:p w14:paraId="423CD2FA" w14:textId="77777777" w:rsidR="00024EF1" w:rsidRPr="00B3056F" w:rsidRDefault="00024EF1" w:rsidP="00024EF1">
      <w:pPr>
        <w:pStyle w:val="PL"/>
        <w:rPr>
          <w:lang w:eastAsia="zh-CN"/>
        </w:rPr>
      </w:pPr>
      <w:r w:rsidRPr="00B3056F">
        <w:t xml:space="preserve">                        $ref: 'TS29571_CommonData.yaml#/components/schemas/ProblemDetails'</w:t>
      </w:r>
    </w:p>
    <w:p w14:paraId="32768F6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0968EA7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8F7B4F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71E64A7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AC4605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4AB00B9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EB8BB73" w14:textId="77777777" w:rsidR="00024EF1" w:rsidRDefault="00024EF1" w:rsidP="00024EF1">
      <w:pPr>
        <w:pStyle w:val="PL"/>
      </w:pPr>
      <w:r>
        <w:t xml:space="preserve">            </w:t>
      </w:r>
      <w:r>
        <w:rPr>
          <w:rFonts w:hint="eastAsia"/>
          <w:lang w:eastAsia="zh-CN"/>
        </w:rPr>
        <w:t xml:space="preserve">        </w:t>
      </w:r>
      <w:r>
        <w:t>3gpp-Sbi-Target-Nf-Id:</w:t>
      </w:r>
    </w:p>
    <w:p w14:paraId="6FFC1BB1"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35BF4B3D" w14:textId="77777777" w:rsidR="00024EF1" w:rsidRDefault="00024EF1" w:rsidP="00024EF1">
      <w:pPr>
        <w:pStyle w:val="PL"/>
      </w:pPr>
      <w:r>
        <w:t xml:space="preserve">              </w:t>
      </w:r>
      <w:r>
        <w:rPr>
          <w:rFonts w:hint="eastAsia"/>
          <w:lang w:eastAsia="zh-CN"/>
        </w:rPr>
        <w:t xml:space="preserve">        </w:t>
      </w:r>
      <w:r>
        <w:t>schema:</w:t>
      </w:r>
    </w:p>
    <w:p w14:paraId="06B63968" w14:textId="77777777" w:rsidR="00024EF1" w:rsidRDefault="00024EF1" w:rsidP="00024EF1">
      <w:pPr>
        <w:pStyle w:val="PL"/>
      </w:pPr>
      <w:r>
        <w:t xml:space="preserve">                </w:t>
      </w:r>
      <w:r>
        <w:rPr>
          <w:rFonts w:hint="eastAsia"/>
          <w:lang w:eastAsia="zh-CN"/>
        </w:rPr>
        <w:t xml:space="preserve">        </w:t>
      </w:r>
      <w:r>
        <w:t>type: string</w:t>
      </w:r>
    </w:p>
    <w:bookmarkEnd w:id="5441"/>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w:t>
      </w:r>
      <w:bookmarkStart w:id="5442" w:name="_Hlk54624076"/>
      <w:r w:rsidRPr="00B3056F">
        <w:t>'307':</w:t>
      </w:r>
    </w:p>
    <w:p w14:paraId="43CD6A7F" w14:textId="77777777" w:rsidR="00024EF1" w:rsidRPr="00B3056F" w:rsidRDefault="00024EF1" w:rsidP="00024EF1">
      <w:pPr>
        <w:pStyle w:val="PL"/>
      </w:pPr>
      <w:r w:rsidRPr="00B3056F">
        <w:lastRenderedPageBreak/>
        <w:t xml:space="preserve">                  description: </w:t>
      </w:r>
      <w:r w:rsidRPr="00B3056F">
        <w:rPr>
          <w:rFonts w:hint="eastAsia"/>
        </w:rPr>
        <w:t>Temporary Redirect</w:t>
      </w:r>
    </w:p>
    <w:p w14:paraId="3A7B5883" w14:textId="77777777" w:rsidR="00024EF1" w:rsidRPr="00B3056F" w:rsidRDefault="00024EF1" w:rsidP="00024EF1">
      <w:pPr>
        <w:pStyle w:val="PL"/>
      </w:pPr>
      <w:r w:rsidRPr="00B3056F">
        <w:t xml:space="preserve">                  content:</w:t>
      </w:r>
    </w:p>
    <w:p w14:paraId="28FF7348" w14:textId="77777777" w:rsidR="00024EF1" w:rsidRPr="00B3056F" w:rsidRDefault="00024EF1" w:rsidP="00024EF1">
      <w:pPr>
        <w:pStyle w:val="PL"/>
      </w:pPr>
      <w:r w:rsidRPr="00B3056F">
        <w:t xml:space="preserve">                    application/problem+json:</w:t>
      </w:r>
    </w:p>
    <w:p w14:paraId="6AF654E4" w14:textId="77777777" w:rsidR="00024EF1" w:rsidRPr="00B3056F" w:rsidRDefault="00024EF1" w:rsidP="00024EF1">
      <w:pPr>
        <w:pStyle w:val="PL"/>
      </w:pPr>
      <w:r w:rsidRPr="00B3056F">
        <w:t xml:space="preserve">                      schema:</w:t>
      </w:r>
    </w:p>
    <w:p w14:paraId="07239077" w14:textId="77777777" w:rsidR="00024EF1" w:rsidRPr="00B3056F" w:rsidRDefault="00024EF1" w:rsidP="00024EF1">
      <w:pPr>
        <w:pStyle w:val="PL"/>
        <w:rPr>
          <w:lang w:eastAsia="zh-CN"/>
        </w:rPr>
      </w:pPr>
      <w:r w:rsidRPr="00B3056F">
        <w:t xml:space="preserve">                        $ref: 'TS29571_CommonData.yaml#/components/schemas/ProblemDetails'</w:t>
      </w:r>
    </w:p>
    <w:p w14:paraId="7A69CC6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47D3FEA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ADC7E12"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7DD3D9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D91E8B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519A445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263BD755" w14:textId="77777777" w:rsidR="00024EF1" w:rsidRDefault="00024EF1" w:rsidP="00024EF1">
      <w:pPr>
        <w:pStyle w:val="PL"/>
      </w:pPr>
      <w:r>
        <w:t xml:space="preserve">            </w:t>
      </w:r>
      <w:r>
        <w:rPr>
          <w:rFonts w:hint="eastAsia"/>
          <w:lang w:eastAsia="zh-CN"/>
        </w:rPr>
        <w:t xml:space="preserve">        </w:t>
      </w:r>
      <w:r>
        <w:t>3gpp-Sbi-Target-Nf-Id:</w:t>
      </w:r>
    </w:p>
    <w:p w14:paraId="60C08DAD"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56080FB8" w14:textId="77777777" w:rsidR="00024EF1" w:rsidRDefault="00024EF1" w:rsidP="00024EF1">
      <w:pPr>
        <w:pStyle w:val="PL"/>
      </w:pPr>
      <w:r>
        <w:t xml:space="preserve">              </w:t>
      </w:r>
      <w:r>
        <w:rPr>
          <w:rFonts w:hint="eastAsia"/>
          <w:lang w:eastAsia="zh-CN"/>
        </w:rPr>
        <w:t xml:space="preserve">        </w:t>
      </w:r>
      <w:r>
        <w:t>schema:</w:t>
      </w:r>
    </w:p>
    <w:p w14:paraId="0E4FF8F0" w14:textId="77777777" w:rsidR="00024EF1" w:rsidRDefault="00024EF1" w:rsidP="00024EF1">
      <w:pPr>
        <w:pStyle w:val="PL"/>
      </w:pPr>
      <w:r>
        <w:t xml:space="preserve">                </w:t>
      </w:r>
      <w:r>
        <w:rPr>
          <w:rFonts w:hint="eastAsia"/>
          <w:lang w:eastAsia="zh-CN"/>
        </w:rPr>
        <w:t xml:space="preserve">        </w:t>
      </w:r>
      <w:r>
        <w:t>type: string</w:t>
      </w:r>
    </w:p>
    <w:p w14:paraId="2D0DC2AA" w14:textId="77777777" w:rsidR="00024EF1" w:rsidRPr="00B3056F" w:rsidRDefault="00024EF1" w:rsidP="00024EF1">
      <w:pPr>
        <w:pStyle w:val="PL"/>
      </w:pPr>
      <w:r w:rsidRPr="00B3056F">
        <w:t xml:space="preserve">                '308':</w:t>
      </w:r>
    </w:p>
    <w:p w14:paraId="03F1C56F" w14:textId="77777777" w:rsidR="00024EF1" w:rsidRPr="00B3056F" w:rsidRDefault="00024EF1" w:rsidP="00024EF1">
      <w:pPr>
        <w:pStyle w:val="PL"/>
      </w:pPr>
      <w:r w:rsidRPr="00B3056F">
        <w:t xml:space="preserve">                  description: Permanent Redirect</w:t>
      </w:r>
    </w:p>
    <w:p w14:paraId="6D2FE659" w14:textId="77777777" w:rsidR="00024EF1" w:rsidRPr="00B3056F" w:rsidRDefault="00024EF1" w:rsidP="00024EF1">
      <w:pPr>
        <w:pStyle w:val="PL"/>
      </w:pPr>
      <w:r w:rsidRPr="00B3056F">
        <w:t xml:space="preserve">                  content:</w:t>
      </w:r>
    </w:p>
    <w:p w14:paraId="61A4D8EB" w14:textId="77777777" w:rsidR="00024EF1" w:rsidRPr="00B3056F" w:rsidRDefault="00024EF1" w:rsidP="00024EF1">
      <w:pPr>
        <w:pStyle w:val="PL"/>
      </w:pPr>
      <w:r w:rsidRPr="00B3056F">
        <w:t xml:space="preserve">                    application/problem+json:</w:t>
      </w:r>
    </w:p>
    <w:p w14:paraId="0C22A17E" w14:textId="77777777" w:rsidR="00024EF1" w:rsidRPr="00B3056F" w:rsidRDefault="00024EF1" w:rsidP="00024EF1">
      <w:pPr>
        <w:pStyle w:val="PL"/>
      </w:pPr>
      <w:r w:rsidRPr="00B3056F">
        <w:t xml:space="preserve">                      schema:</w:t>
      </w:r>
    </w:p>
    <w:p w14:paraId="279A0464" w14:textId="77777777" w:rsidR="00024EF1" w:rsidRPr="00B3056F" w:rsidRDefault="00024EF1" w:rsidP="00024EF1">
      <w:pPr>
        <w:pStyle w:val="PL"/>
        <w:rPr>
          <w:lang w:eastAsia="zh-CN"/>
        </w:rPr>
      </w:pPr>
      <w:r w:rsidRPr="00B3056F">
        <w:t xml:space="preserve">                        $ref: 'TS29571_CommonData.yaml#/components/schemas/ProblemDetails'</w:t>
      </w:r>
    </w:p>
    <w:p w14:paraId="5AA72AD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A239B5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30BA157"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03951B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01FF8091"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41F3F3EC"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6E175E2" w14:textId="77777777" w:rsidR="00024EF1" w:rsidRDefault="00024EF1" w:rsidP="00024EF1">
      <w:pPr>
        <w:pStyle w:val="PL"/>
      </w:pPr>
      <w:r>
        <w:t xml:space="preserve">            </w:t>
      </w:r>
      <w:r>
        <w:rPr>
          <w:rFonts w:hint="eastAsia"/>
          <w:lang w:eastAsia="zh-CN"/>
        </w:rPr>
        <w:t xml:space="preserve">        </w:t>
      </w:r>
      <w:r>
        <w:t>3gpp-Sbi-Target-Nf-Id:</w:t>
      </w:r>
    </w:p>
    <w:p w14:paraId="52744514"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518AF245" w14:textId="77777777" w:rsidR="00024EF1" w:rsidRDefault="00024EF1" w:rsidP="00024EF1">
      <w:pPr>
        <w:pStyle w:val="PL"/>
      </w:pPr>
      <w:r>
        <w:t xml:space="preserve">              </w:t>
      </w:r>
      <w:r>
        <w:rPr>
          <w:rFonts w:hint="eastAsia"/>
          <w:lang w:eastAsia="zh-CN"/>
        </w:rPr>
        <w:t xml:space="preserve">        </w:t>
      </w:r>
      <w:r>
        <w:t>schema:</w:t>
      </w:r>
    </w:p>
    <w:p w14:paraId="5A7D3162" w14:textId="77777777" w:rsidR="00024EF1" w:rsidRDefault="00024EF1" w:rsidP="00024EF1">
      <w:pPr>
        <w:pStyle w:val="PL"/>
      </w:pPr>
      <w:r>
        <w:t xml:space="preserve">                </w:t>
      </w:r>
      <w:r>
        <w:rPr>
          <w:rFonts w:hint="eastAsia"/>
          <w:lang w:eastAsia="zh-CN"/>
        </w:rPr>
        <w:t xml:space="preserve">        </w:t>
      </w:r>
      <w:r>
        <w:t>type: string</w:t>
      </w:r>
    </w:p>
    <w:bookmarkEnd w:id="5442"/>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lastRenderedPageBreak/>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lastRenderedPageBreak/>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w:t>
      </w:r>
      <w:bookmarkStart w:id="5443" w:name="_Hlk54624185"/>
      <w:r w:rsidRPr="00B3056F">
        <w:t>'307':</w:t>
      </w:r>
    </w:p>
    <w:p w14:paraId="24239314" w14:textId="77777777" w:rsidR="00024EF1" w:rsidRPr="00B3056F" w:rsidRDefault="00024EF1" w:rsidP="00024EF1">
      <w:pPr>
        <w:pStyle w:val="PL"/>
      </w:pPr>
      <w:r w:rsidRPr="00B3056F">
        <w:t xml:space="preserve">                  description: </w:t>
      </w:r>
      <w:r w:rsidRPr="00B3056F">
        <w:rPr>
          <w:rFonts w:hint="eastAsia"/>
        </w:rPr>
        <w:t>Temporary Redirect</w:t>
      </w:r>
    </w:p>
    <w:p w14:paraId="03CE347F" w14:textId="77777777" w:rsidR="00024EF1" w:rsidRPr="00B3056F" w:rsidRDefault="00024EF1" w:rsidP="00024EF1">
      <w:pPr>
        <w:pStyle w:val="PL"/>
      </w:pPr>
      <w:r w:rsidRPr="00B3056F">
        <w:t xml:space="preserve">                  content:</w:t>
      </w:r>
    </w:p>
    <w:p w14:paraId="18C09187" w14:textId="77777777" w:rsidR="00024EF1" w:rsidRPr="00B3056F" w:rsidRDefault="00024EF1" w:rsidP="00024EF1">
      <w:pPr>
        <w:pStyle w:val="PL"/>
      </w:pPr>
      <w:r w:rsidRPr="00B3056F">
        <w:t xml:space="preserve">                    application/problem+json:</w:t>
      </w:r>
    </w:p>
    <w:p w14:paraId="2E9BB406" w14:textId="77777777" w:rsidR="00024EF1" w:rsidRPr="00B3056F" w:rsidRDefault="00024EF1" w:rsidP="00024EF1">
      <w:pPr>
        <w:pStyle w:val="PL"/>
      </w:pPr>
      <w:r w:rsidRPr="00B3056F">
        <w:t xml:space="preserve">                      schema:</w:t>
      </w:r>
    </w:p>
    <w:p w14:paraId="265604B3" w14:textId="77777777" w:rsidR="00024EF1" w:rsidRPr="00B3056F" w:rsidRDefault="00024EF1" w:rsidP="00024EF1">
      <w:pPr>
        <w:pStyle w:val="PL"/>
        <w:rPr>
          <w:lang w:eastAsia="zh-CN"/>
        </w:rPr>
      </w:pPr>
      <w:r w:rsidRPr="00B3056F">
        <w:t xml:space="preserve">                        $ref: 'TS29571_CommonData.yaml#/components/schemas/ProblemDetails'</w:t>
      </w:r>
    </w:p>
    <w:p w14:paraId="4CFF1B8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71D09F8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6B83E2F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3DA611B1"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7017A8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7EC78FD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8E55D41" w14:textId="77777777" w:rsidR="00024EF1" w:rsidRDefault="00024EF1" w:rsidP="00024EF1">
      <w:pPr>
        <w:pStyle w:val="PL"/>
      </w:pPr>
      <w:r>
        <w:t xml:space="preserve">            </w:t>
      </w:r>
      <w:r>
        <w:rPr>
          <w:rFonts w:hint="eastAsia"/>
          <w:lang w:eastAsia="zh-CN"/>
        </w:rPr>
        <w:t xml:space="preserve">        </w:t>
      </w:r>
      <w:r>
        <w:t>3gpp-Sbi-Target-Nf-Id:</w:t>
      </w:r>
    </w:p>
    <w:p w14:paraId="22376B18"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43144173" w14:textId="77777777" w:rsidR="00024EF1" w:rsidRDefault="00024EF1" w:rsidP="00024EF1">
      <w:pPr>
        <w:pStyle w:val="PL"/>
      </w:pPr>
      <w:r>
        <w:t xml:space="preserve">              </w:t>
      </w:r>
      <w:r>
        <w:rPr>
          <w:rFonts w:hint="eastAsia"/>
          <w:lang w:eastAsia="zh-CN"/>
        </w:rPr>
        <w:t xml:space="preserve">        </w:t>
      </w:r>
      <w:r>
        <w:t>schema:</w:t>
      </w:r>
    </w:p>
    <w:p w14:paraId="7B1FA86C" w14:textId="77777777" w:rsidR="00024EF1" w:rsidRDefault="00024EF1" w:rsidP="00024EF1">
      <w:pPr>
        <w:pStyle w:val="PL"/>
      </w:pPr>
      <w:r>
        <w:t xml:space="preserve">                </w:t>
      </w:r>
      <w:r>
        <w:rPr>
          <w:rFonts w:hint="eastAsia"/>
          <w:lang w:eastAsia="zh-CN"/>
        </w:rPr>
        <w:t xml:space="preserve">        </w:t>
      </w:r>
      <w:r>
        <w:t>type: string</w:t>
      </w:r>
    </w:p>
    <w:p w14:paraId="088D3AAA" w14:textId="77777777" w:rsidR="00024EF1" w:rsidRPr="00B3056F" w:rsidRDefault="00024EF1" w:rsidP="00024EF1">
      <w:pPr>
        <w:pStyle w:val="PL"/>
      </w:pPr>
      <w:r w:rsidRPr="00B3056F">
        <w:t xml:space="preserve">                '308':</w:t>
      </w:r>
    </w:p>
    <w:p w14:paraId="2D102FF3" w14:textId="77777777" w:rsidR="00024EF1" w:rsidRPr="00B3056F" w:rsidRDefault="00024EF1" w:rsidP="00024EF1">
      <w:pPr>
        <w:pStyle w:val="PL"/>
      </w:pPr>
      <w:r w:rsidRPr="00B3056F">
        <w:t xml:space="preserve">                  description: Permanent Redirect</w:t>
      </w:r>
    </w:p>
    <w:p w14:paraId="610C4CD9" w14:textId="77777777" w:rsidR="00024EF1" w:rsidRPr="00B3056F" w:rsidRDefault="00024EF1" w:rsidP="00024EF1">
      <w:pPr>
        <w:pStyle w:val="PL"/>
      </w:pPr>
      <w:r w:rsidRPr="00B3056F">
        <w:t xml:space="preserve">                  content:</w:t>
      </w:r>
    </w:p>
    <w:p w14:paraId="2FED1D4A" w14:textId="77777777" w:rsidR="00024EF1" w:rsidRPr="00B3056F" w:rsidRDefault="00024EF1" w:rsidP="00024EF1">
      <w:pPr>
        <w:pStyle w:val="PL"/>
      </w:pPr>
      <w:r w:rsidRPr="00B3056F">
        <w:t xml:space="preserve">                    application/problem+json:</w:t>
      </w:r>
    </w:p>
    <w:p w14:paraId="36896E69" w14:textId="77777777" w:rsidR="00024EF1" w:rsidRPr="00B3056F" w:rsidRDefault="00024EF1" w:rsidP="00024EF1">
      <w:pPr>
        <w:pStyle w:val="PL"/>
      </w:pPr>
      <w:r w:rsidRPr="00B3056F">
        <w:t xml:space="preserve">                      schema:</w:t>
      </w:r>
    </w:p>
    <w:p w14:paraId="515D7368" w14:textId="77777777" w:rsidR="00024EF1" w:rsidRPr="00B3056F" w:rsidRDefault="00024EF1" w:rsidP="00024EF1">
      <w:pPr>
        <w:pStyle w:val="PL"/>
        <w:rPr>
          <w:lang w:eastAsia="zh-CN"/>
        </w:rPr>
      </w:pPr>
      <w:r w:rsidRPr="00B3056F">
        <w:t xml:space="preserve">                        $ref: 'TS29571_CommonData.yaml#/components/schemas/ProblemDetails'</w:t>
      </w:r>
    </w:p>
    <w:p w14:paraId="09213EA4"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B6CD59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794B150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50720A67"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4205E41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770B2110"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01004832" w14:textId="77777777" w:rsidR="00024EF1" w:rsidRDefault="00024EF1" w:rsidP="00024EF1">
      <w:pPr>
        <w:pStyle w:val="PL"/>
      </w:pPr>
      <w:r>
        <w:t xml:space="preserve">            </w:t>
      </w:r>
      <w:r>
        <w:rPr>
          <w:rFonts w:hint="eastAsia"/>
          <w:lang w:eastAsia="zh-CN"/>
        </w:rPr>
        <w:t xml:space="preserve">        </w:t>
      </w:r>
      <w:r>
        <w:t>3gpp-Sbi-Target-Nf-Id:</w:t>
      </w:r>
    </w:p>
    <w:p w14:paraId="02DE5081"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25C30A08" w14:textId="77777777" w:rsidR="00024EF1" w:rsidRDefault="00024EF1" w:rsidP="00024EF1">
      <w:pPr>
        <w:pStyle w:val="PL"/>
      </w:pPr>
      <w:r>
        <w:t xml:space="preserve">              </w:t>
      </w:r>
      <w:r>
        <w:rPr>
          <w:rFonts w:hint="eastAsia"/>
          <w:lang w:eastAsia="zh-CN"/>
        </w:rPr>
        <w:t xml:space="preserve">        </w:t>
      </w:r>
      <w:r>
        <w:t>schema:</w:t>
      </w:r>
    </w:p>
    <w:p w14:paraId="4664977A" w14:textId="77777777" w:rsidR="00024EF1" w:rsidRDefault="00024EF1" w:rsidP="00024EF1">
      <w:pPr>
        <w:pStyle w:val="PL"/>
      </w:pPr>
      <w:r>
        <w:t xml:space="preserve">                </w:t>
      </w:r>
      <w:r>
        <w:rPr>
          <w:rFonts w:hint="eastAsia"/>
          <w:lang w:eastAsia="zh-CN"/>
        </w:rPr>
        <w:t xml:space="preserve">        </w:t>
      </w:r>
      <w:r>
        <w:t>type: string</w:t>
      </w:r>
    </w:p>
    <w:bookmarkEnd w:id="5443"/>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w:t>
      </w:r>
      <w:bookmarkStart w:id="5444" w:name="_Hlk54624248"/>
      <w:r w:rsidRPr="00B3056F">
        <w:t>'307':</w:t>
      </w:r>
    </w:p>
    <w:p w14:paraId="19EEAA69" w14:textId="77777777" w:rsidR="00024EF1" w:rsidRPr="00B3056F" w:rsidRDefault="00024EF1" w:rsidP="00024EF1">
      <w:pPr>
        <w:pStyle w:val="PL"/>
      </w:pPr>
      <w:r w:rsidRPr="00B3056F">
        <w:t xml:space="preserve">                  description: </w:t>
      </w:r>
      <w:r w:rsidRPr="00B3056F">
        <w:rPr>
          <w:rFonts w:hint="eastAsia"/>
        </w:rPr>
        <w:t>Temporary Redirect</w:t>
      </w:r>
    </w:p>
    <w:p w14:paraId="740C39B6" w14:textId="77777777" w:rsidR="00024EF1" w:rsidRPr="00B3056F" w:rsidRDefault="00024EF1" w:rsidP="00024EF1">
      <w:pPr>
        <w:pStyle w:val="PL"/>
      </w:pPr>
      <w:r w:rsidRPr="00B3056F">
        <w:t xml:space="preserve">                  content:</w:t>
      </w:r>
    </w:p>
    <w:p w14:paraId="140EF2D6" w14:textId="77777777" w:rsidR="00024EF1" w:rsidRPr="00B3056F" w:rsidRDefault="00024EF1" w:rsidP="00024EF1">
      <w:pPr>
        <w:pStyle w:val="PL"/>
      </w:pPr>
      <w:r w:rsidRPr="00B3056F">
        <w:t xml:space="preserve">                    application/problem+json:</w:t>
      </w:r>
    </w:p>
    <w:p w14:paraId="1C86C134" w14:textId="77777777" w:rsidR="00024EF1" w:rsidRPr="00B3056F" w:rsidRDefault="00024EF1" w:rsidP="00024EF1">
      <w:pPr>
        <w:pStyle w:val="PL"/>
      </w:pPr>
      <w:r w:rsidRPr="00B3056F">
        <w:lastRenderedPageBreak/>
        <w:t xml:space="preserve">                      schema:</w:t>
      </w:r>
    </w:p>
    <w:p w14:paraId="78AEA9F9" w14:textId="77777777" w:rsidR="00024EF1" w:rsidRPr="00B3056F" w:rsidRDefault="00024EF1" w:rsidP="00024EF1">
      <w:pPr>
        <w:pStyle w:val="PL"/>
        <w:rPr>
          <w:lang w:eastAsia="zh-CN"/>
        </w:rPr>
      </w:pPr>
      <w:r w:rsidRPr="00B3056F">
        <w:t xml:space="preserve">                        $ref: 'TS29571_CommonData.yaml#/components/schemas/ProblemDetails'</w:t>
      </w:r>
    </w:p>
    <w:p w14:paraId="5FBBBD9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4065986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495ABD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4CEE6F4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723019F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3A61C9EA"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48BE91A" w14:textId="77777777" w:rsidR="00024EF1" w:rsidRDefault="00024EF1" w:rsidP="00024EF1">
      <w:pPr>
        <w:pStyle w:val="PL"/>
      </w:pPr>
      <w:r>
        <w:t xml:space="preserve">            </w:t>
      </w:r>
      <w:r>
        <w:rPr>
          <w:rFonts w:hint="eastAsia"/>
          <w:lang w:eastAsia="zh-CN"/>
        </w:rPr>
        <w:t xml:space="preserve">        </w:t>
      </w:r>
      <w:r>
        <w:t>3gpp-Sbi-Target-Nf-Id:</w:t>
      </w:r>
    </w:p>
    <w:p w14:paraId="167A7525"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72ECD917" w14:textId="77777777" w:rsidR="00024EF1" w:rsidRDefault="00024EF1" w:rsidP="00024EF1">
      <w:pPr>
        <w:pStyle w:val="PL"/>
      </w:pPr>
      <w:r>
        <w:t xml:space="preserve">              </w:t>
      </w:r>
      <w:r>
        <w:rPr>
          <w:rFonts w:hint="eastAsia"/>
          <w:lang w:eastAsia="zh-CN"/>
        </w:rPr>
        <w:t xml:space="preserve">        </w:t>
      </w:r>
      <w:r>
        <w:t>schema:</w:t>
      </w:r>
    </w:p>
    <w:p w14:paraId="03514098" w14:textId="77777777" w:rsidR="00024EF1" w:rsidRDefault="00024EF1" w:rsidP="00024EF1">
      <w:pPr>
        <w:pStyle w:val="PL"/>
      </w:pPr>
      <w:r>
        <w:t xml:space="preserve">                </w:t>
      </w:r>
      <w:r>
        <w:rPr>
          <w:rFonts w:hint="eastAsia"/>
          <w:lang w:eastAsia="zh-CN"/>
        </w:rPr>
        <w:t xml:space="preserve">        </w:t>
      </w:r>
      <w:r>
        <w:t>type: string</w:t>
      </w:r>
    </w:p>
    <w:p w14:paraId="5F27B6CC" w14:textId="77777777" w:rsidR="00024EF1" w:rsidRPr="00B3056F" w:rsidRDefault="00024EF1" w:rsidP="00024EF1">
      <w:pPr>
        <w:pStyle w:val="PL"/>
      </w:pPr>
      <w:r w:rsidRPr="00B3056F">
        <w:t xml:space="preserve">                '308':</w:t>
      </w:r>
    </w:p>
    <w:p w14:paraId="119C9711" w14:textId="77777777" w:rsidR="00024EF1" w:rsidRPr="00B3056F" w:rsidRDefault="00024EF1" w:rsidP="00024EF1">
      <w:pPr>
        <w:pStyle w:val="PL"/>
      </w:pPr>
      <w:r w:rsidRPr="00B3056F">
        <w:t xml:space="preserve">                  description: Permanent Redirect</w:t>
      </w:r>
    </w:p>
    <w:p w14:paraId="3F5C2152" w14:textId="77777777" w:rsidR="00024EF1" w:rsidRPr="00B3056F" w:rsidRDefault="00024EF1" w:rsidP="00024EF1">
      <w:pPr>
        <w:pStyle w:val="PL"/>
      </w:pPr>
      <w:r w:rsidRPr="00B3056F">
        <w:t xml:space="preserve">                  content:</w:t>
      </w:r>
    </w:p>
    <w:p w14:paraId="4C771ED4" w14:textId="77777777" w:rsidR="00024EF1" w:rsidRPr="00B3056F" w:rsidRDefault="00024EF1" w:rsidP="00024EF1">
      <w:pPr>
        <w:pStyle w:val="PL"/>
      </w:pPr>
      <w:r w:rsidRPr="00B3056F">
        <w:t xml:space="preserve">                    application/problem+json:</w:t>
      </w:r>
    </w:p>
    <w:p w14:paraId="10E69544" w14:textId="77777777" w:rsidR="00024EF1" w:rsidRPr="00B3056F" w:rsidRDefault="00024EF1" w:rsidP="00024EF1">
      <w:pPr>
        <w:pStyle w:val="PL"/>
      </w:pPr>
      <w:r w:rsidRPr="00B3056F">
        <w:t xml:space="preserve">                      schema:</w:t>
      </w:r>
    </w:p>
    <w:p w14:paraId="78F91AE8" w14:textId="77777777" w:rsidR="00024EF1" w:rsidRPr="00B3056F" w:rsidRDefault="00024EF1" w:rsidP="00024EF1">
      <w:pPr>
        <w:pStyle w:val="PL"/>
        <w:rPr>
          <w:lang w:eastAsia="zh-CN"/>
        </w:rPr>
      </w:pPr>
      <w:r w:rsidRPr="00B3056F">
        <w:t xml:space="preserve">                        $ref: 'TS29571_CommonData.yaml#/components/schemas/ProblemDetails'</w:t>
      </w:r>
    </w:p>
    <w:p w14:paraId="078A21E2"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942884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6873204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23AB044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72CF5375"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6C19688"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1BB8AFF5" w14:textId="77777777" w:rsidR="00024EF1" w:rsidRDefault="00024EF1" w:rsidP="00024EF1">
      <w:pPr>
        <w:pStyle w:val="PL"/>
      </w:pPr>
      <w:r>
        <w:t xml:space="preserve">            </w:t>
      </w:r>
      <w:r>
        <w:rPr>
          <w:rFonts w:hint="eastAsia"/>
          <w:lang w:eastAsia="zh-CN"/>
        </w:rPr>
        <w:t xml:space="preserve">        </w:t>
      </w:r>
      <w:r>
        <w:t>3gpp-Sbi-Target-Nf-Id:</w:t>
      </w:r>
    </w:p>
    <w:p w14:paraId="17430799"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018737E7" w14:textId="77777777" w:rsidR="00024EF1" w:rsidRDefault="00024EF1" w:rsidP="00024EF1">
      <w:pPr>
        <w:pStyle w:val="PL"/>
      </w:pPr>
      <w:r>
        <w:t xml:space="preserve">              </w:t>
      </w:r>
      <w:r>
        <w:rPr>
          <w:rFonts w:hint="eastAsia"/>
          <w:lang w:eastAsia="zh-CN"/>
        </w:rPr>
        <w:t xml:space="preserve">        </w:t>
      </w:r>
      <w:r>
        <w:t>schema:</w:t>
      </w:r>
    </w:p>
    <w:p w14:paraId="3B7838B0" w14:textId="77777777" w:rsidR="00024EF1" w:rsidRDefault="00024EF1" w:rsidP="00024EF1">
      <w:pPr>
        <w:pStyle w:val="PL"/>
      </w:pPr>
      <w:r>
        <w:t xml:space="preserve">                </w:t>
      </w:r>
      <w:r>
        <w:rPr>
          <w:rFonts w:hint="eastAsia"/>
          <w:lang w:eastAsia="zh-CN"/>
        </w:rPr>
        <w:t xml:space="preserve">        </w:t>
      </w:r>
      <w:r>
        <w:t>type: string</w:t>
      </w:r>
    </w:p>
    <w:bookmarkEnd w:id="5444"/>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lastRenderedPageBreak/>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lastRenderedPageBreak/>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lastRenderedPageBreak/>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lastRenderedPageBreak/>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lastRenderedPageBreak/>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645E5755" w14:textId="77777777" w:rsidR="00134088" w:rsidRPr="00B3056F" w:rsidRDefault="00134088" w:rsidP="00134088">
      <w:pPr>
        <w:pStyle w:val="PL"/>
        <w:rPr>
          <w:lang w:eastAsia="zh-CN"/>
        </w:rPr>
      </w:pPr>
      <w:r>
        <w:t xml:space="preserve">          default: false</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lastRenderedPageBreak/>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7BD21041" w14:textId="583A104D" w:rsidR="00134088" w:rsidRPr="00B3056F" w:rsidRDefault="00134088" w:rsidP="00134088">
      <w:pPr>
        <w:pStyle w:val="PL"/>
        <w:rPr>
          <w:lang w:eastAsia="zh-CN"/>
        </w:rPr>
      </w:pPr>
      <w:r>
        <w:rPr>
          <w:lang w:eastAsia="zh-CN"/>
        </w:rPr>
        <w:t xml:space="preserve">        </w:t>
      </w:r>
      <w:r>
        <w:t>noEeSubscriptionInd:</w:t>
      </w:r>
    </w:p>
    <w:p w14:paraId="44C68739" w14:textId="77777777" w:rsidR="00134088" w:rsidRPr="00B3056F" w:rsidRDefault="00134088" w:rsidP="00134088">
      <w:pPr>
        <w:pStyle w:val="PL"/>
        <w:rPr>
          <w:lang w:eastAsia="zh-CN"/>
        </w:rPr>
      </w:pPr>
      <w:r w:rsidRPr="00B3056F">
        <w:t xml:space="preserve">          type: boolean</w:t>
      </w:r>
    </w:p>
    <w:p w14:paraId="0F3E680E" w14:textId="77777777" w:rsidR="00134088" w:rsidRPr="00B3056F" w:rsidRDefault="00134088" w:rsidP="00134088">
      <w:pPr>
        <w:pStyle w:val="PL"/>
        <w:rPr>
          <w:lang w:eastAsia="zh-CN"/>
        </w:rPr>
      </w:pPr>
      <w:r>
        <w:t xml:space="preserve">          default: false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lastRenderedPageBreak/>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CDD0CB3" w14:textId="77777777" w:rsidR="00531BCB" w:rsidRDefault="00C60DD4" w:rsidP="00531BCB">
      <w:pPr>
        <w:pStyle w:val="PL"/>
        <w:rPr>
          <w:lang w:val="en-US"/>
        </w:rPr>
      </w:pPr>
      <w:r>
        <w:rPr>
          <w:lang w:val="en-US"/>
        </w:rPr>
        <w:t xml:space="preserve">          $ref: 'TS29503_Nudm_SDM.yaml#/components/schemas/ContextInfo'</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lastRenderedPageBreak/>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lastRenderedPageBreak/>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lastRenderedPageBreak/>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5437"/>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45" w:name="_Toc27585641"/>
      <w:bookmarkStart w:id="5446" w:name="_Toc36457664"/>
      <w:bookmarkStart w:id="5447" w:name="_Toc45028583"/>
      <w:bookmarkStart w:id="5448" w:name="_Toc45029418"/>
      <w:bookmarkStart w:id="5449" w:name="_Toc51868181"/>
      <w:bookmarkStart w:id="5450" w:name="_Toc11338880"/>
      <w:bookmarkStart w:id="5451" w:name="_Hlk9329729"/>
      <w:bookmarkStart w:id="5452" w:name="_Toc67681531"/>
      <w:r w:rsidRPr="00B3056F">
        <w:t>A.4</w:t>
      </w:r>
      <w:r w:rsidRPr="00B3056F">
        <w:tab/>
        <w:t>Nudm_UEAU API</w:t>
      </w:r>
      <w:bookmarkEnd w:id="5445"/>
      <w:bookmarkEnd w:id="5446"/>
      <w:bookmarkEnd w:id="5447"/>
      <w:bookmarkEnd w:id="5448"/>
      <w:bookmarkEnd w:id="5449"/>
      <w:bookmarkEnd w:id="5452"/>
    </w:p>
    <w:p w14:paraId="7E48880F" w14:textId="77777777" w:rsidR="00EF45DA" w:rsidRPr="00B3056F" w:rsidRDefault="00EF45DA" w:rsidP="00EF45DA">
      <w:pPr>
        <w:pStyle w:val="PL"/>
      </w:pPr>
      <w:bookmarkStart w:id="5453"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lastRenderedPageBreak/>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lastRenderedPageBreak/>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lastRenderedPageBreak/>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lastRenderedPageBreak/>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lastRenderedPageBreak/>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lastRenderedPageBreak/>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lastRenderedPageBreak/>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5453"/>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lastRenderedPageBreak/>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54" w:name="_Toc11338881"/>
      <w:bookmarkStart w:id="5455" w:name="_Toc27585642"/>
      <w:bookmarkStart w:id="5456" w:name="_Toc36457665"/>
      <w:bookmarkStart w:id="5457" w:name="_Toc45028584"/>
      <w:bookmarkStart w:id="5458" w:name="_Toc45029419"/>
      <w:bookmarkStart w:id="5459" w:name="_Toc51868182"/>
      <w:bookmarkStart w:id="5460" w:name="_Hlk9329844"/>
      <w:bookmarkStart w:id="5461" w:name="_Toc67681532"/>
      <w:bookmarkEnd w:id="5450"/>
      <w:bookmarkEnd w:id="5451"/>
      <w:r w:rsidRPr="00B3056F">
        <w:t>A.5</w:t>
      </w:r>
      <w:r w:rsidRPr="00B3056F">
        <w:tab/>
        <w:t>Nudm_EE API</w:t>
      </w:r>
      <w:bookmarkEnd w:id="5454"/>
      <w:bookmarkEnd w:id="5455"/>
      <w:bookmarkEnd w:id="5456"/>
      <w:bookmarkEnd w:id="5457"/>
      <w:bookmarkEnd w:id="5458"/>
      <w:bookmarkEnd w:id="5459"/>
      <w:bookmarkEnd w:id="5461"/>
    </w:p>
    <w:p w14:paraId="4DF31E95" w14:textId="77777777" w:rsidR="00EF45DA" w:rsidRPr="00B3056F" w:rsidRDefault="00EF45DA" w:rsidP="00EF45DA">
      <w:pPr>
        <w:pStyle w:val="PL"/>
        <w:rPr>
          <w:lang w:val="en-US"/>
        </w:rPr>
      </w:pPr>
      <w:bookmarkStart w:id="5462" w:name="_Hlk34158461"/>
      <w:bookmarkStart w:id="5463"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3EF76444" w:rsidR="00EF45DA" w:rsidRPr="00B3056F" w:rsidRDefault="00EF45DA" w:rsidP="00EF45DA">
      <w:pPr>
        <w:pStyle w:val="PL"/>
        <w:rPr>
          <w:lang w:val="en-US"/>
        </w:rPr>
      </w:pPr>
      <w:r w:rsidRPr="00B3056F">
        <w:rPr>
          <w:lang w:val="en-US"/>
        </w:rPr>
        <w:t xml:space="preserve">  version: '1.1.</w:t>
      </w:r>
      <w:r w:rsidR="00B81C33">
        <w:rPr>
          <w:lang w:val="en-US"/>
        </w:rPr>
        <w:t>1</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bookmarkEnd w:id="5460"/>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33CE580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lastRenderedPageBreak/>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lastRenderedPageBreak/>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lastRenderedPageBreak/>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49F93510" w14:textId="77777777" w:rsidR="004E3A0D" w:rsidRDefault="004E3A0D" w:rsidP="004E3A0D">
      <w:pPr>
        <w:pStyle w:val="PL"/>
        <w:rPr>
          <w:lang w:val="en-US"/>
        </w:rPr>
      </w:pPr>
      <w:r>
        <w:rPr>
          <w:lang w:val="en-US"/>
        </w:rPr>
        <w:t xml:space="preserve">          type: string</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lastRenderedPageBreak/>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lastRenderedPageBreak/>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5FED9084" w14:textId="77777777" w:rsidR="00623748" w:rsidRDefault="00623748" w:rsidP="00623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lastRenderedPageBreak/>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5462"/>
    <w:p w14:paraId="385BED53" w14:textId="77777777" w:rsidR="00EF45DA" w:rsidRPr="00B3056F" w:rsidRDefault="00EF45DA" w:rsidP="00EF45DA">
      <w:pPr>
        <w:pStyle w:val="PL"/>
        <w:rPr>
          <w:lang w:val="en-US"/>
        </w:rPr>
      </w:pPr>
    </w:p>
    <w:bookmarkEnd w:id="5463"/>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64" w:name="_Toc11338882"/>
      <w:bookmarkStart w:id="5465" w:name="_Toc27585643"/>
      <w:bookmarkStart w:id="5466" w:name="_Toc36457666"/>
      <w:bookmarkStart w:id="5467" w:name="_Toc45028585"/>
      <w:bookmarkStart w:id="5468" w:name="_Toc45029420"/>
      <w:bookmarkStart w:id="5469" w:name="_Toc51868183"/>
      <w:bookmarkStart w:id="5470" w:name="_Hlk9329919"/>
      <w:bookmarkStart w:id="5471" w:name="_Toc67681533"/>
      <w:r w:rsidRPr="00B3056F">
        <w:lastRenderedPageBreak/>
        <w:t>A.6</w:t>
      </w:r>
      <w:r w:rsidRPr="00B3056F">
        <w:tab/>
        <w:t>Nudm_PP API</w:t>
      </w:r>
      <w:bookmarkEnd w:id="5464"/>
      <w:bookmarkEnd w:id="5465"/>
      <w:bookmarkEnd w:id="5466"/>
      <w:bookmarkEnd w:id="5467"/>
      <w:bookmarkEnd w:id="5468"/>
      <w:bookmarkEnd w:id="5469"/>
      <w:bookmarkEnd w:id="5471"/>
    </w:p>
    <w:p w14:paraId="6E7B0566" w14:textId="77777777" w:rsidR="00EF45DA" w:rsidRPr="00B3056F" w:rsidRDefault="00EF45DA" w:rsidP="00EF45DA">
      <w:pPr>
        <w:pStyle w:val="PL"/>
      </w:pPr>
      <w:bookmarkStart w:id="5472"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E13B76C" w:rsidR="00EF45DA" w:rsidRPr="00B3056F" w:rsidRDefault="00EF45DA" w:rsidP="00EF45DA">
      <w:pPr>
        <w:pStyle w:val="PL"/>
      </w:pPr>
      <w:r w:rsidRPr="00B3056F">
        <w:t xml:space="preserve">  version: '1.1.</w:t>
      </w:r>
      <w:r w:rsidR="00B81C33">
        <w:t>2</w:t>
      </w:r>
      <w:r w:rsidRPr="00B3056F">
        <w:t>'</w:t>
      </w:r>
    </w:p>
    <w:p w14:paraId="4D4E96E6" w14:textId="77777777" w:rsidR="00EF45DA" w:rsidRPr="00B3056F" w:rsidRDefault="00EF45DA" w:rsidP="00EF45DA">
      <w:pPr>
        <w:pStyle w:val="PL"/>
      </w:pPr>
      <w:r w:rsidRPr="00B3056F">
        <w:t xml:space="preserve">  title: 'Nudm_PP'</w:t>
      </w:r>
    </w:p>
    <w:bookmarkEnd w:id="5470"/>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25706A8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lastRenderedPageBreak/>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lastRenderedPageBreak/>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lastRenderedPageBreak/>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lastRenderedPageBreak/>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lastRenderedPageBreak/>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5472"/>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73" w:name="_Toc11338883"/>
      <w:bookmarkStart w:id="5474" w:name="_Toc27585644"/>
      <w:bookmarkStart w:id="5475" w:name="_Toc36457667"/>
      <w:bookmarkStart w:id="5476" w:name="_Toc45028586"/>
      <w:bookmarkStart w:id="5477" w:name="_Toc45029421"/>
      <w:bookmarkStart w:id="5478" w:name="_Toc51868184"/>
      <w:bookmarkStart w:id="5479" w:name="_Toc67681534"/>
      <w:r w:rsidRPr="00B3056F">
        <w:t>A.7</w:t>
      </w:r>
      <w:r w:rsidRPr="00B3056F">
        <w:tab/>
        <w:t>Nudm_NIDDAU API</w:t>
      </w:r>
      <w:bookmarkEnd w:id="5473"/>
      <w:bookmarkEnd w:id="5474"/>
      <w:bookmarkEnd w:id="5475"/>
      <w:bookmarkEnd w:id="5476"/>
      <w:bookmarkEnd w:id="5477"/>
      <w:bookmarkEnd w:id="5478"/>
      <w:bookmarkEnd w:id="5479"/>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46BF2B82" w:rsidR="00EF45DA" w:rsidRPr="00B3056F" w:rsidRDefault="00EF45DA" w:rsidP="00EF45DA">
      <w:pPr>
        <w:pStyle w:val="PL"/>
      </w:pPr>
      <w:r w:rsidRPr="00B3056F">
        <w:t xml:space="preserve">  version: '1.0.</w:t>
      </w:r>
      <w:r w:rsidR="00B81C33">
        <w:t>1</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2EF4E874"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lastRenderedPageBreak/>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lastRenderedPageBreak/>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480" w:name="_Toc27585645"/>
      <w:bookmarkStart w:id="5481" w:name="_Toc36457668"/>
      <w:bookmarkStart w:id="5482" w:name="_Toc45028587"/>
      <w:bookmarkStart w:id="5483" w:name="_Toc45029422"/>
      <w:bookmarkStart w:id="5484" w:name="_Toc51868185"/>
      <w:bookmarkStart w:id="5485" w:name="_Toc11338884"/>
      <w:bookmarkStart w:id="5486" w:name="_Toc67681535"/>
      <w:r w:rsidRPr="00B3056F">
        <w:t>A.8</w:t>
      </w:r>
      <w:r w:rsidRPr="00B3056F">
        <w:tab/>
        <w:t>Nudm_MT API</w:t>
      </w:r>
      <w:bookmarkEnd w:id="5480"/>
      <w:bookmarkEnd w:id="5481"/>
      <w:bookmarkEnd w:id="5482"/>
      <w:bookmarkEnd w:id="5483"/>
      <w:bookmarkEnd w:id="5484"/>
      <w:bookmarkEnd w:id="5486"/>
    </w:p>
    <w:p w14:paraId="26F8D491" w14:textId="77777777" w:rsidR="00EF45DA" w:rsidRPr="00B3056F" w:rsidRDefault="00EF45DA" w:rsidP="00EF45DA">
      <w:pPr>
        <w:pStyle w:val="PL"/>
      </w:pPr>
      <w:bookmarkStart w:id="5487"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7B716E37" w:rsidR="00EF45DA" w:rsidRPr="00B3056F" w:rsidRDefault="00EF45DA" w:rsidP="00EF45DA">
      <w:pPr>
        <w:pStyle w:val="PL"/>
        <w:rPr>
          <w:lang w:val="en-US"/>
        </w:rPr>
      </w:pPr>
      <w:r w:rsidRPr="00B3056F">
        <w:rPr>
          <w:lang w:val="en-US"/>
        </w:rPr>
        <w:t xml:space="preserve">  version: '1.0.</w:t>
      </w:r>
      <w:r w:rsidR="00722E28">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99E2EF0"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lastRenderedPageBreak/>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lastRenderedPageBreak/>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5487"/>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488" w:name="_Toc27585646"/>
      <w:bookmarkStart w:id="5489" w:name="_Toc36457669"/>
      <w:bookmarkStart w:id="5490" w:name="_Toc45028588"/>
      <w:bookmarkStart w:id="5491" w:name="_Toc45029423"/>
      <w:bookmarkStart w:id="5492" w:name="_Toc51868186"/>
      <w:bookmarkStart w:id="5493" w:name="_Toc67681536"/>
      <w:r w:rsidRPr="00B3056F">
        <w:lastRenderedPageBreak/>
        <w:t>Annex B (informative):</w:t>
      </w:r>
      <w:r w:rsidRPr="00B3056F">
        <w:br/>
        <w:t>Stateless UDMs</w:t>
      </w:r>
      <w:bookmarkEnd w:id="5485"/>
      <w:bookmarkEnd w:id="5488"/>
      <w:bookmarkEnd w:id="5489"/>
      <w:bookmarkEnd w:id="5490"/>
      <w:bookmarkEnd w:id="5491"/>
      <w:bookmarkEnd w:id="5492"/>
      <w:bookmarkEnd w:id="5493"/>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2" type="#_x0000_t75" style="width:388.5pt;height:180.5pt" o:ole="">
            <v:imagedata r:id="rId186" o:title=""/>
          </v:shape>
          <o:OLEObject Type="Embed" ProgID="Visio.Drawing.11" ShapeID="_x0000_i1112" DrawAspect="Content" ObjectID="_1678294249" r:id="rId187"/>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3" type="#_x0000_t75" style="width:468pt;height:404.5pt" o:ole="">
            <v:imagedata r:id="rId188" o:title=""/>
          </v:shape>
          <o:OLEObject Type="Embed" ProgID="Visio.Drawing.11" ShapeID="_x0000_i1113" DrawAspect="Content" ObjectID="_1678294250" r:id="rId189"/>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4" type="#_x0000_t75" style="width:388.5pt;height:308.5pt" o:ole="">
            <v:imagedata r:id="rId190" o:title=""/>
          </v:shape>
          <o:OLEObject Type="Embed" ProgID="Visio.Drawing.11" ShapeID="_x0000_i1114" DrawAspect="Content" ObjectID="_1678294251" r:id="rId191"/>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5" type="#_x0000_t75" style="width:468pt;height:323pt" o:ole="">
            <v:imagedata r:id="rId192" o:title=""/>
          </v:shape>
          <o:OLEObject Type="Embed" ProgID="Visio.Drawing.11" ShapeID="_x0000_i1115" DrawAspect="Content" ObjectID="_1678294252" r:id="rId193"/>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94" w:name="_Toc11338885"/>
      <w:bookmarkStart w:id="5495" w:name="_Toc27585647"/>
      <w:bookmarkStart w:id="5496" w:name="_Toc36457670"/>
      <w:bookmarkStart w:id="5497" w:name="_Toc45028589"/>
      <w:bookmarkStart w:id="5498" w:name="_Toc45029424"/>
      <w:bookmarkStart w:id="5499" w:name="_Toc51868187"/>
      <w:bookmarkStart w:id="5500" w:name="_Toc67681537"/>
      <w:r w:rsidRPr="00B3056F">
        <w:t>Annex C (informative):</w:t>
      </w:r>
      <w:r w:rsidRPr="00B3056F">
        <w:br/>
        <w:t>SUCI encoding</w:t>
      </w:r>
      <w:bookmarkEnd w:id="5494"/>
      <w:bookmarkEnd w:id="5495"/>
      <w:bookmarkEnd w:id="5496"/>
      <w:bookmarkEnd w:id="5497"/>
      <w:bookmarkEnd w:id="5498"/>
      <w:bookmarkEnd w:id="5499"/>
      <w:bookmarkEnd w:id="5500"/>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5501"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01"/>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502" w:name="_Toc11338886"/>
      <w:bookmarkStart w:id="5503" w:name="_Toc27585648"/>
      <w:bookmarkStart w:id="5504" w:name="_Toc36457671"/>
      <w:bookmarkStart w:id="5505" w:name="_Toc45028590"/>
      <w:bookmarkStart w:id="5506" w:name="_Toc45029425"/>
      <w:bookmarkStart w:id="5507" w:name="_Toc51868188"/>
      <w:bookmarkStart w:id="5508" w:name="_Toc67681538"/>
      <w:r w:rsidRPr="00B3056F">
        <w:t>Annex D (informative):</w:t>
      </w:r>
      <w:r w:rsidRPr="00B3056F">
        <w:br/>
        <w:t>Change history</w:t>
      </w:r>
      <w:bookmarkEnd w:id="5502"/>
      <w:bookmarkEnd w:id="5503"/>
      <w:bookmarkEnd w:id="5504"/>
      <w:bookmarkEnd w:id="5505"/>
      <w:bookmarkEnd w:id="5506"/>
      <w:bookmarkEnd w:id="5507"/>
      <w:bookmarkEnd w:id="5508"/>
    </w:p>
    <w:bookmarkEnd w:id="5434"/>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51435D" w:rsidP="00543F16">
            <w:pPr>
              <w:pStyle w:val="TAL"/>
              <w:rPr>
                <w:noProof/>
              </w:rPr>
            </w:pPr>
            <w:r>
              <w:fldChar w:fldCharType="begin"/>
            </w:r>
            <w:r>
              <w:instrText xml:space="preserve"> DOCPROPERTY  CrTitle  \* MERGEFORMAT </w:instrText>
            </w:r>
            <w:r>
              <w:fldChar w:fldCharType="separate"/>
            </w:r>
            <w:r w:rsidR="00E50B12">
              <w:t>Deregistration Notification to Old SMF</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566FBF07" w:rsidR="00F722E4" w:rsidRDefault="00F722E4" w:rsidP="00543F16">
            <w:pPr>
              <w:pStyle w:val="TAC"/>
              <w:rPr>
                <w:sz w:val="16"/>
                <w:szCs w:val="16"/>
              </w:rPr>
            </w:pPr>
            <w:r>
              <w:rPr>
                <w:sz w:val="16"/>
                <w:szCs w:val="16"/>
              </w:rPr>
              <w:t>CT#91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bl>
    <w:p w14:paraId="33812012" w14:textId="718E5453" w:rsidR="00080512" w:rsidRPr="00B3056F" w:rsidRDefault="00080512" w:rsidP="001330D7"/>
    <w:sectPr w:rsidR="00080512" w:rsidRPr="00B3056F">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6A9EDD" w14:textId="77777777" w:rsidR="0051435D" w:rsidRDefault="0051435D">
      <w:r>
        <w:separator/>
      </w:r>
    </w:p>
  </w:endnote>
  <w:endnote w:type="continuationSeparator" w:id="0">
    <w:p w14:paraId="5342193A" w14:textId="77777777" w:rsidR="0051435D" w:rsidRDefault="005143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0AD08" w14:textId="77777777" w:rsidR="00FC6F0E" w:rsidRDefault="00FC6F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CEDF7C" w14:textId="77777777" w:rsidR="0051435D" w:rsidRDefault="0051435D">
      <w:r>
        <w:separator/>
      </w:r>
    </w:p>
  </w:footnote>
  <w:footnote w:type="continuationSeparator" w:id="0">
    <w:p w14:paraId="79FF13B4" w14:textId="77777777" w:rsidR="0051435D" w:rsidRDefault="005143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362763" w14:textId="6EF9F860" w:rsidR="00FC6F0E" w:rsidRDefault="00FC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6949">
      <w:rPr>
        <w:rFonts w:ascii="Arial" w:hAnsi="Arial" w:cs="Arial"/>
        <w:b/>
        <w:noProof/>
        <w:sz w:val="18"/>
        <w:szCs w:val="18"/>
      </w:rPr>
      <w:t>3GPP TS 29.503 V16.7.0 (2021-03)</w:t>
    </w:r>
    <w:r>
      <w:rPr>
        <w:rFonts w:ascii="Arial" w:hAnsi="Arial" w:cs="Arial"/>
        <w:b/>
        <w:sz w:val="18"/>
        <w:szCs w:val="18"/>
      </w:rPr>
      <w:fldChar w:fldCharType="end"/>
    </w:r>
  </w:p>
  <w:p w14:paraId="4291BB2F" w14:textId="77777777" w:rsidR="00FC6F0E" w:rsidRDefault="00FC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369B536E" w:rsidR="00FC6F0E" w:rsidRDefault="00FC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6949">
      <w:rPr>
        <w:rFonts w:ascii="Arial" w:hAnsi="Arial" w:cs="Arial"/>
        <w:b/>
        <w:noProof/>
        <w:sz w:val="18"/>
        <w:szCs w:val="18"/>
      </w:rPr>
      <w:t>Release 16</w:t>
    </w:r>
    <w:r>
      <w:rPr>
        <w:rFonts w:ascii="Arial" w:hAnsi="Arial" w:cs="Arial"/>
        <w:b/>
        <w:sz w:val="18"/>
        <w:szCs w:val="18"/>
      </w:rPr>
      <w:fldChar w:fldCharType="end"/>
    </w:r>
  </w:p>
  <w:p w14:paraId="4682E0C2" w14:textId="77777777" w:rsidR="00FC6F0E" w:rsidRDefault="00FC6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37D"/>
    <w:rsid w:val="000217B9"/>
    <w:rsid w:val="00022CCF"/>
    <w:rsid w:val="00024EF1"/>
    <w:rsid w:val="00033397"/>
    <w:rsid w:val="00040095"/>
    <w:rsid w:val="000415E9"/>
    <w:rsid w:val="000454AB"/>
    <w:rsid w:val="00047C3F"/>
    <w:rsid w:val="00051834"/>
    <w:rsid w:val="00054A22"/>
    <w:rsid w:val="00055E41"/>
    <w:rsid w:val="00056DE3"/>
    <w:rsid w:val="00062023"/>
    <w:rsid w:val="00064EEE"/>
    <w:rsid w:val="000655A6"/>
    <w:rsid w:val="0007473E"/>
    <w:rsid w:val="00075713"/>
    <w:rsid w:val="000770B9"/>
    <w:rsid w:val="00080512"/>
    <w:rsid w:val="00082D04"/>
    <w:rsid w:val="00092D1D"/>
    <w:rsid w:val="000933B2"/>
    <w:rsid w:val="000A0D5A"/>
    <w:rsid w:val="000A531D"/>
    <w:rsid w:val="000A6B0C"/>
    <w:rsid w:val="000C1D7C"/>
    <w:rsid w:val="000C4602"/>
    <w:rsid w:val="000C47C3"/>
    <w:rsid w:val="000D1A95"/>
    <w:rsid w:val="000D3BE4"/>
    <w:rsid w:val="000D58AB"/>
    <w:rsid w:val="000E0E2A"/>
    <w:rsid w:val="00100BBC"/>
    <w:rsid w:val="00123296"/>
    <w:rsid w:val="0013163E"/>
    <w:rsid w:val="001330D7"/>
    <w:rsid w:val="00133525"/>
    <w:rsid w:val="00134088"/>
    <w:rsid w:val="00190EE4"/>
    <w:rsid w:val="001A25DD"/>
    <w:rsid w:val="001A381D"/>
    <w:rsid w:val="001A4C42"/>
    <w:rsid w:val="001A7420"/>
    <w:rsid w:val="001B11C5"/>
    <w:rsid w:val="001B25FD"/>
    <w:rsid w:val="001B4D0F"/>
    <w:rsid w:val="001B6637"/>
    <w:rsid w:val="001C17B4"/>
    <w:rsid w:val="001C21C3"/>
    <w:rsid w:val="001C4AF0"/>
    <w:rsid w:val="001D02C2"/>
    <w:rsid w:val="001F0C1D"/>
    <w:rsid w:val="001F1132"/>
    <w:rsid w:val="001F168B"/>
    <w:rsid w:val="001F203F"/>
    <w:rsid w:val="00202954"/>
    <w:rsid w:val="0021126A"/>
    <w:rsid w:val="00213941"/>
    <w:rsid w:val="0022775D"/>
    <w:rsid w:val="00231A5F"/>
    <w:rsid w:val="00233601"/>
    <w:rsid w:val="002347A2"/>
    <w:rsid w:val="002421C2"/>
    <w:rsid w:val="00264DA5"/>
    <w:rsid w:val="002675F0"/>
    <w:rsid w:val="00267C15"/>
    <w:rsid w:val="002732B5"/>
    <w:rsid w:val="0028148F"/>
    <w:rsid w:val="002867C4"/>
    <w:rsid w:val="00287833"/>
    <w:rsid w:val="00296A43"/>
    <w:rsid w:val="002A2491"/>
    <w:rsid w:val="002B505D"/>
    <w:rsid w:val="002B6339"/>
    <w:rsid w:val="002B6388"/>
    <w:rsid w:val="002C79B4"/>
    <w:rsid w:val="002D15E1"/>
    <w:rsid w:val="002E00EE"/>
    <w:rsid w:val="002E36F7"/>
    <w:rsid w:val="002E488B"/>
    <w:rsid w:val="002E6B15"/>
    <w:rsid w:val="002F0AB7"/>
    <w:rsid w:val="00307160"/>
    <w:rsid w:val="003172DC"/>
    <w:rsid w:val="003428B9"/>
    <w:rsid w:val="0035462D"/>
    <w:rsid w:val="00364C79"/>
    <w:rsid w:val="00372B92"/>
    <w:rsid w:val="003765B8"/>
    <w:rsid w:val="00391F05"/>
    <w:rsid w:val="003A50C7"/>
    <w:rsid w:val="003B7097"/>
    <w:rsid w:val="003C3971"/>
    <w:rsid w:val="003E1097"/>
    <w:rsid w:val="003F3CF6"/>
    <w:rsid w:val="003F6FF7"/>
    <w:rsid w:val="00415B2C"/>
    <w:rsid w:val="00423334"/>
    <w:rsid w:val="00425F38"/>
    <w:rsid w:val="00427020"/>
    <w:rsid w:val="0043191A"/>
    <w:rsid w:val="00434502"/>
    <w:rsid w:val="004345EC"/>
    <w:rsid w:val="004521EF"/>
    <w:rsid w:val="00455EE5"/>
    <w:rsid w:val="0046076C"/>
    <w:rsid w:val="00465515"/>
    <w:rsid w:val="00467413"/>
    <w:rsid w:val="004807F2"/>
    <w:rsid w:val="00480A53"/>
    <w:rsid w:val="00490663"/>
    <w:rsid w:val="004A44B3"/>
    <w:rsid w:val="004C3152"/>
    <w:rsid w:val="004D1273"/>
    <w:rsid w:val="004D3578"/>
    <w:rsid w:val="004D7472"/>
    <w:rsid w:val="004E213A"/>
    <w:rsid w:val="004E352B"/>
    <w:rsid w:val="004E3A0D"/>
    <w:rsid w:val="004E64FC"/>
    <w:rsid w:val="004F0988"/>
    <w:rsid w:val="004F3340"/>
    <w:rsid w:val="004F5CE5"/>
    <w:rsid w:val="004F61BB"/>
    <w:rsid w:val="0051435D"/>
    <w:rsid w:val="0051578C"/>
    <w:rsid w:val="00521D8B"/>
    <w:rsid w:val="00531782"/>
    <w:rsid w:val="00531BCB"/>
    <w:rsid w:val="005332DE"/>
    <w:rsid w:val="0053388B"/>
    <w:rsid w:val="00535773"/>
    <w:rsid w:val="00543E6C"/>
    <w:rsid w:val="00543F16"/>
    <w:rsid w:val="00547702"/>
    <w:rsid w:val="005627AB"/>
    <w:rsid w:val="00565087"/>
    <w:rsid w:val="005752A6"/>
    <w:rsid w:val="005757EE"/>
    <w:rsid w:val="00587005"/>
    <w:rsid w:val="00591FDB"/>
    <w:rsid w:val="00597B11"/>
    <w:rsid w:val="005A28D3"/>
    <w:rsid w:val="005B5820"/>
    <w:rsid w:val="005C0A75"/>
    <w:rsid w:val="005C1972"/>
    <w:rsid w:val="005C75E1"/>
    <w:rsid w:val="005D2E01"/>
    <w:rsid w:val="005D7526"/>
    <w:rsid w:val="005E4BB2"/>
    <w:rsid w:val="005E515E"/>
    <w:rsid w:val="00602AEA"/>
    <w:rsid w:val="006142C3"/>
    <w:rsid w:val="006142EB"/>
    <w:rsid w:val="00614982"/>
    <w:rsid w:val="00614FDF"/>
    <w:rsid w:val="00620386"/>
    <w:rsid w:val="00623748"/>
    <w:rsid w:val="00625AC6"/>
    <w:rsid w:val="00633C9B"/>
    <w:rsid w:val="0063543D"/>
    <w:rsid w:val="006454EA"/>
    <w:rsid w:val="00647114"/>
    <w:rsid w:val="00652F66"/>
    <w:rsid w:val="00655B6E"/>
    <w:rsid w:val="00656681"/>
    <w:rsid w:val="00666280"/>
    <w:rsid w:val="00677407"/>
    <w:rsid w:val="00680446"/>
    <w:rsid w:val="00683FF1"/>
    <w:rsid w:val="006A1FAE"/>
    <w:rsid w:val="006A323F"/>
    <w:rsid w:val="006A40AE"/>
    <w:rsid w:val="006B30D0"/>
    <w:rsid w:val="006B3469"/>
    <w:rsid w:val="006C3D95"/>
    <w:rsid w:val="006C7851"/>
    <w:rsid w:val="006D0D26"/>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61EFA"/>
    <w:rsid w:val="00762919"/>
    <w:rsid w:val="00762F53"/>
    <w:rsid w:val="00765068"/>
    <w:rsid w:val="00765786"/>
    <w:rsid w:val="00773A8F"/>
    <w:rsid w:val="00774B5A"/>
    <w:rsid w:val="00774DA4"/>
    <w:rsid w:val="00776EDB"/>
    <w:rsid w:val="00781F0F"/>
    <w:rsid w:val="00792346"/>
    <w:rsid w:val="0079385C"/>
    <w:rsid w:val="00793DD8"/>
    <w:rsid w:val="007965C2"/>
    <w:rsid w:val="007A5592"/>
    <w:rsid w:val="007B317E"/>
    <w:rsid w:val="007B390E"/>
    <w:rsid w:val="007B600E"/>
    <w:rsid w:val="007B7452"/>
    <w:rsid w:val="007B7649"/>
    <w:rsid w:val="007C1B8D"/>
    <w:rsid w:val="007D6C81"/>
    <w:rsid w:val="007E041B"/>
    <w:rsid w:val="007F0F4A"/>
    <w:rsid w:val="007F6880"/>
    <w:rsid w:val="008028A4"/>
    <w:rsid w:val="0081072F"/>
    <w:rsid w:val="00830747"/>
    <w:rsid w:val="0083112F"/>
    <w:rsid w:val="00834810"/>
    <w:rsid w:val="00846B64"/>
    <w:rsid w:val="008568A2"/>
    <w:rsid w:val="008570A5"/>
    <w:rsid w:val="008768CA"/>
    <w:rsid w:val="00892B89"/>
    <w:rsid w:val="008A4B80"/>
    <w:rsid w:val="008B19AB"/>
    <w:rsid w:val="008B692A"/>
    <w:rsid w:val="008C0205"/>
    <w:rsid w:val="008C384C"/>
    <w:rsid w:val="008C5C7C"/>
    <w:rsid w:val="008D1232"/>
    <w:rsid w:val="008E3FD3"/>
    <w:rsid w:val="008F04D2"/>
    <w:rsid w:val="00901577"/>
    <w:rsid w:val="0090271F"/>
    <w:rsid w:val="00902E23"/>
    <w:rsid w:val="00906402"/>
    <w:rsid w:val="009114D7"/>
    <w:rsid w:val="0091348E"/>
    <w:rsid w:val="00914A69"/>
    <w:rsid w:val="00917CCB"/>
    <w:rsid w:val="00922369"/>
    <w:rsid w:val="00922C12"/>
    <w:rsid w:val="00926346"/>
    <w:rsid w:val="00933301"/>
    <w:rsid w:val="00936A63"/>
    <w:rsid w:val="0093782E"/>
    <w:rsid w:val="0094196F"/>
    <w:rsid w:val="00942EC2"/>
    <w:rsid w:val="00955A04"/>
    <w:rsid w:val="009655F6"/>
    <w:rsid w:val="00967F46"/>
    <w:rsid w:val="009728E2"/>
    <w:rsid w:val="009862CD"/>
    <w:rsid w:val="009925B0"/>
    <w:rsid w:val="009B0C15"/>
    <w:rsid w:val="009B66DB"/>
    <w:rsid w:val="009D5D23"/>
    <w:rsid w:val="009E190E"/>
    <w:rsid w:val="009E31F1"/>
    <w:rsid w:val="009E37DB"/>
    <w:rsid w:val="009E712F"/>
    <w:rsid w:val="009E79F6"/>
    <w:rsid w:val="009F37B7"/>
    <w:rsid w:val="009F5464"/>
    <w:rsid w:val="009F5612"/>
    <w:rsid w:val="00A10F02"/>
    <w:rsid w:val="00A12881"/>
    <w:rsid w:val="00A1425D"/>
    <w:rsid w:val="00A14A80"/>
    <w:rsid w:val="00A164B4"/>
    <w:rsid w:val="00A20A24"/>
    <w:rsid w:val="00A235C6"/>
    <w:rsid w:val="00A2475F"/>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72902"/>
    <w:rsid w:val="00A73129"/>
    <w:rsid w:val="00A76C12"/>
    <w:rsid w:val="00A81454"/>
    <w:rsid w:val="00A82346"/>
    <w:rsid w:val="00A873B7"/>
    <w:rsid w:val="00A91218"/>
    <w:rsid w:val="00A92BA1"/>
    <w:rsid w:val="00AA5A7B"/>
    <w:rsid w:val="00AB2543"/>
    <w:rsid w:val="00AB5EE0"/>
    <w:rsid w:val="00AC1E2D"/>
    <w:rsid w:val="00AC43E7"/>
    <w:rsid w:val="00AC6BC6"/>
    <w:rsid w:val="00AC746E"/>
    <w:rsid w:val="00AE1CD7"/>
    <w:rsid w:val="00AE2723"/>
    <w:rsid w:val="00AE65E2"/>
    <w:rsid w:val="00AE6949"/>
    <w:rsid w:val="00B026F3"/>
    <w:rsid w:val="00B06F5A"/>
    <w:rsid w:val="00B15449"/>
    <w:rsid w:val="00B3056F"/>
    <w:rsid w:val="00B31299"/>
    <w:rsid w:val="00B32D5A"/>
    <w:rsid w:val="00B50769"/>
    <w:rsid w:val="00B66481"/>
    <w:rsid w:val="00B7240A"/>
    <w:rsid w:val="00B81C33"/>
    <w:rsid w:val="00B829E2"/>
    <w:rsid w:val="00B844CC"/>
    <w:rsid w:val="00B84A39"/>
    <w:rsid w:val="00B87C8B"/>
    <w:rsid w:val="00B91A3F"/>
    <w:rsid w:val="00B93086"/>
    <w:rsid w:val="00B95195"/>
    <w:rsid w:val="00B95868"/>
    <w:rsid w:val="00B95ADD"/>
    <w:rsid w:val="00BA19ED"/>
    <w:rsid w:val="00BA4B8D"/>
    <w:rsid w:val="00BB7BC5"/>
    <w:rsid w:val="00BC0F7D"/>
    <w:rsid w:val="00BC1A2C"/>
    <w:rsid w:val="00BD1E26"/>
    <w:rsid w:val="00BD7D31"/>
    <w:rsid w:val="00BE3255"/>
    <w:rsid w:val="00BF128E"/>
    <w:rsid w:val="00BF510C"/>
    <w:rsid w:val="00C02B6F"/>
    <w:rsid w:val="00C02E47"/>
    <w:rsid w:val="00C074DD"/>
    <w:rsid w:val="00C07D15"/>
    <w:rsid w:val="00C1496A"/>
    <w:rsid w:val="00C30A11"/>
    <w:rsid w:val="00C33079"/>
    <w:rsid w:val="00C41D72"/>
    <w:rsid w:val="00C45231"/>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9"/>
    <w:rsid w:val="00D72898"/>
    <w:rsid w:val="00D73736"/>
    <w:rsid w:val="00D738D6"/>
    <w:rsid w:val="00D73BCF"/>
    <w:rsid w:val="00D755EB"/>
    <w:rsid w:val="00D76048"/>
    <w:rsid w:val="00D87E00"/>
    <w:rsid w:val="00D9134D"/>
    <w:rsid w:val="00D97490"/>
    <w:rsid w:val="00DA7A03"/>
    <w:rsid w:val="00DB1818"/>
    <w:rsid w:val="00DC309B"/>
    <w:rsid w:val="00DC4DA2"/>
    <w:rsid w:val="00DD4C17"/>
    <w:rsid w:val="00DD74A5"/>
    <w:rsid w:val="00DF24C4"/>
    <w:rsid w:val="00DF2B1F"/>
    <w:rsid w:val="00DF565F"/>
    <w:rsid w:val="00DF62CD"/>
    <w:rsid w:val="00DF7C70"/>
    <w:rsid w:val="00E07CA8"/>
    <w:rsid w:val="00E1631C"/>
    <w:rsid w:val="00E16509"/>
    <w:rsid w:val="00E310AA"/>
    <w:rsid w:val="00E3557B"/>
    <w:rsid w:val="00E35A13"/>
    <w:rsid w:val="00E429E3"/>
    <w:rsid w:val="00E44582"/>
    <w:rsid w:val="00E456BC"/>
    <w:rsid w:val="00E50B12"/>
    <w:rsid w:val="00E744CF"/>
    <w:rsid w:val="00E77645"/>
    <w:rsid w:val="00E825AD"/>
    <w:rsid w:val="00E85937"/>
    <w:rsid w:val="00E85B64"/>
    <w:rsid w:val="00E93ABF"/>
    <w:rsid w:val="00E94FF1"/>
    <w:rsid w:val="00EA15B0"/>
    <w:rsid w:val="00EA2CC8"/>
    <w:rsid w:val="00EA407A"/>
    <w:rsid w:val="00EA4D0B"/>
    <w:rsid w:val="00EA5EA7"/>
    <w:rsid w:val="00EC4A25"/>
    <w:rsid w:val="00EE3B30"/>
    <w:rsid w:val="00EE6C77"/>
    <w:rsid w:val="00EF337A"/>
    <w:rsid w:val="00EF45DA"/>
    <w:rsid w:val="00F025A2"/>
    <w:rsid w:val="00F02DDC"/>
    <w:rsid w:val="00F04712"/>
    <w:rsid w:val="00F0760C"/>
    <w:rsid w:val="00F13360"/>
    <w:rsid w:val="00F22261"/>
    <w:rsid w:val="00F22EC7"/>
    <w:rsid w:val="00F2377C"/>
    <w:rsid w:val="00F325C8"/>
    <w:rsid w:val="00F33943"/>
    <w:rsid w:val="00F3411F"/>
    <w:rsid w:val="00F47E9F"/>
    <w:rsid w:val="00F53F0A"/>
    <w:rsid w:val="00F650CF"/>
    <w:rsid w:val="00F653B8"/>
    <w:rsid w:val="00F66BFF"/>
    <w:rsid w:val="00F722E4"/>
    <w:rsid w:val="00F80AE6"/>
    <w:rsid w:val="00F9008D"/>
    <w:rsid w:val="00F94A47"/>
    <w:rsid w:val="00FA1266"/>
    <w:rsid w:val="00FA6098"/>
    <w:rsid w:val="00FC1192"/>
    <w:rsid w:val="00FC39F9"/>
    <w:rsid w:val="00FC4719"/>
    <w:rsid w:val="00FC531E"/>
    <w:rsid w:val="00FC6F0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7.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package" Target="embeddings/Microsoft_Visio_Drawing4.vsdx"/><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package" Target="embeddings/Microsoft_Visio_Drawing2.vsdx"/><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3.vsdx"/><Relationship Id="rId194"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1.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5" Type="http://schemas.openxmlformats.org/officeDocument/2006/relationships/footer" Target="footer1.xml"/><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123123</Words>
  <Characters>701804</Characters>
  <Application>Microsoft Office Word</Application>
  <DocSecurity>0</DocSecurity>
  <Lines>5848</Lines>
  <Paragraphs>1646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823281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2021-03-11T08:51:00Z</dcterms:created>
  <dcterms:modified xsi:type="dcterms:W3CDTF">2021-03-26T19:00:00Z</dcterms:modified>
</cp:coreProperties>
</file>