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53327985"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F40C0">
              <w:rPr>
                <w:noProof w:val="0"/>
              </w:rPr>
              <w:t>1</w:t>
            </w:r>
            <w:r w:rsidR="009F7A10">
              <w:rPr>
                <w:noProof w:val="0"/>
              </w:rPr>
              <w:t>1</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EF40C0">
              <w:rPr>
                <w:noProof w:val="0"/>
                <w:sz w:val="32"/>
                <w:lang w:eastAsia="zh-CN"/>
              </w:rPr>
              <w:t>3</w:t>
            </w:r>
            <w:r w:rsidRPr="00D1205D">
              <w:rPr>
                <w:noProof w:val="0"/>
                <w:sz w:val="32"/>
              </w:rPr>
              <w:t>-</w:t>
            </w:r>
            <w:r w:rsidR="00EF40C0">
              <w:rPr>
                <w:noProof w:val="0"/>
                <w:sz w:val="32"/>
              </w:rPr>
              <w:t>0</w:t>
            </w:r>
            <w:r w:rsidR="009F7A10">
              <w:rPr>
                <w:noProof w:val="0"/>
                <w:sz w:val="32"/>
              </w:rPr>
              <w:t>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88F1C4D" w:rsidR="003A75CC" w:rsidRPr="00D42C6D" w:rsidRDefault="003A75CC" w:rsidP="008956DC">
            <w:pPr>
              <w:pStyle w:val="FP"/>
              <w:jc w:val="center"/>
              <w:rPr>
                <w:noProof/>
                <w:sz w:val="18"/>
              </w:rPr>
            </w:pPr>
            <w:r w:rsidRPr="00D42C6D">
              <w:rPr>
                <w:noProof/>
                <w:sz w:val="18"/>
              </w:rPr>
              <w:t xml:space="preserve">© </w:t>
            </w:r>
            <w:r>
              <w:rPr>
                <w:noProof/>
                <w:sz w:val="18"/>
              </w:rPr>
              <w:t>202</w:t>
            </w:r>
            <w:r w:rsidR="00EF40C0">
              <w:rPr>
                <w:noProof/>
                <w:sz w:val="18"/>
              </w:rPr>
              <w:t>3</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1DF48EA9" w14:textId="346EA9A7" w:rsidR="009F7A10"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F7A10">
        <w:rPr>
          <w:noProof/>
        </w:rPr>
        <w:t>Foreword</w:t>
      </w:r>
      <w:r w:rsidR="009F7A10">
        <w:rPr>
          <w:noProof/>
        </w:rPr>
        <w:tab/>
      </w:r>
      <w:r w:rsidR="009F7A10">
        <w:rPr>
          <w:noProof/>
        </w:rPr>
        <w:fldChar w:fldCharType="begin" w:fldLock="1"/>
      </w:r>
      <w:r w:rsidR="009F7A10">
        <w:rPr>
          <w:noProof/>
        </w:rPr>
        <w:instrText xml:space="preserve"> PAGEREF _Toc136251862 \h </w:instrText>
      </w:r>
      <w:r w:rsidR="009F7A10">
        <w:rPr>
          <w:noProof/>
        </w:rPr>
      </w:r>
      <w:r w:rsidR="009F7A10">
        <w:rPr>
          <w:noProof/>
        </w:rPr>
        <w:fldChar w:fldCharType="separate"/>
      </w:r>
      <w:r w:rsidR="009F7A10">
        <w:rPr>
          <w:noProof/>
        </w:rPr>
        <w:t>8</w:t>
      </w:r>
      <w:r w:rsidR="009F7A10">
        <w:rPr>
          <w:noProof/>
        </w:rPr>
        <w:fldChar w:fldCharType="end"/>
      </w:r>
    </w:p>
    <w:p w14:paraId="4A11B2C0" w14:textId="443A246D" w:rsidR="009F7A10" w:rsidRDefault="009F7A1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_Toc136251863 \h </w:instrText>
      </w:r>
      <w:r>
        <w:rPr>
          <w:noProof/>
        </w:rPr>
      </w:r>
      <w:r>
        <w:rPr>
          <w:noProof/>
        </w:rPr>
        <w:fldChar w:fldCharType="separate"/>
      </w:r>
      <w:r>
        <w:rPr>
          <w:noProof/>
        </w:rPr>
        <w:t>9</w:t>
      </w:r>
      <w:r>
        <w:rPr>
          <w:noProof/>
        </w:rPr>
        <w:fldChar w:fldCharType="end"/>
      </w:r>
    </w:p>
    <w:p w14:paraId="240342EC" w14:textId="27660F32" w:rsidR="009F7A10" w:rsidRDefault="009F7A1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_Toc136251864 \h </w:instrText>
      </w:r>
      <w:r>
        <w:rPr>
          <w:noProof/>
        </w:rPr>
      </w:r>
      <w:r>
        <w:rPr>
          <w:noProof/>
        </w:rPr>
        <w:fldChar w:fldCharType="separate"/>
      </w:r>
      <w:r>
        <w:rPr>
          <w:noProof/>
        </w:rPr>
        <w:t>9</w:t>
      </w:r>
      <w:r>
        <w:rPr>
          <w:noProof/>
        </w:rPr>
        <w:fldChar w:fldCharType="end"/>
      </w:r>
    </w:p>
    <w:p w14:paraId="2C2B230A" w14:textId="2BFC5D79" w:rsidR="009F7A10" w:rsidRDefault="009F7A1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_Toc136251865 \h </w:instrText>
      </w:r>
      <w:r>
        <w:rPr>
          <w:noProof/>
        </w:rPr>
      </w:r>
      <w:r>
        <w:rPr>
          <w:noProof/>
        </w:rPr>
        <w:fldChar w:fldCharType="separate"/>
      </w:r>
      <w:r>
        <w:rPr>
          <w:noProof/>
        </w:rPr>
        <w:t>11</w:t>
      </w:r>
      <w:r>
        <w:rPr>
          <w:noProof/>
        </w:rPr>
        <w:fldChar w:fldCharType="end"/>
      </w:r>
    </w:p>
    <w:p w14:paraId="0DEBFF2B" w14:textId="5ED4F2E9" w:rsidR="009F7A10" w:rsidRDefault="009F7A1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_Toc136251866 \h </w:instrText>
      </w:r>
      <w:r>
        <w:rPr>
          <w:noProof/>
        </w:rPr>
      </w:r>
      <w:r>
        <w:rPr>
          <w:noProof/>
        </w:rPr>
        <w:fldChar w:fldCharType="separate"/>
      </w:r>
      <w:r>
        <w:rPr>
          <w:noProof/>
        </w:rPr>
        <w:t>11</w:t>
      </w:r>
      <w:r>
        <w:rPr>
          <w:noProof/>
        </w:rPr>
        <w:fldChar w:fldCharType="end"/>
      </w:r>
    </w:p>
    <w:p w14:paraId="31A8C181" w14:textId="42EDB093" w:rsidR="009F7A10" w:rsidRDefault="009F7A1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_Toc136251867 \h </w:instrText>
      </w:r>
      <w:r>
        <w:rPr>
          <w:noProof/>
        </w:rPr>
      </w:r>
      <w:r>
        <w:rPr>
          <w:noProof/>
        </w:rPr>
        <w:fldChar w:fldCharType="separate"/>
      </w:r>
      <w:r>
        <w:rPr>
          <w:noProof/>
        </w:rPr>
        <w:t>12</w:t>
      </w:r>
      <w:r>
        <w:rPr>
          <w:noProof/>
        </w:rPr>
        <w:fldChar w:fldCharType="end"/>
      </w:r>
    </w:p>
    <w:p w14:paraId="32144423" w14:textId="66C52127" w:rsidR="009F7A10" w:rsidRDefault="009F7A1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_Toc136251868 \h </w:instrText>
      </w:r>
      <w:r>
        <w:rPr>
          <w:noProof/>
        </w:rPr>
      </w:r>
      <w:r>
        <w:rPr>
          <w:noProof/>
        </w:rPr>
        <w:fldChar w:fldCharType="separate"/>
      </w:r>
      <w:r>
        <w:rPr>
          <w:noProof/>
        </w:rPr>
        <w:t>12</w:t>
      </w:r>
      <w:r>
        <w:rPr>
          <w:noProof/>
        </w:rPr>
        <w:fldChar w:fldCharType="end"/>
      </w:r>
    </w:p>
    <w:p w14:paraId="4E86B720" w14:textId="7C2C8B45" w:rsidR="009F7A10" w:rsidRDefault="009F7A10">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_Toc136251869 \h </w:instrText>
      </w:r>
      <w:r>
        <w:rPr>
          <w:noProof/>
        </w:rPr>
      </w:r>
      <w:r>
        <w:rPr>
          <w:noProof/>
        </w:rPr>
        <w:fldChar w:fldCharType="separate"/>
      </w:r>
      <w:r>
        <w:rPr>
          <w:noProof/>
        </w:rPr>
        <w:t>12</w:t>
      </w:r>
      <w:r>
        <w:rPr>
          <w:noProof/>
        </w:rPr>
        <w:fldChar w:fldCharType="end"/>
      </w:r>
    </w:p>
    <w:p w14:paraId="212C1A3F" w14:textId="4232080F" w:rsidR="009F7A10" w:rsidRDefault="009F7A10">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_Toc136251870 \h </w:instrText>
      </w:r>
      <w:r>
        <w:rPr>
          <w:noProof/>
        </w:rPr>
      </w:r>
      <w:r>
        <w:rPr>
          <w:noProof/>
        </w:rPr>
        <w:fldChar w:fldCharType="separate"/>
      </w:r>
      <w:r>
        <w:rPr>
          <w:noProof/>
        </w:rPr>
        <w:t>12</w:t>
      </w:r>
      <w:r>
        <w:rPr>
          <w:noProof/>
        </w:rPr>
        <w:fldChar w:fldCharType="end"/>
      </w:r>
    </w:p>
    <w:p w14:paraId="33F7B1A3" w14:textId="0FB0FECA" w:rsidR="009F7A10" w:rsidRDefault="009F7A10">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_Toc136251871 \h </w:instrText>
      </w:r>
      <w:r>
        <w:rPr>
          <w:noProof/>
        </w:rPr>
      </w:r>
      <w:r>
        <w:rPr>
          <w:noProof/>
        </w:rPr>
        <w:fldChar w:fldCharType="separate"/>
      </w:r>
      <w:r>
        <w:rPr>
          <w:noProof/>
        </w:rPr>
        <w:t>12</w:t>
      </w:r>
      <w:r>
        <w:rPr>
          <w:noProof/>
        </w:rPr>
        <w:fldChar w:fldCharType="end"/>
      </w:r>
    </w:p>
    <w:p w14:paraId="40669062" w14:textId="4F03FEA1" w:rsidR="009F7A10" w:rsidRDefault="009F7A10">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_Toc136251872 \h </w:instrText>
      </w:r>
      <w:r>
        <w:rPr>
          <w:noProof/>
        </w:rPr>
      </w:r>
      <w:r>
        <w:rPr>
          <w:noProof/>
        </w:rPr>
        <w:fldChar w:fldCharType="separate"/>
      </w:r>
      <w:r>
        <w:rPr>
          <w:noProof/>
        </w:rPr>
        <w:t>12</w:t>
      </w:r>
      <w:r>
        <w:rPr>
          <w:noProof/>
        </w:rPr>
        <w:fldChar w:fldCharType="end"/>
      </w:r>
    </w:p>
    <w:p w14:paraId="39BDD518" w14:textId="1FD084DC" w:rsidR="009F7A10" w:rsidRDefault="009F7A1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_Toc136251873 \h </w:instrText>
      </w:r>
      <w:r>
        <w:rPr>
          <w:noProof/>
        </w:rPr>
      </w:r>
      <w:r>
        <w:rPr>
          <w:noProof/>
        </w:rPr>
        <w:fldChar w:fldCharType="separate"/>
      </w:r>
      <w:r>
        <w:rPr>
          <w:noProof/>
        </w:rPr>
        <w:t>13</w:t>
      </w:r>
      <w:r>
        <w:rPr>
          <w:noProof/>
        </w:rPr>
        <w:fldChar w:fldCharType="end"/>
      </w:r>
    </w:p>
    <w:p w14:paraId="42A4DD39" w14:textId="10C050FB" w:rsidR="009F7A10" w:rsidRDefault="009F7A1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_Toc136251874 \h </w:instrText>
      </w:r>
      <w:r>
        <w:rPr>
          <w:noProof/>
        </w:rPr>
      </w:r>
      <w:r>
        <w:rPr>
          <w:noProof/>
        </w:rPr>
        <w:fldChar w:fldCharType="separate"/>
      </w:r>
      <w:r>
        <w:rPr>
          <w:noProof/>
        </w:rPr>
        <w:t>13</w:t>
      </w:r>
      <w:r>
        <w:rPr>
          <w:noProof/>
        </w:rPr>
        <w:fldChar w:fldCharType="end"/>
      </w:r>
    </w:p>
    <w:p w14:paraId="49C7B5F0" w14:textId="43688485" w:rsidR="009F7A10" w:rsidRDefault="009F7A1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_Toc136251875 \h </w:instrText>
      </w:r>
      <w:r>
        <w:rPr>
          <w:noProof/>
        </w:rPr>
      </w:r>
      <w:r>
        <w:rPr>
          <w:noProof/>
        </w:rPr>
        <w:fldChar w:fldCharType="separate"/>
      </w:r>
      <w:r>
        <w:rPr>
          <w:noProof/>
        </w:rPr>
        <w:t>13</w:t>
      </w:r>
      <w:r>
        <w:rPr>
          <w:noProof/>
        </w:rPr>
        <w:fldChar w:fldCharType="end"/>
      </w:r>
    </w:p>
    <w:p w14:paraId="0D9B970D" w14:textId="249A3901" w:rsidR="009F7A10" w:rsidRDefault="009F7A10">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_Toc136251876 \h </w:instrText>
      </w:r>
      <w:r>
        <w:rPr>
          <w:noProof/>
        </w:rPr>
      </w:r>
      <w:r>
        <w:rPr>
          <w:noProof/>
        </w:rPr>
        <w:fldChar w:fldCharType="separate"/>
      </w:r>
      <w:r>
        <w:rPr>
          <w:noProof/>
        </w:rPr>
        <w:t>13</w:t>
      </w:r>
      <w:r>
        <w:rPr>
          <w:noProof/>
        </w:rPr>
        <w:fldChar w:fldCharType="end"/>
      </w:r>
    </w:p>
    <w:p w14:paraId="24FE7F8D" w14:textId="51535D3A" w:rsidR="009F7A10" w:rsidRDefault="009F7A1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_Toc136251877 \h </w:instrText>
      </w:r>
      <w:r>
        <w:rPr>
          <w:noProof/>
        </w:rPr>
      </w:r>
      <w:r>
        <w:rPr>
          <w:noProof/>
        </w:rPr>
        <w:fldChar w:fldCharType="separate"/>
      </w:r>
      <w:r>
        <w:rPr>
          <w:noProof/>
        </w:rPr>
        <w:t>13</w:t>
      </w:r>
      <w:r>
        <w:rPr>
          <w:noProof/>
        </w:rPr>
        <w:fldChar w:fldCharType="end"/>
      </w:r>
    </w:p>
    <w:p w14:paraId="5270160B" w14:textId="13BDC785" w:rsidR="009F7A10" w:rsidRDefault="009F7A10">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_Toc136251878 \h </w:instrText>
      </w:r>
      <w:r>
        <w:rPr>
          <w:noProof/>
        </w:rPr>
      </w:r>
      <w:r>
        <w:rPr>
          <w:noProof/>
        </w:rPr>
        <w:fldChar w:fldCharType="separate"/>
      </w:r>
      <w:r>
        <w:rPr>
          <w:noProof/>
        </w:rPr>
        <w:t>13</w:t>
      </w:r>
      <w:r>
        <w:rPr>
          <w:noProof/>
        </w:rPr>
        <w:fldChar w:fldCharType="end"/>
      </w:r>
    </w:p>
    <w:p w14:paraId="310A8B53" w14:textId="2647EE8B" w:rsidR="009F7A10" w:rsidRDefault="009F7A10">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_Toc136251879 \h </w:instrText>
      </w:r>
      <w:r>
        <w:rPr>
          <w:noProof/>
        </w:rPr>
      </w:r>
      <w:r>
        <w:rPr>
          <w:noProof/>
        </w:rPr>
        <w:fldChar w:fldCharType="separate"/>
      </w:r>
      <w:r>
        <w:rPr>
          <w:noProof/>
        </w:rPr>
        <w:t>14</w:t>
      </w:r>
      <w:r>
        <w:rPr>
          <w:noProof/>
        </w:rPr>
        <w:fldChar w:fldCharType="end"/>
      </w:r>
    </w:p>
    <w:p w14:paraId="7C8FB522" w14:textId="7A9969BE" w:rsidR="009F7A10" w:rsidRDefault="009F7A10">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_Toc136251880 \h </w:instrText>
      </w:r>
      <w:r>
        <w:rPr>
          <w:noProof/>
        </w:rPr>
      </w:r>
      <w:r>
        <w:rPr>
          <w:noProof/>
        </w:rPr>
        <w:fldChar w:fldCharType="separate"/>
      </w:r>
      <w:r>
        <w:rPr>
          <w:noProof/>
        </w:rPr>
        <w:t>14</w:t>
      </w:r>
      <w:r>
        <w:rPr>
          <w:noProof/>
        </w:rPr>
        <w:fldChar w:fldCharType="end"/>
      </w:r>
    </w:p>
    <w:p w14:paraId="3024CC38" w14:textId="1E98EA08" w:rsidR="009F7A10" w:rsidRDefault="009F7A10">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_Toc136251881 \h </w:instrText>
      </w:r>
      <w:r>
        <w:rPr>
          <w:noProof/>
        </w:rPr>
      </w:r>
      <w:r>
        <w:rPr>
          <w:noProof/>
        </w:rPr>
        <w:fldChar w:fldCharType="separate"/>
      </w:r>
      <w:r>
        <w:rPr>
          <w:noProof/>
        </w:rPr>
        <w:t>14</w:t>
      </w:r>
      <w:r>
        <w:rPr>
          <w:noProof/>
        </w:rPr>
        <w:fldChar w:fldCharType="end"/>
      </w:r>
    </w:p>
    <w:p w14:paraId="0EBB455B" w14:textId="6C271178" w:rsidR="009F7A10" w:rsidRDefault="009F7A10">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_Toc136251882 \h </w:instrText>
      </w:r>
      <w:r>
        <w:rPr>
          <w:noProof/>
        </w:rPr>
      </w:r>
      <w:r>
        <w:rPr>
          <w:noProof/>
        </w:rPr>
        <w:fldChar w:fldCharType="separate"/>
      </w:r>
      <w:r>
        <w:rPr>
          <w:noProof/>
        </w:rPr>
        <w:t>14</w:t>
      </w:r>
      <w:r>
        <w:rPr>
          <w:noProof/>
        </w:rPr>
        <w:fldChar w:fldCharType="end"/>
      </w:r>
    </w:p>
    <w:p w14:paraId="416072B3" w14:textId="12C1733E" w:rsidR="009F7A10" w:rsidRDefault="009F7A10">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_Toc136251883 \h </w:instrText>
      </w:r>
      <w:r>
        <w:rPr>
          <w:noProof/>
        </w:rPr>
      </w:r>
      <w:r>
        <w:rPr>
          <w:noProof/>
        </w:rPr>
        <w:fldChar w:fldCharType="separate"/>
      </w:r>
      <w:r>
        <w:rPr>
          <w:noProof/>
        </w:rPr>
        <w:t>14</w:t>
      </w:r>
      <w:r>
        <w:rPr>
          <w:noProof/>
        </w:rPr>
        <w:fldChar w:fldCharType="end"/>
      </w:r>
    </w:p>
    <w:p w14:paraId="2C1D112C" w14:textId="5E25A990" w:rsidR="009F7A10" w:rsidRDefault="009F7A1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_Toc136251884 \h </w:instrText>
      </w:r>
      <w:r>
        <w:rPr>
          <w:noProof/>
        </w:rPr>
      </w:r>
      <w:r>
        <w:rPr>
          <w:noProof/>
        </w:rPr>
        <w:fldChar w:fldCharType="separate"/>
      </w:r>
      <w:r>
        <w:rPr>
          <w:noProof/>
        </w:rPr>
        <w:t>14</w:t>
      </w:r>
      <w:r>
        <w:rPr>
          <w:noProof/>
        </w:rPr>
        <w:fldChar w:fldCharType="end"/>
      </w:r>
    </w:p>
    <w:p w14:paraId="72289E25" w14:textId="7AF032E4" w:rsidR="009F7A10" w:rsidRDefault="009F7A1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_Toc136251885 \h </w:instrText>
      </w:r>
      <w:r>
        <w:rPr>
          <w:noProof/>
        </w:rPr>
      </w:r>
      <w:r>
        <w:rPr>
          <w:noProof/>
        </w:rPr>
        <w:fldChar w:fldCharType="separate"/>
      </w:r>
      <w:r>
        <w:rPr>
          <w:noProof/>
        </w:rPr>
        <w:t>15</w:t>
      </w:r>
      <w:r>
        <w:rPr>
          <w:noProof/>
        </w:rPr>
        <w:fldChar w:fldCharType="end"/>
      </w:r>
    </w:p>
    <w:p w14:paraId="1B47F77E" w14:textId="4483C201" w:rsidR="009F7A10" w:rsidRDefault="009F7A10">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_Toc136251886 \h </w:instrText>
      </w:r>
      <w:r>
        <w:rPr>
          <w:noProof/>
        </w:rPr>
      </w:r>
      <w:r>
        <w:rPr>
          <w:noProof/>
        </w:rPr>
        <w:fldChar w:fldCharType="separate"/>
      </w:r>
      <w:r>
        <w:rPr>
          <w:noProof/>
        </w:rPr>
        <w:t>17</w:t>
      </w:r>
      <w:r>
        <w:rPr>
          <w:noProof/>
        </w:rPr>
        <w:fldChar w:fldCharType="end"/>
      </w:r>
    </w:p>
    <w:p w14:paraId="32EE4E9A" w14:textId="5B809809" w:rsidR="009F7A10" w:rsidRDefault="009F7A10">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_Toc136251887 \h </w:instrText>
      </w:r>
      <w:r>
        <w:rPr>
          <w:noProof/>
        </w:rPr>
      </w:r>
      <w:r>
        <w:rPr>
          <w:noProof/>
        </w:rPr>
        <w:fldChar w:fldCharType="separate"/>
      </w:r>
      <w:r>
        <w:rPr>
          <w:noProof/>
        </w:rPr>
        <w:t>17</w:t>
      </w:r>
      <w:r>
        <w:rPr>
          <w:noProof/>
        </w:rPr>
        <w:fldChar w:fldCharType="end"/>
      </w:r>
    </w:p>
    <w:p w14:paraId="7B4A3BC4" w14:textId="2E4FF274" w:rsidR="009F7A10" w:rsidRDefault="009F7A10">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_Toc136251888 \h </w:instrText>
      </w:r>
      <w:r>
        <w:rPr>
          <w:noProof/>
        </w:rPr>
      </w:r>
      <w:r>
        <w:rPr>
          <w:noProof/>
        </w:rPr>
        <w:fldChar w:fldCharType="separate"/>
      </w:r>
      <w:r>
        <w:rPr>
          <w:noProof/>
        </w:rPr>
        <w:t>18</w:t>
      </w:r>
      <w:r>
        <w:rPr>
          <w:noProof/>
        </w:rPr>
        <w:fldChar w:fldCharType="end"/>
      </w:r>
    </w:p>
    <w:p w14:paraId="69E3B587" w14:textId="3259B3DB" w:rsidR="009F7A10" w:rsidRDefault="009F7A10">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_Toc136251889 \h </w:instrText>
      </w:r>
      <w:r>
        <w:rPr>
          <w:noProof/>
        </w:rPr>
      </w:r>
      <w:r>
        <w:rPr>
          <w:noProof/>
        </w:rPr>
        <w:fldChar w:fldCharType="separate"/>
      </w:r>
      <w:r>
        <w:rPr>
          <w:noProof/>
        </w:rPr>
        <w:t>18</w:t>
      </w:r>
      <w:r>
        <w:rPr>
          <w:noProof/>
        </w:rPr>
        <w:fldChar w:fldCharType="end"/>
      </w:r>
    </w:p>
    <w:p w14:paraId="5FB7E876" w14:textId="26A10D87" w:rsidR="009F7A10" w:rsidRDefault="009F7A10">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_Toc136251890 \h </w:instrText>
      </w:r>
      <w:r>
        <w:rPr>
          <w:noProof/>
        </w:rPr>
      </w:r>
      <w:r>
        <w:rPr>
          <w:noProof/>
        </w:rPr>
        <w:fldChar w:fldCharType="separate"/>
      </w:r>
      <w:r>
        <w:rPr>
          <w:noProof/>
        </w:rPr>
        <w:t>22</w:t>
      </w:r>
      <w:r>
        <w:rPr>
          <w:noProof/>
        </w:rPr>
        <w:fldChar w:fldCharType="end"/>
      </w:r>
    </w:p>
    <w:p w14:paraId="2D5DF0B4" w14:textId="7C32CB12" w:rsidR="009F7A10" w:rsidRDefault="009F7A10">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_Toc136251891 \h </w:instrText>
      </w:r>
      <w:r>
        <w:rPr>
          <w:noProof/>
        </w:rPr>
      </w:r>
      <w:r>
        <w:rPr>
          <w:noProof/>
        </w:rPr>
        <w:fldChar w:fldCharType="separate"/>
      </w:r>
      <w:r>
        <w:rPr>
          <w:noProof/>
        </w:rPr>
        <w:t>22</w:t>
      </w:r>
      <w:r>
        <w:rPr>
          <w:noProof/>
        </w:rPr>
        <w:fldChar w:fldCharType="end"/>
      </w:r>
    </w:p>
    <w:p w14:paraId="07E7EA35" w14:textId="409BF0B2" w:rsidR="009F7A10" w:rsidRDefault="009F7A10">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_Toc136251892 \h </w:instrText>
      </w:r>
      <w:r>
        <w:rPr>
          <w:noProof/>
        </w:rPr>
      </w:r>
      <w:r>
        <w:rPr>
          <w:noProof/>
        </w:rPr>
        <w:fldChar w:fldCharType="separate"/>
      </w:r>
      <w:r>
        <w:rPr>
          <w:noProof/>
        </w:rPr>
        <w:t>23</w:t>
      </w:r>
      <w:r>
        <w:rPr>
          <w:noProof/>
        </w:rPr>
        <w:fldChar w:fldCharType="end"/>
      </w:r>
    </w:p>
    <w:p w14:paraId="6710AB4C" w14:textId="3B5C3F09" w:rsidR="009F7A10" w:rsidRDefault="009F7A10">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_Toc136251893 \h </w:instrText>
      </w:r>
      <w:r>
        <w:rPr>
          <w:noProof/>
        </w:rPr>
      </w:r>
      <w:r>
        <w:rPr>
          <w:noProof/>
        </w:rPr>
        <w:fldChar w:fldCharType="separate"/>
      </w:r>
      <w:r>
        <w:rPr>
          <w:noProof/>
        </w:rPr>
        <w:t>23</w:t>
      </w:r>
      <w:r>
        <w:rPr>
          <w:noProof/>
        </w:rPr>
        <w:fldChar w:fldCharType="end"/>
      </w:r>
    </w:p>
    <w:p w14:paraId="05887DB8" w14:textId="3D014931" w:rsidR="009F7A10" w:rsidRDefault="009F7A10">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_Toc136251894 \h </w:instrText>
      </w:r>
      <w:r>
        <w:rPr>
          <w:noProof/>
        </w:rPr>
      </w:r>
      <w:r>
        <w:rPr>
          <w:noProof/>
        </w:rPr>
        <w:fldChar w:fldCharType="separate"/>
      </w:r>
      <w:r>
        <w:rPr>
          <w:noProof/>
        </w:rPr>
        <w:t>24</w:t>
      </w:r>
      <w:r>
        <w:rPr>
          <w:noProof/>
        </w:rPr>
        <w:fldChar w:fldCharType="end"/>
      </w:r>
    </w:p>
    <w:p w14:paraId="604BC007" w14:textId="0432A83C" w:rsidR="009F7A10" w:rsidRDefault="009F7A10">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_Toc136251895 \h </w:instrText>
      </w:r>
      <w:r>
        <w:rPr>
          <w:noProof/>
        </w:rPr>
      </w:r>
      <w:r>
        <w:rPr>
          <w:noProof/>
        </w:rPr>
        <w:fldChar w:fldCharType="separate"/>
      </w:r>
      <w:r>
        <w:rPr>
          <w:noProof/>
        </w:rPr>
        <w:t>28</w:t>
      </w:r>
      <w:r>
        <w:rPr>
          <w:noProof/>
        </w:rPr>
        <w:fldChar w:fldCharType="end"/>
      </w:r>
    </w:p>
    <w:p w14:paraId="5512B19F" w14:textId="31A380C3" w:rsidR="009F7A10" w:rsidRDefault="009F7A10">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_Toc136251896 \h </w:instrText>
      </w:r>
      <w:r>
        <w:rPr>
          <w:noProof/>
        </w:rPr>
      </w:r>
      <w:r>
        <w:rPr>
          <w:noProof/>
        </w:rPr>
        <w:fldChar w:fldCharType="separate"/>
      </w:r>
      <w:r>
        <w:rPr>
          <w:noProof/>
        </w:rPr>
        <w:t>29</w:t>
      </w:r>
      <w:r>
        <w:rPr>
          <w:noProof/>
        </w:rPr>
        <w:fldChar w:fldCharType="end"/>
      </w:r>
    </w:p>
    <w:p w14:paraId="4934FBE0" w14:textId="0E5F4E0F" w:rsidR="009F7A10" w:rsidRDefault="009F7A10">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_Toc136251897 \h </w:instrText>
      </w:r>
      <w:r>
        <w:rPr>
          <w:noProof/>
        </w:rPr>
      </w:r>
      <w:r>
        <w:rPr>
          <w:noProof/>
        </w:rPr>
        <w:fldChar w:fldCharType="separate"/>
      </w:r>
      <w:r>
        <w:rPr>
          <w:noProof/>
        </w:rPr>
        <w:t>30</w:t>
      </w:r>
      <w:r>
        <w:rPr>
          <w:noProof/>
        </w:rPr>
        <w:fldChar w:fldCharType="end"/>
      </w:r>
    </w:p>
    <w:p w14:paraId="10AF956C" w14:textId="356C4DCE" w:rsidR="009F7A10" w:rsidRDefault="009F7A10">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_Toc136251898 \h </w:instrText>
      </w:r>
      <w:r>
        <w:rPr>
          <w:noProof/>
        </w:rPr>
      </w:r>
      <w:r>
        <w:rPr>
          <w:noProof/>
        </w:rPr>
        <w:fldChar w:fldCharType="separate"/>
      </w:r>
      <w:r>
        <w:rPr>
          <w:noProof/>
        </w:rPr>
        <w:t>32</w:t>
      </w:r>
      <w:r>
        <w:rPr>
          <w:noProof/>
        </w:rPr>
        <w:fldChar w:fldCharType="end"/>
      </w:r>
    </w:p>
    <w:p w14:paraId="3B0409EE" w14:textId="6247FA85" w:rsidR="009F7A10" w:rsidRDefault="009F7A10">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_Toc136251899 \h </w:instrText>
      </w:r>
      <w:r>
        <w:rPr>
          <w:noProof/>
        </w:rPr>
      </w:r>
      <w:r>
        <w:rPr>
          <w:noProof/>
        </w:rPr>
        <w:fldChar w:fldCharType="separate"/>
      </w:r>
      <w:r>
        <w:rPr>
          <w:noProof/>
        </w:rPr>
        <w:t>34</w:t>
      </w:r>
      <w:r>
        <w:rPr>
          <w:noProof/>
        </w:rPr>
        <w:fldChar w:fldCharType="end"/>
      </w:r>
    </w:p>
    <w:p w14:paraId="24FDC40F" w14:textId="37FF21C3" w:rsidR="009F7A10" w:rsidRDefault="009F7A10">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_Toc136251900 \h </w:instrText>
      </w:r>
      <w:r>
        <w:rPr>
          <w:noProof/>
        </w:rPr>
      </w:r>
      <w:r>
        <w:rPr>
          <w:noProof/>
        </w:rPr>
        <w:fldChar w:fldCharType="separate"/>
      </w:r>
      <w:r>
        <w:rPr>
          <w:noProof/>
        </w:rPr>
        <w:t>35</w:t>
      </w:r>
      <w:r>
        <w:rPr>
          <w:noProof/>
        </w:rPr>
        <w:fldChar w:fldCharType="end"/>
      </w:r>
    </w:p>
    <w:p w14:paraId="365729B3" w14:textId="0F589E37" w:rsidR="009F7A10" w:rsidRDefault="009F7A10">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_Toc136251901 \h </w:instrText>
      </w:r>
      <w:r>
        <w:rPr>
          <w:noProof/>
        </w:rPr>
      </w:r>
      <w:r>
        <w:rPr>
          <w:noProof/>
        </w:rPr>
        <w:fldChar w:fldCharType="separate"/>
      </w:r>
      <w:r>
        <w:rPr>
          <w:noProof/>
        </w:rPr>
        <w:t>36</w:t>
      </w:r>
      <w:r>
        <w:rPr>
          <w:noProof/>
        </w:rPr>
        <w:fldChar w:fldCharType="end"/>
      </w:r>
    </w:p>
    <w:p w14:paraId="48E77EFC" w14:textId="1F35165F" w:rsidR="009F7A10" w:rsidRDefault="009F7A10">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_Toc136251902 \h </w:instrText>
      </w:r>
      <w:r>
        <w:rPr>
          <w:noProof/>
        </w:rPr>
      </w:r>
      <w:r>
        <w:rPr>
          <w:noProof/>
        </w:rPr>
        <w:fldChar w:fldCharType="separate"/>
      </w:r>
      <w:r>
        <w:rPr>
          <w:noProof/>
        </w:rPr>
        <w:t>36</w:t>
      </w:r>
      <w:r>
        <w:rPr>
          <w:noProof/>
        </w:rPr>
        <w:fldChar w:fldCharType="end"/>
      </w:r>
    </w:p>
    <w:p w14:paraId="73FF63E8" w14:textId="3CBAC09B" w:rsidR="009F7A10" w:rsidRDefault="009F7A10">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_Toc136251903 \h </w:instrText>
      </w:r>
      <w:r>
        <w:rPr>
          <w:noProof/>
        </w:rPr>
      </w:r>
      <w:r>
        <w:rPr>
          <w:noProof/>
        </w:rPr>
        <w:fldChar w:fldCharType="separate"/>
      </w:r>
      <w:r>
        <w:rPr>
          <w:noProof/>
        </w:rPr>
        <w:t>37</w:t>
      </w:r>
      <w:r>
        <w:rPr>
          <w:noProof/>
        </w:rPr>
        <w:fldChar w:fldCharType="end"/>
      </w:r>
    </w:p>
    <w:p w14:paraId="27A8BDBC" w14:textId="21AA4B0B" w:rsidR="009F7A10" w:rsidRDefault="009F7A10">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_Toc136251904 \h </w:instrText>
      </w:r>
      <w:r>
        <w:rPr>
          <w:noProof/>
        </w:rPr>
      </w:r>
      <w:r>
        <w:rPr>
          <w:noProof/>
        </w:rPr>
        <w:fldChar w:fldCharType="separate"/>
      </w:r>
      <w:r>
        <w:rPr>
          <w:noProof/>
        </w:rPr>
        <w:t>37</w:t>
      </w:r>
      <w:r>
        <w:rPr>
          <w:noProof/>
        </w:rPr>
        <w:fldChar w:fldCharType="end"/>
      </w:r>
    </w:p>
    <w:p w14:paraId="0F8391EB" w14:textId="7131338F" w:rsidR="009F7A10" w:rsidRDefault="009F7A10">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_Toc136251905 \h </w:instrText>
      </w:r>
      <w:r>
        <w:rPr>
          <w:noProof/>
        </w:rPr>
      </w:r>
      <w:r>
        <w:rPr>
          <w:noProof/>
        </w:rPr>
        <w:fldChar w:fldCharType="separate"/>
      </w:r>
      <w:r>
        <w:rPr>
          <w:noProof/>
        </w:rPr>
        <w:t>38</w:t>
      </w:r>
      <w:r>
        <w:rPr>
          <w:noProof/>
        </w:rPr>
        <w:fldChar w:fldCharType="end"/>
      </w:r>
    </w:p>
    <w:p w14:paraId="458195D3" w14:textId="733243AC" w:rsidR="009F7A10" w:rsidRDefault="009F7A10">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_Toc136251906 \h </w:instrText>
      </w:r>
      <w:r>
        <w:rPr>
          <w:noProof/>
        </w:rPr>
      </w:r>
      <w:r>
        <w:rPr>
          <w:noProof/>
        </w:rPr>
        <w:fldChar w:fldCharType="separate"/>
      </w:r>
      <w:r>
        <w:rPr>
          <w:noProof/>
        </w:rPr>
        <w:t>38</w:t>
      </w:r>
      <w:r>
        <w:rPr>
          <w:noProof/>
        </w:rPr>
        <w:fldChar w:fldCharType="end"/>
      </w:r>
    </w:p>
    <w:p w14:paraId="175D9500" w14:textId="19286877" w:rsidR="009F7A10" w:rsidRDefault="009F7A10">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_Toc136251907 \h </w:instrText>
      </w:r>
      <w:r>
        <w:rPr>
          <w:noProof/>
        </w:rPr>
      </w:r>
      <w:r>
        <w:rPr>
          <w:noProof/>
        </w:rPr>
        <w:fldChar w:fldCharType="separate"/>
      </w:r>
      <w:r>
        <w:rPr>
          <w:noProof/>
        </w:rPr>
        <w:t>38</w:t>
      </w:r>
      <w:r>
        <w:rPr>
          <w:noProof/>
        </w:rPr>
        <w:fldChar w:fldCharType="end"/>
      </w:r>
    </w:p>
    <w:p w14:paraId="7C29D034" w14:textId="129C259D" w:rsidR="009F7A10" w:rsidRDefault="009F7A10">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_Toc136251908 \h </w:instrText>
      </w:r>
      <w:r>
        <w:rPr>
          <w:noProof/>
        </w:rPr>
      </w:r>
      <w:r>
        <w:rPr>
          <w:noProof/>
        </w:rPr>
        <w:fldChar w:fldCharType="separate"/>
      </w:r>
      <w:r>
        <w:rPr>
          <w:noProof/>
        </w:rPr>
        <w:t>38</w:t>
      </w:r>
      <w:r>
        <w:rPr>
          <w:noProof/>
        </w:rPr>
        <w:fldChar w:fldCharType="end"/>
      </w:r>
    </w:p>
    <w:p w14:paraId="6B25455D" w14:textId="335698CE" w:rsidR="009F7A10" w:rsidRDefault="009F7A10">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_Toc136251909 \h </w:instrText>
      </w:r>
      <w:r>
        <w:rPr>
          <w:noProof/>
        </w:rPr>
      </w:r>
      <w:r>
        <w:rPr>
          <w:noProof/>
        </w:rPr>
        <w:fldChar w:fldCharType="separate"/>
      </w:r>
      <w:r>
        <w:rPr>
          <w:noProof/>
        </w:rPr>
        <w:t>39</w:t>
      </w:r>
      <w:r>
        <w:rPr>
          <w:noProof/>
        </w:rPr>
        <w:fldChar w:fldCharType="end"/>
      </w:r>
    </w:p>
    <w:p w14:paraId="0FE2DEF9" w14:textId="1010400D" w:rsidR="009F7A10" w:rsidRDefault="009F7A10">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_Toc136251910 \h </w:instrText>
      </w:r>
      <w:r>
        <w:rPr>
          <w:noProof/>
        </w:rPr>
      </w:r>
      <w:r>
        <w:rPr>
          <w:noProof/>
        </w:rPr>
        <w:fldChar w:fldCharType="separate"/>
      </w:r>
      <w:r>
        <w:rPr>
          <w:noProof/>
        </w:rPr>
        <w:t>39</w:t>
      </w:r>
      <w:r>
        <w:rPr>
          <w:noProof/>
        </w:rPr>
        <w:fldChar w:fldCharType="end"/>
      </w:r>
    </w:p>
    <w:p w14:paraId="0D90B660" w14:textId="02D4A898" w:rsidR="009F7A10" w:rsidRDefault="009F7A10">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_Toc136251911 \h </w:instrText>
      </w:r>
      <w:r>
        <w:rPr>
          <w:noProof/>
        </w:rPr>
      </w:r>
      <w:r>
        <w:rPr>
          <w:noProof/>
        </w:rPr>
        <w:fldChar w:fldCharType="separate"/>
      </w:r>
      <w:r>
        <w:rPr>
          <w:noProof/>
        </w:rPr>
        <w:t>42</w:t>
      </w:r>
      <w:r>
        <w:rPr>
          <w:noProof/>
        </w:rPr>
        <w:fldChar w:fldCharType="end"/>
      </w:r>
    </w:p>
    <w:p w14:paraId="03B13208" w14:textId="0DFD1FF5" w:rsidR="009F7A10" w:rsidRDefault="009F7A10">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_Toc136251912 \h </w:instrText>
      </w:r>
      <w:r>
        <w:rPr>
          <w:noProof/>
        </w:rPr>
      </w:r>
      <w:r>
        <w:rPr>
          <w:noProof/>
        </w:rPr>
        <w:fldChar w:fldCharType="separate"/>
      </w:r>
      <w:r>
        <w:rPr>
          <w:noProof/>
        </w:rPr>
        <w:t>42</w:t>
      </w:r>
      <w:r>
        <w:rPr>
          <w:noProof/>
        </w:rPr>
        <w:fldChar w:fldCharType="end"/>
      </w:r>
    </w:p>
    <w:p w14:paraId="3FD91660" w14:textId="55FAE534" w:rsidR="009F7A10" w:rsidRDefault="009F7A10">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_Toc136251913 \h </w:instrText>
      </w:r>
      <w:r>
        <w:rPr>
          <w:noProof/>
        </w:rPr>
      </w:r>
      <w:r>
        <w:rPr>
          <w:noProof/>
        </w:rPr>
        <w:fldChar w:fldCharType="separate"/>
      </w:r>
      <w:r>
        <w:rPr>
          <w:noProof/>
        </w:rPr>
        <w:t>42</w:t>
      </w:r>
      <w:r>
        <w:rPr>
          <w:noProof/>
        </w:rPr>
        <w:fldChar w:fldCharType="end"/>
      </w:r>
    </w:p>
    <w:p w14:paraId="063C46EE" w14:textId="3D8D2966" w:rsidR="009F7A10" w:rsidRDefault="009F7A10">
      <w:pPr>
        <w:pStyle w:val="TOC5"/>
        <w:rPr>
          <w:rFonts w:asciiTheme="minorHAnsi" w:eastAsiaTheme="minorEastAsia" w:hAnsiTheme="minorHAnsi" w:cstheme="minorBidi"/>
          <w:noProof/>
          <w:sz w:val="22"/>
          <w:szCs w:val="22"/>
          <w:lang w:eastAsia="en-GB"/>
        </w:rPr>
      </w:pPr>
      <w:r w:rsidRPr="00CA1DE4">
        <w:rPr>
          <w:noProof/>
          <w:lang w:val="en-US"/>
        </w:rPr>
        <w:t>5.2.3.3.5</w:t>
      </w:r>
      <w:r>
        <w:rPr>
          <w:rFonts w:asciiTheme="minorHAnsi" w:eastAsiaTheme="minorEastAsia" w:hAnsiTheme="minorHAnsi" w:cstheme="minorBidi"/>
          <w:noProof/>
          <w:sz w:val="22"/>
          <w:szCs w:val="22"/>
          <w:lang w:eastAsia="en-GB"/>
        </w:rPr>
        <w:tab/>
      </w:r>
      <w:r w:rsidRPr="00CA1DE4">
        <w:rPr>
          <w:noProof/>
          <w:lang w:val="en-US" w:eastAsia="zh-CN"/>
        </w:rPr>
        <w:t>3gpp-Sbi-Alternate-Chf-Id</w:t>
      </w:r>
      <w:r>
        <w:rPr>
          <w:noProof/>
        </w:rPr>
        <w:tab/>
      </w:r>
      <w:r>
        <w:rPr>
          <w:noProof/>
        </w:rPr>
        <w:fldChar w:fldCharType="begin" w:fldLock="1"/>
      </w:r>
      <w:r>
        <w:rPr>
          <w:noProof/>
        </w:rPr>
        <w:instrText xml:space="preserve"> PAGEREF _Toc136251914 \h </w:instrText>
      </w:r>
      <w:r>
        <w:rPr>
          <w:noProof/>
        </w:rPr>
      </w:r>
      <w:r>
        <w:rPr>
          <w:noProof/>
        </w:rPr>
        <w:fldChar w:fldCharType="separate"/>
      </w:r>
      <w:r>
        <w:rPr>
          <w:noProof/>
        </w:rPr>
        <w:t>43</w:t>
      </w:r>
      <w:r>
        <w:rPr>
          <w:noProof/>
        </w:rPr>
        <w:fldChar w:fldCharType="end"/>
      </w:r>
    </w:p>
    <w:p w14:paraId="5179DB12" w14:textId="005E3024" w:rsidR="009F7A10" w:rsidRDefault="009F7A10">
      <w:pPr>
        <w:pStyle w:val="TOC5"/>
        <w:rPr>
          <w:rFonts w:asciiTheme="minorHAnsi" w:eastAsiaTheme="minorEastAsia" w:hAnsiTheme="minorHAnsi" w:cstheme="minorBidi"/>
          <w:noProof/>
          <w:sz w:val="22"/>
          <w:szCs w:val="22"/>
          <w:lang w:eastAsia="en-GB"/>
        </w:rPr>
      </w:pPr>
      <w:r w:rsidRPr="00CA1DE4">
        <w:rPr>
          <w:noProof/>
          <w:lang w:val="fr-FR"/>
        </w:rPr>
        <w:t>5.2.3.3.6</w:t>
      </w:r>
      <w:r>
        <w:rPr>
          <w:rFonts w:asciiTheme="minorHAnsi" w:eastAsiaTheme="minorEastAsia" w:hAnsiTheme="minorHAnsi" w:cstheme="minorBidi"/>
          <w:noProof/>
          <w:sz w:val="22"/>
          <w:szCs w:val="22"/>
          <w:lang w:eastAsia="en-GB"/>
        </w:rPr>
        <w:tab/>
      </w:r>
      <w:r w:rsidRPr="00CA1DE4">
        <w:rPr>
          <w:noProof/>
          <w:lang w:val="fr-FR" w:eastAsia="zh-CN"/>
        </w:rPr>
        <w:t>3gpp-Sbi-Notif-Accepted-Encoding</w:t>
      </w:r>
      <w:r>
        <w:rPr>
          <w:noProof/>
        </w:rPr>
        <w:tab/>
      </w:r>
      <w:r>
        <w:rPr>
          <w:noProof/>
        </w:rPr>
        <w:fldChar w:fldCharType="begin" w:fldLock="1"/>
      </w:r>
      <w:r>
        <w:rPr>
          <w:noProof/>
        </w:rPr>
        <w:instrText xml:space="preserve"> PAGEREF _Toc136251915 \h </w:instrText>
      </w:r>
      <w:r>
        <w:rPr>
          <w:noProof/>
        </w:rPr>
      </w:r>
      <w:r>
        <w:rPr>
          <w:noProof/>
        </w:rPr>
        <w:fldChar w:fldCharType="separate"/>
      </w:r>
      <w:r>
        <w:rPr>
          <w:noProof/>
        </w:rPr>
        <w:t>44</w:t>
      </w:r>
      <w:r>
        <w:rPr>
          <w:noProof/>
        </w:rPr>
        <w:fldChar w:fldCharType="end"/>
      </w:r>
    </w:p>
    <w:p w14:paraId="4AD62DBC" w14:textId="26ACF90D" w:rsidR="009F7A10" w:rsidRDefault="009F7A10">
      <w:pPr>
        <w:pStyle w:val="TOC5"/>
        <w:rPr>
          <w:rFonts w:asciiTheme="minorHAnsi" w:eastAsiaTheme="minorEastAsia" w:hAnsiTheme="minorHAnsi" w:cstheme="minorBidi"/>
          <w:noProof/>
          <w:sz w:val="22"/>
          <w:szCs w:val="22"/>
          <w:lang w:eastAsia="en-GB"/>
        </w:rPr>
      </w:pPr>
      <w:r>
        <w:rPr>
          <w:noProof/>
        </w:rPr>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_Toc136251916 \h </w:instrText>
      </w:r>
      <w:r>
        <w:rPr>
          <w:noProof/>
        </w:rPr>
      </w:r>
      <w:r>
        <w:rPr>
          <w:noProof/>
        </w:rPr>
        <w:fldChar w:fldCharType="separate"/>
      </w:r>
      <w:r>
        <w:rPr>
          <w:noProof/>
        </w:rPr>
        <w:t>44</w:t>
      </w:r>
      <w:r>
        <w:rPr>
          <w:noProof/>
        </w:rPr>
        <w:fldChar w:fldCharType="end"/>
      </w:r>
    </w:p>
    <w:p w14:paraId="15A56A3A" w14:textId="7EB4525C" w:rsidR="009F7A10" w:rsidRDefault="009F7A10">
      <w:pPr>
        <w:pStyle w:val="TOC5"/>
        <w:rPr>
          <w:rFonts w:asciiTheme="minorHAnsi" w:eastAsiaTheme="minorEastAsia" w:hAnsiTheme="minorHAnsi" w:cstheme="minorBidi"/>
          <w:noProof/>
          <w:sz w:val="22"/>
          <w:szCs w:val="22"/>
          <w:lang w:eastAsia="en-GB"/>
        </w:rPr>
      </w:pPr>
      <w:r>
        <w:rPr>
          <w:noProof/>
        </w:rPr>
        <w:lastRenderedPageBreak/>
        <w:t>5.2.3.3.8</w:t>
      </w:r>
      <w:r>
        <w:rPr>
          <w:rFonts w:asciiTheme="minorHAnsi" w:eastAsiaTheme="minorEastAsia" w:hAnsiTheme="minorHAnsi" w:cstheme="minorBidi"/>
          <w:noProof/>
          <w:sz w:val="22"/>
          <w:szCs w:val="22"/>
          <w:lang w:eastAsia="en-GB"/>
        </w:rPr>
        <w:tab/>
      </w:r>
      <w:r>
        <w:rPr>
          <w:noProof/>
          <w:lang w:eastAsia="zh-CN"/>
        </w:rPr>
        <w:t>3gpp-Sbi-Response-Inf</w:t>
      </w:r>
      <w:r w:rsidRPr="00CA1DE4">
        <w:rPr>
          <w:noProof/>
          <w:lang w:val="fr-FR" w:eastAsia="zh-CN"/>
        </w:rPr>
        <w:t>o</w:t>
      </w:r>
      <w:r>
        <w:rPr>
          <w:noProof/>
        </w:rPr>
        <w:tab/>
      </w:r>
      <w:r>
        <w:rPr>
          <w:noProof/>
        </w:rPr>
        <w:fldChar w:fldCharType="begin" w:fldLock="1"/>
      </w:r>
      <w:r>
        <w:rPr>
          <w:noProof/>
        </w:rPr>
        <w:instrText xml:space="preserve"> PAGEREF _Toc136251917 \h </w:instrText>
      </w:r>
      <w:r>
        <w:rPr>
          <w:noProof/>
        </w:rPr>
      </w:r>
      <w:r>
        <w:rPr>
          <w:noProof/>
        </w:rPr>
        <w:fldChar w:fldCharType="separate"/>
      </w:r>
      <w:r>
        <w:rPr>
          <w:noProof/>
        </w:rPr>
        <w:t>45</w:t>
      </w:r>
      <w:r>
        <w:rPr>
          <w:noProof/>
        </w:rPr>
        <w:fldChar w:fldCharType="end"/>
      </w:r>
    </w:p>
    <w:p w14:paraId="05E90040" w14:textId="5D3A0364" w:rsidR="009F7A10" w:rsidRDefault="009F7A10">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_Toc136251918 \h </w:instrText>
      </w:r>
      <w:r>
        <w:rPr>
          <w:noProof/>
        </w:rPr>
      </w:r>
      <w:r>
        <w:rPr>
          <w:noProof/>
        </w:rPr>
        <w:fldChar w:fldCharType="separate"/>
      </w:r>
      <w:r>
        <w:rPr>
          <w:noProof/>
        </w:rPr>
        <w:t>46</w:t>
      </w:r>
      <w:r>
        <w:rPr>
          <w:noProof/>
        </w:rPr>
        <w:fldChar w:fldCharType="end"/>
      </w:r>
    </w:p>
    <w:p w14:paraId="56BB4E2C" w14:textId="7FC4C3C3" w:rsidR="009F7A10" w:rsidRDefault="009F7A10">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CA1DE4">
        <w:rPr>
          <w:noProof/>
          <w:lang w:val="en-US"/>
        </w:rPr>
        <w:t>election-Info</w:t>
      </w:r>
      <w:r>
        <w:rPr>
          <w:noProof/>
        </w:rPr>
        <w:tab/>
      </w:r>
      <w:r>
        <w:rPr>
          <w:noProof/>
        </w:rPr>
        <w:fldChar w:fldCharType="begin" w:fldLock="1"/>
      </w:r>
      <w:r>
        <w:rPr>
          <w:noProof/>
        </w:rPr>
        <w:instrText xml:space="preserve"> PAGEREF _Toc136251919 \h </w:instrText>
      </w:r>
      <w:r>
        <w:rPr>
          <w:noProof/>
        </w:rPr>
      </w:r>
      <w:r>
        <w:rPr>
          <w:noProof/>
        </w:rPr>
        <w:fldChar w:fldCharType="separate"/>
      </w:r>
      <w:r>
        <w:rPr>
          <w:noProof/>
        </w:rPr>
        <w:t>46</w:t>
      </w:r>
      <w:r>
        <w:rPr>
          <w:noProof/>
        </w:rPr>
        <w:fldChar w:fldCharType="end"/>
      </w:r>
    </w:p>
    <w:p w14:paraId="6AB2CD4A" w14:textId="2610A517" w:rsidR="009F7A10" w:rsidRDefault="009F7A10">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_Toc136251920 \h </w:instrText>
      </w:r>
      <w:r>
        <w:rPr>
          <w:noProof/>
        </w:rPr>
      </w:r>
      <w:r>
        <w:rPr>
          <w:noProof/>
        </w:rPr>
        <w:fldChar w:fldCharType="separate"/>
      </w:r>
      <w:r>
        <w:rPr>
          <w:noProof/>
        </w:rPr>
        <w:t>47</w:t>
      </w:r>
      <w:r>
        <w:rPr>
          <w:noProof/>
        </w:rPr>
        <w:fldChar w:fldCharType="end"/>
      </w:r>
    </w:p>
    <w:p w14:paraId="687A91E2" w14:textId="6AA948F8" w:rsidR="009F7A10" w:rsidRDefault="009F7A10">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_Toc136251921 \h </w:instrText>
      </w:r>
      <w:r>
        <w:rPr>
          <w:noProof/>
        </w:rPr>
      </w:r>
      <w:r>
        <w:rPr>
          <w:noProof/>
        </w:rPr>
        <w:fldChar w:fldCharType="separate"/>
      </w:r>
      <w:r>
        <w:rPr>
          <w:noProof/>
        </w:rPr>
        <w:t>48</w:t>
      </w:r>
      <w:r>
        <w:rPr>
          <w:noProof/>
        </w:rPr>
        <w:fldChar w:fldCharType="end"/>
      </w:r>
    </w:p>
    <w:p w14:paraId="413B6A8F" w14:textId="621FCECA" w:rsidR="009F7A10" w:rsidRDefault="009F7A10">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_Toc136251922 \h </w:instrText>
      </w:r>
      <w:r>
        <w:rPr>
          <w:noProof/>
        </w:rPr>
      </w:r>
      <w:r>
        <w:rPr>
          <w:noProof/>
        </w:rPr>
        <w:fldChar w:fldCharType="separate"/>
      </w:r>
      <w:r>
        <w:rPr>
          <w:noProof/>
        </w:rPr>
        <w:t>49</w:t>
      </w:r>
      <w:r>
        <w:rPr>
          <w:noProof/>
        </w:rPr>
        <w:fldChar w:fldCharType="end"/>
      </w:r>
    </w:p>
    <w:p w14:paraId="1F73D987" w14:textId="00B2F759" w:rsidR="009F7A10" w:rsidRDefault="009F7A10">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_Toc136251923 \h </w:instrText>
      </w:r>
      <w:r>
        <w:rPr>
          <w:noProof/>
        </w:rPr>
      </w:r>
      <w:r>
        <w:rPr>
          <w:noProof/>
        </w:rPr>
        <w:fldChar w:fldCharType="separate"/>
      </w:r>
      <w:r>
        <w:rPr>
          <w:noProof/>
        </w:rPr>
        <w:t>49</w:t>
      </w:r>
      <w:r>
        <w:rPr>
          <w:noProof/>
        </w:rPr>
        <w:fldChar w:fldCharType="end"/>
      </w:r>
    </w:p>
    <w:p w14:paraId="3A6CC0E6" w14:textId="18BD46FF" w:rsidR="009F7A10" w:rsidRDefault="009F7A10">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_Toc136251924 \h </w:instrText>
      </w:r>
      <w:r>
        <w:rPr>
          <w:noProof/>
        </w:rPr>
      </w:r>
      <w:r>
        <w:rPr>
          <w:noProof/>
        </w:rPr>
        <w:fldChar w:fldCharType="separate"/>
      </w:r>
      <w:r>
        <w:rPr>
          <w:noProof/>
        </w:rPr>
        <w:t>49</w:t>
      </w:r>
      <w:r>
        <w:rPr>
          <w:noProof/>
        </w:rPr>
        <w:fldChar w:fldCharType="end"/>
      </w:r>
    </w:p>
    <w:p w14:paraId="7930FB83" w14:textId="5B01EDE3" w:rsidR="009F7A10" w:rsidRDefault="009F7A10">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_Toc136251925 \h </w:instrText>
      </w:r>
      <w:r>
        <w:rPr>
          <w:noProof/>
        </w:rPr>
      </w:r>
      <w:r>
        <w:rPr>
          <w:noProof/>
        </w:rPr>
        <w:fldChar w:fldCharType="separate"/>
      </w:r>
      <w:r>
        <w:rPr>
          <w:noProof/>
        </w:rPr>
        <w:t>50</w:t>
      </w:r>
      <w:r>
        <w:rPr>
          <w:noProof/>
        </w:rPr>
        <w:fldChar w:fldCharType="end"/>
      </w:r>
    </w:p>
    <w:p w14:paraId="672DC720" w14:textId="5E8C9065" w:rsidR="009F7A10" w:rsidRDefault="009F7A10">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_Toc136251926 \h </w:instrText>
      </w:r>
      <w:r>
        <w:rPr>
          <w:noProof/>
        </w:rPr>
      </w:r>
      <w:r>
        <w:rPr>
          <w:noProof/>
        </w:rPr>
        <w:fldChar w:fldCharType="separate"/>
      </w:r>
      <w:r>
        <w:rPr>
          <w:noProof/>
        </w:rPr>
        <w:t>50</w:t>
      </w:r>
      <w:r>
        <w:rPr>
          <w:noProof/>
        </w:rPr>
        <w:fldChar w:fldCharType="end"/>
      </w:r>
    </w:p>
    <w:p w14:paraId="623CFE40" w14:textId="6BB15BE5" w:rsidR="009F7A10" w:rsidRDefault="009F7A10">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_Toc136251927 \h </w:instrText>
      </w:r>
      <w:r>
        <w:rPr>
          <w:noProof/>
        </w:rPr>
      </w:r>
      <w:r>
        <w:rPr>
          <w:noProof/>
        </w:rPr>
        <w:fldChar w:fldCharType="separate"/>
      </w:r>
      <w:r>
        <w:rPr>
          <w:noProof/>
        </w:rPr>
        <w:t>51</w:t>
      </w:r>
      <w:r>
        <w:rPr>
          <w:noProof/>
        </w:rPr>
        <w:fldChar w:fldCharType="end"/>
      </w:r>
    </w:p>
    <w:p w14:paraId="58F2BF1B" w14:textId="3863912A" w:rsidR="009F7A10" w:rsidRDefault="009F7A10">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_Toc136251928 \h </w:instrText>
      </w:r>
      <w:r>
        <w:rPr>
          <w:noProof/>
        </w:rPr>
      </w:r>
      <w:r>
        <w:rPr>
          <w:noProof/>
        </w:rPr>
        <w:fldChar w:fldCharType="separate"/>
      </w:r>
      <w:r>
        <w:rPr>
          <w:noProof/>
        </w:rPr>
        <w:t>56</w:t>
      </w:r>
      <w:r>
        <w:rPr>
          <w:noProof/>
        </w:rPr>
        <w:fldChar w:fldCharType="end"/>
      </w:r>
    </w:p>
    <w:p w14:paraId="739A5130" w14:textId="21F91F18" w:rsidR="009F7A10" w:rsidRDefault="009F7A10">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_Toc136251929 \h </w:instrText>
      </w:r>
      <w:r>
        <w:rPr>
          <w:noProof/>
        </w:rPr>
      </w:r>
      <w:r>
        <w:rPr>
          <w:noProof/>
        </w:rPr>
        <w:fldChar w:fldCharType="separate"/>
      </w:r>
      <w:r>
        <w:rPr>
          <w:noProof/>
        </w:rPr>
        <w:t>57</w:t>
      </w:r>
      <w:r>
        <w:rPr>
          <w:noProof/>
        </w:rPr>
        <w:fldChar w:fldCharType="end"/>
      </w:r>
    </w:p>
    <w:p w14:paraId="02298B3D" w14:textId="4F831E24" w:rsidR="009F7A10" w:rsidRDefault="009F7A10">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_Toc136251930 \h </w:instrText>
      </w:r>
      <w:r>
        <w:rPr>
          <w:noProof/>
        </w:rPr>
      </w:r>
      <w:r>
        <w:rPr>
          <w:noProof/>
        </w:rPr>
        <w:fldChar w:fldCharType="separate"/>
      </w:r>
      <w:r>
        <w:rPr>
          <w:noProof/>
        </w:rPr>
        <w:t>60</w:t>
      </w:r>
      <w:r>
        <w:rPr>
          <w:noProof/>
        </w:rPr>
        <w:fldChar w:fldCharType="end"/>
      </w:r>
    </w:p>
    <w:p w14:paraId="0ECF4CC0" w14:textId="179E27DC" w:rsidR="009F7A10" w:rsidRDefault="009F7A10">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_Toc136251931 \h </w:instrText>
      </w:r>
      <w:r>
        <w:rPr>
          <w:noProof/>
        </w:rPr>
      </w:r>
      <w:r>
        <w:rPr>
          <w:noProof/>
        </w:rPr>
        <w:fldChar w:fldCharType="separate"/>
      </w:r>
      <w:r>
        <w:rPr>
          <w:noProof/>
        </w:rPr>
        <w:t>61</w:t>
      </w:r>
      <w:r>
        <w:rPr>
          <w:noProof/>
        </w:rPr>
        <w:fldChar w:fldCharType="end"/>
      </w:r>
    </w:p>
    <w:p w14:paraId="41C00DF6" w14:textId="166860B2" w:rsidR="009F7A10" w:rsidRDefault="009F7A10">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_Toc136251932 \h </w:instrText>
      </w:r>
      <w:r>
        <w:rPr>
          <w:noProof/>
        </w:rPr>
      </w:r>
      <w:r>
        <w:rPr>
          <w:noProof/>
        </w:rPr>
        <w:fldChar w:fldCharType="separate"/>
      </w:r>
      <w:r>
        <w:rPr>
          <w:noProof/>
        </w:rPr>
        <w:t>61</w:t>
      </w:r>
      <w:r>
        <w:rPr>
          <w:noProof/>
        </w:rPr>
        <w:fldChar w:fldCharType="end"/>
      </w:r>
    </w:p>
    <w:p w14:paraId="7FE46749" w14:textId="5B6B16C2" w:rsidR="009F7A10" w:rsidRDefault="009F7A10">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_Toc136251933 \h </w:instrText>
      </w:r>
      <w:r>
        <w:rPr>
          <w:noProof/>
        </w:rPr>
      </w:r>
      <w:r>
        <w:rPr>
          <w:noProof/>
        </w:rPr>
        <w:fldChar w:fldCharType="separate"/>
      </w:r>
      <w:r>
        <w:rPr>
          <w:noProof/>
        </w:rPr>
        <w:t>61</w:t>
      </w:r>
      <w:r>
        <w:rPr>
          <w:noProof/>
        </w:rPr>
        <w:fldChar w:fldCharType="end"/>
      </w:r>
    </w:p>
    <w:p w14:paraId="785B6250" w14:textId="62ECC690" w:rsidR="009F7A10" w:rsidRDefault="009F7A10">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_Toc136251934 \h </w:instrText>
      </w:r>
      <w:r>
        <w:rPr>
          <w:noProof/>
        </w:rPr>
      </w:r>
      <w:r>
        <w:rPr>
          <w:noProof/>
        </w:rPr>
        <w:fldChar w:fldCharType="separate"/>
      </w:r>
      <w:r>
        <w:rPr>
          <w:noProof/>
        </w:rPr>
        <w:t>62</w:t>
      </w:r>
      <w:r>
        <w:rPr>
          <w:noProof/>
        </w:rPr>
        <w:fldChar w:fldCharType="end"/>
      </w:r>
    </w:p>
    <w:p w14:paraId="64D78E92" w14:textId="0A0550A4" w:rsidR="009F7A10" w:rsidRDefault="009F7A10">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_Toc136251935 \h </w:instrText>
      </w:r>
      <w:r>
        <w:rPr>
          <w:noProof/>
        </w:rPr>
      </w:r>
      <w:r>
        <w:rPr>
          <w:noProof/>
        </w:rPr>
        <w:fldChar w:fldCharType="separate"/>
      </w:r>
      <w:r>
        <w:rPr>
          <w:noProof/>
        </w:rPr>
        <w:t>63</w:t>
      </w:r>
      <w:r>
        <w:rPr>
          <w:noProof/>
        </w:rPr>
        <w:fldChar w:fldCharType="end"/>
      </w:r>
    </w:p>
    <w:p w14:paraId="3C856C74" w14:textId="68C91672" w:rsidR="009F7A10" w:rsidRDefault="009F7A1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_Toc136251936 \h </w:instrText>
      </w:r>
      <w:r>
        <w:rPr>
          <w:noProof/>
        </w:rPr>
      </w:r>
      <w:r>
        <w:rPr>
          <w:noProof/>
        </w:rPr>
        <w:fldChar w:fldCharType="separate"/>
      </w:r>
      <w:r>
        <w:rPr>
          <w:noProof/>
        </w:rPr>
        <w:t>63</w:t>
      </w:r>
      <w:r>
        <w:rPr>
          <w:noProof/>
        </w:rPr>
        <w:fldChar w:fldCharType="end"/>
      </w:r>
    </w:p>
    <w:p w14:paraId="659E69D1" w14:textId="3764C88B" w:rsidR="009F7A10" w:rsidRDefault="009F7A1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_Toc136251937 \h </w:instrText>
      </w:r>
      <w:r>
        <w:rPr>
          <w:noProof/>
        </w:rPr>
      </w:r>
      <w:r>
        <w:rPr>
          <w:noProof/>
        </w:rPr>
        <w:fldChar w:fldCharType="separate"/>
      </w:r>
      <w:r>
        <w:rPr>
          <w:noProof/>
        </w:rPr>
        <w:t>63</w:t>
      </w:r>
      <w:r>
        <w:rPr>
          <w:noProof/>
        </w:rPr>
        <w:fldChar w:fldCharType="end"/>
      </w:r>
    </w:p>
    <w:p w14:paraId="094E624D" w14:textId="3B23F87A" w:rsidR="009F7A10" w:rsidRDefault="009F7A10">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_Toc136251938 \h </w:instrText>
      </w:r>
      <w:r>
        <w:rPr>
          <w:noProof/>
        </w:rPr>
      </w:r>
      <w:r>
        <w:rPr>
          <w:noProof/>
        </w:rPr>
        <w:fldChar w:fldCharType="separate"/>
      </w:r>
      <w:r>
        <w:rPr>
          <w:noProof/>
        </w:rPr>
        <w:t>64</w:t>
      </w:r>
      <w:r>
        <w:rPr>
          <w:noProof/>
        </w:rPr>
        <w:fldChar w:fldCharType="end"/>
      </w:r>
    </w:p>
    <w:p w14:paraId="1F1DE29D" w14:textId="5FC61366" w:rsidR="009F7A10" w:rsidRDefault="009F7A1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_Toc136251939 \h </w:instrText>
      </w:r>
      <w:r>
        <w:rPr>
          <w:noProof/>
        </w:rPr>
      </w:r>
      <w:r>
        <w:rPr>
          <w:noProof/>
        </w:rPr>
        <w:fldChar w:fldCharType="separate"/>
      </w:r>
      <w:r>
        <w:rPr>
          <w:noProof/>
        </w:rPr>
        <w:t>64</w:t>
      </w:r>
      <w:r>
        <w:rPr>
          <w:noProof/>
        </w:rPr>
        <w:fldChar w:fldCharType="end"/>
      </w:r>
    </w:p>
    <w:p w14:paraId="588B752E" w14:textId="1B48925B"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_Toc136251940 \h </w:instrText>
      </w:r>
      <w:r>
        <w:rPr>
          <w:noProof/>
        </w:rPr>
      </w:r>
      <w:r>
        <w:rPr>
          <w:noProof/>
        </w:rPr>
        <w:fldChar w:fldCharType="separate"/>
      </w:r>
      <w:r>
        <w:rPr>
          <w:noProof/>
        </w:rPr>
        <w:t>64</w:t>
      </w:r>
      <w:r>
        <w:rPr>
          <w:noProof/>
        </w:rPr>
        <w:fldChar w:fldCharType="end"/>
      </w:r>
    </w:p>
    <w:p w14:paraId="791B3EDF" w14:textId="31CA86C1" w:rsidR="009F7A10" w:rsidRDefault="009F7A1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_Toc136251941 \h </w:instrText>
      </w:r>
      <w:r>
        <w:rPr>
          <w:noProof/>
        </w:rPr>
      </w:r>
      <w:r>
        <w:rPr>
          <w:noProof/>
        </w:rPr>
        <w:fldChar w:fldCharType="separate"/>
      </w:r>
      <w:r>
        <w:rPr>
          <w:noProof/>
        </w:rPr>
        <w:t>64</w:t>
      </w:r>
      <w:r>
        <w:rPr>
          <w:noProof/>
        </w:rPr>
        <w:fldChar w:fldCharType="end"/>
      </w:r>
    </w:p>
    <w:p w14:paraId="2547F70F" w14:textId="7C53CCF5" w:rsidR="009F7A10" w:rsidRDefault="009F7A1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_Toc136251942 \h </w:instrText>
      </w:r>
      <w:r>
        <w:rPr>
          <w:noProof/>
        </w:rPr>
      </w:r>
      <w:r>
        <w:rPr>
          <w:noProof/>
        </w:rPr>
        <w:fldChar w:fldCharType="separate"/>
      </w:r>
      <w:r>
        <w:rPr>
          <w:noProof/>
        </w:rPr>
        <w:t>64</w:t>
      </w:r>
      <w:r>
        <w:rPr>
          <w:noProof/>
        </w:rPr>
        <w:fldChar w:fldCharType="end"/>
      </w:r>
    </w:p>
    <w:p w14:paraId="54DDD2A4" w14:textId="6A072CE1" w:rsidR="009F7A10" w:rsidRDefault="009F7A1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_Toc136251943 \h </w:instrText>
      </w:r>
      <w:r>
        <w:rPr>
          <w:noProof/>
        </w:rPr>
      </w:r>
      <w:r>
        <w:rPr>
          <w:noProof/>
        </w:rPr>
        <w:fldChar w:fldCharType="separate"/>
      </w:r>
      <w:r>
        <w:rPr>
          <w:noProof/>
        </w:rPr>
        <w:t>64</w:t>
      </w:r>
      <w:r>
        <w:rPr>
          <w:noProof/>
        </w:rPr>
        <w:fldChar w:fldCharType="end"/>
      </w:r>
    </w:p>
    <w:p w14:paraId="5CE6AF66" w14:textId="023969B8" w:rsidR="009F7A10" w:rsidRDefault="009F7A1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_Toc136251944 \h </w:instrText>
      </w:r>
      <w:r>
        <w:rPr>
          <w:noProof/>
        </w:rPr>
      </w:r>
      <w:r>
        <w:rPr>
          <w:noProof/>
        </w:rPr>
        <w:fldChar w:fldCharType="separate"/>
      </w:r>
      <w:r>
        <w:rPr>
          <w:noProof/>
        </w:rPr>
        <w:t>64</w:t>
      </w:r>
      <w:r>
        <w:rPr>
          <w:noProof/>
        </w:rPr>
        <w:fldChar w:fldCharType="end"/>
      </w:r>
    </w:p>
    <w:p w14:paraId="18E3C362" w14:textId="01AA2A55" w:rsidR="009F7A10" w:rsidRDefault="009F7A10">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_Toc136251945 \h </w:instrText>
      </w:r>
      <w:r>
        <w:rPr>
          <w:noProof/>
        </w:rPr>
      </w:r>
      <w:r>
        <w:rPr>
          <w:noProof/>
        </w:rPr>
        <w:fldChar w:fldCharType="separate"/>
      </w:r>
      <w:r>
        <w:rPr>
          <w:noProof/>
        </w:rPr>
        <w:t>64</w:t>
      </w:r>
      <w:r>
        <w:rPr>
          <w:noProof/>
        </w:rPr>
        <w:fldChar w:fldCharType="end"/>
      </w:r>
    </w:p>
    <w:p w14:paraId="74CB4C95" w14:textId="652B9C85" w:rsidR="009F7A10" w:rsidRDefault="009F7A10">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_Toc136251946 \h </w:instrText>
      </w:r>
      <w:r>
        <w:rPr>
          <w:noProof/>
        </w:rPr>
      </w:r>
      <w:r>
        <w:rPr>
          <w:noProof/>
        </w:rPr>
        <w:fldChar w:fldCharType="separate"/>
      </w:r>
      <w:r>
        <w:rPr>
          <w:noProof/>
        </w:rPr>
        <w:t>65</w:t>
      </w:r>
      <w:r>
        <w:rPr>
          <w:noProof/>
        </w:rPr>
        <w:fldChar w:fldCharType="end"/>
      </w:r>
    </w:p>
    <w:p w14:paraId="3645E2FF" w14:textId="558E82CC" w:rsidR="009F7A10" w:rsidRDefault="009F7A10">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_Toc136251947 \h </w:instrText>
      </w:r>
      <w:r>
        <w:rPr>
          <w:noProof/>
        </w:rPr>
      </w:r>
      <w:r>
        <w:rPr>
          <w:noProof/>
        </w:rPr>
        <w:fldChar w:fldCharType="separate"/>
      </w:r>
      <w:r>
        <w:rPr>
          <w:noProof/>
        </w:rPr>
        <w:t>65</w:t>
      </w:r>
      <w:r>
        <w:rPr>
          <w:noProof/>
        </w:rPr>
        <w:fldChar w:fldCharType="end"/>
      </w:r>
    </w:p>
    <w:p w14:paraId="322215A6" w14:textId="26575A6F" w:rsidR="009F7A10" w:rsidRDefault="009F7A10">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_Toc136251948 \h </w:instrText>
      </w:r>
      <w:r>
        <w:rPr>
          <w:noProof/>
        </w:rPr>
      </w:r>
      <w:r>
        <w:rPr>
          <w:noProof/>
        </w:rPr>
        <w:fldChar w:fldCharType="separate"/>
      </w:r>
      <w:r>
        <w:rPr>
          <w:noProof/>
        </w:rPr>
        <w:t>65</w:t>
      </w:r>
      <w:r>
        <w:rPr>
          <w:noProof/>
        </w:rPr>
        <w:fldChar w:fldCharType="end"/>
      </w:r>
    </w:p>
    <w:p w14:paraId="60A53FF1" w14:textId="2DBE36A1" w:rsidR="009F7A10" w:rsidRDefault="009F7A10">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_Toc136251949 \h </w:instrText>
      </w:r>
      <w:r>
        <w:rPr>
          <w:noProof/>
        </w:rPr>
      </w:r>
      <w:r>
        <w:rPr>
          <w:noProof/>
        </w:rPr>
        <w:fldChar w:fldCharType="separate"/>
      </w:r>
      <w:r>
        <w:rPr>
          <w:noProof/>
        </w:rPr>
        <w:t>66</w:t>
      </w:r>
      <w:r>
        <w:rPr>
          <w:noProof/>
        </w:rPr>
        <w:fldChar w:fldCharType="end"/>
      </w:r>
    </w:p>
    <w:p w14:paraId="3E92FB0F" w14:textId="04636A52" w:rsidR="009F7A10" w:rsidRDefault="009F7A10">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_Toc136251950 \h </w:instrText>
      </w:r>
      <w:r>
        <w:rPr>
          <w:noProof/>
        </w:rPr>
      </w:r>
      <w:r>
        <w:rPr>
          <w:noProof/>
        </w:rPr>
        <w:fldChar w:fldCharType="separate"/>
      </w:r>
      <w:r>
        <w:rPr>
          <w:noProof/>
        </w:rPr>
        <w:t>66</w:t>
      </w:r>
      <w:r>
        <w:rPr>
          <w:noProof/>
        </w:rPr>
        <w:fldChar w:fldCharType="end"/>
      </w:r>
    </w:p>
    <w:p w14:paraId="27B6479E" w14:textId="3EF122E2" w:rsidR="009F7A10" w:rsidRDefault="009F7A10">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_Toc136251951 \h </w:instrText>
      </w:r>
      <w:r>
        <w:rPr>
          <w:noProof/>
        </w:rPr>
      </w:r>
      <w:r>
        <w:rPr>
          <w:noProof/>
        </w:rPr>
        <w:fldChar w:fldCharType="separate"/>
      </w:r>
      <w:r>
        <w:rPr>
          <w:noProof/>
        </w:rPr>
        <w:t>67</w:t>
      </w:r>
      <w:r>
        <w:rPr>
          <w:noProof/>
        </w:rPr>
        <w:fldChar w:fldCharType="end"/>
      </w:r>
    </w:p>
    <w:p w14:paraId="16E631B9" w14:textId="7B45FE9D" w:rsidR="009F7A10" w:rsidRDefault="009F7A1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_Toc136251952 \h </w:instrText>
      </w:r>
      <w:r>
        <w:rPr>
          <w:noProof/>
        </w:rPr>
      </w:r>
      <w:r>
        <w:rPr>
          <w:noProof/>
        </w:rPr>
        <w:fldChar w:fldCharType="separate"/>
      </w:r>
      <w:r>
        <w:rPr>
          <w:noProof/>
        </w:rPr>
        <w:t>67</w:t>
      </w:r>
      <w:r>
        <w:rPr>
          <w:noProof/>
        </w:rPr>
        <w:fldChar w:fldCharType="end"/>
      </w:r>
    </w:p>
    <w:p w14:paraId="180E37F6" w14:textId="7A9FDE29" w:rsidR="009F7A10" w:rsidRDefault="009F7A1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_Toc136251953 \h </w:instrText>
      </w:r>
      <w:r>
        <w:rPr>
          <w:noProof/>
        </w:rPr>
      </w:r>
      <w:r>
        <w:rPr>
          <w:noProof/>
        </w:rPr>
        <w:fldChar w:fldCharType="separate"/>
      </w:r>
      <w:r>
        <w:rPr>
          <w:noProof/>
        </w:rPr>
        <w:t>67</w:t>
      </w:r>
      <w:r>
        <w:rPr>
          <w:noProof/>
        </w:rPr>
        <w:fldChar w:fldCharType="end"/>
      </w:r>
    </w:p>
    <w:p w14:paraId="7485A338" w14:textId="76145D00"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_Toc136251954 \h </w:instrText>
      </w:r>
      <w:r>
        <w:rPr>
          <w:noProof/>
        </w:rPr>
      </w:r>
      <w:r>
        <w:rPr>
          <w:noProof/>
        </w:rPr>
        <w:fldChar w:fldCharType="separate"/>
      </w:r>
      <w:r>
        <w:rPr>
          <w:noProof/>
        </w:rPr>
        <w:t>67</w:t>
      </w:r>
      <w:r>
        <w:rPr>
          <w:noProof/>
        </w:rPr>
        <w:fldChar w:fldCharType="end"/>
      </w:r>
    </w:p>
    <w:p w14:paraId="45D386CA" w14:textId="317D3CA9" w:rsidR="009F7A10" w:rsidRDefault="009F7A1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_Toc136251955 \h </w:instrText>
      </w:r>
      <w:r>
        <w:rPr>
          <w:noProof/>
        </w:rPr>
      </w:r>
      <w:r>
        <w:rPr>
          <w:noProof/>
        </w:rPr>
        <w:fldChar w:fldCharType="separate"/>
      </w:r>
      <w:r>
        <w:rPr>
          <w:noProof/>
        </w:rPr>
        <w:t>67</w:t>
      </w:r>
      <w:r>
        <w:rPr>
          <w:noProof/>
        </w:rPr>
        <w:fldChar w:fldCharType="end"/>
      </w:r>
    </w:p>
    <w:p w14:paraId="5EE6DF81" w14:textId="1660766B" w:rsidR="009F7A10" w:rsidRDefault="009F7A1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_Toc136251956 \h </w:instrText>
      </w:r>
      <w:r>
        <w:rPr>
          <w:noProof/>
        </w:rPr>
      </w:r>
      <w:r>
        <w:rPr>
          <w:noProof/>
        </w:rPr>
        <w:fldChar w:fldCharType="separate"/>
      </w:r>
      <w:r>
        <w:rPr>
          <w:noProof/>
        </w:rPr>
        <w:t>68</w:t>
      </w:r>
      <w:r>
        <w:rPr>
          <w:noProof/>
        </w:rPr>
        <w:fldChar w:fldCharType="end"/>
      </w:r>
    </w:p>
    <w:p w14:paraId="5A1935D2" w14:textId="576387E3"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_Toc136251957 \h </w:instrText>
      </w:r>
      <w:r>
        <w:rPr>
          <w:noProof/>
        </w:rPr>
      </w:r>
      <w:r>
        <w:rPr>
          <w:noProof/>
        </w:rPr>
        <w:fldChar w:fldCharType="separate"/>
      </w:r>
      <w:r>
        <w:rPr>
          <w:noProof/>
        </w:rPr>
        <w:t>69</w:t>
      </w:r>
      <w:r>
        <w:rPr>
          <w:noProof/>
        </w:rPr>
        <w:fldChar w:fldCharType="end"/>
      </w:r>
    </w:p>
    <w:p w14:paraId="1432B0F4" w14:textId="27BA32C9" w:rsidR="009F7A10" w:rsidRDefault="009F7A1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_Toc136251958 \h </w:instrText>
      </w:r>
      <w:r>
        <w:rPr>
          <w:noProof/>
        </w:rPr>
      </w:r>
      <w:r>
        <w:rPr>
          <w:noProof/>
        </w:rPr>
        <w:fldChar w:fldCharType="separate"/>
      </w:r>
      <w:r>
        <w:rPr>
          <w:noProof/>
        </w:rPr>
        <w:t>69</w:t>
      </w:r>
      <w:r>
        <w:rPr>
          <w:noProof/>
        </w:rPr>
        <w:fldChar w:fldCharType="end"/>
      </w:r>
    </w:p>
    <w:p w14:paraId="77BB372F" w14:textId="30DB4AD7" w:rsidR="009F7A10" w:rsidRDefault="009F7A1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_Toc136251959 \h </w:instrText>
      </w:r>
      <w:r>
        <w:rPr>
          <w:noProof/>
        </w:rPr>
      </w:r>
      <w:r>
        <w:rPr>
          <w:noProof/>
        </w:rPr>
        <w:fldChar w:fldCharType="separate"/>
      </w:r>
      <w:r>
        <w:rPr>
          <w:noProof/>
        </w:rPr>
        <w:t>69</w:t>
      </w:r>
      <w:r>
        <w:rPr>
          <w:noProof/>
        </w:rPr>
        <w:fldChar w:fldCharType="end"/>
      </w:r>
    </w:p>
    <w:p w14:paraId="64410F44" w14:textId="7FE72AFE" w:rsidR="009F7A10" w:rsidRDefault="009F7A1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_Toc136251960 \h </w:instrText>
      </w:r>
      <w:r>
        <w:rPr>
          <w:noProof/>
        </w:rPr>
      </w:r>
      <w:r>
        <w:rPr>
          <w:noProof/>
        </w:rPr>
        <w:fldChar w:fldCharType="separate"/>
      </w:r>
      <w:r>
        <w:rPr>
          <w:noProof/>
        </w:rPr>
        <w:t>69</w:t>
      </w:r>
      <w:r>
        <w:rPr>
          <w:noProof/>
        </w:rPr>
        <w:fldChar w:fldCharType="end"/>
      </w:r>
    </w:p>
    <w:p w14:paraId="2EF39406" w14:textId="0438B340" w:rsidR="009F7A10" w:rsidRDefault="009F7A10">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_Toc136251961 \h </w:instrText>
      </w:r>
      <w:r>
        <w:rPr>
          <w:noProof/>
        </w:rPr>
      </w:r>
      <w:r>
        <w:rPr>
          <w:noProof/>
        </w:rPr>
        <w:fldChar w:fldCharType="separate"/>
      </w:r>
      <w:r>
        <w:rPr>
          <w:noProof/>
        </w:rPr>
        <w:t>69</w:t>
      </w:r>
      <w:r>
        <w:rPr>
          <w:noProof/>
        </w:rPr>
        <w:fldChar w:fldCharType="end"/>
      </w:r>
    </w:p>
    <w:p w14:paraId="5182685F" w14:textId="173A958B" w:rsidR="009F7A10" w:rsidRDefault="009F7A10">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_Toc136251962 \h </w:instrText>
      </w:r>
      <w:r>
        <w:rPr>
          <w:noProof/>
        </w:rPr>
      </w:r>
      <w:r>
        <w:rPr>
          <w:noProof/>
        </w:rPr>
        <w:fldChar w:fldCharType="separate"/>
      </w:r>
      <w:r>
        <w:rPr>
          <w:noProof/>
        </w:rPr>
        <w:t>70</w:t>
      </w:r>
      <w:r>
        <w:rPr>
          <w:noProof/>
        </w:rPr>
        <w:fldChar w:fldCharType="end"/>
      </w:r>
    </w:p>
    <w:p w14:paraId="12EAD536" w14:textId="0C86145A" w:rsidR="009F7A10" w:rsidRDefault="009F7A10">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_Toc136251963 \h </w:instrText>
      </w:r>
      <w:r>
        <w:rPr>
          <w:noProof/>
        </w:rPr>
      </w:r>
      <w:r>
        <w:rPr>
          <w:noProof/>
        </w:rPr>
        <w:fldChar w:fldCharType="separate"/>
      </w:r>
      <w:r>
        <w:rPr>
          <w:noProof/>
        </w:rPr>
        <w:t>70</w:t>
      </w:r>
      <w:r>
        <w:rPr>
          <w:noProof/>
        </w:rPr>
        <w:fldChar w:fldCharType="end"/>
      </w:r>
    </w:p>
    <w:p w14:paraId="56024425" w14:textId="08A84539" w:rsidR="009F7A10" w:rsidRDefault="009F7A10">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_Toc136251964 \h </w:instrText>
      </w:r>
      <w:r>
        <w:rPr>
          <w:noProof/>
        </w:rPr>
      </w:r>
      <w:r>
        <w:rPr>
          <w:noProof/>
        </w:rPr>
        <w:fldChar w:fldCharType="separate"/>
      </w:r>
      <w:r>
        <w:rPr>
          <w:noProof/>
        </w:rPr>
        <w:t>70</w:t>
      </w:r>
      <w:r>
        <w:rPr>
          <w:noProof/>
        </w:rPr>
        <w:fldChar w:fldCharType="end"/>
      </w:r>
    </w:p>
    <w:p w14:paraId="2FFD1CE1" w14:textId="5D306BB8" w:rsidR="009F7A10" w:rsidRDefault="009F7A10">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_Toc136251965 \h </w:instrText>
      </w:r>
      <w:r>
        <w:rPr>
          <w:noProof/>
        </w:rPr>
      </w:r>
      <w:r>
        <w:rPr>
          <w:noProof/>
        </w:rPr>
        <w:fldChar w:fldCharType="separate"/>
      </w:r>
      <w:r>
        <w:rPr>
          <w:noProof/>
        </w:rPr>
        <w:t>70</w:t>
      </w:r>
      <w:r>
        <w:rPr>
          <w:noProof/>
        </w:rPr>
        <w:fldChar w:fldCharType="end"/>
      </w:r>
    </w:p>
    <w:p w14:paraId="1C49AA9F" w14:textId="5E0346EF" w:rsidR="009F7A10" w:rsidRDefault="009F7A10">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_Toc136251966 \h </w:instrText>
      </w:r>
      <w:r>
        <w:rPr>
          <w:noProof/>
        </w:rPr>
      </w:r>
      <w:r>
        <w:rPr>
          <w:noProof/>
        </w:rPr>
        <w:fldChar w:fldCharType="separate"/>
      </w:r>
      <w:r>
        <w:rPr>
          <w:noProof/>
        </w:rPr>
        <w:t>71</w:t>
      </w:r>
      <w:r>
        <w:rPr>
          <w:noProof/>
        </w:rPr>
        <w:fldChar w:fldCharType="end"/>
      </w:r>
    </w:p>
    <w:p w14:paraId="51236928" w14:textId="7C2CB480" w:rsidR="009F7A10" w:rsidRDefault="009F7A10">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_Toc136251967 \h </w:instrText>
      </w:r>
      <w:r>
        <w:rPr>
          <w:noProof/>
        </w:rPr>
      </w:r>
      <w:r>
        <w:rPr>
          <w:noProof/>
        </w:rPr>
        <w:fldChar w:fldCharType="separate"/>
      </w:r>
      <w:r>
        <w:rPr>
          <w:noProof/>
        </w:rPr>
        <w:t>71</w:t>
      </w:r>
      <w:r>
        <w:rPr>
          <w:noProof/>
        </w:rPr>
        <w:fldChar w:fldCharType="end"/>
      </w:r>
    </w:p>
    <w:p w14:paraId="568603BD" w14:textId="665473AF" w:rsidR="009F7A10" w:rsidRDefault="009F7A10">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_Toc136251968 \h </w:instrText>
      </w:r>
      <w:r>
        <w:rPr>
          <w:noProof/>
        </w:rPr>
      </w:r>
      <w:r>
        <w:rPr>
          <w:noProof/>
        </w:rPr>
        <w:fldChar w:fldCharType="separate"/>
      </w:r>
      <w:r>
        <w:rPr>
          <w:noProof/>
        </w:rPr>
        <w:t>71</w:t>
      </w:r>
      <w:r>
        <w:rPr>
          <w:noProof/>
        </w:rPr>
        <w:fldChar w:fldCharType="end"/>
      </w:r>
    </w:p>
    <w:p w14:paraId="6E4A4C30" w14:textId="4D6049C2" w:rsidR="009F7A10" w:rsidRDefault="009F7A10">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_Toc136251969 \h </w:instrText>
      </w:r>
      <w:r>
        <w:rPr>
          <w:noProof/>
        </w:rPr>
      </w:r>
      <w:r>
        <w:rPr>
          <w:noProof/>
        </w:rPr>
        <w:fldChar w:fldCharType="separate"/>
      </w:r>
      <w:r>
        <w:rPr>
          <w:noProof/>
        </w:rPr>
        <w:t>73</w:t>
      </w:r>
      <w:r>
        <w:rPr>
          <w:noProof/>
        </w:rPr>
        <w:fldChar w:fldCharType="end"/>
      </w:r>
    </w:p>
    <w:p w14:paraId="3359C82C" w14:textId="10B129B7" w:rsidR="009F7A10" w:rsidRDefault="009F7A10">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_Toc136251970 \h </w:instrText>
      </w:r>
      <w:r>
        <w:rPr>
          <w:noProof/>
        </w:rPr>
      </w:r>
      <w:r>
        <w:rPr>
          <w:noProof/>
        </w:rPr>
        <w:fldChar w:fldCharType="separate"/>
      </w:r>
      <w:r>
        <w:rPr>
          <w:noProof/>
        </w:rPr>
        <w:t>74</w:t>
      </w:r>
      <w:r>
        <w:rPr>
          <w:noProof/>
        </w:rPr>
        <w:fldChar w:fldCharType="end"/>
      </w:r>
    </w:p>
    <w:p w14:paraId="166107D8" w14:textId="173D291E" w:rsidR="009F7A10" w:rsidRDefault="009F7A10">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_Toc136251971 \h </w:instrText>
      </w:r>
      <w:r>
        <w:rPr>
          <w:noProof/>
        </w:rPr>
      </w:r>
      <w:r>
        <w:rPr>
          <w:noProof/>
        </w:rPr>
        <w:fldChar w:fldCharType="separate"/>
      </w:r>
      <w:r>
        <w:rPr>
          <w:noProof/>
        </w:rPr>
        <w:t>74</w:t>
      </w:r>
      <w:r>
        <w:rPr>
          <w:noProof/>
        </w:rPr>
        <w:fldChar w:fldCharType="end"/>
      </w:r>
    </w:p>
    <w:p w14:paraId="2376A45D" w14:textId="50C91FA2" w:rsidR="009F7A10" w:rsidRDefault="009F7A10">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_Toc136251972 \h </w:instrText>
      </w:r>
      <w:r>
        <w:rPr>
          <w:noProof/>
        </w:rPr>
      </w:r>
      <w:r>
        <w:rPr>
          <w:noProof/>
        </w:rPr>
        <w:fldChar w:fldCharType="separate"/>
      </w:r>
      <w:r>
        <w:rPr>
          <w:noProof/>
        </w:rPr>
        <w:t>74</w:t>
      </w:r>
      <w:r>
        <w:rPr>
          <w:noProof/>
        </w:rPr>
        <w:fldChar w:fldCharType="end"/>
      </w:r>
    </w:p>
    <w:p w14:paraId="198C54C9" w14:textId="725DF68F"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_Toc136251973 \h </w:instrText>
      </w:r>
      <w:r>
        <w:rPr>
          <w:noProof/>
        </w:rPr>
      </w:r>
      <w:r>
        <w:rPr>
          <w:noProof/>
        </w:rPr>
        <w:fldChar w:fldCharType="separate"/>
      </w:r>
      <w:r>
        <w:rPr>
          <w:noProof/>
        </w:rPr>
        <w:t>74</w:t>
      </w:r>
      <w:r>
        <w:rPr>
          <w:noProof/>
        </w:rPr>
        <w:fldChar w:fldCharType="end"/>
      </w:r>
    </w:p>
    <w:p w14:paraId="379D640F" w14:textId="1CBF5EC8" w:rsidR="009F7A10" w:rsidRDefault="009F7A1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_Toc136251974 \h </w:instrText>
      </w:r>
      <w:r>
        <w:rPr>
          <w:noProof/>
        </w:rPr>
      </w:r>
      <w:r>
        <w:rPr>
          <w:noProof/>
        </w:rPr>
        <w:fldChar w:fldCharType="separate"/>
      </w:r>
      <w:r>
        <w:rPr>
          <w:noProof/>
        </w:rPr>
        <w:t>74</w:t>
      </w:r>
      <w:r>
        <w:rPr>
          <w:noProof/>
        </w:rPr>
        <w:fldChar w:fldCharType="end"/>
      </w:r>
    </w:p>
    <w:p w14:paraId="2C146067" w14:textId="4BD0854B" w:rsidR="009F7A10" w:rsidRDefault="009F7A10">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_Toc136251975 \h </w:instrText>
      </w:r>
      <w:r>
        <w:rPr>
          <w:noProof/>
        </w:rPr>
      </w:r>
      <w:r>
        <w:rPr>
          <w:noProof/>
        </w:rPr>
        <w:fldChar w:fldCharType="separate"/>
      </w:r>
      <w:r>
        <w:rPr>
          <w:noProof/>
        </w:rPr>
        <w:t>75</w:t>
      </w:r>
      <w:r>
        <w:rPr>
          <w:noProof/>
        </w:rPr>
        <w:fldChar w:fldCharType="end"/>
      </w:r>
    </w:p>
    <w:p w14:paraId="24C317CD" w14:textId="31FF07B0" w:rsidR="009F7A10" w:rsidRDefault="009F7A1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_Toc136251976 \h </w:instrText>
      </w:r>
      <w:r>
        <w:rPr>
          <w:noProof/>
        </w:rPr>
      </w:r>
      <w:r>
        <w:rPr>
          <w:noProof/>
        </w:rPr>
        <w:fldChar w:fldCharType="separate"/>
      </w:r>
      <w:r>
        <w:rPr>
          <w:noProof/>
        </w:rPr>
        <w:t>75</w:t>
      </w:r>
      <w:r>
        <w:rPr>
          <w:noProof/>
        </w:rPr>
        <w:fldChar w:fldCharType="end"/>
      </w:r>
    </w:p>
    <w:p w14:paraId="6B74D8C7" w14:textId="204CFCCE" w:rsidR="009F7A10" w:rsidRDefault="009F7A10">
      <w:pPr>
        <w:pStyle w:val="TOC4"/>
        <w:rPr>
          <w:rFonts w:asciiTheme="minorHAnsi" w:eastAsiaTheme="minorEastAsia" w:hAnsiTheme="minorHAnsi" w:cstheme="minorBidi"/>
          <w:noProof/>
          <w:sz w:val="22"/>
          <w:szCs w:val="22"/>
          <w:lang w:eastAsia="en-GB"/>
        </w:rPr>
      </w:pPr>
      <w:r>
        <w:rPr>
          <w:noProof/>
          <w:lang w:eastAsia="zh-CN"/>
        </w:rPr>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_Toc136251977 \h </w:instrText>
      </w:r>
      <w:r>
        <w:rPr>
          <w:noProof/>
        </w:rPr>
      </w:r>
      <w:r>
        <w:rPr>
          <w:noProof/>
        </w:rPr>
        <w:fldChar w:fldCharType="separate"/>
      </w:r>
      <w:r>
        <w:rPr>
          <w:noProof/>
        </w:rPr>
        <w:t>75</w:t>
      </w:r>
      <w:r>
        <w:rPr>
          <w:noProof/>
        </w:rPr>
        <w:fldChar w:fldCharType="end"/>
      </w:r>
    </w:p>
    <w:p w14:paraId="7CAD4B2B" w14:textId="079DF417" w:rsidR="009F7A10" w:rsidRDefault="009F7A10">
      <w:pPr>
        <w:pStyle w:val="TOC4"/>
        <w:rPr>
          <w:rFonts w:asciiTheme="minorHAnsi" w:eastAsiaTheme="minorEastAsia" w:hAnsiTheme="minorHAnsi" w:cstheme="minorBidi"/>
          <w:noProof/>
          <w:sz w:val="22"/>
          <w:szCs w:val="22"/>
          <w:lang w:eastAsia="en-GB"/>
        </w:rPr>
      </w:pPr>
      <w:r>
        <w:rPr>
          <w:noProof/>
          <w:lang w:eastAsia="zh-CN"/>
        </w:rPr>
        <w:lastRenderedPageBreak/>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_Toc136251978 \h </w:instrText>
      </w:r>
      <w:r>
        <w:rPr>
          <w:noProof/>
        </w:rPr>
      </w:r>
      <w:r>
        <w:rPr>
          <w:noProof/>
        </w:rPr>
        <w:fldChar w:fldCharType="separate"/>
      </w:r>
      <w:r>
        <w:rPr>
          <w:noProof/>
        </w:rPr>
        <w:t>75</w:t>
      </w:r>
      <w:r>
        <w:rPr>
          <w:noProof/>
        </w:rPr>
        <w:fldChar w:fldCharType="end"/>
      </w:r>
    </w:p>
    <w:p w14:paraId="1F299AA6" w14:textId="223B4D08" w:rsidR="009F7A10" w:rsidRDefault="009F7A10">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_Toc136251979 \h </w:instrText>
      </w:r>
      <w:r>
        <w:rPr>
          <w:noProof/>
        </w:rPr>
      </w:r>
      <w:r>
        <w:rPr>
          <w:noProof/>
        </w:rPr>
        <w:fldChar w:fldCharType="separate"/>
      </w:r>
      <w:r>
        <w:rPr>
          <w:noProof/>
        </w:rPr>
        <w:t>76</w:t>
      </w:r>
      <w:r>
        <w:rPr>
          <w:noProof/>
        </w:rPr>
        <w:fldChar w:fldCharType="end"/>
      </w:r>
    </w:p>
    <w:p w14:paraId="1A1E86AF" w14:textId="14122A34" w:rsidR="009F7A10" w:rsidRDefault="009F7A10">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_Toc136251980 \h </w:instrText>
      </w:r>
      <w:r>
        <w:rPr>
          <w:noProof/>
        </w:rPr>
      </w:r>
      <w:r>
        <w:rPr>
          <w:noProof/>
        </w:rPr>
        <w:fldChar w:fldCharType="separate"/>
      </w:r>
      <w:r>
        <w:rPr>
          <w:noProof/>
        </w:rPr>
        <w:t>76</w:t>
      </w:r>
      <w:r>
        <w:rPr>
          <w:noProof/>
        </w:rPr>
        <w:fldChar w:fldCharType="end"/>
      </w:r>
    </w:p>
    <w:p w14:paraId="202199C7" w14:textId="1B187483" w:rsidR="009F7A10" w:rsidRDefault="009F7A10">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_Toc136251981 \h </w:instrText>
      </w:r>
      <w:r>
        <w:rPr>
          <w:noProof/>
        </w:rPr>
      </w:r>
      <w:r>
        <w:rPr>
          <w:noProof/>
        </w:rPr>
        <w:fldChar w:fldCharType="separate"/>
      </w:r>
      <w:r>
        <w:rPr>
          <w:noProof/>
        </w:rPr>
        <w:t>76</w:t>
      </w:r>
      <w:r>
        <w:rPr>
          <w:noProof/>
        </w:rPr>
        <w:fldChar w:fldCharType="end"/>
      </w:r>
    </w:p>
    <w:p w14:paraId="44153598" w14:textId="719F361B" w:rsidR="009F7A10" w:rsidRDefault="009F7A10">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_Toc136251982 \h </w:instrText>
      </w:r>
      <w:r>
        <w:rPr>
          <w:noProof/>
        </w:rPr>
      </w:r>
      <w:r>
        <w:rPr>
          <w:noProof/>
        </w:rPr>
        <w:fldChar w:fldCharType="separate"/>
      </w:r>
      <w:r>
        <w:rPr>
          <w:noProof/>
        </w:rPr>
        <w:t>77</w:t>
      </w:r>
      <w:r>
        <w:rPr>
          <w:noProof/>
        </w:rPr>
        <w:fldChar w:fldCharType="end"/>
      </w:r>
    </w:p>
    <w:p w14:paraId="7CB5DAF0" w14:textId="5F96108D" w:rsidR="009F7A10" w:rsidRDefault="009F7A10">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_Toc136251983 \h </w:instrText>
      </w:r>
      <w:r>
        <w:rPr>
          <w:noProof/>
        </w:rPr>
      </w:r>
      <w:r>
        <w:rPr>
          <w:noProof/>
        </w:rPr>
        <w:fldChar w:fldCharType="separate"/>
      </w:r>
      <w:r>
        <w:rPr>
          <w:noProof/>
        </w:rPr>
        <w:t>77</w:t>
      </w:r>
      <w:r>
        <w:rPr>
          <w:noProof/>
        </w:rPr>
        <w:fldChar w:fldCharType="end"/>
      </w:r>
    </w:p>
    <w:p w14:paraId="679D1768" w14:textId="55D01D40" w:rsidR="009F7A10" w:rsidRDefault="009F7A10">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_Toc136251984 \h </w:instrText>
      </w:r>
      <w:r>
        <w:rPr>
          <w:noProof/>
        </w:rPr>
      </w:r>
      <w:r>
        <w:rPr>
          <w:noProof/>
        </w:rPr>
        <w:fldChar w:fldCharType="separate"/>
      </w:r>
      <w:r>
        <w:rPr>
          <w:noProof/>
        </w:rPr>
        <w:t>77</w:t>
      </w:r>
      <w:r>
        <w:rPr>
          <w:noProof/>
        </w:rPr>
        <w:fldChar w:fldCharType="end"/>
      </w:r>
    </w:p>
    <w:p w14:paraId="1097D21E" w14:textId="33555841" w:rsidR="009F7A10" w:rsidRDefault="009F7A10">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_Toc136251985 \h </w:instrText>
      </w:r>
      <w:r>
        <w:rPr>
          <w:noProof/>
        </w:rPr>
      </w:r>
      <w:r>
        <w:rPr>
          <w:noProof/>
        </w:rPr>
        <w:fldChar w:fldCharType="separate"/>
      </w:r>
      <w:r>
        <w:rPr>
          <w:noProof/>
        </w:rPr>
        <w:t>77</w:t>
      </w:r>
      <w:r>
        <w:rPr>
          <w:noProof/>
        </w:rPr>
        <w:fldChar w:fldCharType="end"/>
      </w:r>
    </w:p>
    <w:p w14:paraId="2B647A81" w14:textId="00E1D55A" w:rsidR="009F7A10" w:rsidRDefault="009F7A10">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_Toc136251986 \h </w:instrText>
      </w:r>
      <w:r>
        <w:rPr>
          <w:noProof/>
        </w:rPr>
      </w:r>
      <w:r>
        <w:rPr>
          <w:noProof/>
        </w:rPr>
        <w:fldChar w:fldCharType="separate"/>
      </w:r>
      <w:r>
        <w:rPr>
          <w:noProof/>
        </w:rPr>
        <w:t>78</w:t>
      </w:r>
      <w:r>
        <w:rPr>
          <w:noProof/>
        </w:rPr>
        <w:fldChar w:fldCharType="end"/>
      </w:r>
    </w:p>
    <w:p w14:paraId="48BC63C8" w14:textId="61205704" w:rsidR="009F7A10" w:rsidRDefault="009F7A10">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_Toc136251987 \h </w:instrText>
      </w:r>
      <w:r>
        <w:rPr>
          <w:noProof/>
        </w:rPr>
      </w:r>
      <w:r>
        <w:rPr>
          <w:noProof/>
        </w:rPr>
        <w:fldChar w:fldCharType="separate"/>
      </w:r>
      <w:r>
        <w:rPr>
          <w:noProof/>
        </w:rPr>
        <w:t>78</w:t>
      </w:r>
      <w:r>
        <w:rPr>
          <w:noProof/>
        </w:rPr>
        <w:fldChar w:fldCharType="end"/>
      </w:r>
    </w:p>
    <w:p w14:paraId="7E4CBCFB" w14:textId="499CE002" w:rsidR="009F7A10" w:rsidRDefault="009F7A10">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_Toc136251988 \h </w:instrText>
      </w:r>
      <w:r>
        <w:rPr>
          <w:noProof/>
        </w:rPr>
      </w:r>
      <w:r>
        <w:rPr>
          <w:noProof/>
        </w:rPr>
        <w:fldChar w:fldCharType="separate"/>
      </w:r>
      <w:r>
        <w:rPr>
          <w:noProof/>
        </w:rPr>
        <w:t>79</w:t>
      </w:r>
      <w:r>
        <w:rPr>
          <w:noProof/>
        </w:rPr>
        <w:fldChar w:fldCharType="end"/>
      </w:r>
    </w:p>
    <w:p w14:paraId="60FAD468" w14:textId="3B7D74DB" w:rsidR="009F7A10" w:rsidRDefault="009F7A10">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_Toc136251989 \h </w:instrText>
      </w:r>
      <w:r>
        <w:rPr>
          <w:noProof/>
        </w:rPr>
      </w:r>
      <w:r>
        <w:rPr>
          <w:noProof/>
        </w:rPr>
        <w:fldChar w:fldCharType="separate"/>
      </w:r>
      <w:r>
        <w:rPr>
          <w:noProof/>
        </w:rPr>
        <w:t>79</w:t>
      </w:r>
      <w:r>
        <w:rPr>
          <w:noProof/>
        </w:rPr>
        <w:fldChar w:fldCharType="end"/>
      </w:r>
    </w:p>
    <w:p w14:paraId="11B370ED" w14:textId="4830048B" w:rsidR="009F7A10" w:rsidRDefault="009F7A10">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_Toc136251990 \h </w:instrText>
      </w:r>
      <w:r>
        <w:rPr>
          <w:noProof/>
        </w:rPr>
      </w:r>
      <w:r>
        <w:rPr>
          <w:noProof/>
        </w:rPr>
        <w:fldChar w:fldCharType="separate"/>
      </w:r>
      <w:r>
        <w:rPr>
          <w:noProof/>
        </w:rPr>
        <w:t>83</w:t>
      </w:r>
      <w:r>
        <w:rPr>
          <w:noProof/>
        </w:rPr>
        <w:fldChar w:fldCharType="end"/>
      </w:r>
    </w:p>
    <w:p w14:paraId="2BFFF117" w14:textId="57A9B83E" w:rsidR="009F7A10" w:rsidRDefault="009F7A10">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_Toc136251991 \h </w:instrText>
      </w:r>
      <w:r>
        <w:rPr>
          <w:noProof/>
        </w:rPr>
      </w:r>
      <w:r>
        <w:rPr>
          <w:noProof/>
        </w:rPr>
        <w:fldChar w:fldCharType="separate"/>
      </w:r>
      <w:r>
        <w:rPr>
          <w:noProof/>
        </w:rPr>
        <w:t>83</w:t>
      </w:r>
      <w:r>
        <w:rPr>
          <w:noProof/>
        </w:rPr>
        <w:fldChar w:fldCharType="end"/>
      </w:r>
    </w:p>
    <w:p w14:paraId="14D0D3A7" w14:textId="6F23D510" w:rsidR="009F7A10" w:rsidRDefault="009F7A10">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_Toc136251992 \h </w:instrText>
      </w:r>
      <w:r>
        <w:rPr>
          <w:noProof/>
        </w:rPr>
      </w:r>
      <w:r>
        <w:rPr>
          <w:noProof/>
        </w:rPr>
        <w:fldChar w:fldCharType="separate"/>
      </w:r>
      <w:r>
        <w:rPr>
          <w:noProof/>
        </w:rPr>
        <w:t>84</w:t>
      </w:r>
      <w:r>
        <w:rPr>
          <w:noProof/>
        </w:rPr>
        <w:fldChar w:fldCharType="end"/>
      </w:r>
    </w:p>
    <w:p w14:paraId="2A546E68" w14:textId="7AD6E8B2" w:rsidR="009F7A10" w:rsidRDefault="009F7A10">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_Toc136251993 \h </w:instrText>
      </w:r>
      <w:r>
        <w:rPr>
          <w:noProof/>
        </w:rPr>
      </w:r>
      <w:r>
        <w:rPr>
          <w:noProof/>
        </w:rPr>
        <w:fldChar w:fldCharType="separate"/>
      </w:r>
      <w:r>
        <w:rPr>
          <w:noProof/>
        </w:rPr>
        <w:t>84</w:t>
      </w:r>
      <w:r>
        <w:rPr>
          <w:noProof/>
        </w:rPr>
        <w:fldChar w:fldCharType="end"/>
      </w:r>
    </w:p>
    <w:p w14:paraId="041C633A" w14:textId="63711513" w:rsidR="009F7A10" w:rsidRDefault="009F7A10">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_Toc136251994 \h </w:instrText>
      </w:r>
      <w:r>
        <w:rPr>
          <w:noProof/>
        </w:rPr>
      </w:r>
      <w:r>
        <w:rPr>
          <w:noProof/>
        </w:rPr>
        <w:fldChar w:fldCharType="separate"/>
      </w:r>
      <w:r>
        <w:rPr>
          <w:noProof/>
        </w:rPr>
        <w:t>84</w:t>
      </w:r>
      <w:r>
        <w:rPr>
          <w:noProof/>
        </w:rPr>
        <w:fldChar w:fldCharType="end"/>
      </w:r>
    </w:p>
    <w:p w14:paraId="50175A92" w14:textId="0F1AC631"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_Toc136251995 \h </w:instrText>
      </w:r>
      <w:r>
        <w:rPr>
          <w:noProof/>
        </w:rPr>
      </w:r>
      <w:r>
        <w:rPr>
          <w:noProof/>
        </w:rPr>
        <w:fldChar w:fldCharType="separate"/>
      </w:r>
      <w:r>
        <w:rPr>
          <w:noProof/>
        </w:rPr>
        <w:t>84</w:t>
      </w:r>
      <w:r>
        <w:rPr>
          <w:noProof/>
        </w:rPr>
        <w:fldChar w:fldCharType="end"/>
      </w:r>
    </w:p>
    <w:p w14:paraId="2AFA7D37" w14:textId="5A4E7B80" w:rsidR="009F7A10" w:rsidRDefault="009F7A10">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_Toc136251996 \h </w:instrText>
      </w:r>
      <w:r>
        <w:rPr>
          <w:noProof/>
        </w:rPr>
      </w:r>
      <w:r>
        <w:rPr>
          <w:noProof/>
        </w:rPr>
        <w:fldChar w:fldCharType="separate"/>
      </w:r>
      <w:r>
        <w:rPr>
          <w:noProof/>
        </w:rPr>
        <w:t>84</w:t>
      </w:r>
      <w:r>
        <w:rPr>
          <w:noProof/>
        </w:rPr>
        <w:fldChar w:fldCharType="end"/>
      </w:r>
    </w:p>
    <w:p w14:paraId="66A26937" w14:textId="4426FFD3" w:rsidR="009F7A10" w:rsidRDefault="009F7A1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_Toc136251997 \h </w:instrText>
      </w:r>
      <w:r>
        <w:rPr>
          <w:noProof/>
        </w:rPr>
      </w:r>
      <w:r>
        <w:rPr>
          <w:noProof/>
        </w:rPr>
        <w:fldChar w:fldCharType="separate"/>
      </w:r>
      <w:r>
        <w:rPr>
          <w:noProof/>
        </w:rPr>
        <w:t>84</w:t>
      </w:r>
      <w:r>
        <w:rPr>
          <w:noProof/>
        </w:rPr>
        <w:fldChar w:fldCharType="end"/>
      </w:r>
    </w:p>
    <w:p w14:paraId="7FAB52B2" w14:textId="1A7262F7" w:rsidR="009F7A10" w:rsidRDefault="009F7A1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_Toc136251998 \h </w:instrText>
      </w:r>
      <w:r>
        <w:rPr>
          <w:noProof/>
        </w:rPr>
      </w:r>
      <w:r>
        <w:rPr>
          <w:noProof/>
        </w:rPr>
        <w:fldChar w:fldCharType="separate"/>
      </w:r>
      <w:r>
        <w:rPr>
          <w:noProof/>
        </w:rPr>
        <w:t>84</w:t>
      </w:r>
      <w:r>
        <w:rPr>
          <w:noProof/>
        </w:rPr>
        <w:fldChar w:fldCharType="end"/>
      </w:r>
    </w:p>
    <w:p w14:paraId="6A907032" w14:textId="579A763B" w:rsidR="009F7A10" w:rsidRDefault="009F7A1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_Toc136251999 \h </w:instrText>
      </w:r>
      <w:r>
        <w:rPr>
          <w:noProof/>
        </w:rPr>
      </w:r>
      <w:r>
        <w:rPr>
          <w:noProof/>
        </w:rPr>
        <w:fldChar w:fldCharType="separate"/>
      </w:r>
      <w:r>
        <w:rPr>
          <w:noProof/>
        </w:rPr>
        <w:t>84</w:t>
      </w:r>
      <w:r>
        <w:rPr>
          <w:noProof/>
        </w:rPr>
        <w:fldChar w:fldCharType="end"/>
      </w:r>
    </w:p>
    <w:p w14:paraId="422D1FFB" w14:textId="64962878" w:rsidR="009F7A10" w:rsidRDefault="009F7A10">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_Toc136252000 \h </w:instrText>
      </w:r>
      <w:r>
        <w:rPr>
          <w:noProof/>
        </w:rPr>
      </w:r>
      <w:r>
        <w:rPr>
          <w:noProof/>
        </w:rPr>
        <w:fldChar w:fldCharType="separate"/>
      </w:r>
      <w:r>
        <w:rPr>
          <w:noProof/>
        </w:rPr>
        <w:t>85</w:t>
      </w:r>
      <w:r>
        <w:rPr>
          <w:noProof/>
        </w:rPr>
        <w:fldChar w:fldCharType="end"/>
      </w:r>
    </w:p>
    <w:p w14:paraId="5830B6A6" w14:textId="34675D31" w:rsidR="009F7A10" w:rsidRDefault="009F7A1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_Toc136252001 \h </w:instrText>
      </w:r>
      <w:r>
        <w:rPr>
          <w:noProof/>
        </w:rPr>
      </w:r>
      <w:r>
        <w:rPr>
          <w:noProof/>
        </w:rPr>
        <w:fldChar w:fldCharType="separate"/>
      </w:r>
      <w:r>
        <w:rPr>
          <w:noProof/>
        </w:rPr>
        <w:t>86</w:t>
      </w:r>
      <w:r>
        <w:rPr>
          <w:noProof/>
        </w:rPr>
        <w:fldChar w:fldCharType="end"/>
      </w:r>
    </w:p>
    <w:p w14:paraId="5FDBEFAB" w14:textId="1CC9F3E3" w:rsidR="009F7A10" w:rsidRDefault="009F7A10">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_Toc136252002 \h </w:instrText>
      </w:r>
      <w:r>
        <w:rPr>
          <w:noProof/>
        </w:rPr>
      </w:r>
      <w:r>
        <w:rPr>
          <w:noProof/>
        </w:rPr>
        <w:fldChar w:fldCharType="separate"/>
      </w:r>
      <w:r>
        <w:rPr>
          <w:noProof/>
        </w:rPr>
        <w:t>86</w:t>
      </w:r>
      <w:r>
        <w:rPr>
          <w:noProof/>
        </w:rPr>
        <w:fldChar w:fldCharType="end"/>
      </w:r>
    </w:p>
    <w:p w14:paraId="13866C82" w14:textId="45C870BD" w:rsidR="009F7A10" w:rsidRDefault="009F7A10">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_Toc136252003 \h </w:instrText>
      </w:r>
      <w:r>
        <w:rPr>
          <w:noProof/>
        </w:rPr>
      </w:r>
      <w:r>
        <w:rPr>
          <w:noProof/>
        </w:rPr>
        <w:fldChar w:fldCharType="separate"/>
      </w:r>
      <w:r>
        <w:rPr>
          <w:noProof/>
        </w:rPr>
        <w:t>86</w:t>
      </w:r>
      <w:r>
        <w:rPr>
          <w:noProof/>
        </w:rPr>
        <w:fldChar w:fldCharType="end"/>
      </w:r>
    </w:p>
    <w:p w14:paraId="26FD7498" w14:textId="73AA0A85" w:rsidR="009F7A10" w:rsidRDefault="009F7A10">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_Toc136252004 \h </w:instrText>
      </w:r>
      <w:r>
        <w:rPr>
          <w:noProof/>
        </w:rPr>
      </w:r>
      <w:r>
        <w:rPr>
          <w:noProof/>
        </w:rPr>
        <w:fldChar w:fldCharType="separate"/>
      </w:r>
      <w:r>
        <w:rPr>
          <w:noProof/>
        </w:rPr>
        <w:t>87</w:t>
      </w:r>
      <w:r>
        <w:rPr>
          <w:noProof/>
        </w:rPr>
        <w:fldChar w:fldCharType="end"/>
      </w:r>
    </w:p>
    <w:p w14:paraId="646EBBFD" w14:textId="4DE0BAC4"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_Toc136252005 \h </w:instrText>
      </w:r>
      <w:r>
        <w:rPr>
          <w:noProof/>
        </w:rPr>
      </w:r>
      <w:r>
        <w:rPr>
          <w:noProof/>
        </w:rPr>
        <w:fldChar w:fldCharType="separate"/>
      </w:r>
      <w:r>
        <w:rPr>
          <w:noProof/>
        </w:rPr>
        <w:t>88</w:t>
      </w:r>
      <w:r>
        <w:rPr>
          <w:noProof/>
        </w:rPr>
        <w:fldChar w:fldCharType="end"/>
      </w:r>
    </w:p>
    <w:p w14:paraId="072ED1C6" w14:textId="4825AA29" w:rsidR="009F7A10" w:rsidRDefault="009F7A1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_Toc136252006 \h </w:instrText>
      </w:r>
      <w:r>
        <w:rPr>
          <w:noProof/>
        </w:rPr>
      </w:r>
      <w:r>
        <w:rPr>
          <w:noProof/>
        </w:rPr>
        <w:fldChar w:fldCharType="separate"/>
      </w:r>
      <w:r>
        <w:rPr>
          <w:noProof/>
        </w:rPr>
        <w:t>88</w:t>
      </w:r>
      <w:r>
        <w:rPr>
          <w:noProof/>
        </w:rPr>
        <w:fldChar w:fldCharType="end"/>
      </w:r>
    </w:p>
    <w:p w14:paraId="2A324BE2" w14:textId="045BFCBB" w:rsidR="009F7A10" w:rsidRDefault="009F7A1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_Toc136252007 \h </w:instrText>
      </w:r>
      <w:r>
        <w:rPr>
          <w:noProof/>
        </w:rPr>
      </w:r>
      <w:r>
        <w:rPr>
          <w:noProof/>
        </w:rPr>
        <w:fldChar w:fldCharType="separate"/>
      </w:r>
      <w:r>
        <w:rPr>
          <w:noProof/>
        </w:rPr>
        <w:t>88</w:t>
      </w:r>
      <w:r>
        <w:rPr>
          <w:noProof/>
        </w:rPr>
        <w:fldChar w:fldCharType="end"/>
      </w:r>
    </w:p>
    <w:p w14:paraId="6695E45B" w14:textId="00177570" w:rsidR="009F7A10" w:rsidRDefault="009F7A10">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_Toc136252008 \h </w:instrText>
      </w:r>
      <w:r>
        <w:rPr>
          <w:noProof/>
        </w:rPr>
      </w:r>
      <w:r>
        <w:rPr>
          <w:noProof/>
        </w:rPr>
        <w:fldChar w:fldCharType="separate"/>
      </w:r>
      <w:r>
        <w:rPr>
          <w:noProof/>
        </w:rPr>
        <w:t>90</w:t>
      </w:r>
      <w:r>
        <w:rPr>
          <w:noProof/>
        </w:rPr>
        <w:fldChar w:fldCharType="end"/>
      </w:r>
    </w:p>
    <w:p w14:paraId="1F666D4C" w14:textId="24D24A11" w:rsidR="009F7A10" w:rsidRDefault="009F7A10">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_Toc136252009 \h </w:instrText>
      </w:r>
      <w:r>
        <w:rPr>
          <w:noProof/>
        </w:rPr>
      </w:r>
      <w:r>
        <w:rPr>
          <w:noProof/>
        </w:rPr>
        <w:fldChar w:fldCharType="separate"/>
      </w:r>
      <w:r>
        <w:rPr>
          <w:noProof/>
        </w:rPr>
        <w:t>90</w:t>
      </w:r>
      <w:r>
        <w:rPr>
          <w:noProof/>
        </w:rPr>
        <w:fldChar w:fldCharType="end"/>
      </w:r>
    </w:p>
    <w:p w14:paraId="377BC836" w14:textId="739EDD8F"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_Toc136252010 \h </w:instrText>
      </w:r>
      <w:r>
        <w:rPr>
          <w:noProof/>
        </w:rPr>
      </w:r>
      <w:r>
        <w:rPr>
          <w:noProof/>
        </w:rPr>
        <w:fldChar w:fldCharType="separate"/>
      </w:r>
      <w:r>
        <w:rPr>
          <w:noProof/>
        </w:rPr>
        <w:t>91</w:t>
      </w:r>
      <w:r>
        <w:rPr>
          <w:noProof/>
        </w:rPr>
        <w:fldChar w:fldCharType="end"/>
      </w:r>
    </w:p>
    <w:p w14:paraId="22BCA406" w14:textId="031E4044" w:rsidR="009F7A10" w:rsidRDefault="009F7A10">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_Toc136252011 \h </w:instrText>
      </w:r>
      <w:r>
        <w:rPr>
          <w:noProof/>
        </w:rPr>
      </w:r>
      <w:r>
        <w:rPr>
          <w:noProof/>
        </w:rPr>
        <w:fldChar w:fldCharType="separate"/>
      </w:r>
      <w:r>
        <w:rPr>
          <w:noProof/>
        </w:rPr>
        <w:t>91</w:t>
      </w:r>
      <w:r>
        <w:rPr>
          <w:noProof/>
        </w:rPr>
        <w:fldChar w:fldCharType="end"/>
      </w:r>
    </w:p>
    <w:p w14:paraId="39ED3CF1" w14:textId="3EEA6AC5" w:rsidR="009F7A10" w:rsidRDefault="009F7A10">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_Toc136252012 \h </w:instrText>
      </w:r>
      <w:r>
        <w:rPr>
          <w:noProof/>
        </w:rPr>
      </w:r>
      <w:r>
        <w:rPr>
          <w:noProof/>
        </w:rPr>
        <w:fldChar w:fldCharType="separate"/>
      </w:r>
      <w:r>
        <w:rPr>
          <w:noProof/>
        </w:rPr>
        <w:t>91</w:t>
      </w:r>
      <w:r>
        <w:rPr>
          <w:noProof/>
        </w:rPr>
        <w:fldChar w:fldCharType="end"/>
      </w:r>
    </w:p>
    <w:p w14:paraId="5D47BD52" w14:textId="60F5C19D" w:rsidR="009F7A10" w:rsidRDefault="009F7A10">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_Toc136252013 \h </w:instrText>
      </w:r>
      <w:r>
        <w:rPr>
          <w:noProof/>
        </w:rPr>
      </w:r>
      <w:r>
        <w:rPr>
          <w:noProof/>
        </w:rPr>
        <w:fldChar w:fldCharType="separate"/>
      </w:r>
      <w:r>
        <w:rPr>
          <w:noProof/>
        </w:rPr>
        <w:t>91</w:t>
      </w:r>
      <w:r>
        <w:rPr>
          <w:noProof/>
        </w:rPr>
        <w:fldChar w:fldCharType="end"/>
      </w:r>
    </w:p>
    <w:p w14:paraId="2436CF7A" w14:textId="6EAA372F" w:rsidR="009F7A10" w:rsidRDefault="009F7A10">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_Toc136252014 \h </w:instrText>
      </w:r>
      <w:r>
        <w:rPr>
          <w:noProof/>
        </w:rPr>
      </w:r>
      <w:r>
        <w:rPr>
          <w:noProof/>
        </w:rPr>
        <w:fldChar w:fldCharType="separate"/>
      </w:r>
      <w:r>
        <w:rPr>
          <w:noProof/>
        </w:rPr>
        <w:t>92</w:t>
      </w:r>
      <w:r>
        <w:rPr>
          <w:noProof/>
        </w:rPr>
        <w:fldChar w:fldCharType="end"/>
      </w:r>
    </w:p>
    <w:p w14:paraId="65C2493E" w14:textId="4373D38A" w:rsidR="009F7A10" w:rsidRDefault="009F7A10">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_Toc136252015 \h </w:instrText>
      </w:r>
      <w:r>
        <w:rPr>
          <w:noProof/>
        </w:rPr>
      </w:r>
      <w:r>
        <w:rPr>
          <w:noProof/>
        </w:rPr>
        <w:fldChar w:fldCharType="separate"/>
      </w:r>
      <w:r>
        <w:rPr>
          <w:noProof/>
        </w:rPr>
        <w:t>92</w:t>
      </w:r>
      <w:r>
        <w:rPr>
          <w:noProof/>
        </w:rPr>
        <w:fldChar w:fldCharType="end"/>
      </w:r>
    </w:p>
    <w:p w14:paraId="6980CC21" w14:textId="7EEEA071" w:rsidR="009F7A10" w:rsidRDefault="009F7A10">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_Toc136252016 \h </w:instrText>
      </w:r>
      <w:r>
        <w:rPr>
          <w:noProof/>
        </w:rPr>
      </w:r>
      <w:r>
        <w:rPr>
          <w:noProof/>
        </w:rPr>
        <w:fldChar w:fldCharType="separate"/>
      </w:r>
      <w:r>
        <w:rPr>
          <w:noProof/>
        </w:rPr>
        <w:t>93</w:t>
      </w:r>
      <w:r>
        <w:rPr>
          <w:noProof/>
        </w:rPr>
        <w:fldChar w:fldCharType="end"/>
      </w:r>
    </w:p>
    <w:p w14:paraId="0D23EA74" w14:textId="5831702B" w:rsidR="009F7A10" w:rsidRDefault="009F7A10">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_Toc136252017 \h </w:instrText>
      </w:r>
      <w:r>
        <w:rPr>
          <w:noProof/>
        </w:rPr>
      </w:r>
      <w:r>
        <w:rPr>
          <w:noProof/>
        </w:rPr>
        <w:fldChar w:fldCharType="separate"/>
      </w:r>
      <w:r>
        <w:rPr>
          <w:noProof/>
        </w:rPr>
        <w:t>93</w:t>
      </w:r>
      <w:r>
        <w:rPr>
          <w:noProof/>
        </w:rPr>
        <w:fldChar w:fldCharType="end"/>
      </w:r>
    </w:p>
    <w:p w14:paraId="35E61D29" w14:textId="3F8C2ACE"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_Toc136252018 \h </w:instrText>
      </w:r>
      <w:r>
        <w:rPr>
          <w:noProof/>
        </w:rPr>
      </w:r>
      <w:r>
        <w:rPr>
          <w:noProof/>
        </w:rPr>
        <w:fldChar w:fldCharType="separate"/>
      </w:r>
      <w:r>
        <w:rPr>
          <w:noProof/>
        </w:rPr>
        <w:t>93</w:t>
      </w:r>
      <w:r>
        <w:rPr>
          <w:noProof/>
        </w:rPr>
        <w:fldChar w:fldCharType="end"/>
      </w:r>
    </w:p>
    <w:p w14:paraId="57F99080" w14:textId="6F404C23" w:rsidR="009F7A10" w:rsidRDefault="009F7A10">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_Toc136252019 \h </w:instrText>
      </w:r>
      <w:r>
        <w:rPr>
          <w:noProof/>
        </w:rPr>
      </w:r>
      <w:r>
        <w:rPr>
          <w:noProof/>
        </w:rPr>
        <w:fldChar w:fldCharType="separate"/>
      </w:r>
      <w:r>
        <w:rPr>
          <w:noProof/>
        </w:rPr>
        <w:t>93</w:t>
      </w:r>
      <w:r>
        <w:rPr>
          <w:noProof/>
        </w:rPr>
        <w:fldChar w:fldCharType="end"/>
      </w:r>
    </w:p>
    <w:p w14:paraId="1C2959D7" w14:textId="3D254EF7" w:rsidR="009F7A10" w:rsidRDefault="009F7A1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_Toc136252020 \h </w:instrText>
      </w:r>
      <w:r>
        <w:rPr>
          <w:noProof/>
        </w:rPr>
      </w:r>
      <w:r>
        <w:rPr>
          <w:noProof/>
        </w:rPr>
        <w:fldChar w:fldCharType="separate"/>
      </w:r>
      <w:r>
        <w:rPr>
          <w:noProof/>
        </w:rPr>
        <w:t>93</w:t>
      </w:r>
      <w:r>
        <w:rPr>
          <w:noProof/>
        </w:rPr>
        <w:fldChar w:fldCharType="end"/>
      </w:r>
    </w:p>
    <w:p w14:paraId="796850B0" w14:textId="06679A5A" w:rsidR="009F7A10" w:rsidRDefault="009F7A1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_Toc136252021 \h </w:instrText>
      </w:r>
      <w:r>
        <w:rPr>
          <w:noProof/>
        </w:rPr>
      </w:r>
      <w:r>
        <w:rPr>
          <w:noProof/>
        </w:rPr>
        <w:fldChar w:fldCharType="separate"/>
      </w:r>
      <w:r>
        <w:rPr>
          <w:noProof/>
        </w:rPr>
        <w:t>94</w:t>
      </w:r>
      <w:r>
        <w:rPr>
          <w:noProof/>
        </w:rPr>
        <w:fldChar w:fldCharType="end"/>
      </w:r>
    </w:p>
    <w:p w14:paraId="31EC69FF" w14:textId="2E8A6597" w:rsidR="009F7A10" w:rsidRDefault="009F7A10">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_Toc136252022 \h </w:instrText>
      </w:r>
      <w:r>
        <w:rPr>
          <w:noProof/>
        </w:rPr>
      </w:r>
      <w:r>
        <w:rPr>
          <w:noProof/>
        </w:rPr>
        <w:fldChar w:fldCharType="separate"/>
      </w:r>
      <w:r>
        <w:rPr>
          <w:noProof/>
        </w:rPr>
        <w:t>94</w:t>
      </w:r>
      <w:r>
        <w:rPr>
          <w:noProof/>
        </w:rPr>
        <w:fldChar w:fldCharType="end"/>
      </w:r>
    </w:p>
    <w:p w14:paraId="55AB316E" w14:textId="1BFA9971" w:rsidR="009F7A10" w:rsidRDefault="009F7A10">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_Toc136252023 \h </w:instrText>
      </w:r>
      <w:r>
        <w:rPr>
          <w:noProof/>
        </w:rPr>
      </w:r>
      <w:r>
        <w:rPr>
          <w:noProof/>
        </w:rPr>
        <w:fldChar w:fldCharType="separate"/>
      </w:r>
      <w:r>
        <w:rPr>
          <w:noProof/>
        </w:rPr>
        <w:t>95</w:t>
      </w:r>
      <w:r>
        <w:rPr>
          <w:noProof/>
        </w:rPr>
        <w:fldChar w:fldCharType="end"/>
      </w:r>
    </w:p>
    <w:p w14:paraId="239421FA" w14:textId="0DBAE6FA" w:rsidR="009F7A10" w:rsidRDefault="009F7A10">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_Toc136252024 \h </w:instrText>
      </w:r>
      <w:r>
        <w:rPr>
          <w:noProof/>
        </w:rPr>
      </w:r>
      <w:r>
        <w:rPr>
          <w:noProof/>
        </w:rPr>
        <w:fldChar w:fldCharType="separate"/>
      </w:r>
      <w:r>
        <w:rPr>
          <w:noProof/>
        </w:rPr>
        <w:t>95</w:t>
      </w:r>
      <w:r>
        <w:rPr>
          <w:noProof/>
        </w:rPr>
        <w:fldChar w:fldCharType="end"/>
      </w:r>
    </w:p>
    <w:p w14:paraId="04E84592" w14:textId="5F90FCA0" w:rsidR="009F7A10" w:rsidRDefault="009F7A10">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_Toc136252025 \h </w:instrText>
      </w:r>
      <w:r>
        <w:rPr>
          <w:noProof/>
        </w:rPr>
      </w:r>
      <w:r>
        <w:rPr>
          <w:noProof/>
        </w:rPr>
        <w:fldChar w:fldCharType="separate"/>
      </w:r>
      <w:r>
        <w:rPr>
          <w:noProof/>
        </w:rPr>
        <w:t>96</w:t>
      </w:r>
      <w:r>
        <w:rPr>
          <w:noProof/>
        </w:rPr>
        <w:fldChar w:fldCharType="end"/>
      </w:r>
    </w:p>
    <w:p w14:paraId="5DC1AC08" w14:textId="40381106" w:rsidR="009F7A10" w:rsidRDefault="009F7A10">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_Toc136252026 \h </w:instrText>
      </w:r>
      <w:r>
        <w:rPr>
          <w:noProof/>
        </w:rPr>
      </w:r>
      <w:r>
        <w:rPr>
          <w:noProof/>
        </w:rPr>
        <w:fldChar w:fldCharType="separate"/>
      </w:r>
      <w:r>
        <w:rPr>
          <w:noProof/>
        </w:rPr>
        <w:t>96</w:t>
      </w:r>
      <w:r>
        <w:rPr>
          <w:noProof/>
        </w:rPr>
        <w:fldChar w:fldCharType="end"/>
      </w:r>
    </w:p>
    <w:p w14:paraId="69F19F5F" w14:textId="4456F2C3"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_Toc136252027 \h </w:instrText>
      </w:r>
      <w:r>
        <w:rPr>
          <w:noProof/>
        </w:rPr>
      </w:r>
      <w:r>
        <w:rPr>
          <w:noProof/>
        </w:rPr>
        <w:fldChar w:fldCharType="separate"/>
      </w:r>
      <w:r>
        <w:rPr>
          <w:noProof/>
        </w:rPr>
        <w:t>96</w:t>
      </w:r>
      <w:r>
        <w:rPr>
          <w:noProof/>
        </w:rPr>
        <w:fldChar w:fldCharType="end"/>
      </w:r>
    </w:p>
    <w:p w14:paraId="757BF200" w14:textId="16BE5030" w:rsidR="009F7A10" w:rsidRDefault="009F7A10">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_Toc136252028 \h </w:instrText>
      </w:r>
      <w:r>
        <w:rPr>
          <w:noProof/>
        </w:rPr>
      </w:r>
      <w:r>
        <w:rPr>
          <w:noProof/>
        </w:rPr>
        <w:fldChar w:fldCharType="separate"/>
      </w:r>
      <w:r>
        <w:rPr>
          <w:noProof/>
        </w:rPr>
        <w:t>96</w:t>
      </w:r>
      <w:r>
        <w:rPr>
          <w:noProof/>
        </w:rPr>
        <w:fldChar w:fldCharType="end"/>
      </w:r>
    </w:p>
    <w:p w14:paraId="2EFFD8D2" w14:textId="6C5540FD" w:rsidR="009F7A10" w:rsidRDefault="009F7A10">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_Toc136252029 \h </w:instrText>
      </w:r>
      <w:r>
        <w:rPr>
          <w:noProof/>
        </w:rPr>
      </w:r>
      <w:r>
        <w:rPr>
          <w:noProof/>
        </w:rPr>
        <w:fldChar w:fldCharType="separate"/>
      </w:r>
      <w:r>
        <w:rPr>
          <w:noProof/>
        </w:rPr>
        <w:t>96</w:t>
      </w:r>
      <w:r>
        <w:rPr>
          <w:noProof/>
        </w:rPr>
        <w:fldChar w:fldCharType="end"/>
      </w:r>
    </w:p>
    <w:p w14:paraId="282DBCA5" w14:textId="2742DD34" w:rsidR="009F7A10" w:rsidRDefault="009F7A10">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_Toc136252030 \h </w:instrText>
      </w:r>
      <w:r>
        <w:rPr>
          <w:noProof/>
        </w:rPr>
      </w:r>
      <w:r>
        <w:rPr>
          <w:noProof/>
        </w:rPr>
        <w:fldChar w:fldCharType="separate"/>
      </w:r>
      <w:r>
        <w:rPr>
          <w:noProof/>
        </w:rPr>
        <w:t>96</w:t>
      </w:r>
      <w:r>
        <w:rPr>
          <w:noProof/>
        </w:rPr>
        <w:fldChar w:fldCharType="end"/>
      </w:r>
    </w:p>
    <w:p w14:paraId="7DAABCEF" w14:textId="6FE13819" w:rsidR="009F7A10" w:rsidRDefault="009F7A10">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_Toc136252031 \h </w:instrText>
      </w:r>
      <w:r>
        <w:rPr>
          <w:noProof/>
        </w:rPr>
      </w:r>
      <w:r>
        <w:rPr>
          <w:noProof/>
        </w:rPr>
        <w:fldChar w:fldCharType="separate"/>
      </w:r>
      <w:r>
        <w:rPr>
          <w:noProof/>
        </w:rPr>
        <w:t>97</w:t>
      </w:r>
      <w:r>
        <w:rPr>
          <w:noProof/>
        </w:rPr>
        <w:fldChar w:fldCharType="end"/>
      </w:r>
    </w:p>
    <w:p w14:paraId="1A1F2978" w14:textId="18BDEAE7"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_Toc136252032 \h </w:instrText>
      </w:r>
      <w:r>
        <w:rPr>
          <w:noProof/>
        </w:rPr>
      </w:r>
      <w:r>
        <w:rPr>
          <w:noProof/>
        </w:rPr>
        <w:fldChar w:fldCharType="separate"/>
      </w:r>
      <w:r>
        <w:rPr>
          <w:noProof/>
        </w:rPr>
        <w:t>97</w:t>
      </w:r>
      <w:r>
        <w:rPr>
          <w:noProof/>
        </w:rPr>
        <w:fldChar w:fldCharType="end"/>
      </w:r>
    </w:p>
    <w:p w14:paraId="388691D3" w14:textId="2FB81818" w:rsidR="009F7A10" w:rsidRDefault="009F7A10">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_Toc136252033 \h </w:instrText>
      </w:r>
      <w:r>
        <w:rPr>
          <w:noProof/>
        </w:rPr>
      </w:r>
      <w:r>
        <w:rPr>
          <w:noProof/>
        </w:rPr>
        <w:fldChar w:fldCharType="separate"/>
      </w:r>
      <w:r>
        <w:rPr>
          <w:noProof/>
        </w:rPr>
        <w:t>97</w:t>
      </w:r>
      <w:r>
        <w:rPr>
          <w:noProof/>
        </w:rPr>
        <w:fldChar w:fldCharType="end"/>
      </w:r>
    </w:p>
    <w:p w14:paraId="1D950C18" w14:textId="5E1494A2" w:rsidR="009F7A10" w:rsidRDefault="009F7A10">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_Toc136252034 \h </w:instrText>
      </w:r>
      <w:r>
        <w:rPr>
          <w:noProof/>
        </w:rPr>
      </w:r>
      <w:r>
        <w:rPr>
          <w:noProof/>
        </w:rPr>
        <w:fldChar w:fldCharType="separate"/>
      </w:r>
      <w:r>
        <w:rPr>
          <w:noProof/>
        </w:rPr>
        <w:t>98</w:t>
      </w:r>
      <w:r>
        <w:rPr>
          <w:noProof/>
        </w:rPr>
        <w:fldChar w:fldCharType="end"/>
      </w:r>
    </w:p>
    <w:p w14:paraId="79FDB049" w14:textId="4802A83A" w:rsidR="009F7A10" w:rsidRDefault="009F7A10">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_Toc136252035 \h </w:instrText>
      </w:r>
      <w:r>
        <w:rPr>
          <w:noProof/>
        </w:rPr>
      </w:r>
      <w:r>
        <w:rPr>
          <w:noProof/>
        </w:rPr>
        <w:fldChar w:fldCharType="separate"/>
      </w:r>
      <w:r>
        <w:rPr>
          <w:noProof/>
        </w:rPr>
        <w:t>98</w:t>
      </w:r>
      <w:r>
        <w:rPr>
          <w:noProof/>
        </w:rPr>
        <w:fldChar w:fldCharType="end"/>
      </w:r>
    </w:p>
    <w:p w14:paraId="1460C9DF" w14:textId="234BCC8A" w:rsidR="009F7A10" w:rsidRDefault="009F7A10">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_Toc136252036 \h </w:instrText>
      </w:r>
      <w:r>
        <w:rPr>
          <w:noProof/>
        </w:rPr>
      </w:r>
      <w:r>
        <w:rPr>
          <w:noProof/>
        </w:rPr>
        <w:fldChar w:fldCharType="separate"/>
      </w:r>
      <w:r>
        <w:rPr>
          <w:noProof/>
        </w:rPr>
        <w:t>98</w:t>
      </w:r>
      <w:r>
        <w:rPr>
          <w:noProof/>
        </w:rPr>
        <w:fldChar w:fldCharType="end"/>
      </w:r>
    </w:p>
    <w:p w14:paraId="602D3279" w14:textId="52440DCF" w:rsidR="009F7A10" w:rsidRDefault="009F7A10">
      <w:pPr>
        <w:pStyle w:val="TOC4"/>
        <w:rPr>
          <w:rFonts w:asciiTheme="minorHAnsi" w:eastAsiaTheme="minorEastAsia" w:hAnsiTheme="minorHAnsi" w:cstheme="minorBidi"/>
          <w:noProof/>
          <w:sz w:val="22"/>
          <w:szCs w:val="22"/>
          <w:lang w:eastAsia="en-GB"/>
        </w:rPr>
      </w:pPr>
      <w:r>
        <w:rPr>
          <w:noProof/>
          <w:lang w:eastAsia="zh-CN"/>
        </w:rPr>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_Toc136252037 \h </w:instrText>
      </w:r>
      <w:r>
        <w:rPr>
          <w:noProof/>
        </w:rPr>
      </w:r>
      <w:r>
        <w:rPr>
          <w:noProof/>
        </w:rPr>
        <w:fldChar w:fldCharType="separate"/>
      </w:r>
      <w:r>
        <w:rPr>
          <w:noProof/>
        </w:rPr>
        <w:t>98</w:t>
      </w:r>
      <w:r>
        <w:rPr>
          <w:noProof/>
        </w:rPr>
        <w:fldChar w:fldCharType="end"/>
      </w:r>
    </w:p>
    <w:p w14:paraId="40F62A38" w14:textId="555B64DC" w:rsidR="009F7A10" w:rsidRDefault="009F7A10">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_Toc136252038 \h </w:instrText>
      </w:r>
      <w:r>
        <w:rPr>
          <w:noProof/>
        </w:rPr>
      </w:r>
      <w:r>
        <w:rPr>
          <w:noProof/>
        </w:rPr>
        <w:fldChar w:fldCharType="separate"/>
      </w:r>
      <w:r>
        <w:rPr>
          <w:noProof/>
        </w:rPr>
        <w:t>98</w:t>
      </w:r>
      <w:r>
        <w:rPr>
          <w:noProof/>
        </w:rPr>
        <w:fldChar w:fldCharType="end"/>
      </w:r>
    </w:p>
    <w:p w14:paraId="3EBE6D27" w14:textId="0F6F0BA7" w:rsidR="009F7A10" w:rsidRDefault="009F7A10">
      <w:pPr>
        <w:pStyle w:val="TOC4"/>
        <w:rPr>
          <w:rFonts w:asciiTheme="minorHAnsi" w:eastAsiaTheme="minorEastAsia" w:hAnsiTheme="minorHAnsi" w:cstheme="minorBidi"/>
          <w:noProof/>
          <w:sz w:val="22"/>
          <w:szCs w:val="22"/>
          <w:lang w:eastAsia="en-GB"/>
        </w:rPr>
      </w:pPr>
      <w:r>
        <w:rPr>
          <w:noProof/>
          <w:lang w:eastAsia="zh-CN"/>
        </w:rPr>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_Toc136252039 \h </w:instrText>
      </w:r>
      <w:r>
        <w:rPr>
          <w:noProof/>
        </w:rPr>
      </w:r>
      <w:r>
        <w:rPr>
          <w:noProof/>
        </w:rPr>
        <w:fldChar w:fldCharType="separate"/>
      </w:r>
      <w:r>
        <w:rPr>
          <w:noProof/>
        </w:rPr>
        <w:t>100</w:t>
      </w:r>
      <w:r>
        <w:rPr>
          <w:noProof/>
        </w:rPr>
        <w:fldChar w:fldCharType="end"/>
      </w:r>
    </w:p>
    <w:p w14:paraId="2A6E3D99" w14:textId="1AF72F28" w:rsidR="009F7A10" w:rsidRDefault="009F7A10">
      <w:pPr>
        <w:pStyle w:val="TOC4"/>
        <w:rPr>
          <w:rFonts w:asciiTheme="minorHAnsi" w:eastAsiaTheme="minorEastAsia" w:hAnsiTheme="minorHAnsi" w:cstheme="minorBidi"/>
          <w:noProof/>
          <w:sz w:val="22"/>
          <w:szCs w:val="22"/>
          <w:lang w:eastAsia="en-GB"/>
        </w:rPr>
      </w:pPr>
      <w:r>
        <w:rPr>
          <w:noProof/>
          <w:lang w:eastAsia="zh-CN"/>
        </w:rPr>
        <w:lastRenderedPageBreak/>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_Toc136252040 \h </w:instrText>
      </w:r>
      <w:r>
        <w:rPr>
          <w:noProof/>
        </w:rPr>
      </w:r>
      <w:r>
        <w:rPr>
          <w:noProof/>
        </w:rPr>
        <w:fldChar w:fldCharType="separate"/>
      </w:r>
      <w:r>
        <w:rPr>
          <w:noProof/>
        </w:rPr>
        <w:t>100</w:t>
      </w:r>
      <w:r>
        <w:rPr>
          <w:noProof/>
        </w:rPr>
        <w:fldChar w:fldCharType="end"/>
      </w:r>
    </w:p>
    <w:p w14:paraId="623DD48C" w14:textId="5794E894" w:rsidR="009F7A10" w:rsidRDefault="009F7A10">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_Toc136252041 \h </w:instrText>
      </w:r>
      <w:r>
        <w:rPr>
          <w:noProof/>
        </w:rPr>
      </w:r>
      <w:r>
        <w:rPr>
          <w:noProof/>
        </w:rPr>
        <w:fldChar w:fldCharType="separate"/>
      </w:r>
      <w:r>
        <w:rPr>
          <w:noProof/>
        </w:rPr>
        <w:t>101</w:t>
      </w:r>
      <w:r>
        <w:rPr>
          <w:noProof/>
        </w:rPr>
        <w:fldChar w:fldCharType="end"/>
      </w:r>
    </w:p>
    <w:p w14:paraId="790FE103" w14:textId="22CF390D" w:rsidR="009F7A10" w:rsidRDefault="009F7A10">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_Toc136252042 \h </w:instrText>
      </w:r>
      <w:r>
        <w:rPr>
          <w:noProof/>
        </w:rPr>
      </w:r>
      <w:r>
        <w:rPr>
          <w:noProof/>
        </w:rPr>
        <w:fldChar w:fldCharType="separate"/>
      </w:r>
      <w:r>
        <w:rPr>
          <w:noProof/>
        </w:rPr>
        <w:t>101</w:t>
      </w:r>
      <w:r>
        <w:rPr>
          <w:noProof/>
        </w:rPr>
        <w:fldChar w:fldCharType="end"/>
      </w:r>
    </w:p>
    <w:p w14:paraId="71382E57" w14:textId="65C4021B" w:rsidR="009F7A10" w:rsidRDefault="009F7A10">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_Toc136252043 \h </w:instrText>
      </w:r>
      <w:r>
        <w:rPr>
          <w:noProof/>
        </w:rPr>
      </w:r>
      <w:r>
        <w:rPr>
          <w:noProof/>
        </w:rPr>
        <w:fldChar w:fldCharType="separate"/>
      </w:r>
      <w:r>
        <w:rPr>
          <w:noProof/>
        </w:rPr>
        <w:t>101</w:t>
      </w:r>
      <w:r>
        <w:rPr>
          <w:noProof/>
        </w:rPr>
        <w:fldChar w:fldCharType="end"/>
      </w:r>
    </w:p>
    <w:p w14:paraId="1356C25C" w14:textId="2734538A" w:rsidR="009F7A10" w:rsidRDefault="009F7A10">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_Toc136252044 \h </w:instrText>
      </w:r>
      <w:r>
        <w:rPr>
          <w:noProof/>
        </w:rPr>
      </w:r>
      <w:r>
        <w:rPr>
          <w:noProof/>
        </w:rPr>
        <w:fldChar w:fldCharType="separate"/>
      </w:r>
      <w:r>
        <w:rPr>
          <w:noProof/>
        </w:rPr>
        <w:t>101</w:t>
      </w:r>
      <w:r>
        <w:rPr>
          <w:noProof/>
        </w:rPr>
        <w:fldChar w:fldCharType="end"/>
      </w:r>
    </w:p>
    <w:p w14:paraId="026AF58E" w14:textId="01D7E2E2" w:rsidR="009F7A10" w:rsidRDefault="009F7A10">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_Toc136252045 \h </w:instrText>
      </w:r>
      <w:r>
        <w:rPr>
          <w:noProof/>
        </w:rPr>
      </w:r>
      <w:r>
        <w:rPr>
          <w:noProof/>
        </w:rPr>
        <w:fldChar w:fldCharType="separate"/>
      </w:r>
      <w:r>
        <w:rPr>
          <w:noProof/>
        </w:rPr>
        <w:t>101</w:t>
      </w:r>
      <w:r>
        <w:rPr>
          <w:noProof/>
        </w:rPr>
        <w:fldChar w:fldCharType="end"/>
      </w:r>
    </w:p>
    <w:p w14:paraId="5C5AE98E" w14:textId="35083F9E" w:rsidR="009F7A10" w:rsidRDefault="009F7A10">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_Toc136252046 \h </w:instrText>
      </w:r>
      <w:r>
        <w:rPr>
          <w:noProof/>
        </w:rPr>
      </w:r>
      <w:r>
        <w:rPr>
          <w:noProof/>
        </w:rPr>
        <w:fldChar w:fldCharType="separate"/>
      </w:r>
      <w:r>
        <w:rPr>
          <w:noProof/>
        </w:rPr>
        <w:t>101</w:t>
      </w:r>
      <w:r>
        <w:rPr>
          <w:noProof/>
        </w:rPr>
        <w:fldChar w:fldCharType="end"/>
      </w:r>
    </w:p>
    <w:p w14:paraId="26BEC36F" w14:textId="0C4D309F" w:rsidR="009F7A10" w:rsidRDefault="009F7A10">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_Toc136252047 \h </w:instrText>
      </w:r>
      <w:r>
        <w:rPr>
          <w:noProof/>
        </w:rPr>
      </w:r>
      <w:r>
        <w:rPr>
          <w:noProof/>
        </w:rPr>
        <w:fldChar w:fldCharType="separate"/>
      </w:r>
      <w:r>
        <w:rPr>
          <w:noProof/>
        </w:rPr>
        <w:t>101</w:t>
      </w:r>
      <w:r>
        <w:rPr>
          <w:noProof/>
        </w:rPr>
        <w:fldChar w:fldCharType="end"/>
      </w:r>
    </w:p>
    <w:p w14:paraId="7F5C3171" w14:textId="2EB0C3F0" w:rsidR="009F7A10" w:rsidRDefault="009F7A10">
      <w:pPr>
        <w:pStyle w:val="TOC4"/>
        <w:rPr>
          <w:rFonts w:asciiTheme="minorHAnsi" w:eastAsiaTheme="minorEastAsia" w:hAnsiTheme="minorHAnsi" w:cstheme="minorBidi"/>
          <w:noProof/>
          <w:sz w:val="22"/>
          <w:szCs w:val="22"/>
          <w:lang w:eastAsia="en-GB"/>
        </w:rPr>
      </w:pPr>
      <w:r w:rsidRPr="00CA1DE4">
        <w:rPr>
          <w:noProof/>
          <w:lang w:val="en-US" w:eastAsia="zh-CN"/>
        </w:rPr>
        <w:t>6.10.3.3</w:t>
      </w:r>
      <w:r>
        <w:rPr>
          <w:rFonts w:asciiTheme="minorHAnsi" w:eastAsiaTheme="minorEastAsia" w:hAnsiTheme="minorHAnsi" w:cstheme="minorBidi"/>
          <w:noProof/>
          <w:sz w:val="22"/>
          <w:szCs w:val="22"/>
          <w:lang w:eastAsia="en-GB"/>
        </w:rPr>
        <w:tab/>
      </w:r>
      <w:r w:rsidRPr="00CA1DE4">
        <w:rPr>
          <w:noProof/>
          <w:lang w:val="en-US" w:eastAsia="zh-CN"/>
        </w:rPr>
        <w:t>Notifications corresponding to default notification subscriptions</w:t>
      </w:r>
      <w:r>
        <w:rPr>
          <w:noProof/>
        </w:rPr>
        <w:tab/>
      </w:r>
      <w:r>
        <w:rPr>
          <w:noProof/>
        </w:rPr>
        <w:fldChar w:fldCharType="begin" w:fldLock="1"/>
      </w:r>
      <w:r>
        <w:rPr>
          <w:noProof/>
        </w:rPr>
        <w:instrText xml:space="preserve"> PAGEREF _Toc136252048 \h </w:instrText>
      </w:r>
      <w:r>
        <w:rPr>
          <w:noProof/>
        </w:rPr>
      </w:r>
      <w:r>
        <w:rPr>
          <w:noProof/>
        </w:rPr>
        <w:fldChar w:fldCharType="separate"/>
      </w:r>
      <w:r>
        <w:rPr>
          <w:noProof/>
        </w:rPr>
        <w:t>102</w:t>
      </w:r>
      <w:r>
        <w:rPr>
          <w:noProof/>
        </w:rPr>
        <w:fldChar w:fldCharType="end"/>
      </w:r>
    </w:p>
    <w:p w14:paraId="0EE1BE21" w14:textId="2DC69C2B" w:rsidR="009F7A10" w:rsidRDefault="009F7A10">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_Toc136252049 \h </w:instrText>
      </w:r>
      <w:r>
        <w:rPr>
          <w:noProof/>
        </w:rPr>
      </w:r>
      <w:r>
        <w:rPr>
          <w:noProof/>
        </w:rPr>
        <w:fldChar w:fldCharType="separate"/>
      </w:r>
      <w:r>
        <w:rPr>
          <w:noProof/>
        </w:rPr>
        <w:t>103</w:t>
      </w:r>
      <w:r>
        <w:rPr>
          <w:noProof/>
        </w:rPr>
        <w:fldChar w:fldCharType="end"/>
      </w:r>
    </w:p>
    <w:p w14:paraId="0547B80E" w14:textId="2E8BCB88" w:rsidR="009F7A10" w:rsidRDefault="009F7A10">
      <w:pPr>
        <w:pStyle w:val="TOC4"/>
        <w:rPr>
          <w:rFonts w:asciiTheme="minorHAnsi" w:eastAsiaTheme="minorEastAsia" w:hAnsiTheme="minorHAnsi" w:cstheme="minorBidi"/>
          <w:noProof/>
          <w:sz w:val="22"/>
          <w:szCs w:val="22"/>
          <w:lang w:eastAsia="en-GB"/>
        </w:rPr>
      </w:pPr>
      <w:r w:rsidRPr="00CA1DE4">
        <w:rPr>
          <w:noProof/>
          <w:lang w:val="en-US" w:eastAsia="zh-CN"/>
        </w:rPr>
        <w:t>6.10.3.5</w:t>
      </w:r>
      <w:r>
        <w:rPr>
          <w:rFonts w:asciiTheme="minorHAnsi" w:eastAsiaTheme="minorEastAsia" w:hAnsiTheme="minorHAnsi" w:cstheme="minorBidi"/>
          <w:noProof/>
          <w:sz w:val="22"/>
          <w:szCs w:val="22"/>
          <w:lang w:eastAsia="en-GB"/>
        </w:rPr>
        <w:tab/>
      </w:r>
      <w:r w:rsidRPr="00CA1DE4">
        <w:rPr>
          <w:noProof/>
          <w:lang w:val="en-US" w:eastAsia="zh-CN"/>
        </w:rPr>
        <w:t>Returning an Alternate CHF instance ID to the NF Service Consumer</w:t>
      </w:r>
      <w:r>
        <w:rPr>
          <w:noProof/>
        </w:rPr>
        <w:tab/>
      </w:r>
      <w:r>
        <w:rPr>
          <w:noProof/>
        </w:rPr>
        <w:fldChar w:fldCharType="begin" w:fldLock="1"/>
      </w:r>
      <w:r>
        <w:rPr>
          <w:noProof/>
        </w:rPr>
        <w:instrText xml:space="preserve"> PAGEREF _Toc136252050 \h </w:instrText>
      </w:r>
      <w:r>
        <w:rPr>
          <w:noProof/>
        </w:rPr>
      </w:r>
      <w:r>
        <w:rPr>
          <w:noProof/>
        </w:rPr>
        <w:fldChar w:fldCharType="separate"/>
      </w:r>
      <w:r>
        <w:rPr>
          <w:noProof/>
        </w:rPr>
        <w:t>104</w:t>
      </w:r>
      <w:r>
        <w:rPr>
          <w:noProof/>
        </w:rPr>
        <w:fldChar w:fldCharType="end"/>
      </w:r>
    </w:p>
    <w:p w14:paraId="2B6CB02D" w14:textId="6252275B" w:rsidR="009F7A10" w:rsidRDefault="009F7A10">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_Toc136252051 \h </w:instrText>
      </w:r>
      <w:r>
        <w:rPr>
          <w:noProof/>
        </w:rPr>
      </w:r>
      <w:r>
        <w:rPr>
          <w:noProof/>
        </w:rPr>
        <w:fldChar w:fldCharType="separate"/>
      </w:r>
      <w:r>
        <w:rPr>
          <w:noProof/>
        </w:rPr>
        <w:t>104</w:t>
      </w:r>
      <w:r>
        <w:rPr>
          <w:noProof/>
        </w:rPr>
        <w:fldChar w:fldCharType="end"/>
      </w:r>
    </w:p>
    <w:p w14:paraId="03AF85F1" w14:textId="3BD73D92" w:rsidR="009F7A10" w:rsidRDefault="009F7A10">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_Toc136252052 \h </w:instrText>
      </w:r>
      <w:r>
        <w:rPr>
          <w:noProof/>
        </w:rPr>
      </w:r>
      <w:r>
        <w:rPr>
          <w:noProof/>
        </w:rPr>
        <w:fldChar w:fldCharType="separate"/>
      </w:r>
      <w:r>
        <w:rPr>
          <w:noProof/>
        </w:rPr>
        <w:t>105</w:t>
      </w:r>
      <w:r>
        <w:rPr>
          <w:noProof/>
        </w:rPr>
        <w:fldChar w:fldCharType="end"/>
      </w:r>
    </w:p>
    <w:p w14:paraId="7FB22EFC" w14:textId="20CEC40B" w:rsidR="009F7A10" w:rsidRDefault="009F7A10">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_Toc136252053 \h </w:instrText>
      </w:r>
      <w:r>
        <w:rPr>
          <w:noProof/>
        </w:rPr>
      </w:r>
      <w:r>
        <w:rPr>
          <w:noProof/>
        </w:rPr>
        <w:fldChar w:fldCharType="separate"/>
      </w:r>
      <w:r>
        <w:rPr>
          <w:noProof/>
        </w:rPr>
        <w:t>105</w:t>
      </w:r>
      <w:r>
        <w:rPr>
          <w:noProof/>
        </w:rPr>
        <w:fldChar w:fldCharType="end"/>
      </w:r>
    </w:p>
    <w:p w14:paraId="71C181D7" w14:textId="4E2CF956" w:rsidR="009F7A10" w:rsidRDefault="009F7A10">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_Toc136252054 \h </w:instrText>
      </w:r>
      <w:r>
        <w:rPr>
          <w:noProof/>
        </w:rPr>
      </w:r>
      <w:r>
        <w:rPr>
          <w:noProof/>
        </w:rPr>
        <w:fldChar w:fldCharType="separate"/>
      </w:r>
      <w:r>
        <w:rPr>
          <w:noProof/>
        </w:rPr>
        <w:t>106</w:t>
      </w:r>
      <w:r>
        <w:rPr>
          <w:noProof/>
        </w:rPr>
        <w:fldChar w:fldCharType="end"/>
      </w:r>
    </w:p>
    <w:p w14:paraId="279EFE88" w14:textId="21298C95" w:rsidR="009F7A10" w:rsidRDefault="009F7A10">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_Toc136252055 \h </w:instrText>
      </w:r>
      <w:r>
        <w:rPr>
          <w:noProof/>
        </w:rPr>
      </w:r>
      <w:r>
        <w:rPr>
          <w:noProof/>
        </w:rPr>
        <w:fldChar w:fldCharType="separate"/>
      </w:r>
      <w:r>
        <w:rPr>
          <w:noProof/>
        </w:rPr>
        <w:t>107</w:t>
      </w:r>
      <w:r>
        <w:rPr>
          <w:noProof/>
        </w:rPr>
        <w:fldChar w:fldCharType="end"/>
      </w:r>
    </w:p>
    <w:p w14:paraId="199770C4" w14:textId="2D3938A2" w:rsidR="009F7A10" w:rsidRDefault="009F7A10">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_Toc136252056 \h </w:instrText>
      </w:r>
      <w:r>
        <w:rPr>
          <w:noProof/>
        </w:rPr>
      </w:r>
      <w:r>
        <w:rPr>
          <w:noProof/>
        </w:rPr>
        <w:fldChar w:fldCharType="separate"/>
      </w:r>
      <w:r>
        <w:rPr>
          <w:noProof/>
        </w:rPr>
        <w:t>107</w:t>
      </w:r>
      <w:r>
        <w:rPr>
          <w:noProof/>
        </w:rPr>
        <w:fldChar w:fldCharType="end"/>
      </w:r>
    </w:p>
    <w:p w14:paraId="61CDBC02" w14:textId="1A25300A" w:rsidR="009F7A10" w:rsidRDefault="009F7A10">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_Toc136252057 \h </w:instrText>
      </w:r>
      <w:r>
        <w:rPr>
          <w:noProof/>
        </w:rPr>
      </w:r>
      <w:r>
        <w:rPr>
          <w:noProof/>
        </w:rPr>
        <w:fldChar w:fldCharType="separate"/>
      </w:r>
      <w:r>
        <w:rPr>
          <w:noProof/>
        </w:rPr>
        <w:t>107</w:t>
      </w:r>
      <w:r>
        <w:rPr>
          <w:noProof/>
        </w:rPr>
        <w:fldChar w:fldCharType="end"/>
      </w:r>
    </w:p>
    <w:p w14:paraId="2CB28A65" w14:textId="6127A50C" w:rsidR="009F7A10" w:rsidRDefault="009F7A10">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_Toc136252058 \h </w:instrText>
      </w:r>
      <w:r>
        <w:rPr>
          <w:noProof/>
        </w:rPr>
      </w:r>
      <w:r>
        <w:rPr>
          <w:noProof/>
        </w:rPr>
        <w:fldChar w:fldCharType="separate"/>
      </w:r>
      <w:r>
        <w:rPr>
          <w:noProof/>
        </w:rPr>
        <w:t>107</w:t>
      </w:r>
      <w:r>
        <w:rPr>
          <w:noProof/>
        </w:rPr>
        <w:fldChar w:fldCharType="end"/>
      </w:r>
    </w:p>
    <w:p w14:paraId="58740D39" w14:textId="398CC921" w:rsidR="009F7A10" w:rsidRDefault="009F7A10">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_Toc136252059 \h </w:instrText>
      </w:r>
      <w:r>
        <w:rPr>
          <w:noProof/>
        </w:rPr>
      </w:r>
      <w:r>
        <w:rPr>
          <w:noProof/>
        </w:rPr>
        <w:fldChar w:fldCharType="separate"/>
      </w:r>
      <w:r>
        <w:rPr>
          <w:noProof/>
        </w:rPr>
        <w:t>108</w:t>
      </w:r>
      <w:r>
        <w:rPr>
          <w:noProof/>
        </w:rPr>
        <w:fldChar w:fldCharType="end"/>
      </w:r>
    </w:p>
    <w:p w14:paraId="772C16F3" w14:textId="31DFB149" w:rsidR="009F7A10" w:rsidRDefault="009F7A10">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_Toc136252060 \h </w:instrText>
      </w:r>
      <w:r>
        <w:rPr>
          <w:noProof/>
        </w:rPr>
      </w:r>
      <w:r>
        <w:rPr>
          <w:noProof/>
        </w:rPr>
        <w:fldChar w:fldCharType="separate"/>
      </w:r>
      <w:r>
        <w:rPr>
          <w:noProof/>
        </w:rPr>
        <w:t>109</w:t>
      </w:r>
      <w:r>
        <w:rPr>
          <w:noProof/>
        </w:rPr>
        <w:fldChar w:fldCharType="end"/>
      </w:r>
    </w:p>
    <w:p w14:paraId="717960E9" w14:textId="4E395CFB" w:rsidR="009F7A10" w:rsidRDefault="009F7A10">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_Toc136252061 \h </w:instrText>
      </w:r>
      <w:r>
        <w:rPr>
          <w:noProof/>
        </w:rPr>
      </w:r>
      <w:r>
        <w:rPr>
          <w:noProof/>
        </w:rPr>
        <w:fldChar w:fldCharType="separate"/>
      </w:r>
      <w:r>
        <w:rPr>
          <w:noProof/>
        </w:rPr>
        <w:t>109</w:t>
      </w:r>
      <w:r>
        <w:rPr>
          <w:noProof/>
        </w:rPr>
        <w:fldChar w:fldCharType="end"/>
      </w:r>
    </w:p>
    <w:p w14:paraId="5887B591" w14:textId="04DF555B" w:rsidR="009F7A10" w:rsidRDefault="009F7A10">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_Toc136252062 \h </w:instrText>
      </w:r>
      <w:r>
        <w:rPr>
          <w:noProof/>
        </w:rPr>
      </w:r>
      <w:r>
        <w:rPr>
          <w:noProof/>
        </w:rPr>
        <w:fldChar w:fldCharType="separate"/>
      </w:r>
      <w:r>
        <w:rPr>
          <w:noProof/>
        </w:rPr>
        <w:t>109</w:t>
      </w:r>
      <w:r>
        <w:rPr>
          <w:noProof/>
        </w:rPr>
        <w:fldChar w:fldCharType="end"/>
      </w:r>
    </w:p>
    <w:p w14:paraId="694D5D4E" w14:textId="161EB538" w:rsidR="009F7A10" w:rsidRDefault="009F7A10">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_Toc136252063 \h </w:instrText>
      </w:r>
      <w:r>
        <w:rPr>
          <w:noProof/>
        </w:rPr>
      </w:r>
      <w:r>
        <w:rPr>
          <w:noProof/>
        </w:rPr>
        <w:fldChar w:fldCharType="separate"/>
      </w:r>
      <w:r>
        <w:rPr>
          <w:noProof/>
        </w:rPr>
        <w:t>110</w:t>
      </w:r>
      <w:r>
        <w:rPr>
          <w:noProof/>
        </w:rPr>
        <w:fldChar w:fldCharType="end"/>
      </w:r>
    </w:p>
    <w:p w14:paraId="58016D2D" w14:textId="30A8BC81" w:rsidR="009F7A10" w:rsidRDefault="009F7A10">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_Toc136252064 \h </w:instrText>
      </w:r>
      <w:r>
        <w:rPr>
          <w:noProof/>
        </w:rPr>
      </w:r>
      <w:r>
        <w:rPr>
          <w:noProof/>
        </w:rPr>
        <w:fldChar w:fldCharType="separate"/>
      </w:r>
      <w:r>
        <w:rPr>
          <w:noProof/>
        </w:rPr>
        <w:t>110</w:t>
      </w:r>
      <w:r>
        <w:rPr>
          <w:noProof/>
        </w:rPr>
        <w:fldChar w:fldCharType="end"/>
      </w:r>
    </w:p>
    <w:p w14:paraId="49C62A25" w14:textId="7537FEE7" w:rsidR="009F7A10" w:rsidRDefault="009F7A10">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_Toc136252065 \h </w:instrText>
      </w:r>
      <w:r>
        <w:rPr>
          <w:noProof/>
        </w:rPr>
      </w:r>
      <w:r>
        <w:rPr>
          <w:noProof/>
        </w:rPr>
        <w:fldChar w:fldCharType="separate"/>
      </w:r>
      <w:r>
        <w:rPr>
          <w:noProof/>
        </w:rPr>
        <w:t>110</w:t>
      </w:r>
      <w:r>
        <w:rPr>
          <w:noProof/>
        </w:rPr>
        <w:fldChar w:fldCharType="end"/>
      </w:r>
    </w:p>
    <w:p w14:paraId="524B9C44" w14:textId="6ADB608A" w:rsidR="009F7A10" w:rsidRDefault="009F7A10">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_Toc136252066 \h </w:instrText>
      </w:r>
      <w:r>
        <w:rPr>
          <w:noProof/>
        </w:rPr>
      </w:r>
      <w:r>
        <w:rPr>
          <w:noProof/>
        </w:rPr>
        <w:fldChar w:fldCharType="separate"/>
      </w:r>
      <w:r>
        <w:rPr>
          <w:noProof/>
        </w:rPr>
        <w:t>110</w:t>
      </w:r>
      <w:r>
        <w:rPr>
          <w:noProof/>
        </w:rPr>
        <w:fldChar w:fldCharType="end"/>
      </w:r>
    </w:p>
    <w:p w14:paraId="39B6B9D7" w14:textId="572058A4" w:rsidR="009F7A10" w:rsidRDefault="009F7A10">
      <w:pPr>
        <w:pStyle w:val="TOC3"/>
        <w:rPr>
          <w:rFonts w:asciiTheme="minorHAnsi" w:eastAsiaTheme="minorEastAsia" w:hAnsiTheme="minorHAnsi" w:cstheme="minorBidi"/>
          <w:noProof/>
          <w:sz w:val="22"/>
          <w:szCs w:val="22"/>
          <w:lang w:eastAsia="en-GB"/>
        </w:rPr>
      </w:pPr>
      <w:r w:rsidRPr="00CA1DE4">
        <w:rPr>
          <w:noProof/>
          <w:lang w:val="en-US" w:eastAsia="zh-CN"/>
        </w:rPr>
        <w:t>6.10.11</w:t>
      </w:r>
      <w:r>
        <w:rPr>
          <w:rFonts w:asciiTheme="minorHAnsi" w:eastAsiaTheme="minorEastAsia" w:hAnsiTheme="minorHAnsi" w:cstheme="minorBidi"/>
          <w:noProof/>
          <w:sz w:val="22"/>
          <w:szCs w:val="22"/>
          <w:lang w:eastAsia="en-GB"/>
        </w:rPr>
        <w:tab/>
      </w:r>
      <w:r w:rsidRPr="00CA1DE4">
        <w:rPr>
          <w:noProof/>
          <w:lang w:val="en-US" w:eastAsia="zh-CN"/>
        </w:rPr>
        <w:t>Authorization of NF service access</w:t>
      </w:r>
      <w:r>
        <w:rPr>
          <w:noProof/>
        </w:rPr>
        <w:tab/>
      </w:r>
      <w:r>
        <w:rPr>
          <w:noProof/>
        </w:rPr>
        <w:fldChar w:fldCharType="begin" w:fldLock="1"/>
      </w:r>
      <w:r>
        <w:rPr>
          <w:noProof/>
        </w:rPr>
        <w:instrText xml:space="preserve"> PAGEREF _Toc136252067 \h </w:instrText>
      </w:r>
      <w:r>
        <w:rPr>
          <w:noProof/>
        </w:rPr>
      </w:r>
      <w:r>
        <w:rPr>
          <w:noProof/>
        </w:rPr>
        <w:fldChar w:fldCharType="separate"/>
      </w:r>
      <w:r>
        <w:rPr>
          <w:noProof/>
        </w:rPr>
        <w:t>111</w:t>
      </w:r>
      <w:r>
        <w:rPr>
          <w:noProof/>
        </w:rPr>
        <w:fldChar w:fldCharType="end"/>
      </w:r>
    </w:p>
    <w:p w14:paraId="32043E7B" w14:textId="2D06AF26" w:rsidR="009F7A10" w:rsidRDefault="009F7A10">
      <w:pPr>
        <w:pStyle w:val="TOC4"/>
        <w:rPr>
          <w:rFonts w:asciiTheme="minorHAnsi" w:eastAsiaTheme="minorEastAsia" w:hAnsiTheme="minorHAnsi" w:cstheme="minorBidi"/>
          <w:noProof/>
          <w:sz w:val="22"/>
          <w:szCs w:val="22"/>
          <w:lang w:eastAsia="en-GB"/>
        </w:rPr>
      </w:pPr>
      <w:r w:rsidRPr="00CA1DE4">
        <w:rPr>
          <w:noProof/>
          <w:lang w:val="en-US"/>
        </w:rPr>
        <w:t>6.10.11.1</w:t>
      </w:r>
      <w:r>
        <w:rPr>
          <w:rFonts w:asciiTheme="minorHAnsi" w:eastAsiaTheme="minorEastAsia" w:hAnsiTheme="minorHAnsi" w:cstheme="minorBidi"/>
          <w:noProof/>
          <w:sz w:val="22"/>
          <w:szCs w:val="22"/>
          <w:lang w:eastAsia="en-GB"/>
        </w:rPr>
        <w:tab/>
      </w:r>
      <w:r w:rsidRPr="00CA1DE4">
        <w:rPr>
          <w:noProof/>
          <w:lang w:val="en-US"/>
        </w:rPr>
        <w:t>General</w:t>
      </w:r>
      <w:r>
        <w:rPr>
          <w:noProof/>
        </w:rPr>
        <w:tab/>
      </w:r>
      <w:r>
        <w:rPr>
          <w:noProof/>
        </w:rPr>
        <w:fldChar w:fldCharType="begin" w:fldLock="1"/>
      </w:r>
      <w:r>
        <w:rPr>
          <w:noProof/>
        </w:rPr>
        <w:instrText xml:space="preserve"> PAGEREF _Toc136252068 \h </w:instrText>
      </w:r>
      <w:r>
        <w:rPr>
          <w:noProof/>
        </w:rPr>
      </w:r>
      <w:r>
        <w:rPr>
          <w:noProof/>
        </w:rPr>
        <w:fldChar w:fldCharType="separate"/>
      </w:r>
      <w:r>
        <w:rPr>
          <w:noProof/>
        </w:rPr>
        <w:t>111</w:t>
      </w:r>
      <w:r>
        <w:rPr>
          <w:noProof/>
        </w:rPr>
        <w:fldChar w:fldCharType="end"/>
      </w:r>
    </w:p>
    <w:p w14:paraId="67DDB233" w14:textId="61ACED81" w:rsidR="009F7A10" w:rsidRDefault="009F7A10">
      <w:pPr>
        <w:pStyle w:val="TOC4"/>
        <w:rPr>
          <w:rFonts w:asciiTheme="minorHAnsi" w:eastAsiaTheme="minorEastAsia" w:hAnsiTheme="minorHAnsi" w:cstheme="minorBidi"/>
          <w:noProof/>
          <w:sz w:val="22"/>
          <w:szCs w:val="22"/>
          <w:lang w:eastAsia="en-GB"/>
        </w:rPr>
      </w:pPr>
      <w:r w:rsidRPr="00CA1DE4">
        <w:rPr>
          <w:noProof/>
          <w:lang w:val="en-US"/>
        </w:rPr>
        <w:t>6.10.11.2</w:t>
      </w:r>
      <w:r>
        <w:rPr>
          <w:rFonts w:asciiTheme="minorHAnsi" w:eastAsiaTheme="minorEastAsia" w:hAnsiTheme="minorHAnsi" w:cstheme="minorBidi"/>
          <w:noProof/>
          <w:sz w:val="22"/>
          <w:szCs w:val="22"/>
          <w:lang w:eastAsia="en-GB"/>
        </w:rPr>
        <w:tab/>
      </w:r>
      <w:r w:rsidRPr="00CA1DE4">
        <w:rPr>
          <w:noProof/>
          <w:lang w:val="en-US"/>
        </w:rPr>
        <w:t>Authorization for indirect communication with delegated discovery</w:t>
      </w:r>
      <w:r>
        <w:rPr>
          <w:noProof/>
        </w:rPr>
        <w:tab/>
      </w:r>
      <w:r>
        <w:rPr>
          <w:noProof/>
        </w:rPr>
        <w:fldChar w:fldCharType="begin" w:fldLock="1"/>
      </w:r>
      <w:r>
        <w:rPr>
          <w:noProof/>
        </w:rPr>
        <w:instrText xml:space="preserve"> PAGEREF _Toc136252069 \h </w:instrText>
      </w:r>
      <w:r>
        <w:rPr>
          <w:noProof/>
        </w:rPr>
      </w:r>
      <w:r>
        <w:rPr>
          <w:noProof/>
        </w:rPr>
        <w:fldChar w:fldCharType="separate"/>
      </w:r>
      <w:r>
        <w:rPr>
          <w:noProof/>
        </w:rPr>
        <w:t>111</w:t>
      </w:r>
      <w:r>
        <w:rPr>
          <w:noProof/>
        </w:rPr>
        <w:fldChar w:fldCharType="end"/>
      </w:r>
    </w:p>
    <w:p w14:paraId="3F0A2D3D" w14:textId="463F40A2" w:rsidR="009F7A10" w:rsidRDefault="009F7A10">
      <w:pPr>
        <w:pStyle w:val="TOC5"/>
        <w:rPr>
          <w:rFonts w:asciiTheme="minorHAnsi" w:eastAsiaTheme="minorEastAsia" w:hAnsiTheme="minorHAnsi" w:cstheme="minorBidi"/>
          <w:noProof/>
          <w:sz w:val="22"/>
          <w:szCs w:val="22"/>
          <w:lang w:eastAsia="en-GB"/>
        </w:rPr>
      </w:pPr>
      <w:r w:rsidRPr="00CA1DE4">
        <w:rPr>
          <w:noProof/>
          <w:lang w:val="en-US"/>
        </w:rPr>
        <w:t>6.10.11.2.1</w:t>
      </w:r>
      <w:r>
        <w:rPr>
          <w:rFonts w:asciiTheme="minorHAnsi" w:eastAsiaTheme="minorEastAsia" w:hAnsiTheme="minorHAnsi" w:cstheme="minorBidi"/>
          <w:noProof/>
          <w:sz w:val="22"/>
          <w:szCs w:val="22"/>
          <w:lang w:eastAsia="en-GB"/>
        </w:rPr>
        <w:tab/>
      </w:r>
      <w:r w:rsidRPr="00CA1DE4">
        <w:rPr>
          <w:noProof/>
          <w:lang w:val="en-US"/>
        </w:rPr>
        <w:t>General</w:t>
      </w:r>
      <w:r>
        <w:rPr>
          <w:noProof/>
        </w:rPr>
        <w:tab/>
      </w:r>
      <w:r>
        <w:rPr>
          <w:noProof/>
        </w:rPr>
        <w:fldChar w:fldCharType="begin" w:fldLock="1"/>
      </w:r>
      <w:r>
        <w:rPr>
          <w:noProof/>
        </w:rPr>
        <w:instrText xml:space="preserve"> PAGEREF _Toc136252070 \h </w:instrText>
      </w:r>
      <w:r>
        <w:rPr>
          <w:noProof/>
        </w:rPr>
      </w:r>
      <w:r>
        <w:rPr>
          <w:noProof/>
        </w:rPr>
        <w:fldChar w:fldCharType="separate"/>
      </w:r>
      <w:r>
        <w:rPr>
          <w:noProof/>
        </w:rPr>
        <w:t>111</w:t>
      </w:r>
      <w:r>
        <w:rPr>
          <w:noProof/>
        </w:rPr>
        <w:fldChar w:fldCharType="end"/>
      </w:r>
    </w:p>
    <w:p w14:paraId="0476476B" w14:textId="735008E8" w:rsidR="009F7A10" w:rsidRDefault="009F7A10">
      <w:pPr>
        <w:pStyle w:val="TOC5"/>
        <w:rPr>
          <w:rFonts w:asciiTheme="minorHAnsi" w:eastAsiaTheme="minorEastAsia" w:hAnsiTheme="minorHAnsi" w:cstheme="minorBidi"/>
          <w:noProof/>
          <w:sz w:val="22"/>
          <w:szCs w:val="22"/>
          <w:lang w:eastAsia="en-GB"/>
        </w:rPr>
      </w:pPr>
      <w:r w:rsidRPr="00CA1DE4">
        <w:rPr>
          <w:noProof/>
          <w:lang w:val="en-US"/>
        </w:rPr>
        <w:t>6.10.11.2.2</w:t>
      </w:r>
      <w:r>
        <w:rPr>
          <w:rFonts w:asciiTheme="minorHAnsi" w:eastAsiaTheme="minorEastAsia" w:hAnsiTheme="minorHAnsi" w:cstheme="minorBidi"/>
          <w:noProof/>
          <w:sz w:val="22"/>
          <w:szCs w:val="22"/>
          <w:lang w:eastAsia="en-GB"/>
        </w:rPr>
        <w:tab/>
      </w:r>
      <w:r w:rsidRPr="00CA1DE4">
        <w:rPr>
          <w:noProof/>
          <w:lang w:val="en-US"/>
        </w:rPr>
        <w:t>Error handling when the SCP fails to obtain an access token</w:t>
      </w:r>
      <w:r>
        <w:rPr>
          <w:noProof/>
        </w:rPr>
        <w:tab/>
      </w:r>
      <w:r>
        <w:rPr>
          <w:noProof/>
        </w:rPr>
        <w:fldChar w:fldCharType="begin" w:fldLock="1"/>
      </w:r>
      <w:r>
        <w:rPr>
          <w:noProof/>
        </w:rPr>
        <w:instrText xml:space="preserve"> PAGEREF _Toc136252071 \h </w:instrText>
      </w:r>
      <w:r>
        <w:rPr>
          <w:noProof/>
        </w:rPr>
      </w:r>
      <w:r>
        <w:rPr>
          <w:noProof/>
        </w:rPr>
        <w:fldChar w:fldCharType="separate"/>
      </w:r>
      <w:r>
        <w:rPr>
          <w:noProof/>
        </w:rPr>
        <w:t>112</w:t>
      </w:r>
      <w:r>
        <w:rPr>
          <w:noProof/>
        </w:rPr>
        <w:fldChar w:fldCharType="end"/>
      </w:r>
    </w:p>
    <w:p w14:paraId="489E8792" w14:textId="1A99DD81" w:rsidR="009F7A10" w:rsidRDefault="009F7A10">
      <w:pPr>
        <w:pStyle w:val="TOC5"/>
        <w:rPr>
          <w:rFonts w:asciiTheme="minorHAnsi" w:eastAsiaTheme="minorEastAsia" w:hAnsiTheme="minorHAnsi" w:cstheme="minorBidi"/>
          <w:noProof/>
          <w:sz w:val="22"/>
          <w:szCs w:val="22"/>
          <w:lang w:eastAsia="en-GB"/>
        </w:rPr>
      </w:pPr>
      <w:r w:rsidRPr="00CA1DE4">
        <w:rPr>
          <w:noProof/>
          <w:lang w:val="en-US"/>
        </w:rPr>
        <w:t>6.10.11.2.3</w:t>
      </w:r>
      <w:r>
        <w:rPr>
          <w:rFonts w:asciiTheme="minorHAnsi" w:eastAsiaTheme="minorEastAsia" w:hAnsiTheme="minorHAnsi" w:cstheme="minorBidi"/>
          <w:noProof/>
          <w:sz w:val="22"/>
          <w:szCs w:val="22"/>
          <w:lang w:eastAsia="en-GB"/>
        </w:rPr>
        <w:tab/>
      </w:r>
      <w:r w:rsidRPr="00CA1DE4">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_Toc136252072 \h </w:instrText>
      </w:r>
      <w:r>
        <w:rPr>
          <w:noProof/>
        </w:rPr>
      </w:r>
      <w:r>
        <w:rPr>
          <w:noProof/>
        </w:rPr>
        <w:fldChar w:fldCharType="separate"/>
      </w:r>
      <w:r>
        <w:rPr>
          <w:noProof/>
        </w:rPr>
        <w:t>112</w:t>
      </w:r>
      <w:r>
        <w:rPr>
          <w:noProof/>
        </w:rPr>
        <w:fldChar w:fldCharType="end"/>
      </w:r>
    </w:p>
    <w:p w14:paraId="04C3D29F" w14:textId="28753C77" w:rsidR="009F7A10" w:rsidRDefault="009F7A10">
      <w:pPr>
        <w:pStyle w:val="TOC4"/>
        <w:rPr>
          <w:rFonts w:asciiTheme="minorHAnsi" w:eastAsiaTheme="minorEastAsia" w:hAnsiTheme="minorHAnsi" w:cstheme="minorBidi"/>
          <w:noProof/>
          <w:sz w:val="22"/>
          <w:szCs w:val="22"/>
          <w:lang w:eastAsia="en-GB"/>
        </w:rPr>
      </w:pPr>
      <w:r w:rsidRPr="00CA1DE4">
        <w:rPr>
          <w:noProof/>
          <w:lang w:val="en-US"/>
        </w:rPr>
        <w:t>6.10.11.3</w:t>
      </w:r>
      <w:r>
        <w:rPr>
          <w:rFonts w:asciiTheme="minorHAnsi" w:eastAsiaTheme="minorEastAsia" w:hAnsiTheme="minorHAnsi" w:cstheme="minorBidi"/>
          <w:noProof/>
          <w:sz w:val="22"/>
          <w:szCs w:val="22"/>
          <w:lang w:eastAsia="en-GB"/>
        </w:rPr>
        <w:tab/>
      </w:r>
      <w:r w:rsidRPr="00CA1DE4">
        <w:rPr>
          <w:noProof/>
          <w:lang w:val="en-US"/>
        </w:rPr>
        <w:t>Authorization for indirect communication without delegated discovery</w:t>
      </w:r>
      <w:r>
        <w:rPr>
          <w:noProof/>
        </w:rPr>
        <w:tab/>
      </w:r>
      <w:r>
        <w:rPr>
          <w:noProof/>
        </w:rPr>
        <w:fldChar w:fldCharType="begin" w:fldLock="1"/>
      </w:r>
      <w:r>
        <w:rPr>
          <w:noProof/>
        </w:rPr>
        <w:instrText xml:space="preserve"> PAGEREF _Toc136252073 \h </w:instrText>
      </w:r>
      <w:r>
        <w:rPr>
          <w:noProof/>
        </w:rPr>
      </w:r>
      <w:r>
        <w:rPr>
          <w:noProof/>
        </w:rPr>
        <w:fldChar w:fldCharType="separate"/>
      </w:r>
      <w:r>
        <w:rPr>
          <w:noProof/>
        </w:rPr>
        <w:t>113</w:t>
      </w:r>
      <w:r>
        <w:rPr>
          <w:noProof/>
        </w:rPr>
        <w:fldChar w:fldCharType="end"/>
      </w:r>
    </w:p>
    <w:p w14:paraId="6773C46C" w14:textId="33E04F5B"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_Toc136252074 \h </w:instrText>
      </w:r>
      <w:r>
        <w:rPr>
          <w:noProof/>
        </w:rPr>
      </w:r>
      <w:r>
        <w:rPr>
          <w:noProof/>
        </w:rPr>
        <w:fldChar w:fldCharType="separate"/>
      </w:r>
      <w:r>
        <w:rPr>
          <w:noProof/>
        </w:rPr>
        <w:t>113</w:t>
      </w:r>
      <w:r>
        <w:rPr>
          <w:noProof/>
        </w:rPr>
        <w:fldChar w:fldCharType="end"/>
      </w:r>
    </w:p>
    <w:p w14:paraId="5F4358F2" w14:textId="2FEE6635" w:rsidR="009F7A10" w:rsidRDefault="009F7A10">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_Toc136252075 \h </w:instrText>
      </w:r>
      <w:r>
        <w:rPr>
          <w:noProof/>
        </w:rPr>
      </w:r>
      <w:r>
        <w:rPr>
          <w:noProof/>
        </w:rPr>
        <w:fldChar w:fldCharType="separate"/>
      </w:r>
      <w:r>
        <w:rPr>
          <w:noProof/>
        </w:rPr>
        <w:t>113</w:t>
      </w:r>
      <w:r>
        <w:rPr>
          <w:noProof/>
        </w:rPr>
        <w:fldChar w:fldCharType="end"/>
      </w:r>
    </w:p>
    <w:p w14:paraId="35B82377" w14:textId="55809268" w:rsidR="009F7A10" w:rsidRDefault="009F7A10">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_Toc136252076 \h </w:instrText>
      </w:r>
      <w:r>
        <w:rPr>
          <w:noProof/>
        </w:rPr>
      </w:r>
      <w:r>
        <w:rPr>
          <w:noProof/>
        </w:rPr>
        <w:fldChar w:fldCharType="separate"/>
      </w:r>
      <w:r>
        <w:rPr>
          <w:noProof/>
        </w:rPr>
        <w:t>113</w:t>
      </w:r>
      <w:r>
        <w:rPr>
          <w:noProof/>
        </w:rPr>
        <w:fldChar w:fldCharType="end"/>
      </w:r>
    </w:p>
    <w:p w14:paraId="7435671E" w14:textId="0D38B130" w:rsidR="009F7A10" w:rsidRDefault="009F7A10">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_Toc136252077 \h </w:instrText>
      </w:r>
      <w:r>
        <w:rPr>
          <w:noProof/>
        </w:rPr>
      </w:r>
      <w:r>
        <w:rPr>
          <w:noProof/>
        </w:rPr>
        <w:fldChar w:fldCharType="separate"/>
      </w:r>
      <w:r>
        <w:rPr>
          <w:noProof/>
        </w:rPr>
        <w:t>113</w:t>
      </w:r>
      <w:r>
        <w:rPr>
          <w:noProof/>
        </w:rPr>
        <w:fldChar w:fldCharType="end"/>
      </w:r>
    </w:p>
    <w:p w14:paraId="3FC1D067" w14:textId="4F10B3E8" w:rsidR="009F7A10" w:rsidRDefault="009F7A10">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_Toc136252078 \h </w:instrText>
      </w:r>
      <w:r>
        <w:rPr>
          <w:noProof/>
        </w:rPr>
      </w:r>
      <w:r>
        <w:rPr>
          <w:noProof/>
        </w:rPr>
        <w:fldChar w:fldCharType="separate"/>
      </w:r>
      <w:r>
        <w:rPr>
          <w:noProof/>
        </w:rPr>
        <w:t>113</w:t>
      </w:r>
      <w:r>
        <w:rPr>
          <w:noProof/>
        </w:rPr>
        <w:fldChar w:fldCharType="end"/>
      </w:r>
    </w:p>
    <w:p w14:paraId="0964C57B" w14:textId="51276DA6" w:rsidR="009F7A10" w:rsidRDefault="009F7A10">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_Toc136252079 \h </w:instrText>
      </w:r>
      <w:r>
        <w:rPr>
          <w:noProof/>
        </w:rPr>
      </w:r>
      <w:r>
        <w:rPr>
          <w:noProof/>
        </w:rPr>
        <w:fldChar w:fldCharType="separate"/>
      </w:r>
      <w:r>
        <w:rPr>
          <w:noProof/>
        </w:rPr>
        <w:t>114</w:t>
      </w:r>
      <w:r>
        <w:rPr>
          <w:noProof/>
        </w:rPr>
        <w:fldChar w:fldCharType="end"/>
      </w:r>
    </w:p>
    <w:p w14:paraId="79F8ACCA" w14:textId="038D0387" w:rsidR="009F7A10" w:rsidRDefault="009F7A10">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_Toc136252080 \h </w:instrText>
      </w:r>
      <w:r>
        <w:rPr>
          <w:noProof/>
        </w:rPr>
      </w:r>
      <w:r>
        <w:rPr>
          <w:noProof/>
        </w:rPr>
        <w:fldChar w:fldCharType="separate"/>
      </w:r>
      <w:r>
        <w:rPr>
          <w:noProof/>
        </w:rPr>
        <w:t>114</w:t>
      </w:r>
      <w:r>
        <w:rPr>
          <w:noProof/>
        </w:rPr>
        <w:fldChar w:fldCharType="end"/>
      </w:r>
    </w:p>
    <w:p w14:paraId="5409A88F" w14:textId="7CA5146A" w:rsidR="009F7A10" w:rsidRDefault="009F7A10">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_Toc136252081 \h </w:instrText>
      </w:r>
      <w:r>
        <w:rPr>
          <w:noProof/>
        </w:rPr>
      </w:r>
      <w:r>
        <w:rPr>
          <w:noProof/>
        </w:rPr>
        <w:fldChar w:fldCharType="separate"/>
      </w:r>
      <w:r>
        <w:rPr>
          <w:noProof/>
        </w:rPr>
        <w:t>116</w:t>
      </w:r>
      <w:r>
        <w:rPr>
          <w:noProof/>
        </w:rPr>
        <w:fldChar w:fldCharType="end"/>
      </w:r>
    </w:p>
    <w:p w14:paraId="11945470" w14:textId="0BEC8823" w:rsidR="009F7A10" w:rsidRDefault="009F7A10">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_Toc136252082 \h </w:instrText>
      </w:r>
      <w:r>
        <w:rPr>
          <w:noProof/>
        </w:rPr>
      </w:r>
      <w:r>
        <w:rPr>
          <w:noProof/>
        </w:rPr>
        <w:fldChar w:fldCharType="separate"/>
      </w:r>
      <w:r>
        <w:rPr>
          <w:noProof/>
        </w:rPr>
        <w:t>117</w:t>
      </w:r>
      <w:r>
        <w:rPr>
          <w:noProof/>
        </w:rPr>
        <w:fldChar w:fldCharType="end"/>
      </w:r>
    </w:p>
    <w:p w14:paraId="0278020A" w14:textId="58D0BFD2" w:rsidR="009F7A10" w:rsidRDefault="009F7A10">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_Toc136252083 \h </w:instrText>
      </w:r>
      <w:r>
        <w:rPr>
          <w:noProof/>
        </w:rPr>
      </w:r>
      <w:r>
        <w:rPr>
          <w:noProof/>
        </w:rPr>
        <w:fldChar w:fldCharType="separate"/>
      </w:r>
      <w:r>
        <w:rPr>
          <w:noProof/>
        </w:rPr>
        <w:t>117</w:t>
      </w:r>
      <w:r>
        <w:rPr>
          <w:noProof/>
        </w:rPr>
        <w:fldChar w:fldCharType="end"/>
      </w:r>
    </w:p>
    <w:p w14:paraId="50F2F9B2" w14:textId="6C064718" w:rsidR="009F7A10" w:rsidRDefault="009F7A10">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_Toc136252084 \h </w:instrText>
      </w:r>
      <w:r>
        <w:rPr>
          <w:noProof/>
        </w:rPr>
      </w:r>
      <w:r>
        <w:rPr>
          <w:noProof/>
        </w:rPr>
        <w:fldChar w:fldCharType="separate"/>
      </w:r>
      <w:r>
        <w:rPr>
          <w:noProof/>
        </w:rPr>
        <w:t>119</w:t>
      </w:r>
      <w:r>
        <w:rPr>
          <w:noProof/>
        </w:rPr>
        <w:fldChar w:fldCharType="end"/>
      </w:r>
    </w:p>
    <w:p w14:paraId="1462071F" w14:textId="70B89F76" w:rsidR="009F7A10" w:rsidRDefault="009F7A10">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_Toc136252085 \h </w:instrText>
      </w:r>
      <w:r>
        <w:rPr>
          <w:noProof/>
        </w:rPr>
      </w:r>
      <w:r>
        <w:rPr>
          <w:noProof/>
        </w:rPr>
        <w:fldChar w:fldCharType="separate"/>
      </w:r>
      <w:r>
        <w:rPr>
          <w:noProof/>
        </w:rPr>
        <w:t>119</w:t>
      </w:r>
      <w:r>
        <w:rPr>
          <w:noProof/>
        </w:rPr>
        <w:fldChar w:fldCharType="end"/>
      </w:r>
    </w:p>
    <w:p w14:paraId="0FB7F87F" w14:textId="4D62161B"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6.13.1</w:t>
      </w:r>
      <w:r>
        <w:rPr>
          <w:rFonts w:asciiTheme="minorHAnsi" w:eastAsiaTheme="minorEastAsia" w:hAnsiTheme="minorHAnsi" w:cstheme="minorBidi"/>
          <w:noProof/>
          <w:sz w:val="22"/>
          <w:szCs w:val="22"/>
          <w:lang w:eastAsia="en-GB"/>
        </w:rPr>
        <w:tab/>
      </w:r>
      <w:r w:rsidRPr="00CA1DE4">
        <w:rPr>
          <w:rFonts w:eastAsia="DengXian"/>
          <w:noProof/>
          <w:lang w:eastAsia="zh-CN"/>
        </w:rPr>
        <w:t>General</w:t>
      </w:r>
      <w:r>
        <w:rPr>
          <w:noProof/>
        </w:rPr>
        <w:tab/>
      </w:r>
      <w:r>
        <w:rPr>
          <w:noProof/>
        </w:rPr>
        <w:fldChar w:fldCharType="begin" w:fldLock="1"/>
      </w:r>
      <w:r>
        <w:rPr>
          <w:noProof/>
        </w:rPr>
        <w:instrText xml:space="preserve"> PAGEREF _Toc136252086 \h </w:instrText>
      </w:r>
      <w:r>
        <w:rPr>
          <w:noProof/>
        </w:rPr>
      </w:r>
      <w:r>
        <w:rPr>
          <w:noProof/>
        </w:rPr>
        <w:fldChar w:fldCharType="separate"/>
      </w:r>
      <w:r>
        <w:rPr>
          <w:noProof/>
        </w:rPr>
        <w:t>119</w:t>
      </w:r>
      <w:r>
        <w:rPr>
          <w:noProof/>
        </w:rPr>
        <w:fldChar w:fldCharType="end"/>
      </w:r>
    </w:p>
    <w:p w14:paraId="1FC4D783" w14:textId="4F3DB0AC"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6.13.2</w:t>
      </w:r>
      <w:r>
        <w:rPr>
          <w:rFonts w:asciiTheme="minorHAnsi" w:eastAsiaTheme="minorEastAsia" w:hAnsiTheme="minorHAnsi" w:cstheme="minorBidi"/>
          <w:noProof/>
          <w:sz w:val="22"/>
          <w:szCs w:val="22"/>
          <w:lang w:eastAsia="en-GB"/>
        </w:rPr>
        <w:tab/>
      </w:r>
      <w:r w:rsidRPr="00CA1DE4">
        <w:rPr>
          <w:rFonts w:eastAsia="DengXian"/>
          <w:noProof/>
          <w:lang w:eastAsia="zh-CN"/>
        </w:rPr>
        <w:t>SBI messages correlation using UE identifier</w:t>
      </w:r>
      <w:r>
        <w:rPr>
          <w:noProof/>
        </w:rPr>
        <w:tab/>
      </w:r>
      <w:r>
        <w:rPr>
          <w:noProof/>
        </w:rPr>
        <w:fldChar w:fldCharType="begin" w:fldLock="1"/>
      </w:r>
      <w:r>
        <w:rPr>
          <w:noProof/>
        </w:rPr>
        <w:instrText xml:space="preserve"> PAGEREF _Toc136252087 \h </w:instrText>
      </w:r>
      <w:r>
        <w:rPr>
          <w:noProof/>
        </w:rPr>
      </w:r>
      <w:r>
        <w:rPr>
          <w:noProof/>
        </w:rPr>
        <w:fldChar w:fldCharType="separate"/>
      </w:r>
      <w:r>
        <w:rPr>
          <w:noProof/>
        </w:rPr>
        <w:t>120</w:t>
      </w:r>
      <w:r>
        <w:rPr>
          <w:noProof/>
        </w:rPr>
        <w:fldChar w:fldCharType="end"/>
      </w:r>
    </w:p>
    <w:p w14:paraId="5D8C78FB" w14:textId="0264D25B" w:rsidR="009F7A10" w:rsidRDefault="009F7A10">
      <w:pPr>
        <w:pStyle w:val="TOC4"/>
        <w:rPr>
          <w:rFonts w:asciiTheme="minorHAnsi" w:eastAsiaTheme="minorEastAsia" w:hAnsiTheme="minorHAnsi" w:cstheme="minorBidi"/>
          <w:noProof/>
          <w:sz w:val="22"/>
          <w:szCs w:val="22"/>
          <w:lang w:eastAsia="en-GB"/>
        </w:rPr>
      </w:pPr>
      <w:r w:rsidRPr="00CA1DE4">
        <w:rPr>
          <w:rFonts w:eastAsia="DengXian"/>
          <w:noProof/>
          <w:lang w:eastAsia="zh-CN"/>
        </w:rPr>
        <w:t>6.13.2.1</w:t>
      </w:r>
      <w:r>
        <w:rPr>
          <w:rFonts w:asciiTheme="minorHAnsi" w:eastAsiaTheme="minorEastAsia" w:hAnsiTheme="minorHAnsi" w:cstheme="minorBidi"/>
          <w:noProof/>
          <w:sz w:val="22"/>
          <w:szCs w:val="22"/>
          <w:lang w:eastAsia="en-GB"/>
        </w:rPr>
        <w:tab/>
      </w:r>
      <w:r w:rsidRPr="00CA1DE4">
        <w:rPr>
          <w:rFonts w:eastAsia="DengXian"/>
          <w:noProof/>
          <w:lang w:eastAsia="zh-CN"/>
        </w:rPr>
        <w:t>General</w:t>
      </w:r>
      <w:r>
        <w:rPr>
          <w:noProof/>
        </w:rPr>
        <w:tab/>
      </w:r>
      <w:r>
        <w:rPr>
          <w:noProof/>
        </w:rPr>
        <w:fldChar w:fldCharType="begin" w:fldLock="1"/>
      </w:r>
      <w:r>
        <w:rPr>
          <w:noProof/>
        </w:rPr>
        <w:instrText xml:space="preserve"> PAGEREF _Toc136252088 \h </w:instrText>
      </w:r>
      <w:r>
        <w:rPr>
          <w:noProof/>
        </w:rPr>
      </w:r>
      <w:r>
        <w:rPr>
          <w:noProof/>
        </w:rPr>
        <w:fldChar w:fldCharType="separate"/>
      </w:r>
      <w:r>
        <w:rPr>
          <w:noProof/>
        </w:rPr>
        <w:t>120</w:t>
      </w:r>
      <w:r>
        <w:rPr>
          <w:noProof/>
        </w:rPr>
        <w:fldChar w:fldCharType="end"/>
      </w:r>
    </w:p>
    <w:p w14:paraId="710A1E75" w14:textId="44BBC1F3" w:rsidR="009F7A10" w:rsidRDefault="009F7A10">
      <w:pPr>
        <w:pStyle w:val="TOC4"/>
        <w:rPr>
          <w:rFonts w:asciiTheme="minorHAnsi" w:eastAsiaTheme="minorEastAsia" w:hAnsiTheme="minorHAnsi" w:cstheme="minorBidi"/>
          <w:noProof/>
          <w:sz w:val="22"/>
          <w:szCs w:val="22"/>
          <w:lang w:eastAsia="en-GB"/>
        </w:rPr>
      </w:pPr>
      <w:r w:rsidRPr="00CA1DE4">
        <w:rPr>
          <w:rFonts w:eastAsia="DengXian"/>
          <w:noProof/>
          <w:lang w:eastAsia="zh-CN"/>
        </w:rPr>
        <w:t>6.13.2.2</w:t>
      </w:r>
      <w:r>
        <w:rPr>
          <w:rFonts w:asciiTheme="minorHAnsi" w:eastAsiaTheme="minorEastAsia" w:hAnsiTheme="minorHAnsi" w:cstheme="minorBidi"/>
          <w:noProof/>
          <w:sz w:val="22"/>
          <w:szCs w:val="22"/>
          <w:lang w:eastAsia="en-GB"/>
        </w:rPr>
        <w:tab/>
      </w:r>
      <w:r w:rsidRPr="00CA1DE4">
        <w:rPr>
          <w:rFonts w:eastAsia="DengXian"/>
          <w:noProof/>
          <w:lang w:eastAsia="zh-CN"/>
        </w:rPr>
        <w:t>Principles</w:t>
      </w:r>
      <w:r>
        <w:rPr>
          <w:noProof/>
        </w:rPr>
        <w:tab/>
      </w:r>
      <w:r>
        <w:rPr>
          <w:noProof/>
        </w:rPr>
        <w:fldChar w:fldCharType="begin" w:fldLock="1"/>
      </w:r>
      <w:r>
        <w:rPr>
          <w:noProof/>
        </w:rPr>
        <w:instrText xml:space="preserve"> PAGEREF _Toc136252089 \h </w:instrText>
      </w:r>
      <w:r>
        <w:rPr>
          <w:noProof/>
        </w:rPr>
      </w:r>
      <w:r>
        <w:rPr>
          <w:noProof/>
        </w:rPr>
        <w:fldChar w:fldCharType="separate"/>
      </w:r>
      <w:r>
        <w:rPr>
          <w:noProof/>
        </w:rPr>
        <w:t>120</w:t>
      </w:r>
      <w:r>
        <w:rPr>
          <w:noProof/>
        </w:rPr>
        <w:fldChar w:fldCharType="end"/>
      </w:r>
    </w:p>
    <w:p w14:paraId="2C3F5036" w14:textId="306674B4"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6.13.3</w:t>
      </w:r>
      <w:r>
        <w:rPr>
          <w:rFonts w:asciiTheme="minorHAnsi" w:eastAsiaTheme="minorEastAsia" w:hAnsiTheme="minorHAnsi" w:cstheme="minorBidi"/>
          <w:noProof/>
          <w:sz w:val="22"/>
          <w:szCs w:val="22"/>
          <w:lang w:eastAsia="en-GB"/>
        </w:rPr>
        <w:tab/>
      </w:r>
      <w:r w:rsidRPr="00CA1DE4">
        <w:rPr>
          <w:rFonts w:eastAsia="DengXian"/>
          <w:noProof/>
          <w:lang w:eastAsia="zh-CN"/>
        </w:rPr>
        <w:t>SBI messages correlation using NF Peer Information</w:t>
      </w:r>
      <w:r>
        <w:rPr>
          <w:noProof/>
        </w:rPr>
        <w:tab/>
      </w:r>
      <w:r>
        <w:rPr>
          <w:noProof/>
        </w:rPr>
        <w:fldChar w:fldCharType="begin" w:fldLock="1"/>
      </w:r>
      <w:r>
        <w:rPr>
          <w:noProof/>
        </w:rPr>
        <w:instrText xml:space="preserve"> PAGEREF _Toc136252090 \h </w:instrText>
      </w:r>
      <w:r>
        <w:rPr>
          <w:noProof/>
        </w:rPr>
      </w:r>
      <w:r>
        <w:rPr>
          <w:noProof/>
        </w:rPr>
        <w:fldChar w:fldCharType="separate"/>
      </w:r>
      <w:r>
        <w:rPr>
          <w:noProof/>
        </w:rPr>
        <w:t>120</w:t>
      </w:r>
      <w:r>
        <w:rPr>
          <w:noProof/>
        </w:rPr>
        <w:fldChar w:fldCharType="end"/>
      </w:r>
    </w:p>
    <w:p w14:paraId="13F4FC10" w14:textId="5E4DE1FC" w:rsidR="009F7A10" w:rsidRDefault="009F7A10">
      <w:pPr>
        <w:pStyle w:val="TOC4"/>
        <w:rPr>
          <w:rFonts w:asciiTheme="minorHAnsi" w:eastAsiaTheme="minorEastAsia" w:hAnsiTheme="minorHAnsi" w:cstheme="minorBidi"/>
          <w:noProof/>
          <w:sz w:val="22"/>
          <w:szCs w:val="22"/>
          <w:lang w:eastAsia="en-GB"/>
        </w:rPr>
      </w:pPr>
      <w:r w:rsidRPr="00CA1DE4">
        <w:rPr>
          <w:rFonts w:eastAsia="DengXian"/>
          <w:noProof/>
          <w:lang w:eastAsia="zh-CN"/>
        </w:rPr>
        <w:t>6.13.3.1</w:t>
      </w:r>
      <w:r>
        <w:rPr>
          <w:rFonts w:asciiTheme="minorHAnsi" w:eastAsiaTheme="minorEastAsia" w:hAnsiTheme="minorHAnsi" w:cstheme="minorBidi"/>
          <w:noProof/>
          <w:sz w:val="22"/>
          <w:szCs w:val="22"/>
          <w:lang w:eastAsia="en-GB"/>
        </w:rPr>
        <w:tab/>
      </w:r>
      <w:r w:rsidRPr="00CA1DE4">
        <w:rPr>
          <w:rFonts w:eastAsia="DengXian"/>
          <w:noProof/>
          <w:lang w:eastAsia="zh-CN"/>
        </w:rPr>
        <w:t>General</w:t>
      </w:r>
      <w:r>
        <w:rPr>
          <w:noProof/>
        </w:rPr>
        <w:tab/>
      </w:r>
      <w:r>
        <w:rPr>
          <w:noProof/>
        </w:rPr>
        <w:fldChar w:fldCharType="begin" w:fldLock="1"/>
      </w:r>
      <w:r>
        <w:rPr>
          <w:noProof/>
        </w:rPr>
        <w:instrText xml:space="preserve"> PAGEREF _Toc136252091 \h </w:instrText>
      </w:r>
      <w:r>
        <w:rPr>
          <w:noProof/>
        </w:rPr>
      </w:r>
      <w:r>
        <w:rPr>
          <w:noProof/>
        </w:rPr>
        <w:fldChar w:fldCharType="separate"/>
      </w:r>
      <w:r>
        <w:rPr>
          <w:noProof/>
        </w:rPr>
        <w:t>120</w:t>
      </w:r>
      <w:r>
        <w:rPr>
          <w:noProof/>
        </w:rPr>
        <w:fldChar w:fldCharType="end"/>
      </w:r>
    </w:p>
    <w:p w14:paraId="3876C07D" w14:textId="3FD722B3" w:rsidR="009F7A10" w:rsidRDefault="009F7A10">
      <w:pPr>
        <w:pStyle w:val="TOC4"/>
        <w:rPr>
          <w:rFonts w:asciiTheme="minorHAnsi" w:eastAsiaTheme="minorEastAsia" w:hAnsiTheme="minorHAnsi" w:cstheme="minorBidi"/>
          <w:noProof/>
          <w:sz w:val="22"/>
          <w:szCs w:val="22"/>
          <w:lang w:eastAsia="en-GB"/>
        </w:rPr>
      </w:pPr>
      <w:r w:rsidRPr="00CA1DE4">
        <w:rPr>
          <w:rFonts w:eastAsia="DengXian"/>
          <w:noProof/>
          <w:lang w:eastAsia="zh-CN"/>
        </w:rPr>
        <w:t>6.13.3.2</w:t>
      </w:r>
      <w:r>
        <w:rPr>
          <w:rFonts w:asciiTheme="minorHAnsi" w:eastAsiaTheme="minorEastAsia" w:hAnsiTheme="minorHAnsi" w:cstheme="minorBidi"/>
          <w:noProof/>
          <w:sz w:val="22"/>
          <w:szCs w:val="22"/>
          <w:lang w:eastAsia="en-GB"/>
        </w:rPr>
        <w:tab/>
      </w:r>
      <w:r w:rsidRPr="00CA1DE4">
        <w:rPr>
          <w:rFonts w:eastAsia="DengXian"/>
          <w:noProof/>
          <w:lang w:eastAsia="zh-CN"/>
        </w:rPr>
        <w:t>Principles</w:t>
      </w:r>
      <w:r>
        <w:rPr>
          <w:noProof/>
        </w:rPr>
        <w:tab/>
      </w:r>
      <w:r>
        <w:rPr>
          <w:noProof/>
        </w:rPr>
        <w:fldChar w:fldCharType="begin" w:fldLock="1"/>
      </w:r>
      <w:r>
        <w:rPr>
          <w:noProof/>
        </w:rPr>
        <w:instrText xml:space="preserve"> PAGEREF _Toc136252092 \h </w:instrText>
      </w:r>
      <w:r>
        <w:rPr>
          <w:noProof/>
        </w:rPr>
      </w:r>
      <w:r>
        <w:rPr>
          <w:noProof/>
        </w:rPr>
        <w:fldChar w:fldCharType="separate"/>
      </w:r>
      <w:r>
        <w:rPr>
          <w:noProof/>
        </w:rPr>
        <w:t>121</w:t>
      </w:r>
      <w:r>
        <w:rPr>
          <w:noProof/>
        </w:rPr>
        <w:fldChar w:fldCharType="end"/>
      </w:r>
    </w:p>
    <w:p w14:paraId="3EC34A9C" w14:textId="47B1265C" w:rsidR="009F7A10" w:rsidRDefault="009F7A10">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_Toc136252093 \h </w:instrText>
      </w:r>
      <w:r>
        <w:rPr>
          <w:noProof/>
        </w:rPr>
      </w:r>
      <w:r>
        <w:rPr>
          <w:noProof/>
        </w:rPr>
        <w:fldChar w:fldCharType="separate"/>
      </w:r>
      <w:r>
        <w:rPr>
          <w:noProof/>
        </w:rPr>
        <w:t>121</w:t>
      </w:r>
      <w:r>
        <w:rPr>
          <w:noProof/>
        </w:rPr>
        <w:fldChar w:fldCharType="end"/>
      </w:r>
    </w:p>
    <w:p w14:paraId="65121C49" w14:textId="3DE0F070"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6.14.1</w:t>
      </w:r>
      <w:r>
        <w:rPr>
          <w:rFonts w:asciiTheme="minorHAnsi" w:eastAsiaTheme="minorEastAsia" w:hAnsiTheme="minorHAnsi" w:cstheme="minorBidi"/>
          <w:noProof/>
          <w:sz w:val="22"/>
          <w:szCs w:val="22"/>
          <w:lang w:eastAsia="en-GB"/>
        </w:rPr>
        <w:tab/>
      </w:r>
      <w:r w:rsidRPr="00CA1DE4">
        <w:rPr>
          <w:rFonts w:eastAsia="DengXian"/>
          <w:noProof/>
          <w:lang w:eastAsia="zh-CN"/>
        </w:rPr>
        <w:t>General</w:t>
      </w:r>
      <w:r>
        <w:rPr>
          <w:noProof/>
        </w:rPr>
        <w:tab/>
      </w:r>
      <w:r>
        <w:rPr>
          <w:noProof/>
        </w:rPr>
        <w:fldChar w:fldCharType="begin" w:fldLock="1"/>
      </w:r>
      <w:r>
        <w:rPr>
          <w:noProof/>
        </w:rPr>
        <w:instrText xml:space="preserve"> PAGEREF _Toc136252094 \h </w:instrText>
      </w:r>
      <w:r>
        <w:rPr>
          <w:noProof/>
        </w:rPr>
      </w:r>
      <w:r>
        <w:rPr>
          <w:noProof/>
        </w:rPr>
        <w:fldChar w:fldCharType="separate"/>
      </w:r>
      <w:r>
        <w:rPr>
          <w:noProof/>
        </w:rPr>
        <w:t>121</w:t>
      </w:r>
      <w:r>
        <w:rPr>
          <w:noProof/>
        </w:rPr>
        <w:fldChar w:fldCharType="end"/>
      </w:r>
    </w:p>
    <w:p w14:paraId="02D3FFA7" w14:textId="2BA1692E"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6.14.2</w:t>
      </w:r>
      <w:r>
        <w:rPr>
          <w:rFonts w:asciiTheme="minorHAnsi" w:eastAsiaTheme="minorEastAsia" w:hAnsiTheme="minorHAnsi" w:cstheme="minorBidi"/>
          <w:noProof/>
          <w:sz w:val="22"/>
          <w:szCs w:val="22"/>
          <w:lang w:eastAsia="en-GB"/>
        </w:rPr>
        <w:tab/>
      </w:r>
      <w:r w:rsidRPr="00CA1DE4">
        <w:rPr>
          <w:rFonts w:eastAsia="DengXian"/>
          <w:noProof/>
          <w:lang w:eastAsia="zh-CN"/>
        </w:rPr>
        <w:t>Inclusion of the intended purpose</w:t>
      </w:r>
      <w:r>
        <w:rPr>
          <w:noProof/>
        </w:rPr>
        <w:tab/>
      </w:r>
      <w:r>
        <w:rPr>
          <w:noProof/>
        </w:rPr>
        <w:fldChar w:fldCharType="begin" w:fldLock="1"/>
      </w:r>
      <w:r>
        <w:rPr>
          <w:noProof/>
        </w:rPr>
        <w:instrText xml:space="preserve"> PAGEREF _Toc136252095 \h </w:instrText>
      </w:r>
      <w:r>
        <w:rPr>
          <w:noProof/>
        </w:rPr>
      </w:r>
      <w:r>
        <w:rPr>
          <w:noProof/>
        </w:rPr>
        <w:fldChar w:fldCharType="separate"/>
      </w:r>
      <w:r>
        <w:rPr>
          <w:noProof/>
        </w:rPr>
        <w:t>121</w:t>
      </w:r>
      <w:r>
        <w:rPr>
          <w:noProof/>
        </w:rPr>
        <w:fldChar w:fldCharType="end"/>
      </w:r>
    </w:p>
    <w:p w14:paraId="1A03690F" w14:textId="75F82488" w:rsidR="009F7A10" w:rsidRDefault="009F7A10">
      <w:pPr>
        <w:pStyle w:val="TOC3"/>
        <w:rPr>
          <w:rFonts w:asciiTheme="minorHAnsi" w:eastAsiaTheme="minorEastAsia" w:hAnsiTheme="minorHAnsi" w:cstheme="minorBidi"/>
          <w:noProof/>
          <w:sz w:val="22"/>
          <w:szCs w:val="22"/>
          <w:lang w:eastAsia="en-GB"/>
        </w:rPr>
      </w:pPr>
      <w:r w:rsidRPr="00CA1DE4">
        <w:rPr>
          <w:rFonts w:eastAsia="DengXian"/>
          <w:noProof/>
          <w:lang w:eastAsia="zh-CN"/>
        </w:rPr>
        <w:t>6.14.3</w:t>
      </w:r>
      <w:r>
        <w:rPr>
          <w:rFonts w:asciiTheme="minorHAnsi" w:eastAsiaTheme="minorEastAsia" w:hAnsiTheme="minorHAnsi" w:cstheme="minorBidi"/>
          <w:noProof/>
          <w:sz w:val="22"/>
          <w:szCs w:val="22"/>
          <w:lang w:eastAsia="en-GB"/>
        </w:rPr>
        <w:tab/>
      </w:r>
      <w:r w:rsidRPr="00CA1DE4">
        <w:rPr>
          <w:rFonts w:eastAsia="DengXian"/>
          <w:noProof/>
          <w:lang w:eastAsia="zh-CN"/>
        </w:rPr>
        <w:t>Evaluating the intended purpose</w:t>
      </w:r>
      <w:r>
        <w:rPr>
          <w:noProof/>
        </w:rPr>
        <w:tab/>
      </w:r>
      <w:r>
        <w:rPr>
          <w:noProof/>
        </w:rPr>
        <w:fldChar w:fldCharType="begin" w:fldLock="1"/>
      </w:r>
      <w:r>
        <w:rPr>
          <w:noProof/>
        </w:rPr>
        <w:instrText xml:space="preserve"> PAGEREF _Toc136252096 \h </w:instrText>
      </w:r>
      <w:r>
        <w:rPr>
          <w:noProof/>
        </w:rPr>
      </w:r>
      <w:r>
        <w:rPr>
          <w:noProof/>
        </w:rPr>
        <w:fldChar w:fldCharType="separate"/>
      </w:r>
      <w:r>
        <w:rPr>
          <w:noProof/>
        </w:rPr>
        <w:t>121</w:t>
      </w:r>
      <w:r>
        <w:rPr>
          <w:noProof/>
        </w:rPr>
        <w:fldChar w:fldCharType="end"/>
      </w:r>
    </w:p>
    <w:p w14:paraId="0FE2318E" w14:textId="11B5FBF1" w:rsidR="009F7A10" w:rsidRDefault="009F7A10">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_Toc136252097 \h </w:instrText>
      </w:r>
      <w:r>
        <w:rPr>
          <w:noProof/>
        </w:rPr>
      </w:r>
      <w:r>
        <w:rPr>
          <w:noProof/>
        </w:rPr>
        <w:fldChar w:fldCharType="separate"/>
      </w:r>
      <w:r>
        <w:rPr>
          <w:noProof/>
        </w:rPr>
        <w:t>122</w:t>
      </w:r>
      <w:r>
        <w:rPr>
          <w:noProof/>
        </w:rPr>
        <w:fldChar w:fldCharType="end"/>
      </w:r>
    </w:p>
    <w:p w14:paraId="7393DB8A" w14:textId="4C3E72ED" w:rsidR="009F7A10" w:rsidRDefault="009F7A10">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_Toc136252098 \h </w:instrText>
      </w:r>
      <w:r>
        <w:rPr>
          <w:noProof/>
        </w:rPr>
      </w:r>
      <w:r>
        <w:rPr>
          <w:noProof/>
        </w:rPr>
        <w:fldChar w:fldCharType="separate"/>
      </w:r>
      <w:r>
        <w:rPr>
          <w:noProof/>
        </w:rPr>
        <w:t>123</w:t>
      </w:r>
      <w:r>
        <w:rPr>
          <w:noProof/>
        </w:rPr>
        <w:fldChar w:fldCharType="end"/>
      </w:r>
    </w:p>
    <w:p w14:paraId="0A5A3DDD" w14:textId="28FDB717" w:rsidR="009F7A10" w:rsidRDefault="009F7A10">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_Toc136252099 \h </w:instrText>
      </w:r>
      <w:r>
        <w:rPr>
          <w:noProof/>
        </w:rPr>
      </w:r>
      <w:r>
        <w:rPr>
          <w:noProof/>
        </w:rPr>
        <w:fldChar w:fldCharType="separate"/>
      </w:r>
      <w:r>
        <w:rPr>
          <w:noProof/>
        </w:rPr>
        <w:t>124</w:t>
      </w:r>
      <w:r>
        <w:rPr>
          <w:noProof/>
        </w:rPr>
        <w:fldChar w:fldCharType="end"/>
      </w:r>
    </w:p>
    <w:p w14:paraId="4303FD29" w14:textId="2B6F61E6" w:rsidR="009F7A10" w:rsidRDefault="009F7A1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_Toc136252100 \h </w:instrText>
      </w:r>
      <w:r>
        <w:rPr>
          <w:noProof/>
        </w:rPr>
      </w:r>
      <w:r>
        <w:rPr>
          <w:noProof/>
        </w:rPr>
        <w:fldChar w:fldCharType="separate"/>
      </w:r>
      <w:r>
        <w:rPr>
          <w:noProof/>
        </w:rPr>
        <w:t>125</w:t>
      </w:r>
      <w:r>
        <w:rPr>
          <w:noProof/>
        </w:rPr>
        <w:fldChar w:fldCharType="end"/>
      </w:r>
    </w:p>
    <w:p w14:paraId="5662205C" w14:textId="0B13D860"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36251862"/>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36251863"/>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36251864"/>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36251865"/>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36251866"/>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36251867"/>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36251868"/>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36251869"/>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36251870"/>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36251871"/>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36251872"/>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36251873"/>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36251874"/>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36251875"/>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36251876"/>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36251877"/>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36251878"/>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36251879"/>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36251880"/>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171.85pt" o:ole="">
            <v:imagedata r:id="rId13" o:title=""/>
          </v:shape>
          <o:OLEObject Type="Embed" ProgID="Visio.Drawing.15" ShapeID="_x0000_i1025" DrawAspect="Content" ObjectID="_1746864860"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36251881"/>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36251882"/>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36251883"/>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36251884"/>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36251885"/>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36251886"/>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36251887"/>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36251888"/>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36251889"/>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36251890"/>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36251891"/>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lastRenderedPageBreak/>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36251892"/>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36251893"/>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36251894"/>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lastRenderedPageBreak/>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lastRenderedPageBreak/>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lastRenderedPageBreak/>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lastRenderedPageBreak/>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0" w:name="_Toc136251895"/>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36251896"/>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36251897"/>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0B63FEEA"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RWS "Service-Name:" RWS servname])</w:t>
      </w:r>
      <w:r w:rsidRPr="00D1205D">
        <w:rPr>
          <w:lang w:eastAsia="zh-CN"/>
        </w:rPr>
        <w:br/>
        <w:t>/ ("NF-Set:" RWS nfset</w:t>
      </w:r>
      <w:r>
        <w:rPr>
          <w:lang w:eastAsia="zh-CN"/>
        </w:rPr>
        <w:t> </w:t>
      </w:r>
      <w:r w:rsidRPr="00D1205D">
        <w:rPr>
          <w:lang w:eastAsia="zh-CN"/>
        </w:rPr>
        <w:t>[";" RWS "Service-Name:" RWS servname])</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sidRPr="00D1205D">
        <w:rPr>
          <w:lang w:eastAsia="zh-CN"/>
        </w:rPr>
        <w:br/>
        <w:t>/ ("Callback-Uri:" RWS URI *( RWS "&amp;" RWS URI))</w:t>
      </w:r>
    </w:p>
    <w:bookmarkEnd w:id="383"/>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lastRenderedPageBreak/>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8" w:name="_PERM_MCCTEMPBM_CRPT59660008___3"/>
      <w:bookmarkStart w:id="389"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8"/>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9"/>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0" w:name="_PERM_MCCTEMPBM_CRPT59660010___3"/>
      <w:bookmarkStart w:id="391"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0"/>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91"/>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2"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4"/>
    <w:bookmarkEnd w:id="392"/>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3"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3"/>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4"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4"/>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5" w:name="_PERM_MCCTEMPBM_CRPT59660015___3"/>
      <w:bookmarkStart w:id="396"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5"/>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6"/>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7"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7"/>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8" w:name="_Toc51845078"/>
      <w:bookmarkStart w:id="399" w:name="_Toc51845409"/>
      <w:bookmarkStart w:id="400" w:name="_Toc51846929"/>
      <w:bookmarkStart w:id="401" w:name="_Toc57022556"/>
      <w:bookmarkStart w:id="402" w:name="_Toc136251898"/>
      <w:r w:rsidRPr="00D1205D">
        <w:t>5.2.3.2.10</w:t>
      </w:r>
      <w:r w:rsidRPr="00D1205D">
        <w:tab/>
      </w:r>
      <w:r w:rsidRPr="00D1205D">
        <w:rPr>
          <w:lang w:eastAsia="zh-CN"/>
        </w:rPr>
        <w:t>3gpp-Sbi-Lci</w:t>
      </w:r>
      <w:bookmarkEnd w:id="381"/>
      <w:bookmarkEnd w:id="382"/>
      <w:bookmarkEnd w:id="385"/>
      <w:bookmarkEnd w:id="398"/>
      <w:bookmarkEnd w:id="399"/>
      <w:bookmarkEnd w:id="400"/>
      <w:bookmarkEnd w:id="401"/>
      <w:bookmarkEnd w:id="402"/>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3"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3"/>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4"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5" w:name="_PERM_MCCTEMPBM_CRPT57490031___3"/>
      <w:r w:rsidRPr="00D1205D">
        <w:rPr>
          <w:lang w:eastAsia="zh-CN"/>
        </w:rPr>
        <w:t>3gpp-Sbi-Lci: Timestamp: "Tue, 04 Feb 2020 08:49:37 GMT"; Load-Metric: 25%; NF-Instance: 54804518-4191-46b3-955c-ac631f953ed8</w:t>
      </w:r>
    </w:p>
    <w:bookmarkEnd w:id="405"/>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6"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7" w:name="_Toc51845079"/>
      <w:bookmarkStart w:id="408" w:name="_Toc51845410"/>
      <w:bookmarkStart w:id="409" w:name="_Toc51846930"/>
      <w:bookmarkStart w:id="410" w:name="_Toc57022557"/>
      <w:bookmarkEnd w:id="406"/>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4"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5" w:name="_PERM_MCCTEMPBM_CRPT57490038___2"/>
      <w:bookmarkEnd w:id="414"/>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136251899"/>
      <w:r w:rsidRPr="00D1205D">
        <w:t>5.2.3.2.11</w:t>
      </w:r>
      <w:r w:rsidRPr="00D1205D">
        <w:tab/>
      </w:r>
      <w:r w:rsidRPr="00D1205D">
        <w:rPr>
          <w:lang w:eastAsia="zh-CN"/>
        </w:rPr>
        <w:t>3gpp-Sbi-Client-Credentials</w:t>
      </w:r>
      <w:bookmarkEnd w:id="404"/>
      <w:bookmarkEnd w:id="407"/>
      <w:bookmarkEnd w:id="408"/>
      <w:bookmarkEnd w:id="409"/>
      <w:bookmarkEnd w:id="410"/>
      <w:bookmarkEnd w:id="417"/>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8" w:name="_Toc51845080"/>
      <w:bookmarkStart w:id="419" w:name="_Toc51845411"/>
      <w:bookmarkStart w:id="420" w:name="_Toc51846931"/>
      <w:bookmarkStart w:id="421" w:name="_Toc57022558"/>
      <w:bookmarkStart w:id="422" w:name="_Toc136251900"/>
      <w:r w:rsidRPr="00D1205D">
        <w:t>5.2.3.2.12</w:t>
      </w:r>
      <w:r w:rsidRPr="00D1205D">
        <w:tab/>
      </w:r>
      <w:r w:rsidRPr="00D1205D">
        <w:rPr>
          <w:lang w:eastAsia="zh-CN"/>
        </w:rPr>
        <w:t>3gpp-Sbi-Nrf-Uri</w:t>
      </w:r>
      <w:bookmarkEnd w:id="418"/>
      <w:bookmarkEnd w:id="419"/>
      <w:bookmarkEnd w:id="420"/>
      <w:bookmarkEnd w:id="421"/>
      <w:bookmarkEnd w:id="422"/>
    </w:p>
    <w:p w14:paraId="0F4E400C" w14:textId="77777777" w:rsidR="00786C98" w:rsidRDefault="00786C98" w:rsidP="00786C98">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0"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3" w:name="_Toc136251901"/>
      <w:bookmarkEnd w:id="432"/>
      <w:r>
        <w:t>5.2.3.2.13</w:t>
      </w:r>
      <w:r>
        <w:tab/>
      </w:r>
      <w:r>
        <w:rPr>
          <w:lang w:eastAsia="zh-CN"/>
        </w:rPr>
        <w:t>3gpp-Sbi-Target-Nf-Id</w:t>
      </w:r>
      <w:bookmarkEnd w:id="423"/>
      <w:bookmarkEnd w:id="433"/>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4" w:name="_Toc57022560"/>
      <w:bookmarkStart w:id="435" w:name="_Toc136251902"/>
      <w:r w:rsidRPr="000B63FD">
        <w:t>5.2.3.2.</w:t>
      </w:r>
      <w:r>
        <w:t>14</w:t>
      </w:r>
      <w:r w:rsidRPr="000B63FD">
        <w:tab/>
      </w:r>
      <w:r w:rsidRPr="000B63FD">
        <w:rPr>
          <w:lang w:eastAsia="zh-CN"/>
        </w:rPr>
        <w:t>3gpp-Sbi-</w:t>
      </w:r>
      <w:r>
        <w:rPr>
          <w:lang w:eastAsia="zh-CN"/>
        </w:rPr>
        <w:t>Max-Forward-Hops</w:t>
      </w:r>
      <w:bookmarkEnd w:id="434"/>
      <w:bookmarkEnd w:id="435"/>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6" w:name="_Toc57022561"/>
      <w:bookmarkStart w:id="437" w:name="_Toc98272300"/>
      <w:bookmarkEnd w:id="335"/>
      <w:bookmarkEnd w:id="378"/>
      <w:bookmarkEnd w:id="379"/>
      <w:bookmarkEnd w:id="424"/>
      <w:bookmarkEnd w:id="425"/>
      <w:bookmarkEnd w:id="426"/>
      <w:bookmarkEnd w:id="427"/>
      <w:bookmarkEnd w:id="428"/>
      <w:bookmarkEnd w:id="429"/>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6"/>
      <w:bookmarkEnd w:id="437"/>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8"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8"/>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9" w:name="_Toc136251903"/>
      <w:r w:rsidRPr="000B63FD">
        <w:t>5.2.3.2.</w:t>
      </w:r>
      <w:r>
        <w:t>16</w:t>
      </w:r>
      <w:r w:rsidRPr="000B63FD">
        <w:tab/>
      </w:r>
      <w:r w:rsidRPr="000B63FD">
        <w:rPr>
          <w:lang w:eastAsia="zh-CN"/>
        </w:rPr>
        <w:t>3gpp-Sbi-</w:t>
      </w:r>
      <w:r>
        <w:rPr>
          <w:lang w:eastAsia="zh-CN"/>
        </w:rPr>
        <w:t>Access-Scope</w:t>
      </w:r>
      <w:bookmarkEnd w:id="439"/>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0" w:name="_Toc136251904"/>
      <w:r w:rsidRPr="000B63FD">
        <w:t>5.2.3.2.</w:t>
      </w:r>
      <w:r>
        <w:t>17</w:t>
      </w:r>
      <w:r w:rsidRPr="000B63FD">
        <w:tab/>
      </w:r>
      <w:r w:rsidRPr="000B63FD">
        <w:rPr>
          <w:lang w:eastAsia="zh-CN"/>
        </w:rPr>
        <w:t>3gpp-Sbi-</w:t>
      </w:r>
      <w:r>
        <w:rPr>
          <w:lang w:eastAsia="zh-CN"/>
        </w:rPr>
        <w:t>Access-Token</w:t>
      </w:r>
      <w:bookmarkEnd w:id="440"/>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57023922"/>
      <w:bookmarkStart w:id="442" w:name="_Toc136251905"/>
      <w:r>
        <w:t>5.2.3.2.18</w:t>
      </w:r>
      <w:r>
        <w:tab/>
      </w:r>
      <w:bookmarkEnd w:id="441"/>
      <w:r w:rsidR="008956DC">
        <w:rPr>
          <w:lang w:eastAsia="zh-CN"/>
        </w:rPr>
        <w:t>Void</w:t>
      </w:r>
      <w:bookmarkEnd w:id="442"/>
    </w:p>
    <w:p w14:paraId="17B6F889" w14:textId="7E2D3EB7" w:rsidR="00BE1178" w:rsidRPr="00D1205D" w:rsidRDefault="00BE1178" w:rsidP="002D7984">
      <w:pPr>
        <w:pStyle w:val="Heading5"/>
        <w:rPr>
          <w:lang w:eastAsia="zh-CN"/>
        </w:rPr>
      </w:pPr>
      <w:bookmarkStart w:id="443" w:name="_Toc136251906"/>
      <w:r w:rsidRPr="00D1205D">
        <w:t>5.2.3.2.</w:t>
      </w:r>
      <w:r>
        <w:t>19</w:t>
      </w:r>
      <w:r w:rsidRPr="00D1205D">
        <w:tab/>
      </w:r>
      <w:r w:rsidRPr="00D1205D">
        <w:rPr>
          <w:lang w:eastAsia="zh-CN"/>
        </w:rPr>
        <w:t>3gpp-Sbi-</w:t>
      </w:r>
      <w:r>
        <w:rPr>
          <w:lang w:eastAsia="zh-CN"/>
        </w:rPr>
        <w:t>Target-Nf-Group</w:t>
      </w:r>
      <w:r w:rsidRPr="00D1205D">
        <w:rPr>
          <w:lang w:eastAsia="zh-CN"/>
        </w:rPr>
        <w:t>-Id</w:t>
      </w:r>
      <w:bookmarkEnd w:id="443"/>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4" w:name="_Toc136251907"/>
      <w:r w:rsidRPr="00D44731">
        <w:t>5.2.3.2.</w:t>
      </w:r>
      <w:r>
        <w:t>20</w:t>
      </w:r>
      <w:r w:rsidRPr="00D44731">
        <w:tab/>
      </w:r>
      <w:r w:rsidRPr="00D44731">
        <w:rPr>
          <w:lang w:eastAsia="zh-CN"/>
        </w:rPr>
        <w:t>3gpp-Sbi-Nrf-Uri</w:t>
      </w:r>
      <w:r>
        <w:rPr>
          <w:lang w:eastAsia="zh-CN"/>
        </w:rPr>
        <w:t>-Callback</w:t>
      </w:r>
      <w:bookmarkEnd w:id="444"/>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bookmarkStart w:id="455" w:name="_Toc136251908"/>
      <w:r>
        <w:t>5.2.3.2.21</w:t>
      </w:r>
      <w:r>
        <w:tab/>
      </w:r>
      <w:r>
        <w:rPr>
          <w:lang w:eastAsia="zh-CN"/>
        </w:rPr>
        <w:t>3gpp-Sbi-NF-Peer-Info</w:t>
      </w:r>
      <w:bookmarkEnd w:id="455"/>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6" w:name="_Toc136251909"/>
      <w:r w:rsidRPr="00D1205D">
        <w:t>5.2.3.3</w:t>
      </w:r>
      <w:r w:rsidRPr="00D1205D">
        <w:tab/>
        <w:t>Optional to support custom headers</w:t>
      </w:r>
      <w:bookmarkEnd w:id="456"/>
    </w:p>
    <w:p w14:paraId="4BE40005" w14:textId="1DAA61CC" w:rsidR="00F90BFA" w:rsidRPr="00D1205D" w:rsidRDefault="00F90BFA" w:rsidP="002D7984">
      <w:pPr>
        <w:pStyle w:val="Heading5"/>
        <w:rPr>
          <w:lang w:eastAsia="zh-CN"/>
        </w:rPr>
      </w:pPr>
      <w:bookmarkStart w:id="457" w:name="_Toc136251910"/>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57"/>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8" w:name="_Toc19708944"/>
      <w:bookmarkStart w:id="459" w:name="_Toc27745019"/>
      <w:bookmarkStart w:id="460" w:name="_Toc29803172"/>
      <w:bookmarkStart w:id="461" w:name="_Toc35969923"/>
      <w:bookmarkStart w:id="462" w:name="_Toc36050717"/>
      <w:bookmarkStart w:id="463" w:name="_Toc44847430"/>
      <w:bookmarkStart w:id="464" w:name="_Toc51845083"/>
      <w:bookmarkStart w:id="465" w:name="_Toc51845414"/>
      <w:bookmarkStart w:id="466" w:name="_Toc51846934"/>
      <w:bookmarkStart w:id="467" w:name="_Toc57022564"/>
      <w:bookmarkStart w:id="468" w:name="_Toc136251911"/>
      <w:r w:rsidRPr="00D1205D">
        <w:t>5.2.3.3.2</w:t>
      </w:r>
      <w:r w:rsidRPr="00D1205D">
        <w:tab/>
      </w:r>
      <w:r w:rsidRPr="00D1205D">
        <w:rPr>
          <w:lang w:eastAsia="zh-CN"/>
        </w:rPr>
        <w:t>3gpp-Sbi-Sender-Timestamp</w:t>
      </w:r>
      <w:bookmarkEnd w:id="458"/>
      <w:bookmarkEnd w:id="459"/>
      <w:bookmarkEnd w:id="460"/>
      <w:bookmarkEnd w:id="461"/>
      <w:bookmarkEnd w:id="462"/>
      <w:bookmarkEnd w:id="463"/>
      <w:bookmarkEnd w:id="464"/>
      <w:bookmarkEnd w:id="465"/>
      <w:bookmarkEnd w:id="466"/>
      <w:bookmarkEnd w:id="467"/>
      <w:bookmarkEnd w:id="468"/>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9" w:name="_Toc19708945"/>
      <w:bookmarkStart w:id="470" w:name="_Toc27745020"/>
      <w:bookmarkStart w:id="471" w:name="_Toc29803173"/>
      <w:bookmarkStart w:id="472" w:name="_Toc35969924"/>
      <w:bookmarkStart w:id="473" w:name="_Toc36050718"/>
      <w:bookmarkStart w:id="474" w:name="_Toc44847431"/>
      <w:bookmarkStart w:id="475" w:name="_Toc51845084"/>
      <w:bookmarkStart w:id="476" w:name="_Toc51845415"/>
      <w:bookmarkStart w:id="477" w:name="_Toc51846935"/>
      <w:bookmarkStart w:id="478" w:name="_Toc57022565"/>
      <w:bookmarkStart w:id="479" w:name="_Toc136251912"/>
      <w:r w:rsidRPr="00D1205D">
        <w:t>5.2.3.3.3</w:t>
      </w:r>
      <w:r w:rsidRPr="00D1205D">
        <w:tab/>
      </w:r>
      <w:r w:rsidRPr="00D1205D">
        <w:rPr>
          <w:lang w:eastAsia="zh-CN"/>
        </w:rPr>
        <w:t>3gpp-Sbi-Max-Rsp-Time</w:t>
      </w:r>
      <w:bookmarkEnd w:id="469"/>
      <w:bookmarkEnd w:id="470"/>
      <w:bookmarkEnd w:id="471"/>
      <w:bookmarkEnd w:id="472"/>
      <w:bookmarkEnd w:id="473"/>
      <w:bookmarkEnd w:id="474"/>
      <w:bookmarkEnd w:id="475"/>
      <w:bookmarkEnd w:id="476"/>
      <w:bookmarkEnd w:id="477"/>
      <w:bookmarkEnd w:id="478"/>
      <w:bookmarkEnd w:id="479"/>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0" w:name="_Toc57022566"/>
      <w:bookmarkStart w:id="481" w:name="_Toc19708946"/>
      <w:bookmarkStart w:id="482" w:name="_Toc27745021"/>
      <w:bookmarkStart w:id="483" w:name="_Toc29803174"/>
      <w:bookmarkStart w:id="484" w:name="_Toc35969925"/>
      <w:bookmarkStart w:id="485" w:name="_Toc36050719"/>
      <w:bookmarkStart w:id="486" w:name="_Toc44847432"/>
      <w:bookmarkStart w:id="487" w:name="_Toc51845085"/>
      <w:bookmarkStart w:id="488" w:name="_Toc51845416"/>
      <w:bookmarkStart w:id="489" w:name="_Toc51846936"/>
      <w:bookmarkStart w:id="490" w:name="_Toc136251913"/>
      <w:r w:rsidRPr="00D1205D">
        <w:t>5.2.3.</w:t>
      </w:r>
      <w:r>
        <w:t>3</w:t>
      </w:r>
      <w:r w:rsidRPr="00D1205D">
        <w:t>.</w:t>
      </w:r>
      <w:r>
        <w:t>4</w:t>
      </w:r>
      <w:r w:rsidRPr="00D1205D">
        <w:tab/>
      </w:r>
      <w:r w:rsidRPr="00D1205D">
        <w:rPr>
          <w:lang w:eastAsia="zh-CN"/>
        </w:rPr>
        <w:t>3gpp-Sbi-</w:t>
      </w:r>
      <w:r>
        <w:rPr>
          <w:lang w:eastAsia="zh-CN"/>
        </w:rPr>
        <w:t>Correlation-Info</w:t>
      </w:r>
      <w:bookmarkEnd w:id="480"/>
      <w:bookmarkEnd w:id="490"/>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429BC5E5" w14:textId="77777777" w:rsidR="009F7A10" w:rsidRDefault="009F7A10" w:rsidP="009F7A10">
      <w:pPr>
        <w:rPr>
          <w:lang w:eastAsia="zh-CN"/>
        </w:rPr>
      </w:pPr>
      <w:bookmarkStart w:id="491" w:name="_Hlk131675974"/>
      <w:r>
        <w:rPr>
          <w:lang w:eastAsia="zh-CN"/>
        </w:rPr>
        <w:lastRenderedPageBreak/>
        <w:t>cvalue = 1*( tchar / "@" )</w:t>
      </w:r>
    </w:p>
    <w:bookmarkEnd w:id="491"/>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2"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2"/>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3"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3"/>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4"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4"/>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5"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5"/>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6"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6"/>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7"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8" w:name="_Toc57017484"/>
      <w:bookmarkStart w:id="499" w:name="_Toc57024234"/>
      <w:bookmarkStart w:id="500" w:name="_Toc136251914"/>
      <w:bookmarkEnd w:id="497"/>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8"/>
      <w:bookmarkEnd w:id="499"/>
      <w:r>
        <w:rPr>
          <w:lang w:val="en-US" w:eastAsia="zh-CN"/>
        </w:rPr>
        <w:t>Alternate-Chf-Id</w:t>
      </w:r>
      <w:bookmarkEnd w:id="500"/>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1"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1"/>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2"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3" w:name="_Toc57022567"/>
      <w:bookmarkStart w:id="504" w:name="_Toc136251915"/>
      <w:bookmarkEnd w:id="502"/>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36251916"/>
      <w:r w:rsidRPr="00D1205D">
        <w:t>5.2.3.</w:t>
      </w:r>
      <w:r>
        <w:t>3</w:t>
      </w:r>
      <w:r w:rsidRPr="00D1205D">
        <w:t>.</w:t>
      </w:r>
      <w:r>
        <w:t>7</w:t>
      </w:r>
      <w:r w:rsidRPr="00D1205D">
        <w:tab/>
      </w:r>
      <w:r w:rsidRPr="00D1205D">
        <w:rPr>
          <w:lang w:eastAsia="zh-CN"/>
        </w:rPr>
        <w:t>3gpp-Sbi-</w:t>
      </w:r>
      <w:r>
        <w:rPr>
          <w:lang w:eastAsia="zh-CN"/>
        </w:rPr>
        <w:t>Consumer-Info</w:t>
      </w:r>
      <w:bookmarkEnd w:id="505"/>
    </w:p>
    <w:p w14:paraId="706D6A1F" w14:textId="77777777" w:rsidR="0016391D" w:rsidRPr="0008458C" w:rsidRDefault="0016391D" w:rsidP="0016391D">
      <w:pPr>
        <w:rPr>
          <w:lang w:eastAsia="zh-CN"/>
        </w:rPr>
      </w:pPr>
      <w:bookmarkStart w:id="506"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572EB873" w:rsidR="009F7A10" w:rsidRPr="0008458C" w:rsidRDefault="009F7A10" w:rsidP="009F7A10">
      <w:pPr>
        <w:pStyle w:val="B1"/>
        <w:rPr>
          <w:lang w:eastAsia="zh-CN"/>
        </w:rPr>
      </w:pPr>
      <w:r w:rsidRPr="0008458C">
        <w:rPr>
          <w:lang w:eastAsia="zh-CN"/>
        </w:rPr>
        <w:t>servicename = 1*("-" / %x61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9" w:name="_Toc136251917"/>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10"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10"/>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1" w:name="_Toc74138841"/>
      <w:bookmarkStart w:id="512" w:name="_Toc136251918"/>
      <w:r>
        <w:t>5.2.3.3.9</w:t>
      </w:r>
      <w:r>
        <w:tab/>
      </w:r>
      <w:bookmarkEnd w:id="511"/>
      <w:r w:rsidR="00EA5926">
        <w:t>Void</w:t>
      </w:r>
      <w:bookmarkEnd w:id="512"/>
    </w:p>
    <w:p w14:paraId="79213FBF" w14:textId="52D85120" w:rsidR="00C47001" w:rsidRDefault="00C47001" w:rsidP="002D7984">
      <w:pPr>
        <w:pStyle w:val="Heading5"/>
        <w:rPr>
          <w:lang w:eastAsia="zh-CN"/>
        </w:rPr>
      </w:pPr>
      <w:bookmarkStart w:id="513" w:name="_Toc136251919"/>
      <w:r>
        <w:t>5.2.3.3.10</w:t>
      </w:r>
      <w:r>
        <w:tab/>
      </w:r>
      <w:r>
        <w:rPr>
          <w:lang w:eastAsia="zh-CN"/>
        </w:rPr>
        <w:t>3gpp-Sbi-S</w:t>
      </w:r>
      <w:r w:rsidRPr="002A2D6B">
        <w:rPr>
          <w:lang w:val="en-US"/>
        </w:rPr>
        <w:t>election-Info</w:t>
      </w:r>
      <w:bookmarkEnd w:id="513"/>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36251920"/>
      <w:r w:rsidRPr="00D44731">
        <w:t>5.2.3.</w:t>
      </w:r>
      <w:r>
        <w:t>3</w:t>
      </w:r>
      <w:r w:rsidRPr="00D44731">
        <w:t>.</w:t>
      </w:r>
      <w:r>
        <w:t>11</w:t>
      </w:r>
      <w:r w:rsidRPr="00D44731">
        <w:tab/>
        <w:t>3gpp-Sb</w:t>
      </w:r>
      <w:r w:rsidRPr="00A76A1F">
        <w:t>i-</w:t>
      </w:r>
      <w:r w:rsidRPr="00E05E29">
        <w:t>Interplmn-Purpose</w:t>
      </w:r>
      <w:bookmarkEnd w:id="514"/>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36251921"/>
      <w:r>
        <w:t>5.2.3.3.12</w:t>
      </w:r>
      <w:r>
        <w:tab/>
      </w:r>
      <w:r>
        <w:rPr>
          <w:lang w:eastAsia="zh-CN"/>
        </w:rPr>
        <w:t>3gpp-Sbi-Request-Info</w:t>
      </w:r>
      <w:bookmarkEnd w:id="515"/>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6" w:name="_Toc136251922"/>
      <w:r w:rsidRPr="00D1205D">
        <w:rPr>
          <w:lang w:eastAsia="zh-CN"/>
        </w:rPr>
        <w:t>5.2.4</w:t>
      </w:r>
      <w:r w:rsidRPr="00D1205D">
        <w:tab/>
        <w:t>HTTP error handling</w:t>
      </w:r>
      <w:bookmarkEnd w:id="481"/>
      <w:bookmarkEnd w:id="482"/>
      <w:bookmarkEnd w:id="483"/>
      <w:bookmarkEnd w:id="484"/>
      <w:bookmarkEnd w:id="485"/>
      <w:bookmarkEnd w:id="486"/>
      <w:bookmarkEnd w:id="487"/>
      <w:bookmarkEnd w:id="488"/>
      <w:bookmarkEnd w:id="489"/>
      <w:bookmarkEnd w:id="503"/>
      <w:bookmarkEnd w:id="51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7" w:name="_Toc19708947"/>
      <w:bookmarkStart w:id="518" w:name="_Toc27745022"/>
      <w:bookmarkStart w:id="519" w:name="_Toc29803175"/>
      <w:bookmarkStart w:id="520" w:name="_Toc35969926"/>
      <w:bookmarkStart w:id="521" w:name="_Toc36050720"/>
      <w:bookmarkStart w:id="522" w:name="_Toc44847433"/>
      <w:bookmarkStart w:id="523" w:name="_Toc51845086"/>
      <w:bookmarkStart w:id="524" w:name="_Toc51845417"/>
      <w:bookmarkStart w:id="525" w:name="_Toc51846937"/>
      <w:bookmarkStart w:id="526" w:name="_Toc57022568"/>
      <w:bookmarkStart w:id="527" w:name="_Toc136251923"/>
      <w:r w:rsidRPr="00D1205D">
        <w:rPr>
          <w:lang w:eastAsia="zh-CN"/>
        </w:rPr>
        <w:t>5.2.5</w:t>
      </w:r>
      <w:r w:rsidRPr="00D1205D">
        <w:rPr>
          <w:lang w:eastAsia="zh-CN"/>
        </w:rPr>
        <w:tab/>
        <w:t>HTTP/2 server push</w:t>
      </w:r>
      <w:bookmarkEnd w:id="517"/>
      <w:bookmarkEnd w:id="518"/>
      <w:bookmarkEnd w:id="519"/>
      <w:bookmarkEnd w:id="520"/>
      <w:bookmarkEnd w:id="521"/>
      <w:bookmarkEnd w:id="522"/>
      <w:bookmarkEnd w:id="523"/>
      <w:bookmarkEnd w:id="524"/>
      <w:bookmarkEnd w:id="525"/>
      <w:bookmarkEnd w:id="526"/>
      <w:bookmarkEnd w:id="527"/>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8" w:name="_Toc19708948"/>
      <w:bookmarkStart w:id="529" w:name="_Toc27745023"/>
      <w:bookmarkStart w:id="530" w:name="_Toc29803176"/>
      <w:bookmarkStart w:id="531" w:name="_Toc35969927"/>
      <w:bookmarkStart w:id="532" w:name="_Toc36050721"/>
      <w:bookmarkStart w:id="533" w:name="_Toc44847434"/>
      <w:bookmarkStart w:id="534" w:name="_Toc51845087"/>
      <w:bookmarkStart w:id="535" w:name="_Toc51845418"/>
      <w:bookmarkStart w:id="536" w:name="_Toc51846938"/>
      <w:bookmarkStart w:id="537" w:name="_Toc57022569"/>
      <w:bookmarkStart w:id="538" w:name="_Toc136251924"/>
      <w:r w:rsidRPr="00D1205D">
        <w:rPr>
          <w:lang w:eastAsia="zh-CN"/>
        </w:rPr>
        <w:t>5.2.6</w:t>
      </w:r>
      <w:r w:rsidRPr="00D1205D">
        <w:rPr>
          <w:lang w:eastAsia="zh-CN"/>
        </w:rPr>
        <w:tab/>
        <w:t>HTTP/2 connection management</w:t>
      </w:r>
      <w:bookmarkEnd w:id="528"/>
      <w:bookmarkEnd w:id="529"/>
      <w:bookmarkEnd w:id="530"/>
      <w:bookmarkEnd w:id="531"/>
      <w:bookmarkEnd w:id="532"/>
      <w:bookmarkEnd w:id="533"/>
      <w:bookmarkEnd w:id="534"/>
      <w:bookmarkEnd w:id="535"/>
      <w:bookmarkEnd w:id="536"/>
      <w:bookmarkEnd w:id="537"/>
      <w:bookmarkEnd w:id="53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9" w:name="_Toc19708949"/>
      <w:bookmarkStart w:id="540" w:name="_Toc27745024"/>
      <w:bookmarkStart w:id="541" w:name="_Toc29803177"/>
      <w:bookmarkStart w:id="542" w:name="_Toc35969928"/>
      <w:bookmarkStart w:id="543" w:name="_Toc36050722"/>
      <w:bookmarkStart w:id="544" w:name="_Toc44847435"/>
      <w:bookmarkStart w:id="545" w:name="_Toc51845088"/>
      <w:bookmarkStart w:id="546" w:name="_Toc51845419"/>
      <w:bookmarkStart w:id="547" w:name="_Toc51846939"/>
      <w:bookmarkStart w:id="548" w:name="_Toc57022570"/>
      <w:bookmarkStart w:id="549" w:name="_Toc136251925"/>
      <w:r w:rsidRPr="00D1205D">
        <w:rPr>
          <w:lang w:eastAsia="zh-CN"/>
        </w:rPr>
        <w:lastRenderedPageBreak/>
        <w:t>5.2.7</w:t>
      </w:r>
      <w:r w:rsidRPr="00D1205D">
        <w:tab/>
        <w:t>HTTP status codes</w:t>
      </w:r>
      <w:bookmarkEnd w:id="539"/>
      <w:bookmarkEnd w:id="540"/>
      <w:bookmarkEnd w:id="541"/>
      <w:bookmarkEnd w:id="542"/>
      <w:bookmarkEnd w:id="543"/>
      <w:bookmarkEnd w:id="544"/>
      <w:bookmarkEnd w:id="545"/>
      <w:bookmarkEnd w:id="546"/>
      <w:bookmarkEnd w:id="547"/>
      <w:bookmarkEnd w:id="548"/>
      <w:bookmarkEnd w:id="549"/>
    </w:p>
    <w:p w14:paraId="14597CF3" w14:textId="77777777" w:rsidR="00F90BFA" w:rsidRPr="00D1205D" w:rsidRDefault="00F90BFA" w:rsidP="002D7984">
      <w:pPr>
        <w:pStyle w:val="Heading4"/>
        <w:rPr>
          <w:lang w:eastAsia="zh-CN"/>
        </w:rPr>
      </w:pPr>
      <w:bookmarkStart w:id="550" w:name="_Toc19708950"/>
      <w:bookmarkStart w:id="551" w:name="_Toc27745025"/>
      <w:bookmarkStart w:id="552" w:name="_Toc29803178"/>
      <w:bookmarkStart w:id="553" w:name="_Toc35969929"/>
      <w:bookmarkStart w:id="554" w:name="_Toc36050723"/>
      <w:bookmarkStart w:id="555" w:name="_Toc44847436"/>
      <w:bookmarkStart w:id="556" w:name="_Toc51845089"/>
      <w:bookmarkStart w:id="557" w:name="_Toc51845420"/>
      <w:bookmarkStart w:id="558" w:name="_Toc51846940"/>
      <w:bookmarkStart w:id="559" w:name="_Toc57022571"/>
      <w:bookmarkStart w:id="560" w:name="_Toc136251926"/>
      <w:r w:rsidRPr="00D1205D">
        <w:t>5.2.7.1</w:t>
      </w:r>
      <w:r w:rsidRPr="00D1205D">
        <w:rPr>
          <w:lang w:eastAsia="zh-CN"/>
        </w:rPr>
        <w:tab/>
        <w:t>General</w:t>
      </w:r>
      <w:bookmarkEnd w:id="550"/>
      <w:bookmarkEnd w:id="551"/>
      <w:bookmarkEnd w:id="552"/>
      <w:bookmarkEnd w:id="553"/>
      <w:bookmarkEnd w:id="554"/>
      <w:bookmarkEnd w:id="555"/>
      <w:bookmarkEnd w:id="556"/>
      <w:bookmarkEnd w:id="557"/>
      <w:bookmarkEnd w:id="558"/>
      <w:bookmarkEnd w:id="559"/>
      <w:bookmarkEnd w:id="56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1" w:name="_Toc19708951"/>
      <w:bookmarkStart w:id="562" w:name="_Toc27745026"/>
      <w:bookmarkStart w:id="563" w:name="_Toc29803179"/>
      <w:bookmarkStart w:id="564" w:name="_Toc35969930"/>
      <w:bookmarkStart w:id="565" w:name="_Toc36050724"/>
      <w:bookmarkStart w:id="566" w:name="_Toc44847437"/>
      <w:bookmarkStart w:id="567" w:name="_Toc51845090"/>
      <w:bookmarkStart w:id="568" w:name="_Toc51845421"/>
      <w:bookmarkStart w:id="569" w:name="_Toc51846941"/>
      <w:bookmarkStart w:id="570" w:name="_Toc57022572"/>
      <w:bookmarkStart w:id="571" w:name="_Toc136251927"/>
      <w:r w:rsidRPr="00D1205D">
        <w:t>5.2.7.2</w:t>
      </w:r>
      <w:r w:rsidRPr="00D1205D">
        <w:rPr>
          <w:lang w:eastAsia="zh-CN"/>
        </w:rPr>
        <w:tab/>
        <w:t>NF as HTTP Server</w:t>
      </w:r>
      <w:bookmarkEnd w:id="561"/>
      <w:bookmarkEnd w:id="562"/>
      <w:bookmarkEnd w:id="563"/>
      <w:bookmarkEnd w:id="564"/>
      <w:bookmarkEnd w:id="565"/>
      <w:bookmarkEnd w:id="566"/>
      <w:bookmarkEnd w:id="567"/>
      <w:bookmarkEnd w:id="568"/>
      <w:bookmarkEnd w:id="569"/>
      <w:bookmarkEnd w:id="570"/>
      <w:bookmarkEnd w:id="57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2" w:name="_Toc19708952"/>
      <w:bookmarkStart w:id="573" w:name="_Toc27745027"/>
      <w:bookmarkStart w:id="574" w:name="_Toc29803180"/>
      <w:bookmarkStart w:id="575" w:name="_Toc35969931"/>
      <w:bookmarkStart w:id="576" w:name="_Toc36050725"/>
      <w:bookmarkStart w:id="577" w:name="_Toc44847438"/>
      <w:bookmarkStart w:id="578" w:name="_Toc51845091"/>
      <w:bookmarkStart w:id="579" w:name="_Toc51845422"/>
      <w:bookmarkStart w:id="580" w:name="_Toc51846942"/>
      <w:bookmarkStart w:id="581" w:name="_Toc57022573"/>
      <w:bookmarkStart w:id="582" w:name="_Toc136251928"/>
      <w:r w:rsidRPr="00D1205D">
        <w:t>5.2.7.3</w:t>
      </w:r>
      <w:r w:rsidRPr="00D1205D">
        <w:rPr>
          <w:lang w:eastAsia="zh-CN"/>
        </w:rPr>
        <w:tab/>
        <w:t>NF as HTTP Client</w:t>
      </w:r>
      <w:bookmarkEnd w:id="572"/>
      <w:bookmarkEnd w:id="573"/>
      <w:bookmarkEnd w:id="574"/>
      <w:bookmarkEnd w:id="575"/>
      <w:bookmarkEnd w:id="576"/>
      <w:bookmarkEnd w:id="577"/>
      <w:bookmarkEnd w:id="578"/>
      <w:bookmarkEnd w:id="579"/>
      <w:bookmarkEnd w:id="580"/>
      <w:bookmarkEnd w:id="581"/>
      <w:bookmarkEnd w:id="582"/>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3" w:name="_Toc136251929"/>
      <w:r>
        <w:t>5.2.7.4</w:t>
      </w:r>
      <w:r>
        <w:tab/>
        <w:t>SCP/SEPP</w:t>
      </w:r>
      <w:bookmarkEnd w:id="583"/>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4" w:name="_Toc19708953"/>
      <w:bookmarkStart w:id="585" w:name="_Toc27745028"/>
      <w:bookmarkStart w:id="586" w:name="_Toc29803181"/>
      <w:bookmarkStart w:id="587" w:name="_Toc35969932"/>
      <w:bookmarkStart w:id="588" w:name="_Toc36050726"/>
      <w:bookmarkStart w:id="589" w:name="_Toc44847439"/>
      <w:bookmarkStart w:id="590" w:name="_Toc51845092"/>
      <w:bookmarkStart w:id="591" w:name="_Toc51845423"/>
      <w:bookmarkStart w:id="592" w:name="_Toc51846943"/>
      <w:bookmarkStart w:id="593" w:name="_Toc57022574"/>
      <w:bookmarkStart w:id="594" w:name="_Toc136251930"/>
      <w:r w:rsidRPr="00D1205D">
        <w:rPr>
          <w:lang w:eastAsia="zh-CN"/>
        </w:rPr>
        <w:t>5.2.8</w:t>
      </w:r>
      <w:r w:rsidRPr="00D1205D">
        <w:tab/>
        <w:t>HTTP/2 request retries</w:t>
      </w:r>
      <w:bookmarkEnd w:id="584"/>
      <w:bookmarkEnd w:id="585"/>
      <w:bookmarkEnd w:id="586"/>
      <w:bookmarkEnd w:id="587"/>
      <w:bookmarkEnd w:id="588"/>
      <w:bookmarkEnd w:id="589"/>
      <w:bookmarkEnd w:id="590"/>
      <w:bookmarkEnd w:id="591"/>
      <w:bookmarkEnd w:id="592"/>
      <w:bookmarkEnd w:id="593"/>
      <w:bookmarkEnd w:id="594"/>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5" w:name="_Toc19708954"/>
      <w:bookmarkStart w:id="596" w:name="_Toc27745029"/>
      <w:bookmarkStart w:id="597" w:name="_Toc29803182"/>
      <w:bookmarkStart w:id="598" w:name="_Toc35969933"/>
      <w:bookmarkStart w:id="599" w:name="_Toc36050727"/>
      <w:bookmarkStart w:id="600" w:name="_Toc44847440"/>
      <w:bookmarkStart w:id="601" w:name="_Toc51845093"/>
      <w:bookmarkStart w:id="602" w:name="_Toc51845424"/>
      <w:bookmarkStart w:id="603" w:name="_Toc51846944"/>
      <w:bookmarkStart w:id="604"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5" w:name="_Toc136251931"/>
      <w:r w:rsidRPr="00D1205D">
        <w:rPr>
          <w:lang w:eastAsia="zh-CN"/>
        </w:rPr>
        <w:t>5.2.9</w:t>
      </w:r>
      <w:r w:rsidRPr="00D1205D">
        <w:tab/>
        <w:t>Handling of unsupported query parameters</w:t>
      </w:r>
      <w:bookmarkEnd w:id="595"/>
      <w:bookmarkEnd w:id="596"/>
      <w:bookmarkEnd w:id="597"/>
      <w:bookmarkEnd w:id="598"/>
      <w:bookmarkEnd w:id="599"/>
      <w:bookmarkEnd w:id="600"/>
      <w:bookmarkEnd w:id="601"/>
      <w:bookmarkEnd w:id="602"/>
      <w:bookmarkEnd w:id="603"/>
      <w:bookmarkEnd w:id="604"/>
      <w:bookmarkEnd w:id="60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6" w:name="_Toc136251932"/>
      <w:r w:rsidRPr="00D1205D">
        <w:rPr>
          <w:lang w:eastAsia="zh-CN"/>
        </w:rPr>
        <w:t>5.2.</w:t>
      </w:r>
      <w:r>
        <w:rPr>
          <w:lang w:eastAsia="zh-CN"/>
        </w:rPr>
        <w:t>10</w:t>
      </w:r>
      <w:r w:rsidRPr="00D1205D">
        <w:tab/>
      </w:r>
      <w:r>
        <w:t>URL Encoding of data</w:t>
      </w:r>
      <w:bookmarkEnd w:id="606"/>
    </w:p>
    <w:p w14:paraId="4FAE1466" w14:textId="2BDA071B" w:rsidR="004539E1" w:rsidRPr="00D1205D" w:rsidRDefault="004539E1" w:rsidP="002D7984">
      <w:pPr>
        <w:pStyle w:val="Heading4"/>
        <w:rPr>
          <w:lang w:eastAsia="zh-CN"/>
        </w:rPr>
      </w:pPr>
      <w:bookmarkStart w:id="607" w:name="_Toc136251933"/>
      <w:r w:rsidRPr="00D1205D">
        <w:t>5.2.</w:t>
      </w:r>
      <w:r>
        <w:t>10</w:t>
      </w:r>
      <w:r w:rsidRPr="00D1205D">
        <w:t>.1</w:t>
      </w:r>
      <w:r w:rsidRPr="00D1205D">
        <w:rPr>
          <w:lang w:eastAsia="zh-CN"/>
        </w:rPr>
        <w:tab/>
        <w:t>General</w:t>
      </w:r>
      <w:bookmarkEnd w:id="60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8" w:name="_Toc136251934"/>
      <w:r w:rsidRPr="00D1205D">
        <w:t>5.2.</w:t>
      </w:r>
      <w:r>
        <w:t>10</w:t>
      </w:r>
      <w:r w:rsidRPr="00D1205D">
        <w:t>.</w:t>
      </w:r>
      <w:r>
        <w:t>2</w:t>
      </w:r>
      <w:r w:rsidRPr="00D1205D">
        <w:rPr>
          <w:lang w:eastAsia="zh-CN"/>
        </w:rPr>
        <w:tab/>
      </w:r>
      <w:r>
        <w:rPr>
          <w:lang w:eastAsia="zh-CN"/>
        </w:rPr>
        <w:t>URL Encoding of URI components</w:t>
      </w:r>
      <w:bookmarkEnd w:id="608"/>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9" w:name="_Toc136251935"/>
      <w:r w:rsidRPr="00D1205D">
        <w:lastRenderedPageBreak/>
        <w:t>5.2.</w:t>
      </w:r>
      <w:r>
        <w:t>10</w:t>
      </w:r>
      <w:r w:rsidRPr="00D1205D">
        <w:t>.</w:t>
      </w:r>
      <w:r>
        <w:t>3</w:t>
      </w:r>
      <w:r w:rsidRPr="00D1205D">
        <w:rPr>
          <w:lang w:eastAsia="zh-CN"/>
        </w:rPr>
        <w:tab/>
      </w:r>
      <w:r>
        <w:rPr>
          <w:lang w:eastAsia="zh-CN"/>
        </w:rPr>
        <w:t>URL Encoding of HTTP/2 request bodies</w:t>
      </w:r>
      <w:bookmarkEnd w:id="609"/>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0" w:name="_Toc19708955"/>
      <w:bookmarkStart w:id="611" w:name="_Toc27745030"/>
      <w:bookmarkStart w:id="612" w:name="_Toc29803183"/>
      <w:bookmarkStart w:id="613" w:name="_Toc35969934"/>
      <w:bookmarkStart w:id="614" w:name="_Toc36050728"/>
      <w:bookmarkStart w:id="615" w:name="_Toc44847441"/>
      <w:bookmarkStart w:id="616" w:name="_Toc51845094"/>
      <w:bookmarkStart w:id="617" w:name="_Toc51845425"/>
      <w:bookmarkStart w:id="618" w:name="_Toc51846945"/>
      <w:bookmarkStart w:id="619" w:name="_Toc57022576"/>
      <w:bookmarkStart w:id="620" w:name="_Toc136251936"/>
      <w:r w:rsidRPr="00D1205D">
        <w:rPr>
          <w:lang w:eastAsia="zh-CN"/>
        </w:rPr>
        <w:t>5.3</w:t>
      </w:r>
      <w:r w:rsidRPr="00D1205D">
        <w:rPr>
          <w:lang w:eastAsia="zh-CN"/>
        </w:rPr>
        <w:tab/>
        <w:t>Transport Protocol</w:t>
      </w:r>
      <w:bookmarkEnd w:id="610"/>
      <w:bookmarkEnd w:id="611"/>
      <w:bookmarkEnd w:id="612"/>
      <w:bookmarkEnd w:id="613"/>
      <w:bookmarkEnd w:id="614"/>
      <w:bookmarkEnd w:id="615"/>
      <w:bookmarkEnd w:id="616"/>
      <w:bookmarkEnd w:id="617"/>
      <w:bookmarkEnd w:id="618"/>
      <w:bookmarkEnd w:id="619"/>
      <w:bookmarkEnd w:id="620"/>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1" w:name="_Toc19708956"/>
      <w:bookmarkStart w:id="622" w:name="_Toc27745031"/>
      <w:bookmarkStart w:id="623" w:name="_Toc29803184"/>
      <w:bookmarkStart w:id="624" w:name="_Toc35969935"/>
      <w:bookmarkStart w:id="625" w:name="_Toc36050729"/>
      <w:bookmarkStart w:id="626" w:name="_Toc44847442"/>
      <w:bookmarkStart w:id="627" w:name="_Toc51845095"/>
      <w:bookmarkStart w:id="628" w:name="_Toc51845426"/>
      <w:bookmarkStart w:id="629" w:name="_Toc51846946"/>
      <w:bookmarkStart w:id="630" w:name="_Toc57022577"/>
      <w:bookmarkStart w:id="631" w:name="_Toc136251937"/>
      <w:r w:rsidRPr="00D1205D">
        <w:rPr>
          <w:lang w:eastAsia="zh-CN"/>
        </w:rPr>
        <w:t>5.4</w:t>
      </w:r>
      <w:r w:rsidRPr="00D1205D">
        <w:rPr>
          <w:lang w:eastAsia="zh-CN"/>
        </w:rPr>
        <w:tab/>
        <w:t>Serialization Protocol</w:t>
      </w:r>
      <w:bookmarkEnd w:id="621"/>
      <w:bookmarkEnd w:id="622"/>
      <w:bookmarkEnd w:id="623"/>
      <w:bookmarkEnd w:id="624"/>
      <w:bookmarkEnd w:id="625"/>
      <w:bookmarkEnd w:id="626"/>
      <w:bookmarkEnd w:id="627"/>
      <w:bookmarkEnd w:id="628"/>
      <w:bookmarkEnd w:id="629"/>
      <w:bookmarkEnd w:id="630"/>
      <w:bookmarkEnd w:id="631"/>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2" w:name="_Toc19708957"/>
      <w:bookmarkStart w:id="633" w:name="_Toc27745032"/>
      <w:bookmarkStart w:id="634" w:name="_Toc29803185"/>
      <w:bookmarkStart w:id="635" w:name="_Toc35969936"/>
      <w:bookmarkStart w:id="636" w:name="_Toc36050730"/>
      <w:bookmarkStart w:id="637" w:name="_Toc44847443"/>
      <w:bookmarkStart w:id="638" w:name="_Toc51845096"/>
      <w:bookmarkStart w:id="639" w:name="_Toc51845427"/>
      <w:bookmarkStart w:id="640" w:name="_Toc51846947"/>
      <w:bookmarkStart w:id="641" w:name="_Toc57022578"/>
      <w:bookmarkStart w:id="642" w:name="_Toc136251938"/>
      <w:r w:rsidRPr="00D1205D">
        <w:rPr>
          <w:lang w:eastAsia="zh-CN"/>
        </w:rPr>
        <w:t>5.5</w:t>
      </w:r>
      <w:r w:rsidRPr="00D1205D">
        <w:rPr>
          <w:lang w:eastAsia="zh-CN"/>
        </w:rPr>
        <w:tab/>
        <w:t>Interface Definition Language</w:t>
      </w:r>
      <w:bookmarkEnd w:id="632"/>
      <w:bookmarkEnd w:id="633"/>
      <w:bookmarkEnd w:id="634"/>
      <w:bookmarkEnd w:id="635"/>
      <w:bookmarkEnd w:id="636"/>
      <w:bookmarkEnd w:id="637"/>
      <w:bookmarkEnd w:id="638"/>
      <w:bookmarkEnd w:id="639"/>
      <w:bookmarkEnd w:id="640"/>
      <w:bookmarkEnd w:id="641"/>
      <w:bookmarkEnd w:id="642"/>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3" w:name="_Toc19708958"/>
      <w:bookmarkStart w:id="644" w:name="_Toc27745033"/>
      <w:bookmarkStart w:id="645" w:name="_Toc29803186"/>
      <w:bookmarkStart w:id="646" w:name="_Toc35969937"/>
      <w:bookmarkStart w:id="647" w:name="_Toc36050731"/>
      <w:bookmarkStart w:id="648" w:name="_Toc44847444"/>
      <w:bookmarkStart w:id="649" w:name="_Toc51845097"/>
      <w:bookmarkStart w:id="650" w:name="_Toc51845428"/>
      <w:bookmarkStart w:id="651" w:name="_Toc51846948"/>
      <w:bookmarkStart w:id="652" w:name="_Toc57022579"/>
      <w:bookmarkStart w:id="653" w:name="_Toc136251939"/>
      <w:r w:rsidRPr="00D1205D">
        <w:rPr>
          <w:lang w:eastAsia="zh-CN"/>
        </w:rPr>
        <w:t>6</w:t>
      </w:r>
      <w:r w:rsidRPr="00D1205D">
        <w:tab/>
      </w:r>
      <w:r w:rsidRPr="00D1205D">
        <w:rPr>
          <w:lang w:eastAsia="zh-CN"/>
        </w:rPr>
        <w:t>General Functionalities in Service Based Architecture</w:t>
      </w:r>
      <w:bookmarkEnd w:id="643"/>
      <w:bookmarkEnd w:id="644"/>
      <w:bookmarkEnd w:id="645"/>
      <w:bookmarkEnd w:id="646"/>
      <w:bookmarkEnd w:id="647"/>
      <w:bookmarkEnd w:id="648"/>
      <w:bookmarkEnd w:id="649"/>
      <w:bookmarkEnd w:id="650"/>
      <w:bookmarkEnd w:id="651"/>
      <w:bookmarkEnd w:id="652"/>
      <w:bookmarkEnd w:id="653"/>
    </w:p>
    <w:p w14:paraId="3AA17265" w14:textId="77777777" w:rsidR="00F90BFA" w:rsidRPr="00D1205D" w:rsidRDefault="00F90BFA" w:rsidP="002D7984">
      <w:pPr>
        <w:pStyle w:val="Heading2"/>
        <w:rPr>
          <w:lang w:eastAsia="zh-CN"/>
        </w:rPr>
      </w:pPr>
      <w:bookmarkStart w:id="654" w:name="_Toc19708959"/>
      <w:bookmarkStart w:id="655" w:name="_Toc27745034"/>
      <w:bookmarkStart w:id="656" w:name="_Toc29803187"/>
      <w:bookmarkStart w:id="657" w:name="_Toc35969938"/>
      <w:bookmarkStart w:id="658" w:name="_Toc36050732"/>
      <w:bookmarkStart w:id="659" w:name="_Toc44847445"/>
      <w:bookmarkStart w:id="660" w:name="_Toc51845098"/>
      <w:bookmarkStart w:id="661" w:name="_Toc51845429"/>
      <w:bookmarkStart w:id="662" w:name="_Toc51846949"/>
      <w:bookmarkStart w:id="663" w:name="_Toc57022580"/>
      <w:bookmarkStart w:id="664" w:name="_Toc136251940"/>
      <w:r w:rsidRPr="00D1205D">
        <w:rPr>
          <w:lang w:eastAsia="zh-CN"/>
        </w:rPr>
        <w:t>6</w:t>
      </w:r>
      <w:r w:rsidRPr="00D1205D">
        <w:t>.1</w:t>
      </w:r>
      <w:r w:rsidRPr="00D1205D">
        <w:rPr>
          <w:lang w:eastAsia="zh-CN"/>
        </w:rPr>
        <w:tab/>
      </w:r>
      <w:r w:rsidRPr="00D1205D">
        <w:t>Routing Mechanisms</w:t>
      </w:r>
      <w:bookmarkEnd w:id="654"/>
      <w:bookmarkEnd w:id="655"/>
      <w:bookmarkEnd w:id="656"/>
      <w:bookmarkEnd w:id="657"/>
      <w:bookmarkEnd w:id="658"/>
      <w:bookmarkEnd w:id="659"/>
      <w:bookmarkEnd w:id="660"/>
      <w:bookmarkEnd w:id="661"/>
      <w:bookmarkEnd w:id="662"/>
      <w:bookmarkEnd w:id="663"/>
      <w:bookmarkEnd w:id="664"/>
    </w:p>
    <w:p w14:paraId="5EAE55AC" w14:textId="77777777" w:rsidR="00F90BFA" w:rsidRPr="00D1205D" w:rsidRDefault="00F90BFA" w:rsidP="002D7984">
      <w:pPr>
        <w:pStyle w:val="Heading3"/>
      </w:pPr>
      <w:bookmarkStart w:id="665" w:name="_Toc19708960"/>
      <w:bookmarkStart w:id="666" w:name="_Toc27745035"/>
      <w:bookmarkStart w:id="667" w:name="_Toc29803188"/>
      <w:bookmarkStart w:id="668" w:name="_Toc35969939"/>
      <w:bookmarkStart w:id="669" w:name="_Toc36050733"/>
      <w:bookmarkStart w:id="670" w:name="_Toc44847446"/>
      <w:bookmarkStart w:id="671" w:name="_Toc51845099"/>
      <w:bookmarkStart w:id="672" w:name="_Toc51845430"/>
      <w:bookmarkStart w:id="673" w:name="_Toc51846950"/>
      <w:bookmarkStart w:id="674" w:name="_Toc57022581"/>
      <w:bookmarkStart w:id="675" w:name="_Toc136251941"/>
      <w:r w:rsidRPr="00D1205D">
        <w:t>6.1.1</w:t>
      </w:r>
      <w:r w:rsidRPr="00D1205D">
        <w:tab/>
        <w:t>General</w:t>
      </w:r>
      <w:bookmarkEnd w:id="665"/>
      <w:bookmarkEnd w:id="666"/>
      <w:bookmarkEnd w:id="667"/>
      <w:bookmarkEnd w:id="668"/>
      <w:bookmarkEnd w:id="669"/>
      <w:bookmarkEnd w:id="670"/>
      <w:bookmarkEnd w:id="671"/>
      <w:bookmarkEnd w:id="672"/>
      <w:bookmarkEnd w:id="673"/>
      <w:bookmarkEnd w:id="674"/>
      <w:bookmarkEnd w:id="675"/>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6" w:name="_Toc19708961"/>
      <w:bookmarkStart w:id="677" w:name="_Toc27745036"/>
      <w:bookmarkStart w:id="678" w:name="_Toc29803189"/>
      <w:bookmarkStart w:id="679" w:name="_Toc35969940"/>
      <w:bookmarkStart w:id="680" w:name="_Toc36050734"/>
      <w:bookmarkStart w:id="681" w:name="_Toc44847447"/>
      <w:bookmarkStart w:id="682" w:name="_Toc51845100"/>
      <w:bookmarkStart w:id="683" w:name="_Toc51845431"/>
      <w:bookmarkStart w:id="684" w:name="_Toc51846951"/>
      <w:bookmarkStart w:id="685" w:name="_Toc57022582"/>
      <w:bookmarkStart w:id="686" w:name="_Toc136251942"/>
      <w:r w:rsidRPr="00D1205D">
        <w:t>6.1.2</w:t>
      </w:r>
      <w:r w:rsidRPr="00D1205D">
        <w:tab/>
        <w:t>Identifying a target resource</w:t>
      </w:r>
      <w:bookmarkEnd w:id="676"/>
      <w:bookmarkEnd w:id="677"/>
      <w:bookmarkEnd w:id="678"/>
      <w:bookmarkEnd w:id="679"/>
      <w:bookmarkEnd w:id="680"/>
      <w:bookmarkEnd w:id="681"/>
      <w:bookmarkEnd w:id="682"/>
      <w:bookmarkEnd w:id="683"/>
      <w:bookmarkEnd w:id="684"/>
      <w:bookmarkEnd w:id="685"/>
      <w:bookmarkEnd w:id="686"/>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7" w:name="_Toc19708962"/>
      <w:bookmarkStart w:id="688" w:name="_Toc27745037"/>
      <w:bookmarkStart w:id="689" w:name="_Toc29803190"/>
      <w:bookmarkStart w:id="690" w:name="_Toc35969941"/>
      <w:bookmarkStart w:id="691" w:name="_Toc36050735"/>
      <w:bookmarkStart w:id="692" w:name="_Toc44847448"/>
      <w:bookmarkStart w:id="693" w:name="_Toc51845101"/>
      <w:bookmarkStart w:id="694" w:name="_Toc51845432"/>
      <w:bookmarkStart w:id="695" w:name="_Toc51846952"/>
      <w:bookmarkStart w:id="696" w:name="_Toc57022583"/>
      <w:bookmarkStart w:id="697" w:name="_Toc136251943"/>
      <w:r w:rsidRPr="00D1205D">
        <w:t>6.1.3</w:t>
      </w:r>
      <w:r w:rsidRPr="00D1205D">
        <w:tab/>
        <w:t>Connecting inbound</w:t>
      </w:r>
      <w:bookmarkEnd w:id="687"/>
      <w:bookmarkEnd w:id="688"/>
      <w:bookmarkEnd w:id="689"/>
      <w:bookmarkEnd w:id="690"/>
      <w:bookmarkEnd w:id="691"/>
      <w:bookmarkEnd w:id="692"/>
      <w:bookmarkEnd w:id="693"/>
      <w:bookmarkEnd w:id="694"/>
      <w:bookmarkEnd w:id="695"/>
      <w:bookmarkEnd w:id="696"/>
      <w:bookmarkEnd w:id="6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8" w:name="_Toc19708963"/>
      <w:bookmarkStart w:id="699" w:name="_Toc27745038"/>
      <w:bookmarkStart w:id="700" w:name="_Toc29803191"/>
      <w:bookmarkStart w:id="701" w:name="_Toc35969942"/>
      <w:bookmarkStart w:id="702" w:name="_Toc36050736"/>
      <w:bookmarkStart w:id="703" w:name="_Toc44847449"/>
      <w:bookmarkStart w:id="704" w:name="_Toc51845102"/>
      <w:bookmarkStart w:id="705" w:name="_Toc51845433"/>
      <w:bookmarkStart w:id="706" w:name="_Toc51846953"/>
      <w:bookmarkStart w:id="707" w:name="_Toc57022584"/>
      <w:bookmarkStart w:id="708" w:name="_Toc136251944"/>
      <w:r w:rsidRPr="00D1205D">
        <w:t>6.1.4</w:t>
      </w:r>
      <w:r w:rsidRPr="00D1205D">
        <w:tab/>
        <w:t>Pseudo-header setting</w:t>
      </w:r>
      <w:bookmarkEnd w:id="698"/>
      <w:bookmarkEnd w:id="699"/>
      <w:bookmarkEnd w:id="700"/>
      <w:bookmarkEnd w:id="701"/>
      <w:bookmarkEnd w:id="702"/>
      <w:bookmarkEnd w:id="703"/>
      <w:bookmarkEnd w:id="704"/>
      <w:bookmarkEnd w:id="705"/>
      <w:bookmarkEnd w:id="706"/>
      <w:bookmarkEnd w:id="707"/>
      <w:bookmarkEnd w:id="708"/>
    </w:p>
    <w:p w14:paraId="0BE004EF" w14:textId="77777777" w:rsidR="00F90BFA" w:rsidRPr="00D1205D" w:rsidRDefault="00F90BFA" w:rsidP="002D7984">
      <w:pPr>
        <w:pStyle w:val="Heading4"/>
      </w:pPr>
      <w:bookmarkStart w:id="709" w:name="_Toc19708964"/>
      <w:bookmarkStart w:id="710" w:name="_Toc27745039"/>
      <w:bookmarkStart w:id="711" w:name="_Toc29803192"/>
      <w:bookmarkStart w:id="712" w:name="_Toc35969943"/>
      <w:bookmarkStart w:id="713" w:name="_Toc36050737"/>
      <w:bookmarkStart w:id="714" w:name="_Toc44847450"/>
      <w:bookmarkStart w:id="715" w:name="_Toc51845103"/>
      <w:bookmarkStart w:id="716" w:name="_Toc51845434"/>
      <w:bookmarkStart w:id="717" w:name="_Toc51846954"/>
      <w:bookmarkStart w:id="718" w:name="_Toc57022585"/>
      <w:bookmarkStart w:id="719" w:name="_Toc136251945"/>
      <w:r w:rsidRPr="00D1205D">
        <w:t>6.1.4.1</w:t>
      </w:r>
      <w:r w:rsidRPr="00D1205D">
        <w:tab/>
        <w:t>General</w:t>
      </w:r>
      <w:bookmarkEnd w:id="709"/>
      <w:bookmarkEnd w:id="710"/>
      <w:bookmarkEnd w:id="711"/>
      <w:bookmarkEnd w:id="712"/>
      <w:bookmarkEnd w:id="713"/>
      <w:bookmarkEnd w:id="714"/>
      <w:bookmarkEnd w:id="715"/>
      <w:bookmarkEnd w:id="716"/>
      <w:bookmarkEnd w:id="717"/>
      <w:bookmarkEnd w:id="718"/>
      <w:bookmarkEnd w:id="719"/>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0" w:name="_Toc19708965"/>
      <w:bookmarkStart w:id="721" w:name="_Toc27745040"/>
      <w:bookmarkStart w:id="722" w:name="_Toc29803193"/>
      <w:bookmarkStart w:id="723" w:name="_Toc35969944"/>
      <w:bookmarkStart w:id="724" w:name="_Toc36050738"/>
      <w:bookmarkStart w:id="725" w:name="_Toc44847451"/>
      <w:bookmarkStart w:id="726" w:name="_Toc51845104"/>
      <w:bookmarkStart w:id="727" w:name="_Toc51845435"/>
      <w:bookmarkStart w:id="728" w:name="_Toc51846955"/>
      <w:bookmarkStart w:id="729"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0" w:name="_Toc136251946"/>
      <w:r w:rsidRPr="00D1205D">
        <w:t>6.1.4.2</w:t>
      </w:r>
      <w:r w:rsidRPr="00D1205D">
        <w:tab/>
        <w:t>Routing within a PLMN</w:t>
      </w:r>
      <w:bookmarkEnd w:id="720"/>
      <w:bookmarkEnd w:id="721"/>
      <w:bookmarkEnd w:id="722"/>
      <w:bookmarkEnd w:id="723"/>
      <w:bookmarkEnd w:id="724"/>
      <w:bookmarkEnd w:id="725"/>
      <w:bookmarkEnd w:id="726"/>
      <w:bookmarkEnd w:id="727"/>
      <w:bookmarkEnd w:id="728"/>
      <w:bookmarkEnd w:id="729"/>
      <w:bookmarkEnd w:id="730"/>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1" w:name="_Toc19708966"/>
      <w:bookmarkStart w:id="732" w:name="_Toc27745041"/>
      <w:bookmarkStart w:id="733" w:name="_Toc29803194"/>
      <w:bookmarkStart w:id="734" w:name="_Toc35969945"/>
      <w:bookmarkStart w:id="735" w:name="_Toc36050739"/>
      <w:bookmarkStart w:id="736" w:name="_Toc44847452"/>
      <w:bookmarkStart w:id="737" w:name="_Toc51845105"/>
      <w:bookmarkStart w:id="738" w:name="_Toc51845436"/>
      <w:bookmarkStart w:id="739" w:name="_Toc51846956"/>
      <w:bookmarkStart w:id="740" w:name="_Toc57022587"/>
      <w:bookmarkStart w:id="741" w:name="_Toc136251947"/>
      <w:r w:rsidRPr="00D1205D">
        <w:t>6.1.4.3</w:t>
      </w:r>
      <w:r w:rsidRPr="00D1205D">
        <w:tab/>
        <w:t>Routing across PLMN</w:t>
      </w:r>
      <w:bookmarkEnd w:id="731"/>
      <w:bookmarkEnd w:id="732"/>
      <w:bookmarkEnd w:id="733"/>
      <w:bookmarkEnd w:id="734"/>
      <w:bookmarkEnd w:id="735"/>
      <w:bookmarkEnd w:id="736"/>
      <w:bookmarkEnd w:id="737"/>
      <w:bookmarkEnd w:id="738"/>
      <w:bookmarkEnd w:id="739"/>
      <w:bookmarkEnd w:id="740"/>
      <w:bookmarkEnd w:id="741"/>
    </w:p>
    <w:p w14:paraId="0FC3E8F7" w14:textId="77777777" w:rsidR="00F90BFA" w:rsidRPr="00D1205D" w:rsidRDefault="00F90BFA" w:rsidP="002D7984">
      <w:pPr>
        <w:pStyle w:val="Heading5"/>
      </w:pPr>
      <w:bookmarkStart w:id="742" w:name="_Toc27745042"/>
      <w:bookmarkStart w:id="743" w:name="_Toc29803195"/>
      <w:bookmarkStart w:id="744" w:name="_Toc35969946"/>
      <w:bookmarkStart w:id="745" w:name="_Toc36050740"/>
      <w:bookmarkStart w:id="746" w:name="_Toc44847453"/>
      <w:bookmarkStart w:id="747" w:name="_Toc51845106"/>
      <w:bookmarkStart w:id="748" w:name="_Toc51845437"/>
      <w:bookmarkStart w:id="749" w:name="_Toc51846957"/>
      <w:bookmarkStart w:id="750" w:name="_Toc57022588"/>
      <w:bookmarkStart w:id="751" w:name="_Toc136251948"/>
      <w:r w:rsidRPr="00D1205D">
        <w:t>6.1.4.3.1</w:t>
      </w:r>
      <w:r w:rsidRPr="00D1205D">
        <w:tab/>
        <w:t>General</w:t>
      </w:r>
      <w:bookmarkEnd w:id="742"/>
      <w:bookmarkEnd w:id="743"/>
      <w:bookmarkEnd w:id="744"/>
      <w:bookmarkEnd w:id="745"/>
      <w:bookmarkEnd w:id="746"/>
      <w:bookmarkEnd w:id="747"/>
      <w:bookmarkEnd w:id="748"/>
      <w:bookmarkEnd w:id="749"/>
      <w:bookmarkEnd w:id="750"/>
      <w:bookmarkEnd w:id="751"/>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2" w:name="_Toc27745043"/>
      <w:bookmarkStart w:id="753" w:name="_Toc29803196"/>
      <w:bookmarkStart w:id="754" w:name="_Toc35969947"/>
      <w:bookmarkStart w:id="755" w:name="_Toc36050741"/>
      <w:bookmarkStart w:id="756" w:name="_Toc44847454"/>
      <w:bookmarkStart w:id="757" w:name="_Toc51845107"/>
      <w:bookmarkStart w:id="758" w:name="_Toc51845438"/>
      <w:bookmarkStart w:id="759" w:name="_Toc51846958"/>
      <w:bookmarkStart w:id="760" w:name="_Toc57022589"/>
      <w:bookmarkStart w:id="761" w:name="_Toc136251949"/>
      <w:r w:rsidRPr="00D1205D">
        <w:t>6.1.4.3.2</w:t>
      </w:r>
      <w:r w:rsidRPr="00D1205D">
        <w:tab/>
      </w:r>
      <w:bookmarkEnd w:id="752"/>
      <w:bookmarkEnd w:id="753"/>
      <w:bookmarkEnd w:id="754"/>
      <w:bookmarkEnd w:id="755"/>
      <w:bookmarkEnd w:id="756"/>
      <w:r w:rsidRPr="00D1205D">
        <w:t>Use of telescopic FQDN between NFs and SEPP within a PLMN</w:t>
      </w:r>
      <w:bookmarkEnd w:id="757"/>
      <w:bookmarkEnd w:id="758"/>
      <w:bookmarkEnd w:id="759"/>
      <w:bookmarkEnd w:id="760"/>
      <w:bookmarkEnd w:id="761"/>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2" w:name="_Toc27745044"/>
      <w:bookmarkStart w:id="763" w:name="_Toc29803197"/>
      <w:bookmarkStart w:id="764" w:name="_Toc35969948"/>
      <w:bookmarkStart w:id="765" w:name="_Toc36050742"/>
      <w:bookmarkStart w:id="766" w:name="_Toc44847455"/>
      <w:bookmarkStart w:id="767" w:name="_Toc51845108"/>
      <w:bookmarkStart w:id="768" w:name="_Toc51845439"/>
      <w:bookmarkStart w:id="769" w:name="_Toc51846959"/>
      <w:bookmarkStart w:id="770" w:name="_Toc57022590"/>
      <w:bookmarkStart w:id="771" w:name="_Toc136251950"/>
      <w:r w:rsidRPr="00D1205D">
        <w:t>6.1.4.3.3</w:t>
      </w:r>
      <w:r w:rsidRPr="00D1205D">
        <w:tab/>
      </w:r>
      <w:bookmarkEnd w:id="762"/>
      <w:bookmarkEnd w:id="763"/>
      <w:bookmarkEnd w:id="764"/>
      <w:bookmarkEnd w:id="765"/>
      <w:bookmarkEnd w:id="766"/>
      <w:r w:rsidRPr="00D1205D">
        <w:t xml:space="preserve">Use of </w:t>
      </w:r>
      <w:r w:rsidRPr="00D1205D">
        <w:rPr>
          <w:lang w:eastAsia="zh-CN"/>
        </w:rPr>
        <w:t>3gpp-Sbi-Target-apiRoot</w:t>
      </w:r>
      <w:r w:rsidRPr="00D1205D">
        <w:t xml:space="preserve"> between NFs and SEPP within a PLMN</w:t>
      </w:r>
      <w:bookmarkEnd w:id="767"/>
      <w:bookmarkEnd w:id="768"/>
      <w:bookmarkEnd w:id="769"/>
      <w:bookmarkEnd w:id="770"/>
      <w:bookmarkEnd w:id="771"/>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2" w:name="_Toc51845109"/>
      <w:bookmarkStart w:id="773" w:name="_Toc51845440"/>
      <w:bookmarkStart w:id="774" w:name="_Toc51846960"/>
      <w:bookmarkStart w:id="775" w:name="_Toc57022591"/>
      <w:bookmarkStart w:id="776" w:name="_Toc136251951"/>
      <w:r w:rsidRPr="00D1205D">
        <w:lastRenderedPageBreak/>
        <w:t>6.1.4.3.4</w:t>
      </w:r>
      <w:r w:rsidRPr="00D1205D">
        <w:tab/>
        <w:t>Routing between SEPPs</w:t>
      </w:r>
      <w:bookmarkEnd w:id="772"/>
      <w:bookmarkEnd w:id="773"/>
      <w:bookmarkEnd w:id="774"/>
      <w:bookmarkEnd w:id="775"/>
      <w:bookmarkEnd w:id="77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7" w:name="_Toc19708967"/>
      <w:bookmarkStart w:id="778" w:name="_Toc27745045"/>
      <w:bookmarkStart w:id="779" w:name="_Toc29803198"/>
      <w:bookmarkStart w:id="780" w:name="_Toc35969949"/>
      <w:bookmarkStart w:id="781" w:name="_Toc36050743"/>
      <w:bookmarkStart w:id="782" w:name="_Toc44847456"/>
      <w:bookmarkStart w:id="783" w:name="_Toc51845110"/>
      <w:bookmarkStart w:id="784" w:name="_Toc51845441"/>
      <w:bookmarkStart w:id="785" w:name="_Toc51846961"/>
      <w:bookmarkStart w:id="786" w:name="_Toc57022592"/>
      <w:bookmarkStart w:id="787" w:name="_Toc136251952"/>
      <w:r w:rsidRPr="00D1205D">
        <w:t>6.1.5</w:t>
      </w:r>
      <w:r w:rsidRPr="00D1205D">
        <w:tab/>
        <w:t>Host header</w:t>
      </w:r>
      <w:bookmarkEnd w:id="777"/>
      <w:bookmarkEnd w:id="778"/>
      <w:bookmarkEnd w:id="779"/>
      <w:bookmarkEnd w:id="780"/>
      <w:bookmarkEnd w:id="781"/>
      <w:bookmarkEnd w:id="782"/>
      <w:bookmarkEnd w:id="783"/>
      <w:bookmarkEnd w:id="784"/>
      <w:bookmarkEnd w:id="785"/>
      <w:bookmarkEnd w:id="786"/>
      <w:bookmarkEnd w:id="787"/>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8" w:name="_Toc19708968"/>
      <w:bookmarkStart w:id="789" w:name="_Toc27745046"/>
      <w:bookmarkStart w:id="790" w:name="_Toc29803199"/>
      <w:bookmarkStart w:id="791" w:name="_Toc35969950"/>
      <w:bookmarkStart w:id="792" w:name="_Toc36050744"/>
      <w:bookmarkStart w:id="793" w:name="_Toc44847457"/>
      <w:bookmarkStart w:id="794" w:name="_Toc51845111"/>
      <w:bookmarkStart w:id="795" w:name="_Toc51845442"/>
      <w:bookmarkStart w:id="796" w:name="_Toc51846962"/>
      <w:bookmarkStart w:id="797" w:name="_Toc57022593"/>
      <w:bookmarkStart w:id="798" w:name="_Toc136251953"/>
      <w:r w:rsidRPr="00D1205D">
        <w:t>6.1.6</w:t>
      </w:r>
      <w:r w:rsidRPr="00D1205D">
        <w:tab/>
        <w:t>Message forwarding</w:t>
      </w:r>
      <w:bookmarkEnd w:id="788"/>
      <w:bookmarkEnd w:id="789"/>
      <w:bookmarkEnd w:id="790"/>
      <w:bookmarkEnd w:id="791"/>
      <w:bookmarkEnd w:id="792"/>
      <w:bookmarkEnd w:id="793"/>
      <w:bookmarkEnd w:id="794"/>
      <w:bookmarkEnd w:id="795"/>
      <w:bookmarkEnd w:id="796"/>
      <w:bookmarkEnd w:id="797"/>
      <w:bookmarkEnd w:id="79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9" w:name="_Toc19708969"/>
      <w:bookmarkStart w:id="800" w:name="_Toc27745047"/>
      <w:bookmarkStart w:id="801" w:name="_Toc29803200"/>
      <w:bookmarkStart w:id="802" w:name="_Toc35969951"/>
      <w:bookmarkStart w:id="803" w:name="_Toc36050745"/>
      <w:bookmarkStart w:id="804" w:name="_Toc44847458"/>
      <w:bookmarkStart w:id="805" w:name="_Toc51845112"/>
      <w:bookmarkStart w:id="806" w:name="_Toc51845443"/>
      <w:bookmarkStart w:id="807" w:name="_Toc51846963"/>
      <w:bookmarkStart w:id="808" w:name="_Toc57022594"/>
      <w:bookmarkStart w:id="809" w:name="_Toc136251954"/>
      <w:r w:rsidRPr="00D1205D">
        <w:rPr>
          <w:lang w:eastAsia="zh-CN"/>
        </w:rPr>
        <w:t>6</w:t>
      </w:r>
      <w:r w:rsidRPr="00D1205D">
        <w:t>.</w:t>
      </w:r>
      <w:r w:rsidRPr="00D1205D">
        <w:rPr>
          <w:lang w:eastAsia="zh-CN"/>
        </w:rPr>
        <w:t>2</w:t>
      </w:r>
      <w:r w:rsidRPr="00D1205D">
        <w:rPr>
          <w:lang w:eastAsia="zh-CN"/>
        </w:rPr>
        <w:tab/>
        <w:t>Server-Initiated Communication</w:t>
      </w:r>
      <w:bookmarkEnd w:id="799"/>
      <w:bookmarkEnd w:id="800"/>
      <w:bookmarkEnd w:id="801"/>
      <w:bookmarkEnd w:id="802"/>
      <w:bookmarkEnd w:id="803"/>
      <w:bookmarkEnd w:id="804"/>
      <w:bookmarkEnd w:id="805"/>
      <w:bookmarkEnd w:id="806"/>
      <w:bookmarkEnd w:id="807"/>
      <w:bookmarkEnd w:id="808"/>
      <w:bookmarkEnd w:id="809"/>
    </w:p>
    <w:p w14:paraId="32E19039" w14:textId="64186DE6" w:rsidR="00283ED3" w:rsidRPr="00283ED3" w:rsidRDefault="00283ED3" w:rsidP="002D7984">
      <w:pPr>
        <w:pStyle w:val="Heading3"/>
        <w:rPr>
          <w:lang w:eastAsia="zh-CN"/>
        </w:rPr>
      </w:pPr>
      <w:bookmarkStart w:id="810" w:name="_Toc13625195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0"/>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1" w:name="_Toc13625195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1"/>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2" w:name="_Toc35969952"/>
      <w:bookmarkStart w:id="813" w:name="_Toc36050746"/>
      <w:bookmarkStart w:id="814" w:name="_Toc44847459"/>
      <w:bookmarkStart w:id="815" w:name="_Toc51845113"/>
      <w:bookmarkStart w:id="816" w:name="_Toc51845444"/>
      <w:bookmarkStart w:id="817" w:name="_Toc51846964"/>
      <w:bookmarkStart w:id="818" w:name="_Toc57022595"/>
      <w:bookmarkStart w:id="819" w:name="_Toc19708971"/>
      <w:bookmarkStart w:id="820" w:name="_Toc27745049"/>
      <w:bookmarkStart w:id="821" w:name="_Toc29803202"/>
      <w:bookmarkStart w:id="822" w:name="_Toc136251957"/>
      <w:r w:rsidRPr="00D1205D">
        <w:rPr>
          <w:lang w:eastAsia="zh-CN"/>
        </w:rPr>
        <w:lastRenderedPageBreak/>
        <w:t>6</w:t>
      </w:r>
      <w:r w:rsidRPr="00D1205D">
        <w:t>.</w:t>
      </w:r>
      <w:r w:rsidRPr="00D1205D">
        <w:rPr>
          <w:lang w:eastAsia="zh-CN"/>
        </w:rPr>
        <w:t>3</w:t>
      </w:r>
      <w:r w:rsidRPr="00D1205D">
        <w:rPr>
          <w:lang w:eastAsia="zh-CN"/>
        </w:rPr>
        <w:tab/>
        <w:t>Load Control</w:t>
      </w:r>
      <w:bookmarkEnd w:id="812"/>
      <w:bookmarkEnd w:id="813"/>
      <w:bookmarkEnd w:id="814"/>
      <w:bookmarkEnd w:id="815"/>
      <w:bookmarkEnd w:id="816"/>
      <w:bookmarkEnd w:id="817"/>
      <w:bookmarkEnd w:id="818"/>
      <w:bookmarkEnd w:id="822"/>
    </w:p>
    <w:p w14:paraId="5A8D8095" w14:textId="77777777" w:rsidR="00F90BFA" w:rsidRPr="00D1205D" w:rsidRDefault="00F90BFA" w:rsidP="002D7984">
      <w:pPr>
        <w:pStyle w:val="Heading3"/>
        <w:rPr>
          <w:lang w:eastAsia="zh-CN"/>
        </w:rPr>
      </w:pPr>
      <w:bookmarkStart w:id="823" w:name="_Toc35969953"/>
      <w:bookmarkStart w:id="824" w:name="_Toc36050747"/>
      <w:bookmarkStart w:id="825" w:name="_Toc44847460"/>
      <w:bookmarkStart w:id="826" w:name="_Toc51845114"/>
      <w:bookmarkStart w:id="827" w:name="_Toc51845445"/>
      <w:bookmarkStart w:id="828" w:name="_Toc51846965"/>
      <w:bookmarkStart w:id="829" w:name="_Toc57022596"/>
      <w:bookmarkStart w:id="830" w:name="_Toc136251958"/>
      <w:r w:rsidRPr="00D1205D">
        <w:rPr>
          <w:lang w:eastAsia="zh-CN"/>
        </w:rPr>
        <w:t>6.3.1</w:t>
      </w:r>
      <w:r w:rsidRPr="00D1205D">
        <w:rPr>
          <w:lang w:eastAsia="zh-CN"/>
        </w:rPr>
        <w:tab/>
        <w:t>General</w:t>
      </w:r>
      <w:bookmarkEnd w:id="823"/>
      <w:bookmarkEnd w:id="824"/>
      <w:bookmarkEnd w:id="825"/>
      <w:bookmarkEnd w:id="826"/>
      <w:bookmarkEnd w:id="827"/>
      <w:bookmarkEnd w:id="828"/>
      <w:bookmarkEnd w:id="829"/>
      <w:bookmarkEnd w:id="83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1" w:name="_Toc35969954"/>
      <w:bookmarkStart w:id="832" w:name="_Toc36050748"/>
      <w:bookmarkStart w:id="833" w:name="_Toc44847461"/>
      <w:bookmarkStart w:id="834" w:name="_Toc51845115"/>
      <w:bookmarkStart w:id="835" w:name="_Toc51845446"/>
      <w:bookmarkStart w:id="836" w:name="_Toc51846966"/>
      <w:bookmarkStart w:id="837" w:name="_Toc57022597"/>
      <w:bookmarkStart w:id="838" w:name="_Toc136251959"/>
      <w:r w:rsidRPr="00D1205D">
        <w:rPr>
          <w:lang w:eastAsia="zh-CN"/>
        </w:rPr>
        <w:t>6.3.2</w:t>
      </w:r>
      <w:r w:rsidRPr="00D1205D">
        <w:rPr>
          <w:lang w:eastAsia="zh-CN"/>
        </w:rPr>
        <w:tab/>
        <w:t>Load Control based on load signalled via the NRF</w:t>
      </w:r>
      <w:bookmarkEnd w:id="831"/>
      <w:bookmarkEnd w:id="832"/>
      <w:bookmarkEnd w:id="833"/>
      <w:bookmarkEnd w:id="834"/>
      <w:bookmarkEnd w:id="835"/>
      <w:bookmarkEnd w:id="836"/>
      <w:bookmarkEnd w:id="837"/>
      <w:bookmarkEnd w:id="83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9" w:name="_Toc35969955"/>
      <w:bookmarkStart w:id="840" w:name="_Toc36050749"/>
      <w:bookmarkStart w:id="841" w:name="_Toc44847462"/>
      <w:bookmarkStart w:id="842" w:name="_Toc51845116"/>
      <w:bookmarkStart w:id="843" w:name="_Toc51845447"/>
      <w:bookmarkStart w:id="844" w:name="_Toc51846967"/>
      <w:bookmarkStart w:id="845" w:name="_Toc57022598"/>
      <w:bookmarkStart w:id="846" w:name="_Toc136251960"/>
      <w:r w:rsidRPr="00D1205D">
        <w:rPr>
          <w:lang w:eastAsia="zh-CN"/>
        </w:rPr>
        <w:t>6.3.3</w:t>
      </w:r>
      <w:r w:rsidRPr="00D1205D">
        <w:rPr>
          <w:lang w:eastAsia="zh-CN"/>
        </w:rPr>
        <w:tab/>
        <w:t>Load Control based on LCI Header</w:t>
      </w:r>
      <w:bookmarkEnd w:id="839"/>
      <w:bookmarkEnd w:id="840"/>
      <w:bookmarkEnd w:id="841"/>
      <w:bookmarkEnd w:id="842"/>
      <w:bookmarkEnd w:id="843"/>
      <w:bookmarkEnd w:id="844"/>
      <w:bookmarkEnd w:id="845"/>
      <w:bookmarkEnd w:id="846"/>
    </w:p>
    <w:p w14:paraId="71E635D4" w14:textId="77777777" w:rsidR="00F90BFA" w:rsidRPr="00D1205D" w:rsidRDefault="00F90BFA" w:rsidP="002D7984">
      <w:pPr>
        <w:pStyle w:val="Heading4"/>
        <w:rPr>
          <w:lang w:eastAsia="zh-CN"/>
        </w:rPr>
      </w:pPr>
      <w:bookmarkStart w:id="847" w:name="_Toc35969956"/>
      <w:bookmarkStart w:id="848" w:name="_Toc36050750"/>
      <w:bookmarkStart w:id="849" w:name="_Toc44847463"/>
      <w:bookmarkStart w:id="850" w:name="_Toc51845117"/>
      <w:bookmarkStart w:id="851" w:name="_Toc51845448"/>
      <w:bookmarkStart w:id="852" w:name="_Toc51846968"/>
      <w:bookmarkStart w:id="853" w:name="_Toc57022599"/>
      <w:bookmarkStart w:id="854" w:name="_Toc136251961"/>
      <w:r w:rsidRPr="00D1205D">
        <w:rPr>
          <w:lang w:eastAsia="zh-CN"/>
        </w:rPr>
        <w:t>6.3.3.1</w:t>
      </w:r>
      <w:r w:rsidRPr="00D1205D">
        <w:rPr>
          <w:lang w:eastAsia="zh-CN"/>
        </w:rPr>
        <w:tab/>
        <w:t>General</w:t>
      </w:r>
      <w:bookmarkEnd w:id="847"/>
      <w:bookmarkEnd w:id="848"/>
      <w:bookmarkEnd w:id="849"/>
      <w:bookmarkEnd w:id="850"/>
      <w:bookmarkEnd w:id="851"/>
      <w:bookmarkEnd w:id="852"/>
      <w:bookmarkEnd w:id="853"/>
      <w:bookmarkEnd w:id="85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5" w:name="_Toc35969957"/>
      <w:bookmarkStart w:id="856" w:name="_Toc36050751"/>
      <w:bookmarkStart w:id="857" w:name="_Toc44847464"/>
      <w:bookmarkStart w:id="858" w:name="_Toc51845118"/>
      <w:bookmarkStart w:id="859" w:name="_Toc51845449"/>
      <w:bookmarkStart w:id="860" w:name="_Toc51846969"/>
      <w:bookmarkStart w:id="86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2" w:name="_Toc136251962"/>
      <w:r w:rsidRPr="00D1205D">
        <w:rPr>
          <w:lang w:eastAsia="zh-CN"/>
        </w:rPr>
        <w:t>6.3.3.2</w:t>
      </w:r>
      <w:r w:rsidRPr="00D1205D">
        <w:rPr>
          <w:lang w:eastAsia="zh-CN"/>
        </w:rPr>
        <w:tab/>
        <w:t>Conveyance of Load Control Information</w:t>
      </w:r>
      <w:bookmarkEnd w:id="855"/>
      <w:bookmarkEnd w:id="856"/>
      <w:bookmarkEnd w:id="857"/>
      <w:bookmarkEnd w:id="858"/>
      <w:bookmarkEnd w:id="859"/>
      <w:bookmarkEnd w:id="860"/>
      <w:bookmarkEnd w:id="861"/>
      <w:bookmarkEnd w:id="862"/>
    </w:p>
    <w:p w14:paraId="048B7B96" w14:textId="10E1A2A2" w:rsidR="00B73DF7" w:rsidRPr="00D1205D" w:rsidRDefault="00B73DF7" w:rsidP="00B73DF7">
      <w:pPr>
        <w:rPr>
          <w:lang w:eastAsia="zh-CN"/>
        </w:rPr>
      </w:pPr>
      <w:bookmarkStart w:id="863" w:name="_Toc35969958"/>
      <w:bookmarkStart w:id="864" w:name="_Toc36050752"/>
      <w:bookmarkStart w:id="865" w:name="_Toc44847465"/>
      <w:bookmarkStart w:id="866" w:name="_Toc51845119"/>
      <w:bookmarkStart w:id="867" w:name="_Toc51845450"/>
      <w:bookmarkStart w:id="868" w:name="_Toc51846970"/>
      <w:bookmarkStart w:id="86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0" w:name="_Toc136251963"/>
      <w:r w:rsidRPr="00D1205D">
        <w:rPr>
          <w:lang w:eastAsia="zh-CN"/>
        </w:rPr>
        <w:t>6.3.3.3</w:t>
      </w:r>
      <w:r w:rsidRPr="00D1205D">
        <w:rPr>
          <w:lang w:eastAsia="zh-CN"/>
        </w:rPr>
        <w:tab/>
        <w:t>Frequency of Conveyance</w:t>
      </w:r>
      <w:bookmarkEnd w:id="863"/>
      <w:bookmarkEnd w:id="864"/>
      <w:bookmarkEnd w:id="865"/>
      <w:bookmarkEnd w:id="866"/>
      <w:bookmarkEnd w:id="867"/>
      <w:bookmarkEnd w:id="868"/>
      <w:bookmarkEnd w:id="869"/>
      <w:bookmarkEnd w:id="87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1" w:name="_Toc35969959"/>
      <w:bookmarkStart w:id="872" w:name="_Toc36050753"/>
      <w:bookmarkStart w:id="873" w:name="_Toc44847466"/>
      <w:bookmarkStart w:id="874" w:name="_Toc51845120"/>
      <w:bookmarkStart w:id="875" w:name="_Toc51845451"/>
      <w:bookmarkStart w:id="876" w:name="_Toc51846971"/>
      <w:bookmarkStart w:id="877" w:name="_Toc57022602"/>
      <w:bookmarkStart w:id="878" w:name="_Toc136251964"/>
      <w:r w:rsidRPr="00D1205D">
        <w:rPr>
          <w:lang w:eastAsia="zh-CN"/>
        </w:rPr>
        <w:t>6.3.3.4</w:t>
      </w:r>
      <w:r w:rsidRPr="00D1205D">
        <w:rPr>
          <w:lang w:eastAsia="zh-CN"/>
        </w:rPr>
        <w:tab/>
        <w:t>Load Control Information</w:t>
      </w:r>
      <w:bookmarkEnd w:id="871"/>
      <w:bookmarkEnd w:id="872"/>
      <w:bookmarkEnd w:id="873"/>
      <w:bookmarkEnd w:id="874"/>
      <w:bookmarkEnd w:id="875"/>
      <w:bookmarkEnd w:id="876"/>
      <w:bookmarkEnd w:id="877"/>
      <w:bookmarkEnd w:id="878"/>
    </w:p>
    <w:p w14:paraId="00ADAFB2" w14:textId="77777777" w:rsidR="00F90BFA" w:rsidRPr="00D1205D" w:rsidRDefault="00F90BFA" w:rsidP="002D7984">
      <w:pPr>
        <w:pStyle w:val="Heading5"/>
        <w:rPr>
          <w:lang w:eastAsia="zh-CN"/>
        </w:rPr>
      </w:pPr>
      <w:bookmarkStart w:id="879" w:name="_Toc35969960"/>
      <w:bookmarkStart w:id="880" w:name="_Toc36050754"/>
      <w:bookmarkStart w:id="881" w:name="_Toc44847467"/>
      <w:bookmarkStart w:id="882" w:name="_Toc51845121"/>
      <w:bookmarkStart w:id="883" w:name="_Toc51845452"/>
      <w:bookmarkStart w:id="884" w:name="_Toc51846972"/>
      <w:bookmarkStart w:id="885" w:name="_Toc57022603"/>
      <w:bookmarkStart w:id="886" w:name="_Toc136251965"/>
      <w:r w:rsidRPr="00D1205D">
        <w:rPr>
          <w:lang w:eastAsia="zh-CN"/>
        </w:rPr>
        <w:t>6.3.3.4.1</w:t>
      </w:r>
      <w:r w:rsidRPr="00D1205D">
        <w:rPr>
          <w:lang w:eastAsia="zh-CN"/>
        </w:rPr>
        <w:tab/>
        <w:t>General Description</w:t>
      </w:r>
      <w:bookmarkEnd w:id="879"/>
      <w:bookmarkEnd w:id="880"/>
      <w:bookmarkEnd w:id="881"/>
      <w:bookmarkEnd w:id="882"/>
      <w:bookmarkEnd w:id="883"/>
      <w:bookmarkEnd w:id="884"/>
      <w:bookmarkEnd w:id="885"/>
      <w:bookmarkEnd w:id="88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7" w:name="_Toc35969961"/>
      <w:bookmarkStart w:id="888" w:name="_Toc36050755"/>
      <w:bookmarkStart w:id="889" w:name="_Toc44847468"/>
      <w:bookmarkStart w:id="890" w:name="_Toc51845122"/>
      <w:bookmarkStart w:id="891" w:name="_Toc51845453"/>
      <w:bookmarkStart w:id="892" w:name="_Toc51846973"/>
      <w:bookmarkStart w:id="893" w:name="_Toc57022604"/>
      <w:bookmarkStart w:id="894" w:name="_Toc136251966"/>
      <w:r w:rsidRPr="00D1205D">
        <w:rPr>
          <w:lang w:eastAsia="zh-CN"/>
        </w:rPr>
        <w:t>6.3.3.4.2</w:t>
      </w:r>
      <w:r w:rsidRPr="00D1205D">
        <w:rPr>
          <w:lang w:eastAsia="zh-CN"/>
        </w:rPr>
        <w:tab/>
        <w:t>Load Control Timestamp</w:t>
      </w:r>
      <w:bookmarkEnd w:id="887"/>
      <w:bookmarkEnd w:id="888"/>
      <w:bookmarkEnd w:id="889"/>
      <w:bookmarkEnd w:id="890"/>
      <w:bookmarkEnd w:id="891"/>
      <w:bookmarkEnd w:id="892"/>
      <w:bookmarkEnd w:id="893"/>
      <w:bookmarkEnd w:id="89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5" w:name="_Toc35969962"/>
      <w:bookmarkStart w:id="896" w:name="_Toc36050756"/>
      <w:bookmarkStart w:id="897" w:name="_Toc44847469"/>
      <w:bookmarkStart w:id="898" w:name="_Toc51845123"/>
      <w:bookmarkStart w:id="899" w:name="_Toc51845454"/>
      <w:bookmarkStart w:id="900" w:name="_Toc51846974"/>
      <w:bookmarkStart w:id="901" w:name="_Toc57022605"/>
      <w:bookmarkStart w:id="902" w:name="_Toc136251967"/>
      <w:r w:rsidRPr="00D1205D">
        <w:rPr>
          <w:lang w:eastAsia="zh-CN"/>
        </w:rPr>
        <w:t>6.3.3.4.3</w:t>
      </w:r>
      <w:r w:rsidRPr="00D1205D">
        <w:rPr>
          <w:lang w:eastAsia="zh-CN"/>
        </w:rPr>
        <w:tab/>
        <w:t>Load Metric</w:t>
      </w:r>
      <w:bookmarkEnd w:id="895"/>
      <w:bookmarkEnd w:id="896"/>
      <w:bookmarkEnd w:id="897"/>
      <w:bookmarkEnd w:id="898"/>
      <w:bookmarkEnd w:id="899"/>
      <w:bookmarkEnd w:id="900"/>
      <w:bookmarkEnd w:id="901"/>
      <w:bookmarkEnd w:id="90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3" w:name="_Toc35969963"/>
      <w:bookmarkStart w:id="904" w:name="_Toc44847470"/>
      <w:bookmarkStart w:id="905" w:name="_Toc51845124"/>
      <w:bookmarkStart w:id="906" w:name="_Toc51845455"/>
      <w:bookmarkStart w:id="907" w:name="_Toc51846975"/>
      <w:bookmarkStart w:id="908" w:name="_Toc57022606"/>
      <w:bookmarkStart w:id="909" w:name="_Toc35969968"/>
      <w:bookmarkStart w:id="910" w:name="_Toc36050762"/>
      <w:bookmarkStart w:id="911" w:name="_Toc136251968"/>
      <w:r w:rsidRPr="00D1205D">
        <w:rPr>
          <w:lang w:eastAsia="zh-CN"/>
        </w:rPr>
        <w:t>6.3.3.4.4</w:t>
      </w:r>
      <w:r w:rsidRPr="00D1205D">
        <w:rPr>
          <w:lang w:eastAsia="zh-CN"/>
        </w:rPr>
        <w:tab/>
        <w:t>Scope of LCI</w:t>
      </w:r>
      <w:bookmarkEnd w:id="903"/>
      <w:bookmarkEnd w:id="904"/>
      <w:bookmarkEnd w:id="905"/>
      <w:bookmarkEnd w:id="906"/>
      <w:bookmarkEnd w:id="907"/>
      <w:bookmarkEnd w:id="908"/>
      <w:bookmarkEnd w:id="911"/>
    </w:p>
    <w:p w14:paraId="4B9378F3" w14:textId="77777777" w:rsidR="00F90BFA" w:rsidRPr="00D1205D" w:rsidRDefault="00F90BFA" w:rsidP="002D7984">
      <w:pPr>
        <w:pStyle w:val="H6"/>
        <w:rPr>
          <w:lang w:eastAsia="zh-CN"/>
        </w:rPr>
      </w:pPr>
      <w:bookmarkStart w:id="912" w:name="_Toc35969964"/>
      <w:bookmarkStart w:id="913" w:name="_Toc44847471"/>
      <w:bookmarkStart w:id="914" w:name="_Toc51845125"/>
      <w:bookmarkStart w:id="915" w:name="_Toc51845456"/>
      <w:bookmarkStart w:id="916" w:name="_Toc51846976"/>
      <w:bookmarkStart w:id="917" w:name="_Toc57022607"/>
      <w:r w:rsidRPr="00D1205D">
        <w:rPr>
          <w:lang w:eastAsia="zh-CN"/>
        </w:rPr>
        <w:t>6.3.3.4.4.1</w:t>
      </w:r>
      <w:r w:rsidRPr="00D1205D">
        <w:rPr>
          <w:lang w:eastAsia="zh-CN"/>
        </w:rPr>
        <w:tab/>
      </w:r>
      <w:r w:rsidRPr="00D1205D">
        <w:t>Introduction</w:t>
      </w:r>
      <w:bookmarkEnd w:id="912"/>
      <w:bookmarkEnd w:id="913"/>
      <w:bookmarkEnd w:id="914"/>
      <w:bookmarkEnd w:id="915"/>
      <w:bookmarkEnd w:id="916"/>
      <w:bookmarkEnd w:id="91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8" w:name="_Toc35969965"/>
      <w:bookmarkStart w:id="919" w:name="_Toc44847472"/>
      <w:bookmarkStart w:id="920" w:name="_Toc51845126"/>
      <w:bookmarkStart w:id="921" w:name="_Toc51845457"/>
      <w:bookmarkStart w:id="922" w:name="_Toc51846977"/>
      <w:bookmarkStart w:id="923" w:name="_Toc57022608"/>
      <w:r w:rsidRPr="00D1205D">
        <w:rPr>
          <w:lang w:eastAsia="zh-CN"/>
        </w:rPr>
        <w:t>6.3.3.4.4.2</w:t>
      </w:r>
      <w:r w:rsidRPr="00D1205D">
        <w:rPr>
          <w:lang w:eastAsia="zh-CN"/>
        </w:rPr>
        <w:tab/>
      </w:r>
      <w:r w:rsidRPr="00D1205D">
        <w:t>Scope of LCI signalled by an NF Service Producer</w:t>
      </w:r>
      <w:bookmarkEnd w:id="918"/>
      <w:bookmarkEnd w:id="919"/>
      <w:bookmarkEnd w:id="920"/>
      <w:bookmarkEnd w:id="921"/>
      <w:bookmarkEnd w:id="922"/>
      <w:bookmarkEnd w:id="923"/>
    </w:p>
    <w:p w14:paraId="05D208F7" w14:textId="77777777" w:rsidR="00F90BFA" w:rsidRPr="00D1205D" w:rsidRDefault="00F90BFA" w:rsidP="002D7984">
      <w:pPr>
        <w:pStyle w:val="H6"/>
        <w:rPr>
          <w:lang w:eastAsia="zh-CN"/>
        </w:rPr>
      </w:pPr>
      <w:bookmarkStart w:id="924" w:name="_Toc44847473"/>
      <w:bookmarkStart w:id="925" w:name="_Toc51845127"/>
      <w:bookmarkStart w:id="926" w:name="_Toc51845458"/>
      <w:bookmarkStart w:id="927" w:name="_Toc51846978"/>
      <w:bookmarkStart w:id="928" w:name="_Toc57022609"/>
      <w:r w:rsidRPr="00D1205D">
        <w:rPr>
          <w:lang w:eastAsia="zh-CN"/>
        </w:rPr>
        <w:t>6.3.3.4.4.2.1</w:t>
      </w:r>
      <w:r w:rsidRPr="00D1205D">
        <w:rPr>
          <w:lang w:eastAsia="zh-CN"/>
        </w:rPr>
        <w:tab/>
      </w:r>
      <w:r w:rsidRPr="00D1205D">
        <w:t>General</w:t>
      </w:r>
      <w:bookmarkEnd w:id="924"/>
      <w:bookmarkEnd w:id="925"/>
      <w:bookmarkEnd w:id="926"/>
      <w:bookmarkEnd w:id="927"/>
      <w:bookmarkEnd w:id="92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9" w:name="_Toc44847474"/>
      <w:bookmarkStart w:id="930" w:name="_Toc51845128"/>
      <w:bookmarkStart w:id="931" w:name="_Toc51845459"/>
      <w:bookmarkStart w:id="932" w:name="_Toc51846979"/>
      <w:bookmarkStart w:id="933" w:name="_Toc57022610"/>
      <w:r w:rsidRPr="00D1205D">
        <w:rPr>
          <w:lang w:eastAsia="zh-CN"/>
        </w:rPr>
        <w:t>6.3.3.4.4.2.2</w:t>
      </w:r>
      <w:r w:rsidRPr="00D1205D">
        <w:rPr>
          <w:lang w:eastAsia="zh-CN"/>
        </w:rPr>
        <w:tab/>
      </w:r>
      <w:r w:rsidRPr="00D1205D">
        <w:t>Additional scope parameters for S-NSSAI/DNN based load control by SMF</w:t>
      </w:r>
      <w:bookmarkEnd w:id="929"/>
      <w:bookmarkEnd w:id="930"/>
      <w:bookmarkEnd w:id="931"/>
      <w:bookmarkEnd w:id="932"/>
      <w:bookmarkEnd w:id="93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4" w:name="_Toc35969966"/>
      <w:bookmarkStart w:id="935"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6" w:name="_Toc44847475"/>
      <w:bookmarkStart w:id="937" w:name="_Toc51845129"/>
      <w:bookmarkStart w:id="938" w:name="_Toc51845460"/>
      <w:bookmarkStart w:id="939" w:name="_Toc51846980"/>
      <w:bookmarkStart w:id="940" w:name="_Toc57022611"/>
      <w:bookmarkEnd w:id="934"/>
      <w:bookmarkEnd w:id="935"/>
      <w:r w:rsidRPr="00D1205D">
        <w:rPr>
          <w:lang w:eastAsia="zh-CN"/>
        </w:rPr>
        <w:t>6.3.3.4.4.3</w:t>
      </w:r>
      <w:r w:rsidRPr="00D1205D">
        <w:rPr>
          <w:lang w:eastAsia="zh-CN"/>
        </w:rPr>
        <w:tab/>
      </w:r>
      <w:r w:rsidRPr="00D1205D">
        <w:t>Scope of LCI signalled by an SCP</w:t>
      </w:r>
      <w:bookmarkEnd w:id="936"/>
      <w:bookmarkEnd w:id="937"/>
      <w:bookmarkEnd w:id="938"/>
      <w:bookmarkEnd w:id="939"/>
      <w:bookmarkEnd w:id="94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1" w:name="_Toc44847476"/>
      <w:bookmarkStart w:id="942" w:name="_Toc51845130"/>
      <w:bookmarkStart w:id="943" w:name="_Toc51845461"/>
      <w:bookmarkStart w:id="944" w:name="_Toc51846981"/>
      <w:bookmarkStart w:id="945" w:name="_Toc57022612"/>
      <w:bookmarkStart w:id="946" w:name="_Toc136251969"/>
      <w:r w:rsidRPr="00D1205D">
        <w:rPr>
          <w:lang w:eastAsia="zh-CN"/>
        </w:rPr>
        <w:t>6.3.3.4.5</w:t>
      </w:r>
      <w:r w:rsidRPr="00D1205D">
        <w:rPr>
          <w:lang w:eastAsia="zh-CN"/>
        </w:rPr>
        <w:tab/>
        <w:t>S-NSSAI/DNN Relative Capacity</w:t>
      </w:r>
      <w:bookmarkEnd w:id="941"/>
      <w:bookmarkEnd w:id="942"/>
      <w:bookmarkEnd w:id="943"/>
      <w:bookmarkEnd w:id="944"/>
      <w:bookmarkEnd w:id="945"/>
      <w:bookmarkEnd w:id="94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7" w:name="_Toc44847477"/>
      <w:bookmarkStart w:id="948" w:name="_Toc51845131"/>
      <w:bookmarkStart w:id="949" w:name="_Toc51845462"/>
      <w:bookmarkStart w:id="950" w:name="_Toc51846982"/>
      <w:bookmarkStart w:id="951" w:name="_Toc57022613"/>
      <w:bookmarkStart w:id="952" w:name="_Toc136251970"/>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9"/>
      <w:bookmarkEnd w:id="910"/>
      <w:bookmarkEnd w:id="947"/>
      <w:bookmarkEnd w:id="948"/>
      <w:bookmarkEnd w:id="949"/>
      <w:bookmarkEnd w:id="950"/>
      <w:bookmarkEnd w:id="951"/>
      <w:bookmarkEnd w:id="952"/>
    </w:p>
    <w:p w14:paraId="7D05E9B9" w14:textId="77777777" w:rsidR="00F90BFA" w:rsidRPr="00D1205D" w:rsidRDefault="00F90BFA" w:rsidP="002D7984">
      <w:pPr>
        <w:pStyle w:val="Heading5"/>
        <w:rPr>
          <w:lang w:eastAsia="zh-CN"/>
        </w:rPr>
      </w:pPr>
      <w:bookmarkStart w:id="953" w:name="_Toc35969969"/>
      <w:bookmarkStart w:id="954" w:name="_Toc36050763"/>
      <w:bookmarkStart w:id="955" w:name="_Toc44847478"/>
      <w:bookmarkStart w:id="956" w:name="_Toc51845132"/>
      <w:bookmarkStart w:id="957" w:name="_Toc51845463"/>
      <w:bookmarkStart w:id="958" w:name="_Toc51846983"/>
      <w:bookmarkStart w:id="959" w:name="_Toc57022614"/>
      <w:bookmarkStart w:id="960" w:name="_Toc136251971"/>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3"/>
      <w:bookmarkEnd w:id="954"/>
      <w:bookmarkEnd w:id="955"/>
      <w:bookmarkEnd w:id="956"/>
      <w:bookmarkEnd w:id="957"/>
      <w:bookmarkEnd w:id="958"/>
      <w:bookmarkEnd w:id="959"/>
      <w:bookmarkEnd w:id="96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1" w:name="_Toc35969970"/>
      <w:bookmarkStart w:id="962" w:name="_Toc36050764"/>
      <w:bookmarkStart w:id="963" w:name="_Toc44847479"/>
      <w:bookmarkStart w:id="964" w:name="_Toc51845133"/>
      <w:bookmarkStart w:id="965" w:name="_Toc51845464"/>
      <w:bookmarkStart w:id="966" w:name="_Toc51846984"/>
      <w:bookmarkStart w:id="967" w:name="_Toc57022615"/>
      <w:bookmarkStart w:id="968" w:name="_Toc136251972"/>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1"/>
      <w:bookmarkEnd w:id="962"/>
      <w:bookmarkEnd w:id="963"/>
      <w:bookmarkEnd w:id="964"/>
      <w:bookmarkEnd w:id="965"/>
      <w:bookmarkEnd w:id="966"/>
      <w:bookmarkEnd w:id="967"/>
      <w:bookmarkEnd w:id="96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9" w:name="_Toc35969971"/>
      <w:bookmarkStart w:id="970" w:name="_Toc36050765"/>
      <w:bookmarkStart w:id="971" w:name="_Toc44847480"/>
      <w:bookmarkStart w:id="972" w:name="_Toc51845134"/>
      <w:bookmarkStart w:id="973" w:name="_Toc51845465"/>
      <w:bookmarkStart w:id="974" w:name="_Toc51846985"/>
      <w:bookmarkStart w:id="975" w:name="_Toc57022616"/>
      <w:bookmarkStart w:id="976" w:name="_Toc136251973"/>
      <w:r w:rsidRPr="00D1205D">
        <w:rPr>
          <w:lang w:eastAsia="zh-CN"/>
        </w:rPr>
        <w:t>6</w:t>
      </w:r>
      <w:r w:rsidRPr="00D1205D">
        <w:t>.</w:t>
      </w:r>
      <w:r w:rsidRPr="00D1205D">
        <w:rPr>
          <w:lang w:eastAsia="zh-CN"/>
        </w:rPr>
        <w:t>4</w:t>
      </w:r>
      <w:r w:rsidRPr="00D1205D">
        <w:rPr>
          <w:lang w:eastAsia="zh-CN"/>
        </w:rPr>
        <w:tab/>
        <w:t>Overload Control</w:t>
      </w:r>
      <w:bookmarkEnd w:id="819"/>
      <w:bookmarkEnd w:id="820"/>
      <w:bookmarkEnd w:id="821"/>
      <w:bookmarkEnd w:id="969"/>
      <w:bookmarkEnd w:id="970"/>
      <w:bookmarkEnd w:id="971"/>
      <w:bookmarkEnd w:id="972"/>
      <w:bookmarkEnd w:id="973"/>
      <w:bookmarkEnd w:id="974"/>
      <w:bookmarkEnd w:id="975"/>
      <w:bookmarkEnd w:id="976"/>
    </w:p>
    <w:p w14:paraId="70A943B9" w14:textId="77777777" w:rsidR="00F90BFA" w:rsidRPr="00D1205D" w:rsidRDefault="00F90BFA" w:rsidP="002D7984">
      <w:pPr>
        <w:pStyle w:val="Heading3"/>
        <w:rPr>
          <w:lang w:eastAsia="zh-CN"/>
        </w:rPr>
      </w:pPr>
      <w:bookmarkStart w:id="977" w:name="_Toc19708972"/>
      <w:bookmarkStart w:id="978" w:name="_Toc27745050"/>
      <w:bookmarkStart w:id="979" w:name="_Toc29803203"/>
      <w:bookmarkStart w:id="980" w:name="_Toc35969972"/>
      <w:bookmarkStart w:id="981" w:name="_Toc36050766"/>
      <w:bookmarkStart w:id="982" w:name="_Toc44847481"/>
      <w:bookmarkStart w:id="983" w:name="_Toc51845135"/>
      <w:bookmarkStart w:id="984" w:name="_Toc51845466"/>
      <w:bookmarkStart w:id="985" w:name="_Toc51846986"/>
      <w:bookmarkStart w:id="986" w:name="_Toc57022617"/>
      <w:bookmarkStart w:id="987" w:name="_Toc136251974"/>
      <w:r w:rsidRPr="00D1205D">
        <w:rPr>
          <w:lang w:eastAsia="zh-CN"/>
        </w:rPr>
        <w:t>6.4.1</w:t>
      </w:r>
      <w:r w:rsidRPr="00D1205D">
        <w:rPr>
          <w:lang w:eastAsia="zh-CN"/>
        </w:rPr>
        <w:tab/>
        <w:t>General</w:t>
      </w:r>
      <w:bookmarkEnd w:id="977"/>
      <w:bookmarkEnd w:id="978"/>
      <w:bookmarkEnd w:id="979"/>
      <w:bookmarkEnd w:id="980"/>
      <w:bookmarkEnd w:id="981"/>
      <w:bookmarkEnd w:id="982"/>
      <w:bookmarkEnd w:id="983"/>
      <w:bookmarkEnd w:id="984"/>
      <w:bookmarkEnd w:id="985"/>
      <w:bookmarkEnd w:id="986"/>
      <w:bookmarkEnd w:id="987"/>
    </w:p>
    <w:p w14:paraId="2897F760" w14:textId="77777777" w:rsidR="00F90BFA" w:rsidRPr="00D1205D" w:rsidRDefault="00F90BFA" w:rsidP="00F90BFA">
      <w:pPr>
        <w:rPr>
          <w:lang w:eastAsia="zh-CN"/>
        </w:rPr>
      </w:pPr>
      <w:bookmarkStart w:id="988" w:name="_Toc19708973"/>
      <w:bookmarkStart w:id="989" w:name="_Toc27745051"/>
      <w:bookmarkStart w:id="99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1" w:name="_Toc35969973"/>
      <w:bookmarkStart w:id="992" w:name="_Toc36050767"/>
      <w:bookmarkStart w:id="993" w:name="_Toc44847482"/>
      <w:bookmarkStart w:id="994" w:name="_Toc51845136"/>
      <w:bookmarkStart w:id="995" w:name="_Toc51845467"/>
      <w:bookmarkStart w:id="996" w:name="_Toc51846987"/>
      <w:bookmarkStart w:id="997" w:name="_Toc57022618"/>
      <w:bookmarkStart w:id="998" w:name="_Toc136251975"/>
      <w:r w:rsidRPr="00D1205D">
        <w:lastRenderedPageBreak/>
        <w:t>6.4.2</w:t>
      </w:r>
      <w:r w:rsidRPr="00D1205D">
        <w:tab/>
        <w:t>Overload Control based on HTTP status codes</w:t>
      </w:r>
      <w:bookmarkEnd w:id="991"/>
      <w:bookmarkEnd w:id="992"/>
      <w:bookmarkEnd w:id="993"/>
      <w:bookmarkEnd w:id="994"/>
      <w:bookmarkEnd w:id="995"/>
      <w:bookmarkEnd w:id="996"/>
      <w:bookmarkEnd w:id="997"/>
      <w:bookmarkEnd w:id="998"/>
    </w:p>
    <w:p w14:paraId="21B10D57" w14:textId="77777777" w:rsidR="00F90BFA" w:rsidRPr="00D1205D" w:rsidRDefault="00F90BFA" w:rsidP="002D7984">
      <w:pPr>
        <w:pStyle w:val="Heading4"/>
      </w:pPr>
      <w:bookmarkStart w:id="999" w:name="_Toc35969974"/>
      <w:bookmarkStart w:id="1000" w:name="_Toc36050768"/>
      <w:bookmarkStart w:id="1001" w:name="_Toc44847483"/>
      <w:bookmarkStart w:id="1002" w:name="_Toc51845137"/>
      <w:bookmarkStart w:id="1003" w:name="_Toc51845468"/>
      <w:bookmarkStart w:id="1004" w:name="_Toc51846988"/>
      <w:bookmarkStart w:id="1005" w:name="_Toc57022619"/>
      <w:bookmarkStart w:id="1006" w:name="_Toc136251976"/>
      <w:r w:rsidRPr="00D1205D">
        <w:t>6.4.2.1</w:t>
      </w:r>
      <w:r w:rsidRPr="00D1205D">
        <w:tab/>
        <w:t>General</w:t>
      </w:r>
      <w:bookmarkEnd w:id="999"/>
      <w:bookmarkEnd w:id="1000"/>
      <w:bookmarkEnd w:id="1001"/>
      <w:bookmarkEnd w:id="1002"/>
      <w:bookmarkEnd w:id="1003"/>
      <w:bookmarkEnd w:id="1004"/>
      <w:bookmarkEnd w:id="1005"/>
      <w:bookmarkEnd w:id="100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7" w:name="_Toc35969975"/>
      <w:bookmarkStart w:id="1008" w:name="_Toc36050769"/>
      <w:bookmarkStart w:id="1009" w:name="_Toc44847484"/>
      <w:bookmarkStart w:id="1010" w:name="_Toc51845138"/>
      <w:bookmarkStart w:id="1011" w:name="_Toc51845469"/>
      <w:bookmarkStart w:id="1012" w:name="_Toc51846989"/>
      <w:bookmarkStart w:id="1013" w:name="_Toc57022620"/>
      <w:bookmarkStart w:id="1014" w:name="_Toc136251977"/>
      <w:r w:rsidRPr="00D1205D">
        <w:rPr>
          <w:lang w:eastAsia="zh-CN"/>
        </w:rPr>
        <w:t>6.4.2.2</w:t>
      </w:r>
      <w:r w:rsidRPr="00D1205D">
        <w:rPr>
          <w:lang w:eastAsia="zh-CN"/>
        </w:rPr>
        <w:tab/>
        <w:t>HTTP Status Code "503 Service Unavailable"</w:t>
      </w:r>
      <w:bookmarkEnd w:id="988"/>
      <w:bookmarkEnd w:id="989"/>
      <w:bookmarkEnd w:id="990"/>
      <w:bookmarkEnd w:id="1007"/>
      <w:bookmarkEnd w:id="1008"/>
      <w:bookmarkEnd w:id="1009"/>
      <w:bookmarkEnd w:id="1010"/>
      <w:bookmarkEnd w:id="1011"/>
      <w:bookmarkEnd w:id="1012"/>
      <w:bookmarkEnd w:id="1013"/>
      <w:bookmarkEnd w:id="101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5" w:name="_Toc19708974"/>
      <w:bookmarkStart w:id="1016" w:name="_Toc27745052"/>
      <w:bookmarkStart w:id="1017" w:name="_Toc29803205"/>
      <w:bookmarkStart w:id="1018" w:name="_Toc35969976"/>
      <w:bookmarkStart w:id="1019" w:name="_Toc36050770"/>
      <w:bookmarkStart w:id="1020" w:name="_Toc44847485"/>
      <w:bookmarkStart w:id="1021" w:name="_Toc51845139"/>
      <w:bookmarkStart w:id="1022" w:name="_Toc51845470"/>
      <w:bookmarkStart w:id="1023" w:name="_Toc51846990"/>
      <w:bookmarkStart w:id="1024" w:name="_Toc57022621"/>
      <w:bookmarkStart w:id="1025" w:name="_Toc136251978"/>
      <w:r w:rsidRPr="00D1205D">
        <w:rPr>
          <w:lang w:eastAsia="zh-CN"/>
        </w:rPr>
        <w:t>6.4.2.3</w:t>
      </w:r>
      <w:r w:rsidRPr="00D1205D">
        <w:rPr>
          <w:lang w:eastAsia="zh-CN"/>
        </w:rPr>
        <w:tab/>
        <w:t>HTTP Status Code "429 Too Many Requests"</w:t>
      </w:r>
      <w:bookmarkEnd w:id="1015"/>
      <w:bookmarkEnd w:id="1016"/>
      <w:bookmarkEnd w:id="1017"/>
      <w:bookmarkEnd w:id="1018"/>
      <w:bookmarkEnd w:id="1019"/>
      <w:bookmarkEnd w:id="1020"/>
      <w:bookmarkEnd w:id="1021"/>
      <w:bookmarkEnd w:id="1022"/>
      <w:bookmarkEnd w:id="1023"/>
      <w:bookmarkEnd w:id="1024"/>
      <w:bookmarkEnd w:id="102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6" w:name="_Toc19708975"/>
      <w:bookmarkStart w:id="1027" w:name="_Toc27745053"/>
      <w:bookmarkStart w:id="1028" w:name="_Toc29803206"/>
      <w:bookmarkStart w:id="1029" w:name="_Toc35969977"/>
      <w:bookmarkStart w:id="1030" w:name="_Toc36050771"/>
      <w:bookmarkStart w:id="1031" w:name="_Toc44847486"/>
      <w:bookmarkStart w:id="1032" w:name="_Toc51845140"/>
      <w:bookmarkStart w:id="1033" w:name="_Toc51845471"/>
      <w:bookmarkStart w:id="1034" w:name="_Toc51846991"/>
      <w:bookmarkStart w:id="1035" w:name="_Toc57022622"/>
      <w:bookmarkStart w:id="1036" w:name="_Toc136251979"/>
      <w:r w:rsidRPr="00D1205D">
        <w:rPr>
          <w:lang w:eastAsia="zh-CN"/>
        </w:rPr>
        <w:t>6.4.2.</w:t>
      </w:r>
      <w:r w:rsidRPr="00D1205D">
        <w:t>4</w:t>
      </w:r>
      <w:r w:rsidRPr="00D1205D">
        <w:rPr>
          <w:lang w:eastAsia="zh-CN"/>
        </w:rPr>
        <w:tab/>
        <w:t>HTTP Status Code "307 Temporary Redirect"</w:t>
      </w:r>
      <w:bookmarkEnd w:id="1026"/>
      <w:bookmarkEnd w:id="1027"/>
      <w:bookmarkEnd w:id="1028"/>
      <w:bookmarkEnd w:id="1029"/>
      <w:bookmarkEnd w:id="1030"/>
      <w:bookmarkEnd w:id="1031"/>
      <w:bookmarkEnd w:id="1032"/>
      <w:bookmarkEnd w:id="1033"/>
      <w:bookmarkEnd w:id="1034"/>
      <w:bookmarkEnd w:id="1035"/>
      <w:bookmarkEnd w:id="103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7" w:name="_Toc35969978"/>
      <w:bookmarkStart w:id="1038" w:name="_Toc36050772"/>
      <w:bookmarkStart w:id="1039" w:name="_Toc44847487"/>
      <w:bookmarkStart w:id="1040" w:name="_Toc51845141"/>
      <w:bookmarkStart w:id="1041" w:name="_Toc51845472"/>
      <w:bookmarkStart w:id="1042" w:name="_Toc51846992"/>
      <w:bookmarkStart w:id="1043" w:name="_Toc57022623"/>
      <w:bookmarkStart w:id="1044" w:name="_Toc136251980"/>
      <w:r w:rsidRPr="00D1205D">
        <w:rPr>
          <w:lang w:eastAsia="zh-CN"/>
        </w:rPr>
        <w:t>6.4.3</w:t>
      </w:r>
      <w:r w:rsidRPr="00D1205D">
        <w:rPr>
          <w:lang w:eastAsia="zh-CN"/>
        </w:rPr>
        <w:tab/>
      </w:r>
      <w:r w:rsidRPr="00D1205D">
        <w:t>Overload Control based on OCI Header</w:t>
      </w:r>
      <w:bookmarkEnd w:id="1037"/>
      <w:bookmarkEnd w:id="1038"/>
      <w:bookmarkEnd w:id="1039"/>
      <w:bookmarkEnd w:id="1040"/>
      <w:bookmarkEnd w:id="1041"/>
      <w:bookmarkEnd w:id="1042"/>
      <w:bookmarkEnd w:id="1043"/>
      <w:bookmarkEnd w:id="1044"/>
    </w:p>
    <w:p w14:paraId="0300EF2F" w14:textId="77777777" w:rsidR="00F90BFA" w:rsidRPr="00D1205D" w:rsidRDefault="00F90BFA" w:rsidP="002D7984">
      <w:pPr>
        <w:pStyle w:val="Heading4"/>
        <w:rPr>
          <w:lang w:eastAsia="zh-CN"/>
        </w:rPr>
      </w:pPr>
      <w:bookmarkStart w:id="1045" w:name="_Toc35969979"/>
      <w:bookmarkStart w:id="1046" w:name="_Toc36050773"/>
      <w:bookmarkStart w:id="1047" w:name="_Toc44847488"/>
      <w:bookmarkStart w:id="1048" w:name="_Toc51845142"/>
      <w:bookmarkStart w:id="1049" w:name="_Toc51845473"/>
      <w:bookmarkStart w:id="1050" w:name="_Toc51846993"/>
      <w:bookmarkStart w:id="1051" w:name="_Toc57022624"/>
      <w:bookmarkStart w:id="1052" w:name="_Toc136251981"/>
      <w:r w:rsidRPr="00D1205D">
        <w:rPr>
          <w:lang w:eastAsia="zh-CN"/>
        </w:rPr>
        <w:t>6.4.3.1</w:t>
      </w:r>
      <w:r w:rsidRPr="00D1205D">
        <w:rPr>
          <w:lang w:eastAsia="zh-CN"/>
        </w:rPr>
        <w:tab/>
        <w:t>General</w:t>
      </w:r>
      <w:bookmarkEnd w:id="1045"/>
      <w:bookmarkEnd w:id="1046"/>
      <w:bookmarkEnd w:id="1047"/>
      <w:bookmarkEnd w:id="1048"/>
      <w:bookmarkEnd w:id="1049"/>
      <w:bookmarkEnd w:id="1050"/>
      <w:bookmarkEnd w:id="1051"/>
      <w:bookmarkEnd w:id="105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3" w:name="_Toc35969980"/>
      <w:bookmarkStart w:id="1054" w:name="_Toc36050774"/>
      <w:bookmarkStart w:id="1055" w:name="_Toc44847489"/>
      <w:bookmarkStart w:id="1056" w:name="_Toc51845143"/>
      <w:bookmarkStart w:id="1057" w:name="_Toc51845474"/>
      <w:bookmarkStart w:id="1058" w:name="_Toc51846994"/>
      <w:bookmarkStart w:id="105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0" w:name="_Toc136251982"/>
      <w:r w:rsidRPr="00D1205D">
        <w:rPr>
          <w:lang w:eastAsia="zh-CN"/>
        </w:rPr>
        <w:t>6.4.3.2</w:t>
      </w:r>
      <w:r w:rsidRPr="00D1205D">
        <w:rPr>
          <w:lang w:eastAsia="zh-CN"/>
        </w:rPr>
        <w:tab/>
        <w:t>Conveyance of Overload Control Information</w:t>
      </w:r>
      <w:bookmarkEnd w:id="1053"/>
      <w:bookmarkEnd w:id="1054"/>
      <w:bookmarkEnd w:id="1055"/>
      <w:bookmarkEnd w:id="1056"/>
      <w:bookmarkEnd w:id="1057"/>
      <w:bookmarkEnd w:id="1058"/>
      <w:bookmarkEnd w:id="1059"/>
      <w:bookmarkEnd w:id="1060"/>
    </w:p>
    <w:p w14:paraId="23197B4A" w14:textId="77777777" w:rsidR="00B73DF7" w:rsidRPr="00D1205D" w:rsidRDefault="00B73DF7" w:rsidP="00B73DF7">
      <w:pPr>
        <w:rPr>
          <w:lang w:eastAsia="zh-CN"/>
        </w:rPr>
      </w:pPr>
      <w:bookmarkStart w:id="1061" w:name="_Toc35969981"/>
      <w:bookmarkStart w:id="1062" w:name="_Toc36050775"/>
      <w:bookmarkStart w:id="1063" w:name="_Toc44847490"/>
      <w:bookmarkStart w:id="1064" w:name="_Toc51845144"/>
      <w:bookmarkStart w:id="1065" w:name="_Toc51845475"/>
      <w:bookmarkStart w:id="1066" w:name="_Toc51846995"/>
      <w:bookmarkStart w:id="106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8" w:name="_Toc136251983"/>
      <w:r w:rsidRPr="00D1205D">
        <w:rPr>
          <w:lang w:eastAsia="zh-CN"/>
        </w:rPr>
        <w:t>6.4.3.3</w:t>
      </w:r>
      <w:r w:rsidRPr="00D1205D">
        <w:rPr>
          <w:lang w:eastAsia="zh-CN"/>
        </w:rPr>
        <w:tab/>
        <w:t>Frequency of Conveyance</w:t>
      </w:r>
      <w:bookmarkEnd w:id="1061"/>
      <w:bookmarkEnd w:id="1062"/>
      <w:bookmarkEnd w:id="1063"/>
      <w:bookmarkEnd w:id="1064"/>
      <w:bookmarkEnd w:id="1065"/>
      <w:bookmarkEnd w:id="1066"/>
      <w:bookmarkEnd w:id="1067"/>
      <w:bookmarkEnd w:id="106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9" w:name="_Toc35969982"/>
      <w:bookmarkStart w:id="1070" w:name="_Toc36050776"/>
      <w:bookmarkStart w:id="1071" w:name="_Toc44847491"/>
      <w:bookmarkStart w:id="1072" w:name="_Toc51845145"/>
      <w:bookmarkStart w:id="1073" w:name="_Toc51845476"/>
      <w:bookmarkStart w:id="1074" w:name="_Toc51846996"/>
      <w:bookmarkStart w:id="1075" w:name="_Toc57022627"/>
      <w:bookmarkStart w:id="1076" w:name="_Toc136251984"/>
      <w:r w:rsidRPr="00D1205D">
        <w:rPr>
          <w:lang w:eastAsia="zh-CN"/>
        </w:rPr>
        <w:t>6.4.3.4</w:t>
      </w:r>
      <w:r w:rsidRPr="00D1205D">
        <w:rPr>
          <w:lang w:eastAsia="zh-CN"/>
        </w:rPr>
        <w:tab/>
        <w:t>Overload Control Information</w:t>
      </w:r>
      <w:bookmarkEnd w:id="1069"/>
      <w:bookmarkEnd w:id="1070"/>
      <w:bookmarkEnd w:id="1071"/>
      <w:bookmarkEnd w:id="1072"/>
      <w:bookmarkEnd w:id="1073"/>
      <w:bookmarkEnd w:id="1074"/>
      <w:bookmarkEnd w:id="1075"/>
      <w:bookmarkEnd w:id="1076"/>
    </w:p>
    <w:p w14:paraId="744DC903" w14:textId="77777777" w:rsidR="00F90BFA" w:rsidRPr="00D1205D" w:rsidRDefault="00F90BFA" w:rsidP="002D7984">
      <w:pPr>
        <w:pStyle w:val="Heading5"/>
        <w:rPr>
          <w:lang w:eastAsia="zh-CN"/>
        </w:rPr>
      </w:pPr>
      <w:bookmarkStart w:id="1077" w:name="_Toc35969983"/>
      <w:bookmarkStart w:id="1078" w:name="_Toc44847492"/>
      <w:bookmarkStart w:id="1079" w:name="_Toc51845146"/>
      <w:bookmarkStart w:id="1080" w:name="_Toc51845477"/>
      <w:bookmarkStart w:id="1081" w:name="_Toc51846997"/>
      <w:bookmarkStart w:id="1082" w:name="_Toc57022628"/>
      <w:bookmarkStart w:id="1083" w:name="_Toc35969984"/>
      <w:bookmarkStart w:id="1084" w:name="_Toc36050778"/>
      <w:bookmarkStart w:id="1085" w:name="_Toc136251985"/>
      <w:r w:rsidRPr="00D1205D">
        <w:rPr>
          <w:lang w:eastAsia="zh-CN"/>
        </w:rPr>
        <w:t>6.4.3.4.1</w:t>
      </w:r>
      <w:r w:rsidRPr="00D1205D">
        <w:rPr>
          <w:lang w:eastAsia="zh-CN"/>
        </w:rPr>
        <w:tab/>
        <w:t>General Description</w:t>
      </w:r>
      <w:bookmarkEnd w:id="1077"/>
      <w:bookmarkEnd w:id="1078"/>
      <w:bookmarkEnd w:id="1079"/>
      <w:bookmarkEnd w:id="1080"/>
      <w:bookmarkEnd w:id="1081"/>
      <w:bookmarkEnd w:id="1082"/>
      <w:bookmarkEnd w:id="108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6" w:name="_Toc44847493"/>
      <w:bookmarkStart w:id="1087" w:name="_Toc51845147"/>
      <w:bookmarkStart w:id="1088" w:name="_Toc51845478"/>
      <w:bookmarkStart w:id="1089" w:name="_Toc51846998"/>
      <w:bookmarkStart w:id="1090" w:name="_Toc57022629"/>
      <w:bookmarkStart w:id="1091" w:name="_Toc136251986"/>
      <w:r w:rsidRPr="00D1205D">
        <w:rPr>
          <w:lang w:eastAsia="zh-CN"/>
        </w:rPr>
        <w:t>6.4.3.4.2</w:t>
      </w:r>
      <w:r w:rsidRPr="00D1205D">
        <w:rPr>
          <w:lang w:eastAsia="zh-CN"/>
        </w:rPr>
        <w:tab/>
        <w:t>Overload Control Timestamp</w:t>
      </w:r>
      <w:bookmarkEnd w:id="1083"/>
      <w:bookmarkEnd w:id="1084"/>
      <w:bookmarkEnd w:id="1086"/>
      <w:bookmarkEnd w:id="1087"/>
      <w:bookmarkEnd w:id="1088"/>
      <w:bookmarkEnd w:id="1089"/>
      <w:bookmarkEnd w:id="1090"/>
      <w:bookmarkEnd w:id="109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2" w:name="_Toc35969985"/>
      <w:bookmarkStart w:id="1093" w:name="_Toc36050779"/>
      <w:bookmarkStart w:id="1094" w:name="_Toc44847494"/>
      <w:bookmarkStart w:id="1095" w:name="_Toc51845148"/>
      <w:bookmarkStart w:id="1096" w:name="_Toc51845479"/>
      <w:bookmarkStart w:id="1097" w:name="_Toc51846999"/>
      <w:bookmarkStart w:id="1098" w:name="_Toc57022630"/>
      <w:bookmarkStart w:id="1099" w:name="_Toc136251987"/>
      <w:r w:rsidRPr="00D1205D">
        <w:rPr>
          <w:lang w:eastAsia="zh-CN"/>
        </w:rPr>
        <w:t>6.4.3.4.3</w:t>
      </w:r>
      <w:r w:rsidRPr="00D1205D">
        <w:rPr>
          <w:lang w:eastAsia="zh-CN"/>
        </w:rPr>
        <w:tab/>
        <w:t>Overload Reduction Metric</w:t>
      </w:r>
      <w:bookmarkEnd w:id="1092"/>
      <w:bookmarkEnd w:id="1093"/>
      <w:bookmarkEnd w:id="1094"/>
      <w:bookmarkEnd w:id="1095"/>
      <w:bookmarkEnd w:id="1096"/>
      <w:bookmarkEnd w:id="1097"/>
      <w:bookmarkEnd w:id="1098"/>
      <w:bookmarkEnd w:id="109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0" w:name="_Toc35969986"/>
      <w:bookmarkStart w:id="1101" w:name="_Toc36050780"/>
      <w:bookmarkStart w:id="1102" w:name="_Toc44847495"/>
      <w:bookmarkStart w:id="1103" w:name="_Toc51845149"/>
      <w:bookmarkStart w:id="1104" w:name="_Toc51845480"/>
      <w:bookmarkStart w:id="1105" w:name="_Toc51847000"/>
      <w:bookmarkStart w:id="1106" w:name="_Toc57022631"/>
      <w:bookmarkStart w:id="1107" w:name="_Toc136251988"/>
      <w:r w:rsidRPr="00D1205D">
        <w:rPr>
          <w:lang w:eastAsia="zh-CN"/>
        </w:rPr>
        <w:t>6.4.3.4.4</w:t>
      </w:r>
      <w:r w:rsidRPr="00D1205D">
        <w:rPr>
          <w:lang w:eastAsia="zh-CN"/>
        </w:rPr>
        <w:tab/>
        <w:t>Overload Control Period of Validity</w:t>
      </w:r>
      <w:bookmarkEnd w:id="1100"/>
      <w:bookmarkEnd w:id="1101"/>
      <w:bookmarkEnd w:id="1102"/>
      <w:bookmarkEnd w:id="1103"/>
      <w:bookmarkEnd w:id="1104"/>
      <w:bookmarkEnd w:id="1105"/>
      <w:bookmarkEnd w:id="1106"/>
      <w:bookmarkEnd w:id="110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8" w:name="_Toc35969987"/>
      <w:bookmarkStart w:id="1109" w:name="_Toc36050781"/>
      <w:bookmarkStart w:id="1110" w:name="_Toc44847496"/>
      <w:bookmarkStart w:id="1111" w:name="_Toc51845150"/>
      <w:bookmarkStart w:id="1112" w:name="_Toc51845481"/>
      <w:bookmarkStart w:id="1113" w:name="_Toc51847001"/>
      <w:bookmarkStart w:id="111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5" w:name="_Toc136251989"/>
      <w:r w:rsidRPr="00D1205D">
        <w:rPr>
          <w:lang w:eastAsia="zh-CN"/>
        </w:rPr>
        <w:t>6.4.3.4.5</w:t>
      </w:r>
      <w:r w:rsidRPr="00D1205D">
        <w:rPr>
          <w:lang w:eastAsia="zh-CN"/>
        </w:rPr>
        <w:tab/>
        <w:t>Scope of OCI</w:t>
      </w:r>
      <w:bookmarkEnd w:id="1108"/>
      <w:bookmarkEnd w:id="1109"/>
      <w:bookmarkEnd w:id="1110"/>
      <w:bookmarkEnd w:id="1111"/>
      <w:bookmarkEnd w:id="1112"/>
      <w:bookmarkEnd w:id="1113"/>
      <w:bookmarkEnd w:id="1114"/>
      <w:bookmarkEnd w:id="1115"/>
    </w:p>
    <w:p w14:paraId="63734537" w14:textId="77777777" w:rsidR="00F90BFA" w:rsidRPr="00D1205D" w:rsidRDefault="00F90BFA" w:rsidP="002D7984">
      <w:pPr>
        <w:pStyle w:val="H6"/>
        <w:rPr>
          <w:lang w:eastAsia="zh-CN"/>
        </w:rPr>
      </w:pPr>
      <w:bookmarkStart w:id="1116" w:name="_Toc44847497"/>
      <w:bookmarkStart w:id="1117" w:name="_Toc51845151"/>
      <w:bookmarkStart w:id="1118" w:name="_Toc51845482"/>
      <w:bookmarkStart w:id="1119" w:name="_Toc51847002"/>
      <w:bookmarkStart w:id="1120" w:name="_Toc57022633"/>
      <w:bookmarkStart w:id="1121" w:name="_Toc35969991"/>
      <w:bookmarkStart w:id="1122" w:name="_Toc36050785"/>
      <w:r w:rsidRPr="00D1205D">
        <w:rPr>
          <w:lang w:eastAsia="zh-CN"/>
        </w:rPr>
        <w:t>6.4.3.4.5.1</w:t>
      </w:r>
      <w:r w:rsidRPr="00D1205D">
        <w:rPr>
          <w:lang w:eastAsia="zh-CN"/>
        </w:rPr>
        <w:tab/>
      </w:r>
      <w:r w:rsidRPr="00D1205D">
        <w:t>Introduction</w:t>
      </w:r>
      <w:bookmarkEnd w:id="1116"/>
      <w:bookmarkEnd w:id="1117"/>
      <w:bookmarkEnd w:id="1118"/>
      <w:bookmarkEnd w:id="1119"/>
      <w:bookmarkEnd w:id="112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3" w:name="_Toc35969988"/>
      <w:bookmarkStart w:id="1124" w:name="_Toc44847498"/>
      <w:bookmarkStart w:id="1125" w:name="_Toc51845152"/>
      <w:bookmarkStart w:id="1126" w:name="_Toc51845483"/>
      <w:bookmarkStart w:id="1127" w:name="_Toc51847003"/>
      <w:bookmarkStart w:id="1128" w:name="_Toc57022634"/>
      <w:r w:rsidRPr="00D1205D">
        <w:rPr>
          <w:lang w:eastAsia="zh-CN"/>
        </w:rPr>
        <w:t>6.4.3.4.5.2</w:t>
      </w:r>
      <w:r w:rsidRPr="00D1205D">
        <w:rPr>
          <w:lang w:eastAsia="zh-CN"/>
        </w:rPr>
        <w:tab/>
      </w:r>
      <w:r w:rsidRPr="00D1205D">
        <w:t>Scope of OCI signalled by an NF Service Producer</w:t>
      </w:r>
      <w:bookmarkEnd w:id="1123"/>
      <w:bookmarkEnd w:id="1124"/>
      <w:bookmarkEnd w:id="1125"/>
      <w:bookmarkEnd w:id="1126"/>
      <w:bookmarkEnd w:id="1127"/>
      <w:bookmarkEnd w:id="1128"/>
    </w:p>
    <w:p w14:paraId="112D1FDA" w14:textId="77777777" w:rsidR="00F90BFA" w:rsidRPr="00D1205D" w:rsidRDefault="00F90BFA" w:rsidP="002D7984">
      <w:pPr>
        <w:pStyle w:val="H6"/>
        <w:rPr>
          <w:lang w:eastAsia="zh-CN"/>
        </w:rPr>
      </w:pPr>
      <w:bookmarkStart w:id="1129" w:name="_Toc44847499"/>
      <w:bookmarkStart w:id="1130" w:name="_Toc51845153"/>
      <w:bookmarkStart w:id="1131" w:name="_Toc51845484"/>
      <w:bookmarkStart w:id="1132" w:name="_Toc51847004"/>
      <w:bookmarkStart w:id="1133" w:name="_Toc57022635"/>
      <w:r w:rsidRPr="00D1205D">
        <w:rPr>
          <w:lang w:eastAsia="zh-CN"/>
        </w:rPr>
        <w:t>6.4.3.4.5.2.1</w:t>
      </w:r>
      <w:r w:rsidRPr="00D1205D">
        <w:rPr>
          <w:lang w:eastAsia="zh-CN"/>
        </w:rPr>
        <w:tab/>
      </w:r>
      <w:r w:rsidRPr="00D1205D">
        <w:t>General</w:t>
      </w:r>
      <w:bookmarkEnd w:id="1129"/>
      <w:bookmarkEnd w:id="1130"/>
      <w:bookmarkEnd w:id="1131"/>
      <w:bookmarkEnd w:id="1132"/>
      <w:bookmarkEnd w:id="113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4" w:name="_Toc44847500"/>
      <w:bookmarkStart w:id="1135" w:name="_Toc51845154"/>
      <w:bookmarkStart w:id="1136" w:name="_Toc51845485"/>
      <w:bookmarkStart w:id="1137" w:name="_Toc51847005"/>
      <w:bookmarkStart w:id="1138" w:name="_Toc57022636"/>
      <w:bookmarkStart w:id="113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4"/>
      <w:bookmarkEnd w:id="1135"/>
      <w:bookmarkEnd w:id="1136"/>
      <w:bookmarkEnd w:id="1137"/>
      <w:bookmarkEnd w:id="1138"/>
    </w:p>
    <w:bookmarkEnd w:id="113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0" w:name="_Toc44847501"/>
      <w:bookmarkStart w:id="1141" w:name="_Toc51845155"/>
      <w:bookmarkStart w:id="1142" w:name="_Toc51845486"/>
      <w:bookmarkStart w:id="1143" w:name="_Toc51847006"/>
      <w:bookmarkStart w:id="1144" w:name="_Toc57022637"/>
      <w:r w:rsidRPr="00D1205D">
        <w:rPr>
          <w:lang w:eastAsia="zh-CN"/>
        </w:rPr>
        <w:t>6.4.3.4.5.3</w:t>
      </w:r>
      <w:r w:rsidRPr="00D1205D">
        <w:rPr>
          <w:lang w:eastAsia="zh-CN"/>
        </w:rPr>
        <w:tab/>
      </w:r>
      <w:r w:rsidRPr="00D1205D">
        <w:t>Scope of OCI signalled by an NF Service Consumer</w:t>
      </w:r>
      <w:bookmarkEnd w:id="1140"/>
      <w:bookmarkEnd w:id="1141"/>
      <w:bookmarkEnd w:id="1142"/>
      <w:bookmarkEnd w:id="1143"/>
      <w:bookmarkEnd w:id="114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5"/>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6"/>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7"/>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8"/>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9" w:name="_Toc44847502"/>
      <w:bookmarkStart w:id="1150" w:name="_Toc51845156"/>
      <w:bookmarkStart w:id="1151" w:name="_Toc51845487"/>
      <w:bookmarkStart w:id="1152" w:name="_Toc51847007"/>
      <w:bookmarkStart w:id="1153" w:name="_Toc57022638"/>
      <w:r w:rsidRPr="00D1205D">
        <w:rPr>
          <w:lang w:eastAsia="zh-CN"/>
        </w:rPr>
        <w:t>6.4.3.4.5.4</w:t>
      </w:r>
      <w:r w:rsidRPr="00D1205D">
        <w:rPr>
          <w:lang w:eastAsia="zh-CN"/>
        </w:rPr>
        <w:tab/>
      </w:r>
      <w:r w:rsidRPr="00D1205D">
        <w:t>Scope of OCI signalled by an SCP</w:t>
      </w:r>
      <w:bookmarkEnd w:id="1149"/>
      <w:bookmarkEnd w:id="1150"/>
      <w:bookmarkEnd w:id="1151"/>
      <w:bookmarkEnd w:id="1152"/>
      <w:bookmarkEnd w:id="115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4" w:name="_Toc44847503"/>
      <w:bookmarkStart w:id="1155" w:name="_Toc51845157"/>
      <w:bookmarkStart w:id="1156" w:name="_Toc51845488"/>
      <w:bookmarkStart w:id="1157" w:name="_Toc51847008"/>
      <w:bookmarkStart w:id="1158" w:name="_Toc57022639"/>
      <w:bookmarkStart w:id="1159" w:name="_Toc136251990"/>
      <w:r w:rsidRPr="00D1205D">
        <w:rPr>
          <w:lang w:eastAsia="zh-CN"/>
        </w:rPr>
        <w:t>6.4.3.5</w:t>
      </w:r>
      <w:r w:rsidRPr="00D1205D">
        <w:rPr>
          <w:lang w:eastAsia="zh-CN"/>
        </w:rPr>
        <w:tab/>
        <w:t>Overload Control Enforcement</w:t>
      </w:r>
      <w:bookmarkEnd w:id="1121"/>
      <w:bookmarkEnd w:id="1122"/>
      <w:bookmarkEnd w:id="1154"/>
      <w:bookmarkEnd w:id="1155"/>
      <w:bookmarkEnd w:id="1156"/>
      <w:bookmarkEnd w:id="1157"/>
      <w:bookmarkEnd w:id="1158"/>
      <w:bookmarkEnd w:id="1159"/>
    </w:p>
    <w:p w14:paraId="7ACE2A37" w14:textId="77777777" w:rsidR="00F90BFA" w:rsidRPr="00D1205D" w:rsidRDefault="00F90BFA" w:rsidP="002D7984">
      <w:pPr>
        <w:pStyle w:val="Heading5"/>
        <w:rPr>
          <w:lang w:eastAsia="zh-CN"/>
        </w:rPr>
      </w:pPr>
      <w:bookmarkStart w:id="1160" w:name="_Toc35969992"/>
      <w:bookmarkStart w:id="1161" w:name="_Toc36050786"/>
      <w:bookmarkStart w:id="1162" w:name="_Toc44847504"/>
      <w:bookmarkStart w:id="1163" w:name="_Toc51845158"/>
      <w:bookmarkStart w:id="1164" w:name="_Toc51845489"/>
      <w:bookmarkStart w:id="1165" w:name="_Toc51847009"/>
      <w:bookmarkStart w:id="1166" w:name="_Toc57022640"/>
      <w:bookmarkStart w:id="1167" w:name="_Toc136251991"/>
      <w:r w:rsidRPr="00D1205D">
        <w:rPr>
          <w:lang w:eastAsia="zh-CN"/>
        </w:rPr>
        <w:t>6.4.3.5.1</w:t>
      </w:r>
      <w:r w:rsidRPr="00D1205D">
        <w:rPr>
          <w:lang w:eastAsia="zh-CN"/>
        </w:rPr>
        <w:tab/>
        <w:t>Message Throttling</w:t>
      </w:r>
      <w:bookmarkEnd w:id="1160"/>
      <w:bookmarkEnd w:id="1161"/>
      <w:bookmarkEnd w:id="1162"/>
      <w:bookmarkEnd w:id="1163"/>
      <w:bookmarkEnd w:id="1164"/>
      <w:bookmarkEnd w:id="1165"/>
      <w:bookmarkEnd w:id="1166"/>
      <w:bookmarkEnd w:id="116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8" w:name="_Toc35969993"/>
      <w:bookmarkStart w:id="1169" w:name="_Toc36050787"/>
      <w:bookmarkStart w:id="1170" w:name="_Toc44847505"/>
      <w:bookmarkStart w:id="1171" w:name="_Toc51845159"/>
      <w:bookmarkStart w:id="1172" w:name="_Toc51845490"/>
      <w:bookmarkStart w:id="1173" w:name="_Toc51847010"/>
      <w:bookmarkStart w:id="1174" w:name="_Toc57022641"/>
      <w:bookmarkStart w:id="1175" w:name="_Toc136251992"/>
      <w:r w:rsidRPr="00D1205D">
        <w:rPr>
          <w:lang w:eastAsia="zh-CN"/>
        </w:rPr>
        <w:t>6.4.3.5.2</w:t>
      </w:r>
      <w:r w:rsidRPr="00D1205D">
        <w:rPr>
          <w:lang w:eastAsia="zh-CN"/>
        </w:rPr>
        <w:tab/>
        <w:t>Loss Algorithm</w:t>
      </w:r>
      <w:bookmarkEnd w:id="1168"/>
      <w:bookmarkEnd w:id="1169"/>
      <w:bookmarkEnd w:id="1170"/>
      <w:bookmarkEnd w:id="1171"/>
      <w:bookmarkEnd w:id="1172"/>
      <w:bookmarkEnd w:id="1173"/>
      <w:bookmarkEnd w:id="1174"/>
      <w:bookmarkEnd w:id="1175"/>
    </w:p>
    <w:p w14:paraId="01623BE0" w14:textId="77777777" w:rsidR="00B73DF7" w:rsidRPr="00D1205D" w:rsidRDefault="00B73DF7" w:rsidP="00B73DF7">
      <w:bookmarkStart w:id="1176" w:name="_Toc35969994"/>
      <w:bookmarkStart w:id="1177" w:name="_Toc36050788"/>
      <w:bookmarkStart w:id="1178" w:name="_Toc44847506"/>
      <w:bookmarkStart w:id="1179" w:name="_Toc51845160"/>
      <w:bookmarkStart w:id="1180" w:name="_Toc51845491"/>
      <w:bookmarkStart w:id="1181" w:name="_Toc51847011"/>
      <w:bookmarkStart w:id="1182"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3" w:name="_Toc136251993"/>
      <w:r w:rsidRPr="00D1205D">
        <w:rPr>
          <w:lang w:eastAsia="zh-CN"/>
        </w:rPr>
        <w:t>6.4.3.6</w:t>
      </w:r>
      <w:r w:rsidRPr="00D1205D">
        <w:rPr>
          <w:lang w:eastAsia="zh-CN"/>
        </w:rPr>
        <w:tab/>
      </w:r>
      <w:r w:rsidRPr="00D1205D">
        <w:t xml:space="preserve">OLC-H </w:t>
      </w:r>
      <w:r w:rsidRPr="00D1205D">
        <w:rPr>
          <w:lang w:eastAsia="zh-CN"/>
        </w:rPr>
        <w:t>feature support</w:t>
      </w:r>
      <w:bookmarkEnd w:id="1176"/>
      <w:bookmarkEnd w:id="1177"/>
      <w:bookmarkEnd w:id="1178"/>
      <w:bookmarkEnd w:id="1179"/>
      <w:bookmarkEnd w:id="1180"/>
      <w:bookmarkEnd w:id="1181"/>
      <w:bookmarkEnd w:id="1182"/>
      <w:bookmarkEnd w:id="1183"/>
    </w:p>
    <w:p w14:paraId="50CEB7FC" w14:textId="77777777" w:rsidR="00F90BFA" w:rsidRPr="00D1205D" w:rsidRDefault="00F90BFA" w:rsidP="002D7984">
      <w:pPr>
        <w:pStyle w:val="Heading5"/>
        <w:rPr>
          <w:lang w:eastAsia="zh-CN"/>
        </w:rPr>
      </w:pPr>
      <w:bookmarkStart w:id="1184" w:name="_Toc35969995"/>
      <w:bookmarkStart w:id="1185" w:name="_Toc36050789"/>
      <w:bookmarkStart w:id="1186" w:name="_Toc44847507"/>
      <w:bookmarkStart w:id="1187" w:name="_Toc51845161"/>
      <w:bookmarkStart w:id="1188" w:name="_Toc51845492"/>
      <w:bookmarkStart w:id="1189" w:name="_Toc51847012"/>
      <w:bookmarkStart w:id="1190" w:name="_Toc57022643"/>
      <w:bookmarkStart w:id="1191" w:name="_Toc136251994"/>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4"/>
      <w:bookmarkEnd w:id="1185"/>
      <w:bookmarkEnd w:id="1186"/>
      <w:bookmarkEnd w:id="1187"/>
      <w:bookmarkEnd w:id="1188"/>
      <w:bookmarkEnd w:id="1189"/>
      <w:bookmarkEnd w:id="1190"/>
      <w:bookmarkEnd w:id="1191"/>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2" w:name="_Toc19708976"/>
      <w:bookmarkStart w:id="1193" w:name="_Toc27745054"/>
      <w:bookmarkStart w:id="1194" w:name="_Toc29803207"/>
      <w:bookmarkStart w:id="1195" w:name="_Toc35969996"/>
      <w:bookmarkStart w:id="1196" w:name="_Toc36050790"/>
      <w:bookmarkStart w:id="1197" w:name="_Toc44847508"/>
      <w:bookmarkStart w:id="1198" w:name="_Toc51845162"/>
      <w:bookmarkStart w:id="1199" w:name="_Toc51845493"/>
      <w:bookmarkStart w:id="1200" w:name="_Toc51847013"/>
      <w:bookmarkStart w:id="1201" w:name="_Toc57022644"/>
      <w:bookmarkStart w:id="1202" w:name="_Toc136251995"/>
      <w:r w:rsidRPr="00D1205D">
        <w:rPr>
          <w:lang w:eastAsia="zh-CN"/>
        </w:rPr>
        <w:t>6</w:t>
      </w:r>
      <w:r w:rsidRPr="00D1205D">
        <w:t>.</w:t>
      </w:r>
      <w:r w:rsidRPr="00D1205D">
        <w:rPr>
          <w:lang w:eastAsia="zh-CN"/>
        </w:rPr>
        <w:t>5</w:t>
      </w:r>
      <w:r w:rsidRPr="00D1205D">
        <w:rPr>
          <w:lang w:eastAsia="zh-CN"/>
        </w:rPr>
        <w:tab/>
        <w:t>Support of Stateless NFs</w:t>
      </w:r>
      <w:bookmarkEnd w:id="1192"/>
      <w:bookmarkEnd w:id="1193"/>
      <w:bookmarkEnd w:id="1194"/>
      <w:bookmarkEnd w:id="1195"/>
      <w:bookmarkEnd w:id="1196"/>
      <w:bookmarkEnd w:id="1197"/>
      <w:bookmarkEnd w:id="1198"/>
      <w:bookmarkEnd w:id="1199"/>
      <w:bookmarkEnd w:id="1200"/>
      <w:bookmarkEnd w:id="1201"/>
      <w:bookmarkEnd w:id="1202"/>
    </w:p>
    <w:p w14:paraId="02F9D18E" w14:textId="77777777" w:rsidR="00F90BFA" w:rsidRPr="00D1205D" w:rsidRDefault="00F90BFA" w:rsidP="002D7984">
      <w:pPr>
        <w:pStyle w:val="Heading3"/>
        <w:rPr>
          <w:lang w:eastAsia="zh-CN"/>
        </w:rPr>
      </w:pPr>
      <w:bookmarkStart w:id="1203" w:name="_Toc19708977"/>
      <w:bookmarkStart w:id="1204" w:name="_Toc27745055"/>
      <w:bookmarkStart w:id="1205" w:name="_Toc29803208"/>
      <w:bookmarkStart w:id="1206" w:name="_Toc35969997"/>
      <w:bookmarkStart w:id="1207" w:name="_Toc36050791"/>
      <w:bookmarkStart w:id="1208" w:name="_Toc44847509"/>
      <w:bookmarkStart w:id="1209" w:name="_Toc51845163"/>
      <w:bookmarkStart w:id="1210" w:name="_Toc51845494"/>
      <w:bookmarkStart w:id="1211" w:name="_Toc51847014"/>
      <w:bookmarkStart w:id="1212" w:name="_Toc57022645"/>
      <w:bookmarkStart w:id="1213" w:name="_Toc136251996"/>
      <w:r w:rsidRPr="00D1205D">
        <w:rPr>
          <w:lang w:eastAsia="zh-CN"/>
        </w:rPr>
        <w:t>6.5.1</w:t>
      </w:r>
      <w:r w:rsidRPr="00D1205D">
        <w:tab/>
      </w:r>
      <w:r w:rsidRPr="00D1205D">
        <w:rPr>
          <w:lang w:eastAsia="zh-CN"/>
        </w:rPr>
        <w:t>General</w:t>
      </w:r>
      <w:bookmarkEnd w:id="1203"/>
      <w:bookmarkEnd w:id="1204"/>
      <w:bookmarkEnd w:id="1205"/>
      <w:bookmarkEnd w:id="1206"/>
      <w:bookmarkEnd w:id="1207"/>
      <w:bookmarkEnd w:id="1208"/>
      <w:bookmarkEnd w:id="1209"/>
      <w:bookmarkEnd w:id="1210"/>
      <w:bookmarkEnd w:id="1211"/>
      <w:bookmarkEnd w:id="1212"/>
      <w:bookmarkEnd w:id="1213"/>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4" w:name="_Toc19708978"/>
      <w:bookmarkStart w:id="1215" w:name="_Toc27745056"/>
      <w:bookmarkStart w:id="1216" w:name="_Toc29803209"/>
      <w:bookmarkStart w:id="1217" w:name="_Toc35969998"/>
      <w:bookmarkStart w:id="1218" w:name="_Toc36050792"/>
      <w:bookmarkStart w:id="1219" w:name="_Toc44847510"/>
      <w:bookmarkStart w:id="1220" w:name="_Toc51845164"/>
      <w:bookmarkStart w:id="1221" w:name="_Toc51845495"/>
      <w:bookmarkStart w:id="1222" w:name="_Toc51847015"/>
      <w:bookmarkStart w:id="1223" w:name="_Toc57022646"/>
      <w:bookmarkStart w:id="1224" w:name="_Toc136251997"/>
      <w:r w:rsidRPr="00D1205D">
        <w:rPr>
          <w:lang w:eastAsia="zh-CN"/>
        </w:rPr>
        <w:t>6.5.2</w:t>
      </w:r>
      <w:r w:rsidRPr="00D1205D">
        <w:tab/>
      </w:r>
      <w:r w:rsidRPr="00D1205D">
        <w:rPr>
          <w:lang w:eastAsia="zh-CN"/>
        </w:rPr>
        <w:t>Stateless AMFs</w:t>
      </w:r>
      <w:bookmarkEnd w:id="1214"/>
      <w:bookmarkEnd w:id="1215"/>
      <w:bookmarkEnd w:id="1216"/>
      <w:bookmarkEnd w:id="1217"/>
      <w:bookmarkEnd w:id="1218"/>
      <w:bookmarkEnd w:id="1219"/>
      <w:bookmarkEnd w:id="1220"/>
      <w:bookmarkEnd w:id="1221"/>
      <w:bookmarkEnd w:id="1222"/>
      <w:bookmarkEnd w:id="1223"/>
      <w:bookmarkEnd w:id="1224"/>
    </w:p>
    <w:p w14:paraId="2E525B9A" w14:textId="77777777" w:rsidR="00F90BFA" w:rsidRPr="00D1205D" w:rsidRDefault="00F90BFA" w:rsidP="002D7984">
      <w:pPr>
        <w:pStyle w:val="Heading4"/>
        <w:rPr>
          <w:lang w:eastAsia="zh-CN"/>
        </w:rPr>
      </w:pPr>
      <w:bookmarkStart w:id="1225" w:name="_Toc19708979"/>
      <w:bookmarkStart w:id="1226" w:name="_Toc27745057"/>
      <w:bookmarkStart w:id="1227" w:name="_Toc29803210"/>
      <w:bookmarkStart w:id="1228" w:name="_Toc35969999"/>
      <w:bookmarkStart w:id="1229" w:name="_Toc36050793"/>
      <w:bookmarkStart w:id="1230" w:name="_Toc44847511"/>
      <w:bookmarkStart w:id="1231" w:name="_Toc51845165"/>
      <w:bookmarkStart w:id="1232" w:name="_Toc51845496"/>
      <w:bookmarkStart w:id="1233" w:name="_Toc51847016"/>
      <w:bookmarkStart w:id="1234" w:name="_Toc57022647"/>
      <w:bookmarkStart w:id="1235" w:name="_Toc136251998"/>
      <w:r w:rsidRPr="00D1205D">
        <w:rPr>
          <w:lang w:eastAsia="zh-CN"/>
        </w:rPr>
        <w:t>6.5.2.1</w:t>
      </w:r>
      <w:r w:rsidRPr="00D1205D">
        <w:rPr>
          <w:lang w:eastAsia="zh-CN"/>
        </w:rPr>
        <w:tab/>
        <w:t>General</w:t>
      </w:r>
      <w:bookmarkEnd w:id="1225"/>
      <w:bookmarkEnd w:id="1226"/>
      <w:bookmarkEnd w:id="1227"/>
      <w:bookmarkEnd w:id="1228"/>
      <w:bookmarkEnd w:id="1229"/>
      <w:bookmarkEnd w:id="1230"/>
      <w:bookmarkEnd w:id="1231"/>
      <w:bookmarkEnd w:id="1232"/>
      <w:bookmarkEnd w:id="1233"/>
      <w:bookmarkEnd w:id="1234"/>
      <w:bookmarkEnd w:id="123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6" w:name="_Toc19708980"/>
      <w:bookmarkStart w:id="1237" w:name="_Toc27745058"/>
      <w:bookmarkStart w:id="1238" w:name="_Toc29803211"/>
      <w:bookmarkStart w:id="1239" w:name="_Toc35970000"/>
      <w:bookmarkStart w:id="1240" w:name="_Toc36050794"/>
      <w:bookmarkStart w:id="1241" w:name="_Toc44847512"/>
      <w:bookmarkStart w:id="1242" w:name="_Toc51845166"/>
      <w:bookmarkStart w:id="1243" w:name="_Toc51845497"/>
      <w:bookmarkStart w:id="1244" w:name="_Toc51847017"/>
      <w:bookmarkStart w:id="1245" w:name="_Toc57022648"/>
      <w:bookmarkStart w:id="1246" w:name="_Toc136251999"/>
      <w:r w:rsidRPr="00D1205D">
        <w:rPr>
          <w:lang w:eastAsia="zh-CN"/>
        </w:rPr>
        <w:t>6.5.2.2</w:t>
      </w:r>
      <w:r w:rsidRPr="00D1205D">
        <w:rPr>
          <w:lang w:eastAsia="zh-CN"/>
        </w:rPr>
        <w:tab/>
      </w:r>
      <w:r w:rsidRPr="00D1205D">
        <w:t>AMF as service consumer</w:t>
      </w:r>
      <w:bookmarkEnd w:id="1236"/>
      <w:bookmarkEnd w:id="1237"/>
      <w:bookmarkEnd w:id="1238"/>
      <w:bookmarkEnd w:id="1239"/>
      <w:bookmarkEnd w:id="1240"/>
      <w:bookmarkEnd w:id="1241"/>
      <w:bookmarkEnd w:id="1242"/>
      <w:bookmarkEnd w:id="1243"/>
      <w:bookmarkEnd w:id="1244"/>
      <w:bookmarkEnd w:id="1245"/>
      <w:bookmarkEnd w:id="124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7"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7"/>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8"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8"/>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9" w:name="_Toc19708981"/>
      <w:bookmarkStart w:id="1250" w:name="_Toc27745059"/>
      <w:bookmarkStart w:id="1251" w:name="_Toc29803212"/>
      <w:bookmarkStart w:id="1252" w:name="_Toc35970001"/>
      <w:bookmarkStart w:id="1253" w:name="_Toc36050795"/>
      <w:bookmarkStart w:id="1254" w:name="_Toc44847513"/>
      <w:bookmarkStart w:id="1255" w:name="_Toc51845167"/>
      <w:bookmarkStart w:id="1256" w:name="_Toc51845498"/>
      <w:bookmarkStart w:id="1257" w:name="_Toc51847018"/>
      <w:bookmarkStart w:id="1258" w:name="_Toc57022649"/>
      <w:bookmarkStart w:id="1259" w:name="_Toc136252000"/>
      <w:r w:rsidRPr="00D1205D">
        <w:rPr>
          <w:lang w:eastAsia="zh-CN"/>
        </w:rPr>
        <w:t>6.5.2.3</w:t>
      </w:r>
      <w:r w:rsidRPr="00D1205D">
        <w:rPr>
          <w:lang w:eastAsia="zh-CN"/>
        </w:rPr>
        <w:tab/>
      </w:r>
      <w:r w:rsidRPr="00D1205D">
        <w:t>AMF as service producer</w:t>
      </w:r>
      <w:bookmarkEnd w:id="1249"/>
      <w:bookmarkEnd w:id="1250"/>
      <w:bookmarkEnd w:id="1251"/>
      <w:bookmarkEnd w:id="1252"/>
      <w:bookmarkEnd w:id="1253"/>
      <w:bookmarkEnd w:id="1254"/>
      <w:bookmarkEnd w:id="1255"/>
      <w:bookmarkEnd w:id="1256"/>
      <w:bookmarkEnd w:id="1257"/>
      <w:bookmarkEnd w:id="1258"/>
      <w:bookmarkEnd w:id="1259"/>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0" w:name="_Toc19708982"/>
      <w:bookmarkStart w:id="1261" w:name="_Toc27745060"/>
      <w:bookmarkStart w:id="1262" w:name="_Toc29803213"/>
      <w:bookmarkStart w:id="1263" w:name="_Toc35970002"/>
      <w:bookmarkStart w:id="1264" w:name="_Toc36050796"/>
      <w:bookmarkStart w:id="1265" w:name="_Toc44847514"/>
      <w:bookmarkStart w:id="1266" w:name="_Toc51845168"/>
      <w:bookmarkStart w:id="1267" w:name="_Toc51845499"/>
      <w:bookmarkStart w:id="1268" w:name="_Toc51847019"/>
      <w:bookmarkStart w:id="1269" w:name="_Toc57022650"/>
      <w:bookmarkStart w:id="1270" w:name="_Toc136252001"/>
      <w:r w:rsidRPr="00D1205D">
        <w:rPr>
          <w:lang w:eastAsia="zh-CN"/>
        </w:rPr>
        <w:t>6.5.3</w:t>
      </w:r>
      <w:r w:rsidRPr="00D1205D">
        <w:tab/>
      </w:r>
      <w:r w:rsidRPr="00D1205D">
        <w:rPr>
          <w:lang w:eastAsia="zh-CN"/>
        </w:rPr>
        <w:t>Stateless NFs (for any 5GC NF type)</w:t>
      </w:r>
      <w:bookmarkEnd w:id="1260"/>
      <w:bookmarkEnd w:id="1261"/>
      <w:bookmarkEnd w:id="1262"/>
      <w:bookmarkEnd w:id="1263"/>
      <w:bookmarkEnd w:id="1264"/>
      <w:bookmarkEnd w:id="1265"/>
      <w:bookmarkEnd w:id="1266"/>
      <w:bookmarkEnd w:id="1267"/>
      <w:bookmarkEnd w:id="1268"/>
      <w:bookmarkEnd w:id="1269"/>
      <w:bookmarkEnd w:id="1270"/>
    </w:p>
    <w:p w14:paraId="3C018D50" w14:textId="77777777" w:rsidR="00F90BFA" w:rsidRPr="00D1205D" w:rsidRDefault="00F90BFA" w:rsidP="002D7984">
      <w:pPr>
        <w:pStyle w:val="Heading4"/>
        <w:rPr>
          <w:lang w:eastAsia="zh-CN"/>
        </w:rPr>
      </w:pPr>
      <w:bookmarkStart w:id="1271" w:name="_Toc19708983"/>
      <w:bookmarkStart w:id="1272" w:name="_Toc27745061"/>
      <w:bookmarkStart w:id="1273" w:name="_Toc29803214"/>
      <w:bookmarkStart w:id="1274" w:name="_Toc35970003"/>
      <w:bookmarkStart w:id="1275" w:name="_Toc36050797"/>
      <w:bookmarkStart w:id="1276" w:name="_Toc44847515"/>
      <w:bookmarkStart w:id="1277" w:name="_Toc51845169"/>
      <w:bookmarkStart w:id="1278" w:name="_Toc51845500"/>
      <w:bookmarkStart w:id="1279" w:name="_Toc51847020"/>
      <w:bookmarkStart w:id="1280" w:name="_Toc57022651"/>
      <w:bookmarkStart w:id="1281" w:name="_Toc136252002"/>
      <w:r w:rsidRPr="00D1205D">
        <w:rPr>
          <w:lang w:eastAsia="zh-CN"/>
        </w:rPr>
        <w:t>6.5.3.1</w:t>
      </w:r>
      <w:r w:rsidRPr="00D1205D">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2" w:name="_Toc19708984"/>
      <w:bookmarkStart w:id="1283" w:name="_Toc27745062"/>
      <w:bookmarkStart w:id="1284" w:name="_Toc29803215"/>
      <w:bookmarkStart w:id="1285" w:name="_Toc35970004"/>
      <w:bookmarkStart w:id="1286" w:name="_Toc36050798"/>
      <w:bookmarkStart w:id="1287" w:name="_Toc44847516"/>
      <w:bookmarkStart w:id="1288" w:name="_Toc51845170"/>
      <w:bookmarkStart w:id="1289" w:name="_Toc51845501"/>
      <w:bookmarkStart w:id="1290" w:name="_Toc51847021"/>
      <w:bookmarkStart w:id="1291" w:name="_Toc57022652"/>
      <w:bookmarkStart w:id="1292" w:name="_Toc136252003"/>
      <w:r w:rsidRPr="00D1205D">
        <w:rPr>
          <w:lang w:eastAsia="zh-CN"/>
        </w:rPr>
        <w:t>6.5.3.2</w:t>
      </w:r>
      <w:r w:rsidRPr="00D1205D">
        <w:rPr>
          <w:lang w:eastAsia="zh-CN"/>
        </w:rPr>
        <w:tab/>
        <w:t xml:space="preserve">Stateless </w:t>
      </w:r>
      <w:r w:rsidRPr="00D1205D">
        <w:t>NF as service consumer</w:t>
      </w:r>
      <w:bookmarkEnd w:id="1282"/>
      <w:bookmarkEnd w:id="1283"/>
      <w:bookmarkEnd w:id="1284"/>
      <w:bookmarkEnd w:id="1285"/>
      <w:bookmarkEnd w:id="1286"/>
      <w:bookmarkEnd w:id="1287"/>
      <w:bookmarkEnd w:id="1288"/>
      <w:bookmarkEnd w:id="1289"/>
      <w:bookmarkEnd w:id="1290"/>
      <w:bookmarkEnd w:id="1291"/>
      <w:bookmarkEnd w:id="1292"/>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3" w:name="_Toc19708985"/>
      <w:bookmarkStart w:id="1294" w:name="_Toc27745063"/>
      <w:bookmarkStart w:id="1295"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6" w:name="_Toc35970005"/>
      <w:bookmarkStart w:id="1297" w:name="_Toc36050799"/>
      <w:bookmarkStart w:id="1298" w:name="_Toc44847517"/>
      <w:bookmarkStart w:id="1299" w:name="_Toc51845171"/>
      <w:bookmarkStart w:id="1300" w:name="_Toc51845502"/>
      <w:bookmarkStart w:id="1301"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3" w:name="_Toc136252004"/>
      <w:r w:rsidRPr="00D1205D">
        <w:rPr>
          <w:lang w:eastAsia="zh-CN"/>
        </w:rPr>
        <w:t>6.5.3.3</w:t>
      </w:r>
      <w:r w:rsidRPr="00D1205D">
        <w:rPr>
          <w:lang w:eastAsia="zh-CN"/>
        </w:rPr>
        <w:tab/>
        <w:t xml:space="preserve">Stateless NF </w:t>
      </w:r>
      <w:r w:rsidRPr="00D1205D">
        <w:t>as service producer</w:t>
      </w:r>
      <w:bookmarkEnd w:id="1293"/>
      <w:bookmarkEnd w:id="1294"/>
      <w:bookmarkEnd w:id="1295"/>
      <w:bookmarkEnd w:id="1296"/>
      <w:bookmarkEnd w:id="1297"/>
      <w:bookmarkEnd w:id="1298"/>
      <w:bookmarkEnd w:id="1299"/>
      <w:bookmarkEnd w:id="1300"/>
      <w:bookmarkEnd w:id="1301"/>
      <w:bookmarkEnd w:id="1302"/>
      <w:bookmarkEnd w:id="130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4" w:name="_Toc19708986"/>
      <w:bookmarkStart w:id="1305" w:name="_Toc27745064"/>
      <w:bookmarkStart w:id="1306" w:name="_Toc29803217"/>
      <w:bookmarkStart w:id="1307" w:name="_Toc35970006"/>
      <w:bookmarkStart w:id="1308" w:name="_Toc36050800"/>
      <w:bookmarkStart w:id="1309" w:name="_Toc44847518"/>
      <w:bookmarkStart w:id="1310" w:name="_Toc51845172"/>
      <w:bookmarkStart w:id="1311" w:name="_Toc51845503"/>
      <w:bookmarkStart w:id="1312"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3" w:name="_Toc57022654"/>
      <w:bookmarkStart w:id="1314" w:name="_Toc136252005"/>
      <w:r w:rsidRPr="00D1205D">
        <w:rPr>
          <w:lang w:eastAsia="zh-CN"/>
        </w:rPr>
        <w:t>6</w:t>
      </w:r>
      <w:r w:rsidRPr="00D1205D">
        <w:t>.</w:t>
      </w:r>
      <w:r w:rsidRPr="00D1205D">
        <w:rPr>
          <w:lang w:eastAsia="zh-CN"/>
        </w:rPr>
        <w:t>6</w:t>
      </w:r>
      <w:r w:rsidRPr="00D1205D">
        <w:rPr>
          <w:lang w:eastAsia="zh-CN"/>
        </w:rPr>
        <w:tab/>
        <w:t>Extensibility Mechanisms</w:t>
      </w:r>
      <w:bookmarkEnd w:id="1304"/>
      <w:bookmarkEnd w:id="1305"/>
      <w:bookmarkEnd w:id="1306"/>
      <w:bookmarkEnd w:id="1307"/>
      <w:bookmarkEnd w:id="1308"/>
      <w:bookmarkEnd w:id="1309"/>
      <w:bookmarkEnd w:id="1310"/>
      <w:bookmarkEnd w:id="1311"/>
      <w:bookmarkEnd w:id="1312"/>
      <w:bookmarkEnd w:id="1313"/>
      <w:bookmarkEnd w:id="1314"/>
    </w:p>
    <w:p w14:paraId="4371E52A" w14:textId="77777777" w:rsidR="00F90BFA" w:rsidRPr="00D1205D" w:rsidRDefault="00F90BFA" w:rsidP="002D7984">
      <w:pPr>
        <w:pStyle w:val="Heading3"/>
        <w:rPr>
          <w:lang w:eastAsia="zh-CN"/>
        </w:rPr>
      </w:pPr>
      <w:bookmarkStart w:id="1315" w:name="_Toc19708987"/>
      <w:bookmarkStart w:id="1316" w:name="_Toc27745065"/>
      <w:bookmarkStart w:id="1317" w:name="_Toc29803218"/>
      <w:bookmarkStart w:id="1318" w:name="_Toc35970007"/>
      <w:bookmarkStart w:id="1319" w:name="_Toc36050801"/>
      <w:bookmarkStart w:id="1320" w:name="_Toc44847519"/>
      <w:bookmarkStart w:id="1321" w:name="_Toc51845173"/>
      <w:bookmarkStart w:id="1322" w:name="_Toc51845504"/>
      <w:bookmarkStart w:id="1323" w:name="_Toc51847024"/>
      <w:bookmarkStart w:id="1324" w:name="_Toc57022655"/>
      <w:bookmarkStart w:id="1325" w:name="_Toc136252006"/>
      <w:r w:rsidRPr="00D1205D">
        <w:rPr>
          <w:lang w:eastAsia="zh-CN"/>
        </w:rPr>
        <w:t>6.6.1</w:t>
      </w:r>
      <w:r w:rsidRPr="00D1205D">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6" w:name="_Toc19708988"/>
      <w:bookmarkStart w:id="1327" w:name="_Toc27745066"/>
      <w:bookmarkStart w:id="1328" w:name="_Toc29803219"/>
      <w:bookmarkStart w:id="1329" w:name="_Toc35970008"/>
      <w:bookmarkStart w:id="1330" w:name="_Toc36050802"/>
      <w:bookmarkStart w:id="1331" w:name="_Toc44847520"/>
      <w:bookmarkStart w:id="1332" w:name="_Toc51845174"/>
      <w:bookmarkStart w:id="1333" w:name="_Toc51845505"/>
      <w:bookmarkStart w:id="1334" w:name="_Toc51847025"/>
      <w:bookmarkStart w:id="1335" w:name="_Toc57022656"/>
      <w:bookmarkStart w:id="1336" w:name="_Toc136252007"/>
      <w:r w:rsidRPr="00D1205D">
        <w:rPr>
          <w:lang w:eastAsia="zh-CN"/>
        </w:rPr>
        <w:t>6.6.2</w:t>
      </w:r>
      <w:r w:rsidRPr="00D1205D">
        <w:rPr>
          <w:lang w:eastAsia="zh-CN"/>
        </w:rPr>
        <w:tab/>
        <w:t>Feature negotiation</w:t>
      </w:r>
      <w:bookmarkEnd w:id="1326"/>
      <w:bookmarkEnd w:id="1327"/>
      <w:bookmarkEnd w:id="1328"/>
      <w:bookmarkEnd w:id="1329"/>
      <w:bookmarkEnd w:id="1330"/>
      <w:bookmarkEnd w:id="1331"/>
      <w:bookmarkEnd w:id="1332"/>
      <w:bookmarkEnd w:id="1333"/>
      <w:bookmarkEnd w:id="1334"/>
      <w:bookmarkEnd w:id="1335"/>
      <w:bookmarkEnd w:id="133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7" w:name="_Toc19708989"/>
      <w:bookmarkStart w:id="1338" w:name="_Toc27745067"/>
      <w:bookmarkStart w:id="1339" w:name="_Toc29803220"/>
      <w:bookmarkStart w:id="1340" w:name="_Toc35970009"/>
      <w:bookmarkStart w:id="1341" w:name="_Toc36050803"/>
      <w:bookmarkStart w:id="1342" w:name="_Toc44847521"/>
      <w:bookmarkStart w:id="1343" w:name="_Toc51845175"/>
      <w:bookmarkStart w:id="1344" w:name="_Toc51845506"/>
      <w:bookmarkStart w:id="1345" w:name="_Toc51847026"/>
      <w:bookmarkStart w:id="1346" w:name="_Toc57022657"/>
      <w:bookmarkStart w:id="1347" w:name="_Toc136252008"/>
      <w:r w:rsidRPr="00D1205D">
        <w:lastRenderedPageBreak/>
        <w:t>6.6.3</w:t>
      </w:r>
      <w:r w:rsidRPr="00D1205D">
        <w:tab/>
        <w:t>Vendor-specific extensions</w:t>
      </w:r>
      <w:bookmarkEnd w:id="1337"/>
      <w:bookmarkEnd w:id="1338"/>
      <w:bookmarkEnd w:id="1339"/>
      <w:bookmarkEnd w:id="1340"/>
      <w:bookmarkEnd w:id="1341"/>
      <w:bookmarkEnd w:id="1342"/>
      <w:bookmarkEnd w:id="1343"/>
      <w:bookmarkEnd w:id="1344"/>
      <w:bookmarkEnd w:id="1345"/>
      <w:bookmarkEnd w:id="1346"/>
      <w:bookmarkEnd w:id="134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9" w:name="_Toc19708990"/>
      <w:bookmarkStart w:id="1350" w:name="_Toc27745068"/>
      <w:bookmarkStart w:id="1351" w:name="_Toc29803221"/>
      <w:bookmarkStart w:id="1352" w:name="_Toc35970010"/>
      <w:bookmarkStart w:id="1353" w:name="_Toc36050804"/>
      <w:bookmarkStart w:id="1354" w:name="_Toc44847522"/>
      <w:bookmarkStart w:id="1355" w:name="_Toc51845176"/>
      <w:bookmarkStart w:id="1356" w:name="_Toc51845507"/>
      <w:bookmarkStart w:id="1357" w:name="_Toc51847027"/>
      <w:bookmarkStart w:id="1358" w:name="_Toc57022658"/>
      <w:bookmarkStart w:id="1359" w:name="_Toc136252009"/>
      <w:bookmarkEnd w:id="1348"/>
      <w:r w:rsidRPr="00D1205D">
        <w:t>6.6.4</w:t>
      </w:r>
      <w:r w:rsidRPr="00D1205D">
        <w:tab/>
        <w:t>Extensibility for Query parameters</w:t>
      </w:r>
      <w:bookmarkEnd w:id="1349"/>
      <w:bookmarkEnd w:id="1350"/>
      <w:bookmarkEnd w:id="1351"/>
      <w:bookmarkEnd w:id="1352"/>
      <w:bookmarkEnd w:id="1353"/>
      <w:bookmarkEnd w:id="1354"/>
      <w:bookmarkEnd w:id="1355"/>
      <w:bookmarkEnd w:id="1356"/>
      <w:bookmarkEnd w:id="1357"/>
      <w:bookmarkEnd w:id="1358"/>
      <w:bookmarkEnd w:id="135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0" w:name="_Toc19708991"/>
      <w:bookmarkStart w:id="1361" w:name="_Toc27745069"/>
      <w:bookmarkStart w:id="1362" w:name="_Toc29803222"/>
      <w:bookmarkStart w:id="1363" w:name="_Toc35970011"/>
      <w:bookmarkStart w:id="1364" w:name="_Toc36050805"/>
      <w:bookmarkStart w:id="1365" w:name="_Toc44847523"/>
      <w:bookmarkStart w:id="1366" w:name="_Toc51845177"/>
      <w:bookmarkStart w:id="1367" w:name="_Toc51845508"/>
      <w:bookmarkStart w:id="1368" w:name="_Toc51847028"/>
      <w:bookmarkStart w:id="1369" w:name="_Toc57022659"/>
      <w:bookmarkStart w:id="1370" w:name="_Toc136252010"/>
      <w:r w:rsidRPr="00D1205D">
        <w:rPr>
          <w:lang w:eastAsia="zh-CN"/>
        </w:rPr>
        <w:t>6</w:t>
      </w:r>
      <w:r w:rsidRPr="00D1205D">
        <w:t>.</w:t>
      </w:r>
      <w:r w:rsidRPr="00D1205D">
        <w:rPr>
          <w:lang w:eastAsia="zh-CN"/>
        </w:rPr>
        <w:t>7</w:t>
      </w:r>
      <w:r w:rsidRPr="00D1205D">
        <w:rPr>
          <w:lang w:eastAsia="zh-CN"/>
        </w:rPr>
        <w:tab/>
        <w:t>Security Mechanisms</w:t>
      </w:r>
      <w:bookmarkEnd w:id="1360"/>
      <w:bookmarkEnd w:id="1361"/>
      <w:bookmarkEnd w:id="1362"/>
      <w:bookmarkEnd w:id="1363"/>
      <w:bookmarkEnd w:id="1364"/>
      <w:bookmarkEnd w:id="1365"/>
      <w:bookmarkEnd w:id="1366"/>
      <w:bookmarkEnd w:id="1367"/>
      <w:bookmarkEnd w:id="1368"/>
      <w:bookmarkEnd w:id="1369"/>
      <w:bookmarkEnd w:id="1370"/>
    </w:p>
    <w:p w14:paraId="30E9ACB3" w14:textId="77777777" w:rsidR="00F90BFA" w:rsidRPr="00D1205D" w:rsidRDefault="00F90BFA" w:rsidP="002D7984">
      <w:pPr>
        <w:pStyle w:val="Heading3"/>
        <w:rPr>
          <w:lang w:eastAsia="zh-CN"/>
        </w:rPr>
      </w:pPr>
      <w:bookmarkStart w:id="1371" w:name="_Toc19708992"/>
      <w:bookmarkStart w:id="1372" w:name="_Toc27745070"/>
      <w:bookmarkStart w:id="1373" w:name="_Toc29803223"/>
      <w:bookmarkStart w:id="1374" w:name="_Toc35970012"/>
      <w:bookmarkStart w:id="1375" w:name="_Toc36050806"/>
      <w:bookmarkStart w:id="1376" w:name="_Toc44847524"/>
      <w:bookmarkStart w:id="1377" w:name="_Toc51845178"/>
      <w:bookmarkStart w:id="1378" w:name="_Toc51845509"/>
      <w:bookmarkStart w:id="1379" w:name="_Toc51847029"/>
      <w:bookmarkStart w:id="1380" w:name="_Toc57022660"/>
      <w:bookmarkStart w:id="1381" w:name="_Toc136252011"/>
      <w:r w:rsidRPr="00D1205D">
        <w:rPr>
          <w:lang w:eastAsia="zh-CN"/>
        </w:rPr>
        <w:t>6.7.1</w:t>
      </w:r>
      <w:r w:rsidRPr="00D1205D">
        <w:rPr>
          <w:lang w:eastAsia="zh-CN"/>
        </w:rPr>
        <w:tab/>
        <w:t>General</w:t>
      </w:r>
      <w:bookmarkEnd w:id="1371"/>
      <w:bookmarkEnd w:id="1372"/>
      <w:bookmarkEnd w:id="1373"/>
      <w:bookmarkEnd w:id="1374"/>
      <w:bookmarkEnd w:id="1375"/>
      <w:bookmarkEnd w:id="1376"/>
      <w:bookmarkEnd w:id="1377"/>
      <w:bookmarkEnd w:id="1378"/>
      <w:bookmarkEnd w:id="1379"/>
      <w:bookmarkEnd w:id="1380"/>
      <w:bookmarkEnd w:id="138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2" w:name="_Toc19708993"/>
      <w:bookmarkStart w:id="1383" w:name="_Toc27745071"/>
      <w:bookmarkStart w:id="1384" w:name="_Toc29803224"/>
      <w:bookmarkStart w:id="1385" w:name="_Toc35970013"/>
      <w:bookmarkStart w:id="1386" w:name="_Toc36050807"/>
      <w:bookmarkStart w:id="1387" w:name="_Toc44847525"/>
      <w:bookmarkStart w:id="1388" w:name="_Toc51845179"/>
      <w:bookmarkStart w:id="1389" w:name="_Toc51845510"/>
      <w:bookmarkStart w:id="1390" w:name="_Toc51847030"/>
      <w:bookmarkStart w:id="1391" w:name="_Toc57022661"/>
      <w:bookmarkStart w:id="1392" w:name="_Toc136252012"/>
      <w:r w:rsidRPr="00D1205D">
        <w:rPr>
          <w:lang w:eastAsia="zh-CN"/>
        </w:rPr>
        <w:t>6.7.2</w:t>
      </w:r>
      <w:r w:rsidRPr="00D1205D">
        <w:rPr>
          <w:lang w:eastAsia="zh-CN"/>
        </w:rPr>
        <w:tab/>
        <w:t>Transport layer security protection of messages</w:t>
      </w:r>
      <w:bookmarkEnd w:id="1382"/>
      <w:bookmarkEnd w:id="1383"/>
      <w:bookmarkEnd w:id="1384"/>
      <w:bookmarkEnd w:id="1385"/>
      <w:bookmarkEnd w:id="1386"/>
      <w:bookmarkEnd w:id="1387"/>
      <w:bookmarkEnd w:id="1388"/>
      <w:bookmarkEnd w:id="1389"/>
      <w:bookmarkEnd w:id="1390"/>
      <w:bookmarkEnd w:id="1391"/>
      <w:bookmarkEnd w:id="139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3" w:name="_Toc19708994"/>
      <w:bookmarkStart w:id="1394" w:name="_Toc27745072"/>
      <w:bookmarkStart w:id="1395" w:name="_Toc29803225"/>
      <w:bookmarkStart w:id="1396" w:name="_Toc35970014"/>
      <w:bookmarkStart w:id="1397" w:name="_Toc36050808"/>
      <w:bookmarkStart w:id="1398" w:name="_Toc44847526"/>
      <w:bookmarkStart w:id="1399" w:name="_Toc51845180"/>
      <w:bookmarkStart w:id="1400" w:name="_Toc51845511"/>
      <w:bookmarkStart w:id="1401" w:name="_Toc51847031"/>
      <w:bookmarkStart w:id="1402" w:name="_Toc57022662"/>
      <w:bookmarkStart w:id="1403" w:name="_Toc136252013"/>
      <w:r w:rsidRPr="00D1205D">
        <w:rPr>
          <w:lang w:eastAsia="zh-CN"/>
        </w:rPr>
        <w:t>6.7.3</w:t>
      </w:r>
      <w:r w:rsidRPr="00D1205D">
        <w:rPr>
          <w:lang w:eastAsia="zh-CN"/>
        </w:rPr>
        <w:tab/>
        <w:t>Authorization of NF service access</w:t>
      </w:r>
      <w:bookmarkEnd w:id="1393"/>
      <w:bookmarkEnd w:id="1394"/>
      <w:bookmarkEnd w:id="1395"/>
      <w:bookmarkEnd w:id="1396"/>
      <w:bookmarkEnd w:id="1397"/>
      <w:bookmarkEnd w:id="1398"/>
      <w:bookmarkEnd w:id="1399"/>
      <w:bookmarkEnd w:id="1400"/>
      <w:bookmarkEnd w:id="1401"/>
      <w:bookmarkEnd w:id="1402"/>
      <w:bookmarkEnd w:id="1403"/>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4" w:name="_Toc19708995"/>
      <w:bookmarkStart w:id="1405" w:name="_Toc27745073"/>
      <w:bookmarkStart w:id="1406" w:name="_Toc29803226"/>
      <w:bookmarkStart w:id="1407" w:name="_Toc35970015"/>
      <w:bookmarkStart w:id="140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9" w:name="_Toc44847527"/>
      <w:bookmarkStart w:id="1410" w:name="_Toc51845181"/>
      <w:bookmarkStart w:id="1411" w:name="_Toc51845512"/>
      <w:bookmarkStart w:id="1412" w:name="_Toc51847032"/>
      <w:bookmarkStart w:id="1413" w:name="_Toc57022663"/>
      <w:bookmarkStart w:id="1414" w:name="_Toc136252014"/>
      <w:r w:rsidRPr="00D1205D">
        <w:rPr>
          <w:lang w:eastAsia="zh-CN"/>
        </w:rPr>
        <w:t>6.7.4</w:t>
      </w:r>
      <w:r w:rsidRPr="00D1205D">
        <w:rPr>
          <w:lang w:eastAsia="zh-CN"/>
        </w:rPr>
        <w:tab/>
        <w:t>Application layer security across PLMN</w:t>
      </w:r>
      <w:bookmarkEnd w:id="1404"/>
      <w:bookmarkEnd w:id="1405"/>
      <w:bookmarkEnd w:id="1406"/>
      <w:bookmarkEnd w:id="1407"/>
      <w:bookmarkEnd w:id="1408"/>
      <w:bookmarkEnd w:id="1409"/>
      <w:bookmarkEnd w:id="1410"/>
      <w:bookmarkEnd w:id="1411"/>
      <w:bookmarkEnd w:id="1412"/>
      <w:bookmarkEnd w:id="1413"/>
      <w:bookmarkEnd w:id="1414"/>
    </w:p>
    <w:p w14:paraId="2F334E56" w14:textId="77777777" w:rsidR="00F90BFA" w:rsidRPr="00D1205D" w:rsidRDefault="00F90BFA" w:rsidP="002D7984">
      <w:pPr>
        <w:pStyle w:val="Heading4"/>
      </w:pPr>
      <w:bookmarkStart w:id="1415" w:name="_Toc19708996"/>
      <w:bookmarkStart w:id="1416" w:name="_Toc27745074"/>
      <w:bookmarkStart w:id="1417" w:name="_Toc29803227"/>
      <w:bookmarkStart w:id="1418" w:name="_Toc35970016"/>
      <w:bookmarkStart w:id="1419" w:name="_Toc36050810"/>
      <w:bookmarkStart w:id="1420" w:name="_Toc44847528"/>
      <w:bookmarkStart w:id="1421" w:name="_Toc51845182"/>
      <w:bookmarkStart w:id="1422" w:name="_Toc51845513"/>
      <w:bookmarkStart w:id="1423" w:name="_Toc51847033"/>
      <w:bookmarkStart w:id="1424" w:name="_Toc57022664"/>
      <w:bookmarkStart w:id="1425" w:name="_Toc136252015"/>
      <w:r w:rsidRPr="00D1205D">
        <w:t>6.7.4.1</w:t>
      </w:r>
      <w:r w:rsidRPr="00D1205D">
        <w:tab/>
        <w:t>General</w:t>
      </w:r>
      <w:bookmarkEnd w:id="1415"/>
      <w:bookmarkEnd w:id="1416"/>
      <w:bookmarkEnd w:id="1417"/>
      <w:bookmarkEnd w:id="1418"/>
      <w:bookmarkEnd w:id="1419"/>
      <w:bookmarkEnd w:id="1420"/>
      <w:bookmarkEnd w:id="1421"/>
      <w:bookmarkEnd w:id="1422"/>
      <w:bookmarkEnd w:id="1423"/>
      <w:bookmarkEnd w:id="1424"/>
      <w:bookmarkEnd w:id="142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6" w:name="_Toc19708997"/>
      <w:bookmarkStart w:id="1427" w:name="_Toc27745075"/>
      <w:bookmarkStart w:id="1428" w:name="_Toc29803228"/>
      <w:bookmarkStart w:id="1429" w:name="_Toc35970017"/>
      <w:bookmarkStart w:id="1430" w:name="_Toc36050811"/>
      <w:bookmarkStart w:id="1431" w:name="_Toc44847529"/>
      <w:bookmarkStart w:id="1432" w:name="_Toc51845183"/>
      <w:bookmarkStart w:id="1433" w:name="_Toc51845514"/>
      <w:bookmarkStart w:id="1434" w:name="_Toc51847034"/>
      <w:bookmarkStart w:id="1435" w:name="_Toc57022665"/>
      <w:bookmarkStart w:id="1436" w:name="_Toc136252016"/>
      <w:r w:rsidRPr="00D1205D">
        <w:lastRenderedPageBreak/>
        <w:t>6.7.4.2</w:t>
      </w:r>
      <w:r w:rsidRPr="00D1205D">
        <w:tab/>
        <w:t>N32 Procedures</w:t>
      </w:r>
      <w:bookmarkEnd w:id="1426"/>
      <w:bookmarkEnd w:id="1427"/>
      <w:bookmarkEnd w:id="1428"/>
      <w:bookmarkEnd w:id="1429"/>
      <w:bookmarkEnd w:id="1430"/>
      <w:bookmarkEnd w:id="1431"/>
      <w:bookmarkEnd w:id="1432"/>
      <w:bookmarkEnd w:id="1433"/>
      <w:bookmarkEnd w:id="1434"/>
      <w:bookmarkEnd w:id="1435"/>
      <w:bookmarkEnd w:id="14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7" w:name="_Toc44847530"/>
      <w:bookmarkStart w:id="1438" w:name="_Toc51845184"/>
      <w:bookmarkStart w:id="1439" w:name="_Toc51845515"/>
      <w:bookmarkStart w:id="1440" w:name="_Toc51847035"/>
      <w:bookmarkStart w:id="1441" w:name="_Toc57022666"/>
      <w:bookmarkStart w:id="1442" w:name="_Toc136252017"/>
      <w:r w:rsidRPr="00D1205D">
        <w:rPr>
          <w:lang w:eastAsia="zh-CN"/>
        </w:rPr>
        <w:t>6.7.5</w:t>
      </w:r>
      <w:r w:rsidRPr="00D1205D">
        <w:rPr>
          <w:lang w:eastAsia="zh-CN"/>
        </w:rPr>
        <w:tab/>
        <w:t>Client credentials assertion and authentication</w:t>
      </w:r>
      <w:bookmarkEnd w:id="1437"/>
      <w:bookmarkEnd w:id="1438"/>
      <w:bookmarkEnd w:id="1439"/>
      <w:bookmarkEnd w:id="1440"/>
      <w:bookmarkEnd w:id="1441"/>
      <w:bookmarkEnd w:id="1442"/>
    </w:p>
    <w:p w14:paraId="6521E91E" w14:textId="18500390" w:rsidR="00ED66A9" w:rsidRDefault="00ED66A9" w:rsidP="00ED66A9">
      <w:pPr>
        <w:rPr>
          <w:lang w:eastAsia="zh-CN"/>
        </w:rPr>
      </w:pPr>
      <w:bookmarkStart w:id="1443" w:name="_Toc19708998"/>
      <w:bookmarkStart w:id="1444" w:name="_Toc27745076"/>
      <w:bookmarkStart w:id="1445" w:name="_Toc29803229"/>
      <w:bookmarkStart w:id="1446" w:name="_Toc35970018"/>
      <w:bookmarkStart w:id="1447" w:name="_Toc36050812"/>
      <w:bookmarkStart w:id="1448" w:name="_Toc44847531"/>
      <w:bookmarkStart w:id="1449" w:name="_Toc51845185"/>
      <w:bookmarkStart w:id="1450" w:name="_Toc51845516"/>
      <w:bookmarkStart w:id="1451" w:name="_Toc51847036"/>
      <w:bookmarkStart w:id="1452"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3" w:name="_Toc136252018"/>
      <w:r w:rsidRPr="00D1205D">
        <w:rPr>
          <w:lang w:eastAsia="zh-CN"/>
        </w:rPr>
        <w:t>6</w:t>
      </w:r>
      <w:r w:rsidRPr="00D1205D">
        <w:t>.</w:t>
      </w:r>
      <w:r w:rsidRPr="00D1205D">
        <w:rPr>
          <w:lang w:eastAsia="zh-CN"/>
        </w:rPr>
        <w:t>8</w:t>
      </w:r>
      <w:r w:rsidRPr="00D1205D">
        <w:rPr>
          <w:lang w:eastAsia="zh-CN"/>
        </w:rPr>
        <w:tab/>
        <w:t>SBI Message Priority Mechanism</w:t>
      </w:r>
      <w:bookmarkEnd w:id="1443"/>
      <w:bookmarkEnd w:id="1444"/>
      <w:bookmarkEnd w:id="1445"/>
      <w:bookmarkEnd w:id="1446"/>
      <w:bookmarkEnd w:id="1447"/>
      <w:bookmarkEnd w:id="1448"/>
      <w:bookmarkEnd w:id="1449"/>
      <w:bookmarkEnd w:id="1450"/>
      <w:bookmarkEnd w:id="1451"/>
      <w:bookmarkEnd w:id="1452"/>
      <w:bookmarkEnd w:id="1453"/>
    </w:p>
    <w:p w14:paraId="698F9C25" w14:textId="77777777" w:rsidR="00F90BFA" w:rsidRPr="00D1205D" w:rsidRDefault="00F90BFA" w:rsidP="002D7984">
      <w:pPr>
        <w:pStyle w:val="Heading3"/>
        <w:rPr>
          <w:lang w:eastAsia="zh-CN"/>
        </w:rPr>
      </w:pPr>
      <w:bookmarkStart w:id="1454" w:name="_Toc19708999"/>
      <w:bookmarkStart w:id="1455" w:name="_Toc27745077"/>
      <w:bookmarkStart w:id="1456" w:name="_Toc29803230"/>
      <w:bookmarkStart w:id="1457" w:name="_Toc35970019"/>
      <w:bookmarkStart w:id="1458" w:name="_Toc36050813"/>
      <w:bookmarkStart w:id="1459" w:name="_Toc44847532"/>
      <w:bookmarkStart w:id="1460" w:name="_Toc51845186"/>
      <w:bookmarkStart w:id="1461" w:name="_Toc51845517"/>
      <w:bookmarkStart w:id="1462" w:name="_Toc51847037"/>
      <w:bookmarkStart w:id="1463" w:name="_Toc57022668"/>
      <w:bookmarkStart w:id="1464" w:name="_Toc136252019"/>
      <w:r w:rsidRPr="00D1205D">
        <w:rPr>
          <w:lang w:eastAsia="zh-CN"/>
        </w:rPr>
        <w:t>6.8.1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5" w:name="_Toc19709000"/>
      <w:bookmarkStart w:id="1466" w:name="_Toc27745078"/>
      <w:bookmarkStart w:id="1467" w:name="_Toc29803231"/>
      <w:bookmarkStart w:id="1468" w:name="_Toc35970020"/>
      <w:bookmarkStart w:id="1469" w:name="_Toc36050814"/>
      <w:bookmarkStart w:id="1470" w:name="_Toc44847533"/>
      <w:bookmarkStart w:id="1471" w:name="_Toc51845187"/>
      <w:bookmarkStart w:id="1472" w:name="_Toc51845518"/>
      <w:bookmarkStart w:id="1473" w:name="_Toc51847038"/>
      <w:bookmarkStart w:id="1474" w:name="_Toc57022669"/>
      <w:bookmarkStart w:id="1475" w:name="_Toc136252020"/>
      <w:r w:rsidRPr="00D1205D">
        <w:rPr>
          <w:lang w:eastAsia="zh-CN"/>
        </w:rPr>
        <w:t>6.8.2</w:t>
      </w:r>
      <w:r w:rsidRPr="00D1205D">
        <w:rPr>
          <w:lang w:eastAsia="zh-CN"/>
        </w:rPr>
        <w:tab/>
        <w:t>Message level priority</w:t>
      </w:r>
      <w:bookmarkEnd w:id="1465"/>
      <w:bookmarkEnd w:id="1466"/>
      <w:bookmarkEnd w:id="1467"/>
      <w:bookmarkEnd w:id="1468"/>
      <w:bookmarkEnd w:id="1469"/>
      <w:bookmarkEnd w:id="1470"/>
      <w:bookmarkEnd w:id="1471"/>
      <w:bookmarkEnd w:id="1472"/>
      <w:bookmarkEnd w:id="1473"/>
      <w:bookmarkEnd w:id="1474"/>
      <w:bookmarkEnd w:id="147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6" w:name="_Toc19709001"/>
      <w:bookmarkStart w:id="1477" w:name="_Toc27745079"/>
      <w:bookmarkStart w:id="1478" w:name="_Toc29803232"/>
      <w:bookmarkStart w:id="1479" w:name="_Toc35970021"/>
      <w:bookmarkStart w:id="1480" w:name="_Toc36050815"/>
      <w:bookmarkStart w:id="1481" w:name="_Toc44847534"/>
      <w:bookmarkStart w:id="1482" w:name="_Toc51845188"/>
      <w:bookmarkStart w:id="1483" w:name="_Toc51845519"/>
      <w:bookmarkStart w:id="1484" w:name="_Toc51847039"/>
      <w:bookmarkStart w:id="1485" w:name="_Toc57022670"/>
      <w:bookmarkStart w:id="1486" w:name="_Toc136252021"/>
      <w:r w:rsidRPr="00D1205D">
        <w:rPr>
          <w:lang w:eastAsia="zh-CN"/>
        </w:rPr>
        <w:t>6.8.3</w:t>
      </w:r>
      <w:r w:rsidRPr="00D1205D">
        <w:rPr>
          <w:lang w:eastAsia="zh-CN"/>
        </w:rPr>
        <w:tab/>
        <w:t>Stream priority</w:t>
      </w:r>
      <w:bookmarkEnd w:id="1476"/>
      <w:bookmarkEnd w:id="1477"/>
      <w:bookmarkEnd w:id="1478"/>
      <w:bookmarkEnd w:id="1479"/>
      <w:bookmarkEnd w:id="1480"/>
      <w:bookmarkEnd w:id="1481"/>
      <w:bookmarkEnd w:id="1482"/>
      <w:bookmarkEnd w:id="1483"/>
      <w:bookmarkEnd w:id="1484"/>
      <w:bookmarkEnd w:id="1485"/>
      <w:bookmarkEnd w:id="148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7" w:name="_Toc19709002"/>
      <w:bookmarkStart w:id="1488" w:name="_Toc27745080"/>
      <w:bookmarkStart w:id="1489" w:name="_Toc29803233"/>
      <w:bookmarkStart w:id="1490" w:name="_Toc35970022"/>
      <w:bookmarkStart w:id="1491" w:name="_Toc36050816"/>
      <w:bookmarkStart w:id="1492" w:name="_Toc44847535"/>
      <w:bookmarkStart w:id="1493" w:name="_Toc51845189"/>
      <w:bookmarkStart w:id="1494" w:name="_Toc51845520"/>
      <w:bookmarkStart w:id="1495" w:name="_Toc51847040"/>
      <w:bookmarkStart w:id="1496" w:name="_Toc57022671"/>
      <w:bookmarkStart w:id="1497" w:name="_Toc136252022"/>
      <w:r w:rsidRPr="00D1205D">
        <w:rPr>
          <w:lang w:eastAsia="zh-CN"/>
        </w:rPr>
        <w:t>6.8.4</w:t>
      </w:r>
      <w:r w:rsidRPr="00D1205D">
        <w:rPr>
          <w:lang w:eastAsia="zh-CN"/>
        </w:rPr>
        <w:tab/>
        <w:t>Recommendations when defining SBI Message Priorities</w:t>
      </w:r>
      <w:bookmarkEnd w:id="1487"/>
      <w:bookmarkEnd w:id="1488"/>
      <w:bookmarkEnd w:id="1489"/>
      <w:bookmarkEnd w:id="1490"/>
      <w:bookmarkEnd w:id="1491"/>
      <w:bookmarkEnd w:id="1492"/>
      <w:bookmarkEnd w:id="1493"/>
      <w:bookmarkEnd w:id="1494"/>
      <w:bookmarkEnd w:id="1495"/>
      <w:bookmarkEnd w:id="1496"/>
      <w:bookmarkEnd w:id="1497"/>
    </w:p>
    <w:p w14:paraId="7E4C97FE" w14:textId="3B3F0C19" w:rsidR="00114046" w:rsidRPr="00D1205D" w:rsidRDefault="00114046" w:rsidP="00114046">
      <w:pPr>
        <w:rPr>
          <w:lang w:eastAsia="zh-CN"/>
        </w:rPr>
      </w:pPr>
      <w:bookmarkStart w:id="1498" w:name="_Toc19709003"/>
      <w:bookmarkStart w:id="1499" w:name="_Toc27745081"/>
      <w:bookmarkStart w:id="1500" w:name="_Toc29803234"/>
      <w:bookmarkStart w:id="1501" w:name="_Toc35970023"/>
      <w:bookmarkStart w:id="1502" w:name="_Toc36050817"/>
      <w:bookmarkStart w:id="1503" w:name="_Toc44847536"/>
      <w:bookmarkStart w:id="1504" w:name="_Toc51845190"/>
      <w:bookmarkStart w:id="1505" w:name="_Toc51845521"/>
      <w:bookmarkStart w:id="1506" w:name="_Toc51847041"/>
      <w:bookmarkStart w:id="1507"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8" w:name="_Toc136252023"/>
      <w:r w:rsidRPr="00D1205D">
        <w:rPr>
          <w:lang w:eastAsia="zh-CN"/>
        </w:rPr>
        <w:t>6.8.5</w:t>
      </w:r>
      <w:r w:rsidRPr="00D1205D">
        <w:rPr>
          <w:lang w:eastAsia="zh-CN"/>
        </w:rPr>
        <w:tab/>
        <w:t>HTTP/2 client behaviour</w:t>
      </w:r>
      <w:bookmarkEnd w:id="1498"/>
      <w:bookmarkEnd w:id="1499"/>
      <w:bookmarkEnd w:id="1500"/>
      <w:bookmarkEnd w:id="1501"/>
      <w:bookmarkEnd w:id="1502"/>
      <w:bookmarkEnd w:id="1503"/>
      <w:bookmarkEnd w:id="1504"/>
      <w:bookmarkEnd w:id="1505"/>
      <w:bookmarkEnd w:id="1506"/>
      <w:bookmarkEnd w:id="1507"/>
      <w:bookmarkEnd w:id="150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9" w:name="_Toc19709004"/>
      <w:bookmarkStart w:id="1510" w:name="_Toc27745082"/>
      <w:bookmarkStart w:id="1511" w:name="_Toc29803235"/>
      <w:bookmarkStart w:id="1512" w:name="_Toc35970024"/>
      <w:bookmarkStart w:id="1513" w:name="_Toc36050818"/>
      <w:bookmarkStart w:id="1514" w:name="_Toc44847537"/>
      <w:bookmarkStart w:id="1515" w:name="_Toc51845191"/>
      <w:bookmarkStart w:id="1516" w:name="_Toc51845522"/>
      <w:bookmarkStart w:id="1517" w:name="_Toc51847042"/>
      <w:bookmarkStart w:id="1518" w:name="_Toc57022673"/>
      <w:bookmarkStart w:id="1519" w:name="_Toc136252024"/>
      <w:r w:rsidRPr="00D1205D">
        <w:rPr>
          <w:lang w:eastAsia="zh-CN"/>
        </w:rPr>
        <w:t>6.8.6</w:t>
      </w:r>
      <w:r w:rsidRPr="00D1205D">
        <w:rPr>
          <w:lang w:eastAsia="zh-CN"/>
        </w:rPr>
        <w:tab/>
        <w:t>HTTP/2 server behaviour</w:t>
      </w:r>
      <w:bookmarkEnd w:id="1509"/>
      <w:bookmarkEnd w:id="1510"/>
      <w:bookmarkEnd w:id="1511"/>
      <w:bookmarkEnd w:id="1512"/>
      <w:bookmarkEnd w:id="1513"/>
      <w:bookmarkEnd w:id="1514"/>
      <w:bookmarkEnd w:id="1515"/>
      <w:bookmarkEnd w:id="1516"/>
      <w:bookmarkEnd w:id="1517"/>
      <w:bookmarkEnd w:id="1518"/>
      <w:bookmarkEnd w:id="151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0" w:name="_Toc19709005"/>
      <w:bookmarkStart w:id="1521" w:name="_Toc27745083"/>
      <w:bookmarkStart w:id="1522" w:name="_Toc29803236"/>
      <w:bookmarkStart w:id="1523" w:name="_Toc35970025"/>
      <w:bookmarkStart w:id="1524" w:name="_Toc36050819"/>
      <w:bookmarkStart w:id="1525" w:name="_Toc44847538"/>
      <w:bookmarkStart w:id="1526" w:name="_Toc51845192"/>
      <w:bookmarkStart w:id="1527" w:name="_Toc51845523"/>
      <w:bookmarkStart w:id="1528" w:name="_Toc51847043"/>
      <w:bookmarkStart w:id="1529" w:name="_Toc57022674"/>
      <w:bookmarkStart w:id="1530" w:name="_Toc136252025"/>
      <w:r w:rsidRPr="00D1205D">
        <w:rPr>
          <w:lang w:eastAsia="zh-CN"/>
        </w:rPr>
        <w:t>6.8.7</w:t>
      </w:r>
      <w:r w:rsidRPr="00D1205D">
        <w:rPr>
          <w:lang w:eastAsia="zh-CN"/>
        </w:rPr>
        <w:tab/>
        <w:t>HTTP/2 proxy behaviour</w:t>
      </w:r>
      <w:bookmarkEnd w:id="1520"/>
      <w:bookmarkEnd w:id="1521"/>
      <w:bookmarkEnd w:id="1522"/>
      <w:bookmarkEnd w:id="1523"/>
      <w:bookmarkEnd w:id="1524"/>
      <w:bookmarkEnd w:id="1525"/>
      <w:bookmarkEnd w:id="1526"/>
      <w:bookmarkEnd w:id="1527"/>
      <w:bookmarkEnd w:id="1528"/>
      <w:bookmarkEnd w:id="1529"/>
      <w:bookmarkEnd w:id="153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1" w:name="_Toc19709006"/>
      <w:bookmarkStart w:id="1532" w:name="_Toc27745084"/>
      <w:bookmarkStart w:id="1533" w:name="_Toc29803237"/>
      <w:bookmarkStart w:id="1534" w:name="_Toc35970026"/>
      <w:bookmarkStart w:id="1535" w:name="_Toc36050820"/>
      <w:bookmarkStart w:id="1536" w:name="_Toc44847539"/>
      <w:bookmarkStart w:id="1537" w:name="_Toc51845193"/>
      <w:bookmarkStart w:id="1538" w:name="_Toc51845524"/>
      <w:bookmarkStart w:id="1539" w:name="_Toc51847044"/>
      <w:bookmarkStart w:id="1540" w:name="_Toc57022675"/>
      <w:bookmarkStart w:id="1541" w:name="_Toc136252026"/>
      <w:r w:rsidRPr="00D1205D">
        <w:rPr>
          <w:lang w:eastAsia="zh-CN"/>
        </w:rPr>
        <w:t>6.8.8</w:t>
      </w:r>
      <w:r w:rsidRPr="00D1205D">
        <w:rPr>
          <w:lang w:eastAsia="zh-CN"/>
        </w:rPr>
        <w:tab/>
        <w:t>DSCP marking of messages</w:t>
      </w:r>
      <w:bookmarkEnd w:id="1531"/>
      <w:bookmarkEnd w:id="1532"/>
      <w:bookmarkEnd w:id="1533"/>
      <w:bookmarkEnd w:id="1534"/>
      <w:bookmarkEnd w:id="1535"/>
      <w:bookmarkEnd w:id="1536"/>
      <w:bookmarkEnd w:id="1537"/>
      <w:bookmarkEnd w:id="1538"/>
      <w:bookmarkEnd w:id="1539"/>
      <w:bookmarkEnd w:id="1540"/>
      <w:bookmarkEnd w:id="154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2" w:name="_Toc27745085"/>
      <w:bookmarkStart w:id="1543" w:name="_Toc19709007"/>
      <w:bookmarkStart w:id="1544" w:name="_Toc35970027"/>
      <w:bookmarkStart w:id="1545" w:name="_Toc36050821"/>
      <w:bookmarkStart w:id="1546" w:name="_Toc44847540"/>
      <w:bookmarkStart w:id="1547" w:name="_Toc51845194"/>
      <w:bookmarkStart w:id="1548" w:name="_Toc51845525"/>
      <w:bookmarkStart w:id="1549" w:name="_Toc51847045"/>
      <w:bookmarkStart w:id="1550" w:name="_Toc57022676"/>
      <w:bookmarkStart w:id="1551" w:name="_Toc19709009"/>
      <w:bookmarkStart w:id="1552" w:name="_Toc27745087"/>
      <w:bookmarkStart w:id="1553" w:name="_Toc29803240"/>
      <w:bookmarkStart w:id="1554" w:name="_Toc136252027"/>
      <w:r w:rsidRPr="00D1205D">
        <w:rPr>
          <w:lang w:eastAsia="zh-CN"/>
        </w:rPr>
        <w:t>6</w:t>
      </w:r>
      <w:r w:rsidRPr="00D1205D">
        <w:t>.</w:t>
      </w:r>
      <w:r w:rsidRPr="00D1205D">
        <w:rPr>
          <w:lang w:eastAsia="zh-CN"/>
        </w:rPr>
        <w:t>9</w:t>
      </w:r>
      <w:r w:rsidRPr="00D1205D">
        <w:rPr>
          <w:lang w:eastAsia="zh-CN"/>
        </w:rPr>
        <w:tab/>
        <w:t>Discovering the supported communication options</w:t>
      </w:r>
      <w:bookmarkEnd w:id="1542"/>
      <w:bookmarkEnd w:id="1543"/>
      <w:bookmarkEnd w:id="1544"/>
      <w:bookmarkEnd w:id="1545"/>
      <w:bookmarkEnd w:id="1546"/>
      <w:bookmarkEnd w:id="1547"/>
      <w:bookmarkEnd w:id="1548"/>
      <w:bookmarkEnd w:id="1549"/>
      <w:bookmarkEnd w:id="1550"/>
      <w:bookmarkEnd w:id="1554"/>
    </w:p>
    <w:p w14:paraId="2066BF32" w14:textId="77777777" w:rsidR="00F90BFA" w:rsidRPr="00D1205D" w:rsidRDefault="00F90BFA" w:rsidP="002D7984">
      <w:pPr>
        <w:pStyle w:val="Heading3"/>
        <w:rPr>
          <w:lang w:eastAsia="zh-CN"/>
        </w:rPr>
      </w:pPr>
      <w:bookmarkStart w:id="1555" w:name="_Toc27745086"/>
      <w:bookmarkStart w:id="1556" w:name="_Toc19709008"/>
      <w:bookmarkStart w:id="1557" w:name="_Toc35970028"/>
      <w:bookmarkStart w:id="1558" w:name="_Toc36050822"/>
      <w:bookmarkStart w:id="1559" w:name="_Toc44847541"/>
      <w:bookmarkStart w:id="1560" w:name="_Toc51845195"/>
      <w:bookmarkStart w:id="1561" w:name="_Toc51845526"/>
      <w:bookmarkStart w:id="1562" w:name="_Toc51847046"/>
      <w:bookmarkStart w:id="1563" w:name="_Toc57022677"/>
      <w:bookmarkStart w:id="1564" w:name="_Toc136252028"/>
      <w:r w:rsidRPr="00D1205D">
        <w:rPr>
          <w:lang w:eastAsia="zh-CN"/>
        </w:rPr>
        <w:t>6.9.1</w:t>
      </w:r>
      <w:r w:rsidRPr="00D1205D">
        <w:rPr>
          <w:lang w:eastAsia="zh-CN"/>
        </w:rPr>
        <w:tab/>
        <w:t>General</w:t>
      </w:r>
      <w:bookmarkEnd w:id="1555"/>
      <w:bookmarkEnd w:id="1556"/>
      <w:bookmarkEnd w:id="1557"/>
      <w:bookmarkEnd w:id="1558"/>
      <w:bookmarkEnd w:id="1559"/>
      <w:bookmarkEnd w:id="1560"/>
      <w:bookmarkEnd w:id="1561"/>
      <w:bookmarkEnd w:id="1562"/>
      <w:bookmarkEnd w:id="1563"/>
      <w:bookmarkEnd w:id="156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5" w:name="_Toc35970029"/>
      <w:bookmarkStart w:id="1566" w:name="_Toc36050823"/>
      <w:bookmarkStart w:id="1567" w:name="_Toc44847542"/>
      <w:bookmarkStart w:id="1568" w:name="_Toc51845196"/>
      <w:bookmarkStart w:id="1569" w:name="_Toc51845527"/>
      <w:bookmarkStart w:id="1570" w:name="_Toc51847047"/>
      <w:bookmarkStart w:id="1571" w:name="_Toc57022678"/>
      <w:bookmarkStart w:id="1572" w:name="_Toc136252029"/>
      <w:r w:rsidRPr="00D1205D">
        <w:rPr>
          <w:lang w:eastAsia="zh-CN"/>
        </w:rPr>
        <w:t>6.9.2</w:t>
      </w:r>
      <w:r w:rsidRPr="00D1205D">
        <w:rPr>
          <w:lang w:eastAsia="zh-CN"/>
        </w:rPr>
        <w:tab/>
        <w:t>Discoverable communication options</w:t>
      </w:r>
      <w:bookmarkEnd w:id="1551"/>
      <w:bookmarkEnd w:id="1552"/>
      <w:bookmarkEnd w:id="1553"/>
      <w:bookmarkEnd w:id="1565"/>
      <w:bookmarkEnd w:id="1566"/>
      <w:bookmarkEnd w:id="1567"/>
      <w:bookmarkEnd w:id="1568"/>
      <w:bookmarkEnd w:id="1569"/>
      <w:bookmarkEnd w:id="1570"/>
      <w:bookmarkEnd w:id="1571"/>
      <w:bookmarkEnd w:id="1572"/>
    </w:p>
    <w:p w14:paraId="43ECCF04" w14:textId="77777777" w:rsidR="00F90BFA" w:rsidRPr="00D1205D" w:rsidRDefault="00F90BFA" w:rsidP="002D7984">
      <w:pPr>
        <w:pStyle w:val="Heading4"/>
      </w:pPr>
      <w:bookmarkStart w:id="1573" w:name="_Toc19709010"/>
      <w:bookmarkStart w:id="1574" w:name="_Toc27745088"/>
      <w:bookmarkStart w:id="1575" w:name="_Toc29803241"/>
      <w:bookmarkStart w:id="1576" w:name="_Toc35970030"/>
      <w:bookmarkStart w:id="1577" w:name="_Toc36050824"/>
      <w:bookmarkStart w:id="1578" w:name="_Toc44847543"/>
      <w:bookmarkStart w:id="1579" w:name="_Toc51845197"/>
      <w:bookmarkStart w:id="1580" w:name="_Toc51845528"/>
      <w:bookmarkStart w:id="1581" w:name="_Toc51847048"/>
      <w:bookmarkStart w:id="1582" w:name="_Toc57022679"/>
      <w:bookmarkStart w:id="1583" w:name="_Toc136252030"/>
      <w:r w:rsidRPr="00D1205D">
        <w:t>6.9.2.1</w:t>
      </w:r>
      <w:r w:rsidRPr="00D1205D">
        <w:tab/>
        <w:t>Content-encodings supported in HTTP requests</w:t>
      </w:r>
      <w:bookmarkEnd w:id="1573"/>
      <w:bookmarkEnd w:id="1574"/>
      <w:bookmarkEnd w:id="1575"/>
      <w:bookmarkEnd w:id="1576"/>
      <w:bookmarkEnd w:id="1577"/>
      <w:bookmarkEnd w:id="1578"/>
      <w:bookmarkEnd w:id="1579"/>
      <w:bookmarkEnd w:id="1580"/>
      <w:bookmarkEnd w:id="1581"/>
      <w:bookmarkEnd w:id="1582"/>
      <w:bookmarkEnd w:id="158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4" w:name="_Toc35970031"/>
      <w:bookmarkStart w:id="1585" w:name="_Toc36050825"/>
      <w:bookmarkStart w:id="1586" w:name="_Toc44847544"/>
      <w:bookmarkStart w:id="1587" w:name="_Toc51845198"/>
      <w:bookmarkStart w:id="1588" w:name="_Toc51845529"/>
      <w:bookmarkStart w:id="1589" w:name="_Toc51847049"/>
      <w:bookmarkStart w:id="1590" w:name="_Toc57022680"/>
      <w:bookmarkStart w:id="1591" w:name="_Toc136252031"/>
      <w:r w:rsidRPr="00D1205D">
        <w:t>6.9.2.2</w:t>
      </w:r>
      <w:r w:rsidRPr="00D1205D">
        <w:tab/>
        <w:t>Content-encodings supported in HTTP responses</w:t>
      </w:r>
      <w:bookmarkEnd w:id="1584"/>
      <w:bookmarkEnd w:id="1585"/>
      <w:bookmarkEnd w:id="1586"/>
      <w:bookmarkEnd w:id="1587"/>
      <w:bookmarkEnd w:id="1588"/>
      <w:bookmarkEnd w:id="1589"/>
      <w:bookmarkEnd w:id="1590"/>
      <w:bookmarkEnd w:id="159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2" w:name="_Toc19709011"/>
      <w:bookmarkStart w:id="1593" w:name="_Toc27745089"/>
      <w:bookmarkStart w:id="1594" w:name="_Toc29803242"/>
      <w:bookmarkStart w:id="1595" w:name="_Toc35970032"/>
      <w:bookmarkStart w:id="1596" w:name="_Toc36050826"/>
      <w:bookmarkStart w:id="1597" w:name="_Toc44847545"/>
      <w:bookmarkStart w:id="1598" w:name="_Toc51845199"/>
      <w:bookmarkStart w:id="1599" w:name="_Toc51845530"/>
      <w:bookmarkStart w:id="1600" w:name="_Toc51847050"/>
      <w:bookmarkStart w:id="1601" w:name="_Toc57022681"/>
      <w:bookmarkStart w:id="1602" w:name="_Toc136252032"/>
      <w:r w:rsidRPr="00D1205D">
        <w:rPr>
          <w:lang w:eastAsia="zh-CN"/>
        </w:rPr>
        <w:t>6</w:t>
      </w:r>
      <w:r w:rsidRPr="00D1205D">
        <w:t>.</w:t>
      </w:r>
      <w:r w:rsidRPr="00D1205D">
        <w:rPr>
          <w:lang w:eastAsia="zh-CN"/>
        </w:rPr>
        <w:t>10</w:t>
      </w:r>
      <w:r w:rsidRPr="00D1205D">
        <w:rPr>
          <w:lang w:eastAsia="zh-CN"/>
        </w:rPr>
        <w:tab/>
        <w:t>Support of Indirect Communication</w:t>
      </w:r>
      <w:bookmarkEnd w:id="1592"/>
      <w:bookmarkEnd w:id="1593"/>
      <w:bookmarkEnd w:id="1594"/>
      <w:bookmarkEnd w:id="1595"/>
      <w:bookmarkEnd w:id="1596"/>
      <w:bookmarkEnd w:id="1597"/>
      <w:bookmarkEnd w:id="1598"/>
      <w:bookmarkEnd w:id="1599"/>
      <w:bookmarkEnd w:id="1600"/>
      <w:bookmarkEnd w:id="1601"/>
      <w:bookmarkEnd w:id="1602"/>
    </w:p>
    <w:p w14:paraId="2CCA993E" w14:textId="77777777" w:rsidR="00F90BFA" w:rsidRPr="00D1205D" w:rsidRDefault="00F90BFA" w:rsidP="002D7984">
      <w:pPr>
        <w:pStyle w:val="Heading3"/>
        <w:rPr>
          <w:lang w:eastAsia="zh-CN"/>
        </w:rPr>
      </w:pPr>
      <w:bookmarkStart w:id="1603" w:name="_Toc19709012"/>
      <w:bookmarkStart w:id="1604" w:name="_Toc27745090"/>
      <w:bookmarkStart w:id="1605" w:name="_Toc29803243"/>
      <w:bookmarkStart w:id="1606" w:name="_Toc35970033"/>
      <w:bookmarkStart w:id="1607" w:name="_Toc36050827"/>
      <w:bookmarkStart w:id="1608" w:name="_Toc44847546"/>
      <w:bookmarkStart w:id="1609" w:name="_Toc51845200"/>
      <w:bookmarkStart w:id="1610" w:name="_Toc51845531"/>
      <w:bookmarkStart w:id="1611" w:name="_Toc51847051"/>
      <w:bookmarkStart w:id="1612" w:name="_Toc57022682"/>
      <w:bookmarkStart w:id="1613" w:name="_Toc136252033"/>
      <w:r w:rsidRPr="00D1205D">
        <w:rPr>
          <w:lang w:eastAsia="zh-CN"/>
        </w:rPr>
        <w:t>6.10.1</w:t>
      </w:r>
      <w:r w:rsidRPr="00D1205D">
        <w:rPr>
          <w:lang w:eastAsia="zh-CN"/>
        </w:rPr>
        <w:tab/>
        <w:t>General</w:t>
      </w:r>
      <w:bookmarkEnd w:id="1603"/>
      <w:bookmarkEnd w:id="1604"/>
      <w:bookmarkEnd w:id="1605"/>
      <w:bookmarkEnd w:id="1606"/>
      <w:bookmarkEnd w:id="1607"/>
      <w:bookmarkEnd w:id="1608"/>
      <w:bookmarkEnd w:id="1609"/>
      <w:bookmarkEnd w:id="1610"/>
      <w:bookmarkEnd w:id="1611"/>
      <w:bookmarkEnd w:id="1612"/>
      <w:bookmarkEnd w:id="161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4" w:name="_Toc19709013"/>
      <w:bookmarkStart w:id="1615" w:name="_Toc27745091"/>
      <w:bookmarkStart w:id="1616" w:name="_Toc29803244"/>
      <w:bookmarkStart w:id="1617" w:name="_Toc35970034"/>
      <w:bookmarkStart w:id="161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9" w:name="_Toc44847547"/>
      <w:bookmarkStart w:id="1620" w:name="_Toc51845201"/>
      <w:bookmarkStart w:id="1621" w:name="_Toc51845532"/>
      <w:bookmarkStart w:id="1622" w:name="_Toc51847052"/>
      <w:bookmarkStart w:id="1623" w:name="_Toc57022683"/>
      <w:bookmarkStart w:id="1624" w:name="_Toc136252034"/>
      <w:r w:rsidRPr="00D1205D">
        <w:rPr>
          <w:lang w:eastAsia="zh-CN"/>
        </w:rPr>
        <w:lastRenderedPageBreak/>
        <w:t>6.10.2</w:t>
      </w:r>
      <w:r w:rsidRPr="00D1205D">
        <w:rPr>
          <w:lang w:eastAsia="zh-CN"/>
        </w:rPr>
        <w:tab/>
      </w:r>
      <w:bookmarkEnd w:id="1614"/>
      <w:bookmarkEnd w:id="1615"/>
      <w:bookmarkEnd w:id="1616"/>
      <w:r w:rsidRPr="00D1205D">
        <w:rPr>
          <w:lang w:eastAsia="zh-CN"/>
        </w:rPr>
        <w:t>Routing Mechanisms with SCP Known to the NF</w:t>
      </w:r>
      <w:bookmarkEnd w:id="1617"/>
      <w:bookmarkEnd w:id="1618"/>
      <w:bookmarkEnd w:id="1619"/>
      <w:bookmarkEnd w:id="1620"/>
      <w:bookmarkEnd w:id="1621"/>
      <w:bookmarkEnd w:id="1622"/>
      <w:bookmarkEnd w:id="1623"/>
      <w:bookmarkEnd w:id="1624"/>
    </w:p>
    <w:p w14:paraId="527B52DB" w14:textId="77777777" w:rsidR="00F90BFA" w:rsidRPr="00D1205D" w:rsidRDefault="00F90BFA" w:rsidP="002D7984">
      <w:pPr>
        <w:pStyle w:val="Heading4"/>
        <w:rPr>
          <w:lang w:eastAsia="zh-CN"/>
        </w:rPr>
      </w:pPr>
      <w:bookmarkStart w:id="1625" w:name="_Toc19709014"/>
      <w:bookmarkStart w:id="1626" w:name="_Toc27745092"/>
      <w:bookmarkStart w:id="1627" w:name="_Toc29803245"/>
      <w:bookmarkStart w:id="1628" w:name="_Toc35970035"/>
      <w:bookmarkStart w:id="1629" w:name="_Toc36050829"/>
      <w:bookmarkStart w:id="1630" w:name="_Toc44847548"/>
      <w:bookmarkStart w:id="1631" w:name="_Toc51845202"/>
      <w:bookmarkStart w:id="1632" w:name="_Toc51845533"/>
      <w:bookmarkStart w:id="1633" w:name="_Toc51847053"/>
      <w:bookmarkStart w:id="1634" w:name="_Toc57022684"/>
      <w:bookmarkStart w:id="1635" w:name="_Toc19709016"/>
      <w:bookmarkStart w:id="1636" w:name="_Toc27745094"/>
      <w:bookmarkStart w:id="1637" w:name="_Toc29803247"/>
      <w:bookmarkStart w:id="1638" w:name="_Toc136252035"/>
      <w:r w:rsidRPr="00D1205D">
        <w:rPr>
          <w:lang w:eastAsia="zh-CN"/>
        </w:rPr>
        <w:t>6.10.2.1</w:t>
      </w:r>
      <w:r w:rsidRPr="00D1205D">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8"/>
    </w:p>
    <w:p w14:paraId="602675EC" w14:textId="1CF21676" w:rsidR="00F90BFA" w:rsidRPr="00D1205D" w:rsidRDefault="00F90BFA" w:rsidP="00F90BFA">
      <w:pPr>
        <w:rPr>
          <w:lang w:eastAsia="zh-CN"/>
        </w:rPr>
      </w:pPr>
      <w:bookmarkStart w:id="1639" w:name="_Toc19709015"/>
      <w:bookmarkStart w:id="1640" w:name="_Toc27745093"/>
      <w:bookmarkStart w:id="1641" w:name="_Toc29803246"/>
      <w:bookmarkStart w:id="1642" w:name="_Toc35970036"/>
      <w:bookmarkStart w:id="1643"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4" w:name="_Toc44847549"/>
      <w:bookmarkStart w:id="1645" w:name="_Toc51845203"/>
      <w:bookmarkStart w:id="1646" w:name="_Toc51845534"/>
      <w:bookmarkStart w:id="1647" w:name="_Toc51847054"/>
      <w:bookmarkStart w:id="1648" w:name="_Toc57022685"/>
      <w:bookmarkStart w:id="1649" w:name="_Toc136252036"/>
      <w:r w:rsidRPr="00D1205D">
        <w:rPr>
          <w:lang w:eastAsia="zh-CN"/>
        </w:rPr>
        <w:t>6.10.2.2</w:t>
      </w:r>
      <w:r w:rsidRPr="00D1205D">
        <w:rPr>
          <w:lang w:eastAsia="zh-CN"/>
        </w:rPr>
        <w:tab/>
        <w:t>HTTP/2 connection management</w:t>
      </w:r>
      <w:bookmarkEnd w:id="1639"/>
      <w:bookmarkEnd w:id="1640"/>
      <w:bookmarkEnd w:id="1641"/>
      <w:bookmarkEnd w:id="1642"/>
      <w:bookmarkEnd w:id="1643"/>
      <w:bookmarkEnd w:id="1644"/>
      <w:bookmarkEnd w:id="1645"/>
      <w:bookmarkEnd w:id="1646"/>
      <w:bookmarkEnd w:id="1647"/>
      <w:bookmarkEnd w:id="1648"/>
      <w:bookmarkEnd w:id="1649"/>
    </w:p>
    <w:p w14:paraId="552C657E" w14:textId="77777777" w:rsidR="00F90BFA" w:rsidRPr="00D1205D" w:rsidRDefault="00F90BFA" w:rsidP="00F90BFA">
      <w:pPr>
        <w:rPr>
          <w:lang w:eastAsia="zh-CN"/>
        </w:rPr>
      </w:pPr>
      <w:bookmarkStart w:id="1650" w:name="_Toc35970037"/>
      <w:bookmarkStart w:id="1651"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2" w:name="_Toc44847550"/>
      <w:bookmarkStart w:id="1653" w:name="_Toc51845204"/>
      <w:bookmarkStart w:id="1654" w:name="_Toc51845535"/>
      <w:bookmarkStart w:id="1655" w:name="_Toc51847055"/>
      <w:bookmarkStart w:id="1656" w:name="_Toc57022686"/>
      <w:bookmarkStart w:id="1657" w:name="_Toc136252037"/>
      <w:r w:rsidRPr="00D1205D">
        <w:rPr>
          <w:lang w:eastAsia="zh-CN"/>
        </w:rPr>
        <w:t>6.10.2.3</w:t>
      </w:r>
      <w:r w:rsidRPr="00D1205D">
        <w:rPr>
          <w:lang w:eastAsia="zh-CN"/>
        </w:rPr>
        <w:tab/>
        <w:t>Connecting inbound</w:t>
      </w:r>
      <w:bookmarkEnd w:id="1635"/>
      <w:bookmarkEnd w:id="1636"/>
      <w:bookmarkEnd w:id="1637"/>
      <w:bookmarkEnd w:id="1650"/>
      <w:bookmarkEnd w:id="1651"/>
      <w:bookmarkEnd w:id="1652"/>
      <w:bookmarkEnd w:id="1653"/>
      <w:bookmarkEnd w:id="1654"/>
      <w:bookmarkEnd w:id="1655"/>
      <w:bookmarkEnd w:id="1656"/>
      <w:bookmarkEnd w:id="1657"/>
    </w:p>
    <w:p w14:paraId="3E2FA710" w14:textId="77777777" w:rsidR="00F90BFA" w:rsidRPr="00D1205D" w:rsidRDefault="00F90BFA" w:rsidP="00F90BFA">
      <w:bookmarkStart w:id="1658" w:name="_Toc19709017"/>
      <w:bookmarkStart w:id="1659" w:name="_Toc27745095"/>
      <w:bookmarkStart w:id="166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1" w:name="_Toc35970038"/>
      <w:bookmarkStart w:id="1662" w:name="_Toc36050832"/>
      <w:bookmarkStart w:id="1663" w:name="_Toc44847551"/>
      <w:bookmarkStart w:id="1664" w:name="_Toc51845205"/>
      <w:bookmarkStart w:id="1665" w:name="_Toc51845536"/>
      <w:bookmarkStart w:id="1666" w:name="_Toc51847056"/>
      <w:bookmarkStart w:id="1667" w:name="_Toc57022687"/>
      <w:bookmarkStart w:id="1668" w:name="_Toc136252038"/>
      <w:r w:rsidRPr="00D1205D">
        <w:rPr>
          <w:lang w:eastAsia="zh-CN"/>
        </w:rPr>
        <w:t>6.10.2.4</w:t>
      </w:r>
      <w:r w:rsidRPr="00D1205D">
        <w:rPr>
          <w:lang w:eastAsia="zh-CN"/>
        </w:rPr>
        <w:tab/>
      </w:r>
      <w:r w:rsidRPr="00D1205D">
        <w:t>Pseudo-header setting</w:t>
      </w:r>
      <w:bookmarkEnd w:id="1658"/>
      <w:bookmarkEnd w:id="1659"/>
      <w:bookmarkEnd w:id="1660"/>
      <w:bookmarkEnd w:id="1661"/>
      <w:bookmarkEnd w:id="1662"/>
      <w:bookmarkEnd w:id="1663"/>
      <w:bookmarkEnd w:id="1664"/>
      <w:bookmarkEnd w:id="1665"/>
      <w:bookmarkEnd w:id="1666"/>
      <w:bookmarkEnd w:id="1667"/>
      <w:bookmarkEnd w:id="1668"/>
    </w:p>
    <w:p w14:paraId="76E662BD" w14:textId="77777777" w:rsidR="00F90BFA" w:rsidRPr="00D1205D" w:rsidRDefault="00F90BFA" w:rsidP="00F90BFA">
      <w:pPr>
        <w:rPr>
          <w:lang w:eastAsia="zh-CN"/>
        </w:rPr>
      </w:pPr>
      <w:bookmarkStart w:id="1669" w:name="_Toc27745097"/>
      <w:bookmarkStart w:id="1670" w:name="_Toc29803249"/>
      <w:bookmarkStart w:id="1671"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2" w:name="_Toc35970039"/>
      <w:bookmarkStart w:id="1673" w:name="_Toc36050833"/>
      <w:bookmarkStart w:id="1674" w:name="_Toc44847552"/>
      <w:bookmarkStart w:id="1675" w:name="_Toc51845206"/>
      <w:bookmarkStart w:id="1676" w:name="_Toc51845537"/>
      <w:bookmarkStart w:id="1677" w:name="_Toc51847057"/>
      <w:bookmarkStart w:id="1678"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9" w:name="_Toc136252039"/>
      <w:r w:rsidRPr="00D1205D">
        <w:rPr>
          <w:lang w:eastAsia="zh-CN"/>
        </w:rPr>
        <w:lastRenderedPageBreak/>
        <w:t>6.10.2.5</w:t>
      </w:r>
      <w:r w:rsidRPr="00D1205D">
        <w:rPr>
          <w:lang w:eastAsia="zh-CN"/>
        </w:rPr>
        <w:tab/>
      </w:r>
      <w:r w:rsidRPr="00D1205D">
        <w:t>3gpp-Sbi-Target-apiRoot header setting</w:t>
      </w:r>
      <w:bookmarkEnd w:id="1669"/>
      <w:bookmarkEnd w:id="1670"/>
      <w:bookmarkEnd w:id="1672"/>
      <w:bookmarkEnd w:id="1673"/>
      <w:bookmarkEnd w:id="1674"/>
      <w:bookmarkEnd w:id="1675"/>
      <w:bookmarkEnd w:id="1676"/>
      <w:bookmarkEnd w:id="1677"/>
      <w:bookmarkEnd w:id="1678"/>
      <w:bookmarkEnd w:id="1679"/>
    </w:p>
    <w:p w14:paraId="185298D2" w14:textId="77777777" w:rsidR="00F90BFA" w:rsidRPr="00D1205D" w:rsidRDefault="00F90BFA" w:rsidP="00F90BFA">
      <w:bookmarkStart w:id="1680" w:name="_Toc27745098"/>
      <w:bookmarkStart w:id="1681"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2" w:name="_Toc35970040"/>
      <w:bookmarkStart w:id="1683" w:name="_Toc36050834"/>
      <w:bookmarkStart w:id="1684" w:name="_Toc44847553"/>
      <w:bookmarkStart w:id="1685" w:name="_Toc51845207"/>
      <w:bookmarkStart w:id="1686" w:name="_Toc51845538"/>
      <w:bookmarkStart w:id="1687" w:name="_Toc51847058"/>
      <w:bookmarkStart w:id="1688" w:name="_Toc57022689"/>
      <w:bookmarkStart w:id="1689" w:name="_Toc136252040"/>
      <w:r w:rsidRPr="00D1205D">
        <w:rPr>
          <w:lang w:eastAsia="zh-CN"/>
        </w:rPr>
        <w:t>6.10.2.6</w:t>
      </w:r>
      <w:r w:rsidRPr="00D1205D">
        <w:rPr>
          <w:lang w:eastAsia="zh-CN"/>
        </w:rPr>
        <w:tab/>
      </w:r>
      <w:r w:rsidRPr="00D1205D">
        <w:t>Cache key (ck) query parameter</w:t>
      </w:r>
      <w:bookmarkEnd w:id="1680"/>
      <w:bookmarkEnd w:id="1681"/>
      <w:bookmarkEnd w:id="1682"/>
      <w:bookmarkEnd w:id="1683"/>
      <w:bookmarkEnd w:id="1684"/>
      <w:bookmarkEnd w:id="1685"/>
      <w:bookmarkEnd w:id="1686"/>
      <w:bookmarkEnd w:id="1687"/>
      <w:bookmarkEnd w:id="1688"/>
      <w:bookmarkEnd w:id="1689"/>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0" w:name="_Toc27745099"/>
      <w:bookmarkStart w:id="1691" w:name="_Toc29803251"/>
      <w:bookmarkStart w:id="1692" w:name="_Toc35970041"/>
      <w:bookmarkStart w:id="1693" w:name="_Toc36050835"/>
      <w:bookmarkStart w:id="1694" w:name="_Toc44847554"/>
      <w:bookmarkStart w:id="1695" w:name="_Toc51845208"/>
      <w:bookmarkStart w:id="1696" w:name="_Toc51845539"/>
      <w:bookmarkStart w:id="1697" w:name="_Toc51847059"/>
      <w:bookmarkStart w:id="1698" w:name="_Toc57022690"/>
      <w:bookmarkStart w:id="1699" w:name="_Toc136252041"/>
      <w:r w:rsidRPr="00D1205D">
        <w:rPr>
          <w:lang w:eastAsia="zh-CN"/>
        </w:rPr>
        <w:lastRenderedPageBreak/>
        <w:t>6.10.2A</w:t>
      </w:r>
      <w:r w:rsidRPr="00D1205D">
        <w:rPr>
          <w:lang w:eastAsia="zh-CN"/>
        </w:rPr>
        <w:tab/>
      </w:r>
      <w:bookmarkStart w:id="1700" w:name="_Toc27745101"/>
      <w:bookmarkStart w:id="1701" w:name="_Toc29803253"/>
      <w:bookmarkEnd w:id="1690"/>
      <w:bookmarkEnd w:id="1691"/>
      <w:r w:rsidRPr="00D1205D">
        <w:rPr>
          <w:lang w:eastAsia="zh-CN"/>
        </w:rPr>
        <w:t>Routing Mechanism with SCP</w:t>
      </w:r>
      <w:r w:rsidRPr="00D1205D">
        <w:rPr>
          <w:lang w:eastAsia="ja-JP"/>
        </w:rPr>
        <w:t xml:space="preserve"> Unknown to the NF</w:t>
      </w:r>
      <w:bookmarkEnd w:id="1692"/>
      <w:bookmarkEnd w:id="1693"/>
      <w:bookmarkEnd w:id="1694"/>
      <w:bookmarkEnd w:id="1695"/>
      <w:bookmarkEnd w:id="1696"/>
      <w:bookmarkEnd w:id="1697"/>
      <w:bookmarkEnd w:id="1698"/>
      <w:bookmarkEnd w:id="1699"/>
    </w:p>
    <w:p w14:paraId="7F07CC1A" w14:textId="77777777" w:rsidR="00F90BFA" w:rsidRPr="00D1205D" w:rsidRDefault="00F90BFA" w:rsidP="002D7984">
      <w:pPr>
        <w:pStyle w:val="Heading4"/>
        <w:rPr>
          <w:lang w:eastAsia="zh-CN"/>
        </w:rPr>
      </w:pPr>
      <w:bookmarkStart w:id="1702" w:name="_Toc27745100"/>
      <w:bookmarkStart w:id="1703" w:name="_Toc29803252"/>
      <w:bookmarkStart w:id="1704" w:name="_Toc35970042"/>
      <w:bookmarkStart w:id="1705" w:name="_Toc36050836"/>
      <w:bookmarkStart w:id="1706" w:name="_Toc44847555"/>
      <w:bookmarkStart w:id="1707" w:name="_Toc51845209"/>
      <w:bookmarkStart w:id="1708" w:name="_Toc51845540"/>
      <w:bookmarkStart w:id="1709" w:name="_Toc51847060"/>
      <w:bookmarkStart w:id="1710" w:name="_Toc57022691"/>
      <w:bookmarkStart w:id="1711" w:name="_Toc136252042"/>
      <w:r w:rsidRPr="00D1205D">
        <w:rPr>
          <w:lang w:eastAsia="zh-CN"/>
        </w:rPr>
        <w:t>6.10.2A.1</w:t>
      </w:r>
      <w:r w:rsidRPr="00D1205D">
        <w:rPr>
          <w:lang w:eastAsia="zh-CN"/>
        </w:rPr>
        <w:tab/>
        <w:t>Connecting inbound</w:t>
      </w:r>
      <w:bookmarkEnd w:id="1702"/>
      <w:bookmarkEnd w:id="1703"/>
      <w:bookmarkEnd w:id="1704"/>
      <w:bookmarkEnd w:id="1705"/>
      <w:bookmarkEnd w:id="1706"/>
      <w:bookmarkEnd w:id="1707"/>
      <w:bookmarkEnd w:id="1708"/>
      <w:bookmarkEnd w:id="1709"/>
      <w:bookmarkEnd w:id="1710"/>
      <w:bookmarkEnd w:id="1711"/>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2" w:name="_Toc35970043"/>
      <w:bookmarkStart w:id="1713" w:name="_Toc36050837"/>
      <w:bookmarkStart w:id="1714" w:name="_Toc44847556"/>
      <w:bookmarkStart w:id="1715" w:name="_Toc51845210"/>
      <w:bookmarkStart w:id="1716" w:name="_Toc51845541"/>
      <w:bookmarkStart w:id="1717" w:name="_Toc51847061"/>
      <w:bookmarkStart w:id="1718" w:name="_Toc57022692"/>
      <w:bookmarkStart w:id="1719" w:name="_Toc136252043"/>
      <w:r w:rsidRPr="00D1205D">
        <w:rPr>
          <w:lang w:eastAsia="zh-CN"/>
        </w:rPr>
        <w:t>6.10.2A.2</w:t>
      </w:r>
      <w:r w:rsidRPr="00D1205D">
        <w:rPr>
          <w:lang w:eastAsia="zh-CN"/>
        </w:rPr>
        <w:tab/>
        <w:t>HTTP/2 connection management</w:t>
      </w:r>
      <w:bookmarkEnd w:id="1700"/>
      <w:bookmarkEnd w:id="1701"/>
      <w:bookmarkEnd w:id="1712"/>
      <w:bookmarkEnd w:id="1713"/>
      <w:bookmarkEnd w:id="1714"/>
      <w:bookmarkEnd w:id="1715"/>
      <w:bookmarkEnd w:id="1716"/>
      <w:bookmarkEnd w:id="1717"/>
      <w:bookmarkEnd w:id="1718"/>
      <w:bookmarkEnd w:id="171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0" w:name="_Toc27745102"/>
      <w:bookmarkStart w:id="1721" w:name="_Toc29803254"/>
      <w:bookmarkStart w:id="1722" w:name="_Toc35970044"/>
      <w:bookmarkStart w:id="1723" w:name="_Toc36050838"/>
      <w:bookmarkStart w:id="1724" w:name="_Toc44847557"/>
      <w:bookmarkStart w:id="1725" w:name="_Toc51845211"/>
      <w:bookmarkStart w:id="1726" w:name="_Toc51845542"/>
      <w:bookmarkStart w:id="1727" w:name="_Toc51847062"/>
      <w:bookmarkStart w:id="1728" w:name="_Toc57022693"/>
      <w:bookmarkStart w:id="1729" w:name="_Toc136252044"/>
      <w:r w:rsidRPr="00D1205D">
        <w:rPr>
          <w:lang w:eastAsia="zh-CN"/>
        </w:rPr>
        <w:t>6.10.2A.3</w:t>
      </w:r>
      <w:r w:rsidRPr="00D1205D">
        <w:rPr>
          <w:lang w:eastAsia="zh-CN"/>
        </w:rPr>
        <w:tab/>
      </w:r>
      <w:r w:rsidRPr="00D1205D">
        <w:t>Pseudo-header setting</w:t>
      </w:r>
      <w:bookmarkEnd w:id="1720"/>
      <w:bookmarkEnd w:id="1721"/>
      <w:bookmarkEnd w:id="1722"/>
      <w:bookmarkEnd w:id="1723"/>
      <w:bookmarkEnd w:id="1724"/>
      <w:bookmarkEnd w:id="1725"/>
      <w:bookmarkEnd w:id="1726"/>
      <w:bookmarkEnd w:id="1727"/>
      <w:bookmarkEnd w:id="1728"/>
      <w:bookmarkEnd w:id="172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0" w:name="_Toc27745103"/>
      <w:bookmarkStart w:id="1731" w:name="_Toc29803255"/>
      <w:bookmarkStart w:id="1732" w:name="_Toc35970045"/>
      <w:bookmarkStart w:id="1733" w:name="_Toc36050839"/>
      <w:bookmarkStart w:id="1734" w:name="_Toc44847558"/>
      <w:bookmarkStart w:id="1735" w:name="_Toc51845212"/>
      <w:bookmarkStart w:id="1736" w:name="_Toc51845543"/>
      <w:bookmarkStart w:id="1737" w:name="_Toc51847063"/>
      <w:bookmarkStart w:id="1738" w:name="_Toc57022694"/>
      <w:bookmarkStart w:id="1739" w:name="_Toc19709021"/>
      <w:bookmarkStart w:id="1740" w:name="_Toc136252045"/>
      <w:bookmarkEnd w:id="1671"/>
      <w:r w:rsidRPr="00D1205D">
        <w:rPr>
          <w:lang w:eastAsia="zh-CN"/>
        </w:rPr>
        <w:t>6.10.3</w:t>
      </w:r>
      <w:r w:rsidRPr="00D1205D">
        <w:rPr>
          <w:lang w:eastAsia="zh-CN"/>
        </w:rPr>
        <w:tab/>
        <w:t>NF Discovery and Selection for indirect communication with Delegated Discovery</w:t>
      </w:r>
      <w:bookmarkEnd w:id="1730"/>
      <w:bookmarkEnd w:id="1731"/>
      <w:bookmarkEnd w:id="1732"/>
      <w:bookmarkEnd w:id="1733"/>
      <w:bookmarkEnd w:id="1734"/>
      <w:bookmarkEnd w:id="1735"/>
      <w:bookmarkEnd w:id="1736"/>
      <w:bookmarkEnd w:id="1737"/>
      <w:bookmarkEnd w:id="1738"/>
      <w:bookmarkEnd w:id="1740"/>
    </w:p>
    <w:p w14:paraId="483C26E0" w14:textId="77777777" w:rsidR="00F90BFA" w:rsidRPr="00D1205D" w:rsidRDefault="00F90BFA" w:rsidP="002D7984">
      <w:pPr>
        <w:pStyle w:val="Heading4"/>
        <w:rPr>
          <w:lang w:eastAsia="zh-CN"/>
        </w:rPr>
      </w:pPr>
      <w:bookmarkStart w:id="1741" w:name="_Toc19709020"/>
      <w:bookmarkStart w:id="1742" w:name="_Toc27745104"/>
      <w:bookmarkStart w:id="1743" w:name="_Toc29803256"/>
      <w:bookmarkStart w:id="1744" w:name="_Toc35970046"/>
      <w:bookmarkStart w:id="1745" w:name="_Toc36050840"/>
      <w:bookmarkStart w:id="1746" w:name="_Toc44847559"/>
      <w:bookmarkStart w:id="1747" w:name="_Toc51845213"/>
      <w:bookmarkStart w:id="1748" w:name="_Toc51845544"/>
      <w:bookmarkStart w:id="1749" w:name="_Toc51847064"/>
      <w:bookmarkStart w:id="1750" w:name="_Toc57022695"/>
      <w:bookmarkStart w:id="1751" w:name="_Toc136252046"/>
      <w:r w:rsidRPr="00D1205D">
        <w:rPr>
          <w:lang w:eastAsia="zh-CN"/>
        </w:rPr>
        <w:t>6.10.3.1</w:t>
      </w:r>
      <w:r w:rsidRPr="00D1205D">
        <w:rPr>
          <w:lang w:eastAsia="zh-CN"/>
        </w:rPr>
        <w:tab/>
        <w:t>General</w:t>
      </w:r>
      <w:bookmarkEnd w:id="1741"/>
      <w:bookmarkEnd w:id="1742"/>
      <w:bookmarkEnd w:id="1743"/>
      <w:bookmarkEnd w:id="1744"/>
      <w:bookmarkEnd w:id="1745"/>
      <w:bookmarkEnd w:id="1746"/>
      <w:bookmarkEnd w:id="1747"/>
      <w:bookmarkEnd w:id="1748"/>
      <w:bookmarkEnd w:id="1749"/>
      <w:bookmarkEnd w:id="1750"/>
      <w:bookmarkEnd w:id="1751"/>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2" w:name="_Toc27745105"/>
      <w:bookmarkStart w:id="1753" w:name="_Toc29803257"/>
      <w:bookmarkStart w:id="1754" w:name="_Toc35970047"/>
      <w:bookmarkStart w:id="1755" w:name="_Toc36050841"/>
      <w:bookmarkStart w:id="1756" w:name="_Toc44847560"/>
      <w:bookmarkStart w:id="1757" w:name="_Toc51845214"/>
      <w:bookmarkStart w:id="1758" w:name="_Toc51845545"/>
      <w:bookmarkStart w:id="1759" w:name="_Toc51847065"/>
      <w:bookmarkStart w:id="1760" w:name="_Toc57022696"/>
      <w:bookmarkStart w:id="1761" w:name="_Toc136252047"/>
      <w:r w:rsidRPr="00D1205D">
        <w:rPr>
          <w:lang w:eastAsia="zh-CN"/>
        </w:rPr>
        <w:t>6.10.3.2</w:t>
      </w:r>
      <w:r w:rsidRPr="00D1205D">
        <w:rPr>
          <w:lang w:eastAsia="zh-CN"/>
        </w:rPr>
        <w:tab/>
        <w:t>Conveyance of NF Discovery Factors</w:t>
      </w:r>
      <w:bookmarkEnd w:id="1739"/>
      <w:bookmarkEnd w:id="1752"/>
      <w:bookmarkEnd w:id="1753"/>
      <w:bookmarkEnd w:id="1754"/>
      <w:bookmarkEnd w:id="1755"/>
      <w:bookmarkEnd w:id="1756"/>
      <w:bookmarkEnd w:id="1757"/>
      <w:bookmarkEnd w:id="1758"/>
      <w:bookmarkEnd w:id="1759"/>
      <w:bookmarkEnd w:id="1760"/>
      <w:bookmarkEnd w:id="1761"/>
    </w:p>
    <w:p w14:paraId="3244A530" w14:textId="77777777" w:rsidR="00BE274F" w:rsidRPr="00D1205D" w:rsidRDefault="00BE274F" w:rsidP="00BE274F">
      <w:pPr>
        <w:rPr>
          <w:lang w:eastAsia="zh-CN"/>
        </w:rPr>
      </w:pPr>
      <w:bookmarkStart w:id="176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3" w:name="_Toc57022697"/>
      <w:bookmarkStart w:id="1764" w:name="_Toc27745107"/>
      <w:bookmarkStart w:id="1765" w:name="_Toc29803259"/>
      <w:bookmarkStart w:id="1766" w:name="_Toc35970049"/>
      <w:bookmarkStart w:id="1767" w:name="_Toc36050843"/>
      <w:bookmarkStart w:id="1768" w:name="_Toc44847562"/>
      <w:bookmarkStart w:id="1769" w:name="_Toc51845216"/>
      <w:bookmarkStart w:id="1770" w:name="_Toc51845547"/>
      <w:bookmarkStart w:id="1771" w:name="_Toc51847067"/>
      <w:bookmarkStart w:id="1772" w:name="_Toc13625204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3"/>
      <w:bookmarkEnd w:id="1772"/>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3" w:name="_Toc57022698"/>
      <w:bookmarkStart w:id="1774" w:name="_Toc57017616"/>
      <w:bookmarkStart w:id="1775" w:name="_Toc57024366"/>
      <w:bookmarkStart w:id="1776" w:name="_Toc27745108"/>
      <w:bookmarkStart w:id="1777" w:name="_Toc29803260"/>
      <w:bookmarkStart w:id="1778" w:name="_Toc35970050"/>
      <w:bookmarkStart w:id="1779" w:name="_Toc36050844"/>
      <w:bookmarkStart w:id="1780" w:name="_Toc136252049"/>
      <w:bookmarkEnd w:id="1764"/>
      <w:bookmarkEnd w:id="1765"/>
      <w:bookmarkEnd w:id="1766"/>
      <w:bookmarkEnd w:id="1767"/>
      <w:bookmarkEnd w:id="1768"/>
      <w:bookmarkEnd w:id="1769"/>
      <w:bookmarkEnd w:id="1770"/>
      <w:bookmarkEnd w:id="1771"/>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3"/>
      <w:bookmarkEnd w:id="178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1"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1"/>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lastRenderedPageBreak/>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2" w:name="_Toc13625205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4"/>
      <w:bookmarkEnd w:id="1775"/>
      <w:bookmarkEnd w:id="1782"/>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3" w:name="_Toc51845217"/>
      <w:bookmarkStart w:id="1784" w:name="_Toc51845548"/>
      <w:bookmarkStart w:id="1785" w:name="_Toc51847068"/>
      <w:bookmarkStart w:id="1786" w:name="_Toc57022699"/>
    </w:p>
    <w:p w14:paraId="2B4C6ECB" w14:textId="285AFF74" w:rsidR="00F90BFA" w:rsidRPr="00D1205D" w:rsidRDefault="00F90BFA" w:rsidP="002D7984">
      <w:pPr>
        <w:pStyle w:val="Heading3"/>
        <w:rPr>
          <w:lang w:eastAsia="zh-CN"/>
        </w:rPr>
      </w:pPr>
      <w:bookmarkStart w:id="1787" w:name="_Toc136252051"/>
      <w:r w:rsidRPr="00D1205D">
        <w:rPr>
          <w:lang w:eastAsia="zh-CN"/>
        </w:rPr>
        <w:t>6.10.4</w:t>
      </w:r>
      <w:r w:rsidRPr="00D1205D">
        <w:rPr>
          <w:lang w:eastAsia="zh-CN"/>
        </w:rPr>
        <w:tab/>
      </w:r>
      <w:r w:rsidRPr="00D1205D">
        <w:t>Authority and/or deployment-specific string in apiRoot of resource URI</w:t>
      </w:r>
      <w:bookmarkEnd w:id="1762"/>
      <w:bookmarkEnd w:id="1776"/>
      <w:bookmarkEnd w:id="1777"/>
      <w:bookmarkEnd w:id="1778"/>
      <w:bookmarkEnd w:id="1779"/>
      <w:bookmarkEnd w:id="1783"/>
      <w:bookmarkEnd w:id="1784"/>
      <w:bookmarkEnd w:id="1785"/>
      <w:bookmarkEnd w:id="1786"/>
      <w:bookmarkEnd w:id="1787"/>
    </w:p>
    <w:p w14:paraId="2E4324A9" w14:textId="77777777" w:rsidR="00F90BFA" w:rsidRPr="00D1205D" w:rsidRDefault="00F90BFA" w:rsidP="00F90BFA">
      <w:bookmarkStart w:id="1788" w:name="_Toc19709023"/>
      <w:bookmarkStart w:id="1789" w:name="_Toc27745109"/>
      <w:bookmarkStart w:id="1790"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1" w:name="_Toc35970051"/>
      <w:bookmarkStart w:id="1792" w:name="_Toc36050845"/>
      <w:bookmarkStart w:id="1793"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w:t>
      </w:r>
      <w:r w:rsidRPr="00D1205D">
        <w:lastRenderedPageBreak/>
        <w:t xml:space="preserve">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4" w:name="_Toc51845218"/>
      <w:bookmarkStart w:id="1795" w:name="_Toc51845549"/>
      <w:bookmarkStart w:id="1796" w:name="_Toc51847069"/>
      <w:bookmarkStart w:id="1797" w:name="_Toc57022700"/>
      <w:bookmarkStart w:id="1798" w:name="_Toc136252052"/>
      <w:r w:rsidRPr="00D1205D">
        <w:rPr>
          <w:lang w:eastAsia="zh-CN"/>
        </w:rPr>
        <w:t>6.10.5</w:t>
      </w:r>
      <w:r w:rsidRPr="00D1205D">
        <w:rPr>
          <w:lang w:eastAsia="zh-CN"/>
        </w:rPr>
        <w:tab/>
        <w:t>NF / NF service instance selection for Indirect Communication without Delegated Discovery</w:t>
      </w:r>
      <w:bookmarkEnd w:id="1788"/>
      <w:bookmarkEnd w:id="1789"/>
      <w:bookmarkEnd w:id="1790"/>
      <w:bookmarkEnd w:id="1791"/>
      <w:bookmarkEnd w:id="1792"/>
      <w:bookmarkEnd w:id="1793"/>
      <w:bookmarkEnd w:id="1794"/>
      <w:bookmarkEnd w:id="1795"/>
      <w:bookmarkEnd w:id="1796"/>
      <w:bookmarkEnd w:id="1797"/>
      <w:bookmarkEnd w:id="1798"/>
    </w:p>
    <w:p w14:paraId="06016FD5" w14:textId="77777777" w:rsidR="00F90BFA" w:rsidRPr="00D1205D" w:rsidRDefault="00F90BFA" w:rsidP="002D7984">
      <w:pPr>
        <w:pStyle w:val="Heading4"/>
        <w:rPr>
          <w:lang w:eastAsia="zh-CN"/>
        </w:rPr>
      </w:pPr>
      <w:bookmarkStart w:id="1799" w:name="_Toc19709024"/>
      <w:bookmarkStart w:id="1800" w:name="_Toc27745110"/>
      <w:bookmarkStart w:id="1801" w:name="_Toc29803262"/>
      <w:bookmarkStart w:id="1802" w:name="_Toc35970052"/>
      <w:bookmarkStart w:id="1803" w:name="_Toc36050846"/>
      <w:bookmarkStart w:id="1804" w:name="_Toc44847564"/>
      <w:bookmarkStart w:id="1805" w:name="_Toc51845219"/>
      <w:bookmarkStart w:id="1806" w:name="_Toc51845550"/>
      <w:bookmarkStart w:id="1807" w:name="_Toc51847070"/>
      <w:bookmarkStart w:id="1808" w:name="_Toc57022701"/>
      <w:bookmarkStart w:id="1809" w:name="_Toc136252053"/>
      <w:r w:rsidRPr="00D1205D">
        <w:rPr>
          <w:lang w:eastAsia="zh-CN"/>
        </w:rPr>
        <w:t>6.10.5.1</w:t>
      </w:r>
      <w:r w:rsidRPr="00D1205D">
        <w:rPr>
          <w:lang w:eastAsia="zh-CN"/>
        </w:rPr>
        <w:tab/>
        <w:t>General</w:t>
      </w:r>
      <w:bookmarkEnd w:id="1799"/>
      <w:bookmarkEnd w:id="1800"/>
      <w:bookmarkEnd w:id="1801"/>
      <w:bookmarkEnd w:id="1802"/>
      <w:bookmarkEnd w:id="1803"/>
      <w:bookmarkEnd w:id="1804"/>
      <w:bookmarkEnd w:id="1805"/>
      <w:bookmarkEnd w:id="1806"/>
      <w:bookmarkEnd w:id="1807"/>
      <w:bookmarkEnd w:id="1808"/>
      <w:bookmarkEnd w:id="1809"/>
    </w:p>
    <w:p w14:paraId="002BEAF7" w14:textId="77777777" w:rsidR="00F90BFA" w:rsidRPr="00D1205D" w:rsidRDefault="00F90BFA" w:rsidP="00F90BFA">
      <w:pPr>
        <w:rPr>
          <w:lang w:eastAsia="zh-CN"/>
        </w:rPr>
      </w:pPr>
      <w:bookmarkStart w:id="181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1" w:name="_Toc27745111"/>
      <w:bookmarkStart w:id="181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3" w:name="_Toc57022702"/>
      <w:bookmarkStart w:id="1814" w:name="_Toc35970053"/>
      <w:bookmarkStart w:id="1815" w:name="_Toc36050847"/>
      <w:bookmarkStart w:id="1816" w:name="_Toc44847565"/>
      <w:bookmarkStart w:id="1817" w:name="_Toc51845220"/>
      <w:bookmarkStart w:id="1818" w:name="_Toc51845551"/>
      <w:bookmarkStart w:id="181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lastRenderedPageBreak/>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0" w:name="_Toc136252054"/>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3"/>
      <w:bookmarkEnd w:id="182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lastRenderedPageBreak/>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1" w:name="_Toc57022703"/>
      <w:bookmarkStart w:id="1822" w:name="_Toc136252055"/>
      <w:r w:rsidRPr="00D1205D">
        <w:rPr>
          <w:lang w:eastAsia="zh-CN"/>
        </w:rPr>
        <w:t>6.10.6</w:t>
      </w:r>
      <w:r w:rsidRPr="00D1205D">
        <w:rPr>
          <w:lang w:eastAsia="zh-CN"/>
        </w:rPr>
        <w:tab/>
        <w:t>Feature negotiation for Indirect Communication with Delegated Discovery</w:t>
      </w:r>
      <w:bookmarkEnd w:id="1810"/>
      <w:bookmarkEnd w:id="1811"/>
      <w:bookmarkEnd w:id="1812"/>
      <w:bookmarkEnd w:id="1814"/>
      <w:bookmarkEnd w:id="1815"/>
      <w:bookmarkEnd w:id="1816"/>
      <w:bookmarkEnd w:id="1817"/>
      <w:bookmarkEnd w:id="1818"/>
      <w:bookmarkEnd w:id="1819"/>
      <w:bookmarkEnd w:id="1821"/>
      <w:bookmarkEnd w:id="1822"/>
    </w:p>
    <w:p w14:paraId="770F9292" w14:textId="18F8A51E" w:rsidR="00F90BFA" w:rsidRPr="00D1205D" w:rsidRDefault="00F90BFA" w:rsidP="00F90BFA">
      <w:pPr>
        <w:rPr>
          <w:lang w:eastAsia="zh-CN"/>
        </w:rPr>
      </w:pPr>
      <w:bookmarkStart w:id="1823" w:name="_Toc19709030"/>
      <w:bookmarkStart w:id="1824" w:name="_Toc27745116"/>
      <w:bookmarkStart w:id="1825"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6" w:name="_Toc35970054"/>
      <w:bookmarkStart w:id="1827" w:name="_Toc36050848"/>
      <w:bookmarkStart w:id="1828" w:name="_Toc44847566"/>
      <w:bookmarkStart w:id="1829" w:name="_Toc51845221"/>
      <w:bookmarkStart w:id="1830" w:name="_Toc51845552"/>
      <w:bookmarkStart w:id="1831" w:name="_Toc51847072"/>
      <w:bookmarkStart w:id="1832" w:name="_Toc57022704"/>
      <w:bookmarkStart w:id="1833" w:name="_Toc136252056"/>
      <w:r w:rsidRPr="00D1205D">
        <w:rPr>
          <w:lang w:eastAsia="zh-CN"/>
        </w:rPr>
        <w:t>6.10.7</w:t>
      </w:r>
      <w:r w:rsidRPr="00D1205D">
        <w:rPr>
          <w:lang w:eastAsia="zh-CN"/>
        </w:rPr>
        <w:tab/>
        <w:t>Notification and callback requests sent with Indirect Communication</w:t>
      </w:r>
      <w:bookmarkEnd w:id="1826"/>
      <w:bookmarkEnd w:id="1827"/>
      <w:bookmarkEnd w:id="1828"/>
      <w:bookmarkEnd w:id="1829"/>
      <w:bookmarkEnd w:id="1830"/>
      <w:bookmarkEnd w:id="1831"/>
      <w:bookmarkEnd w:id="1832"/>
      <w:bookmarkEnd w:id="1833"/>
    </w:p>
    <w:p w14:paraId="63E4BDA9" w14:textId="77777777" w:rsidR="00E8091F" w:rsidRPr="00532F96" w:rsidRDefault="00E8091F" w:rsidP="00E8091F">
      <w:pPr>
        <w:rPr>
          <w:lang w:eastAsia="zh-CN"/>
        </w:rPr>
      </w:pPr>
      <w:bookmarkStart w:id="1834" w:name="_Toc44847567"/>
      <w:bookmarkStart w:id="1835" w:name="_Toc51845222"/>
      <w:bookmarkStart w:id="1836" w:name="_Toc51845553"/>
      <w:bookmarkStart w:id="1837" w:name="_Toc51847073"/>
      <w:bookmarkStart w:id="1838"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9" w:name="_Toc136252057"/>
      <w:r w:rsidRPr="00D1205D">
        <w:rPr>
          <w:lang w:eastAsia="zh-CN"/>
        </w:rPr>
        <w:t>6.10.8</w:t>
      </w:r>
      <w:r w:rsidRPr="00D1205D">
        <w:rPr>
          <w:lang w:eastAsia="zh-CN"/>
        </w:rPr>
        <w:tab/>
        <w:t>Error Handling</w:t>
      </w:r>
      <w:bookmarkEnd w:id="1834"/>
      <w:bookmarkEnd w:id="1835"/>
      <w:bookmarkEnd w:id="1836"/>
      <w:bookmarkEnd w:id="1837"/>
      <w:bookmarkEnd w:id="1838"/>
      <w:bookmarkEnd w:id="1839"/>
    </w:p>
    <w:p w14:paraId="1CF5215C" w14:textId="77777777" w:rsidR="00F90BFA" w:rsidRPr="00D1205D" w:rsidRDefault="00F90BFA" w:rsidP="002D7984">
      <w:pPr>
        <w:pStyle w:val="Heading4"/>
        <w:rPr>
          <w:lang w:eastAsia="zh-CN"/>
        </w:rPr>
      </w:pPr>
      <w:bookmarkStart w:id="1840" w:name="_Toc44847568"/>
      <w:bookmarkStart w:id="1841" w:name="_Toc51845223"/>
      <w:bookmarkStart w:id="1842" w:name="_Toc51845554"/>
      <w:bookmarkStart w:id="1843" w:name="_Toc51847074"/>
      <w:bookmarkStart w:id="1844" w:name="_Toc57022706"/>
      <w:bookmarkStart w:id="1845" w:name="_Toc136252058"/>
      <w:r w:rsidRPr="00D1205D">
        <w:rPr>
          <w:lang w:eastAsia="zh-CN"/>
        </w:rPr>
        <w:t>6.10.8.1</w:t>
      </w:r>
      <w:r w:rsidRPr="00D1205D">
        <w:rPr>
          <w:lang w:eastAsia="zh-CN"/>
        </w:rPr>
        <w:tab/>
        <w:t>General</w:t>
      </w:r>
      <w:bookmarkEnd w:id="1840"/>
      <w:bookmarkEnd w:id="1841"/>
      <w:bookmarkEnd w:id="1842"/>
      <w:bookmarkEnd w:id="1843"/>
      <w:bookmarkEnd w:id="1844"/>
      <w:bookmarkEnd w:id="1845"/>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w:t>
      </w:r>
      <w:r>
        <w:lastRenderedPageBreak/>
        <w:t xml:space="preserve">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6" w:name="_Toc44847569"/>
      <w:bookmarkStart w:id="1847" w:name="_Toc51845224"/>
      <w:bookmarkStart w:id="1848" w:name="_Toc51845555"/>
      <w:bookmarkStart w:id="1849" w:name="_Toc51847075"/>
      <w:bookmarkStart w:id="1850" w:name="_Toc57022707"/>
      <w:bookmarkStart w:id="1851" w:name="_Toc136252059"/>
      <w:r w:rsidRPr="00D1205D">
        <w:rPr>
          <w:lang w:eastAsia="zh-CN"/>
        </w:rPr>
        <w:t>6.10.8.2</w:t>
      </w:r>
      <w:r w:rsidRPr="00D1205D">
        <w:rPr>
          <w:lang w:eastAsia="zh-CN"/>
        </w:rPr>
        <w:tab/>
        <w:t>Requirements for the originator of an HTTP error response</w:t>
      </w:r>
      <w:bookmarkEnd w:id="1846"/>
      <w:bookmarkEnd w:id="1847"/>
      <w:bookmarkEnd w:id="1848"/>
      <w:bookmarkEnd w:id="1849"/>
      <w:bookmarkEnd w:id="1850"/>
      <w:bookmarkEnd w:id="1851"/>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lastRenderedPageBreak/>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2" w:name="_Toc44847570"/>
      <w:bookmarkStart w:id="1853" w:name="_Toc51845225"/>
      <w:bookmarkStart w:id="1854" w:name="_Toc51845556"/>
      <w:bookmarkStart w:id="1855" w:name="_Toc51847076"/>
      <w:bookmarkStart w:id="1856" w:name="_Toc57022708"/>
      <w:bookmarkStart w:id="1857" w:name="_Toc136252060"/>
      <w:r w:rsidRPr="00D1205D">
        <w:rPr>
          <w:lang w:eastAsia="zh-CN"/>
        </w:rPr>
        <w:t>6.10.8.3</w:t>
      </w:r>
      <w:r w:rsidRPr="00D1205D">
        <w:rPr>
          <w:lang w:eastAsia="zh-CN"/>
        </w:rPr>
        <w:tab/>
        <w:t>Requirements for an SCP or SEPP relaying an HTTP error response</w:t>
      </w:r>
      <w:bookmarkEnd w:id="1852"/>
      <w:bookmarkEnd w:id="1853"/>
      <w:bookmarkEnd w:id="1854"/>
      <w:bookmarkEnd w:id="1855"/>
      <w:bookmarkEnd w:id="1856"/>
      <w:bookmarkEnd w:id="1857"/>
    </w:p>
    <w:p w14:paraId="2B86C2E3" w14:textId="77777777" w:rsidR="00536026" w:rsidRPr="00D1205D" w:rsidRDefault="00536026" w:rsidP="00536026">
      <w:bookmarkStart w:id="1858" w:name="_Toc44847571"/>
      <w:bookmarkStart w:id="1859" w:name="_Toc51845226"/>
      <w:bookmarkStart w:id="1860" w:name="_Toc51845557"/>
      <w:bookmarkStart w:id="1861" w:name="_Toc51847077"/>
      <w:bookmarkStart w:id="1862"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3" w:name="_Toc136252061"/>
      <w:r w:rsidRPr="00D1205D">
        <w:rPr>
          <w:lang w:eastAsia="zh-CN"/>
        </w:rPr>
        <w:t>6.10.9</w:t>
      </w:r>
      <w:r w:rsidRPr="00D1205D">
        <w:rPr>
          <w:lang w:eastAsia="zh-CN"/>
        </w:rPr>
        <w:tab/>
        <w:t>HTTP redirection</w:t>
      </w:r>
      <w:bookmarkEnd w:id="1858"/>
      <w:bookmarkEnd w:id="1859"/>
      <w:bookmarkEnd w:id="1860"/>
      <w:bookmarkEnd w:id="1861"/>
      <w:bookmarkEnd w:id="1862"/>
      <w:bookmarkEnd w:id="1863"/>
    </w:p>
    <w:p w14:paraId="1E1F7435" w14:textId="77777777" w:rsidR="00F90BFA" w:rsidRPr="00D1205D" w:rsidRDefault="00F90BFA" w:rsidP="002D7984">
      <w:pPr>
        <w:pStyle w:val="Heading4"/>
        <w:rPr>
          <w:lang w:eastAsia="zh-CN"/>
        </w:rPr>
      </w:pPr>
      <w:bookmarkStart w:id="1864" w:name="_Toc44847572"/>
      <w:bookmarkStart w:id="1865" w:name="_Toc51845227"/>
      <w:bookmarkStart w:id="1866" w:name="_Toc51845558"/>
      <w:bookmarkStart w:id="1867" w:name="_Toc51847078"/>
      <w:bookmarkStart w:id="1868" w:name="_Toc57022710"/>
      <w:bookmarkStart w:id="1869" w:name="_Toc136252062"/>
      <w:r w:rsidRPr="00D1205D">
        <w:rPr>
          <w:lang w:eastAsia="zh-CN"/>
        </w:rPr>
        <w:t>6.10.9.1</w:t>
      </w:r>
      <w:r w:rsidRPr="00D1205D">
        <w:rPr>
          <w:lang w:eastAsia="zh-CN"/>
        </w:rPr>
        <w:tab/>
        <w:t>General</w:t>
      </w:r>
      <w:bookmarkEnd w:id="1864"/>
      <w:bookmarkEnd w:id="1865"/>
      <w:bookmarkEnd w:id="1866"/>
      <w:bookmarkEnd w:id="1867"/>
      <w:bookmarkEnd w:id="1868"/>
      <w:bookmarkEnd w:id="1869"/>
    </w:p>
    <w:p w14:paraId="7CB7D1EF" w14:textId="21BA7E86" w:rsidR="00C60479" w:rsidRPr="00D1205D" w:rsidRDefault="00C60479" w:rsidP="00C60479">
      <w:pPr>
        <w:rPr>
          <w:lang w:eastAsia="zh-CN"/>
        </w:rPr>
      </w:pPr>
      <w:bookmarkStart w:id="1870" w:name="_Toc57022711"/>
      <w:bookmarkStart w:id="1871" w:name="_Toc35970055"/>
      <w:bookmarkStart w:id="1872" w:name="_Toc36050849"/>
      <w:bookmarkStart w:id="1873" w:name="_Toc44847573"/>
      <w:bookmarkStart w:id="1874" w:name="_Toc51845228"/>
      <w:bookmarkStart w:id="1875" w:name="_Toc51845559"/>
      <w:bookmarkStart w:id="1876"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w:t>
      </w:r>
      <w:r>
        <w:rPr>
          <w:lang w:eastAsia="zh-CN"/>
        </w:rPr>
        <w:lastRenderedPageBreak/>
        <w:t>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7" w:name="_Toc136252063"/>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0"/>
      <w:bookmarkEnd w:id="1877"/>
    </w:p>
    <w:p w14:paraId="0FA5D4C8" w14:textId="77777777" w:rsidR="00567AFA" w:rsidRPr="00D1205D" w:rsidRDefault="00567AFA" w:rsidP="002D7984">
      <w:pPr>
        <w:pStyle w:val="Heading4"/>
        <w:rPr>
          <w:lang w:eastAsia="zh-CN"/>
        </w:rPr>
      </w:pPr>
      <w:bookmarkStart w:id="1878" w:name="_Toc136252064"/>
      <w:r w:rsidRPr="00D1205D">
        <w:rPr>
          <w:lang w:eastAsia="zh-CN"/>
        </w:rPr>
        <w:t>6.10.</w:t>
      </w:r>
      <w:r>
        <w:rPr>
          <w:lang w:eastAsia="zh-CN"/>
        </w:rPr>
        <w:t>10</w:t>
      </w:r>
      <w:r w:rsidRPr="00D1205D">
        <w:rPr>
          <w:lang w:eastAsia="zh-CN"/>
        </w:rPr>
        <w:t>.1</w:t>
      </w:r>
      <w:r w:rsidRPr="00D1205D">
        <w:rPr>
          <w:lang w:eastAsia="zh-CN"/>
        </w:rPr>
        <w:tab/>
        <w:t>General</w:t>
      </w:r>
      <w:bookmarkEnd w:id="187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9" w:name="_Toc136252065"/>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9"/>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0" w:name="_Toc136252066"/>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0"/>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 xml:space="preserve">is included in the Via headers received. If present, </w:t>
      </w:r>
      <w:r>
        <w:rPr>
          <w:lang w:eastAsia="zh-CN"/>
        </w:rPr>
        <w:lastRenderedPageBreak/>
        <w:t>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1" w:name="_Toc136252067"/>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1"/>
    </w:p>
    <w:p w14:paraId="08CF70B3" w14:textId="713DB9CA" w:rsidR="002100E6" w:rsidRDefault="002100E6" w:rsidP="002D7984">
      <w:pPr>
        <w:pStyle w:val="Heading4"/>
        <w:rPr>
          <w:noProof/>
          <w:lang w:val="en-US"/>
        </w:rPr>
      </w:pPr>
      <w:bookmarkStart w:id="1882" w:name="_Toc136252068"/>
      <w:r>
        <w:rPr>
          <w:noProof/>
          <w:lang w:val="en-US"/>
        </w:rPr>
        <w:t>6.10.1</w:t>
      </w:r>
      <w:r w:rsidR="009365AB">
        <w:rPr>
          <w:noProof/>
          <w:lang w:val="en-US"/>
        </w:rPr>
        <w:t>1</w:t>
      </w:r>
      <w:r>
        <w:rPr>
          <w:noProof/>
          <w:lang w:val="en-US"/>
        </w:rPr>
        <w:t>.1</w:t>
      </w:r>
      <w:r>
        <w:rPr>
          <w:noProof/>
          <w:lang w:val="en-US"/>
        </w:rPr>
        <w:tab/>
        <w:t>General</w:t>
      </w:r>
      <w:bookmarkEnd w:id="1882"/>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3" w:name="_Toc136252069"/>
      <w:r>
        <w:rPr>
          <w:noProof/>
          <w:lang w:val="en-US"/>
        </w:rPr>
        <w:t>6.10.11.2</w:t>
      </w:r>
      <w:r>
        <w:rPr>
          <w:noProof/>
          <w:lang w:val="en-US"/>
        </w:rPr>
        <w:tab/>
        <w:t>Authorization for indirect communication with delegated discovery</w:t>
      </w:r>
      <w:bookmarkEnd w:id="1883"/>
    </w:p>
    <w:p w14:paraId="2705DD43" w14:textId="72C05265" w:rsidR="002100E6" w:rsidRDefault="002100E6" w:rsidP="002D7984">
      <w:pPr>
        <w:pStyle w:val="Heading5"/>
        <w:rPr>
          <w:noProof/>
          <w:lang w:val="en-US"/>
        </w:rPr>
      </w:pPr>
      <w:bookmarkStart w:id="1884" w:name="_Toc136252070"/>
      <w:r>
        <w:rPr>
          <w:noProof/>
          <w:lang w:val="en-US"/>
        </w:rPr>
        <w:t>6.10.11.2.1</w:t>
      </w:r>
      <w:r>
        <w:rPr>
          <w:noProof/>
          <w:lang w:val="en-US"/>
        </w:rPr>
        <w:tab/>
        <w:t>General</w:t>
      </w:r>
      <w:bookmarkEnd w:id="1884"/>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lastRenderedPageBreak/>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5" w:name="_Toc136252071"/>
      <w:r>
        <w:rPr>
          <w:noProof/>
          <w:lang w:val="en-US"/>
        </w:rPr>
        <w:t>6.10.11.2.2</w:t>
      </w:r>
      <w:r>
        <w:rPr>
          <w:noProof/>
          <w:lang w:val="en-US"/>
        </w:rPr>
        <w:tab/>
        <w:t>Error handling when the SCP fails to obtain an access token</w:t>
      </w:r>
      <w:bookmarkEnd w:id="188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6" w:name="_Toc136252072"/>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lastRenderedPageBreak/>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7" w:name="_Toc136252073"/>
      <w:r>
        <w:rPr>
          <w:noProof/>
          <w:lang w:val="en-US"/>
        </w:rPr>
        <w:t>6.10.11.3</w:t>
      </w:r>
      <w:r>
        <w:rPr>
          <w:noProof/>
          <w:lang w:val="en-US"/>
        </w:rPr>
        <w:tab/>
        <w:t>Authorization for indirect communication without delegated discovery</w:t>
      </w:r>
      <w:bookmarkEnd w:id="1887"/>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8" w:name="_Toc57022712"/>
      <w:bookmarkStart w:id="1889" w:name="_Toc136252074"/>
      <w:r w:rsidRPr="00D1205D">
        <w:rPr>
          <w:lang w:eastAsia="zh-CN"/>
        </w:rPr>
        <w:t>6</w:t>
      </w:r>
      <w:r w:rsidRPr="00D1205D">
        <w:t>.</w:t>
      </w:r>
      <w:r w:rsidRPr="00D1205D">
        <w:rPr>
          <w:lang w:eastAsia="zh-CN"/>
        </w:rPr>
        <w:t>11</w:t>
      </w:r>
      <w:r w:rsidRPr="00D1205D">
        <w:rPr>
          <w:lang w:eastAsia="zh-CN"/>
        </w:rPr>
        <w:tab/>
        <w:t>Detection and handling of late arriving requests</w:t>
      </w:r>
      <w:bookmarkEnd w:id="1823"/>
      <w:bookmarkEnd w:id="1824"/>
      <w:bookmarkEnd w:id="1825"/>
      <w:bookmarkEnd w:id="1871"/>
      <w:bookmarkEnd w:id="1872"/>
      <w:bookmarkEnd w:id="1873"/>
      <w:bookmarkEnd w:id="1874"/>
      <w:bookmarkEnd w:id="1875"/>
      <w:bookmarkEnd w:id="1876"/>
      <w:bookmarkEnd w:id="1888"/>
      <w:bookmarkEnd w:id="1889"/>
    </w:p>
    <w:p w14:paraId="5DC815D6" w14:textId="77777777" w:rsidR="00F90BFA" w:rsidRPr="00D1205D" w:rsidRDefault="00F90BFA" w:rsidP="002D7984">
      <w:pPr>
        <w:pStyle w:val="Heading3"/>
        <w:rPr>
          <w:lang w:eastAsia="zh-CN"/>
        </w:rPr>
      </w:pPr>
      <w:bookmarkStart w:id="1890" w:name="_Toc19709031"/>
      <w:bookmarkStart w:id="1891" w:name="_Toc27745117"/>
      <w:bookmarkStart w:id="1892" w:name="_Toc29803265"/>
      <w:bookmarkStart w:id="1893" w:name="_Toc35970056"/>
      <w:bookmarkStart w:id="1894" w:name="_Toc36050850"/>
      <w:bookmarkStart w:id="1895" w:name="_Toc44847574"/>
      <w:bookmarkStart w:id="1896" w:name="_Toc51845229"/>
      <w:bookmarkStart w:id="1897" w:name="_Toc51845560"/>
      <w:bookmarkStart w:id="1898" w:name="_Toc51847080"/>
      <w:bookmarkStart w:id="1899" w:name="_Toc57022713"/>
      <w:bookmarkStart w:id="1900" w:name="_Toc136252075"/>
      <w:r w:rsidRPr="00D1205D">
        <w:rPr>
          <w:lang w:eastAsia="zh-CN"/>
        </w:rPr>
        <w:t>6.11.1</w:t>
      </w:r>
      <w:r w:rsidRPr="00D1205D">
        <w:rPr>
          <w:lang w:eastAsia="zh-CN"/>
        </w:rPr>
        <w:tab/>
        <w:t>General</w:t>
      </w:r>
      <w:bookmarkEnd w:id="1890"/>
      <w:bookmarkEnd w:id="1891"/>
      <w:bookmarkEnd w:id="1892"/>
      <w:bookmarkEnd w:id="1893"/>
      <w:bookmarkEnd w:id="1894"/>
      <w:bookmarkEnd w:id="1895"/>
      <w:bookmarkEnd w:id="1896"/>
      <w:bookmarkEnd w:id="1897"/>
      <w:bookmarkEnd w:id="1898"/>
      <w:bookmarkEnd w:id="1899"/>
      <w:bookmarkEnd w:id="190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1" w:name="_Toc19709032"/>
      <w:bookmarkStart w:id="1902" w:name="_Toc27745118"/>
      <w:bookmarkStart w:id="1903" w:name="_Toc29803266"/>
      <w:bookmarkStart w:id="1904" w:name="_Toc35970057"/>
      <w:bookmarkStart w:id="1905" w:name="_Toc36050851"/>
      <w:bookmarkStart w:id="1906" w:name="_Toc44847575"/>
      <w:bookmarkStart w:id="1907" w:name="_Toc51845230"/>
      <w:bookmarkStart w:id="1908" w:name="_Toc51845561"/>
      <w:bookmarkStart w:id="1909" w:name="_Toc51847081"/>
      <w:bookmarkStart w:id="1910" w:name="_Toc57022714"/>
      <w:bookmarkStart w:id="1911" w:name="_Toc136252076"/>
      <w:r w:rsidRPr="00D1205D">
        <w:rPr>
          <w:lang w:eastAsia="zh-CN"/>
        </w:rPr>
        <w:t>6.11.2</w:t>
      </w:r>
      <w:r w:rsidRPr="00D1205D">
        <w:rPr>
          <w:lang w:eastAsia="zh-CN"/>
        </w:rPr>
        <w:tab/>
      </w:r>
      <w:r w:rsidRPr="00D1205D">
        <w:t>Detection and handling of requests which have timed out at the HTTP client</w:t>
      </w:r>
      <w:bookmarkEnd w:id="1901"/>
      <w:bookmarkEnd w:id="1902"/>
      <w:bookmarkEnd w:id="1903"/>
      <w:bookmarkEnd w:id="1904"/>
      <w:bookmarkEnd w:id="1905"/>
      <w:bookmarkEnd w:id="1906"/>
      <w:bookmarkEnd w:id="1907"/>
      <w:bookmarkEnd w:id="1908"/>
      <w:bookmarkEnd w:id="1909"/>
      <w:bookmarkEnd w:id="1910"/>
      <w:bookmarkEnd w:id="1911"/>
    </w:p>
    <w:p w14:paraId="20328E59" w14:textId="77777777" w:rsidR="00F90BFA" w:rsidRPr="00D1205D" w:rsidRDefault="00F90BFA" w:rsidP="002D7984">
      <w:pPr>
        <w:pStyle w:val="Heading4"/>
      </w:pPr>
      <w:bookmarkStart w:id="1912" w:name="_Toc19709033"/>
      <w:bookmarkStart w:id="1913" w:name="_Toc27745119"/>
      <w:bookmarkStart w:id="1914" w:name="_Toc29803267"/>
      <w:bookmarkStart w:id="1915" w:name="_Toc35970058"/>
      <w:bookmarkStart w:id="1916" w:name="_Toc36050852"/>
      <w:bookmarkStart w:id="1917" w:name="_Toc44847576"/>
      <w:bookmarkStart w:id="1918" w:name="_Toc51845231"/>
      <w:bookmarkStart w:id="1919" w:name="_Toc51845562"/>
      <w:bookmarkStart w:id="1920" w:name="_Toc51847082"/>
      <w:bookmarkStart w:id="1921" w:name="_Toc57022715"/>
      <w:bookmarkStart w:id="1922" w:name="_Toc136252077"/>
      <w:r w:rsidRPr="00D1205D">
        <w:t>6.11.2.1</w:t>
      </w:r>
      <w:r w:rsidRPr="00D1205D">
        <w:tab/>
        <w:t>General</w:t>
      </w:r>
      <w:bookmarkEnd w:id="1912"/>
      <w:bookmarkEnd w:id="1913"/>
      <w:bookmarkEnd w:id="1914"/>
      <w:bookmarkEnd w:id="1915"/>
      <w:bookmarkEnd w:id="1916"/>
      <w:bookmarkEnd w:id="1917"/>
      <w:bookmarkEnd w:id="1918"/>
      <w:bookmarkEnd w:id="1919"/>
      <w:bookmarkEnd w:id="1920"/>
      <w:bookmarkEnd w:id="1921"/>
      <w:bookmarkEnd w:id="1922"/>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3" w:name="_Toc19709034"/>
      <w:bookmarkStart w:id="1924" w:name="_Toc27745120"/>
      <w:bookmarkStart w:id="1925" w:name="_Toc29803268"/>
      <w:bookmarkStart w:id="1926" w:name="_Toc35970059"/>
      <w:bookmarkStart w:id="1927" w:name="_Toc36050853"/>
      <w:bookmarkStart w:id="1928" w:name="_Toc44847577"/>
      <w:bookmarkStart w:id="1929" w:name="_Toc51845232"/>
      <w:bookmarkStart w:id="1930" w:name="_Toc51845563"/>
      <w:bookmarkStart w:id="1931" w:name="_Toc51847083"/>
      <w:bookmarkStart w:id="1932" w:name="_Toc57022716"/>
      <w:bookmarkStart w:id="1933" w:name="_Toc136252078"/>
      <w:r w:rsidRPr="00D1205D">
        <w:t>6.11.2.2</w:t>
      </w:r>
      <w:r w:rsidRPr="00D1205D">
        <w:tab/>
        <w:t>Principles</w:t>
      </w:r>
      <w:bookmarkEnd w:id="1923"/>
      <w:bookmarkEnd w:id="1924"/>
      <w:bookmarkEnd w:id="1925"/>
      <w:bookmarkEnd w:id="1926"/>
      <w:bookmarkEnd w:id="1927"/>
      <w:bookmarkEnd w:id="1928"/>
      <w:bookmarkEnd w:id="1929"/>
      <w:bookmarkEnd w:id="1930"/>
      <w:bookmarkEnd w:id="1931"/>
      <w:bookmarkEnd w:id="1932"/>
      <w:bookmarkEnd w:id="1933"/>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4" w:name="_Toc4121472"/>
      <w:bookmarkStart w:id="1935" w:name="_Toc27745121"/>
      <w:bookmarkStart w:id="1936" w:name="_Toc29803269"/>
      <w:bookmarkStart w:id="1937" w:name="_Toc35970060"/>
      <w:bookmarkStart w:id="1938" w:name="_Toc36050854"/>
      <w:bookmarkStart w:id="1939" w:name="_Toc44847578"/>
      <w:bookmarkStart w:id="1940" w:name="_Toc51845233"/>
      <w:bookmarkStart w:id="1941" w:name="_Toc51845564"/>
      <w:bookmarkStart w:id="1942" w:name="_Toc51847084"/>
      <w:bookmarkStart w:id="1943" w:name="_Toc57022717"/>
      <w:bookmarkStart w:id="1944" w:name="_Toc136252079"/>
      <w:r w:rsidRPr="00D1205D">
        <w:rPr>
          <w:lang w:eastAsia="zh-CN"/>
        </w:rPr>
        <w:lastRenderedPageBreak/>
        <w:t>6</w:t>
      </w:r>
      <w:r w:rsidRPr="00D1205D">
        <w:t>.</w:t>
      </w:r>
      <w:r w:rsidRPr="00D1205D">
        <w:rPr>
          <w:lang w:eastAsia="zh-CN"/>
        </w:rPr>
        <w:t>12</w:t>
      </w:r>
      <w:r w:rsidRPr="00D1205D">
        <w:rPr>
          <w:lang w:eastAsia="zh-CN"/>
        </w:rPr>
        <w:tab/>
      </w:r>
      <w:bookmarkEnd w:id="1934"/>
      <w:r w:rsidRPr="00D1205D">
        <w:rPr>
          <w:lang w:eastAsia="zh-CN"/>
        </w:rPr>
        <w:t>Binding between an NF Service Consumer and an NF Service Resource</w:t>
      </w:r>
      <w:bookmarkEnd w:id="1935"/>
      <w:bookmarkEnd w:id="1936"/>
      <w:bookmarkEnd w:id="1937"/>
      <w:bookmarkEnd w:id="1938"/>
      <w:bookmarkEnd w:id="1939"/>
      <w:bookmarkEnd w:id="1940"/>
      <w:bookmarkEnd w:id="1941"/>
      <w:bookmarkEnd w:id="1942"/>
      <w:bookmarkEnd w:id="1943"/>
      <w:bookmarkEnd w:id="1944"/>
    </w:p>
    <w:p w14:paraId="6A8A2A79" w14:textId="77777777" w:rsidR="00F90BFA" w:rsidRPr="00D1205D" w:rsidRDefault="00F90BFA" w:rsidP="002D7984">
      <w:pPr>
        <w:pStyle w:val="Heading3"/>
        <w:rPr>
          <w:lang w:eastAsia="zh-CN"/>
        </w:rPr>
      </w:pPr>
      <w:bookmarkStart w:id="1945" w:name="_Toc4121473"/>
      <w:bookmarkStart w:id="1946" w:name="_Toc27745122"/>
      <w:bookmarkStart w:id="1947" w:name="_Toc29803270"/>
      <w:bookmarkStart w:id="1948" w:name="_Toc35970061"/>
      <w:bookmarkStart w:id="1949" w:name="_Toc36050855"/>
      <w:bookmarkStart w:id="1950" w:name="_Toc44847579"/>
      <w:bookmarkStart w:id="1951" w:name="_Toc51845234"/>
      <w:bookmarkStart w:id="1952" w:name="_Toc51845565"/>
      <w:bookmarkStart w:id="1953" w:name="_Toc51847085"/>
      <w:bookmarkStart w:id="1954" w:name="_Toc57022718"/>
      <w:bookmarkStart w:id="1955" w:name="_Toc136252080"/>
      <w:r w:rsidRPr="00D1205D">
        <w:rPr>
          <w:lang w:eastAsia="zh-CN"/>
        </w:rPr>
        <w:t>6.12.1</w:t>
      </w:r>
      <w:r w:rsidRPr="00D1205D">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p>
    <w:p w14:paraId="518C45F6" w14:textId="3311E7DA" w:rsidR="00F90BFA" w:rsidRPr="00D1205D" w:rsidRDefault="00F90BFA" w:rsidP="00F90BFA">
      <w:pPr>
        <w:rPr>
          <w:lang w:eastAsia="zh-CN"/>
        </w:rPr>
      </w:pPr>
      <w:bookmarkStart w:id="1956" w:name="_Toc27745123"/>
      <w:bookmarkStart w:id="1957"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8" w:name="_Toc35970062"/>
      <w:bookmarkStart w:id="1959" w:name="_Toc36050856"/>
      <w:bookmarkStart w:id="1960" w:name="_Toc44847580"/>
      <w:bookmarkStart w:id="1961" w:name="_Toc51845235"/>
      <w:bookmarkStart w:id="1962" w:name="_Toc51845566"/>
      <w:bookmarkStart w:id="1963" w:name="_Toc51847086"/>
      <w:bookmarkStart w:id="1964"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5" w:name="_Toc136252081"/>
      <w:r w:rsidRPr="00D1205D">
        <w:rPr>
          <w:lang w:eastAsia="zh-CN"/>
        </w:rPr>
        <w:t>6.12.2</w:t>
      </w:r>
      <w:r w:rsidRPr="00D1205D">
        <w:rPr>
          <w:lang w:eastAsia="zh-CN"/>
        </w:rPr>
        <w:tab/>
        <w:t>Binding created as part of a service response</w:t>
      </w:r>
      <w:bookmarkEnd w:id="1956"/>
      <w:bookmarkEnd w:id="1957"/>
      <w:bookmarkEnd w:id="1958"/>
      <w:bookmarkEnd w:id="1959"/>
      <w:bookmarkEnd w:id="1960"/>
      <w:bookmarkEnd w:id="1961"/>
      <w:bookmarkEnd w:id="1962"/>
      <w:bookmarkEnd w:id="1963"/>
      <w:bookmarkEnd w:id="1964"/>
      <w:bookmarkEnd w:id="1965"/>
    </w:p>
    <w:p w14:paraId="50089BF4" w14:textId="73B7F84E" w:rsidR="00F90BFA" w:rsidRPr="00D1205D" w:rsidRDefault="00F90BFA" w:rsidP="00F90BFA">
      <w:pPr>
        <w:rPr>
          <w:lang w:eastAsia="zh-CN"/>
        </w:rPr>
      </w:pPr>
      <w:bookmarkStart w:id="1966" w:name="_Toc27745124"/>
      <w:bookmarkStart w:id="196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8" w:name="_Toc35970063"/>
      <w:bookmarkStart w:id="1969" w:name="_Toc36050857"/>
      <w:bookmarkStart w:id="1970" w:name="_Toc44847581"/>
      <w:bookmarkStart w:id="1971" w:name="_Toc51845236"/>
      <w:bookmarkStart w:id="1972" w:name="_Toc51845567"/>
      <w:bookmarkStart w:id="1973" w:name="_Toc51847087"/>
      <w:bookmarkStart w:id="1974" w:name="_Toc57022720"/>
      <w:bookmarkStart w:id="1975" w:name="_Toc136252082"/>
      <w:r w:rsidRPr="00D1205D">
        <w:rPr>
          <w:lang w:eastAsia="zh-CN"/>
        </w:rPr>
        <w:lastRenderedPageBreak/>
        <w:t>6.12.3</w:t>
      </w:r>
      <w:r w:rsidRPr="00D1205D">
        <w:rPr>
          <w:lang w:eastAsia="zh-CN"/>
        </w:rPr>
        <w:tab/>
        <w:t>Binding created as part of a service request</w:t>
      </w:r>
      <w:bookmarkEnd w:id="1966"/>
      <w:bookmarkEnd w:id="1967"/>
      <w:bookmarkEnd w:id="1968"/>
      <w:bookmarkEnd w:id="1969"/>
      <w:bookmarkEnd w:id="1970"/>
      <w:bookmarkEnd w:id="1971"/>
      <w:bookmarkEnd w:id="1972"/>
      <w:bookmarkEnd w:id="1973"/>
      <w:bookmarkEnd w:id="1974"/>
      <w:bookmarkEnd w:id="1975"/>
    </w:p>
    <w:p w14:paraId="6703EE16" w14:textId="37E495BC" w:rsidR="00444EE6" w:rsidRDefault="00444EE6" w:rsidP="00444EE6">
      <w:pPr>
        <w:rPr>
          <w:lang w:val="en-US" w:eastAsia="zh-CN"/>
        </w:rPr>
      </w:pPr>
      <w:bookmarkStart w:id="1976" w:name="_Toc27745125"/>
      <w:bookmarkStart w:id="1977"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8" w:name="_Toc35970064"/>
      <w:bookmarkStart w:id="1979" w:name="_Toc36050858"/>
      <w:bookmarkStart w:id="1980" w:name="_Toc44847582"/>
      <w:bookmarkStart w:id="1981" w:name="_Toc51845237"/>
      <w:bookmarkStart w:id="1982" w:name="_Toc51845568"/>
      <w:bookmarkStart w:id="1983" w:name="_Toc51847088"/>
      <w:bookmarkStart w:id="1984" w:name="_Toc57022721"/>
      <w:bookmarkStart w:id="1985" w:name="_Toc136252083"/>
      <w:r w:rsidRPr="00D1205D">
        <w:rPr>
          <w:lang w:eastAsia="zh-CN"/>
        </w:rPr>
        <w:t>6.12.4</w:t>
      </w:r>
      <w:r w:rsidRPr="00D1205D">
        <w:rPr>
          <w:lang w:eastAsia="zh-CN"/>
        </w:rPr>
        <w:tab/>
        <w:t>Binding for explicit or implicit subscription requests</w:t>
      </w:r>
      <w:bookmarkEnd w:id="1976"/>
      <w:bookmarkEnd w:id="1977"/>
      <w:bookmarkEnd w:id="1978"/>
      <w:bookmarkEnd w:id="1979"/>
      <w:bookmarkEnd w:id="1980"/>
      <w:bookmarkEnd w:id="1981"/>
      <w:bookmarkEnd w:id="1982"/>
      <w:bookmarkEnd w:id="1983"/>
      <w:bookmarkEnd w:id="1984"/>
      <w:bookmarkEnd w:id="1985"/>
    </w:p>
    <w:p w14:paraId="539BFB99" w14:textId="77777777" w:rsidR="00AD4CCA" w:rsidRDefault="00BE6CE8" w:rsidP="00BE6CE8">
      <w:pPr>
        <w:rPr>
          <w:lang w:eastAsia="zh-CN"/>
        </w:rPr>
      </w:pPr>
      <w:bookmarkStart w:id="1986" w:name="_Toc19709035"/>
      <w:bookmarkStart w:id="1987" w:name="_Toc27745126"/>
      <w:bookmarkStart w:id="1988"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9" w:name="_Toc35970065"/>
      <w:bookmarkStart w:id="1990" w:name="_Toc36050859"/>
      <w:bookmarkStart w:id="1991" w:name="_Toc44847583"/>
      <w:bookmarkStart w:id="1992" w:name="_Toc51845238"/>
      <w:bookmarkStart w:id="1993" w:name="_Toc51845569"/>
      <w:bookmarkStart w:id="1994"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6" w:name="_Toc136252084"/>
      <w:r w:rsidRPr="00D1205D">
        <w:rPr>
          <w:lang w:eastAsia="zh-CN"/>
        </w:rPr>
        <w:t>6.12.5</w:t>
      </w:r>
      <w:r w:rsidRPr="00D1205D">
        <w:rPr>
          <w:lang w:eastAsia="zh-CN"/>
        </w:rPr>
        <w:tab/>
        <w:t>Binding for service requests creating a callback resource</w:t>
      </w:r>
      <w:bookmarkEnd w:id="1989"/>
      <w:bookmarkEnd w:id="1990"/>
      <w:bookmarkEnd w:id="1991"/>
      <w:bookmarkEnd w:id="1992"/>
      <w:bookmarkEnd w:id="1993"/>
      <w:bookmarkEnd w:id="1994"/>
      <w:bookmarkEnd w:id="1995"/>
      <w:bookmarkEnd w:id="1996"/>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7"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8" w:name="_Toc136252085"/>
      <w:r>
        <w:t>6</w:t>
      </w:r>
      <w:r w:rsidRPr="00D1205D">
        <w:t>.</w:t>
      </w:r>
      <w:r>
        <w:t>13</w:t>
      </w:r>
      <w:r w:rsidRPr="00D1205D">
        <w:tab/>
      </w:r>
      <w:r>
        <w:t>SBI messages correlation for network troubleshooting</w:t>
      </w:r>
      <w:bookmarkEnd w:id="1997"/>
      <w:bookmarkEnd w:id="1998"/>
    </w:p>
    <w:p w14:paraId="0C265514" w14:textId="77777777" w:rsidR="002614D1" w:rsidRDefault="002614D1" w:rsidP="002D7984">
      <w:pPr>
        <w:pStyle w:val="Heading3"/>
        <w:rPr>
          <w:rFonts w:eastAsia="DengXian"/>
          <w:lang w:eastAsia="zh-CN"/>
        </w:rPr>
      </w:pPr>
      <w:bookmarkStart w:id="1999" w:name="_Toc57022724"/>
      <w:bookmarkStart w:id="2000" w:name="_Toc136252086"/>
      <w:r>
        <w:rPr>
          <w:rFonts w:eastAsia="DengXian"/>
          <w:lang w:eastAsia="zh-CN"/>
        </w:rPr>
        <w:t>6.13.1</w:t>
      </w:r>
      <w:r>
        <w:rPr>
          <w:rFonts w:eastAsia="DengXian"/>
          <w:lang w:eastAsia="zh-CN"/>
        </w:rPr>
        <w:tab/>
        <w:t>General</w:t>
      </w:r>
      <w:bookmarkEnd w:id="1999"/>
      <w:bookmarkEnd w:id="2000"/>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1" w:name="_Toc57022725"/>
      <w:bookmarkStart w:id="2002" w:name="_Toc136252087"/>
      <w:r>
        <w:rPr>
          <w:rFonts w:eastAsia="DengXian"/>
          <w:lang w:eastAsia="zh-CN"/>
        </w:rPr>
        <w:t>6.13.2</w:t>
      </w:r>
      <w:r>
        <w:rPr>
          <w:rFonts w:eastAsia="DengXian"/>
          <w:lang w:eastAsia="zh-CN"/>
        </w:rPr>
        <w:tab/>
        <w:t>SBI messages correlation using UE identifier</w:t>
      </w:r>
      <w:bookmarkEnd w:id="2001"/>
      <w:bookmarkEnd w:id="2002"/>
    </w:p>
    <w:p w14:paraId="027A284E" w14:textId="77777777" w:rsidR="002614D1" w:rsidRDefault="002614D1" w:rsidP="002D7984">
      <w:pPr>
        <w:pStyle w:val="Heading4"/>
        <w:rPr>
          <w:rFonts w:eastAsia="DengXian"/>
          <w:lang w:eastAsia="zh-CN"/>
        </w:rPr>
      </w:pPr>
      <w:bookmarkStart w:id="2003" w:name="_Toc57022726"/>
      <w:bookmarkStart w:id="2004" w:name="_Toc136252088"/>
      <w:r>
        <w:rPr>
          <w:rFonts w:eastAsia="DengXian"/>
          <w:lang w:eastAsia="zh-CN"/>
        </w:rPr>
        <w:t>6.13.2.1</w:t>
      </w:r>
      <w:r>
        <w:rPr>
          <w:rFonts w:eastAsia="DengXian"/>
          <w:lang w:eastAsia="zh-CN"/>
        </w:rPr>
        <w:tab/>
        <w:t>General</w:t>
      </w:r>
      <w:bookmarkEnd w:id="2003"/>
      <w:bookmarkEnd w:id="2004"/>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5" w:name="_Toc57022727"/>
      <w:bookmarkStart w:id="2006" w:name="_Toc136252089"/>
      <w:r>
        <w:rPr>
          <w:rFonts w:eastAsia="DengXian"/>
          <w:lang w:eastAsia="zh-CN"/>
        </w:rPr>
        <w:t>6.13.2.2</w:t>
      </w:r>
      <w:r>
        <w:rPr>
          <w:rFonts w:eastAsia="DengXian"/>
          <w:lang w:eastAsia="zh-CN"/>
        </w:rPr>
        <w:tab/>
        <w:t>Principles</w:t>
      </w:r>
      <w:bookmarkEnd w:id="2005"/>
      <w:bookmarkEnd w:id="2006"/>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7" w:name="_Toc74139030"/>
      <w:bookmarkStart w:id="2008" w:name="_Toc136252090"/>
      <w:r>
        <w:rPr>
          <w:rFonts w:eastAsia="DengXian"/>
          <w:lang w:eastAsia="zh-CN"/>
        </w:rPr>
        <w:t>6.13.3</w:t>
      </w:r>
      <w:r>
        <w:rPr>
          <w:rFonts w:eastAsia="DengXian"/>
          <w:lang w:eastAsia="zh-CN"/>
        </w:rPr>
        <w:tab/>
        <w:t xml:space="preserve">SBI messages correlation using </w:t>
      </w:r>
      <w:bookmarkEnd w:id="2007"/>
      <w:r>
        <w:rPr>
          <w:rFonts w:eastAsia="DengXian"/>
          <w:lang w:eastAsia="zh-CN"/>
        </w:rPr>
        <w:t>NF Peer Information</w:t>
      </w:r>
      <w:bookmarkEnd w:id="2008"/>
    </w:p>
    <w:p w14:paraId="5E0282E0" w14:textId="0E074BF8" w:rsidR="00172347" w:rsidRDefault="00172347" w:rsidP="002D7984">
      <w:pPr>
        <w:pStyle w:val="Heading4"/>
        <w:rPr>
          <w:rFonts w:eastAsia="DengXian"/>
          <w:lang w:eastAsia="zh-CN"/>
        </w:rPr>
      </w:pPr>
      <w:bookmarkStart w:id="2009" w:name="_Toc74139031"/>
      <w:bookmarkStart w:id="2010" w:name="_Toc136252091"/>
      <w:r>
        <w:rPr>
          <w:rFonts w:eastAsia="DengXian"/>
          <w:lang w:eastAsia="zh-CN"/>
        </w:rPr>
        <w:t>6.13.3.1</w:t>
      </w:r>
      <w:r>
        <w:rPr>
          <w:rFonts w:eastAsia="DengXian"/>
          <w:lang w:eastAsia="zh-CN"/>
        </w:rPr>
        <w:tab/>
        <w:t>General</w:t>
      </w:r>
      <w:bookmarkEnd w:id="2009"/>
      <w:bookmarkEnd w:id="2010"/>
    </w:p>
    <w:p w14:paraId="317D611A" w14:textId="1B4B2CCD" w:rsidR="00465E77" w:rsidRDefault="00465E77" w:rsidP="00465E77">
      <w:pPr>
        <w:rPr>
          <w:rFonts w:eastAsia="DengXian"/>
          <w:lang w:eastAsia="zh-CN"/>
        </w:rPr>
      </w:pPr>
      <w:bookmarkStart w:id="2011"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2" w:name="_Toc136252092"/>
      <w:r>
        <w:rPr>
          <w:rFonts w:eastAsia="DengXian"/>
          <w:lang w:eastAsia="zh-CN"/>
        </w:rPr>
        <w:lastRenderedPageBreak/>
        <w:t>6.13.3.2</w:t>
      </w:r>
      <w:r>
        <w:rPr>
          <w:rFonts w:eastAsia="DengXian"/>
          <w:lang w:eastAsia="zh-CN"/>
        </w:rPr>
        <w:tab/>
        <w:t>Principles</w:t>
      </w:r>
      <w:bookmarkEnd w:id="2011"/>
      <w:bookmarkEnd w:id="201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3" w:name="_Toc136252093"/>
      <w:r>
        <w:t>6</w:t>
      </w:r>
      <w:r w:rsidRPr="00D1205D">
        <w:t>.</w:t>
      </w:r>
      <w:r>
        <w:t>14</w:t>
      </w:r>
      <w:r w:rsidRPr="00D1205D">
        <w:tab/>
      </w:r>
      <w:r>
        <w:t>Indicating the purpose of Inter-PLMN signaling</w:t>
      </w:r>
      <w:bookmarkEnd w:id="2013"/>
    </w:p>
    <w:p w14:paraId="181034CF" w14:textId="69510574" w:rsidR="00DA7149" w:rsidRDefault="00DA7149" w:rsidP="002D7984">
      <w:pPr>
        <w:pStyle w:val="Heading3"/>
        <w:rPr>
          <w:rFonts w:eastAsia="DengXian"/>
          <w:lang w:eastAsia="zh-CN"/>
        </w:rPr>
      </w:pPr>
      <w:bookmarkStart w:id="2014" w:name="_Toc136252094"/>
      <w:r>
        <w:rPr>
          <w:rFonts w:eastAsia="DengXian"/>
          <w:lang w:eastAsia="zh-CN"/>
        </w:rPr>
        <w:t>6.14.1</w:t>
      </w:r>
      <w:r>
        <w:rPr>
          <w:rFonts w:eastAsia="DengXian"/>
          <w:lang w:eastAsia="zh-CN"/>
        </w:rPr>
        <w:tab/>
        <w:t>General</w:t>
      </w:r>
      <w:bookmarkEnd w:id="2014"/>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5" w:name="_Toc136252095"/>
      <w:r>
        <w:rPr>
          <w:rFonts w:eastAsia="DengXian"/>
          <w:lang w:eastAsia="zh-CN"/>
        </w:rPr>
        <w:t>6.14.2</w:t>
      </w:r>
      <w:r>
        <w:rPr>
          <w:rFonts w:eastAsia="DengXian"/>
          <w:lang w:eastAsia="zh-CN"/>
        </w:rPr>
        <w:tab/>
        <w:t>Inclusion of the intended purpose</w:t>
      </w:r>
      <w:bookmarkEnd w:id="20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6" w:name="_Toc136252096"/>
      <w:r>
        <w:rPr>
          <w:rFonts w:eastAsia="DengXian"/>
          <w:lang w:eastAsia="zh-CN"/>
        </w:rPr>
        <w:t>6.14.3</w:t>
      </w:r>
      <w:r>
        <w:rPr>
          <w:rFonts w:eastAsia="DengXian"/>
          <w:lang w:eastAsia="zh-CN"/>
        </w:rPr>
        <w:tab/>
        <w:t>Evaluating the intended purpose</w:t>
      </w:r>
      <w:bookmarkEnd w:id="2016"/>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7" w:name="_Toc35970066"/>
      <w:bookmarkStart w:id="2018" w:name="_Toc36050860"/>
      <w:bookmarkStart w:id="2019" w:name="_Toc44847584"/>
      <w:bookmarkStart w:id="2020" w:name="_Toc51845239"/>
      <w:bookmarkStart w:id="2021" w:name="_Toc51845570"/>
      <w:bookmarkStart w:id="2022" w:name="_Toc51847090"/>
      <w:bookmarkStart w:id="2023"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4" w:name="_Toc136252097"/>
      <w:r w:rsidRPr="00D1205D">
        <w:t>Annex A (informative):</w:t>
      </w:r>
      <w:r w:rsidRPr="00D1205D">
        <w:br/>
        <w:t>Client-side Adaptive Throttling for Overload Control</w:t>
      </w:r>
      <w:bookmarkEnd w:id="1986"/>
      <w:bookmarkEnd w:id="1987"/>
      <w:bookmarkEnd w:id="1988"/>
      <w:bookmarkEnd w:id="2017"/>
      <w:bookmarkEnd w:id="2018"/>
      <w:bookmarkEnd w:id="2019"/>
      <w:bookmarkEnd w:id="2020"/>
      <w:bookmarkEnd w:id="2021"/>
      <w:bookmarkEnd w:id="2022"/>
      <w:bookmarkEnd w:id="2023"/>
      <w:bookmarkEnd w:id="2024"/>
    </w:p>
    <w:p w14:paraId="42AA4CDC" w14:textId="138CE122" w:rsidR="00F90BFA" w:rsidRPr="00D1205D" w:rsidRDefault="00F90BFA" w:rsidP="00F90BFA">
      <w:bookmarkStart w:id="2025"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5"/>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45pt;height:52.3pt" o:ole="">
            <v:imagedata r:id="rId19" o:title=""/>
          </v:shape>
          <o:OLEObject Type="Embed" ProgID="Visio.Drawing.15" ShapeID="_x0000_i1026" DrawAspect="Content" ObjectID="_1746864861"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6" w:name="_Toc19709036"/>
      <w:bookmarkStart w:id="2027" w:name="_Toc27745127"/>
      <w:bookmarkStart w:id="2028" w:name="_Toc29803275"/>
      <w:bookmarkStart w:id="2029" w:name="_Toc35970067"/>
      <w:bookmarkStart w:id="2030" w:name="_Toc36050861"/>
      <w:bookmarkStart w:id="2031" w:name="_Toc44847585"/>
      <w:bookmarkStart w:id="2032" w:name="_Toc51845240"/>
      <w:bookmarkStart w:id="2033" w:name="_Toc51845571"/>
      <w:bookmarkStart w:id="2034" w:name="_Toc51847091"/>
      <w:bookmarkStart w:id="2035" w:name="_Toc57022729"/>
      <w:bookmarkStart w:id="2036" w:name="_Toc136252098"/>
      <w:r w:rsidRPr="00D1205D">
        <w:t>Annex B (normative):</w:t>
      </w:r>
      <w:r w:rsidRPr="00D1205D">
        <w:br/>
        <w:t>3gpp-Sbi-Callback Types</w:t>
      </w:r>
      <w:bookmarkEnd w:id="2026"/>
      <w:bookmarkEnd w:id="2027"/>
      <w:bookmarkEnd w:id="2028"/>
      <w:bookmarkEnd w:id="2029"/>
      <w:bookmarkEnd w:id="2030"/>
      <w:bookmarkEnd w:id="2031"/>
      <w:bookmarkEnd w:id="2032"/>
      <w:bookmarkEnd w:id="2033"/>
      <w:bookmarkEnd w:id="2034"/>
      <w:bookmarkEnd w:id="2035"/>
      <w:bookmarkEnd w:id="2036"/>
    </w:p>
    <w:p w14:paraId="6CCA21F7" w14:textId="628610EA" w:rsidR="008956DC" w:rsidRDefault="008956DC" w:rsidP="008956DC">
      <w:bookmarkStart w:id="2037" w:name="_Toc9501083"/>
      <w:bookmarkStart w:id="2038" w:name="_Toc27745128"/>
      <w:bookmarkStart w:id="2039" w:name="_Toc29803276"/>
      <w:bookmarkStart w:id="2040" w:name="_Toc35970068"/>
      <w:bookmarkStart w:id="2041" w:name="_Toc36050862"/>
      <w:bookmarkStart w:id="2042" w:name="_Toc44847586"/>
      <w:bookmarkStart w:id="2043" w:name="_Toc51845241"/>
      <w:bookmarkStart w:id="2044" w:name="_Toc51845572"/>
      <w:bookmarkStart w:id="2045" w:name="_Toc51847092"/>
      <w:bookmarkStart w:id="2046" w:name="_Toc57022730"/>
      <w:bookmarkStart w:id="2047"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8" w:name="_Toc11338784"/>
      <w:bookmarkStart w:id="2049" w:name="_Toc27585488"/>
      <w:bookmarkStart w:id="2050" w:name="_Toc36457494"/>
      <w:bookmarkStart w:id="2051" w:name="_Toc45028411"/>
      <w:bookmarkStart w:id="2052" w:name="_Toc45029246"/>
      <w:bookmarkStart w:id="2053" w:name="_Toc67682010"/>
      <w:bookmarkStart w:id="2054"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5" w:name="_Toc136252099"/>
      <w:bookmarkEnd w:id="2048"/>
      <w:bookmarkEnd w:id="2049"/>
      <w:bookmarkEnd w:id="2050"/>
      <w:bookmarkEnd w:id="2051"/>
      <w:bookmarkEnd w:id="2052"/>
      <w:bookmarkEnd w:id="2053"/>
      <w:bookmarkEnd w:id="2054"/>
      <w:r w:rsidRPr="00D1205D">
        <w:t>Annex C (informative):</w:t>
      </w:r>
      <w:r w:rsidRPr="00D1205D">
        <w:br/>
      </w:r>
      <w:bookmarkEnd w:id="2037"/>
      <w:r w:rsidRPr="00D1205D">
        <w:t>Internal NF Routing of HTTP Requests</w:t>
      </w:r>
      <w:bookmarkEnd w:id="2038"/>
      <w:bookmarkEnd w:id="2039"/>
      <w:bookmarkEnd w:id="2040"/>
      <w:bookmarkEnd w:id="2041"/>
      <w:bookmarkEnd w:id="2042"/>
      <w:bookmarkEnd w:id="2043"/>
      <w:bookmarkEnd w:id="2044"/>
      <w:bookmarkEnd w:id="2045"/>
      <w:bookmarkEnd w:id="2046"/>
      <w:bookmarkEnd w:id="2055"/>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35pt;height:218.05pt" o:ole="" o:preferrelative="f">
            <v:imagedata r:id="rId21" o:title=""/>
            <o:lock v:ext="edit" aspectratio="f"/>
          </v:shape>
          <o:OLEObject Type="Embed" ProgID="Visio.Drawing.15" ShapeID="_x0000_i1027" DrawAspect="Content" ObjectID="_1746864862"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6" w:name="_Toc19709037"/>
      <w:bookmarkStart w:id="2057" w:name="_Toc27745129"/>
      <w:bookmarkStart w:id="2058" w:name="_Toc29803277"/>
      <w:bookmarkStart w:id="2059" w:name="_Toc35970069"/>
      <w:bookmarkStart w:id="2060" w:name="_Toc36050863"/>
      <w:bookmarkStart w:id="2061" w:name="_Toc44847587"/>
      <w:bookmarkStart w:id="2062" w:name="_Toc51845242"/>
      <w:bookmarkStart w:id="2063" w:name="_Toc51845573"/>
      <w:bookmarkStart w:id="2064" w:name="_Toc51847093"/>
      <w:bookmarkStart w:id="2065" w:name="_Toc57022731"/>
      <w:bookmarkStart w:id="2066" w:name="_Toc136252100"/>
      <w:r w:rsidRPr="00D1205D">
        <w:t xml:space="preserve">Annex </w:t>
      </w:r>
      <w:r w:rsidRPr="00D1205D">
        <w:rPr>
          <w:lang w:eastAsia="zh-CN"/>
        </w:rPr>
        <w:t>D</w:t>
      </w:r>
      <w:r w:rsidRPr="00D1205D">
        <w:t xml:space="preserve"> (informative):</w:t>
      </w:r>
      <w:r w:rsidRPr="00D1205D">
        <w:br/>
        <w:t>Change history</w:t>
      </w:r>
      <w:bookmarkEnd w:id="2056"/>
      <w:bookmarkEnd w:id="2057"/>
      <w:bookmarkEnd w:id="2058"/>
      <w:bookmarkEnd w:id="2059"/>
      <w:bookmarkEnd w:id="2060"/>
      <w:bookmarkEnd w:id="2061"/>
      <w:bookmarkEnd w:id="2062"/>
      <w:bookmarkEnd w:id="2063"/>
      <w:bookmarkEnd w:id="2064"/>
      <w:bookmarkEnd w:id="2065"/>
      <w:bookmarkEnd w:id="2066"/>
    </w:p>
    <w:bookmarkEnd w:id="2047"/>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540F" w14:textId="77777777" w:rsidR="004E6914" w:rsidRDefault="004E6914">
      <w:r>
        <w:separator/>
      </w:r>
    </w:p>
  </w:endnote>
  <w:endnote w:type="continuationSeparator" w:id="0">
    <w:p w14:paraId="54007627" w14:textId="77777777" w:rsidR="004E6914" w:rsidRDefault="004E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B9E33" w14:textId="77777777" w:rsidR="004E6914" w:rsidRDefault="004E6914">
      <w:r>
        <w:separator/>
      </w:r>
    </w:p>
  </w:footnote>
  <w:footnote w:type="continuationSeparator" w:id="0">
    <w:p w14:paraId="078DBE1A" w14:textId="77777777" w:rsidR="004E6914" w:rsidRDefault="004E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DDD782E"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A10">
      <w:rPr>
        <w:rFonts w:ascii="Arial" w:hAnsi="Arial" w:cs="Arial"/>
        <w:b/>
        <w:noProof/>
        <w:sz w:val="18"/>
        <w:szCs w:val="18"/>
      </w:rPr>
      <w:t>3GPP TS 29.500 V17.11.0 (2023-06)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CFA2584"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A10">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A2B14"/>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64189</Words>
  <Characters>365879</Characters>
  <Application>Microsoft Office Word</Application>
  <DocSecurity>0</DocSecurity>
  <Lines>3048</Lines>
  <Paragraphs>858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29.500_CR0383R1_(Rel-17)_SBIProtoc17</cp:lastModifiedBy>
  <cp:revision>20</cp:revision>
  <cp:lastPrinted>2019-02-25T14:05:00Z</cp:lastPrinted>
  <dcterms:created xsi:type="dcterms:W3CDTF">2022-03-15T20:25:00Z</dcterms:created>
  <dcterms:modified xsi:type="dcterms:W3CDTF">2023-05-29T09:28:00Z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