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E88AFDF" w14:textId="77777777" w:rsidTr="005E4BB2">
        <w:tc>
          <w:tcPr>
            <w:tcW w:w="10423" w:type="dxa"/>
            <w:gridSpan w:val="2"/>
            <w:shd w:val="clear" w:color="auto" w:fill="auto"/>
          </w:tcPr>
          <w:p w14:paraId="21F491C3" w14:textId="703523B4"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4F1159">
              <w:t>7</w:t>
            </w:r>
            <w:r w:rsidRPr="006276FC">
              <w:t>.</w:t>
            </w:r>
            <w:r w:rsidR="003F65CB">
              <w:t>2</w:t>
            </w:r>
            <w:r w:rsidRPr="006276FC">
              <w:t xml:space="preserve">.0 </w:t>
            </w:r>
            <w:r w:rsidRPr="006276FC">
              <w:rPr>
                <w:sz w:val="32"/>
              </w:rPr>
              <w:t>(20</w:t>
            </w:r>
            <w:r>
              <w:rPr>
                <w:sz w:val="32"/>
              </w:rPr>
              <w:t>2</w:t>
            </w:r>
            <w:r w:rsidR="00F80D7D">
              <w:rPr>
                <w:sz w:val="32"/>
              </w:rPr>
              <w:t>1</w:t>
            </w:r>
            <w:r w:rsidRPr="006276FC">
              <w:rPr>
                <w:sz w:val="32"/>
              </w:rPr>
              <w:t>-</w:t>
            </w:r>
            <w:r w:rsidR="00F80D7D">
              <w:rPr>
                <w:sz w:val="32"/>
              </w:rPr>
              <w:t>0</w:t>
            </w:r>
            <w:r w:rsidR="003F65CB">
              <w:rPr>
                <w:sz w:val="32"/>
              </w:rPr>
              <w:t>6</w:t>
            </w:r>
            <w:r w:rsidRPr="006276FC">
              <w:rPr>
                <w:sz w:val="32"/>
              </w:rPr>
              <w:t>)</w:t>
            </w:r>
          </w:p>
        </w:tc>
      </w:tr>
      <w:tr w:rsidR="004F0988" w14:paraId="511CCF37" w14:textId="77777777" w:rsidTr="005E4BB2">
        <w:trPr>
          <w:trHeight w:hRule="exact" w:val="1134"/>
        </w:trPr>
        <w:tc>
          <w:tcPr>
            <w:tcW w:w="10423" w:type="dxa"/>
            <w:gridSpan w:val="2"/>
            <w:shd w:val="clear" w:color="auto" w:fill="auto"/>
          </w:tcPr>
          <w:p w14:paraId="1CCFC32C" w14:textId="77777777"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14:paraId="697F3B8F" w14:textId="77777777" w:rsidR="00BA4B8D" w:rsidRDefault="00BA4B8D" w:rsidP="009178AD"/>
        </w:tc>
      </w:tr>
      <w:tr w:rsidR="004F0988" w14:paraId="7410881B" w14:textId="77777777" w:rsidTr="005E4BB2">
        <w:trPr>
          <w:trHeight w:hRule="exact" w:val="3686"/>
        </w:trPr>
        <w:tc>
          <w:tcPr>
            <w:tcW w:w="10423" w:type="dxa"/>
            <w:gridSpan w:val="2"/>
            <w:shd w:val="clear" w:color="auto" w:fill="auto"/>
          </w:tcPr>
          <w:p w14:paraId="59464AE5" w14:textId="77777777" w:rsidR="004F0988" w:rsidRPr="004D3578" w:rsidRDefault="004F0988" w:rsidP="00133525">
            <w:pPr>
              <w:pStyle w:val="ZT"/>
              <w:framePr w:wrap="auto" w:hAnchor="text" w:yAlign="inline"/>
            </w:pPr>
            <w:r w:rsidRPr="004D3578">
              <w:t>3rd Generation Partnership Project;</w:t>
            </w:r>
          </w:p>
          <w:p w14:paraId="78B40BD4" w14:textId="77777777" w:rsidR="009178AD" w:rsidRPr="006276FC" w:rsidRDefault="009178AD" w:rsidP="009178AD">
            <w:pPr>
              <w:pStyle w:val="ZT"/>
              <w:framePr w:wrap="auto" w:hAnchor="text" w:yAlign="inline"/>
            </w:pPr>
            <w:r w:rsidRPr="006276FC">
              <w:t>Technical Specification Group Core Network and Terminals;</w:t>
            </w:r>
          </w:p>
          <w:p w14:paraId="2E36BFA6" w14:textId="77777777" w:rsidR="009178AD" w:rsidRPr="006276FC" w:rsidRDefault="009178AD" w:rsidP="009178AD">
            <w:pPr>
              <w:pStyle w:val="ZT"/>
              <w:framePr w:wrap="auto" w:hAnchor="text" w:yAlign="inline"/>
            </w:pPr>
            <w:r w:rsidRPr="006276FC">
              <w:t>IP Multimedia (IM) Subsystem Sh interface;</w:t>
            </w:r>
          </w:p>
          <w:p w14:paraId="0563120F" w14:textId="77777777" w:rsidR="009178AD" w:rsidRPr="006276FC" w:rsidRDefault="009178AD" w:rsidP="009178AD">
            <w:pPr>
              <w:pStyle w:val="ZT"/>
              <w:framePr w:wrap="auto" w:hAnchor="text" w:yAlign="inline"/>
            </w:pPr>
            <w:r w:rsidRPr="006276FC">
              <w:t>Signalling flows and message contents</w:t>
            </w:r>
            <w:r>
              <w:t>;</w:t>
            </w:r>
          </w:p>
          <w:p w14:paraId="44B87941" w14:textId="77777777" w:rsidR="004F0988" w:rsidRPr="00133525" w:rsidRDefault="009178AD" w:rsidP="009178AD">
            <w:pPr>
              <w:pStyle w:val="ZT"/>
              <w:framePr w:wrap="auto" w:hAnchor="text" w:yAlign="inline"/>
              <w:rPr>
                <w:i/>
                <w:sz w:val="28"/>
              </w:rPr>
            </w:pPr>
            <w:r w:rsidRPr="006276FC">
              <w:t>(</w:t>
            </w:r>
            <w:r w:rsidRPr="006276FC">
              <w:rPr>
                <w:rStyle w:val="ZGSM"/>
              </w:rPr>
              <w:t>Release 1</w:t>
            </w:r>
            <w:r w:rsidR="004F1159">
              <w:rPr>
                <w:rStyle w:val="ZGSM"/>
              </w:rPr>
              <w:t>7</w:t>
            </w:r>
            <w:r w:rsidRPr="006276FC">
              <w:t>)</w:t>
            </w:r>
          </w:p>
        </w:tc>
      </w:tr>
      <w:tr w:rsidR="00BF128E" w14:paraId="411C7A4B" w14:textId="77777777" w:rsidTr="005E4BB2">
        <w:tc>
          <w:tcPr>
            <w:tcW w:w="10423" w:type="dxa"/>
            <w:gridSpan w:val="2"/>
            <w:shd w:val="clear" w:color="auto" w:fill="auto"/>
          </w:tcPr>
          <w:p w14:paraId="3942575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8003E5" w14:textId="77777777" w:rsidTr="005E4BB2">
        <w:trPr>
          <w:trHeight w:hRule="exact" w:val="1531"/>
        </w:trPr>
        <w:tc>
          <w:tcPr>
            <w:tcW w:w="4883" w:type="dxa"/>
            <w:shd w:val="clear" w:color="auto" w:fill="auto"/>
          </w:tcPr>
          <w:p w14:paraId="7C8C6E1A" w14:textId="77777777" w:rsidR="00D57972" w:rsidRDefault="00B3713D">
            <w:r>
              <w:rPr>
                <w:i/>
              </w:rPr>
              <w:pict w14:anchorId="6BA21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3268DA00" w14:textId="77777777" w:rsidR="00D57972" w:rsidRDefault="00B3713D" w:rsidP="00133525">
            <w:pPr>
              <w:jc w:val="right"/>
            </w:pPr>
            <w:bookmarkStart w:id="2" w:name="logos"/>
            <w:r>
              <w:pict w14:anchorId="450B742A">
                <v:shape id="_x0000_i1026" type="#_x0000_t75" style="width:127.65pt;height:74.5pt">
                  <v:imagedata r:id="rId10" o:title="3GPP-logo_web"/>
                </v:shape>
              </w:pict>
            </w:r>
            <w:bookmarkEnd w:id="2"/>
          </w:p>
        </w:tc>
      </w:tr>
      <w:tr w:rsidR="00C074DD" w14:paraId="355CBB46" w14:textId="77777777" w:rsidTr="005E4BB2">
        <w:trPr>
          <w:trHeight w:hRule="exact" w:val="5783"/>
        </w:trPr>
        <w:tc>
          <w:tcPr>
            <w:tcW w:w="10423" w:type="dxa"/>
            <w:gridSpan w:val="2"/>
            <w:shd w:val="clear" w:color="auto" w:fill="auto"/>
          </w:tcPr>
          <w:p w14:paraId="7922567C" w14:textId="77777777" w:rsidR="00C074DD" w:rsidRPr="00C074DD" w:rsidRDefault="00C074DD" w:rsidP="009178AD"/>
        </w:tc>
      </w:tr>
      <w:tr w:rsidR="00C074DD" w14:paraId="4C5AA012" w14:textId="77777777" w:rsidTr="005E4BB2">
        <w:trPr>
          <w:cantSplit/>
          <w:trHeight w:hRule="exact" w:val="964"/>
        </w:trPr>
        <w:tc>
          <w:tcPr>
            <w:tcW w:w="10423" w:type="dxa"/>
            <w:gridSpan w:val="2"/>
            <w:shd w:val="clear" w:color="auto" w:fill="auto"/>
          </w:tcPr>
          <w:p w14:paraId="4189396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86B2CFB" w14:textId="77777777" w:rsidR="00C074DD" w:rsidRPr="004D3578" w:rsidRDefault="00C074DD" w:rsidP="00C074DD">
            <w:pPr>
              <w:pStyle w:val="ZV"/>
              <w:framePr w:w="0" w:wrap="auto" w:vAnchor="margin" w:hAnchor="text" w:yAlign="inline"/>
            </w:pPr>
          </w:p>
          <w:p w14:paraId="52A984DB" w14:textId="77777777" w:rsidR="00C074DD" w:rsidRPr="00133525" w:rsidRDefault="00C074DD" w:rsidP="00C074DD">
            <w:pPr>
              <w:rPr>
                <w:sz w:val="16"/>
              </w:rPr>
            </w:pPr>
          </w:p>
        </w:tc>
      </w:tr>
      <w:bookmarkEnd w:id="0"/>
    </w:tbl>
    <w:p w14:paraId="4BBBBC9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3ADA6A" w14:textId="77777777" w:rsidTr="00133525">
        <w:trPr>
          <w:trHeight w:hRule="exact" w:val="5670"/>
        </w:trPr>
        <w:tc>
          <w:tcPr>
            <w:tcW w:w="10423" w:type="dxa"/>
            <w:shd w:val="clear" w:color="auto" w:fill="auto"/>
          </w:tcPr>
          <w:p w14:paraId="7C3DBAF9" w14:textId="77777777" w:rsidR="00E16509" w:rsidRDefault="00E16509" w:rsidP="00E16509">
            <w:pPr>
              <w:pStyle w:val="Guidance"/>
            </w:pPr>
            <w:bookmarkStart w:id="4" w:name="page2"/>
          </w:p>
        </w:tc>
      </w:tr>
      <w:tr w:rsidR="00E16509" w14:paraId="4E72C916" w14:textId="77777777" w:rsidTr="00C074DD">
        <w:trPr>
          <w:trHeight w:hRule="exact" w:val="5387"/>
        </w:trPr>
        <w:tc>
          <w:tcPr>
            <w:tcW w:w="10423" w:type="dxa"/>
            <w:shd w:val="clear" w:color="auto" w:fill="auto"/>
          </w:tcPr>
          <w:p w14:paraId="57DA0D5E"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33FA876" w14:textId="77777777" w:rsidR="00E16509" w:rsidRPr="004D3578" w:rsidRDefault="00E16509" w:rsidP="00133525">
            <w:pPr>
              <w:pStyle w:val="FP"/>
              <w:pBdr>
                <w:bottom w:val="single" w:sz="6" w:space="1" w:color="auto"/>
              </w:pBdr>
              <w:ind w:left="2835" w:right="2835"/>
              <w:jc w:val="center"/>
            </w:pPr>
            <w:r w:rsidRPr="004D3578">
              <w:t>Postal address</w:t>
            </w:r>
          </w:p>
          <w:p w14:paraId="1C2EA47D" w14:textId="77777777" w:rsidR="00E16509" w:rsidRPr="00133525" w:rsidRDefault="00E16509" w:rsidP="00133525">
            <w:pPr>
              <w:pStyle w:val="FP"/>
              <w:ind w:left="2835" w:right="2835"/>
              <w:jc w:val="center"/>
              <w:rPr>
                <w:rFonts w:ascii="Arial" w:hAnsi="Arial"/>
                <w:sz w:val="18"/>
              </w:rPr>
            </w:pPr>
          </w:p>
          <w:p w14:paraId="44691F4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E1FF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C052C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D8F5E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037D7F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64429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65AA4D8" w14:textId="77777777" w:rsidR="00E16509" w:rsidRDefault="00E16509" w:rsidP="00133525"/>
        </w:tc>
      </w:tr>
      <w:tr w:rsidR="00E16509" w14:paraId="1E2DDF21" w14:textId="77777777" w:rsidTr="00C074DD">
        <w:tc>
          <w:tcPr>
            <w:tcW w:w="10423" w:type="dxa"/>
            <w:shd w:val="clear" w:color="auto" w:fill="auto"/>
            <w:vAlign w:val="bottom"/>
          </w:tcPr>
          <w:p w14:paraId="249929EF"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2EA80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54786D" w14:textId="77777777" w:rsidR="00E16509" w:rsidRPr="004D3578" w:rsidRDefault="00E16509" w:rsidP="00133525">
            <w:pPr>
              <w:pStyle w:val="FP"/>
              <w:jc w:val="center"/>
              <w:rPr>
                <w:noProof/>
              </w:rPr>
            </w:pPr>
          </w:p>
          <w:p w14:paraId="589CB753" w14:textId="4C255FC2" w:rsidR="00E16509" w:rsidRPr="00133525" w:rsidRDefault="00E16509" w:rsidP="00133525">
            <w:pPr>
              <w:pStyle w:val="FP"/>
              <w:jc w:val="center"/>
              <w:rPr>
                <w:noProof/>
                <w:sz w:val="18"/>
              </w:rPr>
            </w:pPr>
            <w:r w:rsidRPr="00133525">
              <w:rPr>
                <w:noProof/>
                <w:sz w:val="18"/>
              </w:rPr>
              <w:t xml:space="preserve">© </w:t>
            </w:r>
            <w:r w:rsidR="009178AD">
              <w:rPr>
                <w:noProof/>
                <w:sz w:val="18"/>
              </w:rPr>
              <w:t>202</w:t>
            </w:r>
            <w:r w:rsidR="00F80D7D">
              <w:rPr>
                <w:noProof/>
                <w:sz w:val="18"/>
              </w:rPr>
              <w:t>1</w:t>
            </w:r>
            <w:r w:rsidRPr="00133525">
              <w:rPr>
                <w:noProof/>
                <w:sz w:val="18"/>
              </w:rPr>
              <w:t>, 3GPP Organizational Partners (ARIB, ATIS, CCSA, ETSI, TSDSI, TTA, TTC).</w:t>
            </w:r>
            <w:bookmarkStart w:id="7" w:name="copyrightaddon"/>
            <w:bookmarkEnd w:id="7"/>
          </w:p>
          <w:p w14:paraId="0F31E12B" w14:textId="77777777" w:rsidR="00E16509" w:rsidRPr="00133525" w:rsidRDefault="00E16509" w:rsidP="00133525">
            <w:pPr>
              <w:pStyle w:val="FP"/>
              <w:jc w:val="center"/>
              <w:rPr>
                <w:noProof/>
                <w:sz w:val="18"/>
              </w:rPr>
            </w:pPr>
            <w:r w:rsidRPr="00133525">
              <w:rPr>
                <w:noProof/>
                <w:sz w:val="18"/>
              </w:rPr>
              <w:t>All rights reserved.</w:t>
            </w:r>
          </w:p>
          <w:p w14:paraId="0797E553" w14:textId="77777777" w:rsidR="00E16509" w:rsidRPr="00133525" w:rsidRDefault="00E16509" w:rsidP="00E16509">
            <w:pPr>
              <w:pStyle w:val="FP"/>
              <w:rPr>
                <w:noProof/>
                <w:sz w:val="18"/>
              </w:rPr>
            </w:pPr>
          </w:p>
          <w:p w14:paraId="6945453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17C50C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34A6C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3F020FA" w14:textId="77777777" w:rsidR="00E16509" w:rsidRDefault="00E16509" w:rsidP="00133525"/>
        </w:tc>
      </w:tr>
      <w:bookmarkEnd w:id="4"/>
    </w:tbl>
    <w:p w14:paraId="60D5B354" w14:textId="77777777" w:rsidR="00080512" w:rsidRPr="004D3578" w:rsidRDefault="00080512">
      <w:pPr>
        <w:pStyle w:val="TT"/>
      </w:pPr>
      <w:r w:rsidRPr="004D3578">
        <w:br w:type="page"/>
      </w:r>
      <w:bookmarkStart w:id="8" w:name="tableOfContents"/>
      <w:bookmarkEnd w:id="8"/>
      <w:r w:rsidRPr="004D3578">
        <w:lastRenderedPageBreak/>
        <w:t>Contents</w:t>
      </w:r>
    </w:p>
    <w:p w14:paraId="2216B463" w14:textId="1C892BA1" w:rsidR="003F65CB" w:rsidRPr="00B3713D" w:rsidRDefault="00C0002C">
      <w:pPr>
        <w:pStyle w:val="TOC1"/>
        <w:rPr>
          <w:rFonts w:ascii="Calibri" w:hAnsi="Calibri"/>
          <w:szCs w:val="22"/>
          <w:lang w:eastAsia="en-GB"/>
        </w:rPr>
      </w:pPr>
      <w:r>
        <w:fldChar w:fldCharType="begin" w:fldLock="1"/>
      </w:r>
      <w:r>
        <w:instrText xml:space="preserve"> TOC \o "1-9" </w:instrText>
      </w:r>
      <w:r>
        <w:fldChar w:fldCharType="separate"/>
      </w:r>
      <w:r w:rsidR="003F65CB">
        <w:t>Foreword</w:t>
      </w:r>
      <w:r w:rsidR="003F65CB">
        <w:tab/>
      </w:r>
      <w:r w:rsidR="003F65CB">
        <w:fldChar w:fldCharType="begin" w:fldLock="1"/>
      </w:r>
      <w:r w:rsidR="003F65CB">
        <w:instrText xml:space="preserve"> PAGEREF _Toc74132304 \h </w:instrText>
      </w:r>
      <w:r w:rsidR="003F65CB">
        <w:fldChar w:fldCharType="separate"/>
      </w:r>
      <w:r w:rsidR="003F65CB">
        <w:t>6</w:t>
      </w:r>
      <w:r w:rsidR="003F65CB">
        <w:fldChar w:fldCharType="end"/>
      </w:r>
    </w:p>
    <w:p w14:paraId="5C12EE7D" w14:textId="48FD4559" w:rsidR="003F65CB" w:rsidRPr="00B3713D" w:rsidRDefault="003F65CB">
      <w:pPr>
        <w:pStyle w:val="TOC1"/>
        <w:rPr>
          <w:rFonts w:ascii="Calibri" w:hAnsi="Calibri"/>
          <w:szCs w:val="22"/>
          <w:lang w:eastAsia="en-GB"/>
        </w:rPr>
      </w:pPr>
      <w:r>
        <w:t>1</w:t>
      </w:r>
      <w:r w:rsidRPr="00B3713D">
        <w:rPr>
          <w:rFonts w:ascii="Calibri" w:hAnsi="Calibri"/>
          <w:szCs w:val="22"/>
          <w:lang w:eastAsia="en-GB"/>
        </w:rPr>
        <w:tab/>
      </w:r>
      <w:r>
        <w:t>Scope</w:t>
      </w:r>
      <w:r>
        <w:tab/>
      </w:r>
      <w:r>
        <w:fldChar w:fldCharType="begin" w:fldLock="1"/>
      </w:r>
      <w:r>
        <w:instrText xml:space="preserve"> PAGEREF _Toc74132305 \h </w:instrText>
      </w:r>
      <w:r>
        <w:fldChar w:fldCharType="separate"/>
      </w:r>
      <w:r>
        <w:t>7</w:t>
      </w:r>
      <w:r>
        <w:fldChar w:fldCharType="end"/>
      </w:r>
    </w:p>
    <w:p w14:paraId="5D5417E9" w14:textId="1A470065" w:rsidR="003F65CB" w:rsidRPr="00B3713D" w:rsidRDefault="003F65CB">
      <w:pPr>
        <w:pStyle w:val="TOC1"/>
        <w:rPr>
          <w:rFonts w:ascii="Calibri" w:hAnsi="Calibri"/>
          <w:szCs w:val="22"/>
          <w:lang w:eastAsia="en-GB"/>
        </w:rPr>
      </w:pPr>
      <w:r>
        <w:t>2</w:t>
      </w:r>
      <w:r w:rsidRPr="00B3713D">
        <w:rPr>
          <w:rFonts w:ascii="Calibri" w:hAnsi="Calibri"/>
          <w:szCs w:val="22"/>
          <w:lang w:eastAsia="en-GB"/>
        </w:rPr>
        <w:tab/>
      </w:r>
      <w:r>
        <w:t>References</w:t>
      </w:r>
      <w:r>
        <w:tab/>
      </w:r>
      <w:r>
        <w:fldChar w:fldCharType="begin" w:fldLock="1"/>
      </w:r>
      <w:r>
        <w:instrText xml:space="preserve"> PAGEREF _Toc74132306 \h </w:instrText>
      </w:r>
      <w:r>
        <w:fldChar w:fldCharType="separate"/>
      </w:r>
      <w:r>
        <w:t>7</w:t>
      </w:r>
      <w:r>
        <w:fldChar w:fldCharType="end"/>
      </w:r>
    </w:p>
    <w:p w14:paraId="7E263210" w14:textId="24CC891C" w:rsidR="003F65CB" w:rsidRPr="00B3713D" w:rsidRDefault="003F65CB">
      <w:pPr>
        <w:pStyle w:val="TOC1"/>
        <w:rPr>
          <w:rFonts w:ascii="Calibri" w:hAnsi="Calibri"/>
          <w:szCs w:val="22"/>
          <w:lang w:eastAsia="en-GB"/>
        </w:rPr>
      </w:pPr>
      <w:r>
        <w:t>3</w:t>
      </w:r>
      <w:r w:rsidRPr="00B3713D">
        <w:rPr>
          <w:rFonts w:ascii="Calibri" w:hAnsi="Calibri"/>
          <w:szCs w:val="22"/>
          <w:lang w:eastAsia="en-GB"/>
        </w:rPr>
        <w:tab/>
      </w:r>
      <w:r>
        <w:t>Definitions, symbols and abbreviations</w:t>
      </w:r>
      <w:r>
        <w:tab/>
      </w:r>
      <w:r>
        <w:fldChar w:fldCharType="begin" w:fldLock="1"/>
      </w:r>
      <w:r>
        <w:instrText xml:space="preserve"> PAGEREF _Toc74132307 \h </w:instrText>
      </w:r>
      <w:r>
        <w:fldChar w:fldCharType="separate"/>
      </w:r>
      <w:r>
        <w:t>9</w:t>
      </w:r>
      <w:r>
        <w:fldChar w:fldCharType="end"/>
      </w:r>
    </w:p>
    <w:p w14:paraId="1A5B89A6" w14:textId="114BACFB" w:rsidR="003F65CB" w:rsidRPr="00B3713D" w:rsidRDefault="003F65CB">
      <w:pPr>
        <w:pStyle w:val="TOC2"/>
        <w:rPr>
          <w:rFonts w:ascii="Calibri" w:hAnsi="Calibri"/>
          <w:sz w:val="22"/>
          <w:szCs w:val="22"/>
          <w:lang w:eastAsia="en-GB"/>
        </w:rPr>
      </w:pPr>
      <w:r>
        <w:t>3.1</w:t>
      </w:r>
      <w:r w:rsidRPr="00B3713D">
        <w:rPr>
          <w:rFonts w:ascii="Calibri" w:hAnsi="Calibri"/>
          <w:sz w:val="22"/>
          <w:szCs w:val="22"/>
          <w:lang w:eastAsia="en-GB"/>
        </w:rPr>
        <w:tab/>
      </w:r>
      <w:r>
        <w:t>Definitions</w:t>
      </w:r>
      <w:r>
        <w:tab/>
      </w:r>
      <w:r>
        <w:fldChar w:fldCharType="begin" w:fldLock="1"/>
      </w:r>
      <w:r>
        <w:instrText xml:space="preserve"> PAGEREF _Toc74132308 \h </w:instrText>
      </w:r>
      <w:r>
        <w:fldChar w:fldCharType="separate"/>
      </w:r>
      <w:r>
        <w:t>9</w:t>
      </w:r>
      <w:r>
        <w:fldChar w:fldCharType="end"/>
      </w:r>
    </w:p>
    <w:p w14:paraId="44BC6644" w14:textId="4C701E72" w:rsidR="003F65CB" w:rsidRPr="00B3713D" w:rsidRDefault="003F65CB">
      <w:pPr>
        <w:pStyle w:val="TOC2"/>
        <w:rPr>
          <w:rFonts w:ascii="Calibri" w:hAnsi="Calibri"/>
          <w:sz w:val="22"/>
          <w:szCs w:val="22"/>
          <w:lang w:eastAsia="en-GB"/>
        </w:rPr>
      </w:pPr>
      <w:r>
        <w:t>3.2</w:t>
      </w:r>
      <w:r w:rsidRPr="00B3713D">
        <w:rPr>
          <w:rFonts w:ascii="Calibri" w:hAnsi="Calibri"/>
          <w:sz w:val="22"/>
          <w:szCs w:val="22"/>
          <w:lang w:eastAsia="en-GB"/>
        </w:rPr>
        <w:tab/>
      </w:r>
      <w:r>
        <w:t>Abbreviations</w:t>
      </w:r>
      <w:r>
        <w:tab/>
      </w:r>
      <w:r>
        <w:fldChar w:fldCharType="begin" w:fldLock="1"/>
      </w:r>
      <w:r>
        <w:instrText xml:space="preserve"> PAGEREF _Toc74132309 \h </w:instrText>
      </w:r>
      <w:r>
        <w:fldChar w:fldCharType="separate"/>
      </w:r>
      <w:r>
        <w:t>9</w:t>
      </w:r>
      <w:r>
        <w:fldChar w:fldCharType="end"/>
      </w:r>
    </w:p>
    <w:p w14:paraId="0AAC2B0E" w14:textId="1430985C" w:rsidR="003F65CB" w:rsidRPr="00B3713D" w:rsidRDefault="003F65CB">
      <w:pPr>
        <w:pStyle w:val="TOC1"/>
        <w:rPr>
          <w:rFonts w:ascii="Calibri" w:hAnsi="Calibri"/>
          <w:szCs w:val="22"/>
          <w:lang w:eastAsia="en-GB"/>
        </w:rPr>
      </w:pPr>
      <w:r>
        <w:t>4</w:t>
      </w:r>
      <w:r w:rsidRPr="00B3713D">
        <w:rPr>
          <w:rFonts w:ascii="Calibri" w:hAnsi="Calibri"/>
          <w:szCs w:val="22"/>
          <w:lang w:eastAsia="en-GB"/>
        </w:rPr>
        <w:tab/>
      </w:r>
      <w:r>
        <w:t>Main Concept</w:t>
      </w:r>
      <w:r>
        <w:tab/>
      </w:r>
      <w:r>
        <w:fldChar w:fldCharType="begin" w:fldLock="1"/>
      </w:r>
      <w:r>
        <w:instrText xml:space="preserve"> PAGEREF _Toc74132310 \h </w:instrText>
      </w:r>
      <w:r>
        <w:fldChar w:fldCharType="separate"/>
      </w:r>
      <w:r>
        <w:t>9</w:t>
      </w:r>
      <w:r>
        <w:fldChar w:fldCharType="end"/>
      </w:r>
    </w:p>
    <w:p w14:paraId="09FC5E3A" w14:textId="0744AE52" w:rsidR="003F65CB" w:rsidRPr="00B3713D" w:rsidRDefault="003F65CB">
      <w:pPr>
        <w:pStyle w:val="TOC1"/>
        <w:rPr>
          <w:rFonts w:ascii="Calibri" w:hAnsi="Calibri"/>
          <w:szCs w:val="22"/>
          <w:lang w:eastAsia="en-GB"/>
        </w:rPr>
      </w:pPr>
      <w:r>
        <w:t>5</w:t>
      </w:r>
      <w:r w:rsidRPr="00B3713D">
        <w:rPr>
          <w:rFonts w:ascii="Calibri" w:hAnsi="Calibri"/>
          <w:szCs w:val="22"/>
          <w:lang w:eastAsia="en-GB"/>
        </w:rPr>
        <w:tab/>
      </w:r>
      <w:r>
        <w:t>General Architecture</w:t>
      </w:r>
      <w:r>
        <w:tab/>
      </w:r>
      <w:r>
        <w:fldChar w:fldCharType="begin" w:fldLock="1"/>
      </w:r>
      <w:r>
        <w:instrText xml:space="preserve"> PAGEREF _Toc74132311 \h </w:instrText>
      </w:r>
      <w:r>
        <w:fldChar w:fldCharType="separate"/>
      </w:r>
      <w:r>
        <w:t>10</w:t>
      </w:r>
      <w:r>
        <w:fldChar w:fldCharType="end"/>
      </w:r>
    </w:p>
    <w:p w14:paraId="31B79C01" w14:textId="7AFA3F0B" w:rsidR="003F65CB" w:rsidRPr="00B3713D" w:rsidRDefault="003F65CB">
      <w:pPr>
        <w:pStyle w:val="TOC2"/>
        <w:rPr>
          <w:rFonts w:ascii="Calibri" w:hAnsi="Calibri"/>
          <w:sz w:val="22"/>
          <w:szCs w:val="22"/>
          <w:lang w:eastAsia="en-GB"/>
        </w:rPr>
      </w:pPr>
      <w:r>
        <w:t>5.1</w:t>
      </w:r>
      <w:r w:rsidRPr="00B3713D">
        <w:rPr>
          <w:rFonts w:ascii="Calibri" w:hAnsi="Calibri"/>
          <w:sz w:val="22"/>
          <w:szCs w:val="22"/>
          <w:lang w:eastAsia="en-GB"/>
        </w:rPr>
        <w:tab/>
      </w:r>
      <w:r>
        <w:t>Functional requirements of network entities</w:t>
      </w:r>
      <w:r>
        <w:tab/>
      </w:r>
      <w:r>
        <w:fldChar w:fldCharType="begin" w:fldLock="1"/>
      </w:r>
      <w:r>
        <w:instrText xml:space="preserve"> PAGEREF _Toc74132312 \h </w:instrText>
      </w:r>
      <w:r>
        <w:fldChar w:fldCharType="separate"/>
      </w:r>
      <w:r>
        <w:t>10</w:t>
      </w:r>
      <w:r>
        <w:fldChar w:fldCharType="end"/>
      </w:r>
    </w:p>
    <w:p w14:paraId="6BE8B065" w14:textId="41A648FF" w:rsidR="003F65CB" w:rsidRPr="00B3713D" w:rsidRDefault="003F65CB">
      <w:pPr>
        <w:pStyle w:val="TOC3"/>
        <w:rPr>
          <w:rFonts w:ascii="Calibri" w:hAnsi="Calibri"/>
          <w:sz w:val="22"/>
          <w:szCs w:val="22"/>
          <w:lang w:eastAsia="en-GB"/>
        </w:rPr>
      </w:pPr>
      <w:r>
        <w:t>5.1.1</w:t>
      </w:r>
      <w:r w:rsidRPr="00B3713D">
        <w:rPr>
          <w:rFonts w:ascii="Calibri" w:hAnsi="Calibri"/>
          <w:sz w:val="22"/>
          <w:szCs w:val="22"/>
          <w:lang w:eastAsia="en-GB"/>
        </w:rPr>
        <w:tab/>
      </w:r>
      <w:r>
        <w:t>Functional Requirements of the Application Server</w:t>
      </w:r>
      <w:r>
        <w:tab/>
      </w:r>
      <w:r>
        <w:fldChar w:fldCharType="begin" w:fldLock="1"/>
      </w:r>
      <w:r>
        <w:instrText xml:space="preserve"> PAGEREF _Toc74132313 \h </w:instrText>
      </w:r>
      <w:r>
        <w:fldChar w:fldCharType="separate"/>
      </w:r>
      <w:r>
        <w:t>10</w:t>
      </w:r>
      <w:r>
        <w:fldChar w:fldCharType="end"/>
      </w:r>
    </w:p>
    <w:p w14:paraId="58C41152" w14:textId="35547585" w:rsidR="003F65CB" w:rsidRPr="00B3713D" w:rsidRDefault="003F65CB">
      <w:pPr>
        <w:pStyle w:val="TOC3"/>
        <w:rPr>
          <w:rFonts w:ascii="Calibri" w:hAnsi="Calibri"/>
          <w:sz w:val="22"/>
          <w:szCs w:val="22"/>
          <w:lang w:eastAsia="en-GB"/>
        </w:rPr>
      </w:pPr>
      <w:r>
        <w:t>5.1.2</w:t>
      </w:r>
      <w:r w:rsidRPr="00B3713D">
        <w:rPr>
          <w:rFonts w:ascii="Calibri" w:hAnsi="Calibri"/>
          <w:sz w:val="22"/>
          <w:szCs w:val="22"/>
          <w:lang w:eastAsia="en-GB"/>
        </w:rPr>
        <w:tab/>
      </w:r>
      <w:r>
        <w:t>Functional requirements of HSS</w:t>
      </w:r>
      <w:r>
        <w:tab/>
      </w:r>
      <w:r>
        <w:fldChar w:fldCharType="begin" w:fldLock="1"/>
      </w:r>
      <w:r>
        <w:instrText xml:space="preserve"> PAGEREF _Toc74132314 \h </w:instrText>
      </w:r>
      <w:r>
        <w:fldChar w:fldCharType="separate"/>
      </w:r>
      <w:r>
        <w:t>10</w:t>
      </w:r>
      <w:r>
        <w:fldChar w:fldCharType="end"/>
      </w:r>
    </w:p>
    <w:p w14:paraId="74D94FBA" w14:textId="3C09AA87" w:rsidR="003F65CB" w:rsidRPr="00B3713D" w:rsidRDefault="003F65CB">
      <w:pPr>
        <w:pStyle w:val="TOC3"/>
        <w:rPr>
          <w:rFonts w:ascii="Calibri" w:hAnsi="Calibri"/>
          <w:sz w:val="22"/>
          <w:szCs w:val="22"/>
          <w:lang w:eastAsia="en-GB"/>
        </w:rPr>
      </w:pPr>
      <w:r>
        <w:t>5.1.3</w:t>
      </w:r>
      <w:r w:rsidRPr="00B3713D">
        <w:rPr>
          <w:rFonts w:ascii="Calibri" w:hAnsi="Calibri"/>
          <w:sz w:val="22"/>
          <w:szCs w:val="22"/>
          <w:lang w:eastAsia="en-GB"/>
        </w:rPr>
        <w:tab/>
      </w:r>
      <w:r>
        <w:t>Functional Requirements of the Presence Network Agent</w:t>
      </w:r>
      <w:r>
        <w:tab/>
      </w:r>
      <w:r>
        <w:fldChar w:fldCharType="begin" w:fldLock="1"/>
      </w:r>
      <w:r>
        <w:instrText xml:space="preserve"> PAGEREF _Toc74132315 \h </w:instrText>
      </w:r>
      <w:r>
        <w:fldChar w:fldCharType="separate"/>
      </w:r>
      <w:r>
        <w:t>10</w:t>
      </w:r>
      <w:r>
        <w:fldChar w:fldCharType="end"/>
      </w:r>
    </w:p>
    <w:p w14:paraId="4FD483B6" w14:textId="4B058387" w:rsidR="003F65CB" w:rsidRPr="00B3713D" w:rsidRDefault="003F65CB">
      <w:pPr>
        <w:pStyle w:val="TOC2"/>
        <w:rPr>
          <w:rFonts w:ascii="Calibri" w:hAnsi="Calibri"/>
          <w:sz w:val="22"/>
          <w:szCs w:val="22"/>
          <w:lang w:eastAsia="en-GB"/>
        </w:rPr>
      </w:pPr>
      <w:r>
        <w:t>5.2</w:t>
      </w:r>
      <w:r w:rsidRPr="00B3713D">
        <w:rPr>
          <w:rFonts w:ascii="Calibri" w:hAnsi="Calibri"/>
          <w:sz w:val="22"/>
          <w:szCs w:val="22"/>
          <w:lang w:eastAsia="en-GB"/>
        </w:rPr>
        <w:tab/>
      </w:r>
      <w:r>
        <w:t>Functional classification of Sh interface procedures</w:t>
      </w:r>
      <w:r>
        <w:tab/>
      </w:r>
      <w:r>
        <w:fldChar w:fldCharType="begin" w:fldLock="1"/>
      </w:r>
      <w:r>
        <w:instrText xml:space="preserve"> PAGEREF _Toc74132316 \h </w:instrText>
      </w:r>
      <w:r>
        <w:fldChar w:fldCharType="separate"/>
      </w:r>
      <w:r>
        <w:t>10</w:t>
      </w:r>
      <w:r>
        <w:fldChar w:fldCharType="end"/>
      </w:r>
    </w:p>
    <w:p w14:paraId="26CDC1BF" w14:textId="65EA548D" w:rsidR="003F65CB" w:rsidRPr="00B3713D" w:rsidRDefault="003F65CB">
      <w:pPr>
        <w:pStyle w:val="TOC1"/>
        <w:rPr>
          <w:rFonts w:ascii="Calibri" w:hAnsi="Calibri"/>
          <w:szCs w:val="22"/>
          <w:lang w:eastAsia="en-GB"/>
        </w:rPr>
      </w:pPr>
      <w:r w:rsidRPr="003F65CB">
        <w:t>6</w:t>
      </w:r>
      <w:r w:rsidRPr="00B3713D">
        <w:rPr>
          <w:rFonts w:ascii="Calibri" w:hAnsi="Calibri"/>
          <w:szCs w:val="22"/>
          <w:lang w:eastAsia="en-GB"/>
        </w:rPr>
        <w:tab/>
      </w:r>
      <w:r w:rsidRPr="00014CC7">
        <w:rPr>
          <w:color w:val="000000"/>
        </w:rPr>
        <w:t>Procedure Descriptions</w:t>
      </w:r>
      <w:r>
        <w:tab/>
      </w:r>
      <w:r>
        <w:fldChar w:fldCharType="begin" w:fldLock="1"/>
      </w:r>
      <w:r>
        <w:instrText xml:space="preserve"> PAGEREF _Toc74132317 \h </w:instrText>
      </w:r>
      <w:r>
        <w:fldChar w:fldCharType="separate"/>
      </w:r>
      <w:r>
        <w:t>10</w:t>
      </w:r>
      <w:r>
        <w:fldChar w:fldCharType="end"/>
      </w:r>
    </w:p>
    <w:p w14:paraId="3E8E940E" w14:textId="16F324B8" w:rsidR="003F65CB" w:rsidRPr="00B3713D" w:rsidRDefault="003F65CB">
      <w:pPr>
        <w:pStyle w:val="TOC2"/>
        <w:rPr>
          <w:rFonts w:ascii="Calibri" w:hAnsi="Calibri"/>
          <w:sz w:val="22"/>
          <w:szCs w:val="22"/>
          <w:lang w:eastAsia="en-GB"/>
        </w:rPr>
      </w:pPr>
      <w:r>
        <w:t>6.1</w:t>
      </w:r>
      <w:r w:rsidRPr="00B3713D">
        <w:rPr>
          <w:rFonts w:ascii="Calibri" w:hAnsi="Calibri"/>
          <w:sz w:val="22"/>
          <w:szCs w:val="22"/>
          <w:lang w:eastAsia="en-GB"/>
        </w:rPr>
        <w:tab/>
      </w:r>
      <w:r>
        <w:t>User data handling procedures</w:t>
      </w:r>
      <w:r>
        <w:tab/>
      </w:r>
      <w:r>
        <w:fldChar w:fldCharType="begin" w:fldLock="1"/>
      </w:r>
      <w:r>
        <w:instrText xml:space="preserve"> PAGEREF _Toc74132318 \h </w:instrText>
      </w:r>
      <w:r>
        <w:fldChar w:fldCharType="separate"/>
      </w:r>
      <w:r>
        <w:t>11</w:t>
      </w:r>
      <w:r>
        <w:fldChar w:fldCharType="end"/>
      </w:r>
    </w:p>
    <w:p w14:paraId="7ED2A47D" w14:textId="337ABDBB" w:rsidR="003F65CB" w:rsidRPr="00B3713D" w:rsidRDefault="003F65CB">
      <w:pPr>
        <w:pStyle w:val="TOC3"/>
        <w:rPr>
          <w:rFonts w:ascii="Calibri" w:hAnsi="Calibri"/>
          <w:sz w:val="22"/>
          <w:szCs w:val="22"/>
          <w:lang w:eastAsia="en-GB"/>
        </w:rPr>
      </w:pPr>
      <w:r>
        <w:t>6.1.1</w:t>
      </w:r>
      <w:r w:rsidRPr="00B3713D">
        <w:rPr>
          <w:rFonts w:ascii="Calibri" w:hAnsi="Calibri"/>
          <w:sz w:val="22"/>
          <w:szCs w:val="22"/>
          <w:lang w:eastAsia="en-GB"/>
        </w:rPr>
        <w:tab/>
      </w:r>
      <w:r>
        <w:t>Data read (Sh-Pull)</w:t>
      </w:r>
      <w:r>
        <w:tab/>
      </w:r>
      <w:r>
        <w:fldChar w:fldCharType="begin" w:fldLock="1"/>
      </w:r>
      <w:r>
        <w:instrText xml:space="preserve"> PAGEREF _Toc74132319 \h </w:instrText>
      </w:r>
      <w:r>
        <w:fldChar w:fldCharType="separate"/>
      </w:r>
      <w:r>
        <w:t>11</w:t>
      </w:r>
      <w:r>
        <w:fldChar w:fldCharType="end"/>
      </w:r>
    </w:p>
    <w:p w14:paraId="71FD5395" w14:textId="5ABCE7A2" w:rsidR="003F65CB" w:rsidRPr="00B3713D" w:rsidRDefault="003F65CB">
      <w:pPr>
        <w:pStyle w:val="TOC4"/>
        <w:rPr>
          <w:rFonts w:ascii="Calibri" w:hAnsi="Calibri"/>
          <w:sz w:val="22"/>
          <w:szCs w:val="22"/>
          <w:lang w:eastAsia="en-GB"/>
        </w:rPr>
      </w:pPr>
      <w:r>
        <w:t>6.1.1.1</w:t>
      </w:r>
      <w:r w:rsidRPr="00B3713D">
        <w:rPr>
          <w:rFonts w:ascii="Calibri" w:hAnsi="Calibri"/>
          <w:sz w:val="22"/>
          <w:szCs w:val="22"/>
          <w:lang w:eastAsia="en-GB"/>
        </w:rPr>
        <w:tab/>
      </w:r>
      <w:r>
        <w:t>Detailed behaviour</w:t>
      </w:r>
      <w:r>
        <w:tab/>
      </w:r>
      <w:r>
        <w:fldChar w:fldCharType="begin" w:fldLock="1"/>
      </w:r>
      <w:r>
        <w:instrText xml:space="preserve"> PAGEREF _Toc74132320 \h </w:instrText>
      </w:r>
      <w:r>
        <w:fldChar w:fldCharType="separate"/>
      </w:r>
      <w:r>
        <w:t>13</w:t>
      </w:r>
      <w:r>
        <w:fldChar w:fldCharType="end"/>
      </w:r>
    </w:p>
    <w:p w14:paraId="1E7C64DB" w14:textId="7FD63948" w:rsidR="003F65CB" w:rsidRPr="00B3713D" w:rsidRDefault="003F65CB">
      <w:pPr>
        <w:pStyle w:val="TOC3"/>
        <w:rPr>
          <w:rFonts w:ascii="Calibri" w:hAnsi="Calibri"/>
          <w:sz w:val="22"/>
          <w:szCs w:val="22"/>
          <w:lang w:eastAsia="en-GB"/>
        </w:rPr>
      </w:pPr>
      <w:r>
        <w:t>6.1.2</w:t>
      </w:r>
      <w:r w:rsidRPr="00B3713D">
        <w:rPr>
          <w:rFonts w:ascii="Calibri" w:hAnsi="Calibri"/>
          <w:sz w:val="22"/>
          <w:szCs w:val="22"/>
          <w:lang w:eastAsia="en-GB"/>
        </w:rPr>
        <w:tab/>
      </w:r>
      <w:r>
        <w:t>Data Update (Sh-Update)</w:t>
      </w:r>
      <w:r>
        <w:tab/>
      </w:r>
      <w:r>
        <w:fldChar w:fldCharType="begin" w:fldLock="1"/>
      </w:r>
      <w:r>
        <w:instrText xml:space="preserve"> PAGEREF _Toc74132321 \h </w:instrText>
      </w:r>
      <w:r>
        <w:fldChar w:fldCharType="separate"/>
      </w:r>
      <w:r>
        <w:t>16</w:t>
      </w:r>
      <w:r>
        <w:fldChar w:fldCharType="end"/>
      </w:r>
    </w:p>
    <w:p w14:paraId="2535E46D" w14:textId="3F257241" w:rsidR="003F65CB" w:rsidRPr="00B3713D" w:rsidRDefault="003F65CB">
      <w:pPr>
        <w:pStyle w:val="TOC4"/>
        <w:rPr>
          <w:rFonts w:ascii="Calibri" w:hAnsi="Calibri"/>
          <w:sz w:val="22"/>
          <w:szCs w:val="22"/>
          <w:lang w:eastAsia="en-GB"/>
        </w:rPr>
      </w:pPr>
      <w:r>
        <w:t>6.1.2.1</w:t>
      </w:r>
      <w:r w:rsidRPr="00B3713D">
        <w:rPr>
          <w:rFonts w:ascii="Calibri" w:hAnsi="Calibri"/>
          <w:sz w:val="22"/>
          <w:szCs w:val="22"/>
          <w:lang w:eastAsia="en-GB"/>
        </w:rPr>
        <w:tab/>
      </w:r>
      <w:r>
        <w:t>Detailed behaviour</w:t>
      </w:r>
      <w:r>
        <w:tab/>
      </w:r>
      <w:r>
        <w:fldChar w:fldCharType="begin" w:fldLock="1"/>
      </w:r>
      <w:r>
        <w:instrText xml:space="preserve"> PAGEREF _Toc74132322 \h </w:instrText>
      </w:r>
      <w:r>
        <w:fldChar w:fldCharType="separate"/>
      </w:r>
      <w:r>
        <w:t>18</w:t>
      </w:r>
      <w:r>
        <w:fldChar w:fldCharType="end"/>
      </w:r>
    </w:p>
    <w:p w14:paraId="1F88EC49" w14:textId="7AAD529B" w:rsidR="003F65CB" w:rsidRPr="00B3713D" w:rsidRDefault="003F65CB">
      <w:pPr>
        <w:pStyle w:val="TOC3"/>
        <w:rPr>
          <w:rFonts w:ascii="Calibri" w:hAnsi="Calibri"/>
          <w:sz w:val="22"/>
          <w:szCs w:val="22"/>
          <w:lang w:eastAsia="en-GB"/>
        </w:rPr>
      </w:pPr>
      <w:r>
        <w:t>6.1.3</w:t>
      </w:r>
      <w:r w:rsidRPr="00B3713D">
        <w:rPr>
          <w:rFonts w:ascii="Calibri" w:hAnsi="Calibri"/>
          <w:sz w:val="22"/>
          <w:szCs w:val="22"/>
          <w:lang w:eastAsia="en-GB"/>
        </w:rPr>
        <w:tab/>
      </w:r>
      <w:r>
        <w:t>Subscription to notifications (Sh-Subs-Notif)</w:t>
      </w:r>
      <w:r>
        <w:tab/>
      </w:r>
      <w:r>
        <w:fldChar w:fldCharType="begin" w:fldLock="1"/>
      </w:r>
      <w:r>
        <w:instrText xml:space="preserve"> PAGEREF _Toc74132323 \h </w:instrText>
      </w:r>
      <w:r>
        <w:fldChar w:fldCharType="separate"/>
      </w:r>
      <w:r>
        <w:t>21</w:t>
      </w:r>
      <w:r>
        <w:fldChar w:fldCharType="end"/>
      </w:r>
    </w:p>
    <w:p w14:paraId="62DD7952" w14:textId="25D065B6" w:rsidR="003F65CB" w:rsidRPr="00B3713D" w:rsidRDefault="003F65CB">
      <w:pPr>
        <w:pStyle w:val="TOC4"/>
        <w:rPr>
          <w:rFonts w:ascii="Calibri" w:hAnsi="Calibri"/>
          <w:sz w:val="22"/>
          <w:szCs w:val="22"/>
          <w:lang w:eastAsia="en-GB"/>
        </w:rPr>
      </w:pPr>
      <w:r>
        <w:t>6.1.3.1</w:t>
      </w:r>
      <w:r w:rsidRPr="00B3713D">
        <w:rPr>
          <w:rFonts w:ascii="Calibri" w:hAnsi="Calibri"/>
          <w:sz w:val="22"/>
          <w:szCs w:val="22"/>
          <w:lang w:eastAsia="en-GB"/>
        </w:rPr>
        <w:tab/>
      </w:r>
      <w:r>
        <w:t>Detailed behaviour</w:t>
      </w:r>
      <w:r>
        <w:tab/>
      </w:r>
      <w:r>
        <w:fldChar w:fldCharType="begin" w:fldLock="1"/>
      </w:r>
      <w:r>
        <w:instrText xml:space="preserve"> PAGEREF _Toc74132324 \h </w:instrText>
      </w:r>
      <w:r>
        <w:fldChar w:fldCharType="separate"/>
      </w:r>
      <w:r>
        <w:t>23</w:t>
      </w:r>
      <w:r>
        <w:fldChar w:fldCharType="end"/>
      </w:r>
    </w:p>
    <w:p w14:paraId="65841F98" w14:textId="43A44D64" w:rsidR="003F65CB" w:rsidRPr="00B3713D" w:rsidRDefault="003F65CB">
      <w:pPr>
        <w:pStyle w:val="TOC3"/>
        <w:rPr>
          <w:rFonts w:ascii="Calibri" w:hAnsi="Calibri"/>
          <w:sz w:val="22"/>
          <w:szCs w:val="22"/>
          <w:lang w:eastAsia="en-GB"/>
        </w:rPr>
      </w:pPr>
      <w:r>
        <w:t>6.1.4</w:t>
      </w:r>
      <w:r w:rsidRPr="00B3713D">
        <w:rPr>
          <w:rFonts w:ascii="Calibri" w:hAnsi="Calibri"/>
          <w:sz w:val="22"/>
          <w:szCs w:val="22"/>
          <w:lang w:eastAsia="en-GB"/>
        </w:rPr>
        <w:tab/>
      </w:r>
      <w:r>
        <w:t>Notifications (Sh-Notif)</w:t>
      </w:r>
      <w:r>
        <w:tab/>
      </w:r>
      <w:r>
        <w:fldChar w:fldCharType="begin" w:fldLock="1"/>
      </w:r>
      <w:r>
        <w:instrText xml:space="preserve"> PAGEREF _Toc74132325 \h </w:instrText>
      </w:r>
      <w:r>
        <w:fldChar w:fldCharType="separate"/>
      </w:r>
      <w:r>
        <w:t>25</w:t>
      </w:r>
      <w:r>
        <w:fldChar w:fldCharType="end"/>
      </w:r>
    </w:p>
    <w:p w14:paraId="18BCFE23" w14:textId="0A2AAB5E" w:rsidR="003F65CB" w:rsidRPr="00B3713D" w:rsidRDefault="003F65CB">
      <w:pPr>
        <w:pStyle w:val="TOC4"/>
        <w:rPr>
          <w:rFonts w:ascii="Calibri" w:hAnsi="Calibri"/>
          <w:sz w:val="22"/>
          <w:szCs w:val="22"/>
          <w:lang w:eastAsia="en-GB"/>
        </w:rPr>
      </w:pPr>
      <w:r>
        <w:t>6.1.4.1</w:t>
      </w:r>
      <w:r w:rsidRPr="00B3713D">
        <w:rPr>
          <w:rFonts w:ascii="Calibri" w:hAnsi="Calibri"/>
          <w:sz w:val="22"/>
          <w:szCs w:val="22"/>
          <w:lang w:eastAsia="en-GB"/>
        </w:rPr>
        <w:tab/>
      </w:r>
      <w:r>
        <w:t>Detailed behaviour</w:t>
      </w:r>
      <w:r>
        <w:tab/>
      </w:r>
      <w:r>
        <w:fldChar w:fldCharType="begin" w:fldLock="1"/>
      </w:r>
      <w:r>
        <w:instrText xml:space="preserve"> PAGEREF _Toc74132326 \h </w:instrText>
      </w:r>
      <w:r>
        <w:fldChar w:fldCharType="separate"/>
      </w:r>
      <w:r>
        <w:t>26</w:t>
      </w:r>
      <w:r>
        <w:fldChar w:fldCharType="end"/>
      </w:r>
    </w:p>
    <w:p w14:paraId="256E381E" w14:textId="39205721" w:rsidR="003F65CB" w:rsidRPr="00B3713D" w:rsidRDefault="003F65CB">
      <w:pPr>
        <w:pStyle w:val="TOC2"/>
        <w:rPr>
          <w:rFonts w:ascii="Calibri" w:hAnsi="Calibri"/>
          <w:sz w:val="22"/>
          <w:szCs w:val="22"/>
          <w:lang w:eastAsia="en-GB"/>
        </w:rPr>
      </w:pPr>
      <w:r>
        <w:t>6.2</w:t>
      </w:r>
      <w:r w:rsidRPr="00B3713D">
        <w:rPr>
          <w:rFonts w:ascii="Calibri" w:hAnsi="Calibri"/>
          <w:sz w:val="22"/>
          <w:szCs w:val="22"/>
          <w:lang w:eastAsia="en-GB"/>
        </w:rPr>
        <w:tab/>
      </w:r>
      <w:r>
        <w:t>AS permissions list</w:t>
      </w:r>
      <w:r>
        <w:tab/>
      </w:r>
      <w:r>
        <w:fldChar w:fldCharType="begin" w:fldLock="1"/>
      </w:r>
      <w:r>
        <w:instrText xml:space="preserve"> PAGEREF _Toc74132327 \h </w:instrText>
      </w:r>
      <w:r>
        <w:fldChar w:fldCharType="separate"/>
      </w:r>
      <w:r>
        <w:t>27</w:t>
      </w:r>
      <w:r>
        <w:fldChar w:fldCharType="end"/>
      </w:r>
    </w:p>
    <w:p w14:paraId="106BA19B" w14:textId="23E6694B" w:rsidR="003F65CB" w:rsidRPr="00B3713D" w:rsidRDefault="003F65CB">
      <w:pPr>
        <w:pStyle w:val="TOC2"/>
        <w:rPr>
          <w:rFonts w:ascii="Calibri" w:hAnsi="Calibri"/>
          <w:sz w:val="22"/>
          <w:szCs w:val="22"/>
          <w:lang w:eastAsia="en-GB"/>
        </w:rPr>
      </w:pPr>
      <w:r>
        <w:t>6.3</w:t>
      </w:r>
      <w:r w:rsidRPr="00B3713D">
        <w:rPr>
          <w:rFonts w:ascii="Calibri" w:hAnsi="Calibri"/>
          <w:sz w:val="22"/>
          <w:szCs w:val="22"/>
          <w:lang w:eastAsia="en-GB"/>
        </w:rPr>
        <w:tab/>
      </w:r>
      <w:r>
        <w:t>Void</w:t>
      </w:r>
      <w:r>
        <w:tab/>
      </w:r>
      <w:r>
        <w:fldChar w:fldCharType="begin" w:fldLock="1"/>
      </w:r>
      <w:r>
        <w:instrText xml:space="preserve"> PAGEREF _Toc74132328 \h </w:instrText>
      </w:r>
      <w:r>
        <w:fldChar w:fldCharType="separate"/>
      </w:r>
      <w:r>
        <w:t>27</w:t>
      </w:r>
      <w:r>
        <w:fldChar w:fldCharType="end"/>
      </w:r>
    </w:p>
    <w:p w14:paraId="0C236E76" w14:textId="2023AEEF" w:rsidR="003F65CB" w:rsidRPr="00B3713D" w:rsidRDefault="003F65CB">
      <w:pPr>
        <w:pStyle w:val="TOC2"/>
        <w:rPr>
          <w:rFonts w:ascii="Calibri" w:hAnsi="Calibri"/>
          <w:sz w:val="22"/>
          <w:szCs w:val="22"/>
          <w:lang w:eastAsia="en-GB"/>
        </w:rPr>
      </w:pPr>
      <w:r>
        <w:t>6.4</w:t>
      </w:r>
      <w:r w:rsidRPr="00B3713D">
        <w:rPr>
          <w:rFonts w:ascii="Calibri" w:hAnsi="Calibri"/>
          <w:sz w:val="22"/>
          <w:szCs w:val="22"/>
          <w:lang w:eastAsia="en-GB"/>
        </w:rPr>
        <w:tab/>
      </w:r>
      <w:r>
        <w:t>Void</w:t>
      </w:r>
      <w:r>
        <w:tab/>
      </w:r>
      <w:r>
        <w:fldChar w:fldCharType="begin" w:fldLock="1"/>
      </w:r>
      <w:r>
        <w:instrText xml:space="preserve"> PAGEREF _Toc74132329 \h </w:instrText>
      </w:r>
      <w:r>
        <w:fldChar w:fldCharType="separate"/>
      </w:r>
      <w:r>
        <w:t>27</w:t>
      </w:r>
      <w:r>
        <w:fldChar w:fldCharType="end"/>
      </w:r>
    </w:p>
    <w:p w14:paraId="46514C5B" w14:textId="31624145" w:rsidR="003F65CB" w:rsidRPr="00B3713D" w:rsidRDefault="003F65CB">
      <w:pPr>
        <w:pStyle w:val="TOC2"/>
        <w:rPr>
          <w:rFonts w:ascii="Calibri" w:hAnsi="Calibri"/>
          <w:sz w:val="22"/>
          <w:szCs w:val="22"/>
          <w:lang w:eastAsia="en-GB"/>
        </w:rPr>
      </w:pPr>
      <w:r>
        <w:t>6.5</w:t>
      </w:r>
      <w:r w:rsidRPr="00B3713D">
        <w:rPr>
          <w:rFonts w:ascii="Calibri" w:hAnsi="Calibri"/>
          <w:sz w:val="22"/>
          <w:szCs w:val="22"/>
          <w:lang w:eastAsia="en-GB"/>
        </w:rPr>
        <w:tab/>
      </w:r>
      <w:r>
        <w:t>User identity to HSS resolution</w:t>
      </w:r>
      <w:r>
        <w:tab/>
      </w:r>
      <w:r>
        <w:fldChar w:fldCharType="begin" w:fldLock="1"/>
      </w:r>
      <w:r>
        <w:instrText xml:space="preserve"> PAGEREF _Toc74132330 \h </w:instrText>
      </w:r>
      <w:r>
        <w:fldChar w:fldCharType="separate"/>
      </w:r>
      <w:r>
        <w:t>27</w:t>
      </w:r>
      <w:r>
        <w:fldChar w:fldCharType="end"/>
      </w:r>
    </w:p>
    <w:p w14:paraId="37EB0E55" w14:textId="36A8AC72" w:rsidR="003F65CB" w:rsidRPr="00B3713D" w:rsidRDefault="003F65CB">
      <w:pPr>
        <w:pStyle w:val="TOC1"/>
        <w:rPr>
          <w:rFonts w:ascii="Calibri" w:hAnsi="Calibri"/>
          <w:szCs w:val="22"/>
          <w:lang w:eastAsia="en-GB"/>
        </w:rPr>
      </w:pPr>
      <w:r>
        <w:t>7</w:t>
      </w:r>
      <w:r w:rsidRPr="00B3713D">
        <w:rPr>
          <w:rFonts w:ascii="Calibri" w:hAnsi="Calibri"/>
          <w:szCs w:val="22"/>
          <w:lang w:eastAsia="en-GB"/>
        </w:rPr>
        <w:tab/>
      </w:r>
      <w:r>
        <w:t>Information element contents</w:t>
      </w:r>
      <w:r>
        <w:tab/>
      </w:r>
      <w:r>
        <w:fldChar w:fldCharType="begin" w:fldLock="1"/>
      </w:r>
      <w:r>
        <w:instrText xml:space="preserve"> PAGEREF _Toc74132331 \h </w:instrText>
      </w:r>
      <w:r>
        <w:fldChar w:fldCharType="separate"/>
      </w:r>
      <w:r>
        <w:t>29</w:t>
      </w:r>
      <w:r>
        <w:fldChar w:fldCharType="end"/>
      </w:r>
    </w:p>
    <w:p w14:paraId="4F91B376" w14:textId="4DD90930" w:rsidR="003F65CB" w:rsidRPr="00B3713D" w:rsidRDefault="003F65CB">
      <w:pPr>
        <w:pStyle w:val="TOC2"/>
        <w:rPr>
          <w:rFonts w:ascii="Calibri" w:hAnsi="Calibri"/>
          <w:sz w:val="22"/>
          <w:szCs w:val="22"/>
          <w:lang w:eastAsia="en-GB"/>
        </w:rPr>
      </w:pPr>
      <w:r>
        <w:t>7.1</w:t>
      </w:r>
      <w:r w:rsidRPr="00B3713D">
        <w:rPr>
          <w:rFonts w:ascii="Calibri" w:hAnsi="Calibri"/>
          <w:sz w:val="22"/>
          <w:szCs w:val="22"/>
          <w:lang w:eastAsia="en-GB"/>
        </w:rPr>
        <w:tab/>
      </w:r>
      <w:r>
        <w:t>User Identity</w:t>
      </w:r>
      <w:r>
        <w:tab/>
      </w:r>
      <w:r>
        <w:fldChar w:fldCharType="begin" w:fldLock="1"/>
      </w:r>
      <w:r>
        <w:instrText xml:space="preserve"> PAGEREF _Toc74132332 \h </w:instrText>
      </w:r>
      <w:r>
        <w:fldChar w:fldCharType="separate"/>
      </w:r>
      <w:r>
        <w:t>29</w:t>
      </w:r>
      <w:r>
        <w:fldChar w:fldCharType="end"/>
      </w:r>
    </w:p>
    <w:p w14:paraId="239E94E1" w14:textId="32AC8C5D" w:rsidR="003F65CB" w:rsidRPr="00B3713D" w:rsidRDefault="003F65CB">
      <w:pPr>
        <w:pStyle w:val="TOC3"/>
        <w:rPr>
          <w:rFonts w:ascii="Calibri" w:hAnsi="Calibri"/>
          <w:sz w:val="22"/>
          <w:szCs w:val="22"/>
          <w:lang w:eastAsia="en-GB"/>
        </w:rPr>
      </w:pPr>
      <w:r>
        <w:t>7.1.1</w:t>
      </w:r>
      <w:r w:rsidRPr="00B3713D">
        <w:rPr>
          <w:rFonts w:ascii="Calibri" w:hAnsi="Calibri"/>
          <w:sz w:val="22"/>
          <w:szCs w:val="22"/>
          <w:lang w:eastAsia="en-GB"/>
        </w:rPr>
        <w:tab/>
      </w:r>
      <w:r>
        <w:t>IMS Public User Identity / Public Service Identity</w:t>
      </w:r>
      <w:r>
        <w:tab/>
      </w:r>
      <w:r>
        <w:fldChar w:fldCharType="begin" w:fldLock="1"/>
      </w:r>
      <w:r>
        <w:instrText xml:space="preserve"> PAGEREF _Toc74132333 \h </w:instrText>
      </w:r>
      <w:r>
        <w:fldChar w:fldCharType="separate"/>
      </w:r>
      <w:r>
        <w:t>29</w:t>
      </w:r>
      <w:r>
        <w:fldChar w:fldCharType="end"/>
      </w:r>
    </w:p>
    <w:p w14:paraId="15C23B81" w14:textId="4B3CCA1F" w:rsidR="003F65CB" w:rsidRPr="00B3713D" w:rsidRDefault="003F65CB">
      <w:pPr>
        <w:pStyle w:val="TOC3"/>
        <w:rPr>
          <w:rFonts w:ascii="Calibri" w:hAnsi="Calibri"/>
          <w:sz w:val="22"/>
          <w:szCs w:val="22"/>
          <w:lang w:eastAsia="en-GB"/>
        </w:rPr>
      </w:pPr>
      <w:r>
        <w:t>7.1.2</w:t>
      </w:r>
      <w:r w:rsidRPr="00B3713D">
        <w:rPr>
          <w:rFonts w:ascii="Calibri" w:hAnsi="Calibri"/>
          <w:sz w:val="22"/>
          <w:szCs w:val="22"/>
          <w:lang w:eastAsia="en-GB"/>
        </w:rPr>
        <w:tab/>
      </w:r>
      <w:r>
        <w:t>MSISDN</w:t>
      </w:r>
      <w:r>
        <w:tab/>
      </w:r>
      <w:r>
        <w:fldChar w:fldCharType="begin" w:fldLock="1"/>
      </w:r>
      <w:r>
        <w:instrText xml:space="preserve"> PAGEREF _Toc74132334 \h </w:instrText>
      </w:r>
      <w:r>
        <w:fldChar w:fldCharType="separate"/>
      </w:r>
      <w:r>
        <w:t>29</w:t>
      </w:r>
      <w:r>
        <w:fldChar w:fldCharType="end"/>
      </w:r>
    </w:p>
    <w:p w14:paraId="57718D71" w14:textId="62FD8473" w:rsidR="003F65CB" w:rsidRPr="00B3713D" w:rsidRDefault="003F65CB">
      <w:pPr>
        <w:pStyle w:val="TOC3"/>
        <w:rPr>
          <w:rFonts w:ascii="Calibri" w:hAnsi="Calibri"/>
          <w:sz w:val="22"/>
          <w:szCs w:val="22"/>
          <w:lang w:eastAsia="en-GB"/>
        </w:rPr>
      </w:pPr>
      <w:r>
        <w:t>7.1.3</w:t>
      </w:r>
      <w:r w:rsidRPr="00B3713D">
        <w:rPr>
          <w:rFonts w:ascii="Calibri" w:hAnsi="Calibri"/>
          <w:sz w:val="22"/>
          <w:szCs w:val="22"/>
          <w:lang w:eastAsia="en-GB"/>
        </w:rPr>
        <w:tab/>
      </w:r>
      <w:r>
        <w:t>External Identifier</w:t>
      </w:r>
      <w:r>
        <w:tab/>
      </w:r>
      <w:r>
        <w:fldChar w:fldCharType="begin" w:fldLock="1"/>
      </w:r>
      <w:r>
        <w:instrText xml:space="preserve"> PAGEREF _Toc74132335 \h </w:instrText>
      </w:r>
      <w:r>
        <w:fldChar w:fldCharType="separate"/>
      </w:r>
      <w:r>
        <w:t>29</w:t>
      </w:r>
      <w:r>
        <w:fldChar w:fldCharType="end"/>
      </w:r>
    </w:p>
    <w:p w14:paraId="3A4C1020" w14:textId="7C99B31A" w:rsidR="003F65CB" w:rsidRPr="00B3713D" w:rsidRDefault="003F65CB">
      <w:pPr>
        <w:pStyle w:val="TOC2"/>
        <w:rPr>
          <w:rFonts w:ascii="Calibri" w:hAnsi="Calibri"/>
          <w:sz w:val="22"/>
          <w:szCs w:val="22"/>
          <w:lang w:eastAsia="en-GB"/>
        </w:rPr>
      </w:pPr>
      <w:r>
        <w:t>7.1A</w:t>
      </w:r>
      <w:r w:rsidRPr="00B3713D">
        <w:rPr>
          <w:rFonts w:ascii="Calibri" w:hAnsi="Calibri"/>
          <w:sz w:val="22"/>
          <w:szCs w:val="22"/>
          <w:lang w:eastAsia="en-GB"/>
        </w:rPr>
        <w:tab/>
      </w:r>
      <w:r>
        <w:t>Wildcarded PSI</w:t>
      </w:r>
      <w:r>
        <w:tab/>
      </w:r>
      <w:r>
        <w:fldChar w:fldCharType="begin" w:fldLock="1"/>
      </w:r>
      <w:r>
        <w:instrText xml:space="preserve"> PAGEREF _Toc74132336 \h </w:instrText>
      </w:r>
      <w:r>
        <w:fldChar w:fldCharType="separate"/>
      </w:r>
      <w:r>
        <w:t>29</w:t>
      </w:r>
      <w:r>
        <w:fldChar w:fldCharType="end"/>
      </w:r>
    </w:p>
    <w:p w14:paraId="131380EE" w14:textId="190AA3E4" w:rsidR="003F65CB" w:rsidRPr="00B3713D" w:rsidRDefault="003F65CB">
      <w:pPr>
        <w:pStyle w:val="TOC2"/>
        <w:rPr>
          <w:rFonts w:ascii="Calibri" w:hAnsi="Calibri"/>
          <w:sz w:val="22"/>
          <w:szCs w:val="22"/>
          <w:lang w:eastAsia="en-GB"/>
        </w:rPr>
      </w:pPr>
      <w:r>
        <w:t>7.1B</w:t>
      </w:r>
      <w:r w:rsidRPr="00B3713D">
        <w:rPr>
          <w:rFonts w:ascii="Calibri" w:hAnsi="Calibri"/>
          <w:sz w:val="22"/>
          <w:szCs w:val="22"/>
          <w:lang w:eastAsia="en-GB"/>
        </w:rPr>
        <w:tab/>
      </w:r>
      <w:r>
        <w:t>Wildcarded Public User Identity</w:t>
      </w:r>
      <w:r>
        <w:tab/>
      </w:r>
      <w:r>
        <w:fldChar w:fldCharType="begin" w:fldLock="1"/>
      </w:r>
      <w:r>
        <w:instrText xml:space="preserve"> PAGEREF _Toc74132337 \h </w:instrText>
      </w:r>
      <w:r>
        <w:fldChar w:fldCharType="separate"/>
      </w:r>
      <w:r>
        <w:t>29</w:t>
      </w:r>
      <w:r>
        <w:fldChar w:fldCharType="end"/>
      </w:r>
    </w:p>
    <w:p w14:paraId="6E45F41D" w14:textId="7ED8D624" w:rsidR="003F65CB" w:rsidRPr="00B3713D" w:rsidRDefault="003F65CB">
      <w:pPr>
        <w:pStyle w:val="TOC2"/>
        <w:rPr>
          <w:rFonts w:ascii="Calibri" w:hAnsi="Calibri"/>
          <w:sz w:val="22"/>
          <w:szCs w:val="22"/>
          <w:lang w:eastAsia="en-GB"/>
        </w:rPr>
      </w:pPr>
      <w:r>
        <w:t>7.2</w:t>
      </w:r>
      <w:r w:rsidRPr="00B3713D">
        <w:rPr>
          <w:rFonts w:ascii="Calibri" w:hAnsi="Calibri"/>
          <w:sz w:val="22"/>
          <w:szCs w:val="22"/>
          <w:lang w:eastAsia="en-GB"/>
        </w:rPr>
        <w:tab/>
      </w:r>
      <w:r>
        <w:t>Requested Domain</w:t>
      </w:r>
      <w:r>
        <w:tab/>
      </w:r>
      <w:r>
        <w:fldChar w:fldCharType="begin" w:fldLock="1"/>
      </w:r>
      <w:r>
        <w:instrText xml:space="preserve"> PAGEREF _Toc74132338 \h </w:instrText>
      </w:r>
      <w:r>
        <w:fldChar w:fldCharType="separate"/>
      </w:r>
      <w:r>
        <w:t>29</w:t>
      </w:r>
      <w:r>
        <w:fldChar w:fldCharType="end"/>
      </w:r>
    </w:p>
    <w:p w14:paraId="0CB2EB95" w14:textId="1D24B043" w:rsidR="003F65CB" w:rsidRPr="00B3713D" w:rsidRDefault="003F65CB">
      <w:pPr>
        <w:pStyle w:val="TOC2"/>
        <w:rPr>
          <w:rFonts w:ascii="Calibri" w:hAnsi="Calibri"/>
          <w:sz w:val="22"/>
          <w:szCs w:val="22"/>
          <w:lang w:eastAsia="en-GB"/>
        </w:rPr>
      </w:pPr>
      <w:r>
        <w:t>7.2A</w:t>
      </w:r>
      <w:r w:rsidRPr="00B3713D">
        <w:rPr>
          <w:rFonts w:ascii="Calibri" w:hAnsi="Calibri"/>
          <w:sz w:val="22"/>
          <w:szCs w:val="22"/>
          <w:lang w:eastAsia="en-GB"/>
        </w:rPr>
        <w:tab/>
      </w:r>
      <w:r>
        <w:t>Requested Nodes</w:t>
      </w:r>
      <w:r>
        <w:tab/>
      </w:r>
      <w:r>
        <w:fldChar w:fldCharType="begin" w:fldLock="1"/>
      </w:r>
      <w:r>
        <w:instrText xml:space="preserve"> PAGEREF _Toc74132339 \h </w:instrText>
      </w:r>
      <w:r>
        <w:fldChar w:fldCharType="separate"/>
      </w:r>
      <w:r>
        <w:t>30</w:t>
      </w:r>
      <w:r>
        <w:fldChar w:fldCharType="end"/>
      </w:r>
    </w:p>
    <w:p w14:paraId="47046E19" w14:textId="45BE5E84" w:rsidR="003F65CB" w:rsidRPr="00B3713D" w:rsidRDefault="003F65CB">
      <w:pPr>
        <w:pStyle w:val="TOC2"/>
        <w:rPr>
          <w:rFonts w:ascii="Calibri" w:hAnsi="Calibri"/>
          <w:sz w:val="22"/>
          <w:szCs w:val="22"/>
          <w:lang w:eastAsia="en-GB"/>
        </w:rPr>
      </w:pPr>
      <w:r>
        <w:t>7.2B</w:t>
      </w:r>
      <w:r w:rsidRPr="00B3713D">
        <w:rPr>
          <w:rFonts w:ascii="Calibri" w:hAnsi="Calibri"/>
          <w:sz w:val="22"/>
          <w:szCs w:val="22"/>
          <w:lang w:eastAsia="en-GB"/>
        </w:rPr>
        <w:tab/>
      </w:r>
      <w:r>
        <w:t>Serving Node Indication</w:t>
      </w:r>
      <w:r>
        <w:tab/>
      </w:r>
      <w:r>
        <w:fldChar w:fldCharType="begin" w:fldLock="1"/>
      </w:r>
      <w:r>
        <w:instrText xml:space="preserve"> PAGEREF _Toc74132340 \h </w:instrText>
      </w:r>
      <w:r>
        <w:fldChar w:fldCharType="separate"/>
      </w:r>
      <w:r>
        <w:t>30</w:t>
      </w:r>
      <w:r>
        <w:fldChar w:fldCharType="end"/>
      </w:r>
    </w:p>
    <w:p w14:paraId="10008D0D" w14:textId="753F0EE0" w:rsidR="003F65CB" w:rsidRPr="00B3713D" w:rsidRDefault="003F65CB">
      <w:pPr>
        <w:pStyle w:val="TOC2"/>
        <w:rPr>
          <w:rFonts w:ascii="Calibri" w:hAnsi="Calibri"/>
          <w:sz w:val="22"/>
          <w:szCs w:val="22"/>
          <w:lang w:eastAsia="en-GB"/>
        </w:rPr>
      </w:pPr>
      <w:r>
        <w:t>7.3</w:t>
      </w:r>
      <w:r w:rsidRPr="00B3713D">
        <w:rPr>
          <w:rFonts w:ascii="Calibri" w:hAnsi="Calibri"/>
          <w:sz w:val="22"/>
          <w:szCs w:val="22"/>
          <w:lang w:eastAsia="en-GB"/>
        </w:rPr>
        <w:tab/>
      </w:r>
      <w:r>
        <w:t>Requested Data</w:t>
      </w:r>
      <w:r>
        <w:tab/>
      </w:r>
      <w:r>
        <w:fldChar w:fldCharType="begin" w:fldLock="1"/>
      </w:r>
      <w:r>
        <w:instrText xml:space="preserve"> PAGEREF _Toc74132341 \h </w:instrText>
      </w:r>
      <w:r>
        <w:fldChar w:fldCharType="separate"/>
      </w:r>
      <w:r>
        <w:t>30</w:t>
      </w:r>
      <w:r>
        <w:fldChar w:fldCharType="end"/>
      </w:r>
    </w:p>
    <w:p w14:paraId="002FE8A5" w14:textId="3DDA6DEF" w:rsidR="003F65CB" w:rsidRPr="00B3713D" w:rsidRDefault="003F65CB">
      <w:pPr>
        <w:pStyle w:val="TOC2"/>
        <w:rPr>
          <w:rFonts w:ascii="Calibri" w:hAnsi="Calibri"/>
          <w:sz w:val="22"/>
          <w:szCs w:val="22"/>
          <w:lang w:eastAsia="en-GB"/>
        </w:rPr>
      </w:pPr>
      <w:r>
        <w:t>7.4</w:t>
      </w:r>
      <w:r w:rsidRPr="00B3713D">
        <w:rPr>
          <w:rFonts w:ascii="Calibri" w:hAnsi="Calibri"/>
          <w:sz w:val="22"/>
          <w:szCs w:val="22"/>
          <w:lang w:eastAsia="en-GB"/>
        </w:rPr>
        <w:tab/>
      </w:r>
      <w:r>
        <w:t>Service Indication</w:t>
      </w:r>
      <w:r>
        <w:tab/>
      </w:r>
      <w:r>
        <w:fldChar w:fldCharType="begin" w:fldLock="1"/>
      </w:r>
      <w:r>
        <w:instrText xml:space="preserve"> PAGEREF _Toc74132342 \h </w:instrText>
      </w:r>
      <w:r>
        <w:fldChar w:fldCharType="separate"/>
      </w:r>
      <w:r>
        <w:t>30</w:t>
      </w:r>
      <w:r>
        <w:fldChar w:fldCharType="end"/>
      </w:r>
    </w:p>
    <w:p w14:paraId="48FCA8E7" w14:textId="7F4B183E" w:rsidR="003F65CB" w:rsidRPr="00B3713D" w:rsidRDefault="003F65CB">
      <w:pPr>
        <w:pStyle w:val="TOC2"/>
        <w:rPr>
          <w:rFonts w:ascii="Calibri" w:hAnsi="Calibri"/>
          <w:sz w:val="22"/>
          <w:szCs w:val="22"/>
          <w:lang w:eastAsia="en-GB"/>
        </w:rPr>
      </w:pPr>
      <w:r>
        <w:t>7.5</w:t>
      </w:r>
      <w:r w:rsidRPr="00B3713D">
        <w:rPr>
          <w:rFonts w:ascii="Calibri" w:hAnsi="Calibri"/>
          <w:sz w:val="22"/>
          <w:szCs w:val="22"/>
          <w:lang w:eastAsia="en-GB"/>
        </w:rPr>
        <w:tab/>
      </w:r>
      <w:r>
        <w:t>Result</w:t>
      </w:r>
      <w:r>
        <w:tab/>
      </w:r>
      <w:r>
        <w:fldChar w:fldCharType="begin" w:fldLock="1"/>
      </w:r>
      <w:r>
        <w:instrText xml:space="preserve"> PAGEREF _Toc74132343 \h </w:instrText>
      </w:r>
      <w:r>
        <w:fldChar w:fldCharType="separate"/>
      </w:r>
      <w:r>
        <w:t>30</w:t>
      </w:r>
      <w:r>
        <w:fldChar w:fldCharType="end"/>
      </w:r>
    </w:p>
    <w:p w14:paraId="1FE89125" w14:textId="7AD8E917" w:rsidR="003F65CB" w:rsidRPr="00B3713D" w:rsidRDefault="003F65CB">
      <w:pPr>
        <w:pStyle w:val="TOC2"/>
        <w:rPr>
          <w:rFonts w:ascii="Calibri" w:hAnsi="Calibri"/>
          <w:sz w:val="22"/>
          <w:szCs w:val="22"/>
          <w:lang w:eastAsia="en-GB"/>
        </w:rPr>
      </w:pPr>
      <w:r>
        <w:t>7.6</w:t>
      </w:r>
      <w:r w:rsidRPr="00B3713D">
        <w:rPr>
          <w:rFonts w:ascii="Calibri" w:hAnsi="Calibri"/>
          <w:sz w:val="22"/>
          <w:szCs w:val="22"/>
          <w:lang w:eastAsia="en-GB"/>
        </w:rPr>
        <w:tab/>
      </w:r>
      <w:r>
        <w:t>Data</w:t>
      </w:r>
      <w:r>
        <w:tab/>
      </w:r>
      <w:r>
        <w:fldChar w:fldCharType="begin" w:fldLock="1"/>
      </w:r>
      <w:r>
        <w:instrText xml:space="preserve"> PAGEREF _Toc74132344 \h </w:instrText>
      </w:r>
      <w:r>
        <w:fldChar w:fldCharType="separate"/>
      </w:r>
      <w:r>
        <w:t>30</w:t>
      </w:r>
      <w:r>
        <w:fldChar w:fldCharType="end"/>
      </w:r>
    </w:p>
    <w:p w14:paraId="3814F788" w14:textId="3FD43194" w:rsidR="003F65CB" w:rsidRPr="00B3713D" w:rsidRDefault="003F65CB">
      <w:pPr>
        <w:pStyle w:val="TOC3"/>
        <w:rPr>
          <w:rFonts w:ascii="Calibri" w:hAnsi="Calibri"/>
          <w:sz w:val="22"/>
          <w:szCs w:val="22"/>
          <w:lang w:eastAsia="en-GB"/>
        </w:rPr>
      </w:pPr>
      <w:r>
        <w:t>7.6.1</w:t>
      </w:r>
      <w:r w:rsidRPr="00B3713D">
        <w:rPr>
          <w:rFonts w:ascii="Calibri" w:hAnsi="Calibri"/>
          <w:sz w:val="22"/>
          <w:szCs w:val="22"/>
          <w:lang w:eastAsia="en-GB"/>
        </w:rPr>
        <w:tab/>
      </w:r>
      <w:r>
        <w:t>Repository Data</w:t>
      </w:r>
      <w:r>
        <w:tab/>
      </w:r>
      <w:r>
        <w:fldChar w:fldCharType="begin" w:fldLock="1"/>
      </w:r>
      <w:r>
        <w:instrText xml:space="preserve"> PAGEREF _Toc74132345 \h </w:instrText>
      </w:r>
      <w:r>
        <w:fldChar w:fldCharType="separate"/>
      </w:r>
      <w:r>
        <w:t>32</w:t>
      </w:r>
      <w:r>
        <w:fldChar w:fldCharType="end"/>
      </w:r>
    </w:p>
    <w:p w14:paraId="1768F400" w14:textId="4A57E16E" w:rsidR="003F65CB" w:rsidRPr="00B3713D" w:rsidRDefault="003F65CB">
      <w:pPr>
        <w:pStyle w:val="TOC3"/>
        <w:rPr>
          <w:rFonts w:ascii="Calibri" w:hAnsi="Calibri"/>
          <w:sz w:val="22"/>
          <w:szCs w:val="22"/>
          <w:lang w:eastAsia="en-GB"/>
        </w:rPr>
      </w:pPr>
      <w:r>
        <w:t>7.6.2</w:t>
      </w:r>
      <w:r w:rsidRPr="00B3713D">
        <w:rPr>
          <w:rFonts w:ascii="Calibri" w:hAnsi="Calibri"/>
          <w:sz w:val="22"/>
          <w:szCs w:val="22"/>
          <w:lang w:eastAsia="en-GB"/>
        </w:rPr>
        <w:tab/>
      </w:r>
      <w:r>
        <w:t>IMSPublicIdentity</w:t>
      </w:r>
      <w:r>
        <w:tab/>
      </w:r>
      <w:r>
        <w:fldChar w:fldCharType="begin" w:fldLock="1"/>
      </w:r>
      <w:r>
        <w:instrText xml:space="preserve"> PAGEREF _Toc74132346 \h </w:instrText>
      </w:r>
      <w:r>
        <w:fldChar w:fldCharType="separate"/>
      </w:r>
      <w:r>
        <w:t>32</w:t>
      </w:r>
      <w:r>
        <w:fldChar w:fldCharType="end"/>
      </w:r>
    </w:p>
    <w:p w14:paraId="30656471" w14:textId="06782B18" w:rsidR="003F65CB" w:rsidRPr="00B3713D" w:rsidRDefault="003F65CB">
      <w:pPr>
        <w:pStyle w:val="TOC3"/>
        <w:rPr>
          <w:rFonts w:ascii="Calibri" w:hAnsi="Calibri"/>
          <w:sz w:val="22"/>
          <w:szCs w:val="22"/>
          <w:lang w:eastAsia="en-GB"/>
        </w:rPr>
      </w:pPr>
      <w:r>
        <w:t>7.6.3</w:t>
      </w:r>
      <w:r w:rsidRPr="00B3713D">
        <w:rPr>
          <w:rFonts w:ascii="Calibri" w:hAnsi="Calibri"/>
          <w:sz w:val="22"/>
          <w:szCs w:val="22"/>
          <w:lang w:eastAsia="en-GB"/>
        </w:rPr>
        <w:tab/>
      </w:r>
      <w:r>
        <w:t>IMS User State</w:t>
      </w:r>
      <w:r>
        <w:tab/>
      </w:r>
      <w:r>
        <w:fldChar w:fldCharType="begin" w:fldLock="1"/>
      </w:r>
      <w:r>
        <w:instrText xml:space="preserve"> PAGEREF _Toc74132347 \h </w:instrText>
      </w:r>
      <w:r>
        <w:fldChar w:fldCharType="separate"/>
      </w:r>
      <w:r>
        <w:t>33</w:t>
      </w:r>
      <w:r>
        <w:fldChar w:fldCharType="end"/>
      </w:r>
    </w:p>
    <w:p w14:paraId="3CCAFE9F" w14:textId="4A2F693B" w:rsidR="003F65CB" w:rsidRPr="00B3713D" w:rsidRDefault="003F65CB">
      <w:pPr>
        <w:pStyle w:val="TOC3"/>
        <w:rPr>
          <w:rFonts w:ascii="Calibri" w:hAnsi="Calibri"/>
          <w:sz w:val="22"/>
          <w:szCs w:val="22"/>
          <w:lang w:eastAsia="en-GB"/>
        </w:rPr>
      </w:pPr>
      <w:r>
        <w:t>7.6.4</w:t>
      </w:r>
      <w:r w:rsidRPr="00B3713D">
        <w:rPr>
          <w:rFonts w:ascii="Calibri" w:hAnsi="Calibri"/>
          <w:sz w:val="22"/>
          <w:szCs w:val="22"/>
          <w:lang w:eastAsia="en-GB"/>
        </w:rPr>
        <w:tab/>
      </w:r>
      <w:r>
        <w:t>S-CSCF Name</w:t>
      </w:r>
      <w:r>
        <w:tab/>
      </w:r>
      <w:r>
        <w:fldChar w:fldCharType="begin" w:fldLock="1"/>
      </w:r>
      <w:r>
        <w:instrText xml:space="preserve"> PAGEREF _Toc74132348 \h </w:instrText>
      </w:r>
      <w:r>
        <w:fldChar w:fldCharType="separate"/>
      </w:r>
      <w:r>
        <w:t>33</w:t>
      </w:r>
      <w:r>
        <w:fldChar w:fldCharType="end"/>
      </w:r>
    </w:p>
    <w:p w14:paraId="5296DCBF" w14:textId="73C2FB43" w:rsidR="003F65CB" w:rsidRPr="00B3713D" w:rsidRDefault="003F65CB">
      <w:pPr>
        <w:pStyle w:val="TOC3"/>
        <w:rPr>
          <w:rFonts w:ascii="Calibri" w:hAnsi="Calibri"/>
          <w:sz w:val="22"/>
          <w:szCs w:val="22"/>
          <w:lang w:eastAsia="en-GB"/>
        </w:rPr>
      </w:pPr>
      <w:r>
        <w:t>7.6.5</w:t>
      </w:r>
      <w:r w:rsidRPr="00B3713D">
        <w:rPr>
          <w:rFonts w:ascii="Calibri" w:hAnsi="Calibri"/>
          <w:sz w:val="22"/>
          <w:szCs w:val="22"/>
          <w:lang w:eastAsia="en-GB"/>
        </w:rPr>
        <w:tab/>
      </w:r>
      <w:r>
        <w:t>Initial Filter Criteria</w:t>
      </w:r>
      <w:r>
        <w:tab/>
      </w:r>
      <w:r>
        <w:fldChar w:fldCharType="begin" w:fldLock="1"/>
      </w:r>
      <w:r>
        <w:instrText xml:space="preserve"> PAGEREF _Toc74132349 \h </w:instrText>
      </w:r>
      <w:r>
        <w:fldChar w:fldCharType="separate"/>
      </w:r>
      <w:r>
        <w:t>34</w:t>
      </w:r>
      <w:r>
        <w:fldChar w:fldCharType="end"/>
      </w:r>
    </w:p>
    <w:p w14:paraId="009F7411" w14:textId="2C3A1DF2" w:rsidR="003F65CB" w:rsidRPr="00B3713D" w:rsidRDefault="003F65CB">
      <w:pPr>
        <w:pStyle w:val="TOC3"/>
        <w:rPr>
          <w:rFonts w:ascii="Calibri" w:hAnsi="Calibri"/>
          <w:sz w:val="22"/>
          <w:szCs w:val="22"/>
          <w:lang w:eastAsia="en-GB"/>
        </w:rPr>
      </w:pPr>
      <w:r>
        <w:t>7.6.6</w:t>
      </w:r>
      <w:r w:rsidRPr="00B3713D">
        <w:rPr>
          <w:rFonts w:ascii="Calibri" w:hAnsi="Calibri"/>
          <w:sz w:val="22"/>
          <w:szCs w:val="22"/>
          <w:lang w:eastAsia="en-GB"/>
        </w:rPr>
        <w:tab/>
      </w:r>
      <w:r>
        <w:t>Location Information</w:t>
      </w:r>
      <w:r>
        <w:tab/>
      </w:r>
      <w:r>
        <w:fldChar w:fldCharType="begin" w:fldLock="1"/>
      </w:r>
      <w:r>
        <w:instrText xml:space="preserve"> PAGEREF _Toc74132350 \h </w:instrText>
      </w:r>
      <w:r>
        <w:fldChar w:fldCharType="separate"/>
      </w:r>
      <w:r>
        <w:t>34</w:t>
      </w:r>
      <w:r>
        <w:fldChar w:fldCharType="end"/>
      </w:r>
    </w:p>
    <w:p w14:paraId="00345A24" w14:textId="05726279" w:rsidR="003F65CB" w:rsidRPr="00B3713D" w:rsidRDefault="003F65CB">
      <w:pPr>
        <w:pStyle w:val="TOC4"/>
        <w:rPr>
          <w:rFonts w:ascii="Calibri" w:hAnsi="Calibri"/>
          <w:sz w:val="22"/>
          <w:szCs w:val="22"/>
          <w:lang w:eastAsia="en-GB"/>
        </w:rPr>
      </w:pPr>
      <w:r>
        <w:t>7.6.6.1</w:t>
      </w:r>
      <w:r w:rsidRPr="00B3713D">
        <w:rPr>
          <w:rFonts w:ascii="Calibri" w:hAnsi="Calibri"/>
          <w:sz w:val="22"/>
          <w:szCs w:val="22"/>
          <w:lang w:eastAsia="en-GB"/>
        </w:rPr>
        <w:tab/>
      </w:r>
      <w:r>
        <w:t>Location information for CS</w:t>
      </w:r>
      <w:r>
        <w:tab/>
      </w:r>
      <w:r>
        <w:fldChar w:fldCharType="begin" w:fldLock="1"/>
      </w:r>
      <w:r>
        <w:instrText xml:space="preserve"> PAGEREF _Toc74132351 \h </w:instrText>
      </w:r>
      <w:r>
        <w:fldChar w:fldCharType="separate"/>
      </w:r>
      <w:r>
        <w:t>34</w:t>
      </w:r>
      <w:r>
        <w:fldChar w:fldCharType="end"/>
      </w:r>
    </w:p>
    <w:p w14:paraId="7372BFC3" w14:textId="04E9C04E" w:rsidR="003F65CB" w:rsidRPr="00B3713D" w:rsidRDefault="003F65CB">
      <w:pPr>
        <w:pStyle w:val="TOC4"/>
        <w:rPr>
          <w:rFonts w:ascii="Calibri" w:hAnsi="Calibri"/>
          <w:sz w:val="22"/>
          <w:szCs w:val="22"/>
          <w:lang w:eastAsia="en-GB"/>
        </w:rPr>
      </w:pPr>
      <w:r>
        <w:t>7.6.6.2</w:t>
      </w:r>
      <w:r w:rsidRPr="00B3713D">
        <w:rPr>
          <w:rFonts w:ascii="Calibri" w:hAnsi="Calibri"/>
          <w:sz w:val="22"/>
          <w:szCs w:val="22"/>
          <w:lang w:eastAsia="en-GB"/>
        </w:rPr>
        <w:tab/>
      </w:r>
      <w:r>
        <w:t>Location information for GPRS</w:t>
      </w:r>
      <w:r>
        <w:tab/>
      </w:r>
      <w:r>
        <w:fldChar w:fldCharType="begin" w:fldLock="1"/>
      </w:r>
      <w:r>
        <w:instrText xml:space="preserve"> PAGEREF _Toc74132352 \h </w:instrText>
      </w:r>
      <w:r>
        <w:fldChar w:fldCharType="separate"/>
      </w:r>
      <w:r>
        <w:t>35</w:t>
      </w:r>
      <w:r>
        <w:fldChar w:fldCharType="end"/>
      </w:r>
    </w:p>
    <w:p w14:paraId="14339962" w14:textId="1E915977" w:rsidR="003F65CB" w:rsidRPr="00B3713D" w:rsidRDefault="003F65CB">
      <w:pPr>
        <w:pStyle w:val="TOC4"/>
        <w:rPr>
          <w:rFonts w:ascii="Calibri" w:hAnsi="Calibri"/>
          <w:sz w:val="22"/>
          <w:szCs w:val="22"/>
          <w:lang w:eastAsia="en-GB"/>
        </w:rPr>
      </w:pPr>
      <w:r>
        <w:t>7.6.6.3</w:t>
      </w:r>
      <w:r w:rsidRPr="00B3713D">
        <w:rPr>
          <w:rFonts w:ascii="Calibri" w:hAnsi="Calibri"/>
          <w:sz w:val="22"/>
          <w:szCs w:val="22"/>
          <w:lang w:eastAsia="en-GB"/>
        </w:rPr>
        <w:tab/>
      </w:r>
      <w:r>
        <w:t>Location information for EPS</w:t>
      </w:r>
      <w:r>
        <w:tab/>
      </w:r>
      <w:r>
        <w:fldChar w:fldCharType="begin" w:fldLock="1"/>
      </w:r>
      <w:r>
        <w:instrText xml:space="preserve"> PAGEREF _Toc74132353 \h </w:instrText>
      </w:r>
      <w:r>
        <w:fldChar w:fldCharType="separate"/>
      </w:r>
      <w:r>
        <w:t>36</w:t>
      </w:r>
      <w:r>
        <w:fldChar w:fldCharType="end"/>
      </w:r>
    </w:p>
    <w:p w14:paraId="1A900438" w14:textId="14E44B5D" w:rsidR="003F65CB" w:rsidRPr="00B3713D" w:rsidRDefault="003F65CB">
      <w:pPr>
        <w:pStyle w:val="TOC4"/>
        <w:rPr>
          <w:rFonts w:ascii="Calibri" w:hAnsi="Calibri"/>
          <w:sz w:val="22"/>
          <w:szCs w:val="22"/>
          <w:lang w:eastAsia="en-GB"/>
        </w:rPr>
      </w:pPr>
      <w:r>
        <w:t>7.6.6.</w:t>
      </w:r>
      <w:r>
        <w:rPr>
          <w:lang w:eastAsia="zh-CN"/>
        </w:rPr>
        <w:t>4</w:t>
      </w:r>
      <w:r w:rsidRPr="00B3713D">
        <w:rPr>
          <w:rFonts w:ascii="Calibri" w:hAnsi="Calibri"/>
          <w:sz w:val="22"/>
          <w:szCs w:val="22"/>
          <w:lang w:eastAsia="en-GB"/>
        </w:rPr>
        <w:tab/>
      </w:r>
      <w:r>
        <w:t xml:space="preserve">Location </w:t>
      </w:r>
      <w:r>
        <w:rPr>
          <w:lang w:eastAsia="zh-CN"/>
        </w:rPr>
        <w:t>I</w:t>
      </w:r>
      <w:r>
        <w:t xml:space="preserve">nformation for </w:t>
      </w:r>
      <w:r>
        <w:rPr>
          <w:lang w:eastAsia="zh-CN"/>
        </w:rPr>
        <w:t>TWAN</w:t>
      </w:r>
      <w:r>
        <w:tab/>
      </w:r>
      <w:r>
        <w:fldChar w:fldCharType="begin" w:fldLock="1"/>
      </w:r>
      <w:r>
        <w:instrText xml:space="preserve"> PAGEREF _Toc74132354 \h </w:instrText>
      </w:r>
      <w:r>
        <w:fldChar w:fldCharType="separate"/>
      </w:r>
      <w:r>
        <w:t>36</w:t>
      </w:r>
      <w:r>
        <w:fldChar w:fldCharType="end"/>
      </w:r>
    </w:p>
    <w:p w14:paraId="21FE93FD" w14:textId="6DEF693D" w:rsidR="003F65CB" w:rsidRPr="00B3713D" w:rsidRDefault="003F65CB">
      <w:pPr>
        <w:pStyle w:val="TOC4"/>
        <w:rPr>
          <w:rFonts w:ascii="Calibri" w:hAnsi="Calibri"/>
          <w:sz w:val="22"/>
          <w:szCs w:val="22"/>
          <w:lang w:eastAsia="en-GB"/>
        </w:rPr>
      </w:pPr>
      <w:r>
        <w:t>7.6.6.</w:t>
      </w:r>
      <w:r>
        <w:rPr>
          <w:lang w:eastAsia="zh-CN"/>
        </w:rPr>
        <w:t>5</w:t>
      </w:r>
      <w:r w:rsidRPr="00B3713D">
        <w:rPr>
          <w:rFonts w:ascii="Calibri" w:hAnsi="Calibri"/>
          <w:sz w:val="22"/>
          <w:szCs w:val="22"/>
          <w:lang w:eastAsia="en-GB"/>
        </w:rPr>
        <w:tab/>
      </w:r>
      <w:r>
        <w:t xml:space="preserve">Location </w:t>
      </w:r>
      <w:r>
        <w:rPr>
          <w:lang w:eastAsia="zh-CN"/>
        </w:rPr>
        <w:t>I</w:t>
      </w:r>
      <w:r>
        <w:t>nformation for 5GS</w:t>
      </w:r>
      <w:r>
        <w:tab/>
      </w:r>
      <w:r>
        <w:fldChar w:fldCharType="begin" w:fldLock="1"/>
      </w:r>
      <w:r>
        <w:instrText xml:space="preserve"> PAGEREF _Toc74132355 \h </w:instrText>
      </w:r>
      <w:r>
        <w:fldChar w:fldCharType="separate"/>
      </w:r>
      <w:r>
        <w:t>36</w:t>
      </w:r>
      <w:r>
        <w:fldChar w:fldCharType="end"/>
      </w:r>
    </w:p>
    <w:p w14:paraId="3E801ADD" w14:textId="771F1496" w:rsidR="003F65CB" w:rsidRPr="00B3713D" w:rsidRDefault="003F65CB">
      <w:pPr>
        <w:pStyle w:val="TOC3"/>
        <w:rPr>
          <w:rFonts w:ascii="Calibri" w:hAnsi="Calibri"/>
          <w:sz w:val="22"/>
          <w:szCs w:val="22"/>
          <w:lang w:eastAsia="en-GB"/>
        </w:rPr>
      </w:pPr>
      <w:r>
        <w:t>7.6.7</w:t>
      </w:r>
      <w:r w:rsidRPr="00B3713D">
        <w:rPr>
          <w:rFonts w:ascii="Calibri" w:hAnsi="Calibri"/>
          <w:sz w:val="22"/>
          <w:szCs w:val="22"/>
          <w:lang w:eastAsia="en-GB"/>
        </w:rPr>
        <w:tab/>
      </w:r>
      <w:r>
        <w:t>User state</w:t>
      </w:r>
      <w:r>
        <w:tab/>
      </w:r>
      <w:r>
        <w:fldChar w:fldCharType="begin" w:fldLock="1"/>
      </w:r>
      <w:r>
        <w:instrText xml:space="preserve"> PAGEREF _Toc74132356 \h </w:instrText>
      </w:r>
      <w:r>
        <w:fldChar w:fldCharType="separate"/>
      </w:r>
      <w:r>
        <w:t>37</w:t>
      </w:r>
      <w:r>
        <w:fldChar w:fldCharType="end"/>
      </w:r>
    </w:p>
    <w:p w14:paraId="539374D7" w14:textId="7A2B5B0B" w:rsidR="003F65CB" w:rsidRPr="00B3713D" w:rsidRDefault="003F65CB">
      <w:pPr>
        <w:pStyle w:val="TOC3"/>
        <w:rPr>
          <w:rFonts w:ascii="Calibri" w:hAnsi="Calibri"/>
          <w:sz w:val="22"/>
          <w:szCs w:val="22"/>
          <w:lang w:eastAsia="en-GB"/>
        </w:rPr>
      </w:pPr>
      <w:r>
        <w:lastRenderedPageBreak/>
        <w:t>7.6.8</w:t>
      </w:r>
      <w:r w:rsidRPr="00B3713D">
        <w:rPr>
          <w:rFonts w:ascii="Calibri" w:hAnsi="Calibri"/>
          <w:sz w:val="22"/>
          <w:szCs w:val="22"/>
          <w:lang w:eastAsia="en-GB"/>
        </w:rPr>
        <w:tab/>
      </w:r>
      <w:r>
        <w:t>Charging information</w:t>
      </w:r>
      <w:r>
        <w:tab/>
      </w:r>
      <w:r>
        <w:fldChar w:fldCharType="begin" w:fldLock="1"/>
      </w:r>
      <w:r>
        <w:instrText xml:space="preserve"> PAGEREF _Toc74132357 \h </w:instrText>
      </w:r>
      <w:r>
        <w:fldChar w:fldCharType="separate"/>
      </w:r>
      <w:r>
        <w:t>37</w:t>
      </w:r>
      <w:r>
        <w:fldChar w:fldCharType="end"/>
      </w:r>
    </w:p>
    <w:p w14:paraId="5AF62CCD" w14:textId="68190821" w:rsidR="003F65CB" w:rsidRPr="00B3713D" w:rsidRDefault="003F65CB">
      <w:pPr>
        <w:pStyle w:val="TOC3"/>
        <w:rPr>
          <w:rFonts w:ascii="Calibri" w:hAnsi="Calibri"/>
          <w:sz w:val="22"/>
          <w:szCs w:val="22"/>
          <w:lang w:eastAsia="en-GB"/>
        </w:rPr>
      </w:pPr>
      <w:r>
        <w:t>7.6.9</w:t>
      </w:r>
      <w:r w:rsidRPr="00B3713D">
        <w:rPr>
          <w:rFonts w:ascii="Calibri" w:hAnsi="Calibri"/>
          <w:sz w:val="22"/>
          <w:szCs w:val="22"/>
          <w:lang w:eastAsia="en-GB"/>
        </w:rPr>
        <w:tab/>
      </w:r>
      <w:r>
        <w:t>MSISDN</w:t>
      </w:r>
      <w:r>
        <w:tab/>
      </w:r>
      <w:r>
        <w:fldChar w:fldCharType="begin" w:fldLock="1"/>
      </w:r>
      <w:r>
        <w:instrText xml:space="preserve"> PAGEREF _Toc74132358 \h </w:instrText>
      </w:r>
      <w:r>
        <w:fldChar w:fldCharType="separate"/>
      </w:r>
      <w:r>
        <w:t>38</w:t>
      </w:r>
      <w:r>
        <w:fldChar w:fldCharType="end"/>
      </w:r>
    </w:p>
    <w:p w14:paraId="3121A65D" w14:textId="2B9B9AB6" w:rsidR="003F65CB" w:rsidRPr="00B3713D" w:rsidRDefault="003F65CB">
      <w:pPr>
        <w:pStyle w:val="TOC3"/>
        <w:rPr>
          <w:rFonts w:ascii="Calibri" w:hAnsi="Calibri"/>
          <w:sz w:val="22"/>
          <w:szCs w:val="22"/>
          <w:lang w:eastAsia="en-GB"/>
        </w:rPr>
      </w:pPr>
      <w:r>
        <w:t>7.6.9A</w:t>
      </w:r>
      <w:r w:rsidRPr="00B3713D">
        <w:rPr>
          <w:rFonts w:ascii="Calibri" w:hAnsi="Calibri"/>
          <w:sz w:val="22"/>
          <w:szCs w:val="22"/>
          <w:lang w:eastAsia="en-GB"/>
        </w:rPr>
        <w:tab/>
      </w:r>
      <w:r>
        <w:t>Extended MSISDN</w:t>
      </w:r>
      <w:r>
        <w:tab/>
      </w:r>
      <w:r>
        <w:fldChar w:fldCharType="begin" w:fldLock="1"/>
      </w:r>
      <w:r>
        <w:instrText xml:space="preserve"> PAGEREF _Toc74132359 \h </w:instrText>
      </w:r>
      <w:r>
        <w:fldChar w:fldCharType="separate"/>
      </w:r>
      <w:r>
        <w:t>38</w:t>
      </w:r>
      <w:r>
        <w:fldChar w:fldCharType="end"/>
      </w:r>
    </w:p>
    <w:p w14:paraId="72F81B38" w14:textId="1BD79410" w:rsidR="003F65CB" w:rsidRPr="00B3713D" w:rsidRDefault="003F65CB">
      <w:pPr>
        <w:pStyle w:val="TOC3"/>
        <w:rPr>
          <w:rFonts w:ascii="Calibri" w:hAnsi="Calibri"/>
          <w:sz w:val="22"/>
          <w:szCs w:val="22"/>
          <w:lang w:eastAsia="en-GB"/>
        </w:rPr>
      </w:pPr>
      <w:r>
        <w:t>7.6.10</w:t>
      </w:r>
      <w:r w:rsidRPr="00B3713D">
        <w:rPr>
          <w:rFonts w:ascii="Calibri" w:hAnsi="Calibri"/>
          <w:sz w:val="22"/>
          <w:szCs w:val="22"/>
          <w:lang w:eastAsia="en-GB"/>
        </w:rPr>
        <w:tab/>
      </w:r>
      <w:r>
        <w:t>PSIActivation</w:t>
      </w:r>
      <w:r>
        <w:tab/>
      </w:r>
      <w:r>
        <w:fldChar w:fldCharType="begin" w:fldLock="1"/>
      </w:r>
      <w:r>
        <w:instrText xml:space="preserve"> PAGEREF _Toc74132360 \h </w:instrText>
      </w:r>
      <w:r>
        <w:fldChar w:fldCharType="separate"/>
      </w:r>
      <w:r>
        <w:t>38</w:t>
      </w:r>
      <w:r>
        <w:fldChar w:fldCharType="end"/>
      </w:r>
    </w:p>
    <w:p w14:paraId="33392097" w14:textId="74D274DD" w:rsidR="003F65CB" w:rsidRPr="00B3713D" w:rsidRDefault="003F65CB">
      <w:pPr>
        <w:pStyle w:val="TOC3"/>
        <w:rPr>
          <w:rFonts w:ascii="Calibri" w:hAnsi="Calibri"/>
          <w:sz w:val="22"/>
          <w:szCs w:val="22"/>
          <w:lang w:eastAsia="en-GB"/>
        </w:rPr>
      </w:pPr>
      <w:r>
        <w:t>7.6.11</w:t>
      </w:r>
      <w:r w:rsidRPr="00B3713D">
        <w:rPr>
          <w:rFonts w:ascii="Calibri" w:hAnsi="Calibri"/>
          <w:sz w:val="22"/>
          <w:szCs w:val="22"/>
          <w:lang w:eastAsia="en-GB"/>
        </w:rPr>
        <w:tab/>
      </w:r>
      <w:r>
        <w:t>DSAI</w:t>
      </w:r>
      <w:r>
        <w:tab/>
      </w:r>
      <w:r>
        <w:fldChar w:fldCharType="begin" w:fldLock="1"/>
      </w:r>
      <w:r>
        <w:instrText xml:space="preserve"> PAGEREF _Toc74132361 \h </w:instrText>
      </w:r>
      <w:r>
        <w:fldChar w:fldCharType="separate"/>
      </w:r>
      <w:r>
        <w:t>38</w:t>
      </w:r>
      <w:r>
        <w:fldChar w:fldCharType="end"/>
      </w:r>
    </w:p>
    <w:p w14:paraId="31A41467" w14:textId="15B46F56" w:rsidR="003F65CB" w:rsidRPr="00B3713D" w:rsidRDefault="003F65CB">
      <w:pPr>
        <w:pStyle w:val="TOC3"/>
        <w:rPr>
          <w:rFonts w:ascii="Calibri" w:hAnsi="Calibri"/>
          <w:sz w:val="22"/>
          <w:szCs w:val="22"/>
          <w:lang w:eastAsia="en-GB"/>
        </w:rPr>
      </w:pPr>
      <w:r>
        <w:t>7.6.12</w:t>
      </w:r>
      <w:r w:rsidRPr="00B3713D">
        <w:rPr>
          <w:rFonts w:ascii="Calibri" w:hAnsi="Calibri"/>
          <w:sz w:val="22"/>
          <w:szCs w:val="22"/>
          <w:lang w:eastAsia="en-GB"/>
        </w:rPr>
        <w:tab/>
      </w:r>
      <w:r>
        <w:t>Void</w:t>
      </w:r>
      <w:r>
        <w:tab/>
      </w:r>
      <w:r>
        <w:fldChar w:fldCharType="begin" w:fldLock="1"/>
      </w:r>
      <w:r>
        <w:instrText xml:space="preserve"> PAGEREF _Toc74132362 \h </w:instrText>
      </w:r>
      <w:r>
        <w:fldChar w:fldCharType="separate"/>
      </w:r>
      <w:r>
        <w:t>39</w:t>
      </w:r>
      <w:r>
        <w:fldChar w:fldCharType="end"/>
      </w:r>
    </w:p>
    <w:p w14:paraId="7EAF7B32" w14:textId="09BBB7BB" w:rsidR="003F65CB" w:rsidRPr="00B3713D" w:rsidRDefault="003F65CB">
      <w:pPr>
        <w:pStyle w:val="TOC3"/>
        <w:rPr>
          <w:rFonts w:ascii="Calibri" w:hAnsi="Calibri"/>
          <w:sz w:val="22"/>
          <w:szCs w:val="22"/>
          <w:lang w:eastAsia="en-GB"/>
        </w:rPr>
      </w:pPr>
      <w:r>
        <w:t>7.6.13</w:t>
      </w:r>
      <w:r w:rsidRPr="00B3713D">
        <w:rPr>
          <w:rFonts w:ascii="Calibri" w:hAnsi="Calibri"/>
          <w:sz w:val="22"/>
          <w:szCs w:val="22"/>
          <w:lang w:eastAsia="en-GB"/>
        </w:rPr>
        <w:tab/>
      </w:r>
      <w:r>
        <w:t>Service Level Trace Information</w:t>
      </w:r>
      <w:r>
        <w:tab/>
      </w:r>
      <w:r>
        <w:fldChar w:fldCharType="begin" w:fldLock="1"/>
      </w:r>
      <w:r>
        <w:instrText xml:space="preserve"> PAGEREF _Toc74132363 \h </w:instrText>
      </w:r>
      <w:r>
        <w:fldChar w:fldCharType="separate"/>
      </w:r>
      <w:r>
        <w:t>39</w:t>
      </w:r>
      <w:r>
        <w:fldChar w:fldCharType="end"/>
      </w:r>
    </w:p>
    <w:p w14:paraId="2D162DD1" w14:textId="7B73A226" w:rsidR="003F65CB" w:rsidRPr="00B3713D" w:rsidRDefault="003F65CB">
      <w:pPr>
        <w:pStyle w:val="TOC3"/>
        <w:rPr>
          <w:rFonts w:ascii="Calibri" w:hAnsi="Calibri"/>
          <w:sz w:val="22"/>
          <w:szCs w:val="22"/>
          <w:lang w:eastAsia="en-GB"/>
        </w:rPr>
      </w:pPr>
      <w:r>
        <w:t>7.6.14</w:t>
      </w:r>
      <w:r w:rsidRPr="00B3713D">
        <w:rPr>
          <w:rFonts w:ascii="Calibri" w:hAnsi="Calibri"/>
          <w:sz w:val="22"/>
          <w:szCs w:val="22"/>
          <w:lang w:eastAsia="en-GB"/>
        </w:rPr>
        <w:tab/>
      </w:r>
      <w:r>
        <w:t>IP address secure binding information</w:t>
      </w:r>
      <w:r>
        <w:tab/>
      </w:r>
      <w:r>
        <w:fldChar w:fldCharType="begin" w:fldLock="1"/>
      </w:r>
      <w:r>
        <w:instrText xml:space="preserve"> PAGEREF _Toc74132364 \h </w:instrText>
      </w:r>
      <w:r>
        <w:fldChar w:fldCharType="separate"/>
      </w:r>
      <w:r>
        <w:t>39</w:t>
      </w:r>
      <w:r>
        <w:fldChar w:fldCharType="end"/>
      </w:r>
    </w:p>
    <w:p w14:paraId="46E8801F" w14:textId="0BFE618D" w:rsidR="003F65CB" w:rsidRPr="00B3713D" w:rsidRDefault="003F65CB">
      <w:pPr>
        <w:pStyle w:val="TOC3"/>
        <w:rPr>
          <w:rFonts w:ascii="Calibri" w:hAnsi="Calibri"/>
          <w:sz w:val="22"/>
          <w:szCs w:val="22"/>
          <w:lang w:eastAsia="en-GB"/>
        </w:rPr>
      </w:pPr>
      <w:r>
        <w:t>7.6.15</w:t>
      </w:r>
      <w:r w:rsidRPr="00B3713D">
        <w:rPr>
          <w:rFonts w:ascii="Calibri" w:hAnsi="Calibri"/>
          <w:sz w:val="22"/>
          <w:szCs w:val="22"/>
          <w:lang w:eastAsia="en-GB"/>
        </w:rPr>
        <w:tab/>
      </w:r>
      <w:r>
        <w:t>Service Priority Level</w:t>
      </w:r>
      <w:r>
        <w:tab/>
      </w:r>
      <w:r>
        <w:fldChar w:fldCharType="begin" w:fldLock="1"/>
      </w:r>
      <w:r>
        <w:instrText xml:space="preserve"> PAGEREF _Toc74132365 \h </w:instrText>
      </w:r>
      <w:r>
        <w:fldChar w:fldCharType="separate"/>
      </w:r>
      <w:r>
        <w:t>39</w:t>
      </w:r>
      <w:r>
        <w:fldChar w:fldCharType="end"/>
      </w:r>
    </w:p>
    <w:p w14:paraId="6087ECE4" w14:textId="387B5F34" w:rsidR="003F65CB" w:rsidRPr="00B3713D" w:rsidRDefault="003F65CB">
      <w:pPr>
        <w:pStyle w:val="TOC3"/>
        <w:rPr>
          <w:rFonts w:ascii="Calibri" w:hAnsi="Calibri"/>
          <w:sz w:val="22"/>
          <w:szCs w:val="22"/>
          <w:lang w:eastAsia="en-GB"/>
        </w:rPr>
      </w:pPr>
      <w:r>
        <w:t>7.6.15A</w:t>
      </w:r>
      <w:r w:rsidRPr="00B3713D">
        <w:rPr>
          <w:rFonts w:ascii="Calibri" w:hAnsi="Calibri"/>
          <w:sz w:val="22"/>
          <w:szCs w:val="22"/>
          <w:lang w:eastAsia="en-GB"/>
        </w:rPr>
        <w:tab/>
      </w:r>
      <w:r>
        <w:t>Extended Priority</w:t>
      </w:r>
      <w:r>
        <w:tab/>
      </w:r>
      <w:r>
        <w:fldChar w:fldCharType="begin" w:fldLock="1"/>
      </w:r>
      <w:r>
        <w:instrText xml:space="preserve"> PAGEREF _Toc74132366 \h </w:instrText>
      </w:r>
      <w:r>
        <w:fldChar w:fldCharType="separate"/>
      </w:r>
      <w:r>
        <w:t>39</w:t>
      </w:r>
      <w:r>
        <w:fldChar w:fldCharType="end"/>
      </w:r>
    </w:p>
    <w:p w14:paraId="5997D98B" w14:textId="5C20C5A1" w:rsidR="003F65CB" w:rsidRPr="00B3713D" w:rsidRDefault="003F65CB">
      <w:pPr>
        <w:pStyle w:val="TOC3"/>
        <w:rPr>
          <w:rFonts w:ascii="Calibri" w:hAnsi="Calibri"/>
          <w:sz w:val="22"/>
          <w:szCs w:val="22"/>
          <w:lang w:eastAsia="en-GB"/>
        </w:rPr>
      </w:pPr>
      <w:r>
        <w:t>7.6.16</w:t>
      </w:r>
      <w:r w:rsidRPr="00B3713D">
        <w:rPr>
          <w:rFonts w:ascii="Calibri" w:hAnsi="Calibri"/>
          <w:sz w:val="22"/>
          <w:szCs w:val="22"/>
          <w:lang w:eastAsia="en-GB"/>
        </w:rPr>
        <w:tab/>
      </w:r>
      <w:r>
        <w:t>SMSRegistrationInfo</w:t>
      </w:r>
      <w:r>
        <w:tab/>
      </w:r>
      <w:r>
        <w:fldChar w:fldCharType="begin" w:fldLock="1"/>
      </w:r>
      <w:r>
        <w:instrText xml:space="preserve"> PAGEREF _Toc74132367 \h </w:instrText>
      </w:r>
      <w:r>
        <w:fldChar w:fldCharType="separate"/>
      </w:r>
      <w:r>
        <w:t>39</w:t>
      </w:r>
      <w:r>
        <w:fldChar w:fldCharType="end"/>
      </w:r>
    </w:p>
    <w:p w14:paraId="318186DC" w14:textId="5B49EFFE" w:rsidR="003F65CB" w:rsidRPr="00B3713D" w:rsidRDefault="003F65CB">
      <w:pPr>
        <w:pStyle w:val="TOC3"/>
        <w:rPr>
          <w:rFonts w:ascii="Calibri" w:hAnsi="Calibri"/>
          <w:sz w:val="22"/>
          <w:szCs w:val="22"/>
          <w:lang w:eastAsia="en-GB"/>
        </w:rPr>
      </w:pPr>
      <w:r>
        <w:t>7.6.17</w:t>
      </w:r>
      <w:r w:rsidRPr="00B3713D">
        <w:rPr>
          <w:rFonts w:ascii="Calibri" w:hAnsi="Calibri"/>
          <w:sz w:val="22"/>
          <w:szCs w:val="22"/>
          <w:lang w:eastAsia="en-GB"/>
        </w:rPr>
        <w:tab/>
      </w:r>
      <w:r>
        <w:t>UE reachability for IP</w:t>
      </w:r>
      <w:r>
        <w:tab/>
      </w:r>
      <w:r>
        <w:fldChar w:fldCharType="begin" w:fldLock="1"/>
      </w:r>
      <w:r>
        <w:instrText xml:space="preserve"> PAGEREF _Toc74132368 \h </w:instrText>
      </w:r>
      <w:r>
        <w:fldChar w:fldCharType="separate"/>
      </w:r>
      <w:r>
        <w:t>39</w:t>
      </w:r>
      <w:r>
        <w:fldChar w:fldCharType="end"/>
      </w:r>
    </w:p>
    <w:p w14:paraId="511F65D6" w14:textId="4328C0B7" w:rsidR="003F65CB" w:rsidRPr="00B3713D" w:rsidRDefault="003F65CB">
      <w:pPr>
        <w:pStyle w:val="TOC3"/>
        <w:rPr>
          <w:rFonts w:ascii="Calibri" w:hAnsi="Calibri"/>
          <w:sz w:val="22"/>
          <w:szCs w:val="22"/>
          <w:lang w:eastAsia="en-GB"/>
        </w:rPr>
      </w:pPr>
      <w:r>
        <w:t>7.6.18</w:t>
      </w:r>
      <w:r w:rsidRPr="00B3713D">
        <w:rPr>
          <w:rFonts w:ascii="Calibri" w:hAnsi="Calibri"/>
          <w:sz w:val="22"/>
          <w:szCs w:val="22"/>
          <w:lang w:eastAsia="en-GB"/>
        </w:rPr>
        <w:tab/>
      </w:r>
      <w:r>
        <w:t>T-ADS Information</w:t>
      </w:r>
      <w:r>
        <w:tab/>
      </w:r>
      <w:r>
        <w:fldChar w:fldCharType="begin" w:fldLock="1"/>
      </w:r>
      <w:r>
        <w:instrText xml:space="preserve"> PAGEREF _Toc74132369 \h </w:instrText>
      </w:r>
      <w:r>
        <w:fldChar w:fldCharType="separate"/>
      </w:r>
      <w:r>
        <w:t>40</w:t>
      </w:r>
      <w:r>
        <w:fldChar w:fldCharType="end"/>
      </w:r>
    </w:p>
    <w:p w14:paraId="3C929A42" w14:textId="0E9DEB86" w:rsidR="003F65CB" w:rsidRPr="00B3713D" w:rsidRDefault="003F65CB">
      <w:pPr>
        <w:pStyle w:val="TOC3"/>
        <w:rPr>
          <w:rFonts w:ascii="Calibri" w:hAnsi="Calibri"/>
          <w:sz w:val="22"/>
          <w:szCs w:val="22"/>
          <w:lang w:eastAsia="en-GB"/>
        </w:rPr>
      </w:pPr>
      <w:r>
        <w:t>7.6.19</w:t>
      </w:r>
      <w:r w:rsidRPr="00B3713D">
        <w:rPr>
          <w:rFonts w:ascii="Calibri" w:hAnsi="Calibri"/>
          <w:sz w:val="22"/>
          <w:szCs w:val="22"/>
          <w:lang w:eastAsia="en-GB"/>
        </w:rPr>
        <w:tab/>
      </w:r>
      <w:r>
        <w:t>Private Identity</w:t>
      </w:r>
      <w:r>
        <w:tab/>
      </w:r>
      <w:r>
        <w:fldChar w:fldCharType="begin" w:fldLock="1"/>
      </w:r>
      <w:r>
        <w:instrText xml:space="preserve"> PAGEREF _Toc74132370 \h </w:instrText>
      </w:r>
      <w:r>
        <w:fldChar w:fldCharType="separate"/>
      </w:r>
      <w:r>
        <w:t>40</w:t>
      </w:r>
      <w:r>
        <w:fldChar w:fldCharType="end"/>
      </w:r>
    </w:p>
    <w:p w14:paraId="5F34B5CF" w14:textId="166BD592" w:rsidR="003F65CB" w:rsidRPr="00B3713D" w:rsidRDefault="003F65CB">
      <w:pPr>
        <w:pStyle w:val="TOC3"/>
        <w:rPr>
          <w:rFonts w:ascii="Calibri" w:hAnsi="Calibri"/>
          <w:sz w:val="22"/>
          <w:szCs w:val="22"/>
          <w:lang w:eastAsia="en-GB"/>
        </w:rPr>
      </w:pPr>
      <w:r>
        <w:t>7.6.20</w:t>
      </w:r>
      <w:r w:rsidRPr="00B3713D">
        <w:rPr>
          <w:rFonts w:ascii="Calibri" w:hAnsi="Calibri"/>
          <w:sz w:val="22"/>
          <w:szCs w:val="22"/>
          <w:lang w:eastAsia="en-GB"/>
        </w:rPr>
        <w:tab/>
      </w:r>
      <w:r>
        <w:t>STN-SR</w:t>
      </w:r>
      <w:r>
        <w:tab/>
      </w:r>
      <w:r>
        <w:fldChar w:fldCharType="begin" w:fldLock="1"/>
      </w:r>
      <w:r>
        <w:instrText xml:space="preserve"> PAGEREF _Toc74132371 \h </w:instrText>
      </w:r>
      <w:r>
        <w:fldChar w:fldCharType="separate"/>
      </w:r>
      <w:r>
        <w:t>40</w:t>
      </w:r>
      <w:r>
        <w:fldChar w:fldCharType="end"/>
      </w:r>
    </w:p>
    <w:p w14:paraId="042FAC41" w14:textId="64F4EBE1" w:rsidR="003F65CB" w:rsidRPr="00B3713D" w:rsidRDefault="003F65CB">
      <w:pPr>
        <w:pStyle w:val="TOC3"/>
        <w:rPr>
          <w:rFonts w:ascii="Calibri" w:hAnsi="Calibri"/>
          <w:sz w:val="22"/>
          <w:szCs w:val="22"/>
          <w:lang w:eastAsia="en-GB"/>
        </w:rPr>
      </w:pPr>
      <w:r>
        <w:t>7.6.21</w:t>
      </w:r>
      <w:r w:rsidRPr="00B3713D">
        <w:rPr>
          <w:rFonts w:ascii="Calibri" w:hAnsi="Calibri"/>
          <w:sz w:val="22"/>
          <w:szCs w:val="22"/>
          <w:lang w:eastAsia="en-GB"/>
        </w:rPr>
        <w:tab/>
      </w:r>
      <w:r>
        <w:t>UE SRVCC Capability</w:t>
      </w:r>
      <w:r>
        <w:tab/>
      </w:r>
      <w:r>
        <w:fldChar w:fldCharType="begin" w:fldLock="1"/>
      </w:r>
      <w:r>
        <w:instrText xml:space="preserve"> PAGEREF _Toc74132372 \h </w:instrText>
      </w:r>
      <w:r>
        <w:fldChar w:fldCharType="separate"/>
      </w:r>
      <w:r>
        <w:t>40</w:t>
      </w:r>
      <w:r>
        <w:fldChar w:fldCharType="end"/>
      </w:r>
    </w:p>
    <w:p w14:paraId="33EFFC3A" w14:textId="3EDF8FD4" w:rsidR="003F65CB" w:rsidRPr="00B3713D" w:rsidRDefault="003F65CB">
      <w:pPr>
        <w:pStyle w:val="TOC3"/>
        <w:rPr>
          <w:rFonts w:ascii="Calibri" w:hAnsi="Calibri"/>
          <w:sz w:val="22"/>
          <w:szCs w:val="22"/>
          <w:lang w:eastAsia="en-GB"/>
        </w:rPr>
      </w:pPr>
      <w:r>
        <w:t>7.6.21A</w:t>
      </w:r>
      <w:r w:rsidRPr="00B3713D">
        <w:rPr>
          <w:rFonts w:ascii="Calibri" w:hAnsi="Calibri"/>
          <w:sz w:val="22"/>
          <w:szCs w:val="22"/>
          <w:lang w:eastAsia="en-GB"/>
        </w:rPr>
        <w:tab/>
      </w:r>
      <w:r>
        <w:t>UE 5G SRVCC Capability</w:t>
      </w:r>
      <w:r>
        <w:tab/>
      </w:r>
      <w:r>
        <w:fldChar w:fldCharType="begin" w:fldLock="1"/>
      </w:r>
      <w:r>
        <w:instrText xml:space="preserve"> PAGEREF _Toc74132373 \h </w:instrText>
      </w:r>
      <w:r>
        <w:fldChar w:fldCharType="separate"/>
      </w:r>
      <w:r>
        <w:t>40</w:t>
      </w:r>
      <w:r>
        <w:fldChar w:fldCharType="end"/>
      </w:r>
    </w:p>
    <w:p w14:paraId="18AC02E8" w14:textId="4600E988" w:rsidR="003F65CB" w:rsidRPr="00B3713D" w:rsidRDefault="003F65CB">
      <w:pPr>
        <w:pStyle w:val="TOC3"/>
        <w:rPr>
          <w:rFonts w:ascii="Calibri" w:hAnsi="Calibri"/>
          <w:sz w:val="22"/>
          <w:szCs w:val="22"/>
          <w:lang w:eastAsia="en-GB"/>
        </w:rPr>
      </w:pPr>
      <w:r>
        <w:t>7.6.22</w:t>
      </w:r>
      <w:r w:rsidRPr="00B3713D">
        <w:rPr>
          <w:rFonts w:ascii="Calibri" w:hAnsi="Calibri"/>
          <w:sz w:val="22"/>
          <w:szCs w:val="22"/>
          <w:lang w:eastAsia="en-GB"/>
        </w:rPr>
        <w:tab/>
      </w:r>
      <w:r>
        <w:t>CSRN</w:t>
      </w:r>
      <w:r>
        <w:tab/>
      </w:r>
      <w:r>
        <w:fldChar w:fldCharType="begin" w:fldLock="1"/>
      </w:r>
      <w:r>
        <w:instrText xml:space="preserve"> PAGEREF _Toc74132374 \h </w:instrText>
      </w:r>
      <w:r>
        <w:fldChar w:fldCharType="separate"/>
      </w:r>
      <w:r>
        <w:t>41</w:t>
      </w:r>
      <w:r>
        <w:fldChar w:fldCharType="end"/>
      </w:r>
    </w:p>
    <w:p w14:paraId="19F83CD9" w14:textId="7B2707CB" w:rsidR="003F65CB" w:rsidRPr="00B3713D" w:rsidRDefault="003F65CB">
      <w:pPr>
        <w:pStyle w:val="TOC3"/>
        <w:rPr>
          <w:rFonts w:ascii="Calibri" w:hAnsi="Calibri"/>
          <w:sz w:val="22"/>
          <w:szCs w:val="22"/>
          <w:lang w:eastAsia="en-GB"/>
        </w:rPr>
      </w:pPr>
      <w:r>
        <w:t>7.6.</w:t>
      </w:r>
      <w:r>
        <w:rPr>
          <w:lang w:eastAsia="zh-CN"/>
        </w:rPr>
        <w:t>23</w:t>
      </w:r>
      <w:r w:rsidRPr="00B3713D">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_Toc74132375 \h </w:instrText>
      </w:r>
      <w:r>
        <w:fldChar w:fldCharType="separate"/>
      </w:r>
      <w:r>
        <w:t>41</w:t>
      </w:r>
      <w:r>
        <w:fldChar w:fldCharType="end"/>
      </w:r>
    </w:p>
    <w:p w14:paraId="63431E02" w14:textId="563553B6" w:rsidR="003F65CB" w:rsidRPr="00B3713D" w:rsidRDefault="003F65CB">
      <w:pPr>
        <w:pStyle w:val="TOC3"/>
        <w:rPr>
          <w:rFonts w:ascii="Calibri" w:hAnsi="Calibri"/>
          <w:sz w:val="22"/>
          <w:szCs w:val="22"/>
          <w:lang w:eastAsia="en-GB"/>
        </w:rPr>
      </w:pPr>
      <w:r>
        <w:t>7.6.24</w:t>
      </w:r>
      <w:r w:rsidRPr="00B3713D">
        <w:rPr>
          <w:rFonts w:ascii="Calibri" w:hAnsi="Calibri"/>
          <w:sz w:val="22"/>
          <w:szCs w:val="22"/>
          <w:lang w:eastAsia="en-GB"/>
        </w:rPr>
        <w:tab/>
      </w:r>
      <w:r>
        <w:t>IMSI</w:t>
      </w:r>
      <w:r>
        <w:tab/>
      </w:r>
      <w:r>
        <w:fldChar w:fldCharType="begin" w:fldLock="1"/>
      </w:r>
      <w:r>
        <w:instrText xml:space="preserve"> PAGEREF _Toc74132376 \h </w:instrText>
      </w:r>
      <w:r>
        <w:fldChar w:fldCharType="separate"/>
      </w:r>
      <w:r>
        <w:t>41</w:t>
      </w:r>
      <w:r>
        <w:fldChar w:fldCharType="end"/>
      </w:r>
    </w:p>
    <w:p w14:paraId="20E31004" w14:textId="430F67B5" w:rsidR="003F65CB" w:rsidRPr="00B3713D" w:rsidRDefault="003F65CB">
      <w:pPr>
        <w:pStyle w:val="TOC3"/>
        <w:rPr>
          <w:rFonts w:ascii="Calibri" w:hAnsi="Calibri"/>
          <w:sz w:val="22"/>
          <w:szCs w:val="22"/>
          <w:lang w:eastAsia="en-GB"/>
        </w:rPr>
      </w:pPr>
      <w:r>
        <w:t>7.6.25</w:t>
      </w:r>
      <w:r w:rsidRPr="00B3713D">
        <w:rPr>
          <w:rFonts w:ascii="Calibri" w:hAnsi="Calibri"/>
          <w:sz w:val="22"/>
          <w:szCs w:val="22"/>
          <w:lang w:eastAsia="en-GB"/>
        </w:rPr>
        <w:tab/>
      </w:r>
      <w:r>
        <w:t>IMSPrivateUserIdentity</w:t>
      </w:r>
      <w:r>
        <w:tab/>
      </w:r>
      <w:r>
        <w:fldChar w:fldCharType="begin" w:fldLock="1"/>
      </w:r>
      <w:r>
        <w:instrText xml:space="preserve"> PAGEREF _Toc74132377 \h </w:instrText>
      </w:r>
      <w:r>
        <w:fldChar w:fldCharType="separate"/>
      </w:r>
      <w:r>
        <w:t>41</w:t>
      </w:r>
      <w:r>
        <w:fldChar w:fldCharType="end"/>
      </w:r>
    </w:p>
    <w:p w14:paraId="41EA2266" w14:textId="534CF486" w:rsidR="003F65CB" w:rsidRPr="00B3713D" w:rsidRDefault="003F65CB">
      <w:pPr>
        <w:pStyle w:val="TOC3"/>
        <w:rPr>
          <w:rFonts w:ascii="Calibri" w:hAnsi="Calibri"/>
          <w:sz w:val="22"/>
          <w:szCs w:val="22"/>
          <w:lang w:eastAsia="en-GB"/>
        </w:rPr>
      </w:pPr>
      <w:r>
        <w:t>7.6.26</w:t>
      </w:r>
      <w:r w:rsidRPr="00B3713D">
        <w:rPr>
          <w:rFonts w:ascii="Calibri" w:hAnsi="Calibri"/>
          <w:sz w:val="22"/>
          <w:szCs w:val="22"/>
          <w:lang w:eastAsia="en-GB"/>
        </w:rPr>
        <w:tab/>
      </w:r>
      <w:r>
        <w:t>IMEISV</w:t>
      </w:r>
      <w:r>
        <w:tab/>
      </w:r>
      <w:r>
        <w:fldChar w:fldCharType="begin" w:fldLock="1"/>
      </w:r>
      <w:r>
        <w:instrText xml:space="preserve"> PAGEREF _Toc74132378 \h </w:instrText>
      </w:r>
      <w:r>
        <w:fldChar w:fldCharType="separate"/>
      </w:r>
      <w:r>
        <w:t>41</w:t>
      </w:r>
      <w:r>
        <w:fldChar w:fldCharType="end"/>
      </w:r>
    </w:p>
    <w:p w14:paraId="4E367EB1" w14:textId="230A20BD" w:rsidR="003F65CB" w:rsidRPr="00B3713D" w:rsidRDefault="003F65CB">
      <w:pPr>
        <w:pStyle w:val="TOC2"/>
        <w:rPr>
          <w:rFonts w:ascii="Calibri" w:hAnsi="Calibri"/>
          <w:sz w:val="22"/>
          <w:szCs w:val="22"/>
          <w:lang w:eastAsia="en-GB"/>
        </w:rPr>
      </w:pPr>
      <w:r>
        <w:t>7.7</w:t>
      </w:r>
      <w:r w:rsidRPr="00B3713D">
        <w:rPr>
          <w:rFonts w:ascii="Calibri" w:hAnsi="Calibri"/>
          <w:sz w:val="22"/>
          <w:szCs w:val="22"/>
          <w:lang w:eastAsia="en-GB"/>
        </w:rPr>
        <w:tab/>
      </w:r>
      <w:r>
        <w:t>Subscription request type</w:t>
      </w:r>
      <w:r>
        <w:tab/>
      </w:r>
      <w:r>
        <w:fldChar w:fldCharType="begin" w:fldLock="1"/>
      </w:r>
      <w:r>
        <w:instrText xml:space="preserve"> PAGEREF _Toc74132379 \h </w:instrText>
      </w:r>
      <w:r>
        <w:fldChar w:fldCharType="separate"/>
      </w:r>
      <w:r>
        <w:t>41</w:t>
      </w:r>
      <w:r>
        <w:fldChar w:fldCharType="end"/>
      </w:r>
    </w:p>
    <w:p w14:paraId="1BA72BC3" w14:textId="58933A82" w:rsidR="003F65CB" w:rsidRPr="00B3713D" w:rsidRDefault="003F65CB">
      <w:pPr>
        <w:pStyle w:val="TOC2"/>
        <w:rPr>
          <w:rFonts w:ascii="Calibri" w:hAnsi="Calibri"/>
          <w:sz w:val="22"/>
          <w:szCs w:val="22"/>
          <w:lang w:eastAsia="en-GB"/>
        </w:rPr>
      </w:pPr>
      <w:r>
        <w:t>7.8</w:t>
      </w:r>
      <w:r w:rsidRPr="00B3713D">
        <w:rPr>
          <w:rFonts w:ascii="Calibri" w:hAnsi="Calibri"/>
          <w:sz w:val="22"/>
          <w:szCs w:val="22"/>
          <w:lang w:eastAsia="en-GB"/>
        </w:rPr>
        <w:tab/>
      </w:r>
      <w:r>
        <w:t>Current Location</w:t>
      </w:r>
      <w:r>
        <w:tab/>
      </w:r>
      <w:r>
        <w:fldChar w:fldCharType="begin" w:fldLock="1"/>
      </w:r>
      <w:r>
        <w:instrText xml:space="preserve"> PAGEREF _Toc74132380 \h </w:instrText>
      </w:r>
      <w:r>
        <w:fldChar w:fldCharType="separate"/>
      </w:r>
      <w:r>
        <w:t>41</w:t>
      </w:r>
      <w:r>
        <w:fldChar w:fldCharType="end"/>
      </w:r>
    </w:p>
    <w:p w14:paraId="77469B0C" w14:textId="22CA5EA9" w:rsidR="003F65CB" w:rsidRPr="00B3713D" w:rsidRDefault="003F65CB">
      <w:pPr>
        <w:pStyle w:val="TOC2"/>
        <w:rPr>
          <w:rFonts w:ascii="Calibri" w:hAnsi="Calibri"/>
          <w:sz w:val="22"/>
          <w:szCs w:val="22"/>
          <w:lang w:eastAsia="en-GB"/>
        </w:rPr>
      </w:pPr>
      <w:r>
        <w:t>7.9</w:t>
      </w:r>
      <w:r w:rsidRPr="00B3713D">
        <w:rPr>
          <w:rFonts w:ascii="Calibri" w:hAnsi="Calibri"/>
          <w:sz w:val="22"/>
          <w:szCs w:val="22"/>
          <w:lang w:eastAsia="en-GB"/>
        </w:rPr>
        <w:tab/>
      </w:r>
      <w:r>
        <w:t>Application Server Identity</w:t>
      </w:r>
      <w:r>
        <w:tab/>
      </w:r>
      <w:r>
        <w:fldChar w:fldCharType="begin" w:fldLock="1"/>
      </w:r>
      <w:r>
        <w:instrText xml:space="preserve"> PAGEREF _Toc74132381 \h </w:instrText>
      </w:r>
      <w:r>
        <w:fldChar w:fldCharType="separate"/>
      </w:r>
      <w:r>
        <w:t>41</w:t>
      </w:r>
      <w:r>
        <w:fldChar w:fldCharType="end"/>
      </w:r>
    </w:p>
    <w:p w14:paraId="6AB718F0" w14:textId="2138D01F" w:rsidR="003F65CB" w:rsidRPr="00B3713D" w:rsidRDefault="003F65CB">
      <w:pPr>
        <w:pStyle w:val="TOC2"/>
        <w:rPr>
          <w:rFonts w:ascii="Calibri" w:hAnsi="Calibri"/>
          <w:sz w:val="22"/>
          <w:szCs w:val="22"/>
          <w:lang w:eastAsia="en-GB"/>
        </w:rPr>
      </w:pPr>
      <w:r>
        <w:t>7.10</w:t>
      </w:r>
      <w:r w:rsidRPr="00B3713D">
        <w:rPr>
          <w:rFonts w:ascii="Calibri" w:hAnsi="Calibri"/>
          <w:sz w:val="22"/>
          <w:szCs w:val="22"/>
          <w:lang w:eastAsia="en-GB"/>
        </w:rPr>
        <w:tab/>
      </w:r>
      <w:r>
        <w:t>Application Server Name</w:t>
      </w:r>
      <w:r>
        <w:tab/>
      </w:r>
      <w:r>
        <w:fldChar w:fldCharType="begin" w:fldLock="1"/>
      </w:r>
      <w:r>
        <w:instrText xml:space="preserve"> PAGEREF _Toc74132382 \h </w:instrText>
      </w:r>
      <w:r>
        <w:fldChar w:fldCharType="separate"/>
      </w:r>
      <w:r>
        <w:t>41</w:t>
      </w:r>
      <w:r>
        <w:fldChar w:fldCharType="end"/>
      </w:r>
    </w:p>
    <w:p w14:paraId="0D449984" w14:textId="0A7C2AB6" w:rsidR="003F65CB" w:rsidRPr="00B3713D" w:rsidRDefault="003F65CB">
      <w:pPr>
        <w:pStyle w:val="TOC2"/>
        <w:rPr>
          <w:rFonts w:ascii="Calibri" w:hAnsi="Calibri"/>
          <w:sz w:val="22"/>
          <w:szCs w:val="22"/>
          <w:lang w:eastAsia="en-GB"/>
        </w:rPr>
      </w:pPr>
      <w:r>
        <w:t>7.11</w:t>
      </w:r>
      <w:r w:rsidRPr="00B3713D">
        <w:rPr>
          <w:rFonts w:ascii="Calibri" w:hAnsi="Calibri"/>
          <w:sz w:val="22"/>
          <w:szCs w:val="22"/>
          <w:lang w:eastAsia="en-GB"/>
        </w:rPr>
        <w:tab/>
      </w:r>
      <w:r>
        <w:t>Requested Identity Set</w:t>
      </w:r>
      <w:r>
        <w:tab/>
      </w:r>
      <w:r>
        <w:fldChar w:fldCharType="begin" w:fldLock="1"/>
      </w:r>
      <w:r>
        <w:instrText xml:space="preserve"> PAGEREF _Toc74132383 \h </w:instrText>
      </w:r>
      <w:r>
        <w:fldChar w:fldCharType="separate"/>
      </w:r>
      <w:r>
        <w:t>42</w:t>
      </w:r>
      <w:r>
        <w:fldChar w:fldCharType="end"/>
      </w:r>
    </w:p>
    <w:p w14:paraId="1BC206C4" w14:textId="4CFF2C5A" w:rsidR="003F65CB" w:rsidRPr="00B3713D" w:rsidRDefault="003F65CB">
      <w:pPr>
        <w:pStyle w:val="TOC2"/>
        <w:rPr>
          <w:rFonts w:ascii="Calibri" w:hAnsi="Calibri"/>
          <w:sz w:val="22"/>
          <w:szCs w:val="22"/>
          <w:lang w:eastAsia="en-GB"/>
        </w:rPr>
      </w:pPr>
      <w:r>
        <w:t>7.12</w:t>
      </w:r>
      <w:r w:rsidRPr="00B3713D">
        <w:rPr>
          <w:rFonts w:ascii="Calibri" w:hAnsi="Calibri"/>
          <w:sz w:val="22"/>
          <w:szCs w:val="22"/>
          <w:lang w:eastAsia="en-GB"/>
        </w:rPr>
        <w:tab/>
      </w:r>
      <w:r>
        <w:t>Expiry Time</w:t>
      </w:r>
      <w:r>
        <w:tab/>
      </w:r>
      <w:r>
        <w:fldChar w:fldCharType="begin" w:fldLock="1"/>
      </w:r>
      <w:r>
        <w:instrText xml:space="preserve"> PAGEREF _Toc74132384 \h </w:instrText>
      </w:r>
      <w:r>
        <w:fldChar w:fldCharType="separate"/>
      </w:r>
      <w:r>
        <w:t>42</w:t>
      </w:r>
      <w:r>
        <w:fldChar w:fldCharType="end"/>
      </w:r>
    </w:p>
    <w:p w14:paraId="7D8A4E50" w14:textId="56520418" w:rsidR="003F65CB" w:rsidRPr="00B3713D" w:rsidRDefault="003F65CB">
      <w:pPr>
        <w:pStyle w:val="TOC2"/>
        <w:rPr>
          <w:rFonts w:ascii="Calibri" w:hAnsi="Calibri"/>
          <w:sz w:val="22"/>
          <w:szCs w:val="22"/>
          <w:lang w:eastAsia="en-GB"/>
        </w:rPr>
      </w:pPr>
      <w:r>
        <w:t>7.13</w:t>
      </w:r>
      <w:r w:rsidRPr="00B3713D">
        <w:rPr>
          <w:rFonts w:ascii="Calibri" w:hAnsi="Calibri"/>
          <w:sz w:val="22"/>
          <w:szCs w:val="22"/>
          <w:lang w:eastAsia="en-GB"/>
        </w:rPr>
        <w:tab/>
      </w:r>
      <w:r>
        <w:t>Send Data Indication</w:t>
      </w:r>
      <w:r>
        <w:tab/>
      </w:r>
      <w:r>
        <w:fldChar w:fldCharType="begin" w:fldLock="1"/>
      </w:r>
      <w:r>
        <w:instrText xml:space="preserve"> PAGEREF _Toc74132385 \h </w:instrText>
      </w:r>
      <w:r>
        <w:fldChar w:fldCharType="separate"/>
      </w:r>
      <w:r>
        <w:t>42</w:t>
      </w:r>
      <w:r>
        <w:fldChar w:fldCharType="end"/>
      </w:r>
    </w:p>
    <w:p w14:paraId="3DEB4D59" w14:textId="68AE6865" w:rsidR="003F65CB" w:rsidRPr="00B3713D" w:rsidRDefault="003F65CB">
      <w:pPr>
        <w:pStyle w:val="TOC2"/>
        <w:rPr>
          <w:rFonts w:ascii="Calibri" w:hAnsi="Calibri"/>
          <w:sz w:val="22"/>
          <w:szCs w:val="22"/>
          <w:lang w:eastAsia="en-GB"/>
        </w:rPr>
      </w:pPr>
      <w:r>
        <w:t>7.14</w:t>
      </w:r>
      <w:r w:rsidRPr="00B3713D">
        <w:rPr>
          <w:rFonts w:ascii="Calibri" w:hAnsi="Calibri"/>
          <w:sz w:val="22"/>
          <w:szCs w:val="22"/>
          <w:lang w:eastAsia="en-GB"/>
        </w:rPr>
        <w:tab/>
      </w:r>
      <w:r>
        <w:t>DSAI Tag</w:t>
      </w:r>
      <w:r>
        <w:tab/>
      </w:r>
      <w:r>
        <w:fldChar w:fldCharType="begin" w:fldLock="1"/>
      </w:r>
      <w:r>
        <w:instrText xml:space="preserve"> PAGEREF _Toc74132386 \h </w:instrText>
      </w:r>
      <w:r>
        <w:fldChar w:fldCharType="separate"/>
      </w:r>
      <w:r>
        <w:t>42</w:t>
      </w:r>
      <w:r>
        <w:fldChar w:fldCharType="end"/>
      </w:r>
    </w:p>
    <w:p w14:paraId="07031398" w14:textId="4BCAE1CC" w:rsidR="003F65CB" w:rsidRPr="00B3713D" w:rsidRDefault="003F65CB">
      <w:pPr>
        <w:pStyle w:val="TOC2"/>
        <w:rPr>
          <w:rFonts w:ascii="Calibri" w:hAnsi="Calibri"/>
          <w:sz w:val="22"/>
          <w:szCs w:val="22"/>
          <w:lang w:eastAsia="en-GB"/>
        </w:rPr>
      </w:pPr>
      <w:r>
        <w:t>7.15</w:t>
      </w:r>
      <w:r w:rsidRPr="00B3713D">
        <w:rPr>
          <w:rFonts w:ascii="Calibri" w:hAnsi="Calibri"/>
          <w:sz w:val="22"/>
          <w:szCs w:val="22"/>
          <w:lang w:eastAsia="en-GB"/>
        </w:rPr>
        <w:tab/>
      </w:r>
      <w:r>
        <w:t>Session-Priority</w:t>
      </w:r>
      <w:r>
        <w:tab/>
      </w:r>
      <w:r>
        <w:fldChar w:fldCharType="begin" w:fldLock="1"/>
      </w:r>
      <w:r>
        <w:instrText xml:space="preserve"> PAGEREF _Toc74132387 \h </w:instrText>
      </w:r>
      <w:r>
        <w:fldChar w:fldCharType="separate"/>
      </w:r>
      <w:r>
        <w:t>42</w:t>
      </w:r>
      <w:r>
        <w:fldChar w:fldCharType="end"/>
      </w:r>
    </w:p>
    <w:p w14:paraId="1C1373E8" w14:textId="1BD7F440" w:rsidR="003F65CB" w:rsidRPr="00B3713D" w:rsidRDefault="003F65CB">
      <w:pPr>
        <w:pStyle w:val="TOC2"/>
        <w:rPr>
          <w:rFonts w:ascii="Calibri" w:hAnsi="Calibri"/>
          <w:sz w:val="22"/>
          <w:szCs w:val="22"/>
          <w:lang w:eastAsia="en-GB"/>
        </w:rPr>
      </w:pPr>
      <w:r>
        <w:t>7.</w:t>
      </w:r>
      <w:r>
        <w:rPr>
          <w:lang w:eastAsia="zh-CN"/>
        </w:rPr>
        <w:t>16</w:t>
      </w:r>
      <w:r w:rsidRPr="00B3713D">
        <w:rPr>
          <w:rFonts w:ascii="Calibri" w:hAnsi="Calibri"/>
          <w:sz w:val="22"/>
          <w:szCs w:val="22"/>
          <w:lang w:eastAsia="en-GB"/>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_Toc74132388 \h </w:instrText>
      </w:r>
      <w:r>
        <w:fldChar w:fldCharType="separate"/>
      </w:r>
      <w:r>
        <w:t>42</w:t>
      </w:r>
      <w:r>
        <w:fldChar w:fldCharType="end"/>
      </w:r>
    </w:p>
    <w:p w14:paraId="31523BE9" w14:textId="636171C3" w:rsidR="003F65CB" w:rsidRPr="00B3713D" w:rsidRDefault="003F65CB">
      <w:pPr>
        <w:pStyle w:val="TOC2"/>
        <w:rPr>
          <w:rFonts w:ascii="Calibri" w:hAnsi="Calibri"/>
          <w:sz w:val="22"/>
          <w:szCs w:val="22"/>
          <w:lang w:eastAsia="en-GB"/>
        </w:rPr>
      </w:pPr>
      <w:r>
        <w:t>7.</w:t>
      </w:r>
      <w:r>
        <w:rPr>
          <w:lang w:eastAsia="zh-CN"/>
        </w:rPr>
        <w:t>17</w:t>
      </w:r>
      <w:r w:rsidRPr="00B3713D">
        <w:rPr>
          <w:rFonts w:ascii="Calibri" w:hAnsi="Calibri"/>
          <w:sz w:val="22"/>
          <w:szCs w:val="22"/>
          <w:lang w:eastAsia="en-GB"/>
        </w:rPr>
        <w:tab/>
      </w:r>
      <w:r>
        <w:rPr>
          <w:lang w:eastAsia="zh-CN"/>
        </w:rPr>
        <w:t>Repository Data ID</w:t>
      </w:r>
      <w:r>
        <w:tab/>
      </w:r>
      <w:r>
        <w:fldChar w:fldCharType="begin" w:fldLock="1"/>
      </w:r>
      <w:r>
        <w:instrText xml:space="preserve"> PAGEREF _Toc74132389 \h </w:instrText>
      </w:r>
      <w:r>
        <w:fldChar w:fldCharType="separate"/>
      </w:r>
      <w:r>
        <w:t>42</w:t>
      </w:r>
      <w:r>
        <w:fldChar w:fldCharType="end"/>
      </w:r>
    </w:p>
    <w:p w14:paraId="3AD12F10" w14:textId="5282ABAE" w:rsidR="003F65CB" w:rsidRPr="00B3713D" w:rsidRDefault="003F65CB">
      <w:pPr>
        <w:pStyle w:val="TOC2"/>
        <w:rPr>
          <w:rFonts w:ascii="Calibri" w:hAnsi="Calibri"/>
          <w:sz w:val="22"/>
          <w:szCs w:val="22"/>
          <w:lang w:eastAsia="en-GB"/>
        </w:rPr>
      </w:pPr>
      <w:r>
        <w:t>7.</w:t>
      </w:r>
      <w:r>
        <w:rPr>
          <w:lang w:eastAsia="zh-CN"/>
        </w:rPr>
        <w:t>18</w:t>
      </w:r>
      <w:r w:rsidRPr="00B3713D">
        <w:rPr>
          <w:rFonts w:ascii="Calibri" w:hAnsi="Calibri"/>
          <w:sz w:val="22"/>
          <w:szCs w:val="22"/>
          <w:lang w:eastAsia="en-GB"/>
        </w:rPr>
        <w:tab/>
      </w:r>
      <w:r>
        <w:rPr>
          <w:lang w:eastAsia="zh-CN"/>
        </w:rPr>
        <w:t>Pre-paging Supported</w:t>
      </w:r>
      <w:r>
        <w:tab/>
      </w:r>
      <w:r>
        <w:fldChar w:fldCharType="begin" w:fldLock="1"/>
      </w:r>
      <w:r>
        <w:instrText xml:space="preserve"> PAGEREF _Toc74132390 \h </w:instrText>
      </w:r>
      <w:r>
        <w:fldChar w:fldCharType="separate"/>
      </w:r>
      <w:r>
        <w:t>42</w:t>
      </w:r>
      <w:r>
        <w:fldChar w:fldCharType="end"/>
      </w:r>
    </w:p>
    <w:p w14:paraId="0607555A" w14:textId="778F4D0C" w:rsidR="003F65CB" w:rsidRPr="00B3713D" w:rsidRDefault="003F65CB">
      <w:pPr>
        <w:pStyle w:val="TOC2"/>
        <w:rPr>
          <w:rFonts w:ascii="Calibri" w:hAnsi="Calibri"/>
          <w:sz w:val="22"/>
          <w:szCs w:val="22"/>
          <w:lang w:eastAsia="en-GB"/>
        </w:rPr>
      </w:pPr>
      <w:r>
        <w:t>7.19</w:t>
      </w:r>
      <w:r w:rsidRPr="00B3713D">
        <w:rPr>
          <w:rFonts w:ascii="Calibri" w:hAnsi="Calibri"/>
          <w:sz w:val="22"/>
          <w:szCs w:val="22"/>
          <w:lang w:eastAsia="en-GB"/>
        </w:rPr>
        <w:tab/>
      </w:r>
      <w:r>
        <w:rPr>
          <w:lang w:eastAsia="zh-CN"/>
        </w:rPr>
        <w:t>Local Time Zone</w:t>
      </w:r>
      <w:r>
        <w:t xml:space="preserve"> Indication</w:t>
      </w:r>
      <w:r>
        <w:tab/>
      </w:r>
      <w:r>
        <w:fldChar w:fldCharType="begin" w:fldLock="1"/>
      </w:r>
      <w:r>
        <w:instrText xml:space="preserve"> PAGEREF _Toc74132391 \h </w:instrText>
      </w:r>
      <w:r>
        <w:fldChar w:fldCharType="separate"/>
      </w:r>
      <w:r>
        <w:t>42</w:t>
      </w:r>
      <w:r>
        <w:fldChar w:fldCharType="end"/>
      </w:r>
    </w:p>
    <w:p w14:paraId="62621DAF" w14:textId="0E51715B" w:rsidR="003F65CB" w:rsidRPr="00B3713D" w:rsidRDefault="003F65CB">
      <w:pPr>
        <w:pStyle w:val="TOC2"/>
        <w:rPr>
          <w:rFonts w:ascii="Calibri" w:hAnsi="Calibri"/>
          <w:sz w:val="22"/>
          <w:szCs w:val="22"/>
          <w:lang w:eastAsia="en-GB"/>
        </w:rPr>
      </w:pPr>
      <w:r>
        <w:t>7.20</w:t>
      </w:r>
      <w:r w:rsidRPr="00B3713D">
        <w:rPr>
          <w:rFonts w:ascii="Calibri" w:hAnsi="Calibri"/>
          <w:sz w:val="22"/>
          <w:szCs w:val="22"/>
          <w:lang w:eastAsia="en-GB"/>
        </w:rPr>
        <w:tab/>
      </w:r>
      <w:r>
        <w:t>UDR Flags</w:t>
      </w:r>
      <w:r>
        <w:tab/>
      </w:r>
      <w:r>
        <w:fldChar w:fldCharType="begin" w:fldLock="1"/>
      </w:r>
      <w:r>
        <w:instrText xml:space="preserve"> PAGEREF _Toc74132392 \h </w:instrText>
      </w:r>
      <w:r>
        <w:fldChar w:fldCharType="separate"/>
      </w:r>
      <w:r>
        <w:t>43</w:t>
      </w:r>
      <w:r>
        <w:fldChar w:fldCharType="end"/>
      </w:r>
    </w:p>
    <w:p w14:paraId="6919A10E" w14:textId="7EBCCCC8" w:rsidR="003F65CB" w:rsidRPr="00B3713D" w:rsidRDefault="003F65CB">
      <w:pPr>
        <w:pStyle w:val="TOC2"/>
        <w:rPr>
          <w:rFonts w:ascii="Calibri" w:hAnsi="Calibri"/>
          <w:sz w:val="22"/>
          <w:szCs w:val="22"/>
          <w:lang w:eastAsia="en-GB"/>
        </w:rPr>
      </w:pPr>
      <w:r>
        <w:t>7.21</w:t>
      </w:r>
      <w:r w:rsidRPr="00B3713D">
        <w:rPr>
          <w:rFonts w:ascii="Calibri" w:hAnsi="Calibri"/>
          <w:sz w:val="22"/>
          <w:szCs w:val="22"/>
          <w:lang w:eastAsia="en-GB"/>
        </w:rPr>
        <w:tab/>
      </w:r>
      <w:r>
        <w:t>Call Reference Info</w:t>
      </w:r>
      <w:r>
        <w:tab/>
      </w:r>
      <w:r>
        <w:fldChar w:fldCharType="begin" w:fldLock="1"/>
      </w:r>
      <w:r>
        <w:instrText xml:space="preserve"> PAGEREF _Toc74132393 \h </w:instrText>
      </w:r>
      <w:r>
        <w:fldChar w:fldCharType="separate"/>
      </w:r>
      <w:r>
        <w:t>43</w:t>
      </w:r>
      <w:r>
        <w:fldChar w:fldCharType="end"/>
      </w:r>
    </w:p>
    <w:p w14:paraId="1744982A" w14:textId="7928C207" w:rsidR="003F65CB" w:rsidRPr="00B3713D" w:rsidRDefault="003F65CB">
      <w:pPr>
        <w:pStyle w:val="TOC2"/>
        <w:rPr>
          <w:rFonts w:ascii="Calibri" w:hAnsi="Calibri"/>
          <w:sz w:val="22"/>
          <w:szCs w:val="22"/>
          <w:lang w:eastAsia="en-GB"/>
        </w:rPr>
      </w:pPr>
      <w:r>
        <w:t>7.22</w:t>
      </w:r>
      <w:r w:rsidRPr="00B3713D">
        <w:rPr>
          <w:rFonts w:ascii="Calibri" w:hAnsi="Calibri"/>
          <w:sz w:val="22"/>
          <w:szCs w:val="22"/>
          <w:lang w:eastAsia="en-GB"/>
        </w:rPr>
        <w:tab/>
      </w:r>
      <w:r>
        <w:t>Call Reference Number</w:t>
      </w:r>
      <w:r>
        <w:tab/>
      </w:r>
      <w:r>
        <w:fldChar w:fldCharType="begin" w:fldLock="1"/>
      </w:r>
      <w:r>
        <w:instrText xml:space="preserve"> PAGEREF _Toc74132394 \h </w:instrText>
      </w:r>
      <w:r>
        <w:fldChar w:fldCharType="separate"/>
      </w:r>
      <w:r>
        <w:t>43</w:t>
      </w:r>
      <w:r>
        <w:fldChar w:fldCharType="end"/>
      </w:r>
    </w:p>
    <w:p w14:paraId="3D8E4352" w14:textId="66542DD2" w:rsidR="003F65CB" w:rsidRPr="00B3713D" w:rsidRDefault="003F65CB">
      <w:pPr>
        <w:pStyle w:val="TOC2"/>
        <w:rPr>
          <w:rFonts w:ascii="Calibri" w:hAnsi="Calibri"/>
          <w:sz w:val="22"/>
          <w:szCs w:val="22"/>
          <w:lang w:eastAsia="en-GB"/>
        </w:rPr>
      </w:pPr>
      <w:r>
        <w:t>7.23</w:t>
      </w:r>
      <w:r w:rsidRPr="00B3713D">
        <w:rPr>
          <w:rFonts w:ascii="Calibri" w:hAnsi="Calibri"/>
          <w:sz w:val="22"/>
          <w:szCs w:val="22"/>
          <w:lang w:eastAsia="en-GB"/>
        </w:rPr>
        <w:tab/>
      </w:r>
      <w:r>
        <w:t>AS-Number</w:t>
      </w:r>
      <w:r>
        <w:tab/>
      </w:r>
      <w:r>
        <w:fldChar w:fldCharType="begin" w:fldLock="1"/>
      </w:r>
      <w:r>
        <w:instrText xml:space="preserve"> PAGEREF _Toc74132395 \h </w:instrText>
      </w:r>
      <w:r>
        <w:fldChar w:fldCharType="separate"/>
      </w:r>
      <w:r>
        <w:t>43</w:t>
      </w:r>
      <w:r>
        <w:fldChar w:fldCharType="end"/>
      </w:r>
    </w:p>
    <w:p w14:paraId="15B9863F" w14:textId="2A65BF19" w:rsidR="003F65CB" w:rsidRPr="00B3713D" w:rsidRDefault="003F65CB">
      <w:pPr>
        <w:pStyle w:val="TOC1"/>
        <w:rPr>
          <w:rFonts w:ascii="Calibri" w:hAnsi="Calibri"/>
          <w:szCs w:val="22"/>
          <w:lang w:eastAsia="en-GB"/>
        </w:rPr>
      </w:pPr>
      <w:r>
        <w:t>8</w:t>
      </w:r>
      <w:r w:rsidRPr="00B3713D">
        <w:rPr>
          <w:rFonts w:ascii="Calibri" w:hAnsi="Calibri"/>
          <w:szCs w:val="22"/>
          <w:lang w:eastAsia="en-GB"/>
        </w:rPr>
        <w:tab/>
      </w:r>
      <w:r>
        <w:t>Protocol version identification</w:t>
      </w:r>
      <w:r>
        <w:tab/>
      </w:r>
      <w:r>
        <w:fldChar w:fldCharType="begin" w:fldLock="1"/>
      </w:r>
      <w:r>
        <w:instrText xml:space="preserve"> PAGEREF _Toc74132396 \h </w:instrText>
      </w:r>
      <w:r>
        <w:fldChar w:fldCharType="separate"/>
      </w:r>
      <w:r>
        <w:t>43</w:t>
      </w:r>
      <w:r>
        <w:fldChar w:fldCharType="end"/>
      </w:r>
    </w:p>
    <w:p w14:paraId="095FD01E" w14:textId="4F686182" w:rsidR="003F65CB" w:rsidRPr="00B3713D" w:rsidRDefault="003F65CB">
      <w:pPr>
        <w:pStyle w:val="TOC1"/>
        <w:rPr>
          <w:rFonts w:ascii="Calibri" w:hAnsi="Calibri"/>
          <w:szCs w:val="22"/>
          <w:lang w:eastAsia="en-GB"/>
        </w:rPr>
      </w:pPr>
      <w:r>
        <w:t>9</w:t>
      </w:r>
      <w:r w:rsidRPr="00B3713D">
        <w:rPr>
          <w:rFonts w:ascii="Calibri" w:hAnsi="Calibri"/>
          <w:szCs w:val="22"/>
          <w:lang w:eastAsia="en-GB"/>
        </w:rPr>
        <w:tab/>
      </w:r>
      <w:r>
        <w:t>Operational Aspects</w:t>
      </w:r>
      <w:r>
        <w:tab/>
      </w:r>
      <w:r>
        <w:fldChar w:fldCharType="begin" w:fldLock="1"/>
      </w:r>
      <w:r>
        <w:instrText xml:space="preserve"> PAGEREF _Toc74132397 \h </w:instrText>
      </w:r>
      <w:r>
        <w:fldChar w:fldCharType="separate"/>
      </w:r>
      <w:r>
        <w:t>43</w:t>
      </w:r>
      <w:r>
        <w:fldChar w:fldCharType="end"/>
      </w:r>
    </w:p>
    <w:p w14:paraId="3BBFCF56" w14:textId="0D3F0259" w:rsidR="003F65CB" w:rsidRPr="00B3713D" w:rsidRDefault="003F65CB" w:rsidP="003F65CB">
      <w:pPr>
        <w:pStyle w:val="TOC8"/>
        <w:tabs>
          <w:tab w:val="right" w:leader="dot" w:pos="9639"/>
        </w:tabs>
        <w:rPr>
          <w:rFonts w:ascii="Calibri" w:hAnsi="Calibri"/>
          <w:b w:val="0"/>
          <w:szCs w:val="22"/>
          <w:lang w:eastAsia="en-GB"/>
        </w:rPr>
      </w:pPr>
      <w:r>
        <w:t>Annex A (normative):</w:t>
      </w:r>
      <w:r>
        <w:tab/>
        <w:t xml:space="preserve"> Mapping of Sh operations and terminology to Diameter</w:t>
      </w:r>
      <w:r>
        <w:tab/>
      </w:r>
      <w:r>
        <w:fldChar w:fldCharType="begin" w:fldLock="1"/>
      </w:r>
      <w:r>
        <w:instrText xml:space="preserve"> PAGEREF _Toc74132398 \h </w:instrText>
      </w:r>
      <w:r>
        <w:fldChar w:fldCharType="separate"/>
      </w:r>
      <w:r>
        <w:t>44</w:t>
      </w:r>
      <w:r>
        <w:fldChar w:fldCharType="end"/>
      </w:r>
    </w:p>
    <w:p w14:paraId="4881F82C" w14:textId="38F838BC" w:rsidR="003F65CB" w:rsidRPr="00B3713D" w:rsidRDefault="003F65CB">
      <w:pPr>
        <w:pStyle w:val="TOC1"/>
        <w:rPr>
          <w:rFonts w:ascii="Calibri" w:hAnsi="Calibri"/>
          <w:szCs w:val="22"/>
          <w:lang w:eastAsia="en-GB"/>
        </w:rPr>
      </w:pPr>
      <w:r>
        <w:t>A.1</w:t>
      </w:r>
      <w:r w:rsidRPr="00B3713D">
        <w:rPr>
          <w:rFonts w:ascii="Calibri" w:hAnsi="Calibri"/>
          <w:szCs w:val="22"/>
          <w:lang w:eastAsia="en-GB"/>
        </w:rPr>
        <w:tab/>
      </w:r>
      <w:r>
        <w:t>Introduction</w:t>
      </w:r>
      <w:r>
        <w:tab/>
      </w:r>
      <w:r>
        <w:fldChar w:fldCharType="begin" w:fldLock="1"/>
      </w:r>
      <w:r>
        <w:instrText xml:space="preserve"> PAGEREF _Toc74132399 \h </w:instrText>
      </w:r>
      <w:r>
        <w:fldChar w:fldCharType="separate"/>
      </w:r>
      <w:r>
        <w:t>44</w:t>
      </w:r>
      <w:r>
        <w:fldChar w:fldCharType="end"/>
      </w:r>
    </w:p>
    <w:p w14:paraId="3D1A9956" w14:textId="542A759C" w:rsidR="003F65CB" w:rsidRPr="00B3713D" w:rsidRDefault="003F65CB">
      <w:pPr>
        <w:pStyle w:val="TOC1"/>
        <w:rPr>
          <w:rFonts w:ascii="Calibri" w:hAnsi="Calibri"/>
          <w:szCs w:val="22"/>
          <w:lang w:eastAsia="en-GB"/>
        </w:rPr>
      </w:pPr>
      <w:r>
        <w:t>A.2</w:t>
      </w:r>
      <w:r w:rsidRPr="00B3713D">
        <w:rPr>
          <w:rFonts w:ascii="Calibri" w:hAnsi="Calibri"/>
          <w:szCs w:val="22"/>
          <w:lang w:eastAsia="en-GB"/>
        </w:rPr>
        <w:tab/>
      </w:r>
      <w:r>
        <w:t>Sh message to Diameter command mapping</w:t>
      </w:r>
      <w:r>
        <w:tab/>
      </w:r>
      <w:r>
        <w:fldChar w:fldCharType="begin" w:fldLock="1"/>
      </w:r>
      <w:r>
        <w:instrText xml:space="preserve"> PAGEREF _Toc74132400 \h </w:instrText>
      </w:r>
      <w:r>
        <w:fldChar w:fldCharType="separate"/>
      </w:r>
      <w:r>
        <w:t>44</w:t>
      </w:r>
      <w:r>
        <w:fldChar w:fldCharType="end"/>
      </w:r>
    </w:p>
    <w:p w14:paraId="40793A8E" w14:textId="12964B81" w:rsidR="003F65CB" w:rsidRPr="00B3713D" w:rsidRDefault="003F65CB">
      <w:pPr>
        <w:pStyle w:val="TOC1"/>
        <w:rPr>
          <w:rFonts w:ascii="Calibri" w:hAnsi="Calibri"/>
          <w:szCs w:val="22"/>
          <w:lang w:eastAsia="en-GB"/>
        </w:rPr>
      </w:pPr>
      <w:r>
        <w:t>A.3</w:t>
      </w:r>
      <w:r w:rsidRPr="00B3713D">
        <w:rPr>
          <w:rFonts w:ascii="Calibri" w:hAnsi="Calibri"/>
          <w:szCs w:val="22"/>
          <w:lang w:eastAsia="en-GB"/>
        </w:rPr>
        <w:tab/>
      </w:r>
      <w:r>
        <w:t>Void</w:t>
      </w:r>
      <w:r>
        <w:tab/>
      </w:r>
      <w:r>
        <w:fldChar w:fldCharType="begin" w:fldLock="1"/>
      </w:r>
      <w:r>
        <w:instrText xml:space="preserve"> PAGEREF _Toc74132401 \h </w:instrText>
      </w:r>
      <w:r>
        <w:fldChar w:fldCharType="separate"/>
      </w:r>
      <w:r>
        <w:t>44</w:t>
      </w:r>
      <w:r>
        <w:fldChar w:fldCharType="end"/>
      </w:r>
    </w:p>
    <w:p w14:paraId="05C829EA" w14:textId="39CB2096" w:rsidR="003F65CB" w:rsidRPr="00B3713D" w:rsidRDefault="003F65CB" w:rsidP="003F65CB">
      <w:pPr>
        <w:pStyle w:val="TOC8"/>
        <w:tabs>
          <w:tab w:val="right" w:leader="dot" w:pos="9639"/>
        </w:tabs>
        <w:rPr>
          <w:rFonts w:ascii="Calibri" w:hAnsi="Calibri"/>
          <w:b w:val="0"/>
          <w:szCs w:val="22"/>
          <w:lang w:eastAsia="en-GB"/>
        </w:rPr>
      </w:pPr>
      <w:r>
        <w:t>Annex B (informative):</w:t>
      </w:r>
      <w:r>
        <w:tab/>
        <w:t xml:space="preserve"> Message flow</w:t>
      </w:r>
      <w:r>
        <w:tab/>
      </w:r>
      <w:r>
        <w:fldChar w:fldCharType="begin" w:fldLock="1"/>
      </w:r>
      <w:r>
        <w:instrText xml:space="preserve"> PAGEREF _Toc74132402 \h </w:instrText>
      </w:r>
      <w:r>
        <w:fldChar w:fldCharType="separate"/>
      </w:r>
      <w:r>
        <w:t>45</w:t>
      </w:r>
      <w:r>
        <w:fldChar w:fldCharType="end"/>
      </w:r>
    </w:p>
    <w:p w14:paraId="6AFC9EB1" w14:textId="6E046138" w:rsidR="003F65CB" w:rsidRPr="00B3713D" w:rsidRDefault="003F65CB">
      <w:pPr>
        <w:pStyle w:val="TOC1"/>
        <w:rPr>
          <w:rFonts w:ascii="Calibri" w:hAnsi="Calibri"/>
          <w:szCs w:val="22"/>
          <w:lang w:eastAsia="en-GB"/>
        </w:rPr>
      </w:pPr>
      <w:r>
        <w:t>B.1</w:t>
      </w:r>
      <w:r w:rsidRPr="00B3713D">
        <w:rPr>
          <w:rFonts w:ascii="Calibri" w:hAnsi="Calibri"/>
          <w:szCs w:val="22"/>
          <w:lang w:eastAsia="en-GB"/>
        </w:rPr>
        <w:tab/>
      </w:r>
      <w:r>
        <w:t>Message flows</w:t>
      </w:r>
      <w:r>
        <w:tab/>
      </w:r>
      <w:r>
        <w:fldChar w:fldCharType="begin" w:fldLock="1"/>
      </w:r>
      <w:r>
        <w:instrText xml:space="preserve"> PAGEREF _Toc74132403 \h </w:instrText>
      </w:r>
      <w:r>
        <w:fldChar w:fldCharType="separate"/>
      </w:r>
      <w:r>
        <w:t>45</w:t>
      </w:r>
      <w:r>
        <w:fldChar w:fldCharType="end"/>
      </w:r>
    </w:p>
    <w:p w14:paraId="7860DE57" w14:textId="49558BAB" w:rsidR="003F65CB" w:rsidRPr="00B3713D" w:rsidRDefault="003F65CB">
      <w:pPr>
        <w:pStyle w:val="TOC2"/>
        <w:rPr>
          <w:rFonts w:ascii="Calibri" w:hAnsi="Calibri"/>
          <w:sz w:val="22"/>
          <w:szCs w:val="22"/>
          <w:lang w:eastAsia="en-GB"/>
        </w:rPr>
      </w:pPr>
      <w:r>
        <w:t>B.1.1</w:t>
      </w:r>
      <w:r w:rsidRPr="00B3713D">
        <w:rPr>
          <w:rFonts w:ascii="Calibri" w:hAnsi="Calibri"/>
          <w:sz w:val="22"/>
          <w:szCs w:val="22"/>
          <w:lang w:eastAsia="en-GB"/>
        </w:rPr>
        <w:tab/>
      </w:r>
      <w:r>
        <w:t>Data Update, Registration, Notification Subscription.</w:t>
      </w:r>
      <w:r>
        <w:tab/>
      </w:r>
      <w:r>
        <w:fldChar w:fldCharType="begin" w:fldLock="1"/>
      </w:r>
      <w:r>
        <w:instrText xml:space="preserve"> PAGEREF _Toc74132404 \h </w:instrText>
      </w:r>
      <w:r>
        <w:fldChar w:fldCharType="separate"/>
      </w:r>
      <w:r>
        <w:t>45</w:t>
      </w:r>
      <w:r>
        <w:fldChar w:fldCharType="end"/>
      </w:r>
    </w:p>
    <w:p w14:paraId="373E9B21" w14:textId="18766482" w:rsidR="003F65CB" w:rsidRPr="00B3713D" w:rsidRDefault="003F65CB" w:rsidP="003F65CB">
      <w:pPr>
        <w:pStyle w:val="TOC8"/>
        <w:tabs>
          <w:tab w:val="right" w:leader="dot" w:pos="9639"/>
        </w:tabs>
        <w:rPr>
          <w:rFonts w:ascii="Calibri" w:hAnsi="Calibri"/>
          <w:b w:val="0"/>
          <w:szCs w:val="22"/>
          <w:lang w:eastAsia="en-GB"/>
        </w:rPr>
      </w:pPr>
      <w:r>
        <w:t>Annex C (informative):</w:t>
      </w:r>
      <w:r>
        <w:tab/>
        <w:t xml:space="preserve"> UML model of the data downloaded over Sh interface</w:t>
      </w:r>
      <w:r>
        <w:tab/>
      </w:r>
      <w:r>
        <w:fldChar w:fldCharType="begin" w:fldLock="1"/>
      </w:r>
      <w:r>
        <w:instrText xml:space="preserve"> PAGEREF _Toc74132405 \h </w:instrText>
      </w:r>
      <w:r>
        <w:fldChar w:fldCharType="separate"/>
      </w:r>
      <w:r>
        <w:t>47</w:t>
      </w:r>
      <w:r>
        <w:fldChar w:fldCharType="end"/>
      </w:r>
    </w:p>
    <w:p w14:paraId="77D20DA3" w14:textId="7869030C" w:rsidR="003F65CB" w:rsidRPr="00B3713D" w:rsidRDefault="003F65CB">
      <w:pPr>
        <w:pStyle w:val="TOC1"/>
        <w:rPr>
          <w:rFonts w:ascii="Calibri" w:hAnsi="Calibri"/>
          <w:szCs w:val="22"/>
          <w:lang w:eastAsia="en-GB"/>
        </w:rPr>
      </w:pPr>
      <w:r>
        <w:t>C.1</w:t>
      </w:r>
      <w:r w:rsidRPr="00B3713D">
        <w:rPr>
          <w:rFonts w:ascii="Calibri" w:hAnsi="Calibri"/>
          <w:szCs w:val="22"/>
          <w:lang w:eastAsia="en-GB"/>
        </w:rPr>
        <w:tab/>
      </w:r>
      <w:r>
        <w:t>General description</w:t>
      </w:r>
      <w:r>
        <w:tab/>
      </w:r>
      <w:r>
        <w:fldChar w:fldCharType="begin" w:fldLock="1"/>
      </w:r>
      <w:r>
        <w:instrText xml:space="preserve"> PAGEREF _Toc74132406 \h </w:instrText>
      </w:r>
      <w:r>
        <w:fldChar w:fldCharType="separate"/>
      </w:r>
      <w:r>
        <w:t>47</w:t>
      </w:r>
      <w:r>
        <w:fldChar w:fldCharType="end"/>
      </w:r>
    </w:p>
    <w:p w14:paraId="50621F73" w14:textId="5012F213" w:rsidR="003F65CB" w:rsidRPr="00B3713D" w:rsidRDefault="003F65CB">
      <w:pPr>
        <w:pStyle w:val="TOC2"/>
        <w:rPr>
          <w:rFonts w:ascii="Calibri" w:hAnsi="Calibri"/>
          <w:sz w:val="22"/>
          <w:szCs w:val="22"/>
          <w:lang w:eastAsia="en-GB"/>
        </w:rPr>
      </w:pPr>
      <w:r>
        <w:t>C.2</w:t>
      </w:r>
      <w:r w:rsidRPr="00B3713D">
        <w:rPr>
          <w:rFonts w:ascii="Calibri" w:hAnsi="Calibri"/>
          <w:sz w:val="22"/>
          <w:szCs w:val="22"/>
          <w:lang w:eastAsia="en-GB"/>
        </w:rPr>
        <w:tab/>
      </w:r>
      <w:r>
        <w:t>PublicIdentifiers</w:t>
      </w:r>
      <w:r>
        <w:tab/>
      </w:r>
      <w:r>
        <w:fldChar w:fldCharType="begin" w:fldLock="1"/>
      </w:r>
      <w:r>
        <w:instrText xml:space="preserve"> PAGEREF _Toc74132407 \h </w:instrText>
      </w:r>
      <w:r>
        <w:fldChar w:fldCharType="separate"/>
      </w:r>
      <w:r>
        <w:t>50</w:t>
      </w:r>
      <w:r>
        <w:fldChar w:fldCharType="end"/>
      </w:r>
    </w:p>
    <w:p w14:paraId="5F5D54B8" w14:textId="6EF0CE71" w:rsidR="003F65CB" w:rsidRPr="00B3713D" w:rsidRDefault="003F65CB">
      <w:pPr>
        <w:pStyle w:val="TOC1"/>
        <w:rPr>
          <w:rFonts w:ascii="Calibri" w:hAnsi="Calibri"/>
          <w:szCs w:val="22"/>
          <w:lang w:eastAsia="en-GB"/>
        </w:rPr>
      </w:pPr>
      <w:r>
        <w:lastRenderedPageBreak/>
        <w:t>C.3</w:t>
      </w:r>
      <w:r w:rsidRPr="00B3713D">
        <w:rPr>
          <w:rFonts w:ascii="Calibri" w:hAnsi="Calibri"/>
          <w:szCs w:val="22"/>
          <w:lang w:eastAsia="en-GB"/>
        </w:rPr>
        <w:tab/>
      </w:r>
      <w:r>
        <w:t>Sh-IMS-Data</w:t>
      </w:r>
      <w:r>
        <w:tab/>
      </w:r>
      <w:r>
        <w:fldChar w:fldCharType="begin" w:fldLock="1"/>
      </w:r>
      <w:r>
        <w:instrText xml:space="preserve"> PAGEREF _Toc74132408 \h </w:instrText>
      </w:r>
      <w:r>
        <w:fldChar w:fldCharType="separate"/>
      </w:r>
      <w:r>
        <w:t>52</w:t>
      </w:r>
      <w:r>
        <w:fldChar w:fldCharType="end"/>
      </w:r>
    </w:p>
    <w:p w14:paraId="1A87FDCC" w14:textId="78ACC1FB" w:rsidR="003F65CB" w:rsidRPr="00B3713D" w:rsidRDefault="003F65CB" w:rsidP="003F65CB">
      <w:pPr>
        <w:pStyle w:val="TOC8"/>
        <w:tabs>
          <w:tab w:val="right" w:leader="dot" w:pos="9639"/>
        </w:tabs>
        <w:rPr>
          <w:rFonts w:ascii="Calibri" w:hAnsi="Calibri"/>
          <w:b w:val="0"/>
          <w:szCs w:val="22"/>
          <w:lang w:eastAsia="en-GB"/>
        </w:rPr>
      </w:pPr>
      <w:r>
        <w:t>Annex D (normative):</w:t>
      </w:r>
      <w:r>
        <w:tab/>
        <w:t>XML schema for the Sh interface user profile</w:t>
      </w:r>
      <w:r>
        <w:tab/>
      </w:r>
      <w:r>
        <w:fldChar w:fldCharType="begin" w:fldLock="1"/>
      </w:r>
      <w:r>
        <w:instrText xml:space="preserve"> PAGEREF _Toc74132409 \h </w:instrText>
      </w:r>
      <w:r>
        <w:fldChar w:fldCharType="separate"/>
      </w:r>
      <w:r>
        <w:t>54</w:t>
      </w:r>
      <w:r>
        <w:fldChar w:fldCharType="end"/>
      </w:r>
    </w:p>
    <w:p w14:paraId="6E20449D" w14:textId="57CA94A9" w:rsidR="003F65CB" w:rsidRPr="00B3713D" w:rsidRDefault="003F65CB" w:rsidP="003F65CB">
      <w:pPr>
        <w:pStyle w:val="TOC8"/>
        <w:tabs>
          <w:tab w:val="right" w:leader="dot" w:pos="9639"/>
        </w:tabs>
        <w:rPr>
          <w:rFonts w:ascii="Calibri" w:hAnsi="Calibri"/>
          <w:b w:val="0"/>
          <w:szCs w:val="22"/>
          <w:lang w:eastAsia="en-GB"/>
        </w:rPr>
      </w:pPr>
      <w:r>
        <w:t>Annex E (informative):</w:t>
      </w:r>
      <w:r w:rsidRPr="00B3713D">
        <w:rPr>
          <w:rFonts w:ascii="Calibri" w:hAnsi="Calibri"/>
          <w:b w:val="0"/>
          <w:szCs w:val="22"/>
          <w:lang w:eastAsia="en-GB"/>
        </w:rPr>
        <w:tab/>
      </w:r>
      <w:r>
        <w:t>T-ADS request handling in the HSS</w:t>
      </w:r>
      <w:r>
        <w:tab/>
      </w:r>
      <w:r>
        <w:fldChar w:fldCharType="begin" w:fldLock="1"/>
      </w:r>
      <w:r>
        <w:instrText xml:space="preserve"> PAGEREF _Toc74132410 \h </w:instrText>
      </w:r>
      <w:r>
        <w:fldChar w:fldCharType="separate"/>
      </w:r>
      <w:r>
        <w:t>64</w:t>
      </w:r>
      <w:r>
        <w:fldChar w:fldCharType="end"/>
      </w:r>
    </w:p>
    <w:p w14:paraId="66F51C24" w14:textId="497FD331" w:rsidR="003F65CB" w:rsidRPr="00B3713D" w:rsidRDefault="003F65CB" w:rsidP="003F65CB">
      <w:pPr>
        <w:pStyle w:val="TOC8"/>
        <w:tabs>
          <w:tab w:val="right" w:leader="dot" w:pos="9639"/>
        </w:tabs>
        <w:rPr>
          <w:rFonts w:ascii="Calibri" w:hAnsi="Calibri"/>
          <w:b w:val="0"/>
          <w:szCs w:val="22"/>
          <w:lang w:eastAsia="en-GB"/>
        </w:rPr>
      </w:pPr>
      <w:r w:rsidRPr="003F65CB">
        <w:t>Annex F (normative):</w:t>
      </w:r>
      <w:r>
        <w:tab/>
      </w:r>
      <w:r w:rsidRPr="003F65CB">
        <w:t>Diameter overload control mechanism</w:t>
      </w:r>
      <w:r w:rsidRPr="003F65CB">
        <w:tab/>
      </w:r>
      <w:r>
        <w:fldChar w:fldCharType="begin" w:fldLock="1"/>
      </w:r>
      <w:r>
        <w:instrText xml:space="preserve"> PAGEREF _Toc74132411 \h </w:instrText>
      </w:r>
      <w:r>
        <w:fldChar w:fldCharType="separate"/>
      </w:r>
      <w:r>
        <w:t>72</w:t>
      </w:r>
      <w:r>
        <w:fldChar w:fldCharType="end"/>
      </w:r>
    </w:p>
    <w:p w14:paraId="64457A80" w14:textId="475592BF" w:rsidR="003F65CB" w:rsidRPr="00B3713D" w:rsidRDefault="003F65CB">
      <w:pPr>
        <w:pStyle w:val="TOC2"/>
        <w:rPr>
          <w:rFonts w:ascii="Calibri" w:hAnsi="Calibri"/>
          <w:sz w:val="22"/>
          <w:szCs w:val="22"/>
          <w:lang w:eastAsia="en-GB"/>
        </w:rPr>
      </w:pPr>
      <w:r>
        <w:t>F.1</w:t>
      </w:r>
      <w:r w:rsidRPr="00B3713D">
        <w:rPr>
          <w:rFonts w:ascii="Calibri" w:hAnsi="Calibri"/>
          <w:sz w:val="22"/>
          <w:szCs w:val="22"/>
          <w:lang w:eastAsia="en-GB"/>
        </w:rPr>
        <w:tab/>
      </w:r>
      <w:r>
        <w:t>General</w:t>
      </w:r>
      <w:r>
        <w:tab/>
      </w:r>
      <w:r>
        <w:fldChar w:fldCharType="begin" w:fldLock="1"/>
      </w:r>
      <w:r>
        <w:instrText xml:space="preserve"> PAGEREF _Toc74132412 \h </w:instrText>
      </w:r>
      <w:r>
        <w:fldChar w:fldCharType="separate"/>
      </w:r>
      <w:r>
        <w:t>72</w:t>
      </w:r>
      <w:r>
        <w:fldChar w:fldCharType="end"/>
      </w:r>
    </w:p>
    <w:p w14:paraId="58797024" w14:textId="1DDC07F4" w:rsidR="003F65CB" w:rsidRPr="00B3713D" w:rsidRDefault="003F65CB">
      <w:pPr>
        <w:pStyle w:val="TOC2"/>
        <w:rPr>
          <w:rFonts w:ascii="Calibri" w:hAnsi="Calibri"/>
          <w:sz w:val="22"/>
          <w:szCs w:val="22"/>
          <w:lang w:eastAsia="en-GB"/>
        </w:rPr>
      </w:pPr>
      <w:r>
        <w:t>F.2</w:t>
      </w:r>
      <w:r w:rsidRPr="00B3713D">
        <w:rPr>
          <w:rFonts w:ascii="Calibri" w:hAnsi="Calibri"/>
          <w:sz w:val="22"/>
          <w:szCs w:val="22"/>
          <w:lang w:eastAsia="en-GB"/>
        </w:rPr>
        <w:tab/>
      </w:r>
      <w:r>
        <w:t>HSS behaviour</w:t>
      </w:r>
      <w:r>
        <w:tab/>
      </w:r>
      <w:r>
        <w:fldChar w:fldCharType="begin" w:fldLock="1"/>
      </w:r>
      <w:r>
        <w:instrText xml:space="preserve"> PAGEREF _Toc74132413 \h </w:instrText>
      </w:r>
      <w:r>
        <w:fldChar w:fldCharType="separate"/>
      </w:r>
      <w:r>
        <w:t>72</w:t>
      </w:r>
      <w:r>
        <w:fldChar w:fldCharType="end"/>
      </w:r>
    </w:p>
    <w:p w14:paraId="45D007A5" w14:textId="46498F0C" w:rsidR="003F65CB" w:rsidRPr="00B3713D" w:rsidRDefault="003F65CB">
      <w:pPr>
        <w:pStyle w:val="TOC2"/>
        <w:rPr>
          <w:rFonts w:ascii="Calibri" w:hAnsi="Calibri"/>
          <w:sz w:val="22"/>
          <w:szCs w:val="22"/>
          <w:lang w:eastAsia="en-GB"/>
        </w:rPr>
      </w:pPr>
      <w:r>
        <w:t>F.3</w:t>
      </w:r>
      <w:r w:rsidRPr="00B3713D">
        <w:rPr>
          <w:rFonts w:ascii="Calibri" w:hAnsi="Calibri"/>
          <w:sz w:val="22"/>
          <w:szCs w:val="22"/>
          <w:lang w:eastAsia="en-GB"/>
        </w:rPr>
        <w:tab/>
      </w:r>
      <w:r>
        <w:t>AS behaviour</w:t>
      </w:r>
      <w:r>
        <w:tab/>
      </w:r>
      <w:r>
        <w:fldChar w:fldCharType="begin" w:fldLock="1"/>
      </w:r>
      <w:r>
        <w:instrText xml:space="preserve"> PAGEREF _Toc74132414 \h </w:instrText>
      </w:r>
      <w:r>
        <w:fldChar w:fldCharType="separate"/>
      </w:r>
      <w:r>
        <w:t>72</w:t>
      </w:r>
      <w:r>
        <w:fldChar w:fldCharType="end"/>
      </w:r>
    </w:p>
    <w:p w14:paraId="58C2145D" w14:textId="712A05A7" w:rsidR="003F65CB" w:rsidRPr="00B3713D" w:rsidRDefault="003F65CB" w:rsidP="003F65CB">
      <w:pPr>
        <w:pStyle w:val="TOC8"/>
        <w:tabs>
          <w:tab w:val="right" w:leader="dot" w:pos="9639"/>
        </w:tabs>
        <w:rPr>
          <w:rFonts w:ascii="Calibri" w:hAnsi="Calibri"/>
          <w:b w:val="0"/>
          <w:szCs w:val="22"/>
          <w:lang w:eastAsia="en-GB"/>
        </w:rPr>
      </w:pPr>
      <w:r w:rsidRPr="003F65CB">
        <w:t>Annex G (Informative):</w:t>
      </w:r>
      <w:r>
        <w:tab/>
      </w:r>
      <w:r w:rsidRPr="003F65CB">
        <w:t>Diameter overload node behaviour</w:t>
      </w:r>
      <w:r w:rsidRPr="003F65CB">
        <w:tab/>
      </w:r>
      <w:r>
        <w:fldChar w:fldCharType="begin" w:fldLock="1"/>
      </w:r>
      <w:r>
        <w:instrText xml:space="preserve"> PAGEREF _Toc74132415 \h </w:instrText>
      </w:r>
      <w:r>
        <w:fldChar w:fldCharType="separate"/>
      </w:r>
      <w:r>
        <w:t>73</w:t>
      </w:r>
      <w:r>
        <w:fldChar w:fldCharType="end"/>
      </w:r>
    </w:p>
    <w:p w14:paraId="2894224E" w14:textId="68718335" w:rsidR="003F65CB" w:rsidRPr="00B3713D" w:rsidRDefault="003F65CB">
      <w:pPr>
        <w:pStyle w:val="TOC2"/>
        <w:rPr>
          <w:rFonts w:ascii="Calibri" w:hAnsi="Calibri"/>
          <w:sz w:val="22"/>
          <w:szCs w:val="22"/>
          <w:lang w:eastAsia="en-GB"/>
        </w:rPr>
      </w:pPr>
      <w:r>
        <w:t>G.</w:t>
      </w:r>
      <w:r>
        <w:rPr>
          <w:lang w:eastAsia="zh-CN"/>
        </w:rPr>
        <w:t>1</w:t>
      </w:r>
      <w:r w:rsidRPr="00B3713D">
        <w:rPr>
          <w:rFonts w:ascii="Calibri" w:hAnsi="Calibri"/>
          <w:sz w:val="22"/>
          <w:szCs w:val="22"/>
          <w:lang w:eastAsia="en-GB"/>
        </w:rPr>
        <w:tab/>
      </w:r>
      <w:r>
        <w:t>Message prioritization</w:t>
      </w:r>
      <w:r>
        <w:tab/>
      </w:r>
      <w:r>
        <w:fldChar w:fldCharType="begin" w:fldLock="1"/>
      </w:r>
      <w:r>
        <w:instrText xml:space="preserve"> PAGEREF _Toc74132416 \h </w:instrText>
      </w:r>
      <w:r>
        <w:fldChar w:fldCharType="separate"/>
      </w:r>
      <w:r>
        <w:t>73</w:t>
      </w:r>
      <w:r>
        <w:fldChar w:fldCharType="end"/>
      </w:r>
    </w:p>
    <w:p w14:paraId="55F4E11A" w14:textId="376639A0" w:rsidR="003F65CB" w:rsidRPr="00B3713D" w:rsidRDefault="003F65CB" w:rsidP="003F65CB">
      <w:pPr>
        <w:pStyle w:val="TOC8"/>
        <w:tabs>
          <w:tab w:val="right" w:leader="dot" w:pos="9639"/>
        </w:tabs>
        <w:rPr>
          <w:rFonts w:ascii="Calibri" w:hAnsi="Calibri"/>
          <w:b w:val="0"/>
          <w:szCs w:val="22"/>
          <w:lang w:eastAsia="en-GB"/>
        </w:rPr>
      </w:pPr>
      <w:r w:rsidRPr="003F65CB">
        <w:t>Annex H (Informative):</w:t>
      </w:r>
      <w:r>
        <w:tab/>
      </w:r>
      <w:r w:rsidRPr="003F65CB">
        <w:t>Data shared among multiple subscribers</w:t>
      </w:r>
      <w:r w:rsidRPr="003F65CB">
        <w:tab/>
      </w:r>
      <w:r>
        <w:fldChar w:fldCharType="begin" w:fldLock="1"/>
      </w:r>
      <w:r>
        <w:instrText xml:space="preserve"> PAGEREF _Toc74132417 \h </w:instrText>
      </w:r>
      <w:r>
        <w:fldChar w:fldCharType="separate"/>
      </w:r>
      <w:r>
        <w:t>73</w:t>
      </w:r>
      <w:r>
        <w:fldChar w:fldCharType="end"/>
      </w:r>
    </w:p>
    <w:p w14:paraId="2E6C8953" w14:textId="4F933C6A" w:rsidR="003F65CB" w:rsidRPr="00B3713D" w:rsidRDefault="003F65CB">
      <w:pPr>
        <w:pStyle w:val="TOC2"/>
        <w:rPr>
          <w:rFonts w:ascii="Calibri" w:hAnsi="Calibri"/>
          <w:sz w:val="22"/>
          <w:szCs w:val="22"/>
          <w:lang w:eastAsia="en-GB"/>
        </w:rPr>
      </w:pPr>
      <w:r>
        <w:t>H.</w:t>
      </w:r>
      <w:r>
        <w:rPr>
          <w:lang w:eastAsia="zh-CN"/>
        </w:rPr>
        <w:t>1</w:t>
      </w:r>
      <w:r w:rsidRPr="00B3713D">
        <w:rPr>
          <w:rFonts w:ascii="Calibri" w:hAnsi="Calibri"/>
          <w:sz w:val="22"/>
          <w:szCs w:val="22"/>
          <w:lang w:eastAsia="en-GB"/>
        </w:rPr>
        <w:tab/>
      </w:r>
      <w:r>
        <w:t>General</w:t>
      </w:r>
      <w:r>
        <w:tab/>
      </w:r>
      <w:r>
        <w:fldChar w:fldCharType="begin" w:fldLock="1"/>
      </w:r>
      <w:r>
        <w:instrText xml:space="preserve"> PAGEREF _Toc74132418 \h </w:instrText>
      </w:r>
      <w:r>
        <w:fldChar w:fldCharType="separate"/>
      </w:r>
      <w:r>
        <w:t>73</w:t>
      </w:r>
      <w:r>
        <w:fldChar w:fldCharType="end"/>
      </w:r>
    </w:p>
    <w:p w14:paraId="14DCF7B1" w14:textId="6AF1D7C8" w:rsidR="003F65CB" w:rsidRPr="00B3713D" w:rsidRDefault="003F65CB" w:rsidP="003F65CB">
      <w:pPr>
        <w:pStyle w:val="TOC8"/>
        <w:tabs>
          <w:tab w:val="right" w:leader="dot" w:pos="9639"/>
        </w:tabs>
        <w:rPr>
          <w:rFonts w:ascii="Calibri" w:hAnsi="Calibri"/>
          <w:b w:val="0"/>
          <w:szCs w:val="22"/>
          <w:lang w:eastAsia="en-GB"/>
        </w:rPr>
      </w:pPr>
      <w:r w:rsidRPr="003F65CB">
        <w:t>Annex I (normative):</w:t>
      </w:r>
      <w:r>
        <w:tab/>
      </w:r>
      <w:r w:rsidRPr="003F65CB">
        <w:t>Diameter message priority mechanism</w:t>
      </w:r>
      <w:r w:rsidRPr="003F65CB">
        <w:tab/>
      </w:r>
      <w:r>
        <w:fldChar w:fldCharType="begin" w:fldLock="1"/>
      </w:r>
      <w:r>
        <w:instrText xml:space="preserve"> PAGEREF _Toc74132419 \h </w:instrText>
      </w:r>
      <w:r>
        <w:fldChar w:fldCharType="separate"/>
      </w:r>
      <w:r>
        <w:t>73</w:t>
      </w:r>
      <w:r>
        <w:fldChar w:fldCharType="end"/>
      </w:r>
    </w:p>
    <w:p w14:paraId="7C17002A" w14:textId="25855057" w:rsidR="003F65CB" w:rsidRPr="00B3713D" w:rsidRDefault="003F65CB">
      <w:pPr>
        <w:pStyle w:val="TOC2"/>
        <w:rPr>
          <w:rFonts w:ascii="Calibri" w:hAnsi="Calibri"/>
          <w:sz w:val="22"/>
          <w:szCs w:val="22"/>
          <w:lang w:eastAsia="en-GB"/>
        </w:rPr>
      </w:pPr>
      <w:r>
        <w:t>I.1</w:t>
      </w:r>
      <w:r w:rsidRPr="00B3713D">
        <w:rPr>
          <w:rFonts w:ascii="Calibri" w:hAnsi="Calibri"/>
          <w:sz w:val="22"/>
          <w:szCs w:val="22"/>
          <w:lang w:eastAsia="en-GB"/>
        </w:rPr>
        <w:tab/>
      </w:r>
      <w:r>
        <w:t>General</w:t>
      </w:r>
      <w:r>
        <w:tab/>
      </w:r>
      <w:r>
        <w:fldChar w:fldCharType="begin" w:fldLock="1"/>
      </w:r>
      <w:r>
        <w:instrText xml:space="preserve"> PAGEREF _Toc74132420 \h </w:instrText>
      </w:r>
      <w:r>
        <w:fldChar w:fldCharType="separate"/>
      </w:r>
      <w:r>
        <w:t>73</w:t>
      </w:r>
      <w:r>
        <w:fldChar w:fldCharType="end"/>
      </w:r>
    </w:p>
    <w:p w14:paraId="196E344F" w14:textId="6EF7A146" w:rsidR="003F65CB" w:rsidRPr="00B3713D" w:rsidRDefault="003F65CB">
      <w:pPr>
        <w:pStyle w:val="TOC2"/>
        <w:rPr>
          <w:rFonts w:ascii="Calibri" w:hAnsi="Calibri"/>
          <w:sz w:val="22"/>
          <w:szCs w:val="22"/>
          <w:lang w:eastAsia="en-GB"/>
        </w:rPr>
      </w:pPr>
      <w:r>
        <w:t>I.2</w:t>
      </w:r>
      <w:r w:rsidRPr="00B3713D">
        <w:rPr>
          <w:rFonts w:ascii="Calibri" w:hAnsi="Calibri"/>
          <w:sz w:val="22"/>
          <w:szCs w:val="22"/>
          <w:lang w:eastAsia="en-GB"/>
        </w:rPr>
        <w:tab/>
      </w:r>
      <w:r>
        <w:t>Sh/Dh interface</w:t>
      </w:r>
      <w:r>
        <w:tab/>
      </w:r>
      <w:r>
        <w:fldChar w:fldCharType="begin" w:fldLock="1"/>
      </w:r>
      <w:r>
        <w:instrText xml:space="preserve"> PAGEREF _Toc74132421 \h </w:instrText>
      </w:r>
      <w:r>
        <w:fldChar w:fldCharType="separate"/>
      </w:r>
      <w:r>
        <w:t>74</w:t>
      </w:r>
      <w:r>
        <w:fldChar w:fldCharType="end"/>
      </w:r>
    </w:p>
    <w:p w14:paraId="33D987A7" w14:textId="600CC849" w:rsidR="003F65CB" w:rsidRPr="00B3713D" w:rsidRDefault="003F65CB">
      <w:pPr>
        <w:pStyle w:val="TOC3"/>
        <w:rPr>
          <w:rFonts w:ascii="Calibri" w:hAnsi="Calibri"/>
          <w:sz w:val="22"/>
          <w:szCs w:val="22"/>
          <w:lang w:eastAsia="en-GB"/>
        </w:rPr>
      </w:pPr>
      <w:r>
        <w:t>I.2.1</w:t>
      </w:r>
      <w:r w:rsidRPr="00B3713D">
        <w:rPr>
          <w:rFonts w:ascii="Calibri" w:hAnsi="Calibri"/>
          <w:sz w:val="22"/>
          <w:szCs w:val="22"/>
          <w:lang w:eastAsia="en-GB"/>
        </w:rPr>
        <w:tab/>
      </w:r>
      <w:r>
        <w:t>General</w:t>
      </w:r>
      <w:r>
        <w:tab/>
      </w:r>
      <w:r>
        <w:fldChar w:fldCharType="begin" w:fldLock="1"/>
      </w:r>
      <w:r>
        <w:instrText xml:space="preserve"> PAGEREF _Toc74132422 \h </w:instrText>
      </w:r>
      <w:r>
        <w:fldChar w:fldCharType="separate"/>
      </w:r>
      <w:r>
        <w:t>74</w:t>
      </w:r>
      <w:r>
        <w:fldChar w:fldCharType="end"/>
      </w:r>
    </w:p>
    <w:p w14:paraId="3B35DA0D" w14:textId="04C54C51" w:rsidR="003F65CB" w:rsidRPr="00B3713D" w:rsidRDefault="003F65CB">
      <w:pPr>
        <w:pStyle w:val="TOC3"/>
        <w:rPr>
          <w:rFonts w:ascii="Calibri" w:hAnsi="Calibri"/>
          <w:sz w:val="22"/>
          <w:szCs w:val="22"/>
          <w:lang w:eastAsia="en-GB"/>
        </w:rPr>
      </w:pPr>
      <w:r>
        <w:t>I.2.2</w:t>
      </w:r>
      <w:r w:rsidRPr="00B3713D">
        <w:rPr>
          <w:rFonts w:ascii="Calibri" w:hAnsi="Calibri"/>
          <w:sz w:val="22"/>
          <w:szCs w:val="22"/>
          <w:lang w:eastAsia="en-GB"/>
        </w:rPr>
        <w:tab/>
      </w:r>
      <w:r>
        <w:t>AS/OSA SCS behaviour</w:t>
      </w:r>
      <w:r>
        <w:tab/>
      </w:r>
      <w:r>
        <w:fldChar w:fldCharType="begin" w:fldLock="1"/>
      </w:r>
      <w:r>
        <w:instrText xml:space="preserve"> PAGEREF _Toc74132423 \h </w:instrText>
      </w:r>
      <w:r>
        <w:fldChar w:fldCharType="separate"/>
      </w:r>
      <w:r>
        <w:t>74</w:t>
      </w:r>
      <w:r>
        <w:fldChar w:fldCharType="end"/>
      </w:r>
    </w:p>
    <w:p w14:paraId="1BFAEA09" w14:textId="083D4023" w:rsidR="003F65CB" w:rsidRPr="00B3713D" w:rsidRDefault="003F65CB">
      <w:pPr>
        <w:pStyle w:val="TOC3"/>
        <w:rPr>
          <w:rFonts w:ascii="Calibri" w:hAnsi="Calibri"/>
          <w:sz w:val="22"/>
          <w:szCs w:val="22"/>
          <w:lang w:eastAsia="en-GB"/>
        </w:rPr>
      </w:pPr>
      <w:r>
        <w:t>I.2.3</w:t>
      </w:r>
      <w:r w:rsidRPr="00B3713D">
        <w:rPr>
          <w:rFonts w:ascii="Calibri" w:hAnsi="Calibri"/>
          <w:sz w:val="22"/>
          <w:szCs w:val="22"/>
          <w:lang w:eastAsia="en-GB"/>
        </w:rPr>
        <w:tab/>
      </w:r>
      <w:r>
        <w:t>HSS/SLF behaviour</w:t>
      </w:r>
      <w:r>
        <w:tab/>
      </w:r>
      <w:r>
        <w:fldChar w:fldCharType="begin" w:fldLock="1"/>
      </w:r>
      <w:r>
        <w:instrText xml:space="preserve"> PAGEREF _Toc74132424 \h </w:instrText>
      </w:r>
      <w:r>
        <w:fldChar w:fldCharType="separate"/>
      </w:r>
      <w:r>
        <w:t>74</w:t>
      </w:r>
      <w:r>
        <w:fldChar w:fldCharType="end"/>
      </w:r>
    </w:p>
    <w:p w14:paraId="03F10F6C" w14:textId="590881C1" w:rsidR="003F65CB" w:rsidRPr="00B3713D" w:rsidRDefault="003F65CB">
      <w:pPr>
        <w:pStyle w:val="TOC3"/>
        <w:rPr>
          <w:rFonts w:ascii="Calibri" w:hAnsi="Calibri"/>
          <w:sz w:val="22"/>
          <w:szCs w:val="22"/>
          <w:lang w:eastAsia="en-GB"/>
        </w:rPr>
      </w:pPr>
      <w:r>
        <w:t>I.2.4</w:t>
      </w:r>
      <w:r w:rsidRPr="00B3713D">
        <w:rPr>
          <w:rFonts w:ascii="Calibri" w:hAnsi="Calibri"/>
          <w:sz w:val="22"/>
          <w:szCs w:val="22"/>
          <w:lang w:eastAsia="en-GB"/>
        </w:rPr>
        <w:tab/>
      </w:r>
      <w:r>
        <w:t>Interactions</w:t>
      </w:r>
      <w:r>
        <w:tab/>
      </w:r>
      <w:r>
        <w:fldChar w:fldCharType="begin" w:fldLock="1"/>
      </w:r>
      <w:r>
        <w:instrText xml:space="preserve"> PAGEREF _Toc74132425 \h </w:instrText>
      </w:r>
      <w:r>
        <w:fldChar w:fldCharType="separate"/>
      </w:r>
      <w:r>
        <w:t>75</w:t>
      </w:r>
      <w:r>
        <w:fldChar w:fldCharType="end"/>
      </w:r>
    </w:p>
    <w:p w14:paraId="51E965E5" w14:textId="46A6F723" w:rsidR="003F65CB" w:rsidRPr="00B3713D" w:rsidRDefault="003F65CB" w:rsidP="003F65CB">
      <w:pPr>
        <w:pStyle w:val="TOC8"/>
        <w:tabs>
          <w:tab w:val="right" w:leader="dot" w:pos="9639"/>
        </w:tabs>
        <w:rPr>
          <w:rFonts w:ascii="Calibri" w:hAnsi="Calibri"/>
          <w:b w:val="0"/>
          <w:szCs w:val="22"/>
          <w:lang w:eastAsia="en-GB"/>
        </w:rPr>
      </w:pPr>
      <w:r w:rsidRPr="003F65CB">
        <w:t>Annex J (normative):</w:t>
      </w:r>
      <w:r>
        <w:tab/>
      </w:r>
      <w:r w:rsidRPr="003F65CB">
        <w:t>Diameter load control mechanism</w:t>
      </w:r>
      <w:r w:rsidRPr="003F65CB">
        <w:tab/>
      </w:r>
      <w:r>
        <w:fldChar w:fldCharType="begin" w:fldLock="1"/>
      </w:r>
      <w:r>
        <w:instrText xml:space="preserve"> PAGEREF _Toc74132426 \h </w:instrText>
      </w:r>
      <w:r>
        <w:fldChar w:fldCharType="separate"/>
      </w:r>
      <w:r>
        <w:t>75</w:t>
      </w:r>
      <w:r>
        <w:fldChar w:fldCharType="end"/>
      </w:r>
    </w:p>
    <w:p w14:paraId="01F6DCDC" w14:textId="5DDC60BF" w:rsidR="003F65CB" w:rsidRPr="00B3713D" w:rsidRDefault="003F65CB">
      <w:pPr>
        <w:pStyle w:val="TOC2"/>
        <w:rPr>
          <w:rFonts w:ascii="Calibri" w:hAnsi="Calibri"/>
          <w:sz w:val="22"/>
          <w:szCs w:val="22"/>
          <w:lang w:eastAsia="en-GB"/>
        </w:rPr>
      </w:pPr>
      <w:r w:rsidRPr="003F65CB">
        <w:t>J.1</w:t>
      </w:r>
      <w:r w:rsidRPr="00B3713D">
        <w:rPr>
          <w:rFonts w:ascii="Calibri" w:hAnsi="Calibri"/>
          <w:sz w:val="22"/>
          <w:szCs w:val="22"/>
          <w:lang w:eastAsia="en-GB"/>
        </w:rPr>
        <w:tab/>
      </w:r>
      <w:r>
        <w:t>General</w:t>
      </w:r>
      <w:r>
        <w:tab/>
      </w:r>
      <w:r>
        <w:fldChar w:fldCharType="begin" w:fldLock="1"/>
      </w:r>
      <w:r>
        <w:instrText xml:space="preserve"> PAGEREF _Toc74132427 \h </w:instrText>
      </w:r>
      <w:r>
        <w:fldChar w:fldCharType="separate"/>
      </w:r>
      <w:r>
        <w:t>75</w:t>
      </w:r>
      <w:r>
        <w:fldChar w:fldCharType="end"/>
      </w:r>
    </w:p>
    <w:p w14:paraId="76838F27" w14:textId="1B24E8A7" w:rsidR="003F65CB" w:rsidRPr="00B3713D" w:rsidRDefault="003F65CB">
      <w:pPr>
        <w:pStyle w:val="TOC2"/>
        <w:rPr>
          <w:rFonts w:ascii="Calibri" w:hAnsi="Calibri"/>
          <w:sz w:val="22"/>
          <w:szCs w:val="22"/>
          <w:lang w:eastAsia="en-GB"/>
        </w:rPr>
      </w:pPr>
      <w:r w:rsidRPr="003F65CB">
        <w:t>J.2</w:t>
      </w:r>
      <w:r w:rsidRPr="00B3713D">
        <w:rPr>
          <w:rFonts w:ascii="Calibri" w:hAnsi="Calibri"/>
          <w:sz w:val="22"/>
          <w:szCs w:val="22"/>
          <w:lang w:eastAsia="en-GB"/>
        </w:rPr>
        <w:tab/>
      </w:r>
      <w:r>
        <w:t>HSS behaviour</w:t>
      </w:r>
      <w:r>
        <w:tab/>
      </w:r>
      <w:r>
        <w:fldChar w:fldCharType="begin" w:fldLock="1"/>
      </w:r>
      <w:r>
        <w:instrText xml:space="preserve"> PAGEREF _Toc74132428 \h </w:instrText>
      </w:r>
      <w:r>
        <w:fldChar w:fldCharType="separate"/>
      </w:r>
      <w:r>
        <w:t>75</w:t>
      </w:r>
      <w:r>
        <w:fldChar w:fldCharType="end"/>
      </w:r>
    </w:p>
    <w:p w14:paraId="3017C3F5" w14:textId="51E1B80C" w:rsidR="003F65CB" w:rsidRPr="00B3713D" w:rsidRDefault="003F65CB">
      <w:pPr>
        <w:pStyle w:val="TOC2"/>
        <w:rPr>
          <w:rFonts w:ascii="Calibri" w:hAnsi="Calibri"/>
          <w:sz w:val="22"/>
          <w:szCs w:val="22"/>
          <w:lang w:eastAsia="en-GB"/>
        </w:rPr>
      </w:pPr>
      <w:r w:rsidRPr="003F65CB">
        <w:t>J.3</w:t>
      </w:r>
      <w:r w:rsidRPr="00B3713D">
        <w:rPr>
          <w:rFonts w:ascii="Calibri" w:hAnsi="Calibri"/>
          <w:sz w:val="22"/>
          <w:szCs w:val="22"/>
          <w:lang w:eastAsia="en-GB"/>
        </w:rPr>
        <w:tab/>
      </w:r>
      <w:r>
        <w:t>AS behaviour</w:t>
      </w:r>
      <w:r>
        <w:tab/>
      </w:r>
      <w:r>
        <w:fldChar w:fldCharType="begin" w:fldLock="1"/>
      </w:r>
      <w:r>
        <w:instrText xml:space="preserve"> PAGEREF _Toc74132429 \h </w:instrText>
      </w:r>
      <w:r>
        <w:fldChar w:fldCharType="separate"/>
      </w:r>
      <w:r>
        <w:t>75</w:t>
      </w:r>
      <w:r>
        <w:fldChar w:fldCharType="end"/>
      </w:r>
    </w:p>
    <w:p w14:paraId="1AC55111" w14:textId="24143EA7" w:rsidR="003F65CB" w:rsidRPr="00B3713D" w:rsidRDefault="003F65CB" w:rsidP="003F65CB">
      <w:pPr>
        <w:pStyle w:val="TOC8"/>
        <w:tabs>
          <w:tab w:val="right" w:leader="dot" w:pos="9639"/>
        </w:tabs>
        <w:rPr>
          <w:rFonts w:ascii="Calibri" w:hAnsi="Calibri"/>
          <w:b w:val="0"/>
          <w:szCs w:val="22"/>
          <w:lang w:eastAsia="en-GB"/>
        </w:rPr>
      </w:pPr>
      <w:r>
        <w:t>Annex K (informative):</w:t>
      </w:r>
      <w:r>
        <w:tab/>
        <w:t>Change history</w:t>
      </w:r>
      <w:r>
        <w:tab/>
      </w:r>
      <w:r>
        <w:fldChar w:fldCharType="begin" w:fldLock="1"/>
      </w:r>
      <w:r>
        <w:instrText xml:space="preserve"> PAGEREF _Toc74132430 \h </w:instrText>
      </w:r>
      <w:r>
        <w:fldChar w:fldCharType="separate"/>
      </w:r>
      <w:r>
        <w:t>76</w:t>
      </w:r>
      <w:r>
        <w:fldChar w:fldCharType="end"/>
      </w:r>
    </w:p>
    <w:p w14:paraId="5327CDAE" w14:textId="1EC3C275" w:rsidR="00080512" w:rsidRPr="004D3578" w:rsidRDefault="00C0002C">
      <w:r>
        <w:rPr>
          <w:noProof/>
          <w:sz w:val="22"/>
        </w:rPr>
        <w:fldChar w:fldCharType="end"/>
      </w:r>
    </w:p>
    <w:p w14:paraId="390A793B" w14:textId="77777777" w:rsidR="00080512" w:rsidRDefault="00080512" w:rsidP="009178AD">
      <w:pPr>
        <w:pStyle w:val="Heading1"/>
      </w:pPr>
      <w:r w:rsidRPr="004D3578">
        <w:br w:type="page"/>
      </w:r>
      <w:bookmarkStart w:id="9" w:name="foreword"/>
      <w:bookmarkStart w:id="10" w:name="_Toc2086433"/>
      <w:bookmarkStart w:id="11" w:name="_Toc36056716"/>
      <w:bookmarkStart w:id="12" w:name="_Toc44878515"/>
      <w:bookmarkStart w:id="13" w:name="_Toc74132304"/>
      <w:bookmarkEnd w:id="9"/>
      <w:r w:rsidRPr="004D3578">
        <w:lastRenderedPageBreak/>
        <w:t>Foreword</w:t>
      </w:r>
      <w:bookmarkEnd w:id="10"/>
      <w:bookmarkEnd w:id="11"/>
      <w:bookmarkEnd w:id="12"/>
      <w:bookmarkEnd w:id="13"/>
    </w:p>
    <w:p w14:paraId="61D9B149" w14:textId="77777777" w:rsidR="00080512" w:rsidRPr="004D3578" w:rsidRDefault="00080512">
      <w:r w:rsidRPr="004D3578">
        <w:t xml:space="preserve">This Technical </w:t>
      </w:r>
      <w:bookmarkStart w:id="14" w:name="spectype3"/>
      <w:r w:rsidRPr="009178AD">
        <w:t>Specification</w:t>
      </w:r>
      <w:bookmarkEnd w:id="14"/>
      <w:r w:rsidRPr="004D3578">
        <w:t xml:space="preserve"> has been produced by the 3</w:t>
      </w:r>
      <w:r w:rsidR="00F04712">
        <w:t>rd</w:t>
      </w:r>
      <w:r w:rsidRPr="004D3578">
        <w:t xml:space="preserve"> Generation Partnership Project (3GPP).</w:t>
      </w:r>
    </w:p>
    <w:p w14:paraId="77732A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295C4" w14:textId="77777777" w:rsidR="00080512" w:rsidRPr="004D3578" w:rsidRDefault="00080512">
      <w:pPr>
        <w:pStyle w:val="B10"/>
      </w:pPr>
      <w:r w:rsidRPr="004D3578">
        <w:t>Version x.y.z</w:t>
      </w:r>
    </w:p>
    <w:p w14:paraId="01D838C7" w14:textId="77777777" w:rsidR="00080512" w:rsidRPr="004D3578" w:rsidRDefault="00080512">
      <w:pPr>
        <w:pStyle w:val="B10"/>
      </w:pPr>
      <w:r w:rsidRPr="004D3578">
        <w:t>where:</w:t>
      </w:r>
    </w:p>
    <w:p w14:paraId="5F06E316" w14:textId="77777777" w:rsidR="00080512" w:rsidRPr="004D3578" w:rsidRDefault="00080512">
      <w:pPr>
        <w:pStyle w:val="B20"/>
      </w:pPr>
      <w:r w:rsidRPr="004D3578">
        <w:t>x</w:t>
      </w:r>
      <w:r w:rsidRPr="004D3578">
        <w:tab/>
        <w:t>the first digit:</w:t>
      </w:r>
    </w:p>
    <w:p w14:paraId="2642B70F" w14:textId="77777777" w:rsidR="00080512" w:rsidRPr="004D3578" w:rsidRDefault="00080512">
      <w:pPr>
        <w:pStyle w:val="B30"/>
      </w:pPr>
      <w:r w:rsidRPr="004D3578">
        <w:t>1</w:t>
      </w:r>
      <w:r w:rsidRPr="004D3578">
        <w:tab/>
        <w:t>presented to TSG for information;</w:t>
      </w:r>
    </w:p>
    <w:p w14:paraId="687592CA" w14:textId="77777777" w:rsidR="00080512" w:rsidRPr="004D3578" w:rsidRDefault="00080512">
      <w:pPr>
        <w:pStyle w:val="B30"/>
      </w:pPr>
      <w:r w:rsidRPr="004D3578">
        <w:t>2</w:t>
      </w:r>
      <w:r w:rsidRPr="004D3578">
        <w:tab/>
        <w:t>presented to TSG for approval;</w:t>
      </w:r>
    </w:p>
    <w:p w14:paraId="018D2F25" w14:textId="77777777" w:rsidR="00080512" w:rsidRPr="004D3578" w:rsidRDefault="00080512">
      <w:pPr>
        <w:pStyle w:val="B30"/>
      </w:pPr>
      <w:r w:rsidRPr="004D3578">
        <w:t>3</w:t>
      </w:r>
      <w:r w:rsidRPr="004D3578">
        <w:tab/>
        <w:t>or greater indicates TSG approved document under change control.</w:t>
      </w:r>
    </w:p>
    <w:p w14:paraId="2056572A"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2B5AACFE" w14:textId="77777777" w:rsidR="00080512" w:rsidRDefault="00080512">
      <w:pPr>
        <w:pStyle w:val="B20"/>
      </w:pPr>
      <w:r w:rsidRPr="004D3578">
        <w:t>z</w:t>
      </w:r>
      <w:r w:rsidRPr="004D3578">
        <w:tab/>
        <w:t>the third digit is incremented when editorial only changes have been incorporated in the document.</w:t>
      </w:r>
    </w:p>
    <w:p w14:paraId="50AB5D3C" w14:textId="77777777" w:rsidR="008C384C" w:rsidRDefault="008C384C" w:rsidP="008C384C">
      <w:r>
        <w:t xml:space="preserve">In </w:t>
      </w:r>
      <w:r w:rsidR="0074026F">
        <w:t>the present</w:t>
      </w:r>
      <w:r>
        <w:t xml:space="preserve"> document, modal verbs have the following meanings:</w:t>
      </w:r>
    </w:p>
    <w:p w14:paraId="59249788" w14:textId="77777777" w:rsidR="008C384C" w:rsidRDefault="008C384C" w:rsidP="00774DA4">
      <w:pPr>
        <w:pStyle w:val="EX"/>
      </w:pPr>
      <w:r w:rsidRPr="008C384C">
        <w:rPr>
          <w:b/>
        </w:rPr>
        <w:t>shall</w:t>
      </w:r>
      <w:r w:rsidR="00A55BE6">
        <w:tab/>
      </w:r>
      <w:r>
        <w:t>indicates a mandatory requirement to do something</w:t>
      </w:r>
    </w:p>
    <w:p w14:paraId="6BD61E8F" w14:textId="77777777" w:rsidR="008C384C" w:rsidRDefault="008C384C" w:rsidP="00774DA4">
      <w:pPr>
        <w:pStyle w:val="EX"/>
      </w:pPr>
      <w:r w:rsidRPr="008C384C">
        <w:rPr>
          <w:b/>
        </w:rPr>
        <w:t>shall not</w:t>
      </w:r>
      <w:r>
        <w:tab/>
        <w:t>indicates an interdiction (</w:t>
      </w:r>
      <w:r w:rsidR="001F1132">
        <w:t>prohibition</w:t>
      </w:r>
      <w:r>
        <w:t>) to do something</w:t>
      </w:r>
    </w:p>
    <w:p w14:paraId="105F5235" w14:textId="77777777" w:rsidR="00BA19ED" w:rsidRPr="004D3578" w:rsidRDefault="00BA19ED" w:rsidP="00A27486">
      <w:r>
        <w:t>The constructions "shall" and "shall not" are confined to the context of normative provisions, and do not appear in Technical Reports.</w:t>
      </w:r>
    </w:p>
    <w:p w14:paraId="33E1714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C38935" w14:textId="77777777" w:rsidR="008C384C" w:rsidRDefault="008C384C" w:rsidP="00774DA4">
      <w:pPr>
        <w:pStyle w:val="EX"/>
      </w:pPr>
      <w:r w:rsidRPr="008C384C">
        <w:rPr>
          <w:b/>
        </w:rPr>
        <w:t>should</w:t>
      </w:r>
      <w:r w:rsidR="00A55BE6">
        <w:tab/>
      </w:r>
      <w:r>
        <w:t>indicates a recommendation to do something</w:t>
      </w:r>
    </w:p>
    <w:p w14:paraId="6A739CFA" w14:textId="77777777" w:rsidR="008C384C" w:rsidRDefault="008C384C" w:rsidP="00774DA4">
      <w:pPr>
        <w:pStyle w:val="EX"/>
      </w:pPr>
      <w:r w:rsidRPr="008C384C">
        <w:rPr>
          <w:b/>
        </w:rPr>
        <w:t>should not</w:t>
      </w:r>
      <w:r>
        <w:tab/>
        <w:t>indicates a recommendation not to do something</w:t>
      </w:r>
    </w:p>
    <w:p w14:paraId="705A2425" w14:textId="77777777" w:rsidR="008C384C" w:rsidRDefault="008C384C" w:rsidP="00774DA4">
      <w:pPr>
        <w:pStyle w:val="EX"/>
      </w:pPr>
      <w:r w:rsidRPr="00774DA4">
        <w:rPr>
          <w:b/>
        </w:rPr>
        <w:t>may</w:t>
      </w:r>
      <w:r w:rsidR="00A55BE6">
        <w:tab/>
      </w:r>
      <w:r>
        <w:t>indicates permission to do something</w:t>
      </w:r>
    </w:p>
    <w:p w14:paraId="4D298CE9" w14:textId="77777777" w:rsidR="008C384C" w:rsidRDefault="008C384C" w:rsidP="00774DA4">
      <w:pPr>
        <w:pStyle w:val="EX"/>
      </w:pPr>
      <w:r w:rsidRPr="00774DA4">
        <w:rPr>
          <w:b/>
        </w:rPr>
        <w:t>need not</w:t>
      </w:r>
      <w:r>
        <w:tab/>
        <w:t>indicates permission not to do something</w:t>
      </w:r>
    </w:p>
    <w:p w14:paraId="4E0FAF0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BA2DA1" w14:textId="77777777" w:rsidR="008C384C" w:rsidRDefault="008C384C" w:rsidP="00774DA4">
      <w:pPr>
        <w:pStyle w:val="EX"/>
      </w:pPr>
      <w:r w:rsidRPr="00774DA4">
        <w:rPr>
          <w:b/>
        </w:rPr>
        <w:t>can</w:t>
      </w:r>
      <w:r w:rsidR="00A55BE6">
        <w:tab/>
      </w:r>
      <w:r>
        <w:t>indicates</w:t>
      </w:r>
      <w:r w:rsidR="00774DA4">
        <w:t xml:space="preserve"> that something is possible</w:t>
      </w:r>
    </w:p>
    <w:p w14:paraId="63755905" w14:textId="77777777" w:rsidR="00774DA4" w:rsidRDefault="00774DA4" w:rsidP="00774DA4">
      <w:pPr>
        <w:pStyle w:val="EX"/>
      </w:pPr>
      <w:r w:rsidRPr="00774DA4">
        <w:rPr>
          <w:b/>
        </w:rPr>
        <w:t>cannot</w:t>
      </w:r>
      <w:r w:rsidR="00A55BE6">
        <w:tab/>
      </w:r>
      <w:r>
        <w:t>indicates that something is impossible</w:t>
      </w:r>
    </w:p>
    <w:p w14:paraId="27E5055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B6D85" w14:textId="77777777"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754BA8" w14:textId="77777777"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E412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F9FA6A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AC97756" w14:textId="77777777" w:rsidR="001F1132" w:rsidRDefault="001F1132" w:rsidP="001F1132">
      <w:r>
        <w:t>In addition:</w:t>
      </w:r>
    </w:p>
    <w:p w14:paraId="1DF405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7818D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5CF8F8" w14:textId="77777777" w:rsidR="00774DA4" w:rsidRPr="004D3578" w:rsidRDefault="00647114" w:rsidP="00A27486">
      <w:r>
        <w:t>The constructions "is" and "is not" do not indicate requirements.</w:t>
      </w:r>
    </w:p>
    <w:p w14:paraId="18C82347" w14:textId="77777777" w:rsidR="009178AD" w:rsidRPr="006276FC" w:rsidRDefault="009178AD" w:rsidP="009178AD">
      <w:pPr>
        <w:pStyle w:val="Heading1"/>
      </w:pPr>
      <w:bookmarkStart w:id="15" w:name="introduction"/>
      <w:bookmarkStart w:id="16" w:name="_Toc2694301"/>
      <w:bookmarkStart w:id="17" w:name="_Toc20215881"/>
      <w:bookmarkStart w:id="18" w:name="_Toc27756167"/>
      <w:bookmarkStart w:id="19" w:name="_Toc36056717"/>
      <w:bookmarkStart w:id="20" w:name="_Toc44878516"/>
      <w:bookmarkStart w:id="21" w:name="_Toc74132305"/>
      <w:bookmarkEnd w:id="15"/>
      <w:r w:rsidRPr="006276FC">
        <w:t>1</w:t>
      </w:r>
      <w:r w:rsidRPr="006276FC">
        <w:tab/>
        <w:t>Scope</w:t>
      </w:r>
      <w:bookmarkEnd w:id="16"/>
      <w:bookmarkEnd w:id="17"/>
      <w:bookmarkEnd w:id="18"/>
      <w:bookmarkEnd w:id="19"/>
      <w:bookmarkEnd w:id="20"/>
      <w:bookmarkEnd w:id="21"/>
    </w:p>
    <w:p w14:paraId="50FE24D2" w14:textId="77777777" w:rsidR="009178AD" w:rsidRPr="006276FC" w:rsidRDefault="009178AD" w:rsidP="009178AD">
      <w:r w:rsidRPr="006276FC">
        <w:t>This 3GPP Technical Specification (TS) specifies:</w:t>
      </w:r>
    </w:p>
    <w:p w14:paraId="3DAA5DBC" w14:textId="77777777" w:rsidR="00F80D7D" w:rsidRPr="006276FC" w:rsidRDefault="009178AD" w:rsidP="009178AD">
      <w:pPr>
        <w:pStyle w:val="B10"/>
      </w:pPr>
      <w:r w:rsidRPr="006276FC">
        <w:t>1.</w:t>
      </w:r>
      <w:r w:rsidRPr="006276FC">
        <w:tab/>
        <w:t>The interactions between the HSS (Home Subscriber Server) and the SIP AS (Application Server) and between the HSS and the OSA SCS (Service Capability Server). This interface is referred to as the Sh reference point.</w:t>
      </w:r>
    </w:p>
    <w:p w14:paraId="251C3324" w14:textId="4BDABE20" w:rsidR="009178AD" w:rsidRPr="006276FC" w:rsidRDefault="009178AD" w:rsidP="009178AD">
      <w:pPr>
        <w:pStyle w:val="B10"/>
      </w:pPr>
      <w:r w:rsidRPr="006276FC">
        <w:t>2.</w:t>
      </w:r>
      <w:r w:rsidRPr="006276FC">
        <w:tab/>
        <w:t>The interactions between the SIP AS and the SLF (Subscription Locator Function) and between the OSA SCS and the SLF. This interface is referred to as the Dh reference point.</w:t>
      </w:r>
    </w:p>
    <w:p w14:paraId="45E2B7FB" w14:textId="5CF54B37" w:rsidR="009178AD" w:rsidRPr="006276FC" w:rsidRDefault="009178AD" w:rsidP="009178AD">
      <w:r w:rsidRPr="006276FC">
        <w:t>The IP Multimedia (IM) Core Network Subsystem stage 2 is specified in 3GPP TS 23.228</w:t>
      </w:r>
      <w:r w:rsidR="00F80D7D">
        <w:t> </w:t>
      </w:r>
      <w:r w:rsidR="00F80D7D" w:rsidRPr="006276FC">
        <w:t>[</w:t>
      </w:r>
      <w:r w:rsidRPr="006276FC">
        <w:rPr>
          <w:noProof/>
        </w:rPr>
        <w:t>1</w:t>
      </w:r>
      <w:r w:rsidRPr="006276FC">
        <w:t>] and the signalling flows for the IP multimedia call control based on SIP and SDP are specified in 3GPP TS 24.228</w:t>
      </w:r>
      <w:r w:rsidR="00F80D7D">
        <w:t> </w:t>
      </w:r>
      <w:r w:rsidR="00F80D7D" w:rsidRPr="006276FC">
        <w:t>[</w:t>
      </w:r>
      <w:r w:rsidRPr="006276FC">
        <w:rPr>
          <w:noProof/>
        </w:rPr>
        <w:t>2</w:t>
      </w:r>
      <w:r w:rsidRPr="006276FC">
        <w:t>].</w:t>
      </w:r>
    </w:p>
    <w:p w14:paraId="34748142" w14:textId="2A464AB6" w:rsidR="00F80D7D" w:rsidRPr="006276FC" w:rsidRDefault="009178AD" w:rsidP="009178AD">
      <w:r w:rsidRPr="006276FC">
        <w:t>The IP Multimedia (IM) Session Handling with the IP Multimedia (IM) call model is specified in 3GPP TS 23.218</w:t>
      </w:r>
      <w:r w:rsidR="00F80D7D">
        <w:t> </w:t>
      </w:r>
      <w:r w:rsidR="00F80D7D" w:rsidRPr="006276FC">
        <w:t>[</w:t>
      </w:r>
      <w:r w:rsidRPr="006276FC">
        <w:rPr>
          <w:noProof/>
        </w:rPr>
        <w:t>4</w:t>
      </w:r>
      <w:r w:rsidRPr="006276FC">
        <w:t>].</w:t>
      </w:r>
    </w:p>
    <w:p w14:paraId="432C81B9" w14:textId="748F8682" w:rsidR="009178AD" w:rsidRPr="006276FC" w:rsidRDefault="009178AD" w:rsidP="009178AD">
      <w:r w:rsidRPr="006276FC">
        <w:t>This document addresses the signalling flows and message contents for the protocol at the Sh and Dh interface.</w:t>
      </w:r>
    </w:p>
    <w:p w14:paraId="1D796B7A" w14:textId="77777777" w:rsidR="009178AD" w:rsidRPr="006276FC" w:rsidRDefault="009178AD" w:rsidP="009178AD">
      <w:r w:rsidRPr="006276FC">
        <w:t>This document also addresses how the functionality of Ph interface is accomplished.</w:t>
      </w:r>
    </w:p>
    <w:p w14:paraId="561CF5EB" w14:textId="169A03E3" w:rsidR="009178AD" w:rsidRPr="006276FC" w:rsidRDefault="009178AD" w:rsidP="009178AD">
      <w:r w:rsidRPr="006276FC">
        <w:t>The Presence Service Stage 2 description (architecture and functional solution) is specified in 3GPP TS 23.141</w:t>
      </w:r>
      <w:r w:rsidR="00F80D7D">
        <w:t> </w:t>
      </w:r>
      <w:r w:rsidR="00F80D7D" w:rsidRPr="006276FC">
        <w:t>[</w:t>
      </w:r>
      <w:r w:rsidRPr="006276FC">
        <w:t>18].</w:t>
      </w:r>
    </w:p>
    <w:p w14:paraId="301326F7" w14:textId="77777777" w:rsidR="009178AD" w:rsidRPr="006276FC" w:rsidRDefault="009178AD" w:rsidP="009178AD">
      <w:pPr>
        <w:pStyle w:val="Heading1"/>
      </w:pPr>
      <w:bookmarkStart w:id="22" w:name="_Toc2694302"/>
      <w:bookmarkStart w:id="23" w:name="_Toc20215882"/>
      <w:bookmarkStart w:id="24" w:name="_Toc27756168"/>
      <w:bookmarkStart w:id="25" w:name="_Toc36056718"/>
      <w:bookmarkStart w:id="26" w:name="_Toc44878517"/>
      <w:bookmarkStart w:id="27" w:name="_Toc74132306"/>
      <w:r w:rsidRPr="006276FC">
        <w:t>2</w:t>
      </w:r>
      <w:r w:rsidRPr="006276FC">
        <w:tab/>
        <w:t>References</w:t>
      </w:r>
      <w:bookmarkEnd w:id="22"/>
      <w:bookmarkEnd w:id="23"/>
      <w:bookmarkEnd w:id="24"/>
      <w:bookmarkEnd w:id="25"/>
      <w:bookmarkEnd w:id="26"/>
      <w:bookmarkEnd w:id="27"/>
    </w:p>
    <w:p w14:paraId="69CAAF77" w14:textId="77777777" w:rsidR="009178AD" w:rsidRPr="006276FC" w:rsidRDefault="009178AD" w:rsidP="009178AD">
      <w:pPr>
        <w:pStyle w:val="EX"/>
      </w:pPr>
      <w:r w:rsidRPr="006276FC">
        <w:t>[</w:t>
      </w:r>
      <w:bookmarkStart w:id="28" w:name="TS23228"/>
      <w:r w:rsidRPr="006276FC">
        <w:rPr>
          <w:noProof/>
        </w:rPr>
        <w:t>1</w:t>
      </w:r>
      <w:bookmarkEnd w:id="28"/>
      <w:r w:rsidRPr="006276FC">
        <w:t>]</w:t>
      </w:r>
      <w:r w:rsidRPr="006276FC">
        <w:tab/>
        <w:t>3GPP TS 23.228: "IP Multimedia (IM) Subsystem – Stage 2".</w:t>
      </w:r>
    </w:p>
    <w:p w14:paraId="1FBA4AFD" w14:textId="77777777" w:rsidR="009178AD" w:rsidRPr="006276FC" w:rsidRDefault="009178AD" w:rsidP="009178AD">
      <w:pPr>
        <w:pStyle w:val="EX"/>
      </w:pPr>
      <w:r w:rsidRPr="006276FC">
        <w:t>[</w:t>
      </w:r>
      <w:bookmarkStart w:id="29" w:name="TS24228"/>
      <w:r w:rsidRPr="006276FC">
        <w:rPr>
          <w:noProof/>
        </w:rPr>
        <w:t>2</w:t>
      </w:r>
      <w:bookmarkEnd w:id="29"/>
      <w:r w:rsidRPr="006276FC">
        <w:t>]</w:t>
      </w:r>
      <w:r w:rsidRPr="006276FC">
        <w:tab/>
        <w:t>3GPP TS 24.228: "Signalling flows for the IP multimedia call control based on SIP and SDP (Release 5)".</w:t>
      </w:r>
    </w:p>
    <w:p w14:paraId="48DB8ED2" w14:textId="79749E88" w:rsidR="009178AD" w:rsidRPr="006276FC" w:rsidRDefault="009178AD" w:rsidP="009178AD">
      <w:pPr>
        <w:pStyle w:val="EX"/>
      </w:pPr>
      <w:r w:rsidRPr="006276FC">
        <w:t>[</w:t>
      </w:r>
      <w:bookmarkStart w:id="30" w:name="TS23002"/>
      <w:r w:rsidRPr="006276FC">
        <w:rPr>
          <w:noProof/>
        </w:rPr>
        <w:t>3</w:t>
      </w:r>
      <w:bookmarkEnd w:id="30"/>
      <w:r w:rsidRPr="006276FC">
        <w:t>]</w:t>
      </w:r>
      <w:r w:rsidRPr="006276FC">
        <w:tab/>
        <w:t xml:space="preserve">3GPP </w:t>
      </w:r>
      <w:r w:rsidR="00F80D7D" w:rsidRPr="006276FC">
        <w:t>TS</w:t>
      </w:r>
      <w:r w:rsidR="00F80D7D">
        <w:t> </w:t>
      </w:r>
      <w:r w:rsidR="00F80D7D" w:rsidRPr="006276FC">
        <w:t>2</w:t>
      </w:r>
      <w:r w:rsidRPr="006276FC">
        <w:t>3.002: "Network architecture".</w:t>
      </w:r>
    </w:p>
    <w:p w14:paraId="2A02EFFF" w14:textId="37CFD267" w:rsidR="009178AD" w:rsidRPr="006276FC" w:rsidRDefault="009178AD" w:rsidP="009178AD">
      <w:pPr>
        <w:pStyle w:val="EX"/>
      </w:pPr>
      <w:r w:rsidRPr="006276FC">
        <w:t>[4]</w:t>
      </w:r>
      <w:r w:rsidRPr="006276FC">
        <w:tab/>
        <w:t xml:space="preserve">3GPP </w:t>
      </w:r>
      <w:r w:rsidR="00F80D7D" w:rsidRPr="006276FC">
        <w:t>TS</w:t>
      </w:r>
      <w:r w:rsidR="00F80D7D">
        <w:t> </w:t>
      </w:r>
      <w:r w:rsidR="00F80D7D" w:rsidRPr="006276FC">
        <w:t>2</w:t>
      </w:r>
      <w:r w:rsidRPr="006276FC">
        <w:t>3.218: "IP Multimedia (IM) Session Handling; IP Multimedia (IM) call model".</w:t>
      </w:r>
    </w:p>
    <w:p w14:paraId="4DBDDE15" w14:textId="003E606D" w:rsidR="009178AD" w:rsidRPr="006276FC" w:rsidRDefault="009178AD" w:rsidP="009178AD">
      <w:pPr>
        <w:pStyle w:val="EX"/>
      </w:pPr>
      <w:r w:rsidRPr="006276FC">
        <w:t>[5]</w:t>
      </w:r>
      <w:r w:rsidRPr="006276FC">
        <w:tab/>
        <w:t xml:space="preserve">3GPP </w:t>
      </w:r>
      <w:r w:rsidR="00F80D7D" w:rsidRPr="006276FC">
        <w:t>TS</w:t>
      </w:r>
      <w:r w:rsidR="00F80D7D">
        <w:t> </w:t>
      </w:r>
      <w:r w:rsidR="00F80D7D" w:rsidRPr="006276FC">
        <w:t>2</w:t>
      </w:r>
      <w:r w:rsidRPr="006276FC">
        <w:t>9.329: "Sh Interface based on Diameter – Protocol details".</w:t>
      </w:r>
    </w:p>
    <w:p w14:paraId="07FD9A4F" w14:textId="77777777" w:rsidR="009178AD" w:rsidRPr="006276FC" w:rsidRDefault="009178AD" w:rsidP="009178AD">
      <w:pPr>
        <w:pStyle w:val="EX"/>
      </w:pPr>
      <w:r w:rsidRPr="006276FC">
        <w:t>[6]</w:t>
      </w:r>
      <w:r w:rsidRPr="006276FC">
        <w:tab/>
        <w:t>3GPP TS 29.228: "IP multimedia (IM) Subsystem Cx Interface; Signalling flows and Message Elements".</w:t>
      </w:r>
    </w:p>
    <w:p w14:paraId="27157189" w14:textId="0D332746" w:rsidR="009178AD" w:rsidRPr="006276FC" w:rsidRDefault="009178AD" w:rsidP="009178AD">
      <w:pPr>
        <w:pStyle w:val="EX"/>
      </w:pPr>
      <w:r w:rsidRPr="006276FC">
        <w:t>[7]</w:t>
      </w:r>
      <w:r w:rsidRPr="006276FC">
        <w:tab/>
        <w:t xml:space="preserve">3GPP </w:t>
      </w:r>
      <w:r w:rsidR="00F80D7D" w:rsidRPr="006276FC">
        <w:t>TS</w:t>
      </w:r>
      <w:r w:rsidR="00F80D7D">
        <w:t> </w:t>
      </w:r>
      <w:r w:rsidR="00F80D7D" w:rsidRPr="006276FC">
        <w:t>2</w:t>
      </w:r>
      <w:r w:rsidRPr="006276FC">
        <w:t>9.229: "Cx and Dx Interfaces based on the Diameter protocol ; Protocol details".</w:t>
      </w:r>
    </w:p>
    <w:p w14:paraId="7CB16E61" w14:textId="77777777" w:rsidR="009178AD" w:rsidRPr="006276FC" w:rsidRDefault="009178AD" w:rsidP="009178AD">
      <w:pPr>
        <w:pStyle w:val="EX"/>
        <w:rPr>
          <w:lang w:val="it-IT"/>
        </w:rPr>
      </w:pPr>
      <w:r w:rsidRPr="006276FC">
        <w:rPr>
          <w:lang w:val="it-IT"/>
        </w:rPr>
        <w:t>[8]</w:t>
      </w:r>
      <w:r w:rsidRPr="006276FC">
        <w:rPr>
          <w:lang w:val="it-IT"/>
        </w:rPr>
        <w:tab/>
        <w:t>Void.</w:t>
      </w:r>
    </w:p>
    <w:p w14:paraId="3DE488BB" w14:textId="77777777" w:rsidR="009178AD" w:rsidRPr="006276FC" w:rsidRDefault="009178AD" w:rsidP="009178AD">
      <w:pPr>
        <w:pStyle w:val="EX"/>
      </w:pPr>
      <w:r w:rsidRPr="006276FC">
        <w:t>[9]</w:t>
      </w:r>
      <w:r w:rsidRPr="006276FC">
        <w:tab/>
        <w:t>ITU-T recommendation Q.763: "Signalling System No. 7 - ISDN User Part formats and codes".</w:t>
      </w:r>
    </w:p>
    <w:p w14:paraId="035E53C4" w14:textId="55C85E01" w:rsidR="009178AD" w:rsidRPr="006276FC" w:rsidRDefault="009178AD" w:rsidP="009178AD">
      <w:pPr>
        <w:pStyle w:val="EX"/>
      </w:pPr>
      <w:r w:rsidRPr="006276FC">
        <w:t>[10]</w:t>
      </w:r>
      <w:r w:rsidRPr="006276FC">
        <w:tab/>
        <w:t xml:space="preserve">3GPP </w:t>
      </w:r>
      <w:r w:rsidR="00F80D7D" w:rsidRPr="006276FC">
        <w:t>TS</w:t>
      </w:r>
      <w:r w:rsidR="00F80D7D">
        <w:t> </w:t>
      </w:r>
      <w:r w:rsidR="00F80D7D" w:rsidRPr="006276FC">
        <w:t>2</w:t>
      </w:r>
      <w:r w:rsidRPr="006276FC">
        <w:t>3.018: "Basic Call Handling; Technical realization".</w:t>
      </w:r>
    </w:p>
    <w:p w14:paraId="54C033E9" w14:textId="206F56ED" w:rsidR="009178AD" w:rsidRPr="006276FC" w:rsidRDefault="009178AD" w:rsidP="009178AD">
      <w:pPr>
        <w:pStyle w:val="EX"/>
      </w:pPr>
      <w:r w:rsidRPr="006276FC">
        <w:t>[11]</w:t>
      </w:r>
      <w:r w:rsidRPr="006276FC">
        <w:tab/>
        <w:t xml:space="preserve">3GPP </w:t>
      </w:r>
      <w:r w:rsidR="00F80D7D" w:rsidRPr="006276FC">
        <w:t>TS</w:t>
      </w:r>
      <w:r w:rsidR="00F80D7D">
        <w:t> </w:t>
      </w:r>
      <w:r w:rsidR="00F80D7D" w:rsidRPr="006276FC">
        <w:t>2</w:t>
      </w:r>
      <w:r w:rsidRPr="006276FC">
        <w:t>3.003: "Numbering, Addressing and Identification".</w:t>
      </w:r>
    </w:p>
    <w:p w14:paraId="6C9443D7" w14:textId="2527DE4B" w:rsidR="009178AD" w:rsidRPr="006276FC" w:rsidRDefault="009178AD" w:rsidP="009178AD">
      <w:pPr>
        <w:pStyle w:val="EX"/>
      </w:pPr>
      <w:r w:rsidRPr="006276FC">
        <w:t>[12]</w:t>
      </w:r>
      <w:r w:rsidRPr="006276FC">
        <w:tab/>
        <w:t xml:space="preserve">3GPP </w:t>
      </w:r>
      <w:r w:rsidR="00F80D7D" w:rsidRPr="006276FC">
        <w:t>TS</w:t>
      </w:r>
      <w:r w:rsidR="00F80D7D">
        <w:t> </w:t>
      </w:r>
      <w:r w:rsidR="00F80D7D" w:rsidRPr="006276FC">
        <w:t>2</w:t>
      </w:r>
      <w:r w:rsidRPr="006276FC">
        <w:t>3.032: "Universal Geographical Area Description (GAD)".</w:t>
      </w:r>
    </w:p>
    <w:p w14:paraId="0EFB72EA" w14:textId="1612C2B0" w:rsidR="009178AD" w:rsidRPr="006276FC" w:rsidRDefault="009178AD" w:rsidP="009178AD">
      <w:pPr>
        <w:pStyle w:val="EX"/>
      </w:pPr>
      <w:r w:rsidRPr="006276FC">
        <w:t>[13]</w:t>
      </w:r>
      <w:r w:rsidRPr="006276FC">
        <w:tab/>
        <w:t xml:space="preserve">3GPP </w:t>
      </w:r>
      <w:r w:rsidR="00F80D7D" w:rsidRPr="006276FC">
        <w:t>TS</w:t>
      </w:r>
      <w:r w:rsidR="00F80D7D">
        <w:t> </w:t>
      </w:r>
      <w:r w:rsidR="00F80D7D" w:rsidRPr="006276FC">
        <w:t>2</w:t>
      </w:r>
      <w:r w:rsidRPr="006276FC">
        <w:t>9.002: "Mobile Application Part (MAP) specification".</w:t>
      </w:r>
    </w:p>
    <w:p w14:paraId="5F742C62" w14:textId="68C8CADF" w:rsidR="009178AD" w:rsidRPr="006276FC" w:rsidRDefault="009178AD" w:rsidP="009178AD">
      <w:pPr>
        <w:pStyle w:val="EX"/>
      </w:pPr>
      <w:r w:rsidRPr="006276FC">
        <w:lastRenderedPageBreak/>
        <w:t>[14]</w:t>
      </w:r>
      <w:r w:rsidRPr="006276FC">
        <w:tab/>
        <w:t xml:space="preserve">3GPP </w:t>
      </w:r>
      <w:r w:rsidR="00F80D7D" w:rsidRPr="006276FC">
        <w:t>TS</w:t>
      </w:r>
      <w:r w:rsidR="00F80D7D">
        <w:t> </w:t>
      </w:r>
      <w:r w:rsidR="00F80D7D" w:rsidRPr="006276FC">
        <w:t>2</w:t>
      </w:r>
      <w:r w:rsidRPr="006276FC">
        <w:t xml:space="preserve">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p>
    <w:p w14:paraId="06D7A058" w14:textId="77777777" w:rsidR="009178AD" w:rsidRPr="006276FC" w:rsidRDefault="009178AD" w:rsidP="009178AD">
      <w:pPr>
        <w:pStyle w:val="EX"/>
      </w:pPr>
      <w:r w:rsidRPr="006276FC">
        <w:t>[15]</w:t>
      </w:r>
      <w:r w:rsidRPr="006276FC">
        <w:tab/>
        <w:t>IETF RFC 2045: "Multipurpose Internet Mail Extensions (MIME) Part One: Format of Internet Message Bodies".</w:t>
      </w:r>
    </w:p>
    <w:p w14:paraId="192F034C" w14:textId="77777777" w:rsidR="009178AD" w:rsidRPr="006276FC" w:rsidRDefault="009178AD" w:rsidP="009178AD">
      <w:pPr>
        <w:pStyle w:val="EX"/>
      </w:pPr>
      <w:r w:rsidRPr="006276FC">
        <w:t>[16]</w:t>
      </w:r>
      <w:r w:rsidRPr="006276FC">
        <w:tab/>
        <w:t>IETF RFC 3261: "SIP: Session Initiation Protocol".</w:t>
      </w:r>
    </w:p>
    <w:p w14:paraId="3B9E3E58" w14:textId="77777777" w:rsidR="009178AD" w:rsidRPr="006276FC" w:rsidRDefault="009178AD" w:rsidP="009178AD">
      <w:pPr>
        <w:pStyle w:val="EX"/>
      </w:pPr>
      <w:r w:rsidRPr="006276FC">
        <w:t>[17]</w:t>
      </w:r>
      <w:r w:rsidRPr="006276FC">
        <w:tab/>
        <w:t>IETF RFC 3966: "The tel URI for Telephone Numbers".</w:t>
      </w:r>
    </w:p>
    <w:p w14:paraId="40CA979A" w14:textId="703D3630" w:rsidR="009178AD" w:rsidRPr="006276FC" w:rsidRDefault="009178AD" w:rsidP="009178AD">
      <w:pPr>
        <w:pStyle w:val="EX"/>
      </w:pPr>
      <w:r w:rsidRPr="006276FC">
        <w:t>[18]</w:t>
      </w:r>
      <w:r w:rsidRPr="006276FC">
        <w:tab/>
        <w:t xml:space="preserve">3GPP </w:t>
      </w:r>
      <w:r w:rsidR="00F80D7D" w:rsidRPr="006276FC">
        <w:t>TS</w:t>
      </w:r>
      <w:r w:rsidR="00F80D7D">
        <w:t> </w:t>
      </w:r>
      <w:r w:rsidR="00F80D7D" w:rsidRPr="006276FC">
        <w:t>2</w:t>
      </w:r>
      <w:r w:rsidRPr="006276FC">
        <w:t>3.141: "Presence Service; Architecture and Functional Description".</w:t>
      </w:r>
    </w:p>
    <w:p w14:paraId="3726BC6C" w14:textId="77777777" w:rsidR="009178AD" w:rsidRPr="006276FC" w:rsidRDefault="009178AD" w:rsidP="009178AD">
      <w:pPr>
        <w:pStyle w:val="EX"/>
      </w:pPr>
      <w:r w:rsidRPr="006276FC">
        <w:t>[19]</w:t>
      </w:r>
      <w:r w:rsidRPr="006276FC">
        <w:tab/>
        <w:t>3GPP TS 23.012: "</w:t>
      </w:r>
      <w:r w:rsidRPr="006276FC">
        <w:rPr>
          <w:bCs/>
          <w:color w:val="000000"/>
        </w:rPr>
        <w:t>Location Management Procedures</w:t>
      </w:r>
      <w:r w:rsidRPr="006276FC">
        <w:t>".</w:t>
      </w:r>
    </w:p>
    <w:p w14:paraId="64174E07" w14:textId="77777777" w:rsidR="009178AD" w:rsidRPr="006276FC" w:rsidRDefault="009178AD" w:rsidP="009178AD">
      <w:pPr>
        <w:pStyle w:val="EX"/>
      </w:pPr>
      <w:r w:rsidRPr="006276FC">
        <w:t>[20]</w:t>
      </w:r>
      <w:r w:rsidRPr="006276FC">
        <w:tab/>
        <w:t>ANSI X3.4: "Coded Character Set - 7-bit American Standard Code for Information Interchange"</w:t>
      </w:r>
    </w:p>
    <w:p w14:paraId="6D1957BA" w14:textId="77777777" w:rsidR="009178AD" w:rsidRPr="006276FC" w:rsidRDefault="009178AD" w:rsidP="009178AD">
      <w:pPr>
        <w:pStyle w:val="EX"/>
      </w:pPr>
      <w:r w:rsidRPr="006276FC">
        <w:t>[21]</w:t>
      </w:r>
      <w:r w:rsidRPr="006276FC">
        <w:tab/>
        <w:t>Void</w:t>
      </w:r>
    </w:p>
    <w:p w14:paraId="00477E13" w14:textId="77777777" w:rsidR="009178AD" w:rsidRPr="006276FC" w:rsidRDefault="009178AD" w:rsidP="009178AD">
      <w:pPr>
        <w:pStyle w:val="EX"/>
      </w:pPr>
      <w:r w:rsidRPr="006276FC">
        <w:t>[22]</w:t>
      </w:r>
      <w:r w:rsidRPr="006276FC">
        <w:tab/>
        <w:t>3GPP TS 33.203: "Access Security for IP-based services".</w:t>
      </w:r>
    </w:p>
    <w:p w14:paraId="51BC49FC" w14:textId="77777777" w:rsidR="009178AD" w:rsidRPr="006276FC" w:rsidRDefault="009178AD" w:rsidP="009178AD">
      <w:pPr>
        <w:pStyle w:val="EX"/>
        <w:rPr>
          <w:lang w:val="en-US"/>
        </w:rPr>
      </w:pPr>
      <w:r w:rsidRPr="006276FC">
        <w:rPr>
          <w:lang w:val="en-US"/>
        </w:rPr>
        <w:t>[23]</w:t>
      </w:r>
      <w:r w:rsidRPr="006276FC">
        <w:rPr>
          <w:lang w:val="en-US"/>
        </w:rPr>
        <w:tab/>
        <w:t>IETF RFC 791: "Internet Protocol".</w:t>
      </w:r>
    </w:p>
    <w:p w14:paraId="3F6F3365" w14:textId="77777777" w:rsidR="009178AD" w:rsidRPr="006276FC" w:rsidRDefault="009178AD" w:rsidP="009178AD">
      <w:pPr>
        <w:pStyle w:val="EX"/>
      </w:pPr>
      <w:r w:rsidRPr="006276FC">
        <w:t>[24]</w:t>
      </w:r>
      <w:r w:rsidRPr="006276FC">
        <w:tab/>
        <w:t>IETF RFC 4291: "IP Version 6 Addressing Architecture".</w:t>
      </w:r>
    </w:p>
    <w:p w14:paraId="281392AB" w14:textId="77777777" w:rsidR="009178AD" w:rsidRPr="006276FC" w:rsidRDefault="009178AD" w:rsidP="009178AD">
      <w:pPr>
        <w:pStyle w:val="EX"/>
      </w:pPr>
      <w:r w:rsidRPr="006276FC">
        <w:t>[25]</w:t>
      </w:r>
      <w:r w:rsidRPr="006276FC">
        <w:tab/>
        <w:t>IETF RFC 4412: "Communications Resource Priority for the Session Initiation Protocol (SIP)".</w:t>
      </w:r>
    </w:p>
    <w:p w14:paraId="11EE6FF5" w14:textId="77777777" w:rsidR="009178AD" w:rsidRPr="006276FC" w:rsidRDefault="009178AD" w:rsidP="009178AD">
      <w:pPr>
        <w:pStyle w:val="EX"/>
      </w:pPr>
      <w:r w:rsidRPr="006276FC">
        <w:t>[26]</w:t>
      </w:r>
      <w:r w:rsidRPr="006276FC">
        <w:tab/>
        <w:t>3GPP TS 29.272: "MME and SGSN Related Interfaces Based on Diameter Protocol ".</w:t>
      </w:r>
    </w:p>
    <w:p w14:paraId="0349C893" w14:textId="0994E26B" w:rsidR="009178AD" w:rsidRPr="006276FC" w:rsidRDefault="009178AD" w:rsidP="009178AD">
      <w:pPr>
        <w:pStyle w:val="EX"/>
      </w:pPr>
      <w:r w:rsidRPr="006276FC">
        <w:t>[27]</w:t>
      </w:r>
      <w:r w:rsidRPr="006276FC">
        <w:tab/>
        <w:t xml:space="preserve">3GPP </w:t>
      </w:r>
      <w:r w:rsidR="00F80D7D" w:rsidRPr="006276FC">
        <w:t>TS</w:t>
      </w:r>
      <w:r w:rsidR="00F80D7D">
        <w:t> </w:t>
      </w:r>
      <w:r w:rsidR="00F80D7D" w:rsidRPr="006276FC">
        <w:t>2</w:t>
      </w:r>
      <w:r w:rsidRPr="006276FC">
        <w:t>3.008: "Organization of subscriber data".</w:t>
      </w:r>
    </w:p>
    <w:p w14:paraId="40A05637" w14:textId="466438BA" w:rsidR="009178AD" w:rsidRPr="006276FC" w:rsidRDefault="009178AD" w:rsidP="009178AD">
      <w:pPr>
        <w:pStyle w:val="EX"/>
      </w:pPr>
      <w:r w:rsidRPr="006276FC">
        <w:t>[28]</w:t>
      </w:r>
      <w:r w:rsidRPr="006276FC">
        <w:tab/>
        <w:t xml:space="preserve">3GPP </w:t>
      </w:r>
      <w:r w:rsidR="00F80D7D" w:rsidRPr="006276FC">
        <w:t>TS</w:t>
      </w:r>
      <w:r w:rsidR="00F80D7D">
        <w:t> </w:t>
      </w:r>
      <w:r w:rsidR="00F80D7D" w:rsidRPr="006276FC">
        <w:t>2</w:t>
      </w:r>
      <w:r w:rsidRPr="006276FC">
        <w:t>9.212: "Policy and Charging Control (PCC); Reference points".</w:t>
      </w:r>
    </w:p>
    <w:p w14:paraId="62185944" w14:textId="77777777"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14:paraId="5B257C03" w14:textId="77777777"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14:paraId="48137806" w14:textId="461C6EE0" w:rsidR="009178AD" w:rsidRPr="006276FC" w:rsidRDefault="009178AD" w:rsidP="009178AD">
      <w:pPr>
        <w:pStyle w:val="EX"/>
      </w:pPr>
      <w:r w:rsidRPr="006276FC">
        <w:t>[</w:t>
      </w:r>
      <w:r w:rsidRPr="006276FC">
        <w:rPr>
          <w:lang w:eastAsia="zh-CN"/>
        </w:rPr>
        <w:t>31</w:t>
      </w:r>
      <w:r w:rsidRPr="006276FC">
        <w:t>]</w:t>
      </w:r>
      <w:r w:rsidRPr="006276FC">
        <w:tab/>
        <w:t xml:space="preserve">3GPP </w:t>
      </w:r>
      <w:r w:rsidR="00F80D7D" w:rsidRPr="006276FC">
        <w:t>TS</w:t>
      </w:r>
      <w:r w:rsidR="00F80D7D">
        <w:t> </w:t>
      </w:r>
      <w:r w:rsidR="00F80D7D" w:rsidRPr="006276FC">
        <w:t>2</w:t>
      </w:r>
      <w:r w:rsidRPr="006276FC">
        <w:t>9.272: "Evolved Packet System; MME and SGSN Related Interfaces Based on Diameter Protocol".</w:t>
      </w:r>
    </w:p>
    <w:p w14:paraId="2DF05E77" w14:textId="77777777"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14:paraId="7964BE5D" w14:textId="7A4D7F05" w:rsidR="009178AD" w:rsidRPr="006276FC" w:rsidRDefault="009178AD" w:rsidP="009178AD">
      <w:pPr>
        <w:pStyle w:val="EX"/>
        <w:rPr>
          <w:lang w:eastAsia="zh-CN"/>
        </w:rPr>
      </w:pPr>
      <w:r w:rsidRPr="006276FC">
        <w:t>[33]</w:t>
      </w:r>
      <w:r w:rsidRPr="006276FC">
        <w:tab/>
        <w:t xml:space="preserve">3GPP </w:t>
      </w:r>
      <w:r w:rsidR="00F80D7D" w:rsidRPr="006276FC">
        <w:t>TS</w:t>
      </w:r>
      <w:r w:rsidR="00F80D7D">
        <w:t> </w:t>
      </w:r>
      <w:r w:rsidR="00F80D7D" w:rsidRPr="006276FC">
        <w:t>2</w:t>
      </w:r>
      <w:r w:rsidRPr="006276FC">
        <w:t>3.292: "IP Multimedia Subsystem (IMS) centralized services; Stage 2".</w:t>
      </w:r>
    </w:p>
    <w:p w14:paraId="28E7EC66" w14:textId="26C7E82F" w:rsidR="009178AD" w:rsidRPr="006276FC" w:rsidRDefault="009178AD" w:rsidP="009178AD">
      <w:pPr>
        <w:pStyle w:val="EX"/>
        <w:rPr>
          <w:lang w:val="nb-NO" w:eastAsia="zh-CN"/>
        </w:rPr>
      </w:pPr>
      <w:r w:rsidRPr="006276FC">
        <w:rPr>
          <w:lang w:val="nb-NO"/>
        </w:rPr>
        <w:t>[34]</w:t>
      </w:r>
      <w:r w:rsidRPr="006276FC">
        <w:rPr>
          <w:lang w:val="nb-NO"/>
        </w:rPr>
        <w:tab/>
        <w:t xml:space="preserve">3GPP </w:t>
      </w:r>
      <w:r w:rsidR="00F80D7D" w:rsidRPr="006276FC">
        <w:rPr>
          <w:lang w:val="nb-NO"/>
        </w:rPr>
        <w:t>TS</w:t>
      </w:r>
      <w:r w:rsidR="00F80D7D">
        <w:rPr>
          <w:lang w:val="nb-NO"/>
        </w:rPr>
        <w:t> </w:t>
      </w:r>
      <w:r w:rsidR="00F80D7D" w:rsidRPr="006276FC">
        <w:rPr>
          <w:lang w:val="nb-NO"/>
        </w:rPr>
        <w:t>2</w:t>
      </w:r>
      <w:r w:rsidRPr="006276FC">
        <w:rPr>
          <w:lang w:val="nb-NO"/>
        </w:rPr>
        <w:t>9.27</w:t>
      </w:r>
      <w:r w:rsidRPr="006276FC">
        <w:rPr>
          <w:rFonts w:hint="eastAsia"/>
          <w:lang w:val="nb-NO" w:eastAsia="zh-CN"/>
        </w:rPr>
        <w:t>3</w:t>
      </w:r>
      <w:r w:rsidRPr="006276FC">
        <w:rPr>
          <w:lang w:val="nb-NO"/>
        </w:rPr>
        <w:t>: "</w:t>
      </w:r>
      <w:r w:rsidRPr="006276FC">
        <w:t>3GPP EPS AAA interfaces</w:t>
      </w:r>
      <w:r w:rsidRPr="006276FC">
        <w:rPr>
          <w:lang w:val="nb-NO"/>
        </w:rPr>
        <w:t>".</w:t>
      </w:r>
    </w:p>
    <w:p w14:paraId="6464CD35" w14:textId="77777777"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14:paraId="0A216763" w14:textId="77777777"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14:paraId="3E88017B" w14:textId="77777777" w:rsidR="009178AD" w:rsidRPr="006276FC" w:rsidRDefault="009178AD" w:rsidP="009178AD">
      <w:pPr>
        <w:pStyle w:val="EX"/>
        <w:tabs>
          <w:tab w:val="left" w:pos="6790"/>
        </w:tabs>
      </w:pPr>
      <w:r w:rsidRPr="006276FC">
        <w:t>[37]</w:t>
      </w:r>
      <w:r w:rsidRPr="006276FC">
        <w:tab/>
        <w:t>ETSI ES 283 034: "e4 interface based on the DIAMETER protocol".</w:t>
      </w:r>
    </w:p>
    <w:p w14:paraId="02AD8E39" w14:textId="3122BAB2" w:rsidR="009178AD" w:rsidRPr="006276FC" w:rsidRDefault="009178AD" w:rsidP="009178AD">
      <w:pPr>
        <w:pStyle w:val="EX"/>
      </w:pPr>
      <w:r w:rsidRPr="006276FC">
        <w:t>[38]</w:t>
      </w:r>
      <w:r w:rsidRPr="006276FC">
        <w:tab/>
        <w:t xml:space="preserve">3GPP </w:t>
      </w:r>
      <w:r w:rsidR="00F80D7D" w:rsidRPr="006276FC">
        <w:t>TS</w:t>
      </w:r>
      <w:r w:rsidR="00F80D7D">
        <w:t> </w:t>
      </w:r>
      <w:r w:rsidR="00F80D7D" w:rsidRPr="006276FC">
        <w:t>2</w:t>
      </w:r>
      <w:r w:rsidRPr="006276FC">
        <w:t>2.153: "Multimedia Priority Service".</w:t>
      </w:r>
    </w:p>
    <w:p w14:paraId="5735DF92" w14:textId="529AE9F8"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 xml:space="preserve">3GPP </w:t>
      </w:r>
      <w:r w:rsidR="00F80D7D" w:rsidRPr="006276FC">
        <w:t>TS</w:t>
      </w:r>
      <w:r w:rsidR="00F80D7D">
        <w:t> </w:t>
      </w:r>
      <w:r w:rsidR="00F80D7D" w:rsidRPr="006276FC">
        <w:t>2</w:t>
      </w:r>
      <w:r w:rsidRPr="006276FC">
        <w:t>4.229: "IP Multimedia Call Control Protocol based on SIP and SDP" – stage 3.</w:t>
      </w:r>
    </w:p>
    <w:p w14:paraId="48CECD17" w14:textId="1A1A3FA4"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 xml:space="preserve">3GPP </w:t>
      </w:r>
      <w:r w:rsidR="00F80D7D" w:rsidRPr="006276FC">
        <w:t>TS</w:t>
      </w:r>
      <w:r w:rsidR="00F80D7D">
        <w:t> </w:t>
      </w:r>
      <w:r w:rsidR="00F80D7D" w:rsidRPr="006276FC">
        <w:t>2</w:t>
      </w:r>
      <w:r w:rsidRPr="006276FC">
        <w:t>9.364: "IP Multimedia Subsystem (IMS) Application Server (AS) service data description for AS interoperability".</w:t>
      </w:r>
    </w:p>
    <w:p w14:paraId="409ECF29" w14:textId="77777777"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14:paraId="277E2FA3" w14:textId="77777777"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14:paraId="2EF64E97" w14:textId="77777777"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14:paraId="3A31D08C" w14:textId="77777777" w:rsidR="009178AD" w:rsidRPr="006276FC" w:rsidRDefault="009178AD" w:rsidP="009178AD">
      <w:pPr>
        <w:pStyle w:val="EX"/>
        <w:rPr>
          <w:lang w:val="it-IT"/>
        </w:rPr>
      </w:pPr>
      <w:r w:rsidRPr="006276FC">
        <w:rPr>
          <w:lang w:val="it-IT"/>
        </w:rPr>
        <w:t>[44]</w:t>
      </w:r>
      <w:r w:rsidRPr="006276FC">
        <w:rPr>
          <w:lang w:val="it-IT"/>
        </w:rPr>
        <w:tab/>
        <w:t>IETF RFC 6733: "Diameter Base Protocol".</w:t>
      </w:r>
    </w:p>
    <w:p w14:paraId="241A4E99" w14:textId="77777777"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14:paraId="2045FEDA" w14:textId="77777777"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14:paraId="384EBEAC" w14:textId="77777777"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14:paraId="3FF59F48" w14:textId="77777777"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14:paraId="4CEC5BFB" w14:textId="77777777" w:rsidR="009178AD" w:rsidRPr="006276FC" w:rsidRDefault="009178AD" w:rsidP="009178AD">
      <w:pPr>
        <w:pStyle w:val="Heading1"/>
      </w:pPr>
      <w:bookmarkStart w:id="31" w:name="_Toc2694303"/>
      <w:bookmarkStart w:id="32" w:name="_Toc20215883"/>
      <w:bookmarkStart w:id="33" w:name="_Toc27756169"/>
      <w:bookmarkStart w:id="34" w:name="_Toc36056719"/>
      <w:bookmarkStart w:id="35" w:name="_Toc44878518"/>
      <w:bookmarkStart w:id="36" w:name="_Toc74132307"/>
      <w:r w:rsidRPr="006276FC">
        <w:t>3</w:t>
      </w:r>
      <w:r w:rsidRPr="006276FC">
        <w:tab/>
        <w:t>Definitions, symbols and abbreviations</w:t>
      </w:r>
      <w:bookmarkEnd w:id="31"/>
      <w:bookmarkEnd w:id="32"/>
      <w:bookmarkEnd w:id="33"/>
      <w:bookmarkEnd w:id="34"/>
      <w:bookmarkEnd w:id="35"/>
      <w:bookmarkEnd w:id="36"/>
    </w:p>
    <w:p w14:paraId="22918952" w14:textId="77777777" w:rsidR="009178AD" w:rsidRPr="006276FC" w:rsidRDefault="009178AD" w:rsidP="009178AD">
      <w:pPr>
        <w:pStyle w:val="Heading2"/>
      </w:pPr>
      <w:bookmarkStart w:id="37" w:name="_Toc2694304"/>
      <w:bookmarkStart w:id="38" w:name="_Toc20215884"/>
      <w:bookmarkStart w:id="39" w:name="_Toc27756170"/>
      <w:bookmarkStart w:id="40" w:name="_Toc36056720"/>
      <w:bookmarkStart w:id="41" w:name="_Toc44878519"/>
      <w:bookmarkStart w:id="42" w:name="_Toc74132308"/>
      <w:r w:rsidRPr="006276FC">
        <w:t>3.1</w:t>
      </w:r>
      <w:r w:rsidRPr="006276FC">
        <w:tab/>
        <w:t>Definitions</w:t>
      </w:r>
      <w:bookmarkEnd w:id="37"/>
      <w:bookmarkEnd w:id="38"/>
      <w:bookmarkEnd w:id="39"/>
      <w:bookmarkEnd w:id="40"/>
      <w:bookmarkEnd w:id="41"/>
      <w:bookmarkEnd w:id="42"/>
    </w:p>
    <w:p w14:paraId="444DE029" w14:textId="77777777" w:rsidR="009178AD" w:rsidRPr="006276FC" w:rsidRDefault="009178AD" w:rsidP="009178AD">
      <w:r w:rsidRPr="006276FC">
        <w:t>For the purposes of the present document, the following terms and definitions apply.</w:t>
      </w:r>
    </w:p>
    <w:p w14:paraId="7A9D68C5" w14:textId="77777777" w:rsidR="009178AD" w:rsidRPr="006276FC" w:rsidRDefault="009178AD" w:rsidP="009178AD">
      <w:r w:rsidRPr="006276FC">
        <w:rPr>
          <w:b/>
        </w:rPr>
        <w:t xml:space="preserve">IP Multimedia session: </w:t>
      </w:r>
      <w:r w:rsidRPr="006276FC">
        <w:t>IP Multimedia session and IP Multimedia call are treated as equivalent in this specification.</w:t>
      </w:r>
    </w:p>
    <w:p w14:paraId="03C952A5" w14:textId="77777777"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14:paraId="5D7427D5" w14:textId="77777777" w:rsidR="009178AD" w:rsidRPr="006276FC" w:rsidRDefault="009178AD" w:rsidP="009178AD">
      <w:r w:rsidRPr="006276FC">
        <w:rPr>
          <w:b/>
        </w:rPr>
        <w:t>Non-transparent data</w:t>
      </w:r>
      <w:r w:rsidRPr="006276FC">
        <w:t>: Data that is understood both syntactically and semantically by the HSS.</w:t>
      </w:r>
    </w:p>
    <w:p w14:paraId="4C28F071" w14:textId="77777777" w:rsidR="009178AD" w:rsidRPr="006276FC" w:rsidRDefault="009178AD" w:rsidP="009178AD">
      <w:r w:rsidRPr="006276FC">
        <w:rPr>
          <w:b/>
        </w:rPr>
        <w:t>AS (Application Server)</w:t>
      </w:r>
      <w:r w:rsidRPr="006276FC">
        <w:t>: a term used to denote either of a SIP Application Server or an OSA Service Capability Server.</w:t>
      </w:r>
    </w:p>
    <w:p w14:paraId="599D05A0" w14:textId="77777777" w:rsidR="009178AD" w:rsidRPr="006276FC" w:rsidRDefault="009178AD" w:rsidP="009178AD">
      <w:pPr>
        <w:pStyle w:val="Heading2"/>
      </w:pPr>
      <w:bookmarkStart w:id="43" w:name="_Toc2694305"/>
      <w:bookmarkStart w:id="44" w:name="_Toc20215885"/>
      <w:bookmarkStart w:id="45" w:name="_Toc27756171"/>
      <w:bookmarkStart w:id="46" w:name="_Toc36056721"/>
      <w:bookmarkStart w:id="47" w:name="_Toc44878520"/>
      <w:bookmarkStart w:id="48" w:name="_Toc74132309"/>
      <w:r w:rsidRPr="006276FC">
        <w:t>3.2</w:t>
      </w:r>
      <w:r w:rsidRPr="006276FC">
        <w:tab/>
        <w:t>Abbreviations</w:t>
      </w:r>
      <w:bookmarkEnd w:id="43"/>
      <w:bookmarkEnd w:id="44"/>
      <w:bookmarkEnd w:id="45"/>
      <w:bookmarkEnd w:id="46"/>
      <w:bookmarkEnd w:id="47"/>
      <w:bookmarkEnd w:id="48"/>
    </w:p>
    <w:p w14:paraId="77EDBE83" w14:textId="77777777" w:rsidR="009178AD" w:rsidRPr="006276FC" w:rsidRDefault="009178AD" w:rsidP="009178AD">
      <w:pPr>
        <w:keepNext/>
      </w:pPr>
      <w:r w:rsidRPr="006276FC">
        <w:t>For the purposes of the present document, the following abbreviations apply:</w:t>
      </w:r>
    </w:p>
    <w:p w14:paraId="366B829B" w14:textId="77777777" w:rsidR="00F80D7D" w:rsidRPr="006276FC" w:rsidRDefault="009178AD" w:rsidP="009178AD">
      <w:pPr>
        <w:pStyle w:val="EW"/>
        <w:rPr>
          <w:lang w:eastAsia="zh-CN"/>
        </w:rPr>
      </w:pPr>
      <w:r w:rsidRPr="006276FC">
        <w:t>AS</w:t>
      </w:r>
      <w:r w:rsidRPr="006276FC">
        <w:tab/>
        <w:t>Application Server</w:t>
      </w:r>
    </w:p>
    <w:p w14:paraId="3D497A99" w14:textId="557E3738" w:rsidR="009178AD" w:rsidRPr="006276FC" w:rsidRDefault="009178AD" w:rsidP="009178AD">
      <w:pPr>
        <w:pStyle w:val="EW"/>
      </w:pPr>
      <w:r w:rsidRPr="006276FC">
        <w:t>C</w:t>
      </w:r>
      <w:r w:rsidRPr="006276FC">
        <w:tab/>
        <w:t>Conditional</w:t>
      </w:r>
    </w:p>
    <w:p w14:paraId="6ECC944B" w14:textId="77777777" w:rsidR="00F80D7D" w:rsidRPr="006276FC" w:rsidRDefault="009178AD" w:rsidP="009178AD">
      <w:pPr>
        <w:pStyle w:val="EW"/>
        <w:rPr>
          <w:lang w:eastAsia="zh-CN"/>
        </w:rPr>
      </w:pPr>
      <w:r w:rsidRPr="006276FC">
        <w:t>CSCF</w:t>
      </w:r>
      <w:r w:rsidRPr="006276FC">
        <w:tab/>
        <w:t>Call Session Control Function</w:t>
      </w:r>
    </w:p>
    <w:p w14:paraId="2B9F87F1" w14:textId="3961F6F6" w:rsidR="009178AD" w:rsidRPr="006276FC" w:rsidRDefault="009178AD" w:rsidP="009178AD">
      <w:pPr>
        <w:pStyle w:val="EW"/>
      </w:pPr>
      <w:r w:rsidRPr="006276FC">
        <w:t>CSG</w:t>
      </w:r>
      <w:r w:rsidRPr="006276FC">
        <w:tab/>
        <w:t>Closed Subscriber Group</w:t>
      </w:r>
    </w:p>
    <w:p w14:paraId="222EEADD" w14:textId="77777777" w:rsidR="009178AD" w:rsidRPr="006276FC" w:rsidRDefault="009178AD" w:rsidP="009178AD">
      <w:pPr>
        <w:pStyle w:val="EW"/>
      </w:pPr>
      <w:r w:rsidRPr="006276FC">
        <w:t>DRMP</w:t>
      </w:r>
      <w:r w:rsidRPr="006276FC">
        <w:tab/>
        <w:t>Diameter Routing Message Priority</w:t>
      </w:r>
    </w:p>
    <w:p w14:paraId="7CF4F09B" w14:textId="77777777" w:rsidR="009178AD" w:rsidRPr="006276FC" w:rsidRDefault="009178AD" w:rsidP="009178AD">
      <w:pPr>
        <w:pStyle w:val="EW"/>
      </w:pPr>
      <w:r w:rsidRPr="006276FC">
        <w:t>DSCP</w:t>
      </w:r>
      <w:r w:rsidRPr="006276FC">
        <w:tab/>
      </w:r>
      <w:r w:rsidRPr="006276FC">
        <w:rPr>
          <w:lang w:eastAsia="zh-CN"/>
        </w:rPr>
        <w:t>Differentiated Services Code Point</w:t>
      </w:r>
    </w:p>
    <w:p w14:paraId="5BBF5FB8" w14:textId="77777777" w:rsidR="009178AD" w:rsidRPr="006276FC" w:rsidRDefault="009178AD" w:rsidP="009178AD">
      <w:pPr>
        <w:pStyle w:val="EW"/>
      </w:pPr>
      <w:r w:rsidRPr="006276FC">
        <w:t>GIBA</w:t>
      </w:r>
      <w:r w:rsidRPr="006276FC">
        <w:tab/>
        <w:t>GPRS-IMS-Bundled-Authentication</w:t>
      </w:r>
    </w:p>
    <w:p w14:paraId="57C807F5" w14:textId="77777777" w:rsidR="009178AD" w:rsidRPr="006276FC" w:rsidRDefault="009178AD" w:rsidP="009178AD">
      <w:pPr>
        <w:pStyle w:val="EW"/>
      </w:pPr>
      <w:r w:rsidRPr="006276FC">
        <w:t>HSS</w:t>
      </w:r>
      <w:r w:rsidRPr="006276FC">
        <w:tab/>
        <w:t>Home Subscriber Server</w:t>
      </w:r>
    </w:p>
    <w:p w14:paraId="2FE63459" w14:textId="77777777" w:rsidR="009178AD" w:rsidRPr="006276FC" w:rsidRDefault="009178AD" w:rsidP="009178AD">
      <w:pPr>
        <w:pStyle w:val="EW"/>
        <w:rPr>
          <w:lang w:val="en-US"/>
        </w:rPr>
      </w:pPr>
      <w:r w:rsidRPr="006276FC">
        <w:rPr>
          <w:lang w:val="en-US"/>
        </w:rPr>
        <w:t>IE</w:t>
      </w:r>
      <w:r w:rsidRPr="006276FC">
        <w:rPr>
          <w:lang w:val="en-US"/>
        </w:rPr>
        <w:tab/>
        <w:t>Information Element</w:t>
      </w:r>
    </w:p>
    <w:p w14:paraId="2D72F4DA" w14:textId="77777777" w:rsidR="009178AD" w:rsidRPr="006276FC" w:rsidRDefault="009178AD" w:rsidP="009178AD">
      <w:pPr>
        <w:pStyle w:val="EW"/>
        <w:rPr>
          <w:lang w:val="en-US"/>
        </w:rPr>
      </w:pPr>
      <w:r w:rsidRPr="006276FC">
        <w:rPr>
          <w:lang w:val="en-US"/>
        </w:rPr>
        <w:t>IP</w:t>
      </w:r>
      <w:r w:rsidRPr="006276FC">
        <w:rPr>
          <w:lang w:val="en-US"/>
        </w:rPr>
        <w:tab/>
        <w:t>Internet Protocol</w:t>
      </w:r>
    </w:p>
    <w:p w14:paraId="2E2823B7" w14:textId="77777777" w:rsidR="009178AD" w:rsidRPr="006276FC" w:rsidRDefault="009178AD" w:rsidP="009178AD">
      <w:pPr>
        <w:pStyle w:val="EW"/>
      </w:pPr>
      <w:r w:rsidRPr="006276FC">
        <w:t>IM</w:t>
      </w:r>
      <w:r w:rsidRPr="006276FC">
        <w:tab/>
        <w:t>IP Multimedia</w:t>
      </w:r>
    </w:p>
    <w:p w14:paraId="54EEF91F" w14:textId="77777777" w:rsidR="009178AD" w:rsidRPr="006276FC" w:rsidRDefault="009178AD" w:rsidP="009178AD">
      <w:pPr>
        <w:pStyle w:val="EW"/>
      </w:pPr>
      <w:r w:rsidRPr="006276FC">
        <w:t>IMS</w:t>
      </w:r>
      <w:r w:rsidRPr="006276FC">
        <w:tab/>
        <w:t>IP Multimedia Subsystem</w:t>
      </w:r>
    </w:p>
    <w:p w14:paraId="6ED80BB3" w14:textId="77777777" w:rsidR="009178AD" w:rsidRPr="006276FC" w:rsidRDefault="009178AD" w:rsidP="009178AD">
      <w:pPr>
        <w:pStyle w:val="EW"/>
      </w:pPr>
      <w:r w:rsidRPr="006276FC">
        <w:t>M</w:t>
      </w:r>
      <w:r w:rsidRPr="006276FC">
        <w:tab/>
        <w:t>Mandatory</w:t>
      </w:r>
    </w:p>
    <w:p w14:paraId="7145D260" w14:textId="77777777" w:rsidR="009178AD" w:rsidRPr="006276FC" w:rsidRDefault="009178AD" w:rsidP="009178AD">
      <w:pPr>
        <w:pStyle w:val="EW"/>
      </w:pPr>
      <w:r w:rsidRPr="006276FC">
        <w:t>O</w:t>
      </w:r>
      <w:r w:rsidRPr="006276FC">
        <w:tab/>
        <w:t>Optional</w:t>
      </w:r>
    </w:p>
    <w:p w14:paraId="1EA4B2ED" w14:textId="77777777" w:rsidR="009178AD" w:rsidRPr="006276FC" w:rsidRDefault="009178AD" w:rsidP="009178AD">
      <w:pPr>
        <w:pStyle w:val="EW"/>
      </w:pPr>
      <w:r w:rsidRPr="006276FC">
        <w:t>SIP</w:t>
      </w:r>
      <w:r w:rsidRPr="006276FC">
        <w:tab/>
        <w:t>Session Initiation Protocol</w:t>
      </w:r>
    </w:p>
    <w:p w14:paraId="2F70DFED" w14:textId="77777777" w:rsidR="009178AD" w:rsidRPr="006276FC" w:rsidRDefault="009178AD" w:rsidP="009178AD">
      <w:pPr>
        <w:pStyle w:val="EW"/>
      </w:pPr>
      <w:r w:rsidRPr="006276FC">
        <w:t>SLF</w:t>
      </w:r>
      <w:r w:rsidRPr="006276FC">
        <w:tab/>
        <w:t>Subscription Locator Function</w:t>
      </w:r>
    </w:p>
    <w:p w14:paraId="184B58EC" w14:textId="77777777" w:rsidR="009178AD" w:rsidRPr="006276FC" w:rsidRDefault="009178AD" w:rsidP="009178AD">
      <w:pPr>
        <w:pStyle w:val="EW"/>
      </w:pPr>
      <w:r w:rsidRPr="006276FC">
        <w:t>S-CSCF</w:t>
      </w:r>
      <w:r w:rsidRPr="006276FC">
        <w:tab/>
        <w:t>Serving CSCF</w:t>
      </w:r>
    </w:p>
    <w:p w14:paraId="1D9F16B3" w14:textId="77777777" w:rsidR="009178AD" w:rsidRPr="006276FC" w:rsidRDefault="009178AD" w:rsidP="009178AD">
      <w:pPr>
        <w:pStyle w:val="Heading1"/>
      </w:pPr>
      <w:bookmarkStart w:id="49" w:name="_Toc2694306"/>
      <w:bookmarkStart w:id="50" w:name="_Toc20215886"/>
      <w:bookmarkStart w:id="51" w:name="_Toc27756172"/>
      <w:bookmarkStart w:id="52" w:name="_Toc36056722"/>
      <w:bookmarkStart w:id="53" w:name="_Toc44878521"/>
      <w:bookmarkStart w:id="54" w:name="_Toc74132310"/>
      <w:r w:rsidRPr="006276FC">
        <w:t>4</w:t>
      </w:r>
      <w:r w:rsidRPr="006276FC">
        <w:tab/>
        <w:t>Main Concept</w:t>
      </w:r>
      <w:bookmarkEnd w:id="49"/>
      <w:bookmarkEnd w:id="50"/>
      <w:bookmarkEnd w:id="51"/>
      <w:bookmarkEnd w:id="52"/>
      <w:bookmarkEnd w:id="53"/>
      <w:bookmarkEnd w:id="54"/>
    </w:p>
    <w:p w14:paraId="7B369702" w14:textId="77777777" w:rsidR="009178AD" w:rsidRPr="006276FC" w:rsidRDefault="009178AD" w:rsidP="009178AD">
      <w:r w:rsidRPr="006276FC">
        <w:t>This document presents the Sh interface related functional requirements of the communicating entities.</w:t>
      </w:r>
    </w:p>
    <w:p w14:paraId="784C1A97" w14:textId="77777777" w:rsidR="009178AD" w:rsidRPr="006276FC" w:rsidRDefault="009178AD" w:rsidP="009178AD">
      <w:r w:rsidRPr="006276FC">
        <w:t>It gives a functional classification of the procedures and describes the procedures and message parameters.</w:t>
      </w:r>
    </w:p>
    <w:p w14:paraId="3C8CA880" w14:textId="77777777" w:rsidR="00F80D7D" w:rsidRPr="006276FC" w:rsidRDefault="009178AD" w:rsidP="009178AD">
      <w:r w:rsidRPr="006276FC">
        <w:t>Error handling flows, protocol version identification, etc. procedures are also included.</w:t>
      </w:r>
      <w:bookmarkStart w:id="55" w:name="_Toc2694307"/>
      <w:bookmarkStart w:id="56" w:name="_Toc20215887"/>
      <w:bookmarkStart w:id="57" w:name="_Toc27756173"/>
      <w:bookmarkStart w:id="58" w:name="_Toc36056723"/>
      <w:bookmarkStart w:id="59" w:name="_Toc44878522"/>
    </w:p>
    <w:p w14:paraId="46B9DC26" w14:textId="7B290ADE" w:rsidR="009178AD" w:rsidRPr="006276FC" w:rsidRDefault="009178AD" w:rsidP="009178AD">
      <w:pPr>
        <w:pStyle w:val="Heading1"/>
      </w:pPr>
      <w:bookmarkStart w:id="60" w:name="_Toc74132311"/>
      <w:r w:rsidRPr="006276FC">
        <w:rPr>
          <w:noProof/>
        </w:rPr>
        <w:lastRenderedPageBreak/>
        <w:t>5</w:t>
      </w:r>
      <w:r w:rsidRPr="006276FC">
        <w:tab/>
        <w:t>General Architecture</w:t>
      </w:r>
      <w:bookmarkEnd w:id="55"/>
      <w:bookmarkEnd w:id="56"/>
      <w:bookmarkEnd w:id="57"/>
      <w:bookmarkEnd w:id="58"/>
      <w:bookmarkEnd w:id="59"/>
      <w:bookmarkEnd w:id="60"/>
    </w:p>
    <w:p w14:paraId="633F78EA" w14:textId="4EE3ECEF" w:rsidR="009178AD" w:rsidRPr="006276FC" w:rsidRDefault="009178AD" w:rsidP="009178AD">
      <w:bookmarkStart w:id="61" w:name="scFUNCMO"/>
      <w:r w:rsidRPr="006276FC">
        <w:t xml:space="preserve">This </w:t>
      </w:r>
      <w:r>
        <w:t>clause</w:t>
      </w:r>
      <w:r w:rsidRPr="006276FC">
        <w:t xml:space="preserve"> further specifies the architectural assumptions associated with the Sh reference point, building on 3GPP TS 23.228</w:t>
      </w:r>
      <w:r w:rsidR="00F80D7D">
        <w:t> </w:t>
      </w:r>
      <w:r w:rsidR="00F80D7D" w:rsidRPr="006276FC">
        <w:t>[</w:t>
      </w:r>
      <w:r w:rsidRPr="006276FC">
        <w:rPr>
          <w:noProof/>
        </w:rPr>
        <w:t>1]</w:t>
      </w:r>
      <w:r w:rsidRPr="006276FC">
        <w:t>, 3GPP TS 23.218</w:t>
      </w:r>
      <w:r w:rsidR="00F80D7D">
        <w:t> </w:t>
      </w:r>
      <w:r w:rsidR="00F80D7D" w:rsidRPr="006276FC">
        <w:t>[</w:t>
      </w:r>
      <w:r w:rsidRPr="006276FC">
        <w:rPr>
          <w:noProof/>
        </w:rPr>
        <w:t>4</w:t>
      </w:r>
      <w:r w:rsidRPr="006276FC">
        <w:t>] and also the Ph reference point building upon 3GPP TS 23.141</w:t>
      </w:r>
      <w:r w:rsidR="00F80D7D">
        <w:t> </w:t>
      </w:r>
      <w:r w:rsidR="00F80D7D" w:rsidRPr="006276FC">
        <w:t>[</w:t>
      </w:r>
      <w:r w:rsidRPr="006276FC">
        <w:t>18].</w:t>
      </w:r>
    </w:p>
    <w:p w14:paraId="150EA46B" w14:textId="77777777" w:rsidR="009178AD" w:rsidRPr="006276FC" w:rsidRDefault="009178AD" w:rsidP="009178AD">
      <w:pPr>
        <w:pStyle w:val="Heading2"/>
      </w:pPr>
      <w:bookmarkStart w:id="62" w:name="_Toc2694308"/>
      <w:bookmarkStart w:id="63" w:name="_Toc20215888"/>
      <w:bookmarkStart w:id="64" w:name="_Toc27756174"/>
      <w:bookmarkStart w:id="65" w:name="_Toc36056724"/>
      <w:bookmarkStart w:id="66" w:name="_Toc44878523"/>
      <w:bookmarkStart w:id="67" w:name="_Toc74132312"/>
      <w:r w:rsidRPr="006276FC">
        <w:t>5.</w:t>
      </w:r>
      <w:r w:rsidRPr="006276FC">
        <w:rPr>
          <w:noProof/>
        </w:rPr>
        <w:t>1</w:t>
      </w:r>
      <w:bookmarkEnd w:id="61"/>
      <w:r w:rsidRPr="006276FC">
        <w:tab/>
        <w:t>Functional requirements of network entities</w:t>
      </w:r>
      <w:bookmarkEnd w:id="62"/>
      <w:bookmarkEnd w:id="63"/>
      <w:bookmarkEnd w:id="64"/>
      <w:bookmarkEnd w:id="65"/>
      <w:bookmarkEnd w:id="66"/>
      <w:bookmarkEnd w:id="67"/>
    </w:p>
    <w:p w14:paraId="6DC65690" w14:textId="77777777" w:rsidR="009178AD" w:rsidRPr="006276FC" w:rsidRDefault="009178AD" w:rsidP="009178AD">
      <w:pPr>
        <w:pStyle w:val="Heading3"/>
        <w:tabs>
          <w:tab w:val="left" w:pos="1128"/>
        </w:tabs>
        <w:ind w:left="1128" w:hanging="1128"/>
      </w:pPr>
      <w:bookmarkStart w:id="68" w:name="_Toc2694309"/>
      <w:bookmarkStart w:id="69" w:name="_Toc20215889"/>
      <w:bookmarkStart w:id="70" w:name="_Toc27756175"/>
      <w:bookmarkStart w:id="71" w:name="_Toc36056725"/>
      <w:bookmarkStart w:id="72" w:name="_Toc44878524"/>
      <w:bookmarkStart w:id="73" w:name="_Toc74132313"/>
      <w:r w:rsidRPr="006276FC">
        <w:t>5.1.1</w:t>
      </w:r>
      <w:r w:rsidRPr="006276FC">
        <w:tab/>
        <w:t>Functional Requirements of the Application Server</w:t>
      </w:r>
      <w:bookmarkEnd w:id="68"/>
      <w:bookmarkEnd w:id="69"/>
      <w:bookmarkEnd w:id="70"/>
      <w:bookmarkEnd w:id="71"/>
      <w:bookmarkEnd w:id="72"/>
      <w:bookmarkEnd w:id="73"/>
    </w:p>
    <w:p w14:paraId="6CF3CD44" w14:textId="77777777" w:rsidR="009178AD" w:rsidRPr="006276FC" w:rsidRDefault="009178AD" w:rsidP="009178AD">
      <w:r w:rsidRPr="006276FC">
        <w:t>The Application Server may communicate with the HSS over the Sh interface.</w:t>
      </w:r>
    </w:p>
    <w:p w14:paraId="6016ACC0" w14:textId="1D9B5928" w:rsidR="009178AD" w:rsidRPr="006276FC" w:rsidRDefault="009178AD" w:rsidP="009178AD">
      <w:pPr>
        <w:pStyle w:val="B10"/>
        <w:ind w:left="0" w:firstLine="0"/>
      </w:pPr>
      <w:r w:rsidRPr="006276FC">
        <w:t xml:space="preserve">For functionality of the Application Server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 xml:space="preserve">3], </w:t>
      </w:r>
      <w:r w:rsidRPr="006276FC">
        <w:t xml:space="preserve">3GPP </w:t>
      </w:r>
      <w:r w:rsidR="00F80D7D" w:rsidRPr="006276FC">
        <w:t>TS</w:t>
      </w:r>
      <w:r w:rsidR="00F80D7D">
        <w:t> </w:t>
      </w:r>
      <w:r w:rsidR="00F80D7D" w:rsidRPr="006276FC">
        <w:t>2</w:t>
      </w:r>
      <w:r w:rsidRPr="006276FC">
        <w:t>3.228</w:t>
      </w:r>
      <w:r w:rsidR="00F80D7D">
        <w:t> </w:t>
      </w:r>
      <w:r w:rsidR="00F80D7D" w:rsidRPr="006276FC">
        <w:t>[</w:t>
      </w:r>
      <w:r w:rsidRPr="006276FC">
        <w:t>1] and 3GPP TS 23.218</w:t>
      </w:r>
      <w:r w:rsidR="00F80D7D">
        <w:t> </w:t>
      </w:r>
      <w:r w:rsidR="00F80D7D" w:rsidRPr="006276FC">
        <w:t>[</w:t>
      </w:r>
      <w:r w:rsidRPr="006276FC">
        <w:rPr>
          <w:noProof/>
        </w:rPr>
        <w:t>4</w:t>
      </w:r>
      <w:r w:rsidRPr="006276FC">
        <w:t>].</w:t>
      </w:r>
    </w:p>
    <w:p w14:paraId="60EE361D" w14:textId="77777777" w:rsidR="009178AD" w:rsidRPr="006276FC" w:rsidRDefault="009178AD" w:rsidP="009178AD">
      <w:pPr>
        <w:pStyle w:val="Heading3"/>
        <w:tabs>
          <w:tab w:val="left" w:pos="1128"/>
        </w:tabs>
        <w:ind w:left="1128" w:hanging="1128"/>
      </w:pPr>
      <w:bookmarkStart w:id="74" w:name="_Toc2694310"/>
      <w:bookmarkStart w:id="75" w:name="_Toc20215890"/>
      <w:bookmarkStart w:id="76" w:name="_Toc27756176"/>
      <w:bookmarkStart w:id="77" w:name="_Toc36056726"/>
      <w:bookmarkStart w:id="78" w:name="_Toc44878525"/>
      <w:bookmarkStart w:id="79" w:name="_Toc74132314"/>
      <w:r w:rsidRPr="006276FC">
        <w:t>5.1.2</w:t>
      </w:r>
      <w:r w:rsidRPr="006276FC">
        <w:tab/>
        <w:t>Functional requirements of HSS</w:t>
      </w:r>
      <w:bookmarkEnd w:id="74"/>
      <w:bookmarkEnd w:id="75"/>
      <w:bookmarkEnd w:id="76"/>
      <w:bookmarkEnd w:id="77"/>
      <w:bookmarkEnd w:id="78"/>
      <w:bookmarkEnd w:id="79"/>
    </w:p>
    <w:p w14:paraId="2D9ED3BF" w14:textId="77777777"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14:paraId="412E1EBA" w14:textId="16F22D58" w:rsidR="009178AD" w:rsidRPr="006276FC" w:rsidRDefault="009178AD" w:rsidP="009178AD">
      <w:r w:rsidRPr="006276FC">
        <w:t xml:space="preserve">For functionality of the HSS refer to 3GPP </w:t>
      </w:r>
      <w:r w:rsidR="00F80D7D" w:rsidRPr="006276FC">
        <w:t>TS</w:t>
      </w:r>
      <w:r w:rsidR="00F80D7D">
        <w:t> </w:t>
      </w:r>
      <w:r w:rsidR="00F80D7D" w:rsidRPr="006276FC">
        <w:t>2</w:t>
      </w:r>
      <w:r w:rsidRPr="006276FC">
        <w:t>3.002</w:t>
      </w:r>
      <w:r w:rsidR="00F80D7D">
        <w:t> </w:t>
      </w:r>
      <w:r w:rsidR="00F80D7D" w:rsidRPr="006276FC">
        <w:t>[</w:t>
      </w:r>
      <w:r w:rsidRPr="006276FC">
        <w:rPr>
          <w:noProof/>
        </w:rPr>
        <w:t>3</w:t>
      </w:r>
      <w:r w:rsidRPr="006276FC">
        <w:t xml:space="preserve">], 3GPP </w:t>
      </w:r>
      <w:r w:rsidR="00F80D7D" w:rsidRPr="006276FC">
        <w:t>TS</w:t>
      </w:r>
      <w:r w:rsidR="00F80D7D">
        <w:t> </w:t>
      </w:r>
      <w:r w:rsidR="00F80D7D" w:rsidRPr="006276FC">
        <w:t>2</w:t>
      </w:r>
      <w:r w:rsidRPr="006276FC">
        <w:t>3.228</w:t>
      </w:r>
      <w:r w:rsidR="00F80D7D">
        <w:t> </w:t>
      </w:r>
      <w:r w:rsidR="00F80D7D" w:rsidRPr="006276FC">
        <w:t>[</w:t>
      </w:r>
      <w:r w:rsidRPr="006276FC">
        <w:t xml:space="preserve">1] and 3GPP </w:t>
      </w:r>
      <w:r w:rsidR="00F80D7D" w:rsidRPr="006276FC">
        <w:t>TS</w:t>
      </w:r>
      <w:r w:rsidR="00F80D7D">
        <w:t> </w:t>
      </w:r>
      <w:r w:rsidR="00F80D7D" w:rsidRPr="006276FC">
        <w:t>2</w:t>
      </w:r>
      <w:r w:rsidRPr="006276FC">
        <w:t>3.218</w:t>
      </w:r>
      <w:r w:rsidR="00F80D7D">
        <w:t> </w:t>
      </w:r>
      <w:r w:rsidR="00F80D7D" w:rsidRPr="006276FC">
        <w:t>[</w:t>
      </w:r>
      <w:r w:rsidRPr="006276FC">
        <w:t>4].</w:t>
      </w:r>
    </w:p>
    <w:p w14:paraId="215DA555" w14:textId="77777777" w:rsidR="009178AD" w:rsidRPr="006276FC" w:rsidRDefault="009178AD" w:rsidP="009178AD">
      <w:pPr>
        <w:pStyle w:val="Heading3"/>
      </w:pPr>
      <w:bookmarkStart w:id="80" w:name="_Toc2694311"/>
      <w:bookmarkStart w:id="81" w:name="_Toc20215891"/>
      <w:bookmarkStart w:id="82" w:name="_Toc27756177"/>
      <w:bookmarkStart w:id="83" w:name="_Toc36056727"/>
      <w:bookmarkStart w:id="84" w:name="_Toc44878526"/>
      <w:bookmarkStart w:id="85" w:name="_Toc74132315"/>
      <w:r w:rsidRPr="006276FC">
        <w:t>5.1.3</w:t>
      </w:r>
      <w:r w:rsidRPr="006276FC">
        <w:tab/>
        <w:t>Functional Requirements of the Presence Network Agent</w:t>
      </w:r>
      <w:bookmarkEnd w:id="80"/>
      <w:bookmarkEnd w:id="81"/>
      <w:bookmarkEnd w:id="82"/>
      <w:bookmarkEnd w:id="83"/>
      <w:bookmarkEnd w:id="84"/>
      <w:bookmarkEnd w:id="85"/>
    </w:p>
    <w:p w14:paraId="209C669A" w14:textId="77777777"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14:paraId="2B18E8AE" w14:textId="77777777" w:rsidR="009178AD" w:rsidRPr="006276FC" w:rsidRDefault="009178AD" w:rsidP="009178AD">
      <w:pPr>
        <w:pStyle w:val="Heading2"/>
      </w:pPr>
      <w:bookmarkStart w:id="86" w:name="_Toc2694312"/>
      <w:bookmarkStart w:id="87" w:name="_Toc20215892"/>
      <w:bookmarkStart w:id="88" w:name="_Toc27756178"/>
      <w:bookmarkStart w:id="89" w:name="_Toc36056728"/>
      <w:bookmarkStart w:id="90" w:name="_Toc44878527"/>
      <w:bookmarkStart w:id="91" w:name="_Toc74132316"/>
      <w:r w:rsidRPr="006276FC">
        <w:t>5.2</w:t>
      </w:r>
      <w:r w:rsidRPr="006276FC">
        <w:tab/>
        <w:t>Functional classification of Sh interface procedures</w:t>
      </w:r>
      <w:bookmarkEnd w:id="86"/>
      <w:bookmarkEnd w:id="87"/>
      <w:bookmarkEnd w:id="88"/>
      <w:bookmarkEnd w:id="89"/>
      <w:bookmarkEnd w:id="90"/>
      <w:bookmarkEnd w:id="91"/>
    </w:p>
    <w:p w14:paraId="75A320AB" w14:textId="77777777" w:rsidR="009178AD" w:rsidRPr="006276FC" w:rsidRDefault="009178AD" w:rsidP="009178AD">
      <w:r w:rsidRPr="006276FC">
        <w:t>Operations on the Sh interface are classified in functional groups:</w:t>
      </w:r>
    </w:p>
    <w:p w14:paraId="0E292893" w14:textId="77777777" w:rsidR="009178AD" w:rsidRPr="006276FC" w:rsidRDefault="009178AD" w:rsidP="009178AD">
      <w:pPr>
        <w:pStyle w:val="B10"/>
      </w:pPr>
      <w:r w:rsidRPr="006276FC">
        <w:t>1.</w:t>
      </w:r>
      <w:r w:rsidRPr="006276FC">
        <w:tab/>
        <w:t>Data handling procedures</w:t>
      </w:r>
    </w:p>
    <w:p w14:paraId="5C064AF8" w14:textId="77777777" w:rsidR="009178AD" w:rsidRPr="006276FC" w:rsidRDefault="009178AD" w:rsidP="009178AD">
      <w:pPr>
        <w:pStyle w:val="B20"/>
      </w:pPr>
      <w:r w:rsidRPr="006276FC">
        <w:t>-</w:t>
      </w:r>
      <w:r w:rsidRPr="006276FC">
        <w:tab/>
        <w:t>The download of data from the HSS to an AS.</w:t>
      </w:r>
    </w:p>
    <w:p w14:paraId="7876F571" w14:textId="77777777" w:rsidR="009178AD" w:rsidRPr="006276FC" w:rsidRDefault="009178AD" w:rsidP="009178AD">
      <w:pPr>
        <w:pStyle w:val="B20"/>
      </w:pPr>
      <w:r w:rsidRPr="006276FC">
        <w:t>-</w:t>
      </w:r>
      <w:r w:rsidRPr="006276FC">
        <w:tab/>
        <w:t>The update of data in the HSS.</w:t>
      </w:r>
    </w:p>
    <w:p w14:paraId="06B2D8BB" w14:textId="77777777" w:rsidR="009178AD" w:rsidRPr="006276FC" w:rsidRDefault="009178AD" w:rsidP="009178AD">
      <w:pPr>
        <w:pStyle w:val="B10"/>
      </w:pPr>
      <w:r w:rsidRPr="006276FC">
        <w:t>2.</w:t>
      </w:r>
      <w:r w:rsidRPr="006276FC">
        <w:tab/>
        <w:t>Subscription/notification procedures</w:t>
      </w:r>
    </w:p>
    <w:p w14:paraId="163127F9" w14:textId="77777777" w:rsidR="009178AD" w:rsidRPr="006276FC" w:rsidRDefault="009178AD" w:rsidP="009178AD">
      <w:pPr>
        <w:pStyle w:val="B20"/>
      </w:pPr>
      <w:r w:rsidRPr="006276FC">
        <w:t>-</w:t>
      </w:r>
      <w:r w:rsidRPr="006276FC">
        <w:tab/>
        <w:t>An AS can subscribe to receive notifications from the HSS of changes in data.</w:t>
      </w:r>
    </w:p>
    <w:p w14:paraId="76D72B1C" w14:textId="77777777" w:rsidR="009178AD" w:rsidRPr="006276FC" w:rsidRDefault="009178AD" w:rsidP="009178AD">
      <w:pPr>
        <w:pStyle w:val="B20"/>
      </w:pPr>
      <w:r w:rsidRPr="006276FC">
        <w:t>-</w:t>
      </w:r>
      <w:r w:rsidRPr="006276FC">
        <w:tab/>
        <w:t>The HSS can notify an AS of changes in data for which the AS previously had subscribed.</w:t>
      </w:r>
    </w:p>
    <w:p w14:paraId="379DBF18" w14:textId="77777777" w:rsidR="009178AD" w:rsidRPr="006276FC" w:rsidRDefault="009178AD" w:rsidP="009178AD">
      <w:pPr>
        <w:pStyle w:val="Heading1"/>
        <w:tabs>
          <w:tab w:val="left" w:pos="1128"/>
        </w:tabs>
        <w:ind w:left="1128" w:hanging="1128"/>
        <w:rPr>
          <w:color w:val="000000"/>
        </w:rPr>
      </w:pPr>
      <w:bookmarkStart w:id="92" w:name="_Toc2694313"/>
      <w:bookmarkStart w:id="93" w:name="_Toc20215893"/>
      <w:bookmarkStart w:id="94" w:name="_Toc27756179"/>
      <w:bookmarkStart w:id="95" w:name="_Toc36056729"/>
      <w:bookmarkStart w:id="96" w:name="_Toc44878528"/>
      <w:bookmarkStart w:id="97" w:name="AuthDataIE"/>
      <w:bookmarkStart w:id="98" w:name="_Toc74132317"/>
      <w:r w:rsidRPr="006276FC">
        <w:rPr>
          <w:color w:val="000000"/>
        </w:rPr>
        <w:t>6</w:t>
      </w:r>
      <w:r w:rsidRPr="006276FC">
        <w:rPr>
          <w:color w:val="000000"/>
        </w:rPr>
        <w:tab/>
        <w:t>Procedure Descriptions</w:t>
      </w:r>
      <w:bookmarkEnd w:id="92"/>
      <w:bookmarkEnd w:id="93"/>
      <w:bookmarkEnd w:id="94"/>
      <w:bookmarkEnd w:id="95"/>
      <w:bookmarkEnd w:id="96"/>
      <w:bookmarkEnd w:id="98"/>
    </w:p>
    <w:p w14:paraId="2268286F" w14:textId="77777777" w:rsidR="00F80D7D" w:rsidRPr="006276FC" w:rsidRDefault="009178AD" w:rsidP="009178AD">
      <w:r w:rsidRPr="006276FC">
        <w:t>In the tables that describe the Information Elements transported by each command, each Information Element is marked as (M) Mandatory, (C) Conditional or (O) Optional.</w:t>
      </w:r>
    </w:p>
    <w:p w14:paraId="7FD7C3CB" w14:textId="10E3EEF6" w:rsidR="009178AD" w:rsidRPr="006276FC" w:rsidRDefault="009178AD" w:rsidP="009178AD">
      <w:pPr>
        <w:pStyle w:val="B10"/>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137F4AE5" w14:textId="77777777" w:rsidR="009178AD" w:rsidRPr="006276FC" w:rsidRDefault="009178AD" w:rsidP="009178AD">
      <w:pPr>
        <w:pStyle w:val="B10"/>
      </w:pPr>
      <w:r w:rsidRPr="006276FC">
        <w:t>-</w:t>
      </w:r>
      <w:r w:rsidRPr="006276FC">
        <w:tab/>
        <w:t>A conditional Information Element (marked as (C) in the table) shall be present in the command if certain conditions are fulfilled.</w:t>
      </w:r>
    </w:p>
    <w:p w14:paraId="1568E852" w14:textId="77777777" w:rsidR="009178AD" w:rsidRPr="006276FC" w:rsidRDefault="009178AD" w:rsidP="009178AD">
      <w:pPr>
        <w:pStyle w:val="B20"/>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w:t>
      </w:r>
      <w:r w:rsidRPr="006276FC">
        <w:lastRenderedPageBreak/>
        <w:t>missing Information Element i.e. the corresponding Diameter AVP defined by the AVP Code and the other fields set as expected for this Information Element.</w:t>
      </w:r>
    </w:p>
    <w:p w14:paraId="74A53CF2" w14:textId="77777777" w:rsidR="009178AD" w:rsidRPr="006276FC" w:rsidRDefault="009178AD" w:rsidP="009178A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22001BC" w14:textId="77777777" w:rsidR="009178AD" w:rsidRPr="006276FC" w:rsidRDefault="009178AD" w:rsidP="009178A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20EF397A" w14:textId="0CD655F5" w:rsidR="009178AD" w:rsidRPr="006276FC" w:rsidRDefault="009178AD" w:rsidP="009178AD">
      <w:r w:rsidRPr="006276FC">
        <w:t xml:space="preserve">When a procedure is required to determine the Public Identity used for an identity lookup in HSS and SLF, the HSS and SLF shall derive the Public Identity from the SIP URI or Tel URI contained in the Public-Identity AVP, if not already in canonical form as per 3GPP </w:t>
      </w:r>
      <w:r w:rsidR="00F80D7D" w:rsidRPr="006276FC">
        <w:t>TS</w:t>
      </w:r>
      <w:r w:rsidR="00F80D7D">
        <w:t> </w:t>
      </w:r>
      <w:r w:rsidR="00F80D7D" w:rsidRPr="006276FC">
        <w:t>2</w:t>
      </w:r>
      <w:r w:rsidRPr="006276FC">
        <w:t>3.003</w:t>
      </w:r>
      <w:r w:rsidR="00F80D7D">
        <w:t> </w:t>
      </w:r>
      <w:r w:rsidR="00F80D7D" w:rsidRPr="006276FC">
        <w:t>[</w:t>
      </w:r>
      <w:r w:rsidRPr="006276FC">
        <w:t>11], as described below:</w:t>
      </w:r>
    </w:p>
    <w:p w14:paraId="147CCF4C" w14:textId="106B6D2C" w:rsidR="009178AD" w:rsidRPr="006276FC" w:rsidRDefault="009178AD" w:rsidP="009178AD">
      <w:pPr>
        <w:pStyle w:val="B10"/>
      </w:pPr>
      <w:r w:rsidRPr="006276FC">
        <w:t>-</w:t>
      </w:r>
      <w:r w:rsidRPr="006276FC">
        <w:tab/>
        <w:t>If the Public-Identity AVP contains a SIP URI, the HSS and SLF shall follow rules for conversion of SIP URI into canonical form as specified in IETF RFC 3261</w:t>
      </w:r>
      <w:r w:rsidR="00F80D7D">
        <w:t> </w:t>
      </w:r>
      <w:r w:rsidR="00F80D7D" w:rsidRPr="006276FC">
        <w:t>[</w:t>
      </w:r>
      <w:r w:rsidRPr="006276FC">
        <w:t xml:space="preserve">16] </w:t>
      </w:r>
      <w:r w:rsidR="003F65CB">
        <w:t>section</w:t>
      </w:r>
      <w:r w:rsidRPr="006276FC">
        <w:t xml:space="preserve"> 10.3.</w:t>
      </w:r>
    </w:p>
    <w:p w14:paraId="13295627" w14:textId="77777777" w:rsidR="009178AD" w:rsidRPr="006276FC" w:rsidRDefault="009178AD" w:rsidP="009178AD">
      <w:pPr>
        <w:pStyle w:val="B10"/>
      </w:pPr>
      <w:r w:rsidRPr="006276FC">
        <w:t>-</w:t>
      </w:r>
      <w:r w:rsidRPr="006276FC">
        <w:tab/>
        <w:t>If the Public-Identity AVP contains a Tel URI in E.164 format, the HSS and SLF shall remove visual separators and remove all URI parameters.</w:t>
      </w:r>
    </w:p>
    <w:p w14:paraId="33DACAD8" w14:textId="77777777"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14:paraId="6BA48E8B" w14:textId="77777777"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14:paraId="22FD4EAD" w14:textId="77777777" w:rsidR="009178AD" w:rsidRPr="006276FC" w:rsidRDefault="009178AD" w:rsidP="009178AD">
      <w:pPr>
        <w:pStyle w:val="Heading2"/>
      </w:pPr>
      <w:bookmarkStart w:id="99" w:name="_Toc2694314"/>
      <w:bookmarkStart w:id="100" w:name="_Toc20215894"/>
      <w:bookmarkStart w:id="101" w:name="_Toc27756180"/>
      <w:bookmarkStart w:id="102" w:name="_Toc36056730"/>
      <w:bookmarkStart w:id="103" w:name="_Toc44878529"/>
      <w:bookmarkStart w:id="104" w:name="_Toc74132318"/>
      <w:r w:rsidRPr="006276FC">
        <w:t>6.1</w:t>
      </w:r>
      <w:r w:rsidRPr="006276FC">
        <w:tab/>
        <w:t>User data handling procedures</w:t>
      </w:r>
      <w:bookmarkEnd w:id="99"/>
      <w:bookmarkEnd w:id="100"/>
      <w:bookmarkEnd w:id="101"/>
      <w:bookmarkEnd w:id="102"/>
      <w:bookmarkEnd w:id="103"/>
      <w:bookmarkEnd w:id="104"/>
    </w:p>
    <w:p w14:paraId="6AC01724" w14:textId="77777777" w:rsidR="009178AD" w:rsidRPr="006276FC" w:rsidRDefault="009178AD" w:rsidP="009178AD">
      <w:pPr>
        <w:pStyle w:val="Heading3"/>
      </w:pPr>
      <w:bookmarkStart w:id="105" w:name="_Toc2694315"/>
      <w:bookmarkStart w:id="106" w:name="_Toc20215895"/>
      <w:bookmarkStart w:id="107" w:name="_Toc27756181"/>
      <w:bookmarkStart w:id="108" w:name="_Toc36056731"/>
      <w:bookmarkStart w:id="109" w:name="_Toc44878530"/>
      <w:bookmarkStart w:id="110" w:name="_Toc74132319"/>
      <w:r w:rsidRPr="006276FC">
        <w:t>6.1.1</w:t>
      </w:r>
      <w:r w:rsidRPr="006276FC">
        <w:tab/>
        <w:t>Data read (Sh-Pull)</w:t>
      </w:r>
      <w:bookmarkEnd w:id="105"/>
      <w:bookmarkEnd w:id="106"/>
      <w:bookmarkEnd w:id="107"/>
      <w:bookmarkEnd w:id="108"/>
      <w:bookmarkEnd w:id="109"/>
      <w:bookmarkEnd w:id="110"/>
    </w:p>
    <w:p w14:paraId="6644A72D" w14:textId="77777777" w:rsidR="009178AD" w:rsidRPr="006276FC" w:rsidRDefault="009178AD" w:rsidP="009178AD">
      <w:r w:rsidRPr="006276FC">
        <w:t>This procedure is used between the AS and the HSS. The procedure is invoked by the AS and is used:</w:t>
      </w:r>
    </w:p>
    <w:p w14:paraId="72CE6726" w14:textId="77777777" w:rsidR="009178AD" w:rsidRPr="006276FC" w:rsidRDefault="009178AD" w:rsidP="009178AD">
      <w:pPr>
        <w:pStyle w:val="B10"/>
      </w:pPr>
      <w:r w:rsidRPr="006276FC">
        <w:t>-</w:t>
      </w:r>
      <w:r w:rsidRPr="006276FC">
        <w:tab/>
        <w:t>To read transparent and/or non-transparent data for a specified user from the HSS.</w:t>
      </w:r>
    </w:p>
    <w:p w14:paraId="73581C08" w14:textId="73014D89" w:rsidR="009178AD" w:rsidRPr="006276FC" w:rsidRDefault="009178AD" w:rsidP="009178AD">
      <w:r w:rsidRPr="006276FC">
        <w:t xml:space="preserve">This procedure is mapped to the commands User-Data-Request/Answer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6.1.1.1 and 6.1.1.2 detail the involved information elements.</w:t>
      </w:r>
    </w:p>
    <w:p w14:paraId="1638493B" w14:textId="77777777"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14:paraId="0869189E" w14:textId="77777777" w:rsidTr="009C6C63">
        <w:tc>
          <w:tcPr>
            <w:tcW w:w="0" w:type="auto"/>
            <w:shd w:val="clear" w:color="auto" w:fill="D9D9D9"/>
          </w:tcPr>
          <w:p w14:paraId="085E2CAF" w14:textId="77777777" w:rsidR="009178AD" w:rsidRPr="006276FC" w:rsidRDefault="009178AD" w:rsidP="009C6C63">
            <w:pPr>
              <w:pStyle w:val="TAH"/>
            </w:pPr>
            <w:r w:rsidRPr="006276FC">
              <w:t>Information element name</w:t>
            </w:r>
          </w:p>
        </w:tc>
        <w:tc>
          <w:tcPr>
            <w:tcW w:w="0" w:type="auto"/>
            <w:shd w:val="clear" w:color="auto" w:fill="D9D9D9"/>
          </w:tcPr>
          <w:p w14:paraId="1FE4FDA8" w14:textId="77777777" w:rsidR="009178AD" w:rsidRPr="006276FC" w:rsidRDefault="009178AD" w:rsidP="009C6C63">
            <w:pPr>
              <w:pStyle w:val="TAH"/>
            </w:pPr>
            <w:r w:rsidRPr="006276FC">
              <w:t>Mapping to Diameter AVP</w:t>
            </w:r>
          </w:p>
        </w:tc>
        <w:tc>
          <w:tcPr>
            <w:tcW w:w="0" w:type="auto"/>
            <w:shd w:val="clear" w:color="auto" w:fill="D9D9D9"/>
          </w:tcPr>
          <w:p w14:paraId="2EE3E5D5" w14:textId="77777777" w:rsidR="009178AD" w:rsidRPr="006276FC" w:rsidRDefault="009178AD" w:rsidP="009C6C63">
            <w:pPr>
              <w:pStyle w:val="TAH"/>
            </w:pPr>
            <w:r w:rsidRPr="006276FC">
              <w:t>Cat.</w:t>
            </w:r>
          </w:p>
        </w:tc>
        <w:tc>
          <w:tcPr>
            <w:tcW w:w="0" w:type="auto"/>
            <w:shd w:val="clear" w:color="auto" w:fill="D9D9D9"/>
          </w:tcPr>
          <w:p w14:paraId="77F4E103" w14:textId="77777777" w:rsidR="009178AD" w:rsidRPr="006276FC" w:rsidRDefault="009178AD" w:rsidP="009C6C63">
            <w:pPr>
              <w:pStyle w:val="TAH"/>
            </w:pPr>
            <w:r w:rsidRPr="006276FC">
              <w:t>Description</w:t>
            </w:r>
          </w:p>
        </w:tc>
      </w:tr>
      <w:tr w:rsidR="009178AD" w:rsidRPr="006276FC" w14:paraId="195C2B90" w14:textId="77777777" w:rsidTr="009C6C63">
        <w:trPr>
          <w:cantSplit/>
          <w:trHeight w:val="401"/>
        </w:trPr>
        <w:tc>
          <w:tcPr>
            <w:tcW w:w="0" w:type="auto"/>
          </w:tcPr>
          <w:p w14:paraId="42E227DC" w14:textId="77777777" w:rsidR="009178AD" w:rsidRPr="006276FC" w:rsidRDefault="009178AD" w:rsidP="009C6C63">
            <w:pPr>
              <w:pStyle w:val="TAC"/>
            </w:pPr>
            <w:r w:rsidRPr="006276FC">
              <w:t>User Identity (See 7.1)</w:t>
            </w:r>
          </w:p>
        </w:tc>
        <w:tc>
          <w:tcPr>
            <w:tcW w:w="0" w:type="auto"/>
          </w:tcPr>
          <w:p w14:paraId="7920012E" w14:textId="77777777" w:rsidR="009178AD" w:rsidRPr="006276FC" w:rsidRDefault="009178AD" w:rsidP="009C6C63">
            <w:pPr>
              <w:pStyle w:val="TAC"/>
            </w:pPr>
            <w:r w:rsidRPr="006276FC">
              <w:t>User-Identity</w:t>
            </w:r>
          </w:p>
        </w:tc>
        <w:tc>
          <w:tcPr>
            <w:tcW w:w="0" w:type="auto"/>
          </w:tcPr>
          <w:p w14:paraId="5BDA2EE1" w14:textId="77777777" w:rsidR="009178AD" w:rsidRPr="006276FC" w:rsidRDefault="009178AD" w:rsidP="009C6C63">
            <w:pPr>
              <w:pStyle w:val="TAC"/>
            </w:pPr>
            <w:r w:rsidRPr="006276FC">
              <w:t>M</w:t>
            </w:r>
          </w:p>
        </w:tc>
        <w:tc>
          <w:tcPr>
            <w:tcW w:w="0" w:type="auto"/>
          </w:tcPr>
          <w:p w14:paraId="5C45609A" w14:textId="77777777" w:rsidR="009178AD" w:rsidRPr="006276FC" w:rsidRDefault="009178AD" w:rsidP="009C6C63">
            <w:pPr>
              <w:pStyle w:val="TAC"/>
              <w:jc w:val="left"/>
            </w:pPr>
            <w:r w:rsidRPr="006276FC">
              <w:t>IMS Public User Identity, Public Service Identity, MSISDN or External Identifier of the user for whom the data is required.</w:t>
            </w:r>
          </w:p>
          <w:p w14:paraId="6C97DF3D" w14:textId="2B72F5CE" w:rsidR="009178AD" w:rsidRPr="006276FC" w:rsidRDefault="009178AD" w:rsidP="009C6C63">
            <w:pPr>
              <w:pStyle w:val="TAC"/>
              <w:jc w:val="left"/>
            </w:pPr>
            <w:r w:rsidRPr="006276FC">
              <w:t xml:space="preserve">See </w:t>
            </w:r>
            <w:r w:rsidR="00F80D7D">
              <w:t>clause </w:t>
            </w:r>
            <w:r w:rsidR="00F80D7D" w:rsidRPr="006276FC">
              <w:t>7</w:t>
            </w:r>
            <w:r w:rsidRPr="006276FC">
              <w:t>.1 for the content of this AVP.</w:t>
            </w:r>
          </w:p>
        </w:tc>
      </w:tr>
      <w:tr w:rsidR="009178AD" w:rsidRPr="006276FC" w14:paraId="19D6E5D1" w14:textId="77777777"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14:paraId="7FFFE549" w14:textId="77777777"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14:paraId="170C27A5" w14:textId="77777777"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14:paraId="48599DD0" w14:textId="77777777"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14:paraId="3108093C" w14:textId="77777777" w:rsidR="009178AD" w:rsidRPr="006276FC" w:rsidRDefault="009178AD" w:rsidP="009C6C63">
            <w:pPr>
              <w:pStyle w:val="TAC"/>
              <w:jc w:val="left"/>
            </w:pPr>
            <w:r w:rsidRPr="006276FC">
              <w:t>If the request refers to a Wildcarded PSI, the AS may include the corresponding Wildcarded PSI in this information element.</w:t>
            </w:r>
          </w:p>
          <w:p w14:paraId="1C570004" w14:textId="77777777" w:rsidR="009178AD" w:rsidRPr="006276FC" w:rsidRDefault="009178AD" w:rsidP="009C6C63">
            <w:pPr>
              <w:pStyle w:val="TAC"/>
              <w:jc w:val="left"/>
            </w:pPr>
          </w:p>
          <w:p w14:paraId="50A85C4A"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5E95D9E" w14:textId="77777777" w:rsidR="009178AD" w:rsidRPr="006276FC" w:rsidRDefault="009178AD" w:rsidP="009C6C63">
            <w:pPr>
              <w:pStyle w:val="TAC"/>
              <w:jc w:val="left"/>
            </w:pPr>
          </w:p>
          <w:p w14:paraId="44B97554"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05F10C45"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643B55A5"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53518929"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A07CB26"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809682B" w14:textId="77777777"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14:paraId="3BEDFABC" w14:textId="77777777" w:rsidR="009178AD" w:rsidRPr="006276FC" w:rsidRDefault="009178AD" w:rsidP="009C6C63">
            <w:pPr>
              <w:pStyle w:val="TAC"/>
              <w:jc w:val="left"/>
            </w:pPr>
          </w:p>
          <w:p w14:paraId="33B8D238"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5465729A" w14:textId="77777777" w:rsidR="009178AD" w:rsidRPr="006276FC" w:rsidRDefault="009178AD" w:rsidP="009C6C63">
            <w:pPr>
              <w:pStyle w:val="TAC"/>
              <w:jc w:val="left"/>
            </w:pPr>
          </w:p>
          <w:p w14:paraId="52EA69FE"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2A2E5FFE" w14:textId="77777777" w:rsidTr="009C6C63">
        <w:trPr>
          <w:cantSplit/>
          <w:trHeight w:val="401"/>
        </w:trPr>
        <w:tc>
          <w:tcPr>
            <w:tcW w:w="0" w:type="auto"/>
          </w:tcPr>
          <w:p w14:paraId="0B706220" w14:textId="77777777" w:rsidR="009178AD" w:rsidRPr="006276FC" w:rsidRDefault="009178AD" w:rsidP="009C6C63">
            <w:pPr>
              <w:pStyle w:val="TAC"/>
            </w:pPr>
            <w:r w:rsidRPr="006276FC">
              <w:t>Requested data</w:t>
            </w:r>
          </w:p>
          <w:p w14:paraId="71711BCC" w14:textId="77777777" w:rsidR="009178AD" w:rsidRPr="006276FC" w:rsidRDefault="009178AD" w:rsidP="009C6C63">
            <w:pPr>
              <w:pStyle w:val="TAC"/>
            </w:pPr>
            <w:r w:rsidRPr="006276FC">
              <w:t>(See 7.3)</w:t>
            </w:r>
          </w:p>
        </w:tc>
        <w:tc>
          <w:tcPr>
            <w:tcW w:w="0" w:type="auto"/>
          </w:tcPr>
          <w:p w14:paraId="1B444777" w14:textId="77777777" w:rsidR="009178AD" w:rsidRPr="006276FC" w:rsidRDefault="009178AD" w:rsidP="009C6C63">
            <w:pPr>
              <w:pStyle w:val="TAC"/>
            </w:pPr>
            <w:r w:rsidRPr="006276FC">
              <w:t>Data-Reference</w:t>
            </w:r>
          </w:p>
        </w:tc>
        <w:tc>
          <w:tcPr>
            <w:tcW w:w="0" w:type="auto"/>
          </w:tcPr>
          <w:p w14:paraId="25765881" w14:textId="77777777" w:rsidR="009178AD" w:rsidRPr="006276FC" w:rsidRDefault="009178AD" w:rsidP="009C6C63">
            <w:pPr>
              <w:pStyle w:val="TAC"/>
            </w:pPr>
            <w:r w:rsidRPr="006276FC">
              <w:t>M</w:t>
            </w:r>
          </w:p>
        </w:tc>
        <w:tc>
          <w:tcPr>
            <w:tcW w:w="0" w:type="auto"/>
          </w:tcPr>
          <w:p w14:paraId="482E1026" w14:textId="77777777" w:rsidR="009178AD" w:rsidRPr="006276FC" w:rsidRDefault="009178AD" w:rsidP="009C6C63">
            <w:pPr>
              <w:pStyle w:val="TAC"/>
              <w:jc w:val="left"/>
            </w:pPr>
            <w:r w:rsidRPr="006276FC">
              <w:t>This information element indicates the reference to the requested information. The set of valid reference values are defined in 7.6.</w:t>
            </w:r>
          </w:p>
        </w:tc>
      </w:tr>
      <w:tr w:rsidR="009178AD" w:rsidRPr="006276FC" w14:paraId="0BE52156" w14:textId="77777777" w:rsidTr="009C6C63">
        <w:trPr>
          <w:cantSplit/>
          <w:trHeight w:val="401"/>
        </w:trPr>
        <w:tc>
          <w:tcPr>
            <w:tcW w:w="0" w:type="auto"/>
          </w:tcPr>
          <w:p w14:paraId="5025531D" w14:textId="77777777" w:rsidR="009178AD" w:rsidRPr="006276FC" w:rsidRDefault="009178AD" w:rsidP="009C6C63">
            <w:pPr>
              <w:pStyle w:val="TAC"/>
            </w:pPr>
            <w:r w:rsidRPr="006276FC">
              <w:t>Requested Identity set (See 7.11)</w:t>
            </w:r>
          </w:p>
        </w:tc>
        <w:tc>
          <w:tcPr>
            <w:tcW w:w="0" w:type="auto"/>
          </w:tcPr>
          <w:p w14:paraId="42F25015" w14:textId="77777777" w:rsidR="009178AD" w:rsidRPr="006276FC" w:rsidRDefault="009178AD" w:rsidP="009C6C63">
            <w:pPr>
              <w:pStyle w:val="TAC"/>
            </w:pPr>
            <w:r w:rsidRPr="006276FC">
              <w:t>Identity-Set</w:t>
            </w:r>
          </w:p>
        </w:tc>
        <w:tc>
          <w:tcPr>
            <w:tcW w:w="0" w:type="auto"/>
          </w:tcPr>
          <w:p w14:paraId="64F71995" w14:textId="77777777" w:rsidR="009178AD" w:rsidRPr="006276FC" w:rsidRDefault="009178AD" w:rsidP="009C6C63">
            <w:pPr>
              <w:pStyle w:val="TAC"/>
            </w:pPr>
            <w:r w:rsidRPr="006276FC">
              <w:t>O</w:t>
            </w:r>
          </w:p>
        </w:tc>
        <w:tc>
          <w:tcPr>
            <w:tcW w:w="0" w:type="auto"/>
          </w:tcPr>
          <w:p w14:paraId="769D4ECE" w14:textId="4C395C22" w:rsidR="009178AD" w:rsidRPr="006276FC" w:rsidRDefault="009178AD" w:rsidP="009C6C63">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sidR="00F80D7D">
              <w:rPr>
                <w:rFonts w:cs="Arial"/>
                <w:szCs w:val="18"/>
              </w:rPr>
              <w:t>clause </w:t>
            </w:r>
            <w:r w:rsidR="00F80D7D" w:rsidRPr="006276FC">
              <w:rPr>
                <w:rFonts w:cs="Arial"/>
                <w:szCs w:val="18"/>
              </w:rPr>
              <w:t>7</w:t>
            </w:r>
            <w:r w:rsidRPr="006276FC">
              <w:rPr>
                <w:rFonts w:cs="Arial"/>
                <w:szCs w:val="18"/>
              </w:rPr>
              <w:t>.6.2.</w:t>
            </w:r>
          </w:p>
        </w:tc>
      </w:tr>
      <w:tr w:rsidR="009178AD" w:rsidRPr="006276FC" w14:paraId="2ACC4DC0" w14:textId="77777777" w:rsidTr="009C6C63">
        <w:trPr>
          <w:cantSplit/>
          <w:trHeight w:val="401"/>
        </w:trPr>
        <w:tc>
          <w:tcPr>
            <w:tcW w:w="0" w:type="auto"/>
          </w:tcPr>
          <w:p w14:paraId="703C9451" w14:textId="77777777" w:rsidR="009178AD" w:rsidRPr="006276FC" w:rsidRDefault="009178AD" w:rsidP="009C6C63">
            <w:pPr>
              <w:pStyle w:val="TAC"/>
            </w:pPr>
            <w:r w:rsidRPr="006276FC">
              <w:t>Requested domain</w:t>
            </w:r>
          </w:p>
          <w:p w14:paraId="5F12CA7B" w14:textId="77777777" w:rsidR="009178AD" w:rsidRPr="006276FC" w:rsidRDefault="009178AD" w:rsidP="009C6C63">
            <w:pPr>
              <w:pStyle w:val="TAC"/>
            </w:pPr>
            <w:r w:rsidRPr="006276FC">
              <w:t>(See 7.2)</w:t>
            </w:r>
          </w:p>
        </w:tc>
        <w:tc>
          <w:tcPr>
            <w:tcW w:w="0" w:type="auto"/>
          </w:tcPr>
          <w:p w14:paraId="6EEEAF9D" w14:textId="77777777" w:rsidR="009178AD" w:rsidRPr="006276FC" w:rsidRDefault="009178AD" w:rsidP="009C6C63">
            <w:pPr>
              <w:pStyle w:val="TAC"/>
            </w:pPr>
            <w:r w:rsidRPr="006276FC">
              <w:t>Requested-Domain</w:t>
            </w:r>
          </w:p>
        </w:tc>
        <w:tc>
          <w:tcPr>
            <w:tcW w:w="0" w:type="auto"/>
          </w:tcPr>
          <w:p w14:paraId="55D41F8E" w14:textId="77777777" w:rsidR="009178AD" w:rsidRPr="006276FC" w:rsidRDefault="009178AD" w:rsidP="009C6C63">
            <w:pPr>
              <w:pStyle w:val="TAC"/>
            </w:pPr>
            <w:r w:rsidRPr="006276FC">
              <w:t>C</w:t>
            </w:r>
          </w:p>
        </w:tc>
        <w:tc>
          <w:tcPr>
            <w:tcW w:w="0" w:type="auto"/>
          </w:tcPr>
          <w:p w14:paraId="45CB7ECD" w14:textId="77777777" w:rsidR="009178AD" w:rsidRPr="006276FC" w:rsidRDefault="009178AD" w:rsidP="009C6C63">
            <w:pPr>
              <w:pStyle w:val="TAC"/>
              <w:jc w:val="left"/>
            </w:pPr>
            <w:r w:rsidRPr="006276FC">
              <w:t>This information element indicates the domain to which the operation is applicable. Check table 7.6.1 to see when it is applicable.</w:t>
            </w:r>
          </w:p>
        </w:tc>
      </w:tr>
      <w:tr w:rsidR="009178AD" w:rsidRPr="006276FC" w14:paraId="38AAD248" w14:textId="77777777" w:rsidTr="009C6C63">
        <w:trPr>
          <w:cantSplit/>
          <w:trHeight w:val="401"/>
        </w:trPr>
        <w:tc>
          <w:tcPr>
            <w:tcW w:w="0" w:type="auto"/>
          </w:tcPr>
          <w:p w14:paraId="7ACF78F7" w14:textId="77777777" w:rsidR="009178AD" w:rsidRPr="006276FC" w:rsidRDefault="009178AD" w:rsidP="009C6C63">
            <w:pPr>
              <w:pStyle w:val="TAC"/>
            </w:pPr>
            <w:r w:rsidRPr="006276FC">
              <w:t>Requested nodes</w:t>
            </w:r>
          </w:p>
          <w:p w14:paraId="0460A11B" w14:textId="77777777" w:rsidR="009178AD" w:rsidRPr="006276FC" w:rsidRDefault="009178AD" w:rsidP="009C6C63">
            <w:pPr>
              <w:pStyle w:val="TAC"/>
            </w:pPr>
            <w:r w:rsidRPr="006276FC">
              <w:t>(See 7.2A)</w:t>
            </w:r>
          </w:p>
        </w:tc>
        <w:tc>
          <w:tcPr>
            <w:tcW w:w="0" w:type="auto"/>
          </w:tcPr>
          <w:p w14:paraId="0A114894" w14:textId="77777777" w:rsidR="009178AD" w:rsidRPr="006276FC" w:rsidRDefault="009178AD" w:rsidP="009C6C63">
            <w:pPr>
              <w:pStyle w:val="TAC"/>
            </w:pPr>
            <w:r w:rsidRPr="006276FC">
              <w:t>Requested-Nodes</w:t>
            </w:r>
          </w:p>
        </w:tc>
        <w:tc>
          <w:tcPr>
            <w:tcW w:w="0" w:type="auto"/>
          </w:tcPr>
          <w:p w14:paraId="5419F8FB" w14:textId="77777777" w:rsidR="009178AD" w:rsidRPr="006276FC" w:rsidRDefault="009178AD" w:rsidP="009C6C63">
            <w:pPr>
              <w:pStyle w:val="TAC"/>
            </w:pPr>
            <w:r w:rsidRPr="006276FC">
              <w:t>O</w:t>
            </w:r>
          </w:p>
        </w:tc>
        <w:tc>
          <w:tcPr>
            <w:tcW w:w="0" w:type="auto"/>
          </w:tcPr>
          <w:p w14:paraId="03719D43" w14:textId="77777777" w:rsidR="009178AD" w:rsidRPr="006276FC" w:rsidRDefault="009178AD" w:rsidP="009C6C63">
            <w:pPr>
              <w:pStyle w:val="TAC"/>
              <w:jc w:val="left"/>
            </w:pPr>
            <w:r w:rsidRPr="006276FC">
              <w:t>This information element indicates the Node Types to which the operation is applicable. Check table 7.6.1 to see when it is applicable.</w:t>
            </w:r>
          </w:p>
        </w:tc>
      </w:tr>
      <w:tr w:rsidR="009178AD" w:rsidRPr="006276FC" w14:paraId="26607CEF" w14:textId="77777777" w:rsidTr="009C6C63">
        <w:trPr>
          <w:cantSplit/>
          <w:trHeight w:val="401"/>
        </w:trPr>
        <w:tc>
          <w:tcPr>
            <w:tcW w:w="0" w:type="auto"/>
          </w:tcPr>
          <w:p w14:paraId="0C51DDD0" w14:textId="77777777" w:rsidR="009178AD" w:rsidRPr="006276FC" w:rsidRDefault="009178AD" w:rsidP="009C6C63">
            <w:pPr>
              <w:pStyle w:val="TAC"/>
            </w:pPr>
            <w:r w:rsidRPr="006276FC">
              <w:t>Current Location</w:t>
            </w:r>
          </w:p>
          <w:p w14:paraId="3BB73D3E" w14:textId="77777777" w:rsidR="009178AD" w:rsidRPr="006276FC" w:rsidRDefault="009178AD" w:rsidP="009C6C63">
            <w:pPr>
              <w:pStyle w:val="TAC"/>
            </w:pPr>
            <w:r w:rsidRPr="006276FC">
              <w:t>(See 7.8)</w:t>
            </w:r>
          </w:p>
        </w:tc>
        <w:tc>
          <w:tcPr>
            <w:tcW w:w="0" w:type="auto"/>
          </w:tcPr>
          <w:p w14:paraId="7FB554B4" w14:textId="77777777" w:rsidR="009178AD" w:rsidRPr="006276FC" w:rsidRDefault="009178AD" w:rsidP="009C6C63">
            <w:pPr>
              <w:pStyle w:val="TAC"/>
            </w:pPr>
            <w:r w:rsidRPr="006276FC">
              <w:t>Current-Location</w:t>
            </w:r>
          </w:p>
        </w:tc>
        <w:tc>
          <w:tcPr>
            <w:tcW w:w="0" w:type="auto"/>
          </w:tcPr>
          <w:p w14:paraId="6A7F6DC8" w14:textId="77777777" w:rsidR="009178AD" w:rsidRPr="006276FC" w:rsidRDefault="009178AD" w:rsidP="009C6C63">
            <w:pPr>
              <w:pStyle w:val="TAC"/>
            </w:pPr>
            <w:r w:rsidRPr="006276FC">
              <w:t>C</w:t>
            </w:r>
          </w:p>
        </w:tc>
        <w:tc>
          <w:tcPr>
            <w:tcW w:w="0" w:type="auto"/>
          </w:tcPr>
          <w:p w14:paraId="35A37D2E" w14:textId="77777777" w:rsidR="009178AD" w:rsidRPr="006276FC" w:rsidRDefault="009178AD" w:rsidP="009C6C63">
            <w:pPr>
              <w:pStyle w:val="TAC"/>
              <w:jc w:val="left"/>
            </w:pPr>
            <w:r w:rsidRPr="006276FC">
              <w:t>This information element indicates whether an active location retrieval has to be initiated or not. It shall be present if Location Information is requested.</w:t>
            </w:r>
          </w:p>
          <w:p w14:paraId="5C061A49" w14:textId="77777777" w:rsidR="009178AD" w:rsidRPr="006276FC" w:rsidRDefault="009178AD" w:rsidP="009C6C63">
            <w:pPr>
              <w:pStyle w:val="TAC"/>
              <w:jc w:val="left"/>
            </w:pPr>
            <w:r w:rsidRPr="006276FC">
              <w:t>If this information element takes the value InitiateActiveLocationRetrieval (1) the HSS shall indicate to the MSC/VLR and/or SGSN</w:t>
            </w:r>
            <w:r w:rsidRPr="006276FC">
              <w:rPr>
                <w:rFonts w:hint="eastAsia"/>
                <w:lang w:eastAsia="zh-CN"/>
              </w:rPr>
              <w:t xml:space="preserve"> and/or </w:t>
            </w:r>
            <w:r w:rsidRPr="006276FC">
              <w:t>MME the need to initiate an active location retrieval.</w:t>
            </w:r>
          </w:p>
          <w:p w14:paraId="712B54C8" w14:textId="77777777" w:rsidR="009178AD" w:rsidRPr="006276FC" w:rsidRDefault="009178AD" w:rsidP="009C6C63">
            <w:pPr>
              <w:pStyle w:val="TAC"/>
              <w:jc w:val="left"/>
            </w:pPr>
            <w:r w:rsidRPr="006276FC">
              <w:t>Check table 7.6.1 to see when it is applicable.</w:t>
            </w:r>
          </w:p>
        </w:tc>
      </w:tr>
      <w:tr w:rsidR="009178AD" w:rsidRPr="006276FC" w14:paraId="3B74DC3F" w14:textId="77777777" w:rsidTr="009C6C63">
        <w:trPr>
          <w:cantSplit/>
          <w:trHeight w:val="401"/>
        </w:trPr>
        <w:tc>
          <w:tcPr>
            <w:tcW w:w="0" w:type="auto"/>
          </w:tcPr>
          <w:p w14:paraId="5EA5B576" w14:textId="77777777" w:rsidR="009178AD" w:rsidRPr="006276FC" w:rsidRDefault="009178AD" w:rsidP="009C6C63">
            <w:pPr>
              <w:pStyle w:val="TAC"/>
            </w:pPr>
            <w:r w:rsidRPr="006276FC">
              <w:t>Service Indication</w:t>
            </w:r>
          </w:p>
          <w:p w14:paraId="162F6B80" w14:textId="77777777" w:rsidR="009178AD" w:rsidRPr="006276FC" w:rsidRDefault="009178AD" w:rsidP="009C6C63">
            <w:pPr>
              <w:pStyle w:val="TAC"/>
            </w:pPr>
            <w:r w:rsidRPr="006276FC">
              <w:t>(See 7. 4)</w:t>
            </w:r>
          </w:p>
        </w:tc>
        <w:tc>
          <w:tcPr>
            <w:tcW w:w="0" w:type="auto"/>
          </w:tcPr>
          <w:p w14:paraId="343BDC1A" w14:textId="77777777" w:rsidR="009178AD" w:rsidRPr="006276FC" w:rsidRDefault="009178AD" w:rsidP="009C6C63">
            <w:pPr>
              <w:pStyle w:val="TAC"/>
            </w:pPr>
            <w:r w:rsidRPr="006276FC">
              <w:t>Service-Indication</w:t>
            </w:r>
          </w:p>
        </w:tc>
        <w:tc>
          <w:tcPr>
            <w:tcW w:w="0" w:type="auto"/>
          </w:tcPr>
          <w:p w14:paraId="777799AC" w14:textId="77777777" w:rsidR="009178AD" w:rsidRPr="006276FC" w:rsidRDefault="009178AD" w:rsidP="009C6C63">
            <w:pPr>
              <w:pStyle w:val="TAC"/>
            </w:pPr>
            <w:r w:rsidRPr="006276FC">
              <w:t>C</w:t>
            </w:r>
          </w:p>
        </w:tc>
        <w:tc>
          <w:tcPr>
            <w:tcW w:w="0" w:type="auto"/>
          </w:tcPr>
          <w:p w14:paraId="424F5F95" w14:textId="77777777" w:rsidR="009178AD" w:rsidRPr="006276FC" w:rsidRDefault="009178AD" w:rsidP="009C6C63">
            <w:pPr>
              <w:pStyle w:val="TAC"/>
              <w:jc w:val="left"/>
            </w:pPr>
            <w:r w:rsidRPr="006276FC">
              <w:t>IE that identifies, together with the User Identity included in the User-Identity AVP and Data-Reference, the set of service related transparent data that is being requested.</w:t>
            </w:r>
          </w:p>
          <w:p w14:paraId="7A12B9F5" w14:textId="77777777" w:rsidR="009178AD" w:rsidRPr="006276FC" w:rsidRDefault="009178AD" w:rsidP="009C6C63">
            <w:pPr>
              <w:pStyle w:val="TAC"/>
              <w:jc w:val="left"/>
            </w:pPr>
            <w:r w:rsidRPr="006276FC">
              <w:t>Check table 7.6.1 to see when it is applicable.</w:t>
            </w:r>
          </w:p>
        </w:tc>
      </w:tr>
      <w:tr w:rsidR="009178AD" w:rsidRPr="006276FC" w14:paraId="174391BD" w14:textId="77777777" w:rsidTr="009C6C63">
        <w:trPr>
          <w:cantSplit/>
          <w:trHeight w:val="401"/>
        </w:trPr>
        <w:tc>
          <w:tcPr>
            <w:tcW w:w="0" w:type="auto"/>
          </w:tcPr>
          <w:p w14:paraId="0D323AA0" w14:textId="77777777" w:rsidR="009178AD" w:rsidRPr="006276FC" w:rsidRDefault="009178AD" w:rsidP="009C6C63">
            <w:pPr>
              <w:pStyle w:val="TAC"/>
            </w:pPr>
            <w:r w:rsidRPr="006276FC">
              <w:t>Application Server Identity (See 7.9)</w:t>
            </w:r>
          </w:p>
        </w:tc>
        <w:tc>
          <w:tcPr>
            <w:tcW w:w="0" w:type="auto"/>
          </w:tcPr>
          <w:p w14:paraId="5AFFC884" w14:textId="77777777" w:rsidR="009178AD" w:rsidRPr="006276FC" w:rsidRDefault="009178AD" w:rsidP="009C6C63">
            <w:pPr>
              <w:pStyle w:val="TAC"/>
            </w:pPr>
            <w:r w:rsidRPr="006276FC">
              <w:t>Origin-Host</w:t>
            </w:r>
          </w:p>
        </w:tc>
        <w:tc>
          <w:tcPr>
            <w:tcW w:w="0" w:type="auto"/>
          </w:tcPr>
          <w:p w14:paraId="21BC593B" w14:textId="77777777" w:rsidR="009178AD" w:rsidRPr="006276FC" w:rsidRDefault="009178AD" w:rsidP="009C6C63">
            <w:pPr>
              <w:pStyle w:val="TAC"/>
            </w:pPr>
            <w:r w:rsidRPr="006276FC">
              <w:t>M</w:t>
            </w:r>
          </w:p>
        </w:tc>
        <w:tc>
          <w:tcPr>
            <w:tcW w:w="0" w:type="auto"/>
          </w:tcPr>
          <w:p w14:paraId="51B7E7C7" w14:textId="77777777"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14:paraId="5B0C5F72" w14:textId="77777777" w:rsidTr="009C6C63">
        <w:trPr>
          <w:cantSplit/>
          <w:trHeight w:val="401"/>
        </w:trPr>
        <w:tc>
          <w:tcPr>
            <w:tcW w:w="0" w:type="auto"/>
          </w:tcPr>
          <w:p w14:paraId="163ACE56" w14:textId="77777777" w:rsidR="009178AD" w:rsidRPr="006276FC" w:rsidRDefault="009178AD" w:rsidP="009C6C63">
            <w:pPr>
              <w:pStyle w:val="TAC"/>
            </w:pPr>
            <w:r w:rsidRPr="006276FC">
              <w:t>Application Server Name (See 7.10)</w:t>
            </w:r>
          </w:p>
        </w:tc>
        <w:tc>
          <w:tcPr>
            <w:tcW w:w="0" w:type="auto"/>
          </w:tcPr>
          <w:p w14:paraId="690A8870" w14:textId="77777777" w:rsidR="009178AD" w:rsidRPr="006276FC" w:rsidRDefault="009178AD" w:rsidP="009C6C63">
            <w:pPr>
              <w:pStyle w:val="TAC"/>
            </w:pPr>
            <w:r w:rsidRPr="006276FC">
              <w:t>Server-Name</w:t>
            </w:r>
          </w:p>
        </w:tc>
        <w:tc>
          <w:tcPr>
            <w:tcW w:w="0" w:type="auto"/>
          </w:tcPr>
          <w:p w14:paraId="542130AA" w14:textId="77777777" w:rsidR="009178AD" w:rsidRPr="006276FC" w:rsidRDefault="009178AD" w:rsidP="009C6C63">
            <w:pPr>
              <w:pStyle w:val="TAC"/>
            </w:pPr>
            <w:r w:rsidRPr="006276FC">
              <w:t>C</w:t>
            </w:r>
          </w:p>
        </w:tc>
        <w:tc>
          <w:tcPr>
            <w:tcW w:w="0" w:type="auto"/>
          </w:tcPr>
          <w:p w14:paraId="1854CCE4" w14:textId="77777777" w:rsidR="009178AD" w:rsidRPr="006276FC" w:rsidRDefault="009178AD" w:rsidP="009C6C63">
            <w:pPr>
              <w:pStyle w:val="TAC"/>
              <w:jc w:val="left"/>
            </w:pPr>
            <w:r w:rsidRPr="006276FC">
              <w:t>IE that is used, together with the User Identity included in the User-Identity AVP and Data-Reference, as key to identify the filter criteria.</w:t>
            </w:r>
          </w:p>
          <w:p w14:paraId="08450639" w14:textId="77777777" w:rsidR="009178AD" w:rsidRPr="006276FC" w:rsidRDefault="009178AD" w:rsidP="009C6C63">
            <w:pPr>
              <w:pStyle w:val="TAC"/>
              <w:jc w:val="left"/>
            </w:pPr>
            <w:r w:rsidRPr="006276FC">
              <w:t>Check table 7.6.1 to see when it is applicable.</w:t>
            </w:r>
          </w:p>
        </w:tc>
      </w:tr>
      <w:tr w:rsidR="009178AD" w:rsidRPr="006276FC" w14:paraId="14960E74" w14:textId="77777777" w:rsidTr="009C6C63">
        <w:trPr>
          <w:cantSplit/>
          <w:trHeight w:val="401"/>
        </w:trPr>
        <w:tc>
          <w:tcPr>
            <w:tcW w:w="0" w:type="auto"/>
          </w:tcPr>
          <w:p w14:paraId="04B66EBC" w14:textId="77777777" w:rsidR="009178AD" w:rsidRPr="006276FC" w:rsidRDefault="009178AD" w:rsidP="009C6C63">
            <w:pPr>
              <w:pStyle w:val="TAC"/>
            </w:pPr>
            <w:r w:rsidRPr="006276FC">
              <w:t>DSAI Tag (See 7.14)</w:t>
            </w:r>
          </w:p>
        </w:tc>
        <w:tc>
          <w:tcPr>
            <w:tcW w:w="0" w:type="auto"/>
          </w:tcPr>
          <w:p w14:paraId="65C2DF5D" w14:textId="77777777" w:rsidR="009178AD" w:rsidRPr="006276FC" w:rsidRDefault="009178AD" w:rsidP="009C6C63">
            <w:pPr>
              <w:pStyle w:val="TAC"/>
            </w:pPr>
            <w:r w:rsidRPr="006276FC">
              <w:t>DSAI-Tag</w:t>
            </w:r>
          </w:p>
        </w:tc>
        <w:tc>
          <w:tcPr>
            <w:tcW w:w="0" w:type="auto"/>
          </w:tcPr>
          <w:p w14:paraId="7FFFCE0B" w14:textId="77777777" w:rsidR="009178AD" w:rsidRPr="006276FC" w:rsidRDefault="009178AD" w:rsidP="009C6C63">
            <w:pPr>
              <w:pStyle w:val="TAC"/>
            </w:pPr>
            <w:r w:rsidRPr="006276FC">
              <w:t>C</w:t>
            </w:r>
          </w:p>
        </w:tc>
        <w:tc>
          <w:tcPr>
            <w:tcW w:w="0" w:type="auto"/>
          </w:tcPr>
          <w:p w14:paraId="13908558" w14:textId="77777777" w:rsidR="009178AD" w:rsidRPr="006276FC" w:rsidRDefault="009178AD" w:rsidP="009C6C63">
            <w:pPr>
              <w:pStyle w:val="TAC"/>
              <w:jc w:val="left"/>
            </w:pPr>
            <w:r w:rsidRPr="006276FC">
              <w:t>IE that is used, together with the User Identity included in the User-Identity AVP and Data-Reference, as key to identify the instance of Dynamic Service Activation Info (DSAI) requested.</w:t>
            </w:r>
          </w:p>
          <w:p w14:paraId="2A58327F" w14:textId="77777777" w:rsidR="009178AD" w:rsidRPr="006276FC" w:rsidRDefault="009178AD" w:rsidP="009C6C63">
            <w:pPr>
              <w:pStyle w:val="TAC"/>
              <w:jc w:val="left"/>
            </w:pPr>
            <w:r w:rsidRPr="006276FC">
              <w:t>Check table 7.6.1 to see when it is applicable.</w:t>
            </w:r>
          </w:p>
        </w:tc>
      </w:tr>
      <w:tr w:rsidR="009178AD" w:rsidRPr="006276FC" w14:paraId="102B435E" w14:textId="77777777" w:rsidTr="009C6C63">
        <w:trPr>
          <w:cantSplit/>
          <w:trHeight w:val="401"/>
        </w:trPr>
        <w:tc>
          <w:tcPr>
            <w:tcW w:w="0" w:type="auto"/>
          </w:tcPr>
          <w:p w14:paraId="5BB52339" w14:textId="77777777" w:rsidR="009178AD" w:rsidRPr="006276FC" w:rsidRDefault="009178AD" w:rsidP="009C6C63">
            <w:pPr>
              <w:pStyle w:val="TAC"/>
            </w:pPr>
            <w:r w:rsidRPr="006276FC">
              <w:t>Session Priority (see 7.15)</w:t>
            </w:r>
          </w:p>
        </w:tc>
        <w:tc>
          <w:tcPr>
            <w:tcW w:w="0" w:type="auto"/>
          </w:tcPr>
          <w:p w14:paraId="4F152C8E" w14:textId="77777777" w:rsidR="009178AD" w:rsidRPr="006276FC" w:rsidRDefault="009178AD" w:rsidP="009C6C63">
            <w:pPr>
              <w:pStyle w:val="TAC"/>
            </w:pPr>
            <w:r w:rsidRPr="006276FC">
              <w:t>Session-Priority</w:t>
            </w:r>
          </w:p>
        </w:tc>
        <w:tc>
          <w:tcPr>
            <w:tcW w:w="0" w:type="auto"/>
          </w:tcPr>
          <w:p w14:paraId="7A5B1E2C" w14:textId="77777777" w:rsidR="009178AD" w:rsidRPr="006276FC" w:rsidRDefault="009178AD" w:rsidP="009C6C63">
            <w:pPr>
              <w:pStyle w:val="TAC"/>
            </w:pPr>
            <w:r w:rsidRPr="006276FC">
              <w:t>O</w:t>
            </w:r>
          </w:p>
        </w:tc>
        <w:tc>
          <w:tcPr>
            <w:tcW w:w="0" w:type="auto"/>
          </w:tcPr>
          <w:p w14:paraId="14A16EFB" w14:textId="77777777" w:rsidR="009178AD" w:rsidRPr="006276FC" w:rsidRDefault="009178AD" w:rsidP="009C6C63">
            <w:pPr>
              <w:pStyle w:val="TAC"/>
              <w:jc w:val="left"/>
            </w:pPr>
            <w:r w:rsidRPr="006276FC">
              <w:t>This information element, if present, shall indicate the session's priority to the HSS.</w:t>
            </w:r>
          </w:p>
        </w:tc>
      </w:tr>
      <w:tr w:rsidR="009178AD" w:rsidRPr="006276FC" w14:paraId="74AA4D9A"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C418C1" w14:textId="77777777" w:rsidR="009178AD" w:rsidRPr="006276FC" w:rsidRDefault="009178AD" w:rsidP="009C6C63">
            <w:pPr>
              <w:pStyle w:val="TAC"/>
            </w:pPr>
            <w:r w:rsidRPr="006276FC">
              <w:t>Private Identity</w:t>
            </w:r>
          </w:p>
          <w:p w14:paraId="0BF69961"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14:paraId="0E66DBFC"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14:paraId="1B11F970"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B9AFB95" w14:textId="77777777" w:rsidR="009178AD" w:rsidRPr="006276FC" w:rsidRDefault="009178AD" w:rsidP="009C6C63">
            <w:pPr>
              <w:pStyle w:val="TAC"/>
              <w:jc w:val="left"/>
            </w:pPr>
            <w:r w:rsidRPr="006276FC">
              <w:t>Private Identity of the user for whom the data is required.</w:t>
            </w:r>
          </w:p>
          <w:p w14:paraId="23B237F5" w14:textId="77777777" w:rsidR="009178AD" w:rsidRPr="006276FC" w:rsidRDefault="009178AD" w:rsidP="009C6C63">
            <w:pPr>
              <w:pStyle w:val="TAC"/>
              <w:jc w:val="left"/>
            </w:pPr>
          </w:p>
          <w:p w14:paraId="071967A8" w14:textId="77777777" w:rsidR="009178AD" w:rsidRPr="006276FC" w:rsidRDefault="009178AD" w:rsidP="009C6C63">
            <w:pPr>
              <w:pStyle w:val="TAC"/>
              <w:jc w:val="left"/>
            </w:pPr>
            <w:r w:rsidRPr="006276FC">
              <w:t>Check table 7.6.1 to see when it is applicable.</w:t>
            </w:r>
          </w:p>
        </w:tc>
      </w:tr>
      <w:tr w:rsidR="009178AD" w:rsidRPr="006276FC" w14:paraId="1B5E93D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00847" w14:textId="77777777" w:rsidR="009178AD" w:rsidRPr="006276FC" w:rsidRDefault="009178AD" w:rsidP="009C6C63">
            <w:pPr>
              <w:pStyle w:val="TAC"/>
            </w:pPr>
            <w:r w:rsidRPr="006276FC">
              <w:t>Serving Node Indication</w:t>
            </w:r>
          </w:p>
          <w:p w14:paraId="18FA6509" w14:textId="77777777"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14:paraId="5902CA8F" w14:textId="77777777"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14:paraId="5B21A3F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349B4625" w14:textId="77777777" w:rsidR="009178AD" w:rsidRPr="006276FC" w:rsidRDefault="009178AD" w:rsidP="009C6C63">
            <w:pPr>
              <w:pStyle w:val="TAC"/>
              <w:jc w:val="left"/>
            </w:pPr>
            <w:r w:rsidRPr="006276FC">
              <w:t>This information element shall indicate that only the serving node address/identity associated to the location data is required.</w:t>
            </w:r>
          </w:p>
          <w:p w14:paraId="43DEBB01" w14:textId="77777777" w:rsidR="009178AD" w:rsidRPr="006276FC" w:rsidRDefault="009178AD" w:rsidP="009C6C63">
            <w:pPr>
              <w:pStyle w:val="TAC"/>
              <w:jc w:val="left"/>
            </w:pPr>
          </w:p>
          <w:p w14:paraId="52B8ECBB" w14:textId="77777777" w:rsidR="009178AD" w:rsidRPr="006276FC" w:rsidRDefault="009178AD" w:rsidP="009C6C63">
            <w:pPr>
              <w:pStyle w:val="TAC"/>
              <w:jc w:val="left"/>
            </w:pPr>
            <w:r w:rsidRPr="006276FC">
              <w:t>Check table 7.6.1 to see when it is applicable.</w:t>
            </w:r>
          </w:p>
        </w:tc>
      </w:tr>
      <w:tr w:rsidR="009178AD" w:rsidRPr="006276FC" w14:paraId="4F4774CC"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5A1A50" w14:textId="77777777" w:rsidR="009178AD" w:rsidRPr="006276FC" w:rsidRDefault="009178AD" w:rsidP="009C6C63">
            <w:pPr>
              <w:pStyle w:val="TAC"/>
            </w:pPr>
            <w:r w:rsidRPr="006276FC">
              <w:rPr>
                <w:rFonts w:hint="eastAsia"/>
                <w:lang w:eastAsia="zh-CN"/>
              </w:rPr>
              <w:lastRenderedPageBreak/>
              <w:t>Pre-paging Supported</w:t>
            </w:r>
          </w:p>
          <w:p w14:paraId="19B030ED" w14:textId="77777777"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14:paraId="1751C0FA" w14:textId="77777777"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14:paraId="3664F83C" w14:textId="77777777"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14:paraId="5A93DF3A" w14:textId="77777777"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14:paraId="75E78E35" w14:textId="040FD488"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 xml:space="preserve">y its absence that the AS does not support pre-paging. For details see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3.018</w:t>
            </w:r>
            <w:r w:rsidR="00F80D7D">
              <w:rPr>
                <w:lang w:eastAsia="zh-CN"/>
              </w:rPr>
              <w:t> </w:t>
            </w:r>
            <w:r w:rsidR="00F80D7D" w:rsidRPr="006276FC">
              <w:rPr>
                <w:rFonts w:hint="eastAsia"/>
                <w:lang w:eastAsia="zh-CN"/>
              </w:rPr>
              <w:t>[</w:t>
            </w:r>
            <w:r w:rsidRPr="006276FC">
              <w:rPr>
                <w:rFonts w:hint="eastAsia"/>
                <w:lang w:eastAsia="zh-CN"/>
              </w:rPr>
              <w:t>10].</w:t>
            </w:r>
          </w:p>
        </w:tc>
      </w:tr>
      <w:tr w:rsidR="009178AD" w:rsidRPr="006276FC" w14:paraId="51635AB6"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58A588"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14:paraId="7AD309B3" w14:textId="77777777"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14:paraId="0D281A2E" w14:textId="77777777"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14:paraId="56811DD1" w14:textId="77777777"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14:paraId="3261C33A" w14:textId="77777777" w:rsidR="009178AD" w:rsidRPr="006276FC" w:rsidRDefault="009178AD" w:rsidP="009C6C6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14:paraId="6B8B5BEA" w14:textId="77777777" w:rsidR="009178AD" w:rsidRPr="006276FC" w:rsidRDefault="009178AD" w:rsidP="009C6C63">
            <w:pPr>
              <w:pStyle w:val="TAC"/>
              <w:jc w:val="left"/>
            </w:pPr>
          </w:p>
          <w:p w14:paraId="5C5203A9" w14:textId="77777777" w:rsidR="009178AD" w:rsidRPr="006276FC" w:rsidRDefault="009178AD" w:rsidP="009C6C63">
            <w:pPr>
              <w:pStyle w:val="TAC"/>
              <w:jc w:val="left"/>
            </w:pPr>
            <w:r w:rsidRPr="006276FC">
              <w:t>Check table 7.6.1 to see when it is applicable.</w:t>
            </w:r>
          </w:p>
        </w:tc>
      </w:tr>
      <w:tr w:rsidR="009178AD" w:rsidRPr="006276FC" w14:paraId="48BEF0A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9BDCAB" w14:textId="77777777" w:rsidR="009178AD" w:rsidRPr="006276FC" w:rsidRDefault="009178AD" w:rsidP="009C6C63">
            <w:pPr>
              <w:pStyle w:val="TAC"/>
              <w:rPr>
                <w:lang w:eastAsia="zh-CN"/>
              </w:rPr>
            </w:pPr>
            <w:r w:rsidRPr="006276FC">
              <w:rPr>
                <w:lang w:eastAsia="zh-CN"/>
              </w:rPr>
              <w:t>UDR Flags</w:t>
            </w:r>
          </w:p>
          <w:p w14:paraId="556D832E" w14:textId="77777777"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14:paraId="654E6DAD" w14:textId="77777777"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14:paraId="0CD26A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F43025F" w14:textId="77777777" w:rsidR="009178AD" w:rsidRPr="006276FC" w:rsidRDefault="009178AD" w:rsidP="009C6C63">
            <w:pPr>
              <w:pStyle w:val="TAC"/>
              <w:jc w:val="left"/>
            </w:pPr>
            <w:r w:rsidRPr="006276FC">
              <w:t>This Information Element contains a bit mask. See 7.x for the meaning of the bits.</w:t>
            </w:r>
          </w:p>
        </w:tc>
      </w:tr>
      <w:tr w:rsidR="009178AD" w:rsidRPr="006276FC" w14:paraId="0F3C896C"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6022C6C7" w14:textId="77777777" w:rsidR="009178AD" w:rsidRPr="006276FC" w:rsidRDefault="009178AD" w:rsidP="009C6C63">
            <w:pPr>
              <w:pStyle w:val="TAC"/>
              <w:rPr>
                <w:lang w:eastAsia="zh-CN"/>
              </w:rPr>
            </w:pPr>
            <w:r w:rsidRPr="006276FC">
              <w:rPr>
                <w:lang w:eastAsia="zh-CN"/>
              </w:rPr>
              <w:t>Call-Reference-Info</w:t>
            </w:r>
          </w:p>
          <w:p w14:paraId="31309C28" w14:textId="77777777"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14:paraId="30E37888" w14:textId="77777777"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14:paraId="2193D69F"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3F9D43BD" w14:textId="0C4BBA6A" w:rsidR="009178AD" w:rsidRPr="006276FC" w:rsidRDefault="009178AD" w:rsidP="009C6C63">
            <w:pPr>
              <w:pStyle w:val="TAL"/>
            </w:pPr>
            <w:r w:rsidRPr="006276FC">
              <w:t xml:space="preserve">This Information Element contains a Call Reference Number and the AS-Number. May be present when Data Reference is CSRN. It allows a later retry of the call setup in the context of MTRR. See 3GPP </w:t>
            </w:r>
            <w:r w:rsidR="00F80D7D" w:rsidRPr="006276FC">
              <w:t>TS</w:t>
            </w:r>
            <w:r w:rsidR="00F80D7D">
              <w:t> </w:t>
            </w:r>
            <w:r w:rsidR="00F80D7D" w:rsidRPr="006276FC">
              <w:t>2</w:t>
            </w:r>
            <w:r w:rsidRPr="006276FC">
              <w:t>3.292</w:t>
            </w:r>
            <w:r w:rsidR="00F80D7D">
              <w:t> </w:t>
            </w:r>
            <w:r w:rsidR="00F80D7D" w:rsidRPr="006276FC">
              <w:t>[</w:t>
            </w:r>
            <w:r w:rsidRPr="006276FC">
              <w:t>33]</w:t>
            </w:r>
          </w:p>
        </w:tc>
      </w:tr>
    </w:tbl>
    <w:p w14:paraId="2070ACF5" w14:textId="77777777" w:rsidR="009178AD" w:rsidRPr="006276FC" w:rsidRDefault="009178AD" w:rsidP="009178AD"/>
    <w:p w14:paraId="1DA7F9BD" w14:textId="77777777"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14:paraId="3051D3D5" w14:textId="77777777" w:rsidTr="009C6C63">
        <w:tc>
          <w:tcPr>
            <w:tcW w:w="0" w:type="auto"/>
            <w:shd w:val="clear" w:color="auto" w:fill="D9D9D9"/>
          </w:tcPr>
          <w:p w14:paraId="50248D1E" w14:textId="77777777" w:rsidR="009178AD" w:rsidRPr="006276FC" w:rsidRDefault="009178AD" w:rsidP="009C6C63">
            <w:pPr>
              <w:pStyle w:val="TAH"/>
            </w:pPr>
            <w:r w:rsidRPr="006276FC">
              <w:t>Information element name</w:t>
            </w:r>
          </w:p>
        </w:tc>
        <w:tc>
          <w:tcPr>
            <w:tcW w:w="0" w:type="auto"/>
            <w:shd w:val="clear" w:color="auto" w:fill="D9D9D9"/>
          </w:tcPr>
          <w:p w14:paraId="2546A05A" w14:textId="77777777" w:rsidR="009178AD" w:rsidRPr="006276FC" w:rsidRDefault="009178AD" w:rsidP="009C6C63">
            <w:pPr>
              <w:pStyle w:val="TAH"/>
            </w:pPr>
            <w:r w:rsidRPr="006276FC">
              <w:t>Mapping to Diameter AVP</w:t>
            </w:r>
          </w:p>
        </w:tc>
        <w:tc>
          <w:tcPr>
            <w:tcW w:w="0" w:type="auto"/>
            <w:shd w:val="clear" w:color="auto" w:fill="D9D9D9"/>
          </w:tcPr>
          <w:p w14:paraId="2182581E" w14:textId="77777777" w:rsidR="009178AD" w:rsidRPr="006276FC" w:rsidRDefault="009178AD" w:rsidP="009C6C63">
            <w:pPr>
              <w:pStyle w:val="TAH"/>
            </w:pPr>
            <w:r w:rsidRPr="006276FC">
              <w:t>Cat.</w:t>
            </w:r>
          </w:p>
        </w:tc>
        <w:tc>
          <w:tcPr>
            <w:tcW w:w="0" w:type="auto"/>
            <w:shd w:val="clear" w:color="auto" w:fill="D9D9D9"/>
          </w:tcPr>
          <w:p w14:paraId="207B2BF3" w14:textId="77777777" w:rsidR="009178AD" w:rsidRPr="006276FC" w:rsidRDefault="009178AD" w:rsidP="009C6C63">
            <w:pPr>
              <w:pStyle w:val="TAH"/>
            </w:pPr>
            <w:r w:rsidRPr="006276FC">
              <w:t>Description</w:t>
            </w:r>
          </w:p>
        </w:tc>
      </w:tr>
      <w:tr w:rsidR="009178AD" w:rsidRPr="006276FC" w14:paraId="772C3415" w14:textId="77777777" w:rsidTr="009C6C63">
        <w:trPr>
          <w:cantSplit/>
          <w:trHeight w:val="401"/>
        </w:trPr>
        <w:tc>
          <w:tcPr>
            <w:tcW w:w="0" w:type="auto"/>
          </w:tcPr>
          <w:p w14:paraId="4E3861F4" w14:textId="77777777" w:rsidR="009178AD" w:rsidRPr="006276FC" w:rsidRDefault="009178AD" w:rsidP="009C6C63">
            <w:pPr>
              <w:pStyle w:val="TAC"/>
            </w:pPr>
            <w:r w:rsidRPr="006276FC">
              <w:t>Result</w:t>
            </w:r>
          </w:p>
          <w:p w14:paraId="6412A3BB" w14:textId="77777777" w:rsidR="009178AD" w:rsidRPr="006276FC" w:rsidRDefault="009178AD" w:rsidP="009C6C63">
            <w:pPr>
              <w:pStyle w:val="TAC"/>
            </w:pPr>
            <w:r w:rsidRPr="006276FC">
              <w:t>(See 7.5)</w:t>
            </w:r>
          </w:p>
        </w:tc>
        <w:tc>
          <w:tcPr>
            <w:tcW w:w="0" w:type="auto"/>
          </w:tcPr>
          <w:p w14:paraId="3A2031D3" w14:textId="77777777" w:rsidR="009178AD" w:rsidRPr="006276FC" w:rsidRDefault="009178AD" w:rsidP="009C6C63">
            <w:pPr>
              <w:pStyle w:val="TAC"/>
            </w:pPr>
            <w:r w:rsidRPr="006276FC">
              <w:t>Result-Code / Experimental_Result</w:t>
            </w:r>
          </w:p>
        </w:tc>
        <w:tc>
          <w:tcPr>
            <w:tcW w:w="0" w:type="auto"/>
          </w:tcPr>
          <w:p w14:paraId="00242CEB" w14:textId="77777777" w:rsidR="009178AD" w:rsidRPr="006276FC" w:rsidRDefault="009178AD" w:rsidP="009C6C63">
            <w:pPr>
              <w:pStyle w:val="TAC"/>
            </w:pPr>
            <w:r w:rsidRPr="006276FC">
              <w:t>M</w:t>
            </w:r>
          </w:p>
        </w:tc>
        <w:tc>
          <w:tcPr>
            <w:tcW w:w="0" w:type="auto"/>
          </w:tcPr>
          <w:p w14:paraId="0F23770A" w14:textId="77777777" w:rsidR="00F80D7D" w:rsidRPr="006276FC" w:rsidRDefault="009178AD" w:rsidP="009C6C63">
            <w:pPr>
              <w:pStyle w:val="TAC"/>
              <w:jc w:val="left"/>
            </w:pPr>
            <w:r w:rsidRPr="006276FC">
              <w:t>Result of the request.</w:t>
            </w:r>
          </w:p>
          <w:p w14:paraId="3E6776AB" w14:textId="5E9A85A2" w:rsidR="009178AD" w:rsidRPr="006276FC" w:rsidRDefault="009178AD" w:rsidP="009C6C63">
            <w:pPr>
              <w:pStyle w:val="TAC"/>
              <w:jc w:val="left"/>
            </w:pPr>
          </w:p>
          <w:p w14:paraId="224052EF"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18BA56B2" w14:textId="77777777" w:rsidR="009178AD" w:rsidRPr="006276FC" w:rsidRDefault="009178AD" w:rsidP="009C6C63">
            <w:pPr>
              <w:pStyle w:val="TAC"/>
              <w:jc w:val="left"/>
            </w:pPr>
          </w:p>
          <w:p w14:paraId="3F9CA329"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14:paraId="20046E01"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5D701D0"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546D6FE3"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56A43E4"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8BB2EEF" w14:textId="77777777"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6D0CCFBB"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FCD468"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526D94E3"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50F5B303"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7CE15F2A"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14:paraId="3822ABC4" w14:textId="77777777" w:rsidTr="009C6C63">
        <w:trPr>
          <w:cantSplit/>
          <w:trHeight w:val="401"/>
        </w:trPr>
        <w:tc>
          <w:tcPr>
            <w:tcW w:w="0" w:type="auto"/>
          </w:tcPr>
          <w:p w14:paraId="1F8A3458" w14:textId="77777777" w:rsidR="009178AD" w:rsidRPr="006276FC" w:rsidRDefault="009178AD" w:rsidP="009C6C63">
            <w:pPr>
              <w:pStyle w:val="TAC"/>
            </w:pPr>
            <w:r w:rsidRPr="006276FC">
              <w:t>Data</w:t>
            </w:r>
          </w:p>
          <w:p w14:paraId="1406CDBE" w14:textId="77777777" w:rsidR="009178AD" w:rsidRPr="006276FC" w:rsidRDefault="009178AD" w:rsidP="009C6C63">
            <w:pPr>
              <w:pStyle w:val="TAC"/>
            </w:pPr>
            <w:r w:rsidRPr="006276FC">
              <w:t>(See 7.6)</w:t>
            </w:r>
          </w:p>
        </w:tc>
        <w:tc>
          <w:tcPr>
            <w:tcW w:w="0" w:type="auto"/>
          </w:tcPr>
          <w:p w14:paraId="640FA738" w14:textId="77777777" w:rsidR="009178AD" w:rsidRPr="006276FC" w:rsidRDefault="009178AD" w:rsidP="009C6C63">
            <w:pPr>
              <w:pStyle w:val="TAC"/>
            </w:pPr>
            <w:r w:rsidRPr="006276FC">
              <w:t>User-Data</w:t>
            </w:r>
          </w:p>
        </w:tc>
        <w:tc>
          <w:tcPr>
            <w:tcW w:w="0" w:type="auto"/>
          </w:tcPr>
          <w:p w14:paraId="478F0E32" w14:textId="77777777" w:rsidR="009178AD" w:rsidRPr="006276FC" w:rsidRDefault="009178AD" w:rsidP="009C6C63">
            <w:pPr>
              <w:pStyle w:val="TAC"/>
            </w:pPr>
            <w:r w:rsidRPr="006276FC">
              <w:t>C</w:t>
            </w:r>
          </w:p>
        </w:tc>
        <w:tc>
          <w:tcPr>
            <w:tcW w:w="0" w:type="auto"/>
          </w:tcPr>
          <w:p w14:paraId="562081DC" w14:textId="77777777" w:rsidR="009178AD" w:rsidRPr="006276FC" w:rsidRDefault="009178AD" w:rsidP="009C6C63">
            <w:pPr>
              <w:pStyle w:val="TAC"/>
              <w:jc w:val="left"/>
            </w:pPr>
            <w:r w:rsidRPr="006276FC">
              <w:t>Requested data. This information element shall be present if the requested data exists in the HSS and the AS has permissions to read it.</w:t>
            </w:r>
          </w:p>
        </w:tc>
      </w:tr>
    </w:tbl>
    <w:p w14:paraId="252445B0" w14:textId="77777777" w:rsidR="009178AD" w:rsidRPr="006276FC" w:rsidRDefault="009178AD" w:rsidP="009178AD"/>
    <w:p w14:paraId="7B922F59" w14:textId="77777777" w:rsidR="009178AD" w:rsidRPr="006276FC" w:rsidRDefault="009178AD" w:rsidP="009178AD">
      <w:pPr>
        <w:pStyle w:val="Heading4"/>
      </w:pPr>
      <w:bookmarkStart w:id="111" w:name="_Toc2694316"/>
      <w:bookmarkStart w:id="112" w:name="_Toc20215896"/>
      <w:bookmarkStart w:id="113" w:name="_Toc27756182"/>
      <w:bookmarkStart w:id="114" w:name="_Toc36056732"/>
      <w:bookmarkStart w:id="115" w:name="_Toc44878531"/>
      <w:bookmarkStart w:id="116" w:name="_Toc74132320"/>
      <w:r w:rsidRPr="006276FC">
        <w:t>6.1.1.1</w:t>
      </w:r>
      <w:r>
        <w:tab/>
      </w:r>
      <w:r w:rsidRPr="006276FC">
        <w:t>Detailed behaviour</w:t>
      </w:r>
      <w:bookmarkEnd w:id="111"/>
      <w:bookmarkEnd w:id="112"/>
      <w:bookmarkEnd w:id="113"/>
      <w:bookmarkEnd w:id="114"/>
      <w:bookmarkEnd w:id="115"/>
      <w:bookmarkEnd w:id="116"/>
    </w:p>
    <w:p w14:paraId="71E5A1D0" w14:textId="77777777" w:rsidR="00F80D7D" w:rsidRPr="006276FC" w:rsidRDefault="009178AD" w:rsidP="009178AD">
      <w:r w:rsidRPr="006276FC">
        <w:t>The HSS may prioritise the received request message according to priority level received within the Session-Priority AVP.</w:t>
      </w:r>
    </w:p>
    <w:p w14:paraId="61B3CA23" w14:textId="117DA16D"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495E7F46" w14:textId="77777777"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4945831C" w14:textId="77777777" w:rsidR="009178AD" w:rsidRPr="006276FC" w:rsidRDefault="009178AD" w:rsidP="009178AD">
      <w:r w:rsidRPr="006276FC">
        <w:t>Upon reception of the Sh-Pull request, the HSS shall, in the following order:</w:t>
      </w:r>
    </w:p>
    <w:p w14:paraId="0AC3AB7B" w14:textId="4B8A917C" w:rsidR="009178AD" w:rsidRPr="006276FC" w:rsidRDefault="009178AD" w:rsidP="009178AD">
      <w:pPr>
        <w:pStyle w:val="B10"/>
      </w:pPr>
      <w:r w:rsidRPr="006276FC">
        <w:t>1.</w:t>
      </w:r>
      <w:r w:rsidRPr="006276FC">
        <w:tab/>
        <w:t xml:space="preserve">In the AS permission list (see </w:t>
      </w:r>
      <w:r w:rsidR="00F80D7D">
        <w:t>clause </w:t>
      </w:r>
      <w:r w:rsidR="00F80D7D" w:rsidRPr="006276FC">
        <w:t>6</w:t>
      </w:r>
      <w:r w:rsidRPr="006276FC">
        <w:t>.2) check that the requested user data is allowed to be read (Sh-Pull) by this AS by checking the combination of the identity of the AS sending the request (identified by the Origin-Host AVP) and the supplied Data-Reference.</w:t>
      </w:r>
    </w:p>
    <w:p w14:paraId="0F964D27" w14:textId="77777777" w:rsidR="009178AD" w:rsidRPr="006276FC" w:rsidRDefault="009178AD" w:rsidP="009178AD">
      <w:pPr>
        <w:pStyle w:val="B20"/>
        <w:ind w:left="567" w:firstLine="0"/>
      </w:pPr>
      <w:r w:rsidRPr="006276FC">
        <w:lastRenderedPageBreak/>
        <w:t>If one or more Data References in the request are not allowed to be read, Experimental-Result shall be set to DIAMETER_ERROR_USER_DATA_CANNOT_BE_READ in the Sh-Pull Response.</w:t>
      </w:r>
    </w:p>
    <w:p w14:paraId="141A7EE1" w14:textId="77777777" w:rsidR="009178AD" w:rsidRPr="006276FC" w:rsidRDefault="009178AD" w:rsidP="009178AD">
      <w:pPr>
        <w:pStyle w:val="B10"/>
      </w:pPr>
      <w:r w:rsidRPr="006276FC">
        <w:t>2.</w:t>
      </w:r>
      <w:r w:rsidRPr="006276FC">
        <w:tab/>
        <w:t>Check that the User Identity for whom data is asked exists in HSS. If not, Experimental-Result shall be set to DIAMETER_ERROR_USER_UNKNOWN in the Sh-Pull Response.</w:t>
      </w:r>
    </w:p>
    <w:p w14:paraId="57822992" w14:textId="77777777"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14:paraId="3781A9D8" w14:textId="77777777" w:rsidR="009178AD" w:rsidRPr="006276FC" w:rsidRDefault="009178AD" w:rsidP="009178AD">
      <w:pPr>
        <w:pStyle w:val="B10"/>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14:paraId="045D9B37" w14:textId="77777777" w:rsidR="009178AD" w:rsidRPr="006276FC" w:rsidRDefault="009178AD" w:rsidP="009178AD">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14:paraId="4E165D73" w14:textId="77777777" w:rsidR="00F80D7D" w:rsidRPr="006276FC" w:rsidRDefault="009178AD" w:rsidP="009178AD">
      <w:pPr>
        <w:pStyle w:val="B10"/>
      </w:pPr>
      <w:r w:rsidRPr="006276FC">
        <w:t>4.</w:t>
      </w:r>
      <w:r w:rsidRPr="006276FC">
        <w:tab/>
        <w:t>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w:t>
      </w:r>
    </w:p>
    <w:p w14:paraId="15680F2D" w14:textId="77777777" w:rsidR="00F80D7D" w:rsidRPr="006276FC" w:rsidRDefault="009178AD" w:rsidP="009178AD">
      <w:pPr>
        <w:pStyle w:val="B10"/>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48B93807" w14:textId="77777777" w:rsidR="00F80D7D" w:rsidRPr="006276FC" w:rsidRDefault="009178AD" w:rsidP="009178A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117" w:name="_Hlk533201760"/>
      <w:r>
        <w:t>Access Type and</w:t>
      </w:r>
      <w:bookmarkEnd w:id="117"/>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E.</w:t>
      </w:r>
    </w:p>
    <w:p w14:paraId="5AD4F6DC" w14:textId="04A73372"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14:paraId="376E45E9" w14:textId="77777777" w:rsidR="00F80D7D" w:rsidRPr="006276FC" w:rsidRDefault="009178AD" w:rsidP="009178AD">
      <w:pPr>
        <w:pStyle w:val="B20"/>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608D90A2" w14:textId="1C7CD6D6" w:rsidR="009178AD" w:rsidRPr="006276FC" w:rsidRDefault="009178AD" w:rsidP="009178AD">
      <w:pPr>
        <w:pStyle w:val="B20"/>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14:paraId="31F28C0A" w14:textId="77777777"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14:paraId="40F338C5" w14:textId="77777777"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DD5AEF0" w14:textId="77777777" w:rsidR="009178AD" w:rsidRPr="006276FC" w:rsidRDefault="009178AD" w:rsidP="009178AD">
      <w:pPr>
        <w:pStyle w:val="B20"/>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19A51112" w14:textId="77777777" w:rsidR="009178AD" w:rsidRPr="006276FC" w:rsidRDefault="009178AD" w:rsidP="009178AD">
      <w:pPr>
        <w:pStyle w:val="B20"/>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6C8C97E2" w14:textId="77777777"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14:paraId="68ABA9B7" w14:textId="1A1C3847" w:rsidR="009178AD" w:rsidRPr="006276FC" w:rsidRDefault="009178AD" w:rsidP="009178AD">
      <w:pPr>
        <w:pStyle w:val="B20"/>
      </w:pPr>
      <w:r w:rsidRPr="006276FC">
        <w:rPr>
          <w:lang w:eastAsia="zh-CN"/>
        </w:rPr>
        <w:t>4b.</w:t>
      </w:r>
      <w:r w:rsidRPr="006276FC">
        <w:rPr>
          <w:lang w:eastAsia="zh-CN"/>
        </w:rPr>
        <w:tab/>
        <w:t xml:space="preserve">If CSRN is requested but roaming number retrieval from the MSC/VLR fails, the HSS shall include an empty CSRN element in the xml document returned to the AS. In addition, if MTRR is applicable (see 3GPP </w:t>
      </w:r>
      <w:r w:rsidR="00F80D7D" w:rsidRPr="006276FC">
        <w:rPr>
          <w:lang w:eastAsia="zh-CN"/>
        </w:rPr>
        <w:t>TS</w:t>
      </w:r>
      <w:r w:rsidR="00F80D7D">
        <w:rPr>
          <w:lang w:eastAsia="zh-CN"/>
        </w:rPr>
        <w:t> </w:t>
      </w:r>
      <w:r w:rsidR="00F80D7D" w:rsidRPr="006276FC">
        <w:rPr>
          <w:lang w:eastAsia="zh-CN"/>
        </w:rPr>
        <w:t>2</w:t>
      </w:r>
      <w:r w:rsidRPr="006276FC">
        <w:rPr>
          <w:lang w:eastAsia="zh-CN"/>
        </w:rPr>
        <w:t>3.018</w:t>
      </w:r>
      <w:r w:rsidR="00F80D7D">
        <w:rPr>
          <w:lang w:eastAsia="zh-CN"/>
        </w:rPr>
        <w:t> </w:t>
      </w:r>
      <w:r w:rsidR="00F80D7D" w:rsidRPr="006276FC">
        <w:rPr>
          <w:lang w:eastAsia="zh-CN"/>
        </w:rPr>
        <w:t>[</w:t>
      </w:r>
      <w:r w:rsidRPr="006276FC">
        <w:rPr>
          <w:lang w:eastAsia="zh-CN"/>
        </w:rPr>
        <w:t xml:space="preserve">10]), the HSS shall set an MTRR-Indication in the xml document. See 3GPP </w:t>
      </w:r>
      <w:r w:rsidR="00F80D7D" w:rsidRPr="006276FC">
        <w:rPr>
          <w:lang w:eastAsia="zh-CN"/>
        </w:rPr>
        <w:t>TS</w:t>
      </w:r>
      <w:r w:rsidR="00F80D7D">
        <w:rPr>
          <w:lang w:eastAsia="zh-CN"/>
        </w:rPr>
        <w:t> </w:t>
      </w:r>
      <w:r w:rsidR="00F80D7D" w:rsidRPr="006276FC">
        <w:rPr>
          <w:lang w:eastAsia="zh-CN"/>
        </w:rPr>
        <w:t>2</w:t>
      </w:r>
      <w:r w:rsidRPr="006276FC">
        <w:rPr>
          <w:lang w:eastAsia="zh-CN"/>
        </w:rPr>
        <w:t>3.292</w:t>
      </w:r>
      <w:r w:rsidR="00F80D7D">
        <w:rPr>
          <w:lang w:eastAsia="zh-CN"/>
        </w:rPr>
        <w:t> </w:t>
      </w:r>
      <w:r w:rsidR="00F80D7D" w:rsidRPr="006276FC">
        <w:rPr>
          <w:lang w:eastAsia="zh-CN"/>
        </w:rPr>
        <w:t>[</w:t>
      </w:r>
      <w:r w:rsidRPr="006276FC">
        <w:rPr>
          <w:lang w:eastAsia="zh-CN"/>
        </w:rPr>
        <w:t>33].</w:t>
      </w:r>
    </w:p>
    <w:p w14:paraId="1C9AD1FC" w14:textId="77777777" w:rsidR="009178AD" w:rsidRPr="006276FC" w:rsidRDefault="009178AD" w:rsidP="009178AD">
      <w:pPr>
        <w:pStyle w:val="B10"/>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6BF7EABF" w14:textId="77777777" w:rsidR="00F80D7D" w:rsidRPr="006276FC" w:rsidRDefault="009178AD" w:rsidP="009178AD">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2DDC09D7" w14:textId="20F58172" w:rsidR="009178AD" w:rsidRPr="006276FC" w:rsidRDefault="009178AD" w:rsidP="009178AD">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14:paraId="6D724CE7" w14:textId="77777777" w:rsidR="009178AD" w:rsidRPr="006276FC" w:rsidRDefault="009178AD" w:rsidP="009178AD">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14:paraId="54FD24EA" w14:textId="77777777" w:rsidR="009178AD" w:rsidRPr="006276FC" w:rsidRDefault="009178AD" w:rsidP="009178AD">
      <w:pPr>
        <w:pStyle w:val="B20"/>
      </w:pPr>
      <w:r w:rsidRPr="006276FC">
        <w:t>-</w:t>
      </w:r>
      <w:r w:rsidRPr="006276FC">
        <w:tab/>
        <w:t>If none of the requested data is available to the HSS, the HSS shall not include the User-Data AVP in the Sh-Pull Response.</w:t>
      </w:r>
    </w:p>
    <w:p w14:paraId="7A56C857" w14:textId="77777777" w:rsidR="00F80D7D" w:rsidRPr="006276FC" w:rsidRDefault="009178AD" w:rsidP="009178AD">
      <w:pPr>
        <w:pStyle w:val="B20"/>
      </w:pPr>
      <w:r w:rsidRPr="006276FC">
        <w:t>-</w:t>
      </w:r>
      <w:r w:rsidRPr="006276FC">
        <w:tab/>
        <w:t>If some of the requested data is not available to the HSS, it shall be indicated as follows:</w:t>
      </w:r>
    </w:p>
    <w:p w14:paraId="025B9FF7" w14:textId="77777777" w:rsidR="00F80D7D" w:rsidRPr="006276FC" w:rsidRDefault="009178AD" w:rsidP="009178AD">
      <w:pPr>
        <w:pStyle w:val="B30"/>
      </w:pPr>
      <w:r w:rsidRPr="006276FC">
        <w:t>-</w:t>
      </w:r>
      <w:r w:rsidRPr="006276FC">
        <w:tab/>
        <w:t>Empty repository data shall be indicated with the RepositoryData element that contains a Service Indication and a Sequence Number but does not contain a ServiceData element (i.e. ServiceData is not present).</w:t>
      </w:r>
    </w:p>
    <w:p w14:paraId="0AB7ECD4" w14:textId="101478DC" w:rsidR="009178AD" w:rsidRPr="006276FC" w:rsidRDefault="009178AD" w:rsidP="009178AD">
      <w:pPr>
        <w:pStyle w:val="B30"/>
      </w:pPr>
      <w:r w:rsidRPr="006276FC">
        <w:t>-</w:t>
      </w:r>
      <w:r w:rsidRPr="006276FC">
        <w:tab/>
        <w:t>Unavailable Public Identifiers shall be indicated with an empty PublicIdentifiers element.</w:t>
      </w:r>
    </w:p>
    <w:p w14:paraId="4D052595" w14:textId="77777777" w:rsidR="009178AD" w:rsidRPr="006276FC" w:rsidRDefault="009178AD" w:rsidP="009178AD">
      <w:pPr>
        <w:pStyle w:val="B30"/>
      </w:pPr>
      <w:r w:rsidRPr="006276FC">
        <w:t>-</w:t>
      </w:r>
      <w:r w:rsidRPr="006276FC">
        <w:tab/>
        <w:t>Unavailable location information shall be indicated by an empty CSLocationInformation and/or an empty PSLocationInformation element and/or an empty EPSLocationInformation element.</w:t>
      </w:r>
    </w:p>
    <w:p w14:paraId="597F912E" w14:textId="77777777" w:rsidR="009178AD" w:rsidRPr="006276FC" w:rsidRDefault="009178AD" w:rsidP="009178AD">
      <w:pPr>
        <w:pStyle w:val="B30"/>
      </w:pPr>
      <w:r w:rsidRPr="006276FC">
        <w:t>-</w:t>
      </w:r>
      <w:r w:rsidRPr="006276FC">
        <w:tab/>
        <w:t>Unavailable CS-UserState shall be indicated by a missing CSUserState element.</w:t>
      </w:r>
    </w:p>
    <w:p w14:paraId="23D0DB6F" w14:textId="77777777" w:rsidR="00F80D7D" w:rsidRPr="006276FC" w:rsidRDefault="009178AD" w:rsidP="009178AD">
      <w:pPr>
        <w:pStyle w:val="B30"/>
      </w:pPr>
      <w:r w:rsidRPr="006276FC">
        <w:t>-</w:t>
      </w:r>
      <w:r w:rsidRPr="006276FC">
        <w:tab/>
        <w:t>Unavailable PS-UserState shall be indicated by a missing PSUserState element.</w:t>
      </w:r>
    </w:p>
    <w:p w14:paraId="03D159B7" w14:textId="1E7EFE81" w:rsidR="009178AD" w:rsidRPr="006276FC" w:rsidRDefault="009178AD" w:rsidP="009178AD">
      <w:pPr>
        <w:pStyle w:val="B30"/>
      </w:pPr>
      <w:r w:rsidRPr="006276FC">
        <w:t>-</w:t>
      </w:r>
      <w:r w:rsidRPr="006276FC">
        <w:tab/>
        <w:t>Unavailable EPS-UserState shall be indicated by a missing EPSUserState element.</w:t>
      </w:r>
    </w:p>
    <w:p w14:paraId="116B7123" w14:textId="77777777" w:rsidR="009178AD" w:rsidRPr="006276FC" w:rsidRDefault="009178AD" w:rsidP="009178AD">
      <w:pPr>
        <w:pStyle w:val="B30"/>
      </w:pPr>
      <w:r w:rsidRPr="006276FC">
        <w:t>-</w:t>
      </w:r>
      <w:r w:rsidRPr="006276FC">
        <w:tab/>
        <w:t>Unavailable elements of Sh IMS Data shall be indicated as follows:</w:t>
      </w:r>
    </w:p>
    <w:p w14:paraId="61E01345" w14:textId="77777777" w:rsidR="009178AD" w:rsidRPr="006276FC" w:rsidRDefault="009178AD" w:rsidP="009178AD">
      <w:pPr>
        <w:pStyle w:val="B4"/>
      </w:pPr>
      <w:r w:rsidRPr="006276FC">
        <w:t>-</w:t>
      </w:r>
      <w:r w:rsidRPr="006276FC">
        <w:tab/>
        <w:t>An unavailable S-CSCF name shall be indicated with empty SCSCFName element.</w:t>
      </w:r>
    </w:p>
    <w:p w14:paraId="6C5029D0" w14:textId="77777777"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14:paraId="5A60F20B" w14:textId="77777777" w:rsidR="009178AD" w:rsidRPr="006276FC" w:rsidRDefault="009178AD" w:rsidP="009178AD">
      <w:pPr>
        <w:pStyle w:val="B4"/>
      </w:pPr>
      <w:r w:rsidRPr="006276FC">
        <w:t>-</w:t>
      </w:r>
      <w:r w:rsidRPr="006276FC">
        <w:tab/>
        <w:t>If all iFCs for the user that are relevant for the AS are unavailable it shall be indicated with empty IFCs element.</w:t>
      </w:r>
    </w:p>
    <w:p w14:paraId="543275F9" w14:textId="77777777" w:rsidR="00A55BE6" w:rsidRDefault="009178AD" w:rsidP="00A55BE6">
      <w:pPr>
        <w:pStyle w:val="B4"/>
      </w:pPr>
      <w:r w:rsidRPr="006276FC">
        <w:t>-</w:t>
      </w:r>
      <w:r w:rsidRPr="006276FC">
        <w:tab/>
        <w:t>Not available UE SRVCC capability shall be indicated with missing UE-SRVCC-Capability element.</w:t>
      </w:r>
      <w:bookmarkStart w:id="118" w:name="_Toc2694317"/>
      <w:bookmarkStart w:id="119" w:name="_Toc20215897"/>
      <w:bookmarkStart w:id="120" w:name="_Toc27756183"/>
    </w:p>
    <w:p w14:paraId="2D9E5128" w14:textId="77777777" w:rsidR="00F80D7D" w:rsidRDefault="009C6C63" w:rsidP="00A55BE6">
      <w:pPr>
        <w:pStyle w:val="B4"/>
      </w:pPr>
      <w:r>
        <w:t>-</w:t>
      </w:r>
      <w:r>
        <w:tab/>
        <w:t>Not available UE 5G SRVCC capability shall be indicated with missing UE-5G-SRVCC-Capability element.</w:t>
      </w:r>
    </w:p>
    <w:p w14:paraId="16C5A630" w14:textId="2D9C24B4" w:rsidR="00A55BE6" w:rsidRDefault="00A55BE6" w:rsidP="00A55BE6">
      <w:pPr>
        <w:pStyle w:val="B4"/>
      </w:pPr>
      <w:r w:rsidRPr="00183ED4">
        <w:t>-</w:t>
      </w:r>
      <w:r w:rsidRPr="00183ED4">
        <w:tab/>
        <w:t>Not available STN-SR shall be indicated with empty STN-SR element.</w:t>
      </w:r>
    </w:p>
    <w:p w14:paraId="37853DA1" w14:textId="77777777"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53C1360C" w14:textId="77777777" w:rsidR="00F80D7D" w:rsidRDefault="00A55BE6" w:rsidP="00A55BE6">
      <w:pPr>
        <w:pStyle w:val="B4"/>
      </w:pPr>
      <w:r>
        <w:t>-</w:t>
      </w:r>
      <w:r>
        <w:tab/>
        <w:t>Not available CSRN shall be indicated with empty CSRN element.</w:t>
      </w:r>
    </w:p>
    <w:p w14:paraId="6BEB6EF6" w14:textId="36435D60" w:rsidR="00A55BE6" w:rsidRDefault="00A55BE6" w:rsidP="00A55BE6">
      <w:pPr>
        <w:pStyle w:val="B4"/>
      </w:pPr>
      <w:r>
        <w:t>-</w:t>
      </w:r>
      <w:r>
        <w:tab/>
        <w:t>Not available IMSI shall be indicated with empty IMSI element.</w:t>
      </w:r>
    </w:p>
    <w:p w14:paraId="420CD72B" w14:textId="5DCB83B2" w:rsidR="00A55BE6" w:rsidRDefault="00A55BE6" w:rsidP="00A55BE6">
      <w:pPr>
        <w:pStyle w:val="NO"/>
      </w:pPr>
      <w:r>
        <w:t>NOTE 8:</w:t>
      </w:r>
      <w:r>
        <w:tab/>
        <w:t xml:space="preserve">If there is no available STN-SR in the HSS, it indicates that the user is not SRVCC subscribed and if there is no available STN-SR from the UDM, it indicates that the user is not 5G-SRVCC subscribed, as described in 3GPP </w:t>
      </w:r>
      <w:r w:rsidR="00F80D7D">
        <w:t>TS 2</w:t>
      </w:r>
      <w:r>
        <w:t>3.008</w:t>
      </w:r>
      <w:r w:rsidR="00F80D7D">
        <w:t> [</w:t>
      </w:r>
      <w:r>
        <w:t>27] and 3GPP TS 23.632 [48].</w:t>
      </w:r>
    </w:p>
    <w:p w14:paraId="01A75395" w14:textId="7F955E70" w:rsidR="00A55BE6" w:rsidRDefault="00A55BE6" w:rsidP="00A55BE6">
      <w:r>
        <w:t xml:space="preserve">If there is an error in any of the above steps, then the HSS shall stop processing and shall return the error code specified in the respective step (see 3GPP </w:t>
      </w:r>
      <w:r w:rsidR="00F80D7D">
        <w:t>TS 2</w:t>
      </w:r>
      <w:r>
        <w:t>9.329</w:t>
      </w:r>
      <w:r w:rsidR="00F80D7D">
        <w:t> [</w:t>
      </w:r>
      <w:r>
        <w:t xml:space="preserve">5] and 3GPP </w:t>
      </w:r>
      <w:r w:rsidR="00F80D7D">
        <w:t>TS 2</w:t>
      </w:r>
      <w:r>
        <w:t>9.229</w:t>
      </w:r>
      <w:r w:rsidR="00F80D7D">
        <w:t> [</w:t>
      </w:r>
      <w:r>
        <w:t>7] for an explanation of the error codes).</w:t>
      </w:r>
    </w:p>
    <w:p w14:paraId="0B3E2F22" w14:textId="77777777"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14:paraId="6BA2E113" w14:textId="77777777"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2A1844F" w14:textId="77777777" w:rsidR="009178AD" w:rsidRPr="006276FC" w:rsidRDefault="009178AD" w:rsidP="00A55BE6">
      <w:pPr>
        <w:pStyle w:val="Heading3"/>
      </w:pPr>
      <w:bookmarkStart w:id="121" w:name="_Toc36056733"/>
      <w:bookmarkStart w:id="122" w:name="_Toc44878532"/>
      <w:bookmarkStart w:id="123" w:name="_Toc74132321"/>
      <w:r w:rsidRPr="006276FC">
        <w:t>6.1.2</w:t>
      </w:r>
      <w:r w:rsidRPr="006276FC">
        <w:tab/>
        <w:t>Data Update (Sh-Update)</w:t>
      </w:r>
      <w:bookmarkEnd w:id="118"/>
      <w:bookmarkEnd w:id="119"/>
      <w:bookmarkEnd w:id="120"/>
      <w:bookmarkEnd w:id="121"/>
      <w:bookmarkEnd w:id="122"/>
      <w:bookmarkEnd w:id="123"/>
    </w:p>
    <w:p w14:paraId="695DAA3B" w14:textId="77777777" w:rsidR="009178AD" w:rsidRPr="006276FC" w:rsidRDefault="009178AD" w:rsidP="009178AD">
      <w:r w:rsidRPr="006276FC">
        <w:t>This procedure is used between the AS and the HSS. The procedure is invoked by the AS and is used:</w:t>
      </w:r>
    </w:p>
    <w:p w14:paraId="495889FA" w14:textId="77777777" w:rsidR="009178AD" w:rsidRPr="006276FC" w:rsidRDefault="009178AD" w:rsidP="009178AD">
      <w:pPr>
        <w:pStyle w:val="B10"/>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14:paraId="64B20EEA" w14:textId="77777777" w:rsidR="009178AD" w:rsidRPr="006276FC" w:rsidRDefault="009178AD" w:rsidP="009178AD">
      <w:pPr>
        <w:pStyle w:val="B10"/>
      </w:pPr>
      <w:r w:rsidRPr="006276FC">
        <w:t>-</w:t>
      </w:r>
      <w:r w:rsidRPr="006276FC">
        <w:tab/>
        <w:t>To allow the AS to update the PSI Activation State of a distinct Public Service Identity in the HSS.</w:t>
      </w:r>
    </w:p>
    <w:p w14:paraId="589378C0" w14:textId="77777777" w:rsidR="00F80D7D" w:rsidRPr="006276FC" w:rsidRDefault="009178AD" w:rsidP="009178AD">
      <w:pPr>
        <w:pStyle w:val="B10"/>
      </w:pPr>
      <w:r w:rsidRPr="006276FC">
        <w:t>-</w:t>
      </w:r>
      <w:r w:rsidRPr="006276FC">
        <w:tab/>
      </w:r>
      <w:r w:rsidRPr="006276FC">
        <w:rPr>
          <w:rFonts w:cs="CG Times (WN)"/>
          <w:lang w:eastAsia="ar-SA"/>
        </w:rPr>
        <w:t>To allow the AS to update the Dynamic Service Activation Info stored at the HSS.</w:t>
      </w:r>
    </w:p>
    <w:p w14:paraId="41450253" w14:textId="77777777" w:rsidR="00F80D7D" w:rsidRPr="006276FC" w:rsidRDefault="009178AD" w:rsidP="009178AD">
      <w:pPr>
        <w:pStyle w:val="B10"/>
      </w:pPr>
      <w:r w:rsidRPr="006276FC">
        <w:t>-</w:t>
      </w:r>
      <w:r w:rsidRPr="006276FC">
        <w:tab/>
      </w:r>
      <w:r w:rsidRPr="006276FC">
        <w:rPr>
          <w:rFonts w:cs="CG Times (WN)"/>
          <w:lang w:eastAsia="ar-SA"/>
        </w:rPr>
        <w:t>To allow the AS to update the Short Message Service Registration Info stored at the HSS.</w:t>
      </w:r>
    </w:p>
    <w:p w14:paraId="0C0A7DA8" w14:textId="0F77014C" w:rsidR="00A55BE6" w:rsidRDefault="00A55BE6" w:rsidP="00A55BE6">
      <w:pPr>
        <w:pStyle w:val="B10"/>
      </w:pPr>
      <w:r>
        <w:t>-</w:t>
      </w:r>
      <w:r>
        <w:tab/>
      </w:r>
      <w:r>
        <w:rPr>
          <w:rFonts w:cs="CG Times (WN)"/>
          <w:lang w:eastAsia="ar-SA"/>
        </w:rPr>
        <w:t>To allow the AS to update the STN-SR stored at the HSS and/or the STN-SR stored at the UDM.</w:t>
      </w:r>
    </w:p>
    <w:p w14:paraId="09834577" w14:textId="77777777"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14:paraId="0C0C98E3" w14:textId="16171F62" w:rsidR="00A55BE6" w:rsidRDefault="00A55BE6" w:rsidP="00A55BE6">
      <w:r>
        <w:t xml:space="preserve">This procedure is mapped to the commands Profile-Update-Request/Answer in the Diameter application specified in 3GPP </w:t>
      </w:r>
      <w:r w:rsidR="00F80D7D">
        <w:t>TS 2</w:t>
      </w:r>
      <w:r>
        <w:t>9.329</w:t>
      </w:r>
      <w:r w:rsidR="00F80D7D">
        <w:t> [</w:t>
      </w:r>
      <w:r>
        <w:t>5]. Tables 6.1.2.1 and 6.1.2.2 detail the involved information elements.</w:t>
      </w:r>
    </w:p>
    <w:p w14:paraId="5A51E7D9" w14:textId="77777777"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14:paraId="6315D938" w14:textId="77777777" w:rsidTr="009C6C63">
        <w:tc>
          <w:tcPr>
            <w:tcW w:w="0" w:type="auto"/>
            <w:shd w:val="clear" w:color="auto" w:fill="D9D9D9"/>
          </w:tcPr>
          <w:p w14:paraId="13385031" w14:textId="77777777" w:rsidR="009178AD" w:rsidRPr="006276FC" w:rsidRDefault="009178AD" w:rsidP="009C6C63">
            <w:pPr>
              <w:pStyle w:val="TAH"/>
            </w:pPr>
            <w:r w:rsidRPr="006276FC">
              <w:t>Information element name</w:t>
            </w:r>
          </w:p>
        </w:tc>
        <w:tc>
          <w:tcPr>
            <w:tcW w:w="0" w:type="auto"/>
            <w:shd w:val="clear" w:color="auto" w:fill="D9D9D9"/>
          </w:tcPr>
          <w:p w14:paraId="726931E7" w14:textId="77777777" w:rsidR="009178AD" w:rsidRPr="006276FC" w:rsidRDefault="009178AD" w:rsidP="009C6C63">
            <w:pPr>
              <w:pStyle w:val="TAH"/>
            </w:pPr>
            <w:r w:rsidRPr="006276FC">
              <w:t>Mapping to Diameter AVP</w:t>
            </w:r>
          </w:p>
        </w:tc>
        <w:tc>
          <w:tcPr>
            <w:tcW w:w="545" w:type="dxa"/>
            <w:shd w:val="clear" w:color="auto" w:fill="D9D9D9"/>
          </w:tcPr>
          <w:p w14:paraId="48AC5D68" w14:textId="77777777" w:rsidR="009178AD" w:rsidRPr="006276FC" w:rsidRDefault="009178AD" w:rsidP="009C6C63">
            <w:pPr>
              <w:pStyle w:val="TAH"/>
            </w:pPr>
            <w:r w:rsidRPr="006276FC">
              <w:t>Cat.</w:t>
            </w:r>
          </w:p>
        </w:tc>
        <w:tc>
          <w:tcPr>
            <w:tcW w:w="6060" w:type="dxa"/>
            <w:shd w:val="clear" w:color="auto" w:fill="D9D9D9"/>
          </w:tcPr>
          <w:p w14:paraId="17884D9A" w14:textId="77777777" w:rsidR="009178AD" w:rsidRPr="006276FC" w:rsidRDefault="009178AD" w:rsidP="009C6C63">
            <w:pPr>
              <w:pStyle w:val="TAH"/>
            </w:pPr>
            <w:r w:rsidRPr="006276FC">
              <w:t>Description</w:t>
            </w:r>
          </w:p>
        </w:tc>
      </w:tr>
      <w:tr w:rsidR="009178AD" w:rsidRPr="006276FC" w14:paraId="43AB3004" w14:textId="77777777" w:rsidTr="009C6C63">
        <w:trPr>
          <w:cantSplit/>
          <w:trHeight w:val="401"/>
        </w:trPr>
        <w:tc>
          <w:tcPr>
            <w:tcW w:w="0" w:type="auto"/>
            <w:tcBorders>
              <w:bottom w:val="single" w:sz="4" w:space="0" w:color="auto"/>
            </w:tcBorders>
          </w:tcPr>
          <w:p w14:paraId="583B3619" w14:textId="77777777" w:rsidR="009178AD" w:rsidRPr="006276FC" w:rsidRDefault="009178AD" w:rsidP="009C6C63">
            <w:pPr>
              <w:pStyle w:val="TAC"/>
            </w:pPr>
            <w:r w:rsidRPr="006276FC">
              <w:t>User Identity</w:t>
            </w:r>
          </w:p>
          <w:p w14:paraId="7297477A" w14:textId="77777777" w:rsidR="009178AD" w:rsidRPr="006276FC" w:rsidRDefault="009178AD" w:rsidP="009C6C63">
            <w:pPr>
              <w:pStyle w:val="TAC"/>
            </w:pPr>
            <w:r w:rsidRPr="006276FC">
              <w:t>(See 7.1)</w:t>
            </w:r>
          </w:p>
        </w:tc>
        <w:tc>
          <w:tcPr>
            <w:tcW w:w="0" w:type="auto"/>
            <w:tcBorders>
              <w:bottom w:val="single" w:sz="4" w:space="0" w:color="auto"/>
            </w:tcBorders>
          </w:tcPr>
          <w:p w14:paraId="309E10D4" w14:textId="77777777" w:rsidR="009178AD" w:rsidRPr="006276FC" w:rsidRDefault="009178AD" w:rsidP="009C6C63">
            <w:pPr>
              <w:pStyle w:val="TAC"/>
            </w:pPr>
            <w:r w:rsidRPr="006276FC">
              <w:t>User-Identity</w:t>
            </w:r>
          </w:p>
        </w:tc>
        <w:tc>
          <w:tcPr>
            <w:tcW w:w="0" w:type="auto"/>
            <w:tcBorders>
              <w:bottom w:val="single" w:sz="4" w:space="0" w:color="auto"/>
            </w:tcBorders>
          </w:tcPr>
          <w:p w14:paraId="3AF85215" w14:textId="77777777" w:rsidR="009178AD" w:rsidRPr="006276FC" w:rsidRDefault="009178AD" w:rsidP="009C6C63">
            <w:pPr>
              <w:pStyle w:val="TAC"/>
            </w:pPr>
            <w:r w:rsidRPr="006276FC">
              <w:t>M</w:t>
            </w:r>
          </w:p>
        </w:tc>
        <w:tc>
          <w:tcPr>
            <w:tcW w:w="0" w:type="auto"/>
            <w:tcBorders>
              <w:bottom w:val="single" w:sz="4" w:space="0" w:color="auto"/>
            </w:tcBorders>
          </w:tcPr>
          <w:p w14:paraId="6371CAE4" w14:textId="77777777" w:rsidR="009178AD" w:rsidRPr="006276FC" w:rsidRDefault="009178AD" w:rsidP="009C6C63">
            <w:pPr>
              <w:pStyle w:val="TAL"/>
            </w:pPr>
            <w:r w:rsidRPr="006276FC">
              <w:t>IMS Public User Identity or Public Service Identity or MSISDN or External Identifier for which data is updated.</w:t>
            </w:r>
          </w:p>
          <w:p w14:paraId="1F816FD0" w14:textId="59A2E51D" w:rsidR="009178AD" w:rsidRPr="006276FC" w:rsidRDefault="009178AD" w:rsidP="009C6C63">
            <w:pPr>
              <w:pStyle w:val="TAL"/>
            </w:pPr>
            <w:r w:rsidRPr="006276FC">
              <w:t xml:space="preserve">See </w:t>
            </w:r>
            <w:r w:rsidR="00F80D7D">
              <w:t>clause </w:t>
            </w:r>
            <w:r w:rsidR="00F80D7D" w:rsidRPr="006276FC">
              <w:t>7</w:t>
            </w:r>
            <w:r w:rsidRPr="006276FC">
              <w:t>.1 for the content of this AVP.</w:t>
            </w:r>
          </w:p>
        </w:tc>
      </w:tr>
      <w:tr w:rsidR="009178AD" w:rsidRPr="006276FC" w14:paraId="7E2B22B8"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195DDECD" w14:textId="77777777"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14:paraId="41390DAE" w14:textId="77777777"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14:paraId="44CE9052"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438377E6" w14:textId="77777777" w:rsidR="009178AD" w:rsidRPr="006276FC" w:rsidRDefault="009178AD" w:rsidP="009C6C63">
            <w:pPr>
              <w:pStyle w:val="TAL"/>
            </w:pPr>
            <w:r w:rsidRPr="006276FC">
              <w:t>If the request refers to a Wildcarded PSI, the AS may include the corresponding Wildcarded PSI in this information element.</w:t>
            </w:r>
          </w:p>
          <w:p w14:paraId="259B91CA" w14:textId="77777777" w:rsidR="009178AD" w:rsidRPr="006276FC" w:rsidRDefault="009178AD" w:rsidP="009C6C63">
            <w:pPr>
              <w:pStyle w:val="TAL"/>
            </w:pPr>
          </w:p>
          <w:p w14:paraId="5C34C70D"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6FC5214D" w14:textId="77777777" w:rsidR="009178AD" w:rsidRPr="006276FC" w:rsidRDefault="009178AD" w:rsidP="009C6C63">
            <w:pPr>
              <w:pStyle w:val="TAL"/>
            </w:pPr>
          </w:p>
          <w:p w14:paraId="789B702B" w14:textId="77777777" w:rsidR="009178AD" w:rsidRPr="006276FC" w:rsidRDefault="009178AD" w:rsidP="009C6C63">
            <w:pPr>
              <w:pStyle w:val="TAL"/>
            </w:pPr>
            <w:r w:rsidRPr="006276FC">
              <w:t>If this information element is present, Wildcarded Public User Identity shall not be present.</w:t>
            </w:r>
          </w:p>
        </w:tc>
      </w:tr>
      <w:tr w:rsidR="009178AD" w:rsidRPr="006276FC" w14:paraId="444E4934" w14:textId="77777777"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14:paraId="57DFEBD9"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14:paraId="4467B92D" w14:textId="77777777"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14:paraId="5A37C8EA" w14:textId="77777777"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14:paraId="2923A37C" w14:textId="77777777"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14:paraId="574383CB" w14:textId="77777777" w:rsidR="009178AD" w:rsidRPr="006276FC" w:rsidRDefault="009178AD" w:rsidP="009C6C63">
            <w:pPr>
              <w:pStyle w:val="TAL"/>
            </w:pPr>
          </w:p>
          <w:p w14:paraId="5423E1FB" w14:textId="77777777"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FA12ED9" w14:textId="77777777" w:rsidR="009178AD" w:rsidRPr="006276FC" w:rsidRDefault="009178AD" w:rsidP="009C6C63">
            <w:pPr>
              <w:pStyle w:val="TAL"/>
            </w:pPr>
          </w:p>
          <w:p w14:paraId="658F44C6" w14:textId="77777777" w:rsidR="009178AD" w:rsidRPr="006276FC" w:rsidRDefault="009178AD" w:rsidP="009C6C63">
            <w:pPr>
              <w:pStyle w:val="TAL"/>
            </w:pPr>
            <w:r w:rsidRPr="006276FC">
              <w:t>If this information element is present, Wildcarded PSI shall not be present.</w:t>
            </w:r>
          </w:p>
        </w:tc>
      </w:tr>
      <w:tr w:rsidR="009178AD" w:rsidRPr="006276FC" w14:paraId="70725C4D" w14:textId="77777777" w:rsidTr="009C6C63">
        <w:trPr>
          <w:cantSplit/>
          <w:trHeight w:val="401"/>
        </w:trPr>
        <w:tc>
          <w:tcPr>
            <w:tcW w:w="0" w:type="auto"/>
            <w:tcBorders>
              <w:top w:val="single" w:sz="4" w:space="0" w:color="auto"/>
              <w:bottom w:val="single" w:sz="4" w:space="0" w:color="auto"/>
              <w:right w:val="single" w:sz="4" w:space="0" w:color="auto"/>
            </w:tcBorders>
          </w:tcPr>
          <w:p w14:paraId="0A5B319A" w14:textId="77777777" w:rsidR="009178AD" w:rsidRPr="006276FC" w:rsidRDefault="009178AD" w:rsidP="009C6C63">
            <w:pPr>
              <w:pStyle w:val="TAC"/>
            </w:pPr>
            <w:r w:rsidRPr="006276FC">
              <w:t>Requested data</w:t>
            </w:r>
          </w:p>
          <w:p w14:paraId="678A8F06" w14:textId="77777777"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14:paraId="499DCE38" w14:textId="77777777"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14:paraId="45FD098B" w14:textId="77777777"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14:paraId="1763F31D" w14:textId="77777777"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14:paraId="2BE02687" w14:textId="77777777" w:rsidTr="009C6C63">
        <w:trPr>
          <w:cantSplit/>
          <w:trHeight w:val="401"/>
        </w:trPr>
        <w:tc>
          <w:tcPr>
            <w:tcW w:w="0" w:type="auto"/>
            <w:tcBorders>
              <w:top w:val="single" w:sz="4" w:space="0" w:color="auto"/>
            </w:tcBorders>
          </w:tcPr>
          <w:p w14:paraId="6E4BDBB9" w14:textId="77777777" w:rsidR="009178AD" w:rsidRPr="006276FC" w:rsidRDefault="009178AD" w:rsidP="009C6C63">
            <w:pPr>
              <w:pStyle w:val="TAC"/>
            </w:pPr>
            <w:r w:rsidRPr="006276FC">
              <w:t>Data</w:t>
            </w:r>
          </w:p>
          <w:p w14:paraId="6F393BD2" w14:textId="77777777" w:rsidR="009178AD" w:rsidRPr="006276FC" w:rsidRDefault="009178AD" w:rsidP="009C6C63">
            <w:pPr>
              <w:pStyle w:val="TAC"/>
            </w:pPr>
            <w:r w:rsidRPr="006276FC">
              <w:t>(See 7.6)</w:t>
            </w:r>
          </w:p>
        </w:tc>
        <w:tc>
          <w:tcPr>
            <w:tcW w:w="0" w:type="auto"/>
            <w:tcBorders>
              <w:top w:val="single" w:sz="4" w:space="0" w:color="auto"/>
            </w:tcBorders>
          </w:tcPr>
          <w:p w14:paraId="01B8CB9F" w14:textId="77777777" w:rsidR="009178AD" w:rsidRPr="006276FC" w:rsidRDefault="009178AD" w:rsidP="009C6C63">
            <w:pPr>
              <w:pStyle w:val="TAC"/>
            </w:pPr>
            <w:r w:rsidRPr="006276FC">
              <w:t>User-Data</w:t>
            </w:r>
          </w:p>
        </w:tc>
        <w:tc>
          <w:tcPr>
            <w:tcW w:w="0" w:type="auto"/>
            <w:tcBorders>
              <w:top w:val="single" w:sz="4" w:space="0" w:color="auto"/>
            </w:tcBorders>
          </w:tcPr>
          <w:p w14:paraId="29684EA2" w14:textId="77777777" w:rsidR="009178AD" w:rsidRPr="006276FC" w:rsidRDefault="009178AD" w:rsidP="009C6C63">
            <w:pPr>
              <w:pStyle w:val="TAC"/>
            </w:pPr>
            <w:r w:rsidRPr="006276FC">
              <w:t>M</w:t>
            </w:r>
          </w:p>
        </w:tc>
        <w:tc>
          <w:tcPr>
            <w:tcW w:w="0" w:type="auto"/>
            <w:tcBorders>
              <w:top w:val="single" w:sz="4" w:space="0" w:color="auto"/>
            </w:tcBorders>
          </w:tcPr>
          <w:p w14:paraId="219D555A" w14:textId="77777777" w:rsidR="009178AD" w:rsidRPr="006276FC" w:rsidRDefault="009178AD" w:rsidP="009C6C63">
            <w:pPr>
              <w:pStyle w:val="TAL"/>
            </w:pPr>
            <w:r w:rsidRPr="006276FC">
              <w:t>Updated data.</w:t>
            </w:r>
          </w:p>
        </w:tc>
      </w:tr>
      <w:tr w:rsidR="009178AD" w:rsidRPr="006276FC" w14:paraId="049E6191" w14:textId="77777777" w:rsidTr="009C6C63">
        <w:trPr>
          <w:cantSplit/>
          <w:trHeight w:val="401"/>
        </w:trPr>
        <w:tc>
          <w:tcPr>
            <w:tcW w:w="0" w:type="auto"/>
          </w:tcPr>
          <w:p w14:paraId="5132D1CC" w14:textId="77777777" w:rsidR="009178AD" w:rsidRPr="006276FC" w:rsidRDefault="009178AD" w:rsidP="009C6C63">
            <w:pPr>
              <w:pStyle w:val="TAC"/>
            </w:pPr>
            <w:r w:rsidRPr="006276FC">
              <w:t>Application Server Identity</w:t>
            </w:r>
          </w:p>
          <w:p w14:paraId="25A76743" w14:textId="77777777" w:rsidR="009178AD" w:rsidRPr="006276FC" w:rsidRDefault="009178AD" w:rsidP="009C6C63">
            <w:pPr>
              <w:pStyle w:val="TAC"/>
            </w:pPr>
            <w:r w:rsidRPr="006276FC">
              <w:t>(See 7.9)</w:t>
            </w:r>
          </w:p>
        </w:tc>
        <w:tc>
          <w:tcPr>
            <w:tcW w:w="0" w:type="auto"/>
          </w:tcPr>
          <w:p w14:paraId="22313B40" w14:textId="77777777" w:rsidR="009178AD" w:rsidRPr="006276FC" w:rsidRDefault="009178AD" w:rsidP="009C6C63">
            <w:pPr>
              <w:pStyle w:val="TAC"/>
            </w:pPr>
            <w:r w:rsidRPr="006276FC">
              <w:t>Origin-Host</w:t>
            </w:r>
          </w:p>
        </w:tc>
        <w:tc>
          <w:tcPr>
            <w:tcW w:w="0" w:type="auto"/>
          </w:tcPr>
          <w:p w14:paraId="55BACBC8" w14:textId="77777777" w:rsidR="009178AD" w:rsidRPr="006276FC" w:rsidRDefault="009178AD" w:rsidP="009C6C63">
            <w:pPr>
              <w:pStyle w:val="TAC"/>
            </w:pPr>
            <w:r w:rsidRPr="006276FC">
              <w:t>M</w:t>
            </w:r>
          </w:p>
        </w:tc>
        <w:tc>
          <w:tcPr>
            <w:tcW w:w="0" w:type="auto"/>
          </w:tcPr>
          <w:p w14:paraId="7A28A712" w14:textId="77777777" w:rsidR="009178AD" w:rsidRPr="006276FC" w:rsidRDefault="009178AD" w:rsidP="009C6C63">
            <w:pPr>
              <w:pStyle w:val="TAL"/>
            </w:pPr>
            <w:r w:rsidRPr="006276FC">
              <w:t>IE that identifies the AS originator of the request and that is used to check the AS permission list.</w:t>
            </w:r>
          </w:p>
        </w:tc>
      </w:tr>
      <w:tr w:rsidR="009178AD" w:rsidRPr="006276FC" w14:paraId="77A75174"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4B11AD40" w14:textId="77777777" w:rsidR="009178AD" w:rsidRPr="006276FC" w:rsidRDefault="009178AD" w:rsidP="009C6C63">
            <w:pPr>
              <w:pStyle w:val="TAC"/>
            </w:pPr>
            <w:r w:rsidRPr="006276FC">
              <w:t>Private identity</w:t>
            </w:r>
          </w:p>
          <w:p w14:paraId="00304539"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56DC4E6F"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5CB9D10A"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14:paraId="5F955741" w14:textId="77777777" w:rsidR="009178AD" w:rsidRPr="006276FC" w:rsidRDefault="009178AD" w:rsidP="009C6C63">
            <w:pPr>
              <w:pStyle w:val="TAL"/>
            </w:pPr>
            <w:r w:rsidRPr="006276FC">
              <w:t>Private Identity of the user for whom the data is required.</w:t>
            </w:r>
          </w:p>
          <w:p w14:paraId="7F4144A8" w14:textId="77777777" w:rsidR="009178AD" w:rsidRPr="006276FC" w:rsidRDefault="009178AD" w:rsidP="009C6C63">
            <w:pPr>
              <w:pStyle w:val="TAL"/>
            </w:pPr>
          </w:p>
          <w:p w14:paraId="05F3DE64" w14:textId="77777777" w:rsidR="009178AD" w:rsidRPr="006276FC" w:rsidRDefault="009178AD" w:rsidP="009C6C63">
            <w:pPr>
              <w:pStyle w:val="TAL"/>
            </w:pPr>
            <w:r w:rsidRPr="006276FC">
              <w:t>Check table 7.6.1 to see when it is applicable.</w:t>
            </w:r>
          </w:p>
        </w:tc>
      </w:tr>
    </w:tbl>
    <w:p w14:paraId="68ECD902" w14:textId="77777777" w:rsidR="009178AD" w:rsidRPr="006276FC" w:rsidRDefault="009178AD" w:rsidP="009178AD"/>
    <w:p w14:paraId="614E03F5" w14:textId="77777777"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14:paraId="31979BC4" w14:textId="77777777" w:rsidTr="009C6C63">
        <w:tc>
          <w:tcPr>
            <w:tcW w:w="0" w:type="auto"/>
            <w:shd w:val="clear" w:color="auto" w:fill="D9D9D9"/>
          </w:tcPr>
          <w:p w14:paraId="08FAACDE" w14:textId="77777777" w:rsidR="009178AD" w:rsidRPr="006276FC" w:rsidRDefault="009178AD" w:rsidP="009C6C63">
            <w:pPr>
              <w:pStyle w:val="TAH"/>
            </w:pPr>
            <w:r w:rsidRPr="006276FC">
              <w:t>Information element name</w:t>
            </w:r>
          </w:p>
        </w:tc>
        <w:tc>
          <w:tcPr>
            <w:tcW w:w="0" w:type="auto"/>
            <w:shd w:val="clear" w:color="auto" w:fill="D9D9D9"/>
          </w:tcPr>
          <w:p w14:paraId="13C6727B" w14:textId="77777777" w:rsidR="009178AD" w:rsidRPr="006276FC" w:rsidRDefault="009178AD" w:rsidP="009C6C63">
            <w:pPr>
              <w:pStyle w:val="TAH"/>
            </w:pPr>
            <w:r w:rsidRPr="006276FC">
              <w:t>Mapping to Diameter AVP</w:t>
            </w:r>
          </w:p>
        </w:tc>
        <w:tc>
          <w:tcPr>
            <w:tcW w:w="0" w:type="auto"/>
            <w:shd w:val="clear" w:color="auto" w:fill="D9D9D9"/>
          </w:tcPr>
          <w:p w14:paraId="3F228424" w14:textId="77777777" w:rsidR="009178AD" w:rsidRPr="006276FC" w:rsidRDefault="009178AD" w:rsidP="009C6C63">
            <w:pPr>
              <w:pStyle w:val="TAH"/>
            </w:pPr>
            <w:r w:rsidRPr="006276FC">
              <w:t>Cat.</w:t>
            </w:r>
          </w:p>
        </w:tc>
        <w:tc>
          <w:tcPr>
            <w:tcW w:w="0" w:type="auto"/>
            <w:shd w:val="clear" w:color="auto" w:fill="D9D9D9"/>
          </w:tcPr>
          <w:p w14:paraId="2A344068" w14:textId="77777777" w:rsidR="009178AD" w:rsidRPr="006276FC" w:rsidRDefault="009178AD" w:rsidP="009C6C63">
            <w:pPr>
              <w:pStyle w:val="TAH"/>
            </w:pPr>
            <w:r w:rsidRPr="006276FC">
              <w:t>Description</w:t>
            </w:r>
          </w:p>
        </w:tc>
      </w:tr>
      <w:tr w:rsidR="009178AD" w:rsidRPr="006276FC" w14:paraId="14BC4500" w14:textId="77777777" w:rsidTr="009C6C63">
        <w:trPr>
          <w:cantSplit/>
          <w:trHeight w:val="401"/>
        </w:trPr>
        <w:tc>
          <w:tcPr>
            <w:tcW w:w="0" w:type="auto"/>
          </w:tcPr>
          <w:p w14:paraId="203F7AB5" w14:textId="77777777" w:rsidR="009178AD" w:rsidRPr="006276FC" w:rsidRDefault="009178AD" w:rsidP="009C6C63">
            <w:pPr>
              <w:pStyle w:val="TAC"/>
            </w:pPr>
            <w:r w:rsidRPr="006276FC">
              <w:t>Result</w:t>
            </w:r>
          </w:p>
          <w:p w14:paraId="3E5336B0" w14:textId="77777777" w:rsidR="009178AD" w:rsidRPr="006276FC" w:rsidRDefault="009178AD" w:rsidP="009C6C63">
            <w:pPr>
              <w:pStyle w:val="TAC"/>
            </w:pPr>
            <w:r w:rsidRPr="006276FC">
              <w:t>(See 7.5)</w:t>
            </w:r>
          </w:p>
        </w:tc>
        <w:tc>
          <w:tcPr>
            <w:tcW w:w="0" w:type="auto"/>
          </w:tcPr>
          <w:p w14:paraId="1965DBFA" w14:textId="77777777" w:rsidR="009178AD" w:rsidRPr="006276FC" w:rsidRDefault="009178AD" w:rsidP="009C6C63">
            <w:pPr>
              <w:pStyle w:val="TAC"/>
            </w:pPr>
            <w:r w:rsidRPr="006276FC">
              <w:t>Result-Code / Experimental-Result</w:t>
            </w:r>
          </w:p>
        </w:tc>
        <w:tc>
          <w:tcPr>
            <w:tcW w:w="0" w:type="auto"/>
          </w:tcPr>
          <w:p w14:paraId="73B4B7B8" w14:textId="77777777" w:rsidR="009178AD" w:rsidRPr="006276FC" w:rsidRDefault="009178AD" w:rsidP="009C6C63">
            <w:pPr>
              <w:pStyle w:val="TAC"/>
            </w:pPr>
            <w:r w:rsidRPr="006276FC">
              <w:t>M</w:t>
            </w:r>
          </w:p>
        </w:tc>
        <w:tc>
          <w:tcPr>
            <w:tcW w:w="0" w:type="auto"/>
          </w:tcPr>
          <w:p w14:paraId="5A3D7843" w14:textId="77777777" w:rsidR="00F80D7D" w:rsidRPr="006276FC" w:rsidRDefault="009178AD" w:rsidP="009C6C63">
            <w:pPr>
              <w:pStyle w:val="TAC"/>
              <w:jc w:val="left"/>
            </w:pPr>
            <w:r w:rsidRPr="006276FC">
              <w:t>Result of the update of data in the HSS.</w:t>
            </w:r>
          </w:p>
          <w:p w14:paraId="4B7475EB" w14:textId="033B79C9" w:rsidR="009178AD" w:rsidRPr="006276FC" w:rsidRDefault="009178AD" w:rsidP="009C6C63">
            <w:pPr>
              <w:pStyle w:val="TAC"/>
              <w:jc w:val="left"/>
            </w:pPr>
          </w:p>
          <w:p w14:paraId="4DDC85C6"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2004C8C2" w14:textId="77777777" w:rsidR="009178AD" w:rsidRPr="006276FC" w:rsidRDefault="009178AD" w:rsidP="009C6C63">
            <w:pPr>
              <w:pStyle w:val="TAC"/>
              <w:jc w:val="left"/>
            </w:pPr>
          </w:p>
          <w:p w14:paraId="72968D6B"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14:paraId="20EAF4B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AFBFAF"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12595646"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084F69AA"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69955501" w14:textId="77777777" w:rsidR="009178AD" w:rsidRPr="006276FC" w:rsidRDefault="009178AD" w:rsidP="009C6C63">
            <w:pPr>
              <w:pStyle w:val="TAC"/>
              <w:jc w:val="left"/>
            </w:pPr>
            <w:r w:rsidRPr="006276FC">
              <w:t>If the request refers to a specific PSI matching a Wildcarded PSI and the Wildcarded</w:t>
            </w:r>
            <w:r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9178AD" w:rsidRPr="006276FC" w14:paraId="0FAAFFB7"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B9B7EF"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14:paraId="1FD24E47"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14:paraId="6211B669"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C8FB1F6"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4ED417C2"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E20BEB0" w14:textId="77777777"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14:paraId="39402A0C" w14:textId="77777777"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14:paraId="6D99EC78"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451196D4" w14:textId="77777777"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14:paraId="063FBF22"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39A05806" w14:textId="77777777" w:rsidR="009178AD" w:rsidRPr="006276FC" w:rsidRDefault="009178AD" w:rsidP="009C6C63">
            <w:pPr>
              <w:pStyle w:val="TAC"/>
            </w:pPr>
            <w:r w:rsidRPr="006276FC">
              <w:t>Requested data</w:t>
            </w:r>
          </w:p>
          <w:p w14:paraId="575DC342" w14:textId="77777777"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14:paraId="43189617" w14:textId="77777777"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14:paraId="2142C567" w14:textId="77777777"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14:paraId="199BBA1E" w14:textId="77777777"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14:paraId="56943199" w14:textId="77777777" w:rsidR="009178AD" w:rsidRPr="006276FC" w:rsidRDefault="009178AD" w:rsidP="009178AD"/>
    <w:p w14:paraId="0E3FA7E8" w14:textId="77777777" w:rsidR="009178AD" w:rsidRPr="006276FC" w:rsidRDefault="009178AD" w:rsidP="009178AD">
      <w:pPr>
        <w:pStyle w:val="Heading4"/>
      </w:pPr>
      <w:bookmarkStart w:id="124" w:name="_Toc2694318"/>
      <w:bookmarkStart w:id="125" w:name="_Toc20215898"/>
      <w:bookmarkStart w:id="126" w:name="_Toc27756184"/>
      <w:bookmarkStart w:id="127" w:name="_Toc36056734"/>
      <w:bookmarkStart w:id="128" w:name="_Toc44878533"/>
      <w:bookmarkStart w:id="129" w:name="_Toc74132322"/>
      <w:r w:rsidRPr="006276FC">
        <w:t>6.1.2.1</w:t>
      </w:r>
      <w:r w:rsidRPr="006276FC">
        <w:tab/>
        <w:t>Detailed behaviour</w:t>
      </w:r>
      <w:bookmarkEnd w:id="124"/>
      <w:bookmarkEnd w:id="125"/>
      <w:bookmarkEnd w:id="126"/>
      <w:bookmarkEnd w:id="127"/>
      <w:bookmarkEnd w:id="128"/>
      <w:bookmarkEnd w:id="129"/>
    </w:p>
    <w:p w14:paraId="3B192348" w14:textId="77777777"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14:paraId="4E6B5D3E" w14:textId="77777777"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07E4F66F" w14:textId="77777777" w:rsidR="009178AD" w:rsidRPr="006276FC" w:rsidRDefault="009178AD" w:rsidP="009178AD">
      <w:r w:rsidRPr="006276FC">
        <w:t>Upon reception of the Sh-Update request, the HSS shall, in the following order:</w:t>
      </w:r>
    </w:p>
    <w:p w14:paraId="77BAA903" w14:textId="1193F4D3" w:rsidR="00F80D7D" w:rsidRPr="006276FC" w:rsidRDefault="009178AD" w:rsidP="009178AD">
      <w:pPr>
        <w:pStyle w:val="B10"/>
      </w:pPr>
      <w:r w:rsidRPr="006276FC">
        <w:t>1.</w:t>
      </w:r>
      <w:r w:rsidRPr="006276FC">
        <w:tab/>
        <w:t xml:space="preserve">In the AS permission list (see </w:t>
      </w:r>
      <w:r w:rsidR="00F80D7D">
        <w:t>clause </w:t>
      </w:r>
      <w:r w:rsidR="00F80D7D" w:rsidRPr="006276FC">
        <w:t>6</w:t>
      </w:r>
      <w:r w:rsidRPr="006276FC">
        <w:t>.2) check that the data that is requested to be updated (Sh-Update) by this AS, is allowed to be updated by checking the combination of the identity of the AS sending the request (identified by the Origin-Host AVP) and the supplied Data-Reference.</w:t>
      </w:r>
    </w:p>
    <w:p w14:paraId="147BA0AB" w14:textId="4EF2BEBE" w:rsidR="009178AD" w:rsidRPr="006276FC" w:rsidRDefault="009178AD" w:rsidP="009178AD">
      <w:pPr>
        <w:pStyle w:val="B10"/>
        <w:ind w:left="851"/>
      </w:pPr>
      <w:r w:rsidRPr="006276FC">
        <w:t>-</w:t>
      </w:r>
      <w:r w:rsidRPr="006276FC">
        <w:tab/>
        <w:t>If the data is not allowed to be updated, Experimental-Result shall be set to DIAMETER_ERROR_USER_DATA_CANNOT_BE_MODIFIED in the Sh-Update Response.</w:t>
      </w:r>
    </w:p>
    <w:p w14:paraId="5B9D0BB4" w14:textId="77777777" w:rsidR="00F80D7D" w:rsidRPr="006276FC" w:rsidRDefault="009178AD" w:rsidP="009178AD">
      <w:pPr>
        <w:pStyle w:val="B10"/>
      </w:pPr>
      <w:r w:rsidRPr="006276FC">
        <w:t>2.</w:t>
      </w:r>
      <w:r w:rsidRPr="006276FC">
        <w:tab/>
        <w:t>Check that the User Identity in the request exists in the HSS. If not, Experimental-Result shall be set to DIAMETER_ERROR_USER_UNKNOWN in the Sh-Update Response.</w:t>
      </w:r>
    </w:p>
    <w:p w14:paraId="61E60E03" w14:textId="32D6D082" w:rsidR="009178AD" w:rsidRPr="006276FC" w:rsidRDefault="009178AD" w:rsidP="009178AD">
      <w:pPr>
        <w:pStyle w:val="B10"/>
      </w:pPr>
      <w:r w:rsidRPr="006276FC">
        <w:t>2a.</w:t>
      </w:r>
      <w:r w:rsidRPr="006276FC">
        <w:tab/>
        <w:t>Check if the Private User Identity (if received) corresponds to the IMPU/MSISDN/External Identifier received in User-Identity. If not, Experimental-Result-Code shall be set to DIAMETER_ERROR_IDENTITIES_DONT_MATCH.</w:t>
      </w:r>
    </w:p>
    <w:p w14:paraId="51B47390" w14:textId="77777777" w:rsidR="009178AD" w:rsidRPr="006276FC" w:rsidRDefault="009178AD" w:rsidP="009178AD">
      <w:pPr>
        <w:pStyle w:val="B10"/>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14:paraId="12C2396D" w14:textId="77777777" w:rsidR="009178AD" w:rsidRPr="006276FC" w:rsidRDefault="009178AD" w:rsidP="009178AD">
      <w:pPr>
        <w:pStyle w:val="B10"/>
      </w:pPr>
      <w:r w:rsidRPr="006276FC">
        <w:t>4.</w:t>
      </w:r>
      <w:r w:rsidRPr="006276FC">
        <w:tab/>
        <w:t xml:space="preserve">If Data-Reference is PSIActivation (18), then the HSS shall check that the User Identity contains a distinct Public Service Identity. If it does, then the HSS shall update the corresponding </w:t>
      </w:r>
      <w:smartTag w:uri="urn:schemas-microsoft-com:office:smarttags" w:element="place">
        <w:smartTag w:uri="urn:schemas-microsoft-com:office:smarttags" w:element="PlaceName">
          <w:r w:rsidRPr="006276FC">
            <w:t>PSI</w:t>
          </w:r>
        </w:smartTag>
        <w:r w:rsidRPr="006276FC">
          <w:t xml:space="preserve"> </w:t>
        </w:r>
        <w:smartTag w:uri="urn:schemas-microsoft-com:office:smarttags" w:element="PlaceName">
          <w:r w:rsidRPr="006276FC">
            <w:t>Activation</w:t>
          </w:r>
        </w:smartTag>
        <w:r w:rsidRPr="006276FC">
          <w:t xml:space="preserve"> </w:t>
        </w:r>
        <w:smartTag w:uri="urn:schemas-microsoft-com:office:smarttags" w:element="PlaceType">
          <w:r w:rsidRPr="006276FC">
            <w:t>State</w:t>
          </w:r>
        </w:smartTag>
      </w:smartTag>
      <w:r w:rsidRPr="006276FC">
        <w:t xml:space="preserve"> and return the Result-Code AVP set to DIAMETER_SUCCESS. If it does not, then the Experimental-Result shall be set to DIAMETER_ERROR_OPERATION_NOT_ALLOWED in the Sh-Update Response.</w:t>
      </w:r>
    </w:p>
    <w:p w14:paraId="4021C378" w14:textId="77777777" w:rsidR="009178AD" w:rsidRPr="006276FC" w:rsidRDefault="009178AD" w:rsidP="009178AD">
      <w:pPr>
        <w:pStyle w:val="B10"/>
        <w:ind w:hanging="1"/>
      </w:pPr>
      <w:r w:rsidRPr="006276FC">
        <w:t>The change of a Public Service Identity from ACTIVE to INACTIVE shall trigger the network initiated deregistration of the Public Service Identity in the HSS.</w:t>
      </w:r>
    </w:p>
    <w:p w14:paraId="6A54A743" w14:textId="77777777" w:rsidR="009178AD" w:rsidRPr="006276FC" w:rsidRDefault="009178AD" w:rsidP="009178AD">
      <w:pPr>
        <w:pStyle w:val="B10"/>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14:paraId="67633A3D" w14:textId="7A3DA243" w:rsidR="00F80D7D" w:rsidRPr="006276FC" w:rsidRDefault="009178AD" w:rsidP="009178AD">
      <w:pPr>
        <w:pStyle w:val="B10"/>
        <w:ind w:hanging="1"/>
        <w:rPr>
          <w:rFonts w:cs="CG Times (WN)"/>
          <w:lang w:eastAsia="ar-SA"/>
        </w:rPr>
      </w:pPr>
      <w:r w:rsidRPr="006276FC">
        <w:rPr>
          <w:rFonts w:cs="CG Times (WN)"/>
          <w:lang w:eastAsia="ar-SA"/>
        </w:rPr>
        <w:tab/>
        <w:t xml:space="preserve">The changes of DSAI value shall trigger the procedures described in </w:t>
      </w:r>
      <w:r w:rsidR="00F80D7D">
        <w:rPr>
          <w:rFonts w:cs="CG Times (WN)"/>
          <w:lang w:eastAsia="ar-SA"/>
        </w:rPr>
        <w:t>clause </w:t>
      </w:r>
      <w:r w:rsidR="00F80D7D" w:rsidRPr="006276FC">
        <w:rPr>
          <w:rFonts w:cs="CG Times (WN)"/>
          <w:lang w:eastAsia="ar-SA"/>
        </w:rPr>
        <w:t>7</w:t>
      </w:r>
      <w:r w:rsidRPr="006276FC">
        <w:rPr>
          <w:rFonts w:cs="CG Times (WN)"/>
          <w:lang w:eastAsia="ar-SA"/>
        </w:rPr>
        <w:t xml:space="preserve">.14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w:t>
      </w:r>
      <w:r w:rsidR="00F80D7D" w:rsidRPr="006276FC">
        <w:rPr>
          <w:rFonts w:cs="CG Times (WN)"/>
          <w:lang w:eastAsia="ar-SA"/>
        </w:rPr>
        <w:t>TS</w:t>
      </w:r>
      <w:r w:rsidR="00F80D7D">
        <w:rPr>
          <w:rFonts w:cs="CG Times (WN)"/>
          <w:lang w:eastAsia="ar-SA"/>
        </w:rPr>
        <w:t> </w:t>
      </w:r>
      <w:r w:rsidR="00F80D7D" w:rsidRPr="006276FC">
        <w:rPr>
          <w:rFonts w:cs="CG Times (WN)"/>
          <w:lang w:eastAsia="ar-SA"/>
        </w:rPr>
        <w:t>2</w:t>
      </w:r>
      <w:r w:rsidRPr="006276FC">
        <w:rPr>
          <w:rFonts w:cs="CG Times (WN)"/>
          <w:lang w:eastAsia="ar-SA"/>
        </w:rPr>
        <w:t>9.228</w:t>
      </w:r>
      <w:r w:rsidR="00F80D7D">
        <w:rPr>
          <w:rFonts w:cs="CG Times (WN)"/>
          <w:lang w:eastAsia="ar-SA"/>
        </w:rPr>
        <w:t> </w:t>
      </w:r>
      <w:r w:rsidR="00F80D7D" w:rsidRPr="006276FC">
        <w:rPr>
          <w:rFonts w:cs="CG Times (WN)"/>
          <w:lang w:eastAsia="ar-SA"/>
        </w:rPr>
        <w:t>[</w:t>
      </w:r>
      <w:r w:rsidRPr="006276FC">
        <w:rPr>
          <w:rFonts w:cs="CG Times (WN)"/>
          <w:lang w:eastAsia="ar-SA"/>
        </w:rPr>
        <w:t>6]).</w:t>
      </w:r>
    </w:p>
    <w:p w14:paraId="6E745891" w14:textId="64BE1431" w:rsidR="009178AD" w:rsidRPr="006276FC" w:rsidRDefault="009178AD" w:rsidP="009178AD">
      <w:pPr>
        <w:pStyle w:val="B10"/>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14:paraId="0076B3C8" w14:textId="77777777" w:rsidR="009178AD" w:rsidRPr="006276FC" w:rsidRDefault="009178AD" w:rsidP="009178AD">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14:paraId="64DBB1EE" w14:textId="77777777" w:rsidR="009178AD" w:rsidRPr="006276FC" w:rsidRDefault="009178AD" w:rsidP="009178AD">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14:paraId="5B45F318" w14:textId="77777777" w:rsidR="009178AD" w:rsidRPr="006276FC" w:rsidRDefault="009178AD" w:rsidP="009178AD">
      <w:pPr>
        <w:pStyle w:val="B10"/>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14:paraId="33151708" w14:textId="77777777" w:rsidR="00F80D7D" w:rsidRPr="006276FC" w:rsidRDefault="009178AD" w:rsidP="009178AD">
      <w:pPr>
        <w:pStyle w:val="B10"/>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7C63143B" w14:textId="4B215B3B" w:rsidR="00A55BE6" w:rsidRDefault="00A55BE6" w:rsidP="00A55BE6">
      <w:pPr>
        <w:pStyle w:val="B10"/>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14:paraId="000C0ED4" w14:textId="3E9A2590" w:rsidR="00A55BE6" w:rsidRDefault="00A55BE6" w:rsidP="00A55BE6">
      <w:pPr>
        <w:pStyle w:val="NO"/>
      </w:pPr>
      <w:r>
        <w:t>NOTE 2:</w:t>
      </w:r>
      <w:r>
        <w:tab/>
        <w:t xml:space="preserve">If there is no stored STN-SR in the HSS, it indicates that the user is not SRVCC subscribed and if there is no stored STN-SR in the UDM, it indicates that the user is not 5G-SRVCC subscribed, as described in 3GPP </w:t>
      </w:r>
      <w:r w:rsidR="00F80D7D">
        <w:t>TS 2</w:t>
      </w:r>
      <w:r>
        <w:t>3.008</w:t>
      </w:r>
      <w:r w:rsidR="00F80D7D">
        <w:t> [</w:t>
      </w:r>
      <w:r>
        <w:t>27].</w:t>
      </w:r>
    </w:p>
    <w:p w14:paraId="69A18400" w14:textId="77777777" w:rsidR="009178AD" w:rsidRPr="006276FC" w:rsidRDefault="009178AD" w:rsidP="009178AD">
      <w:pPr>
        <w:pStyle w:val="B10"/>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14:paraId="7451DB8D" w14:textId="77777777" w:rsidR="009178AD" w:rsidRPr="006276FC" w:rsidRDefault="009178AD" w:rsidP="009178AD">
      <w:pPr>
        <w:pStyle w:val="B10"/>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14:paraId="036098C0" w14:textId="77777777" w:rsidR="009178AD" w:rsidRPr="006276FC" w:rsidRDefault="009178AD" w:rsidP="009178AD">
      <w:pPr>
        <w:pStyle w:val="B20"/>
      </w:pPr>
      <w:r w:rsidRPr="006276FC">
        <w:t>-</w:t>
      </w:r>
      <w:r w:rsidRPr="006276FC">
        <w:tab/>
        <w:t>If repository data identified by the Service-Indication is stored at the HSS for the specified IMS Public User Identity, IMS Public User Identity group or Public Service Identity, check the following premises:</w:t>
      </w:r>
    </w:p>
    <w:p w14:paraId="2BD0C037" w14:textId="77777777" w:rsidR="009178AD" w:rsidRPr="006276FC" w:rsidRDefault="009178AD" w:rsidP="009178AD">
      <w:pPr>
        <w:pStyle w:val="B30"/>
      </w:pPr>
      <w:r w:rsidRPr="006276FC">
        <w:lastRenderedPageBreak/>
        <w:t>1.</w:t>
      </w:r>
      <w:r w:rsidRPr="006276FC">
        <w:tab/>
        <w:t>Sequence_Number_in_Sh_Update is not equal to 0</w:t>
      </w:r>
    </w:p>
    <w:p w14:paraId="026AB5E2" w14:textId="77777777" w:rsidR="009178AD" w:rsidRPr="006276FC" w:rsidRDefault="009178AD" w:rsidP="009178AD">
      <w:pPr>
        <w:pStyle w:val="B30"/>
      </w:pPr>
      <w:r w:rsidRPr="006276FC">
        <w:t>2.</w:t>
      </w:r>
      <w:r w:rsidRPr="006276FC">
        <w:tab/>
        <w:t>(Sequence_Number_in_Sh_Update - 1) is equal to (Sequence_Number_In_HSS modulo 65535)</w:t>
      </w:r>
    </w:p>
    <w:p w14:paraId="52D03F8B" w14:textId="77777777" w:rsidR="009178AD" w:rsidRPr="006276FC" w:rsidRDefault="009178AD" w:rsidP="009178AD">
      <w:pPr>
        <w:pStyle w:val="B30"/>
        <w:rPr>
          <w:rFonts w:ascii="Arial" w:hAnsi="Arial"/>
        </w:rPr>
      </w:pPr>
      <w:r w:rsidRPr="006276FC">
        <w:t>-</w:t>
      </w:r>
      <w:r w:rsidRPr="006276FC">
        <w:tab/>
        <w:t>If either of the above premises is false then Experimental-Result shall be set to DIAMETER_ERROR_TRANSPARENT_DATA_OUT_OF_SYNC in the Sh-Update Response.</w:t>
      </w:r>
    </w:p>
    <w:p w14:paraId="1A22AA4B" w14:textId="77777777" w:rsidR="009178AD" w:rsidRPr="006276FC" w:rsidRDefault="009178AD" w:rsidP="009178AD">
      <w:pPr>
        <w:pStyle w:val="B30"/>
      </w:pPr>
      <w:r w:rsidRPr="006276FC">
        <w:t>-</w:t>
      </w:r>
      <w:r w:rsidRPr="006276FC">
        <w:tab/>
        <w:t>If both of the above premises are true, then check whether or not Service Data is received within the Sh-Update Req.</w:t>
      </w:r>
    </w:p>
    <w:p w14:paraId="3EEBADDA" w14:textId="77777777"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72795D48" w14:textId="77777777"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14:paraId="34FC923C" w14:textId="20C47870"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rsidR="00F80D7D">
        <w:t>clause </w:t>
      </w:r>
      <w:r w:rsidR="00F80D7D" w:rsidRPr="006276FC">
        <w:t>6</w:t>
      </w:r>
      <w:r w:rsidRPr="006276FC">
        <w:t>.1.4).</w:t>
      </w:r>
    </w:p>
    <w:p w14:paraId="5882E408" w14:textId="77777777"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14:paraId="3072F7C0" w14:textId="77777777" w:rsidR="009178AD" w:rsidRPr="006276FC" w:rsidRDefault="009178AD" w:rsidP="009178AD">
      <w:pPr>
        <w:pStyle w:val="B20"/>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14:paraId="4597495B" w14:textId="77777777" w:rsidR="009178AD" w:rsidRPr="006276FC" w:rsidRDefault="009178AD" w:rsidP="009178AD">
      <w:pPr>
        <w:pStyle w:val="B30"/>
      </w:pPr>
      <w:r w:rsidRPr="006276FC">
        <w:t>-</w:t>
      </w:r>
      <w:r w:rsidRPr="006276FC">
        <w:tab/>
        <w:t>If the sequence number is not set to 0, Experimental-Result shall be set to DIAMETER_ERROR_TRANSPARENT_DATA_OUT_OF_SYNC</w:t>
      </w:r>
    </w:p>
    <w:p w14:paraId="57E60245" w14:textId="77777777" w:rsidR="009178AD" w:rsidRPr="006276FC" w:rsidRDefault="009178AD" w:rsidP="009178AD">
      <w:pPr>
        <w:pStyle w:val="B30"/>
      </w:pPr>
      <w:r w:rsidRPr="006276FC">
        <w:t>-</w:t>
      </w:r>
      <w:r w:rsidRPr="006276FC">
        <w:tab/>
        <w:t>If the sequence number is set to 0 check whether Service Data is included within the Sh-Update Req.</w:t>
      </w:r>
    </w:p>
    <w:p w14:paraId="2DF20595" w14:textId="77777777"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14:paraId="36862878" w14:textId="77777777" w:rsidR="00F80D7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14:paraId="2836861C" w14:textId="53CB5C02"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14:paraId="4EC39A51" w14:textId="77777777"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14:paraId="4103ED77" w14:textId="77777777"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14:paraId="4EB9D87A" w14:textId="77777777"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14:paraId="51F7D2EA" w14:textId="48EA0B3C" w:rsidR="00F80D7D" w:rsidRPr="006276FC" w:rsidRDefault="009178AD" w:rsidP="009178AD">
      <w:r w:rsidRPr="006276FC">
        <w:t xml:space="preserve">If there is an error in any of the above steps then the HSS shall stop processing and shall return the error code specified in the respective step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for an explanation of the error codes).</w:t>
      </w:r>
    </w:p>
    <w:p w14:paraId="44128310" w14:textId="2B634362"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14:paraId="153AD05C" w14:textId="77777777"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14:paraId="0C582135" w14:textId="77777777"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14:paraId="2BFEA22E" w14:textId="77777777" w:rsidR="009178AD" w:rsidRPr="006276FC" w:rsidRDefault="009178AD" w:rsidP="009178AD">
      <w:r w:rsidRPr="006276FC">
        <w:t>Otherwise, the requested operation shall take place and the HSS shall return the Result-Code AVP set to DIAMETER_SUCCESS.</w:t>
      </w:r>
    </w:p>
    <w:p w14:paraId="62A093D4" w14:textId="77777777"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14:paraId="4554130B" w14:textId="77777777" w:rsidR="009178AD" w:rsidRPr="006276FC" w:rsidRDefault="009178AD" w:rsidP="009178AD">
      <w:pPr>
        <w:pStyle w:val="Heading3"/>
      </w:pPr>
      <w:bookmarkStart w:id="130" w:name="_Toc2694319"/>
      <w:bookmarkStart w:id="131" w:name="_Toc20215899"/>
      <w:bookmarkStart w:id="132" w:name="_Toc27756185"/>
      <w:bookmarkStart w:id="133" w:name="_Toc36056735"/>
      <w:bookmarkStart w:id="134" w:name="_Toc44878534"/>
      <w:bookmarkStart w:id="135" w:name="_Toc74132323"/>
      <w:r w:rsidRPr="006276FC">
        <w:t>6.1.3</w:t>
      </w:r>
      <w:r w:rsidRPr="006276FC">
        <w:tab/>
        <w:t>Subscription to notifications (Sh-Subs-Notif)</w:t>
      </w:r>
      <w:bookmarkEnd w:id="130"/>
      <w:bookmarkEnd w:id="131"/>
      <w:bookmarkEnd w:id="132"/>
      <w:bookmarkEnd w:id="133"/>
      <w:bookmarkEnd w:id="134"/>
      <w:bookmarkEnd w:id="135"/>
    </w:p>
    <w:p w14:paraId="6B16932C" w14:textId="77777777" w:rsidR="00F80D7D" w:rsidRPr="006276FC" w:rsidRDefault="009178AD" w:rsidP="009178AD">
      <w:r w:rsidRPr="006276FC">
        <w:t>This procedure is used between the AS and the HSS. The procedure is invoked by the AS and is used:</w:t>
      </w:r>
    </w:p>
    <w:p w14:paraId="42EDA194" w14:textId="5C18F871" w:rsidR="009178AD" w:rsidRPr="006276FC" w:rsidRDefault="009178AD" w:rsidP="009178AD">
      <w:pPr>
        <w:pStyle w:val="B10"/>
      </w:pPr>
      <w:r w:rsidRPr="006276FC">
        <w:t>-</w:t>
      </w:r>
      <w:r w:rsidRPr="006276FC">
        <w:tab/>
        <w:t>To subscribe to Notifications for when particular transparent and/or non-transparent data for a specified IMS Public User Identity or Public Service Identity is updated, from the HSS.</w:t>
      </w:r>
    </w:p>
    <w:p w14:paraId="315C9491" w14:textId="77777777" w:rsidR="009178AD" w:rsidRPr="006276FC" w:rsidRDefault="009178AD" w:rsidP="009178AD">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14:paraId="47BC446F" w14:textId="6664C436" w:rsidR="009178AD" w:rsidRPr="006276FC" w:rsidRDefault="009178AD" w:rsidP="009178AD">
      <w:r w:rsidRPr="006276FC">
        <w:t xml:space="preserve">This procedure is mapped to the commands Subscribe-Notifications-Request/Answer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6.1.3.1 and 6.1.3.2 detail the information elements involved.</w:t>
      </w:r>
    </w:p>
    <w:p w14:paraId="1C9A3449" w14:textId="77777777"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14:paraId="07FDC3BF" w14:textId="77777777" w:rsidTr="009C6C63">
        <w:tc>
          <w:tcPr>
            <w:tcW w:w="0" w:type="auto"/>
            <w:shd w:val="clear" w:color="auto" w:fill="D9D9D9"/>
          </w:tcPr>
          <w:p w14:paraId="62D4A5D1" w14:textId="77777777" w:rsidR="009178AD" w:rsidRPr="006276FC" w:rsidRDefault="009178AD" w:rsidP="009C6C63">
            <w:pPr>
              <w:pStyle w:val="TAH"/>
            </w:pPr>
            <w:r w:rsidRPr="006276FC">
              <w:t>Information element name</w:t>
            </w:r>
          </w:p>
        </w:tc>
        <w:tc>
          <w:tcPr>
            <w:tcW w:w="0" w:type="auto"/>
            <w:shd w:val="clear" w:color="auto" w:fill="D9D9D9"/>
          </w:tcPr>
          <w:p w14:paraId="12EA1FD7" w14:textId="77777777" w:rsidR="009178AD" w:rsidRPr="006276FC" w:rsidRDefault="009178AD" w:rsidP="009C6C63">
            <w:pPr>
              <w:pStyle w:val="TAH"/>
            </w:pPr>
            <w:r w:rsidRPr="006276FC">
              <w:t>Mapping to Diameter AVP</w:t>
            </w:r>
          </w:p>
        </w:tc>
        <w:tc>
          <w:tcPr>
            <w:tcW w:w="0" w:type="auto"/>
            <w:shd w:val="clear" w:color="auto" w:fill="D9D9D9"/>
          </w:tcPr>
          <w:p w14:paraId="3AD43793" w14:textId="77777777" w:rsidR="009178AD" w:rsidRPr="006276FC" w:rsidRDefault="009178AD" w:rsidP="009C6C63">
            <w:pPr>
              <w:pStyle w:val="TAH"/>
            </w:pPr>
            <w:r w:rsidRPr="006276FC">
              <w:t>Cat.</w:t>
            </w:r>
          </w:p>
        </w:tc>
        <w:tc>
          <w:tcPr>
            <w:tcW w:w="0" w:type="auto"/>
            <w:shd w:val="clear" w:color="auto" w:fill="D9D9D9"/>
          </w:tcPr>
          <w:p w14:paraId="7A64CC47" w14:textId="77777777" w:rsidR="009178AD" w:rsidRPr="006276FC" w:rsidRDefault="009178AD" w:rsidP="009C6C63">
            <w:pPr>
              <w:pStyle w:val="TAH"/>
            </w:pPr>
            <w:r w:rsidRPr="006276FC">
              <w:t>Description</w:t>
            </w:r>
          </w:p>
        </w:tc>
      </w:tr>
      <w:tr w:rsidR="009178AD" w:rsidRPr="006276FC" w14:paraId="6588D9C7" w14:textId="77777777" w:rsidTr="009C6C63">
        <w:trPr>
          <w:cantSplit/>
          <w:trHeight w:val="401"/>
        </w:trPr>
        <w:tc>
          <w:tcPr>
            <w:tcW w:w="0" w:type="auto"/>
            <w:tcBorders>
              <w:bottom w:val="single" w:sz="4" w:space="0" w:color="auto"/>
            </w:tcBorders>
          </w:tcPr>
          <w:p w14:paraId="2D4B24EB" w14:textId="77777777" w:rsidR="009178AD" w:rsidRPr="006276FC" w:rsidRDefault="009178AD" w:rsidP="009C6C63">
            <w:pPr>
              <w:pStyle w:val="TAC"/>
            </w:pPr>
            <w:r w:rsidRPr="006276FC">
              <w:t>User Identity</w:t>
            </w:r>
          </w:p>
          <w:p w14:paraId="36D41D7E" w14:textId="77777777" w:rsidR="009178AD" w:rsidRPr="006276FC" w:rsidRDefault="009178AD" w:rsidP="009C6C63">
            <w:pPr>
              <w:pStyle w:val="TAC"/>
            </w:pPr>
            <w:r w:rsidRPr="006276FC">
              <w:t>(See 7.1)</w:t>
            </w:r>
          </w:p>
        </w:tc>
        <w:tc>
          <w:tcPr>
            <w:tcW w:w="0" w:type="auto"/>
            <w:tcBorders>
              <w:bottom w:val="single" w:sz="4" w:space="0" w:color="auto"/>
            </w:tcBorders>
          </w:tcPr>
          <w:p w14:paraId="027C479D" w14:textId="77777777" w:rsidR="009178AD" w:rsidRPr="006276FC" w:rsidRDefault="009178AD" w:rsidP="009C6C63">
            <w:pPr>
              <w:pStyle w:val="TAC"/>
            </w:pPr>
            <w:r w:rsidRPr="006276FC">
              <w:t>User-Identity</w:t>
            </w:r>
          </w:p>
        </w:tc>
        <w:tc>
          <w:tcPr>
            <w:tcW w:w="0" w:type="auto"/>
            <w:tcBorders>
              <w:bottom w:val="single" w:sz="4" w:space="0" w:color="auto"/>
            </w:tcBorders>
          </w:tcPr>
          <w:p w14:paraId="74D40788" w14:textId="77777777" w:rsidR="009178AD" w:rsidRPr="006276FC" w:rsidRDefault="009178AD" w:rsidP="009C6C63">
            <w:pPr>
              <w:pStyle w:val="TAC"/>
            </w:pPr>
            <w:r w:rsidRPr="006276FC">
              <w:t>M</w:t>
            </w:r>
          </w:p>
        </w:tc>
        <w:tc>
          <w:tcPr>
            <w:tcW w:w="0" w:type="auto"/>
            <w:tcBorders>
              <w:bottom w:val="single" w:sz="4" w:space="0" w:color="auto"/>
            </w:tcBorders>
          </w:tcPr>
          <w:p w14:paraId="0531E0C7" w14:textId="57D03296" w:rsidR="009178AD" w:rsidRPr="006276FC" w:rsidRDefault="009178AD" w:rsidP="009C6C63">
            <w:pPr>
              <w:pStyle w:val="TAC"/>
              <w:jc w:val="left"/>
            </w:pPr>
            <w:r w:rsidRPr="006276FC">
              <w:t xml:space="preserve">IMS Public User Identity or Public Service Identity or MSISDN or External Identifier for which notifications of data changes are requested. See </w:t>
            </w:r>
            <w:r w:rsidR="00F80D7D">
              <w:t>clause </w:t>
            </w:r>
            <w:r w:rsidR="00F80D7D" w:rsidRPr="006276FC">
              <w:t>7</w:t>
            </w:r>
            <w:r w:rsidRPr="006276FC">
              <w:t>.1 for the content of this AVP.</w:t>
            </w:r>
          </w:p>
        </w:tc>
      </w:tr>
      <w:tr w:rsidR="009178AD" w:rsidRPr="006276FC" w14:paraId="313AB1E1"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4E179CEE"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7AEC370A"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53088001"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08238C7F" w14:textId="77777777" w:rsidR="009178AD" w:rsidRPr="006276FC" w:rsidRDefault="009178AD" w:rsidP="009C6C63">
            <w:pPr>
              <w:pStyle w:val="TAC"/>
              <w:jc w:val="left"/>
            </w:pPr>
            <w:r w:rsidRPr="006276FC">
              <w:t>If the request refers to a Wildcarded PSI, the AS may include the corresponding Wildcarded PSI in this information element.</w:t>
            </w:r>
          </w:p>
          <w:p w14:paraId="56D1875A" w14:textId="77777777" w:rsidR="009178AD" w:rsidRPr="006276FC" w:rsidRDefault="009178AD" w:rsidP="009C6C63">
            <w:pPr>
              <w:pStyle w:val="TAC"/>
              <w:jc w:val="left"/>
            </w:pPr>
          </w:p>
          <w:p w14:paraId="3F426FC5"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14:paraId="72C6BDDE" w14:textId="77777777" w:rsidR="009178AD" w:rsidRPr="006276FC" w:rsidRDefault="009178AD" w:rsidP="009C6C63">
            <w:pPr>
              <w:pStyle w:val="TAC"/>
              <w:jc w:val="left"/>
            </w:pPr>
          </w:p>
          <w:p w14:paraId="4D6EDDAA"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14D461CA"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33C6C687"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6BBAEEF3"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D6DCC2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783EA366" w14:textId="77777777"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14:paraId="160F8428" w14:textId="77777777" w:rsidR="009178AD" w:rsidRPr="006276FC" w:rsidRDefault="009178AD" w:rsidP="009C6C63">
            <w:pPr>
              <w:pStyle w:val="TAC"/>
              <w:jc w:val="left"/>
            </w:pPr>
          </w:p>
          <w:p w14:paraId="6C4DAEFF" w14:textId="77777777"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14:paraId="7B3F5CE0" w14:textId="77777777" w:rsidR="009178AD" w:rsidRPr="006276FC" w:rsidRDefault="009178AD" w:rsidP="009C6C63">
            <w:pPr>
              <w:pStyle w:val="TAC"/>
              <w:jc w:val="left"/>
            </w:pPr>
          </w:p>
          <w:p w14:paraId="48DB0179"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206E6693" w14:textId="77777777" w:rsidTr="009C6C63">
        <w:trPr>
          <w:cantSplit/>
          <w:trHeight w:val="401"/>
        </w:trPr>
        <w:tc>
          <w:tcPr>
            <w:tcW w:w="0" w:type="auto"/>
          </w:tcPr>
          <w:p w14:paraId="32B84C43" w14:textId="77777777" w:rsidR="009178AD" w:rsidRPr="006276FC" w:rsidRDefault="009178AD" w:rsidP="009C6C63">
            <w:pPr>
              <w:pStyle w:val="TAC"/>
            </w:pPr>
            <w:r w:rsidRPr="006276FC">
              <w:t>Requested Data</w:t>
            </w:r>
          </w:p>
          <w:p w14:paraId="635283EC" w14:textId="77777777" w:rsidR="009178AD" w:rsidRPr="006276FC" w:rsidRDefault="009178AD" w:rsidP="009C6C63">
            <w:pPr>
              <w:pStyle w:val="TAC"/>
            </w:pPr>
            <w:r w:rsidRPr="006276FC">
              <w:t>(See 7.3)</w:t>
            </w:r>
          </w:p>
        </w:tc>
        <w:tc>
          <w:tcPr>
            <w:tcW w:w="0" w:type="auto"/>
          </w:tcPr>
          <w:p w14:paraId="6F9BEFEA" w14:textId="77777777" w:rsidR="009178AD" w:rsidRPr="006276FC" w:rsidRDefault="009178AD" w:rsidP="009C6C63">
            <w:pPr>
              <w:pStyle w:val="TAC"/>
            </w:pPr>
            <w:r w:rsidRPr="006276FC">
              <w:t>Data-Reference</w:t>
            </w:r>
          </w:p>
        </w:tc>
        <w:tc>
          <w:tcPr>
            <w:tcW w:w="0" w:type="auto"/>
          </w:tcPr>
          <w:p w14:paraId="4C4FD586" w14:textId="77777777" w:rsidR="009178AD" w:rsidRPr="006276FC" w:rsidRDefault="009178AD" w:rsidP="009C6C63">
            <w:pPr>
              <w:pStyle w:val="TAC"/>
            </w:pPr>
            <w:r w:rsidRPr="006276FC">
              <w:t>M</w:t>
            </w:r>
          </w:p>
        </w:tc>
        <w:tc>
          <w:tcPr>
            <w:tcW w:w="0" w:type="auto"/>
          </w:tcPr>
          <w:p w14:paraId="2DBF56B7" w14:textId="77777777" w:rsidR="009178AD" w:rsidRPr="006276FC" w:rsidRDefault="009178AD" w:rsidP="009C6C63">
            <w:pPr>
              <w:pStyle w:val="TAC"/>
              <w:jc w:val="left"/>
            </w:pPr>
            <w:r w:rsidRPr="006276FC">
              <w:t>This information element includes the reference to the data on which notifications of change are required (valid reference values are defined in 7. 6).</w:t>
            </w:r>
          </w:p>
        </w:tc>
      </w:tr>
      <w:tr w:rsidR="009178AD" w:rsidRPr="006276FC" w14:paraId="07FEEB11" w14:textId="77777777" w:rsidTr="009C6C63">
        <w:trPr>
          <w:cantSplit/>
          <w:trHeight w:val="401"/>
        </w:trPr>
        <w:tc>
          <w:tcPr>
            <w:tcW w:w="0" w:type="auto"/>
          </w:tcPr>
          <w:p w14:paraId="4661E2CE" w14:textId="77777777" w:rsidR="009178AD" w:rsidRPr="006276FC" w:rsidRDefault="009178AD" w:rsidP="009C6C63">
            <w:pPr>
              <w:pStyle w:val="TAC"/>
            </w:pPr>
            <w:r w:rsidRPr="006276FC">
              <w:t>Subscription request type (See 7.7)</w:t>
            </w:r>
          </w:p>
        </w:tc>
        <w:tc>
          <w:tcPr>
            <w:tcW w:w="0" w:type="auto"/>
          </w:tcPr>
          <w:p w14:paraId="3446C4AA" w14:textId="77777777" w:rsidR="009178AD" w:rsidRPr="006276FC" w:rsidRDefault="009178AD" w:rsidP="009C6C63">
            <w:pPr>
              <w:pStyle w:val="TAC"/>
            </w:pPr>
            <w:r w:rsidRPr="006276FC">
              <w:t>Subs-Req-Type</w:t>
            </w:r>
          </w:p>
        </w:tc>
        <w:tc>
          <w:tcPr>
            <w:tcW w:w="0" w:type="auto"/>
          </w:tcPr>
          <w:p w14:paraId="19F380B5" w14:textId="77777777" w:rsidR="009178AD" w:rsidRPr="006276FC" w:rsidRDefault="009178AD" w:rsidP="009C6C63">
            <w:pPr>
              <w:pStyle w:val="TAC"/>
            </w:pPr>
            <w:r w:rsidRPr="006276FC">
              <w:t>M</w:t>
            </w:r>
          </w:p>
        </w:tc>
        <w:tc>
          <w:tcPr>
            <w:tcW w:w="0" w:type="auto"/>
          </w:tcPr>
          <w:p w14:paraId="2D9D5627" w14:textId="77777777" w:rsidR="009178AD" w:rsidRPr="006276FC" w:rsidRDefault="009178AD" w:rsidP="009C6C63">
            <w:pPr>
              <w:pStyle w:val="TAC"/>
              <w:jc w:val="left"/>
            </w:pPr>
            <w:r w:rsidRPr="006276FC">
              <w:t>This information element indicates the action requested on subscription to notifications.</w:t>
            </w:r>
          </w:p>
        </w:tc>
      </w:tr>
      <w:tr w:rsidR="009178AD" w:rsidRPr="006276FC" w14:paraId="0EF52FEB" w14:textId="77777777" w:rsidTr="009C6C63">
        <w:trPr>
          <w:cantSplit/>
          <w:trHeight w:val="401"/>
        </w:trPr>
        <w:tc>
          <w:tcPr>
            <w:tcW w:w="0" w:type="auto"/>
          </w:tcPr>
          <w:p w14:paraId="598C96EF" w14:textId="77777777" w:rsidR="009178AD" w:rsidRPr="006276FC" w:rsidRDefault="009178AD" w:rsidP="009C6C63">
            <w:pPr>
              <w:pStyle w:val="TAC"/>
            </w:pPr>
            <w:r w:rsidRPr="006276FC">
              <w:t>Send Data Indication</w:t>
            </w:r>
          </w:p>
          <w:p w14:paraId="01872BAA" w14:textId="77777777" w:rsidR="009178AD" w:rsidRPr="006276FC" w:rsidRDefault="009178AD" w:rsidP="009C6C63">
            <w:pPr>
              <w:pStyle w:val="TAC"/>
            </w:pPr>
            <w:r w:rsidRPr="006276FC">
              <w:t>(See 7.13)</w:t>
            </w:r>
          </w:p>
        </w:tc>
        <w:tc>
          <w:tcPr>
            <w:tcW w:w="0" w:type="auto"/>
          </w:tcPr>
          <w:p w14:paraId="39A2CE42" w14:textId="77777777" w:rsidR="009178AD" w:rsidRPr="006276FC" w:rsidRDefault="009178AD" w:rsidP="009C6C63">
            <w:pPr>
              <w:pStyle w:val="TAC"/>
            </w:pPr>
            <w:r w:rsidRPr="006276FC">
              <w:t>Send-Data-Indication</w:t>
            </w:r>
          </w:p>
        </w:tc>
        <w:tc>
          <w:tcPr>
            <w:tcW w:w="0" w:type="auto"/>
          </w:tcPr>
          <w:p w14:paraId="35CF87FB" w14:textId="77777777" w:rsidR="009178AD" w:rsidRPr="006276FC" w:rsidRDefault="009178AD" w:rsidP="009C6C63">
            <w:pPr>
              <w:pStyle w:val="TAC"/>
            </w:pPr>
            <w:r w:rsidRPr="006276FC">
              <w:t>O</w:t>
            </w:r>
          </w:p>
        </w:tc>
        <w:tc>
          <w:tcPr>
            <w:tcW w:w="0" w:type="auto"/>
          </w:tcPr>
          <w:p w14:paraId="75A06A7E" w14:textId="77777777" w:rsidR="009178AD" w:rsidRPr="006276FC" w:rsidRDefault="009178AD" w:rsidP="009C6C63">
            <w:pPr>
              <w:pStyle w:val="TAC"/>
              <w:jc w:val="left"/>
            </w:pPr>
            <w:r w:rsidRPr="006276FC">
              <w:t>This information element requests that the data is sent in the response.</w:t>
            </w:r>
          </w:p>
          <w:p w14:paraId="26225A76" w14:textId="77777777" w:rsidR="009178AD" w:rsidRPr="006276FC" w:rsidRDefault="009178AD" w:rsidP="009C6C63">
            <w:pPr>
              <w:pStyle w:val="TAC"/>
              <w:jc w:val="left"/>
            </w:pPr>
            <w:r w:rsidRPr="006276FC">
              <w:t>Send Data Indication is not applicable to one time subscriptions to UE reachability for IP.</w:t>
            </w:r>
          </w:p>
        </w:tc>
      </w:tr>
      <w:tr w:rsidR="009178AD" w:rsidRPr="006276FC" w14:paraId="69C7BBE5" w14:textId="77777777" w:rsidTr="009C6C63">
        <w:trPr>
          <w:cantSplit/>
          <w:trHeight w:val="401"/>
        </w:trPr>
        <w:tc>
          <w:tcPr>
            <w:tcW w:w="0" w:type="auto"/>
          </w:tcPr>
          <w:p w14:paraId="6F3C160C" w14:textId="77777777" w:rsidR="009178AD" w:rsidRPr="006276FC" w:rsidRDefault="009178AD" w:rsidP="009C6C63">
            <w:pPr>
              <w:pStyle w:val="TAC"/>
            </w:pPr>
            <w:r w:rsidRPr="006276FC">
              <w:t>Service Indication</w:t>
            </w:r>
          </w:p>
          <w:p w14:paraId="6F26B5BB" w14:textId="77777777" w:rsidR="009178AD" w:rsidRPr="006276FC" w:rsidRDefault="009178AD" w:rsidP="009C6C63">
            <w:pPr>
              <w:pStyle w:val="TAC"/>
            </w:pPr>
            <w:r w:rsidRPr="006276FC">
              <w:t>(See 7.4)</w:t>
            </w:r>
          </w:p>
        </w:tc>
        <w:tc>
          <w:tcPr>
            <w:tcW w:w="0" w:type="auto"/>
          </w:tcPr>
          <w:p w14:paraId="3B16AC03" w14:textId="77777777" w:rsidR="009178AD" w:rsidRPr="006276FC" w:rsidRDefault="009178AD" w:rsidP="009C6C63">
            <w:pPr>
              <w:pStyle w:val="TAC"/>
            </w:pPr>
            <w:r w:rsidRPr="006276FC">
              <w:t>Service-Indication</w:t>
            </w:r>
          </w:p>
        </w:tc>
        <w:tc>
          <w:tcPr>
            <w:tcW w:w="0" w:type="auto"/>
          </w:tcPr>
          <w:p w14:paraId="6FD1CA46" w14:textId="77777777" w:rsidR="009178AD" w:rsidRPr="006276FC" w:rsidRDefault="009178AD" w:rsidP="009C6C63">
            <w:pPr>
              <w:pStyle w:val="TAC"/>
            </w:pPr>
            <w:r w:rsidRPr="006276FC">
              <w:t>C</w:t>
            </w:r>
          </w:p>
        </w:tc>
        <w:tc>
          <w:tcPr>
            <w:tcW w:w="0" w:type="auto"/>
          </w:tcPr>
          <w:p w14:paraId="5E49E1CE" w14:textId="77777777" w:rsidR="009178AD" w:rsidRPr="006276FC" w:rsidRDefault="009178AD" w:rsidP="009C6C63">
            <w:pPr>
              <w:pStyle w:val="TAC"/>
              <w:jc w:val="left"/>
            </w:pPr>
            <w:r w:rsidRPr="006276FC">
              <w:t>IE that identifies, together with the User Identity and Data-Reference, the set of service related transparent data for which notifications of changes are requested.</w:t>
            </w:r>
          </w:p>
          <w:p w14:paraId="536877C6" w14:textId="77777777" w:rsidR="009178AD" w:rsidRPr="006276FC" w:rsidRDefault="009178AD" w:rsidP="009C6C63">
            <w:pPr>
              <w:pStyle w:val="TAC"/>
              <w:jc w:val="left"/>
            </w:pPr>
            <w:r w:rsidRPr="006276FC">
              <w:t>Check table 7.6.1 to see when it is applicable.</w:t>
            </w:r>
          </w:p>
        </w:tc>
      </w:tr>
      <w:tr w:rsidR="009178AD" w:rsidRPr="006276FC" w14:paraId="25C91A78" w14:textId="77777777" w:rsidTr="009C6C63">
        <w:trPr>
          <w:cantSplit/>
          <w:trHeight w:val="401"/>
        </w:trPr>
        <w:tc>
          <w:tcPr>
            <w:tcW w:w="0" w:type="auto"/>
          </w:tcPr>
          <w:p w14:paraId="2E803FA5" w14:textId="77777777" w:rsidR="009178AD" w:rsidRPr="006276FC" w:rsidRDefault="009178AD" w:rsidP="009C6C63">
            <w:pPr>
              <w:pStyle w:val="TAC"/>
            </w:pPr>
            <w:r w:rsidRPr="006276FC">
              <w:t>Application Server Identity (See 7.9)</w:t>
            </w:r>
          </w:p>
        </w:tc>
        <w:tc>
          <w:tcPr>
            <w:tcW w:w="0" w:type="auto"/>
          </w:tcPr>
          <w:p w14:paraId="091675A9" w14:textId="77777777" w:rsidR="009178AD" w:rsidRPr="006276FC" w:rsidRDefault="009178AD" w:rsidP="009C6C63">
            <w:pPr>
              <w:pStyle w:val="TAC"/>
            </w:pPr>
            <w:r w:rsidRPr="006276FC">
              <w:t>Origin-Host</w:t>
            </w:r>
          </w:p>
        </w:tc>
        <w:tc>
          <w:tcPr>
            <w:tcW w:w="0" w:type="auto"/>
          </w:tcPr>
          <w:p w14:paraId="3DAC8A45" w14:textId="77777777" w:rsidR="009178AD" w:rsidRPr="006276FC" w:rsidRDefault="009178AD" w:rsidP="009C6C63">
            <w:pPr>
              <w:pStyle w:val="TAC"/>
            </w:pPr>
            <w:r w:rsidRPr="006276FC">
              <w:t>M</w:t>
            </w:r>
          </w:p>
        </w:tc>
        <w:tc>
          <w:tcPr>
            <w:tcW w:w="0" w:type="auto"/>
          </w:tcPr>
          <w:p w14:paraId="1F41438C" w14:textId="77777777"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14:paraId="13541934" w14:textId="77777777" w:rsidTr="009C6C63">
        <w:trPr>
          <w:cantSplit/>
          <w:trHeight w:val="401"/>
        </w:trPr>
        <w:tc>
          <w:tcPr>
            <w:tcW w:w="0" w:type="auto"/>
          </w:tcPr>
          <w:p w14:paraId="2F092172" w14:textId="77777777" w:rsidR="009178AD" w:rsidRPr="006276FC" w:rsidRDefault="009178AD" w:rsidP="009C6C63">
            <w:pPr>
              <w:pStyle w:val="TAC"/>
            </w:pPr>
            <w:r w:rsidRPr="006276FC">
              <w:t>Application Server Name (See 7.10)</w:t>
            </w:r>
          </w:p>
        </w:tc>
        <w:tc>
          <w:tcPr>
            <w:tcW w:w="0" w:type="auto"/>
          </w:tcPr>
          <w:p w14:paraId="0C54E091" w14:textId="77777777" w:rsidR="009178AD" w:rsidRPr="006276FC" w:rsidRDefault="009178AD" w:rsidP="009C6C63">
            <w:pPr>
              <w:pStyle w:val="TAC"/>
            </w:pPr>
            <w:r w:rsidRPr="006276FC">
              <w:t>Server-Name</w:t>
            </w:r>
          </w:p>
        </w:tc>
        <w:tc>
          <w:tcPr>
            <w:tcW w:w="0" w:type="auto"/>
          </w:tcPr>
          <w:p w14:paraId="2F37DF76" w14:textId="77777777" w:rsidR="009178AD" w:rsidRPr="006276FC" w:rsidRDefault="009178AD" w:rsidP="009C6C63">
            <w:pPr>
              <w:pStyle w:val="TAC"/>
            </w:pPr>
            <w:r w:rsidRPr="006276FC">
              <w:t>C</w:t>
            </w:r>
          </w:p>
        </w:tc>
        <w:tc>
          <w:tcPr>
            <w:tcW w:w="0" w:type="auto"/>
          </w:tcPr>
          <w:p w14:paraId="0409EF2F" w14:textId="77777777" w:rsidR="00F80D7D" w:rsidRPr="006276FC" w:rsidRDefault="009178AD" w:rsidP="009C6C63">
            <w:pPr>
              <w:pStyle w:val="TAC"/>
              <w:jc w:val="left"/>
            </w:pPr>
            <w:r w:rsidRPr="006276FC">
              <w:t>IE that is used, together with the User Identity and Data-Reference, as key to identify the filter criteria.</w:t>
            </w:r>
          </w:p>
          <w:p w14:paraId="2F7AC13D" w14:textId="0C298DE2" w:rsidR="009178AD" w:rsidRPr="006276FC" w:rsidRDefault="009178AD" w:rsidP="009C6C63">
            <w:pPr>
              <w:pStyle w:val="TAC"/>
              <w:jc w:val="left"/>
            </w:pPr>
            <w:r w:rsidRPr="006276FC">
              <w:t>Check table 7.6.1 to see when it is applicable.</w:t>
            </w:r>
          </w:p>
        </w:tc>
      </w:tr>
      <w:tr w:rsidR="009178AD" w:rsidRPr="006276FC" w14:paraId="1676AE41" w14:textId="77777777" w:rsidTr="009C6C63">
        <w:trPr>
          <w:cantSplit/>
          <w:trHeight w:val="401"/>
        </w:trPr>
        <w:tc>
          <w:tcPr>
            <w:tcW w:w="0" w:type="auto"/>
          </w:tcPr>
          <w:p w14:paraId="1C57A3C7" w14:textId="77777777" w:rsidR="009178AD" w:rsidRPr="006276FC" w:rsidRDefault="009178AD" w:rsidP="009C6C63">
            <w:pPr>
              <w:pStyle w:val="TAC"/>
            </w:pPr>
            <w:r w:rsidRPr="006276FC">
              <w:t>Expiry Time (See 7.12)</w:t>
            </w:r>
          </w:p>
        </w:tc>
        <w:tc>
          <w:tcPr>
            <w:tcW w:w="0" w:type="auto"/>
          </w:tcPr>
          <w:p w14:paraId="6932D27F" w14:textId="77777777" w:rsidR="009178AD" w:rsidRPr="006276FC" w:rsidRDefault="009178AD" w:rsidP="009C6C63">
            <w:pPr>
              <w:pStyle w:val="TAC"/>
            </w:pPr>
            <w:r w:rsidRPr="006276FC">
              <w:t>Expiry-Time</w:t>
            </w:r>
          </w:p>
        </w:tc>
        <w:tc>
          <w:tcPr>
            <w:tcW w:w="0" w:type="auto"/>
          </w:tcPr>
          <w:p w14:paraId="5DC23DBB" w14:textId="77777777" w:rsidR="009178AD" w:rsidRPr="006276FC" w:rsidRDefault="009178AD" w:rsidP="009C6C63">
            <w:pPr>
              <w:pStyle w:val="TAC"/>
            </w:pPr>
            <w:r w:rsidRPr="006276FC">
              <w:t>O</w:t>
            </w:r>
          </w:p>
        </w:tc>
        <w:tc>
          <w:tcPr>
            <w:tcW w:w="0" w:type="auto"/>
          </w:tcPr>
          <w:p w14:paraId="7FC728D7" w14:textId="77777777" w:rsidR="009178AD" w:rsidRPr="006276FC" w:rsidRDefault="009178AD" w:rsidP="009C6C63">
            <w:pPr>
              <w:pStyle w:val="TAC"/>
              <w:jc w:val="left"/>
            </w:pPr>
            <w:r w:rsidRPr="006276FC">
              <w:t>Gives the absolute time requested at which the subscription expires.</w:t>
            </w:r>
          </w:p>
        </w:tc>
      </w:tr>
      <w:tr w:rsidR="009178AD" w:rsidRPr="006276FC" w14:paraId="68FAA08C" w14:textId="77777777" w:rsidTr="009C6C63">
        <w:trPr>
          <w:cantSplit/>
          <w:trHeight w:val="401"/>
        </w:trPr>
        <w:tc>
          <w:tcPr>
            <w:tcW w:w="0" w:type="auto"/>
          </w:tcPr>
          <w:p w14:paraId="6207A7B0" w14:textId="77777777" w:rsidR="009178AD" w:rsidRPr="006276FC" w:rsidRDefault="009178AD" w:rsidP="009C6C63">
            <w:pPr>
              <w:pStyle w:val="TAC"/>
            </w:pPr>
            <w:r w:rsidRPr="006276FC">
              <w:t>Dynamic Service Activation Information Tag (see 7.14)</w:t>
            </w:r>
          </w:p>
        </w:tc>
        <w:tc>
          <w:tcPr>
            <w:tcW w:w="0" w:type="auto"/>
          </w:tcPr>
          <w:p w14:paraId="5AB8EDFE" w14:textId="77777777" w:rsidR="009178AD" w:rsidRPr="006276FC" w:rsidRDefault="009178AD" w:rsidP="009C6C63">
            <w:pPr>
              <w:pStyle w:val="TAC"/>
            </w:pPr>
            <w:r w:rsidRPr="006276FC">
              <w:t>DSAI-Tag</w:t>
            </w:r>
          </w:p>
        </w:tc>
        <w:tc>
          <w:tcPr>
            <w:tcW w:w="0" w:type="auto"/>
          </w:tcPr>
          <w:p w14:paraId="038F0810" w14:textId="77777777" w:rsidR="009178AD" w:rsidRPr="006276FC" w:rsidRDefault="009178AD" w:rsidP="009C6C63">
            <w:pPr>
              <w:pStyle w:val="TAC"/>
            </w:pPr>
            <w:r w:rsidRPr="006276FC">
              <w:t>C</w:t>
            </w:r>
          </w:p>
        </w:tc>
        <w:tc>
          <w:tcPr>
            <w:tcW w:w="0" w:type="auto"/>
          </w:tcPr>
          <w:p w14:paraId="2134F8AC" w14:textId="77777777" w:rsidR="009178AD" w:rsidRPr="006276FC" w:rsidRDefault="009178AD" w:rsidP="009C6C63">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14:paraId="0834B46E" w14:textId="77777777" w:rsidR="009178AD" w:rsidRPr="006276FC" w:rsidRDefault="009178AD" w:rsidP="009C6C63">
            <w:pPr>
              <w:pStyle w:val="TAC"/>
              <w:jc w:val="left"/>
            </w:pPr>
            <w:r w:rsidRPr="006276FC">
              <w:t>Check table 7.6.1 to see when it is applicable.</w:t>
            </w:r>
          </w:p>
        </w:tc>
      </w:tr>
      <w:tr w:rsidR="009178AD" w:rsidRPr="006276FC" w14:paraId="35A47052" w14:textId="77777777" w:rsidTr="009C6C63">
        <w:trPr>
          <w:cantSplit/>
          <w:trHeight w:val="401"/>
        </w:trPr>
        <w:tc>
          <w:tcPr>
            <w:tcW w:w="0" w:type="auto"/>
          </w:tcPr>
          <w:p w14:paraId="71EE0AB9" w14:textId="77777777" w:rsidR="009178AD" w:rsidRPr="006276FC" w:rsidRDefault="009178AD" w:rsidP="009C6C63">
            <w:pPr>
              <w:pStyle w:val="TAC"/>
            </w:pPr>
            <w:r w:rsidRPr="006276FC">
              <w:t>Requested Identity set (See 7.11)</w:t>
            </w:r>
          </w:p>
        </w:tc>
        <w:tc>
          <w:tcPr>
            <w:tcW w:w="0" w:type="auto"/>
          </w:tcPr>
          <w:p w14:paraId="541E62AD" w14:textId="77777777" w:rsidR="009178AD" w:rsidRPr="006276FC" w:rsidRDefault="009178AD" w:rsidP="009C6C63">
            <w:pPr>
              <w:pStyle w:val="TAC"/>
            </w:pPr>
            <w:r w:rsidRPr="006276FC">
              <w:t>Identity-Set</w:t>
            </w:r>
          </w:p>
        </w:tc>
        <w:tc>
          <w:tcPr>
            <w:tcW w:w="0" w:type="auto"/>
          </w:tcPr>
          <w:p w14:paraId="2CBC7046" w14:textId="77777777" w:rsidR="009178AD" w:rsidRPr="006276FC" w:rsidRDefault="009178AD" w:rsidP="009C6C63">
            <w:pPr>
              <w:pStyle w:val="TAC"/>
            </w:pPr>
            <w:r w:rsidRPr="006276FC">
              <w:t>C</w:t>
            </w:r>
          </w:p>
        </w:tc>
        <w:tc>
          <w:tcPr>
            <w:tcW w:w="0" w:type="auto"/>
          </w:tcPr>
          <w:p w14:paraId="542BF6B5" w14:textId="22B3A1B1" w:rsidR="009178AD" w:rsidRPr="006276FC" w:rsidRDefault="009178AD" w:rsidP="009C6C63">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sidR="00F80D7D">
              <w:rPr>
                <w:rFonts w:cs="Arial"/>
                <w:szCs w:val="18"/>
              </w:rPr>
              <w:t>clause </w:t>
            </w:r>
            <w:r w:rsidR="00F80D7D" w:rsidRPr="006276FC">
              <w:rPr>
                <w:rFonts w:cs="Arial"/>
                <w:szCs w:val="18"/>
              </w:rPr>
              <w:t>7</w:t>
            </w:r>
            <w:r w:rsidRPr="006276FC">
              <w:rPr>
                <w:rFonts w:cs="Arial"/>
                <w:szCs w:val="18"/>
              </w:rPr>
              <w:t>.6.2.</w:t>
            </w:r>
          </w:p>
        </w:tc>
      </w:tr>
      <w:tr w:rsidR="009178AD" w:rsidRPr="006276FC" w14:paraId="56441C85"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75C938" w14:textId="77777777"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41B50B23" w14:textId="77777777"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14:paraId="5979147B" w14:textId="77777777"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14:paraId="1513A507" w14:textId="77777777" w:rsidR="009178AD" w:rsidRPr="006276FC" w:rsidRDefault="009178AD" w:rsidP="009C6C63">
            <w:pPr>
              <w:pStyle w:val="TAC"/>
              <w:jc w:val="left"/>
            </w:pPr>
            <w:r w:rsidRPr="006276FC">
              <w:t>This information element indicates if subscription shall be ended by the HSS after sending the first notification.</w:t>
            </w:r>
          </w:p>
          <w:p w14:paraId="2DAEB810" w14:textId="77777777" w:rsidR="009178AD" w:rsidRPr="006276FC" w:rsidRDefault="009178AD" w:rsidP="009C6C63">
            <w:pPr>
              <w:pStyle w:val="TAC"/>
              <w:jc w:val="left"/>
            </w:pPr>
          </w:p>
          <w:p w14:paraId="22D81255" w14:textId="77777777" w:rsidR="009178AD" w:rsidRPr="006276FC" w:rsidRDefault="009178AD" w:rsidP="009C6C63">
            <w:pPr>
              <w:pStyle w:val="TAC"/>
              <w:jc w:val="left"/>
            </w:pPr>
            <w:r w:rsidRPr="006276FC">
              <w:t>This IE shall be present for UE reachability for IP.</w:t>
            </w:r>
          </w:p>
        </w:tc>
      </w:tr>
      <w:tr w:rsidR="009178AD" w:rsidRPr="006276FC" w14:paraId="7E245376" w14:textId="77777777"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14:paraId="0E070BC3" w14:textId="77777777" w:rsidR="009178AD" w:rsidRPr="006276FC" w:rsidRDefault="009178AD" w:rsidP="009C6C63">
            <w:pPr>
              <w:pStyle w:val="TAC"/>
            </w:pPr>
            <w:r w:rsidRPr="006276FC">
              <w:t>Private identity</w:t>
            </w:r>
          </w:p>
          <w:p w14:paraId="3F5AEB77" w14:textId="77777777"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14:paraId="1E0813D7" w14:textId="77777777"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14:paraId="36EDF041"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14:paraId="6126BC96" w14:textId="77777777" w:rsidR="009178AD" w:rsidRPr="006276FC" w:rsidRDefault="009178AD" w:rsidP="009C6C63">
            <w:pPr>
              <w:pStyle w:val="TAC"/>
              <w:jc w:val="left"/>
            </w:pPr>
            <w:r w:rsidRPr="006276FC">
              <w:t>Private Identity of the user for whom the data is required.</w:t>
            </w:r>
          </w:p>
          <w:p w14:paraId="261DB191" w14:textId="77777777" w:rsidR="009178AD" w:rsidRPr="006276FC" w:rsidRDefault="009178AD" w:rsidP="009C6C63">
            <w:pPr>
              <w:pStyle w:val="TAC"/>
              <w:jc w:val="left"/>
            </w:pPr>
          </w:p>
          <w:p w14:paraId="5C31D0CE" w14:textId="77777777" w:rsidR="009178AD" w:rsidRPr="006276FC" w:rsidRDefault="009178AD" w:rsidP="009C6C63">
            <w:pPr>
              <w:pStyle w:val="TAC"/>
              <w:jc w:val="left"/>
            </w:pPr>
            <w:r w:rsidRPr="006276FC">
              <w:t>Check table 7.6.1 to see when it is applicable.</w:t>
            </w:r>
          </w:p>
        </w:tc>
      </w:tr>
    </w:tbl>
    <w:p w14:paraId="52A2D3E5" w14:textId="77777777" w:rsidR="009178AD" w:rsidRPr="006276FC" w:rsidRDefault="009178AD" w:rsidP="009178AD"/>
    <w:p w14:paraId="4BA7E61C" w14:textId="77777777"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14:paraId="3DEAA981" w14:textId="77777777" w:rsidTr="009C6C63">
        <w:tc>
          <w:tcPr>
            <w:tcW w:w="0" w:type="auto"/>
            <w:shd w:val="clear" w:color="auto" w:fill="D9D9D9"/>
          </w:tcPr>
          <w:p w14:paraId="0333ABEC" w14:textId="77777777" w:rsidR="009178AD" w:rsidRPr="006276FC" w:rsidRDefault="009178AD" w:rsidP="009C6C63">
            <w:pPr>
              <w:pStyle w:val="TAH"/>
            </w:pPr>
            <w:r w:rsidRPr="006276FC">
              <w:t>Information element name</w:t>
            </w:r>
          </w:p>
        </w:tc>
        <w:tc>
          <w:tcPr>
            <w:tcW w:w="0" w:type="auto"/>
            <w:shd w:val="clear" w:color="auto" w:fill="D9D9D9"/>
          </w:tcPr>
          <w:p w14:paraId="705737DA" w14:textId="77777777" w:rsidR="009178AD" w:rsidRPr="006276FC" w:rsidRDefault="009178AD" w:rsidP="009C6C63">
            <w:pPr>
              <w:pStyle w:val="TAH"/>
            </w:pPr>
            <w:r w:rsidRPr="006276FC">
              <w:t>Mapping to Diameter AVP</w:t>
            </w:r>
          </w:p>
        </w:tc>
        <w:tc>
          <w:tcPr>
            <w:tcW w:w="0" w:type="auto"/>
            <w:shd w:val="clear" w:color="auto" w:fill="D9D9D9"/>
          </w:tcPr>
          <w:p w14:paraId="5D068C19" w14:textId="77777777" w:rsidR="009178AD" w:rsidRPr="006276FC" w:rsidRDefault="009178AD" w:rsidP="009C6C63">
            <w:pPr>
              <w:pStyle w:val="TAH"/>
            </w:pPr>
            <w:r w:rsidRPr="006276FC">
              <w:t>Cat.</w:t>
            </w:r>
          </w:p>
        </w:tc>
        <w:tc>
          <w:tcPr>
            <w:tcW w:w="0" w:type="auto"/>
            <w:shd w:val="clear" w:color="auto" w:fill="D9D9D9"/>
          </w:tcPr>
          <w:p w14:paraId="5F398D32" w14:textId="77777777" w:rsidR="009178AD" w:rsidRPr="006276FC" w:rsidRDefault="009178AD" w:rsidP="009C6C63">
            <w:pPr>
              <w:pStyle w:val="TAH"/>
            </w:pPr>
            <w:r w:rsidRPr="006276FC">
              <w:t>Description</w:t>
            </w:r>
          </w:p>
        </w:tc>
      </w:tr>
      <w:tr w:rsidR="009178AD" w:rsidRPr="006276FC" w14:paraId="3C4E6556" w14:textId="77777777" w:rsidTr="009C6C63">
        <w:trPr>
          <w:cantSplit/>
          <w:trHeight w:val="401"/>
        </w:trPr>
        <w:tc>
          <w:tcPr>
            <w:tcW w:w="0" w:type="auto"/>
          </w:tcPr>
          <w:p w14:paraId="6E759ABE" w14:textId="77777777" w:rsidR="009178AD" w:rsidRPr="006276FC" w:rsidRDefault="009178AD" w:rsidP="009C6C63">
            <w:pPr>
              <w:pStyle w:val="TAC"/>
            </w:pPr>
            <w:r w:rsidRPr="006276FC">
              <w:t>Expiry Time (See 7.12)</w:t>
            </w:r>
          </w:p>
        </w:tc>
        <w:tc>
          <w:tcPr>
            <w:tcW w:w="0" w:type="auto"/>
          </w:tcPr>
          <w:p w14:paraId="30BE65E8" w14:textId="77777777" w:rsidR="009178AD" w:rsidRPr="006276FC" w:rsidRDefault="009178AD" w:rsidP="009C6C63">
            <w:pPr>
              <w:pStyle w:val="TAC"/>
            </w:pPr>
            <w:r w:rsidRPr="006276FC">
              <w:t>Expiry-Time</w:t>
            </w:r>
          </w:p>
        </w:tc>
        <w:tc>
          <w:tcPr>
            <w:tcW w:w="0" w:type="auto"/>
          </w:tcPr>
          <w:p w14:paraId="13584AED" w14:textId="77777777" w:rsidR="009178AD" w:rsidRPr="006276FC" w:rsidRDefault="009178AD" w:rsidP="009C6C63">
            <w:pPr>
              <w:pStyle w:val="TAC"/>
            </w:pPr>
            <w:r w:rsidRPr="006276FC">
              <w:t>O</w:t>
            </w:r>
          </w:p>
        </w:tc>
        <w:tc>
          <w:tcPr>
            <w:tcW w:w="0" w:type="auto"/>
          </w:tcPr>
          <w:p w14:paraId="3D3F312D" w14:textId="77777777" w:rsidR="009178AD" w:rsidRPr="006276FC" w:rsidRDefault="009178AD" w:rsidP="009C6C63">
            <w:pPr>
              <w:pStyle w:val="TAC"/>
              <w:jc w:val="left"/>
            </w:pPr>
            <w:r w:rsidRPr="006276FC">
              <w:t>Acknowledges the absolute time at which the subscription expires.</w:t>
            </w:r>
          </w:p>
        </w:tc>
      </w:tr>
      <w:tr w:rsidR="009178AD" w:rsidRPr="006276FC" w14:paraId="49FE0E14" w14:textId="77777777" w:rsidTr="009C6C63">
        <w:trPr>
          <w:cantSplit/>
          <w:trHeight w:val="401"/>
        </w:trPr>
        <w:tc>
          <w:tcPr>
            <w:tcW w:w="0" w:type="auto"/>
          </w:tcPr>
          <w:p w14:paraId="269273DA" w14:textId="77777777" w:rsidR="009178AD" w:rsidRPr="006276FC" w:rsidRDefault="009178AD" w:rsidP="009C6C63">
            <w:pPr>
              <w:pStyle w:val="TAC"/>
            </w:pPr>
            <w:r w:rsidRPr="006276FC">
              <w:t>Data (See 7.6)</w:t>
            </w:r>
          </w:p>
        </w:tc>
        <w:tc>
          <w:tcPr>
            <w:tcW w:w="0" w:type="auto"/>
          </w:tcPr>
          <w:p w14:paraId="5B734357" w14:textId="77777777" w:rsidR="009178AD" w:rsidRPr="006276FC" w:rsidRDefault="009178AD" w:rsidP="009C6C63">
            <w:pPr>
              <w:pStyle w:val="TAC"/>
            </w:pPr>
            <w:r w:rsidRPr="006276FC">
              <w:t>User-Data</w:t>
            </w:r>
          </w:p>
        </w:tc>
        <w:tc>
          <w:tcPr>
            <w:tcW w:w="0" w:type="auto"/>
          </w:tcPr>
          <w:p w14:paraId="6FEB55F1" w14:textId="77777777" w:rsidR="009178AD" w:rsidRPr="006276FC" w:rsidRDefault="009178AD" w:rsidP="009C6C63">
            <w:pPr>
              <w:pStyle w:val="TAC"/>
            </w:pPr>
            <w:r w:rsidRPr="006276FC">
              <w:t>O</w:t>
            </w:r>
          </w:p>
        </w:tc>
        <w:tc>
          <w:tcPr>
            <w:tcW w:w="0" w:type="auto"/>
          </w:tcPr>
          <w:p w14:paraId="324CE9A0" w14:textId="77777777" w:rsidR="009178AD" w:rsidRPr="006276FC" w:rsidRDefault="009178AD" w:rsidP="009C6C63">
            <w:pPr>
              <w:pStyle w:val="TAC"/>
              <w:jc w:val="left"/>
            </w:pPr>
            <w:r w:rsidRPr="006276FC">
              <w:t>Current values of the data for which notifications have been requested.</w:t>
            </w:r>
          </w:p>
          <w:p w14:paraId="4BAB6854" w14:textId="77777777" w:rsidR="009178AD" w:rsidRPr="006276FC" w:rsidRDefault="009178AD" w:rsidP="009C6C63">
            <w:pPr>
              <w:pStyle w:val="TAC"/>
              <w:jc w:val="left"/>
            </w:pPr>
          </w:p>
          <w:p w14:paraId="09CE4A1E" w14:textId="77777777" w:rsidR="009178AD" w:rsidRPr="006276FC" w:rsidRDefault="009178AD" w:rsidP="009C6C63">
            <w:pPr>
              <w:pStyle w:val="TAC"/>
              <w:jc w:val="left"/>
            </w:pPr>
            <w:r w:rsidRPr="006276FC">
              <w:t>It should be present if the Send-Data-Indication AVP is set to value USER_DATA_REQUESTED.</w:t>
            </w:r>
          </w:p>
        </w:tc>
      </w:tr>
      <w:tr w:rsidR="009178AD" w:rsidRPr="006276FC" w14:paraId="6C3D5DD0" w14:textId="77777777"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6F0369" w14:textId="77777777"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14:paraId="67E2AD6E" w14:textId="77777777"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14:paraId="7E245070"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14:paraId="522EE614" w14:textId="77777777"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14:paraId="0E567503" w14:textId="77777777"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14:paraId="0944D885" w14:textId="77777777"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14:paraId="313325C8" w14:textId="77777777"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14:paraId="123D3DBB" w14:textId="77777777"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14:paraId="5275DAC4" w14:textId="77777777"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14:paraId="1589987C" w14:textId="77777777" w:rsidTr="009C6C63">
        <w:trPr>
          <w:cantSplit/>
          <w:trHeight w:val="401"/>
        </w:trPr>
        <w:tc>
          <w:tcPr>
            <w:tcW w:w="0" w:type="auto"/>
            <w:tcBorders>
              <w:top w:val="single" w:sz="4" w:space="0" w:color="auto"/>
              <w:bottom w:val="single" w:sz="12" w:space="0" w:color="auto"/>
            </w:tcBorders>
          </w:tcPr>
          <w:p w14:paraId="25D3A578" w14:textId="77777777" w:rsidR="009178AD" w:rsidRPr="006276FC" w:rsidRDefault="009178AD" w:rsidP="009C6C63">
            <w:pPr>
              <w:pStyle w:val="TAC"/>
            </w:pPr>
            <w:r w:rsidRPr="006276FC">
              <w:t>Result</w:t>
            </w:r>
          </w:p>
          <w:p w14:paraId="437FBAF8" w14:textId="77777777"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14:paraId="163495C9" w14:textId="77777777"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14:paraId="7A6303C0" w14:textId="77777777" w:rsidR="009178AD" w:rsidRPr="006276FC" w:rsidRDefault="009178AD" w:rsidP="009C6C63">
            <w:pPr>
              <w:pStyle w:val="TAC"/>
            </w:pPr>
            <w:r w:rsidRPr="006276FC">
              <w:t>M</w:t>
            </w:r>
          </w:p>
        </w:tc>
        <w:tc>
          <w:tcPr>
            <w:tcW w:w="0" w:type="auto"/>
            <w:tcBorders>
              <w:top w:val="single" w:sz="4" w:space="0" w:color="auto"/>
              <w:bottom w:val="single" w:sz="12" w:space="0" w:color="auto"/>
            </w:tcBorders>
          </w:tcPr>
          <w:p w14:paraId="7E4EE16A" w14:textId="77777777" w:rsidR="00F80D7D" w:rsidRPr="006276FC" w:rsidRDefault="009178AD" w:rsidP="009C6C63">
            <w:pPr>
              <w:pStyle w:val="TAC"/>
              <w:jc w:val="left"/>
            </w:pPr>
            <w:r w:rsidRPr="006276FC">
              <w:t>Result of the request.</w:t>
            </w:r>
          </w:p>
          <w:p w14:paraId="1BBB40F1" w14:textId="332AA4BB" w:rsidR="009178AD" w:rsidRPr="006276FC" w:rsidRDefault="009178AD" w:rsidP="009C6C63">
            <w:pPr>
              <w:pStyle w:val="TAC"/>
              <w:jc w:val="left"/>
            </w:pPr>
          </w:p>
          <w:p w14:paraId="79B710F3"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7F122B57" w14:textId="77777777" w:rsidR="009178AD" w:rsidRPr="006276FC" w:rsidRDefault="009178AD" w:rsidP="009C6C63">
            <w:pPr>
              <w:pStyle w:val="TAC"/>
              <w:jc w:val="left"/>
            </w:pPr>
          </w:p>
          <w:p w14:paraId="7715AC8D"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14:paraId="5AAB78E1" w14:textId="77777777" w:rsidR="009178AD" w:rsidRPr="006276FC" w:rsidRDefault="009178AD" w:rsidP="009178AD"/>
    <w:p w14:paraId="7F49338A" w14:textId="77777777" w:rsidR="009178AD" w:rsidRPr="006276FC" w:rsidRDefault="009178AD" w:rsidP="009178AD">
      <w:pPr>
        <w:pStyle w:val="Heading4"/>
      </w:pPr>
      <w:bookmarkStart w:id="136" w:name="_Toc2694320"/>
      <w:bookmarkStart w:id="137" w:name="_Toc20215900"/>
      <w:bookmarkStart w:id="138" w:name="_Toc27756186"/>
      <w:bookmarkStart w:id="139" w:name="_Toc36056736"/>
      <w:bookmarkStart w:id="140" w:name="_Toc44878535"/>
      <w:bookmarkStart w:id="141" w:name="_Toc74132324"/>
      <w:r w:rsidRPr="006276FC">
        <w:t>6.1.3.1</w:t>
      </w:r>
      <w:r w:rsidRPr="006276FC">
        <w:tab/>
        <w:t>Detailed behaviour</w:t>
      </w:r>
      <w:bookmarkEnd w:id="136"/>
      <w:bookmarkEnd w:id="137"/>
      <w:bookmarkEnd w:id="138"/>
      <w:bookmarkEnd w:id="139"/>
      <w:bookmarkEnd w:id="140"/>
      <w:bookmarkEnd w:id="141"/>
    </w:p>
    <w:p w14:paraId="364B333D" w14:textId="77777777"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14:paraId="7DF9799B" w14:textId="2C421775" w:rsidR="009178AD" w:rsidRPr="006276FC" w:rsidRDefault="009178AD" w:rsidP="009178AD">
      <w:r w:rsidRPr="006276FC">
        <w:t xml:space="preserve">Upon reception of the Sh-Subs-Notif request, the HSS shall, in the following order (if there is an error in any of the following steps the HSS shall stop processing and return the corresponding error code, see 3GPP </w:t>
      </w:r>
      <w:r w:rsidR="00F80D7D" w:rsidRPr="006276FC">
        <w:t>TS</w:t>
      </w:r>
      <w:r w:rsidR="00F80D7D">
        <w:t> </w:t>
      </w:r>
      <w:r w:rsidR="00F80D7D" w:rsidRPr="006276FC">
        <w:t>2</w:t>
      </w:r>
      <w:r w:rsidRPr="006276FC">
        <w:t>9.329</w:t>
      </w:r>
      <w:r w:rsidR="00F80D7D">
        <w:t> </w:t>
      </w:r>
      <w:r w:rsidR="00F80D7D" w:rsidRPr="006276FC">
        <w:t>[</w:t>
      </w:r>
      <w:r w:rsidRPr="006276FC">
        <w:t xml:space="preserve">5] and 3GPP </w:t>
      </w:r>
      <w:r w:rsidR="00F80D7D" w:rsidRPr="006276FC">
        <w:t>TS</w:t>
      </w:r>
      <w:r w:rsidR="00F80D7D">
        <w:t> </w:t>
      </w:r>
      <w:r w:rsidR="00F80D7D" w:rsidRPr="006276FC">
        <w:t>2</w:t>
      </w:r>
      <w:r w:rsidRPr="006276FC">
        <w:t>9.229</w:t>
      </w:r>
      <w:r w:rsidR="00F80D7D">
        <w:t> </w:t>
      </w:r>
      <w:r w:rsidR="00F80D7D" w:rsidRPr="006276FC">
        <w:t>[</w:t>
      </w:r>
      <w:r w:rsidRPr="006276FC">
        <w:t>7]), process the hereafter steps that, unless otherwise stated, apply both for the Subscription request type information element indicating the request is to subscribe or to unsubscribe:</w:t>
      </w:r>
    </w:p>
    <w:p w14:paraId="66BB3654" w14:textId="72B571E6" w:rsidR="009178AD" w:rsidRPr="006276FC" w:rsidRDefault="009178AD" w:rsidP="009178AD">
      <w:pPr>
        <w:pStyle w:val="B10"/>
      </w:pPr>
      <w:r w:rsidRPr="006276FC">
        <w:t>1.</w:t>
      </w:r>
      <w:r w:rsidRPr="006276FC">
        <w:tab/>
        <w:t xml:space="preserve">In the AS permission list (see </w:t>
      </w:r>
      <w:r w:rsidR="00F80D7D">
        <w:t>clause </w:t>
      </w:r>
      <w:r w:rsidR="00F80D7D" w:rsidRPr="006276FC">
        <w:t>6</w:t>
      </w:r>
      <w:r w:rsidRPr="006276FC">
        <w:t>.2) the HSS shall check that the AS is allowed to subscribe to notifications (Sh-Subs-Notif) for the requested data by checking the combination of the identity of the AS sending the request (identified by the Origin-Host AVP) and the supplied Data-Reference.</w:t>
      </w:r>
    </w:p>
    <w:p w14:paraId="37201AA5" w14:textId="77777777" w:rsidR="009178AD" w:rsidRPr="006276FC" w:rsidRDefault="009178AD" w:rsidP="009178A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14:paraId="65AAF585" w14:textId="77777777" w:rsidR="009178AD" w:rsidRPr="006276FC" w:rsidRDefault="009178AD" w:rsidP="009178AD">
      <w:pPr>
        <w:pStyle w:val="B10"/>
      </w:pPr>
      <w:r w:rsidRPr="006276FC">
        <w:t>2.</w:t>
      </w:r>
      <w:r w:rsidRPr="006276FC">
        <w:tab/>
        <w:t>The HSS shall check that the User Identity in the request exists in HSS. If not, Experimental-Result shall be set to DIAMETER_ERROR_USER_UNKNOWN in the Sh-Subs-Notif Response.</w:t>
      </w:r>
    </w:p>
    <w:p w14:paraId="6A99D764" w14:textId="77777777"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14:paraId="2AE8FCA2" w14:textId="77777777" w:rsidR="009178AD" w:rsidRPr="006276FC" w:rsidRDefault="009178AD" w:rsidP="009178AD">
      <w:pPr>
        <w:pStyle w:val="B10"/>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14:paraId="47309C82" w14:textId="77777777" w:rsidR="009178AD" w:rsidRPr="006276FC" w:rsidRDefault="009178AD" w:rsidP="009178AD">
      <w:pPr>
        <w:pStyle w:val="B10"/>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14:paraId="07505B86" w14:textId="77777777" w:rsidR="00F80D7D" w:rsidRPr="006276FC" w:rsidRDefault="009178AD" w:rsidP="009178AD">
      <w:pPr>
        <w:pStyle w:val="B10"/>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p>
    <w:p w14:paraId="4FFC337E" w14:textId="77777777" w:rsidR="00F80D7D" w:rsidRPr="006276FC" w:rsidRDefault="009178AD" w:rsidP="009178AD">
      <w:pPr>
        <w:pStyle w:val="B10"/>
        <w:ind w:hanging="1"/>
      </w:pPr>
      <w:r w:rsidRPr="006276FC">
        <w:t>If the HSS does not include this IE in the response, that indicates an unlimited subscription.</w:t>
      </w:r>
    </w:p>
    <w:p w14:paraId="1172C4EE" w14:textId="77777777" w:rsidR="00F80D7D" w:rsidRPr="006276FC" w:rsidRDefault="009178AD" w:rsidP="009178AD">
      <w:pPr>
        <w:pStyle w:val="B10"/>
        <w:ind w:hanging="1"/>
      </w:pPr>
      <w:r w:rsidRPr="006276FC">
        <w:t>If a subsequent request is received by the HSS where the Expiry Time IE is present but different from what the HSS has previously stored, the HSS should replace the stored expiration time with what was received in the request.</w:t>
      </w:r>
    </w:p>
    <w:p w14:paraId="4376CA80" w14:textId="7AF9869F" w:rsidR="009178AD" w:rsidRPr="006276FC" w:rsidRDefault="009178AD" w:rsidP="009178AD">
      <w:pPr>
        <w:pStyle w:val="B10"/>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14:paraId="3F435D14" w14:textId="77777777" w:rsidR="009178AD" w:rsidRPr="006276FC" w:rsidRDefault="009178AD" w:rsidP="009178AD">
      <w:pPr>
        <w:pStyle w:val="B10"/>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14:paraId="1656942C" w14:textId="77777777" w:rsidR="009178AD" w:rsidRPr="006276FC" w:rsidRDefault="009178AD" w:rsidP="009178AD">
      <w:pPr>
        <w:pStyle w:val="B10"/>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14:paraId="4DE0268A" w14:textId="77777777" w:rsidR="00F80D7D" w:rsidRPr="006276FC" w:rsidRDefault="009178AD" w:rsidP="009178AD">
      <w:pPr>
        <w:pStyle w:val="B10"/>
      </w:pPr>
      <w:r w:rsidRPr="006276FC">
        <w:t>8.</w:t>
      </w:r>
      <w:r w:rsidRPr="006276FC">
        <w:tab/>
        <w:t>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2F83D369" w14:textId="2B3364CF" w:rsidR="009178AD" w:rsidRPr="006276FC" w:rsidRDefault="009178AD" w:rsidP="009178AD">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14:paraId="6F523869" w14:textId="77777777" w:rsidR="009178AD" w:rsidRPr="006276FC" w:rsidRDefault="009178AD" w:rsidP="009178AD">
      <w:pPr>
        <w:pStyle w:val="B10"/>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14:paraId="5E9979AF" w14:textId="77777777" w:rsidR="00F80D7D" w:rsidRPr="006276FC" w:rsidRDefault="009178AD" w:rsidP="009178AD">
      <w:pPr>
        <w:pStyle w:val="B10"/>
      </w:pPr>
      <w:r w:rsidRPr="006276FC">
        <w:t>10.</w:t>
      </w:r>
      <w:r w:rsidRPr="006276FC">
        <w:tab/>
        <w:t>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w:t>
      </w:r>
    </w:p>
    <w:p w14:paraId="323AF82E" w14:textId="77777777" w:rsidR="00F80D7D" w:rsidRPr="006276FC" w:rsidRDefault="009178AD" w:rsidP="009178AD">
      <w:pPr>
        <w:pStyle w:val="B20"/>
      </w:pPr>
      <w:r w:rsidRPr="006276FC">
        <w:t>-</w:t>
      </w:r>
      <w:r w:rsidRPr="006276FC">
        <w:tab/>
        <w:t>Unavailable elements of Sh IMS Data shall be indicated as follows.</w:t>
      </w:r>
    </w:p>
    <w:p w14:paraId="0BD522E2" w14:textId="77777777" w:rsidR="00F80D7D" w:rsidRPr="006276FC" w:rsidRDefault="009178AD" w:rsidP="009178AD">
      <w:pPr>
        <w:pStyle w:val="B30"/>
      </w:pPr>
      <w:r w:rsidRPr="006276FC">
        <w:t>-</w:t>
      </w:r>
      <w:r w:rsidRPr="006276FC">
        <w:tab/>
        <w:t>An unavailable S-CSCF name shall be indicated with empty SCSCFName element.</w:t>
      </w:r>
    </w:p>
    <w:p w14:paraId="0B4178BD" w14:textId="77777777" w:rsidR="00F80D7D" w:rsidRPr="006276FC" w:rsidRDefault="009178AD" w:rsidP="009178AD">
      <w:pPr>
        <w:pStyle w:val="B30"/>
      </w:pPr>
      <w:r w:rsidRPr="006276FC">
        <w:lastRenderedPageBreak/>
        <w:t>-</w:t>
      </w:r>
      <w:r w:rsidRPr="006276FC">
        <w:tab/>
        <w:t>If all iFCs for the user that are relevant for the AS are unavailable it shall be indicated with empty IFCs element.</w:t>
      </w:r>
    </w:p>
    <w:p w14:paraId="3A63FB51" w14:textId="77777777" w:rsidR="00F80D7D" w:rsidRPr="006276FC" w:rsidRDefault="009178AD" w:rsidP="009178AD">
      <w:pPr>
        <w:pStyle w:val="B30"/>
      </w:pPr>
      <w:r w:rsidRPr="006276FC">
        <w:t>-</w:t>
      </w:r>
      <w:r w:rsidRPr="006276FC">
        <w:tab/>
        <w:t>Similarly for PSI activation information.</w:t>
      </w:r>
    </w:p>
    <w:p w14:paraId="0E02CACE" w14:textId="28AD2945"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14:paraId="1C2B00AD" w14:textId="77777777" w:rsidR="009178AD" w:rsidRPr="006276FC" w:rsidRDefault="009178AD" w:rsidP="009178AD">
      <w:pPr>
        <w:pStyle w:val="Heading3"/>
      </w:pPr>
      <w:bookmarkStart w:id="142" w:name="_Toc2694321"/>
      <w:bookmarkStart w:id="143" w:name="_Toc20215901"/>
      <w:bookmarkStart w:id="144" w:name="_Toc27756187"/>
      <w:bookmarkStart w:id="145" w:name="_Toc36056737"/>
      <w:bookmarkStart w:id="146" w:name="_Toc44878536"/>
      <w:bookmarkStart w:id="147" w:name="_Toc74132325"/>
      <w:r w:rsidRPr="006276FC">
        <w:t>6.1.4</w:t>
      </w:r>
      <w:r w:rsidRPr="006276FC">
        <w:tab/>
        <w:t>Notifications (Sh-Notif)</w:t>
      </w:r>
      <w:bookmarkEnd w:id="142"/>
      <w:bookmarkEnd w:id="143"/>
      <w:bookmarkEnd w:id="144"/>
      <w:bookmarkEnd w:id="145"/>
      <w:bookmarkEnd w:id="146"/>
      <w:bookmarkEnd w:id="147"/>
    </w:p>
    <w:p w14:paraId="38C5BD65" w14:textId="77777777" w:rsidR="009178AD" w:rsidRPr="006276FC" w:rsidRDefault="009178AD" w:rsidP="009178AD">
      <w:r w:rsidRPr="006276FC">
        <w:t>This procedure is used between the HSS and the AS. The procedure is invoked by the HSS and is used:</w:t>
      </w:r>
    </w:p>
    <w:p w14:paraId="14FFAFA6" w14:textId="77777777" w:rsidR="009178AD" w:rsidRPr="006276FC" w:rsidRDefault="009178AD" w:rsidP="009178AD">
      <w:pPr>
        <w:pStyle w:val="B10"/>
      </w:pPr>
      <w:r w:rsidRPr="006276FC">
        <w:t>-</w:t>
      </w:r>
      <w:r w:rsidRPr="006276FC">
        <w:tab/>
        <w:t>To inform the AS of changes in transparent and/or non-transparent data to which the AS has previously subscribed to receive Notifications for, using Sh-Subs-Notif (see 6.1.3).</w:t>
      </w:r>
    </w:p>
    <w:p w14:paraId="3002329F" w14:textId="20CDF455" w:rsidR="009178AD" w:rsidRPr="006276FC" w:rsidRDefault="009178AD" w:rsidP="009178AD">
      <w:r w:rsidRPr="006276FC">
        <w:t xml:space="preserve">This procedure is mapped to the commands Push-Notification-Request/Answer in the Diameter application specified in 3GPP </w:t>
      </w:r>
      <w:r w:rsidR="00F80D7D" w:rsidRPr="006276FC">
        <w:t>TS</w:t>
      </w:r>
      <w:r w:rsidR="00F80D7D">
        <w:t> </w:t>
      </w:r>
      <w:r w:rsidR="00F80D7D" w:rsidRPr="006276FC">
        <w:t>2</w:t>
      </w:r>
      <w:r w:rsidRPr="006276FC">
        <w:t>9.329</w:t>
      </w:r>
      <w:r w:rsidR="00F80D7D">
        <w:t> </w:t>
      </w:r>
      <w:r w:rsidR="00F80D7D" w:rsidRPr="006276FC">
        <w:t>[</w:t>
      </w:r>
      <w:r w:rsidRPr="006276FC">
        <w:t>5]. Tables 6.1.4.1 and 6.1.4.2 detail the involved information elements.</w:t>
      </w:r>
    </w:p>
    <w:p w14:paraId="5F5CC3E5" w14:textId="77777777"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14:paraId="1841EA2F" w14:textId="77777777" w:rsidTr="009C6C63">
        <w:tc>
          <w:tcPr>
            <w:tcW w:w="0" w:type="auto"/>
            <w:shd w:val="clear" w:color="auto" w:fill="D9D9D9"/>
          </w:tcPr>
          <w:p w14:paraId="04D402A2" w14:textId="77777777" w:rsidR="009178AD" w:rsidRPr="006276FC" w:rsidRDefault="009178AD" w:rsidP="009C6C63">
            <w:pPr>
              <w:pStyle w:val="TAH"/>
            </w:pPr>
            <w:r w:rsidRPr="006276FC">
              <w:t>Information element name</w:t>
            </w:r>
          </w:p>
        </w:tc>
        <w:tc>
          <w:tcPr>
            <w:tcW w:w="0" w:type="auto"/>
            <w:shd w:val="clear" w:color="auto" w:fill="D9D9D9"/>
          </w:tcPr>
          <w:p w14:paraId="5475BD8B" w14:textId="77777777" w:rsidR="009178AD" w:rsidRPr="006276FC" w:rsidRDefault="009178AD" w:rsidP="009C6C63">
            <w:pPr>
              <w:pStyle w:val="TAH"/>
            </w:pPr>
            <w:r w:rsidRPr="006276FC">
              <w:t>Mapping to Diameter AVP</w:t>
            </w:r>
          </w:p>
        </w:tc>
        <w:tc>
          <w:tcPr>
            <w:tcW w:w="0" w:type="auto"/>
            <w:shd w:val="clear" w:color="auto" w:fill="D9D9D9"/>
          </w:tcPr>
          <w:p w14:paraId="43F55C48" w14:textId="77777777" w:rsidR="009178AD" w:rsidRPr="006276FC" w:rsidRDefault="009178AD" w:rsidP="009C6C63">
            <w:pPr>
              <w:pStyle w:val="TAH"/>
            </w:pPr>
            <w:r w:rsidRPr="006276FC">
              <w:t>Cat.</w:t>
            </w:r>
          </w:p>
        </w:tc>
        <w:tc>
          <w:tcPr>
            <w:tcW w:w="0" w:type="auto"/>
            <w:shd w:val="clear" w:color="auto" w:fill="D9D9D9"/>
          </w:tcPr>
          <w:p w14:paraId="36E20761" w14:textId="77777777" w:rsidR="009178AD" w:rsidRPr="006276FC" w:rsidRDefault="009178AD" w:rsidP="009C6C63">
            <w:pPr>
              <w:pStyle w:val="TAH"/>
            </w:pPr>
            <w:r w:rsidRPr="006276FC">
              <w:t>Description</w:t>
            </w:r>
          </w:p>
        </w:tc>
      </w:tr>
      <w:tr w:rsidR="009178AD" w:rsidRPr="006276FC" w14:paraId="0E7A9164" w14:textId="77777777" w:rsidTr="009C6C63">
        <w:trPr>
          <w:cantSplit/>
          <w:trHeight w:val="401"/>
        </w:trPr>
        <w:tc>
          <w:tcPr>
            <w:tcW w:w="0" w:type="auto"/>
            <w:tcBorders>
              <w:bottom w:val="single" w:sz="4" w:space="0" w:color="auto"/>
            </w:tcBorders>
          </w:tcPr>
          <w:p w14:paraId="33C1CDAA" w14:textId="77777777" w:rsidR="009178AD" w:rsidRPr="006276FC" w:rsidRDefault="009178AD" w:rsidP="009C6C63">
            <w:pPr>
              <w:pStyle w:val="TAC"/>
            </w:pPr>
            <w:r w:rsidRPr="006276FC">
              <w:t>User Identity</w:t>
            </w:r>
          </w:p>
          <w:p w14:paraId="2CFBBC44" w14:textId="77777777" w:rsidR="009178AD" w:rsidRPr="006276FC" w:rsidRDefault="009178AD" w:rsidP="009C6C63">
            <w:pPr>
              <w:pStyle w:val="TAC"/>
            </w:pPr>
            <w:r w:rsidRPr="006276FC">
              <w:t>(See 7.1)</w:t>
            </w:r>
          </w:p>
        </w:tc>
        <w:tc>
          <w:tcPr>
            <w:tcW w:w="0" w:type="auto"/>
            <w:tcBorders>
              <w:bottom w:val="single" w:sz="4" w:space="0" w:color="auto"/>
            </w:tcBorders>
          </w:tcPr>
          <w:p w14:paraId="50723772" w14:textId="77777777" w:rsidR="009178AD" w:rsidRPr="006276FC" w:rsidRDefault="009178AD" w:rsidP="009C6C63">
            <w:pPr>
              <w:pStyle w:val="TAC"/>
            </w:pPr>
            <w:r w:rsidRPr="006276FC">
              <w:t>User-Identity</w:t>
            </w:r>
          </w:p>
        </w:tc>
        <w:tc>
          <w:tcPr>
            <w:tcW w:w="0" w:type="auto"/>
            <w:tcBorders>
              <w:bottom w:val="single" w:sz="4" w:space="0" w:color="auto"/>
            </w:tcBorders>
          </w:tcPr>
          <w:p w14:paraId="48C5F9D7" w14:textId="77777777" w:rsidR="009178AD" w:rsidRPr="006276FC" w:rsidRDefault="009178AD" w:rsidP="009C6C63">
            <w:pPr>
              <w:pStyle w:val="TAC"/>
            </w:pPr>
            <w:r w:rsidRPr="006276FC">
              <w:t>M</w:t>
            </w:r>
          </w:p>
        </w:tc>
        <w:tc>
          <w:tcPr>
            <w:tcW w:w="0" w:type="auto"/>
            <w:tcBorders>
              <w:bottom w:val="single" w:sz="4" w:space="0" w:color="auto"/>
            </w:tcBorders>
          </w:tcPr>
          <w:p w14:paraId="6E0E7662" w14:textId="77777777" w:rsidR="009178AD" w:rsidRPr="006276FC" w:rsidRDefault="009178AD" w:rsidP="009C6C63">
            <w:pPr>
              <w:pStyle w:val="TAC"/>
              <w:jc w:val="left"/>
            </w:pPr>
            <w:r w:rsidRPr="006276FC">
              <w:t>IMS Public User Identity or Public Service Identity or MSISDN or External Identifier for which data has changed.</w:t>
            </w:r>
          </w:p>
          <w:p w14:paraId="3BE0802B" w14:textId="77777777" w:rsidR="009178AD" w:rsidRPr="006276FC" w:rsidRDefault="009178AD" w:rsidP="009C6C63">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14:paraId="2EA1C11F" w14:textId="29211C3F" w:rsidR="009178AD" w:rsidRPr="006276FC" w:rsidRDefault="009178AD" w:rsidP="009C6C63">
            <w:pPr>
              <w:pStyle w:val="TAC"/>
              <w:jc w:val="left"/>
            </w:pPr>
            <w:r w:rsidRPr="006276FC">
              <w:t xml:space="preserve">See </w:t>
            </w:r>
            <w:r w:rsidR="00F80D7D">
              <w:t>clause </w:t>
            </w:r>
            <w:r w:rsidR="00F80D7D" w:rsidRPr="006276FC">
              <w:t>7</w:t>
            </w:r>
            <w:r w:rsidRPr="006276FC">
              <w:t>.1 for the content of this AVP.</w:t>
            </w:r>
          </w:p>
        </w:tc>
      </w:tr>
      <w:tr w:rsidR="009178AD" w:rsidRPr="006276FC" w14:paraId="1782C564"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F28559D" w14:textId="77777777"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14:paraId="196928ED" w14:textId="77777777"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14:paraId="7253CB1C"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13A3E829" w14:textId="77777777" w:rsidR="009178AD" w:rsidRPr="006276FC" w:rsidRDefault="009178AD" w:rsidP="009C6C63">
            <w:pPr>
              <w:pStyle w:val="TAC"/>
              <w:jc w:val="left"/>
            </w:pPr>
            <w:r w:rsidRPr="006276FC">
              <w:t>If the request refers to a Wildcarded PSI, the HSS shall include the corresponding Wildcarded PSI in this information element.</w:t>
            </w:r>
          </w:p>
          <w:p w14:paraId="120E3175" w14:textId="77777777" w:rsidR="009178AD" w:rsidRPr="006276FC" w:rsidRDefault="009178AD" w:rsidP="009C6C63">
            <w:pPr>
              <w:pStyle w:val="TAC"/>
              <w:jc w:val="left"/>
            </w:pPr>
          </w:p>
          <w:p w14:paraId="458C10B2" w14:textId="77777777"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14:paraId="29696989" w14:textId="77777777" w:rsidR="009178AD" w:rsidRPr="006276FC" w:rsidRDefault="009178AD" w:rsidP="009C6C63">
            <w:pPr>
              <w:pStyle w:val="TAC"/>
              <w:jc w:val="left"/>
            </w:pPr>
          </w:p>
          <w:p w14:paraId="4C0283B0" w14:textId="77777777" w:rsidR="009178AD" w:rsidRPr="006276FC" w:rsidRDefault="009178AD" w:rsidP="009C6C63">
            <w:pPr>
              <w:pStyle w:val="TAC"/>
              <w:jc w:val="left"/>
            </w:pPr>
            <w:r w:rsidRPr="006276FC">
              <w:t>If this information element is present, Wildcarded Public User Identity shall not be present.</w:t>
            </w:r>
          </w:p>
        </w:tc>
      </w:tr>
      <w:tr w:rsidR="009178AD" w:rsidRPr="006276FC" w14:paraId="6DE0DCF3" w14:textId="77777777"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14:paraId="0EDB47A0" w14:textId="77777777"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14:paraId="0D5784BE" w14:textId="77777777"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14:paraId="718C28AA" w14:textId="77777777"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14:paraId="2900F214" w14:textId="77777777" w:rsidR="009178AD" w:rsidRPr="006276FC" w:rsidRDefault="009178AD" w:rsidP="009C6C63">
            <w:pPr>
              <w:pStyle w:val="TAC"/>
              <w:jc w:val="left"/>
            </w:pPr>
            <w:r w:rsidRPr="006276FC">
              <w:t>If the request refers to a Wildcarded Public User Identity, the HSS shall include the corresponding Wildcarded Public User Identity in this information element.</w:t>
            </w:r>
          </w:p>
          <w:p w14:paraId="2453A788" w14:textId="77777777" w:rsidR="009178AD" w:rsidRPr="006276FC" w:rsidRDefault="009178AD" w:rsidP="009C6C63">
            <w:pPr>
              <w:pStyle w:val="TAC"/>
              <w:jc w:val="left"/>
              <w:rPr>
                <w:u w:val="single"/>
              </w:rPr>
            </w:pPr>
          </w:p>
          <w:p w14:paraId="384EE413" w14:textId="77777777"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14:paraId="4590744F" w14:textId="77777777" w:rsidR="009178AD" w:rsidRPr="006276FC" w:rsidRDefault="009178AD" w:rsidP="009C6C63">
            <w:pPr>
              <w:pStyle w:val="TAC"/>
              <w:jc w:val="left"/>
            </w:pPr>
          </w:p>
          <w:p w14:paraId="51CAD882" w14:textId="77777777" w:rsidR="009178AD" w:rsidRPr="006276FC" w:rsidRDefault="009178AD" w:rsidP="009C6C63">
            <w:pPr>
              <w:pStyle w:val="TAC"/>
              <w:jc w:val="left"/>
            </w:pPr>
            <w:r w:rsidRPr="006276FC">
              <w:t>If this information element is present, Wildcarded PSI shall not be present.</w:t>
            </w:r>
          </w:p>
        </w:tc>
      </w:tr>
      <w:tr w:rsidR="009178AD" w:rsidRPr="006276FC" w14:paraId="1DAAAE64" w14:textId="77777777" w:rsidTr="009C6C63">
        <w:trPr>
          <w:cantSplit/>
          <w:trHeight w:val="401"/>
        </w:trPr>
        <w:tc>
          <w:tcPr>
            <w:tcW w:w="0" w:type="auto"/>
            <w:tcBorders>
              <w:top w:val="single" w:sz="4" w:space="0" w:color="auto"/>
            </w:tcBorders>
          </w:tcPr>
          <w:p w14:paraId="66893B6E" w14:textId="77777777" w:rsidR="009178AD" w:rsidRPr="006276FC" w:rsidRDefault="009178AD" w:rsidP="009C6C63">
            <w:pPr>
              <w:pStyle w:val="TAC"/>
            </w:pPr>
            <w:r w:rsidRPr="006276FC">
              <w:t>Data</w:t>
            </w:r>
          </w:p>
          <w:p w14:paraId="39B9CD31" w14:textId="77777777" w:rsidR="009178AD" w:rsidRPr="006276FC" w:rsidRDefault="009178AD" w:rsidP="009C6C63">
            <w:pPr>
              <w:pStyle w:val="TAC"/>
            </w:pPr>
            <w:r w:rsidRPr="006276FC">
              <w:t>(See 7.6)</w:t>
            </w:r>
          </w:p>
        </w:tc>
        <w:tc>
          <w:tcPr>
            <w:tcW w:w="0" w:type="auto"/>
            <w:tcBorders>
              <w:top w:val="single" w:sz="4" w:space="0" w:color="auto"/>
            </w:tcBorders>
          </w:tcPr>
          <w:p w14:paraId="2801AFA9" w14:textId="77777777" w:rsidR="009178AD" w:rsidRPr="006276FC" w:rsidRDefault="009178AD" w:rsidP="009C6C63">
            <w:pPr>
              <w:pStyle w:val="TAC"/>
            </w:pPr>
            <w:r w:rsidRPr="006276FC">
              <w:t>User-Data</w:t>
            </w:r>
          </w:p>
        </w:tc>
        <w:tc>
          <w:tcPr>
            <w:tcW w:w="0" w:type="auto"/>
            <w:tcBorders>
              <w:top w:val="single" w:sz="4" w:space="0" w:color="auto"/>
            </w:tcBorders>
          </w:tcPr>
          <w:p w14:paraId="63BCBE95" w14:textId="77777777" w:rsidR="009178AD" w:rsidRPr="006276FC" w:rsidRDefault="009178AD" w:rsidP="009C6C63">
            <w:pPr>
              <w:pStyle w:val="TAC"/>
            </w:pPr>
            <w:r w:rsidRPr="006276FC">
              <w:t>M</w:t>
            </w:r>
          </w:p>
        </w:tc>
        <w:tc>
          <w:tcPr>
            <w:tcW w:w="0" w:type="auto"/>
            <w:tcBorders>
              <w:top w:val="single" w:sz="4" w:space="0" w:color="auto"/>
            </w:tcBorders>
          </w:tcPr>
          <w:p w14:paraId="5AE85250" w14:textId="77777777" w:rsidR="009178AD" w:rsidRPr="006276FC" w:rsidRDefault="009178AD" w:rsidP="009C6C63">
            <w:pPr>
              <w:pStyle w:val="TAC"/>
              <w:jc w:val="left"/>
            </w:pPr>
            <w:r w:rsidRPr="006276FC">
              <w:t>Changed data.</w:t>
            </w:r>
          </w:p>
        </w:tc>
      </w:tr>
      <w:tr w:rsidR="009178AD" w:rsidRPr="006276FC" w14:paraId="1C09C197" w14:textId="77777777" w:rsidTr="009C6C63">
        <w:trPr>
          <w:cantSplit/>
          <w:trHeight w:val="401"/>
        </w:trPr>
        <w:tc>
          <w:tcPr>
            <w:tcW w:w="0" w:type="auto"/>
          </w:tcPr>
          <w:p w14:paraId="37F0F850" w14:textId="77777777" w:rsidR="009178AD" w:rsidRPr="006276FC" w:rsidRDefault="009178AD" w:rsidP="009C6C63">
            <w:pPr>
              <w:pStyle w:val="TAC"/>
            </w:pPr>
            <w:r w:rsidRPr="006276FC">
              <w:t>Private Identity</w:t>
            </w:r>
          </w:p>
          <w:p w14:paraId="3272E191" w14:textId="77777777" w:rsidR="009178AD" w:rsidRPr="006276FC" w:rsidRDefault="009178AD" w:rsidP="009C6C63">
            <w:pPr>
              <w:pStyle w:val="TAC"/>
            </w:pPr>
            <w:r w:rsidRPr="006276FC">
              <w:t>(see 7.6.19)</w:t>
            </w:r>
          </w:p>
        </w:tc>
        <w:tc>
          <w:tcPr>
            <w:tcW w:w="0" w:type="auto"/>
          </w:tcPr>
          <w:p w14:paraId="7C443C9B" w14:textId="77777777" w:rsidR="009178AD" w:rsidRPr="006276FC" w:rsidRDefault="009178AD" w:rsidP="009C6C63">
            <w:pPr>
              <w:pStyle w:val="TAC"/>
            </w:pPr>
            <w:r w:rsidRPr="006276FC">
              <w:t>User-Name</w:t>
            </w:r>
          </w:p>
        </w:tc>
        <w:tc>
          <w:tcPr>
            <w:tcW w:w="0" w:type="auto"/>
          </w:tcPr>
          <w:p w14:paraId="60D60AB5" w14:textId="77777777" w:rsidR="009178AD" w:rsidRPr="006276FC" w:rsidRDefault="009178AD" w:rsidP="009C6C63">
            <w:pPr>
              <w:pStyle w:val="TAC"/>
            </w:pPr>
            <w:r w:rsidRPr="006276FC">
              <w:t>C</w:t>
            </w:r>
          </w:p>
        </w:tc>
        <w:tc>
          <w:tcPr>
            <w:tcW w:w="0" w:type="auto"/>
          </w:tcPr>
          <w:p w14:paraId="0E659A19" w14:textId="77777777" w:rsidR="009178AD" w:rsidRPr="006276FC" w:rsidRDefault="009178AD" w:rsidP="009C6C63">
            <w:pPr>
              <w:pStyle w:val="TAC"/>
              <w:jc w:val="left"/>
            </w:pPr>
            <w:r w:rsidRPr="006276FC">
              <w:t>Private Identity of the user for whom the data is required.</w:t>
            </w:r>
          </w:p>
          <w:p w14:paraId="6AD56A7A" w14:textId="77777777" w:rsidR="009178AD" w:rsidRPr="006276FC" w:rsidRDefault="009178AD" w:rsidP="009C6C63">
            <w:pPr>
              <w:pStyle w:val="TAC"/>
              <w:jc w:val="left"/>
            </w:pPr>
            <w:r w:rsidRPr="006276FC">
              <w:t>This information element shall be present only if the associated request included the Private Identity.</w:t>
            </w:r>
          </w:p>
          <w:p w14:paraId="1862A968" w14:textId="77777777" w:rsidR="009178AD" w:rsidRPr="006276FC" w:rsidRDefault="009178AD" w:rsidP="009C6C63">
            <w:pPr>
              <w:pStyle w:val="TAC"/>
              <w:jc w:val="left"/>
            </w:pPr>
          </w:p>
        </w:tc>
      </w:tr>
    </w:tbl>
    <w:p w14:paraId="3D548A48" w14:textId="77777777" w:rsidR="009178AD" w:rsidRPr="006276FC" w:rsidRDefault="009178AD" w:rsidP="009178AD"/>
    <w:p w14:paraId="6F49D07C" w14:textId="77777777"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14:paraId="712D2746" w14:textId="77777777" w:rsidTr="009C6C63">
        <w:tc>
          <w:tcPr>
            <w:tcW w:w="0" w:type="auto"/>
            <w:shd w:val="clear" w:color="auto" w:fill="D9D9D9"/>
          </w:tcPr>
          <w:p w14:paraId="7DD00733" w14:textId="77777777" w:rsidR="009178AD" w:rsidRPr="006276FC" w:rsidRDefault="009178AD" w:rsidP="009C6C63">
            <w:pPr>
              <w:pStyle w:val="TAH"/>
            </w:pPr>
            <w:r w:rsidRPr="006276FC">
              <w:t>Information element name</w:t>
            </w:r>
          </w:p>
        </w:tc>
        <w:tc>
          <w:tcPr>
            <w:tcW w:w="0" w:type="auto"/>
            <w:shd w:val="clear" w:color="auto" w:fill="D9D9D9"/>
          </w:tcPr>
          <w:p w14:paraId="30B12DEF" w14:textId="77777777" w:rsidR="009178AD" w:rsidRPr="006276FC" w:rsidRDefault="009178AD" w:rsidP="009C6C63">
            <w:pPr>
              <w:pStyle w:val="TAH"/>
            </w:pPr>
            <w:r w:rsidRPr="006276FC">
              <w:t>Mapping to Diameter AVP</w:t>
            </w:r>
          </w:p>
        </w:tc>
        <w:tc>
          <w:tcPr>
            <w:tcW w:w="0" w:type="auto"/>
            <w:shd w:val="clear" w:color="auto" w:fill="D9D9D9"/>
          </w:tcPr>
          <w:p w14:paraId="183BEDC9" w14:textId="77777777" w:rsidR="009178AD" w:rsidRPr="006276FC" w:rsidRDefault="009178AD" w:rsidP="009C6C63">
            <w:pPr>
              <w:pStyle w:val="TAH"/>
            </w:pPr>
            <w:r w:rsidRPr="006276FC">
              <w:t>Cat.</w:t>
            </w:r>
          </w:p>
        </w:tc>
        <w:tc>
          <w:tcPr>
            <w:tcW w:w="0" w:type="auto"/>
            <w:shd w:val="clear" w:color="auto" w:fill="D9D9D9"/>
          </w:tcPr>
          <w:p w14:paraId="4E1E0831" w14:textId="77777777" w:rsidR="009178AD" w:rsidRPr="006276FC" w:rsidRDefault="009178AD" w:rsidP="009C6C63">
            <w:pPr>
              <w:pStyle w:val="TAH"/>
            </w:pPr>
            <w:r w:rsidRPr="006276FC">
              <w:t>Description</w:t>
            </w:r>
          </w:p>
        </w:tc>
      </w:tr>
      <w:tr w:rsidR="009178AD" w:rsidRPr="006276FC" w14:paraId="4736F4F5" w14:textId="77777777" w:rsidTr="009C6C63">
        <w:trPr>
          <w:cantSplit/>
          <w:trHeight w:val="401"/>
        </w:trPr>
        <w:tc>
          <w:tcPr>
            <w:tcW w:w="0" w:type="auto"/>
          </w:tcPr>
          <w:p w14:paraId="6C48A2B6" w14:textId="77777777" w:rsidR="009178AD" w:rsidRPr="006276FC" w:rsidRDefault="009178AD" w:rsidP="009C6C63">
            <w:pPr>
              <w:pStyle w:val="TAC"/>
            </w:pPr>
            <w:r w:rsidRPr="006276FC">
              <w:t>Result</w:t>
            </w:r>
          </w:p>
          <w:p w14:paraId="39970ABE" w14:textId="77777777" w:rsidR="009178AD" w:rsidRPr="006276FC" w:rsidRDefault="009178AD" w:rsidP="009C6C63">
            <w:pPr>
              <w:pStyle w:val="TAC"/>
            </w:pPr>
            <w:r w:rsidRPr="006276FC">
              <w:t>(See 7.5)</w:t>
            </w:r>
          </w:p>
        </w:tc>
        <w:tc>
          <w:tcPr>
            <w:tcW w:w="0" w:type="auto"/>
          </w:tcPr>
          <w:p w14:paraId="7283E0C7" w14:textId="77777777" w:rsidR="009178AD" w:rsidRPr="006276FC" w:rsidRDefault="009178AD" w:rsidP="009C6C63">
            <w:pPr>
              <w:pStyle w:val="TAC"/>
            </w:pPr>
            <w:r w:rsidRPr="006276FC">
              <w:t>Result-Code / Experimental-Result</w:t>
            </w:r>
          </w:p>
        </w:tc>
        <w:tc>
          <w:tcPr>
            <w:tcW w:w="0" w:type="auto"/>
          </w:tcPr>
          <w:p w14:paraId="4853369E" w14:textId="77777777" w:rsidR="009178AD" w:rsidRPr="006276FC" w:rsidRDefault="009178AD" w:rsidP="009C6C63">
            <w:pPr>
              <w:pStyle w:val="TAC"/>
            </w:pPr>
            <w:r w:rsidRPr="006276FC">
              <w:t>M</w:t>
            </w:r>
          </w:p>
        </w:tc>
        <w:tc>
          <w:tcPr>
            <w:tcW w:w="0" w:type="auto"/>
          </w:tcPr>
          <w:p w14:paraId="1443B0D2" w14:textId="77777777" w:rsidR="00F80D7D" w:rsidRPr="006276FC" w:rsidRDefault="009178AD" w:rsidP="009C6C63">
            <w:pPr>
              <w:pStyle w:val="TAC"/>
              <w:jc w:val="left"/>
            </w:pPr>
            <w:r w:rsidRPr="006276FC">
              <w:t>Result of the request.</w:t>
            </w:r>
          </w:p>
          <w:p w14:paraId="64567551" w14:textId="03E32775" w:rsidR="009178AD" w:rsidRPr="006276FC" w:rsidRDefault="009178AD" w:rsidP="009C6C63">
            <w:pPr>
              <w:pStyle w:val="TAC"/>
              <w:jc w:val="left"/>
            </w:pPr>
          </w:p>
          <w:p w14:paraId="63DF7F03" w14:textId="77777777"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14:paraId="10188716" w14:textId="77777777" w:rsidR="009178AD" w:rsidRPr="006276FC" w:rsidRDefault="009178AD" w:rsidP="009C6C63">
            <w:pPr>
              <w:pStyle w:val="TAC"/>
              <w:jc w:val="left"/>
            </w:pPr>
          </w:p>
          <w:p w14:paraId="1803072D" w14:textId="77777777"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14:paraId="226029E8" w14:textId="77777777" w:rsidR="009178AD" w:rsidRPr="006276FC" w:rsidRDefault="009178AD" w:rsidP="009178AD"/>
    <w:p w14:paraId="5E346705" w14:textId="77777777" w:rsidR="009178AD" w:rsidRPr="006276FC" w:rsidRDefault="009178AD" w:rsidP="009178AD">
      <w:pPr>
        <w:pStyle w:val="Heading4"/>
      </w:pPr>
      <w:bookmarkStart w:id="148" w:name="_Toc2694322"/>
      <w:bookmarkStart w:id="149" w:name="_Toc20215902"/>
      <w:bookmarkStart w:id="150" w:name="_Toc27756188"/>
      <w:bookmarkStart w:id="151" w:name="_Toc36056738"/>
      <w:bookmarkStart w:id="152" w:name="_Toc44878537"/>
      <w:bookmarkStart w:id="153" w:name="_Toc74132326"/>
      <w:r w:rsidRPr="006276FC">
        <w:t>6.1.4.1</w:t>
      </w:r>
      <w:r w:rsidRPr="006276FC">
        <w:tab/>
        <w:t>Detailed behaviour</w:t>
      </w:r>
      <w:bookmarkEnd w:id="148"/>
      <w:bookmarkEnd w:id="149"/>
      <w:bookmarkEnd w:id="150"/>
      <w:bookmarkEnd w:id="151"/>
      <w:bookmarkEnd w:id="152"/>
      <w:bookmarkEnd w:id="153"/>
    </w:p>
    <w:p w14:paraId="1B611E6F" w14:textId="77777777"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14:paraId="77D94636" w14:textId="77777777"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14:paraId="6567872B" w14:textId="77777777"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14:paraId="4FB958B5" w14:textId="77777777"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14:paraId="148CFAAA" w14:textId="77777777"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14:paraId="7F78F63D" w14:textId="77777777"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14:paraId="5E8B81FC" w14:textId="77777777"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14:paraId="29069C41" w14:textId="77777777" w:rsidR="009178AD" w:rsidRPr="006276FC" w:rsidRDefault="009178AD" w:rsidP="009178AD">
      <w:r w:rsidRPr="006276FC">
        <w:t>Notifications shall include the data updated for the received IMPU/MSISDN/External Identifier and Private Identity (if present).</w:t>
      </w:r>
    </w:p>
    <w:p w14:paraId="7DA53F2E" w14:textId="77777777" w:rsidR="009178AD" w:rsidRPr="006276FC" w:rsidRDefault="009178AD" w:rsidP="009178AD">
      <w:pPr>
        <w:pStyle w:val="NO"/>
        <w:ind w:left="1134" w:hanging="850"/>
      </w:pPr>
      <w:r w:rsidRPr="006276FC">
        <w:t>NOTE:</w:t>
      </w:r>
      <w:r w:rsidRPr="006276FC">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14:paraId="4775B22F" w14:textId="77777777" w:rsidR="009178AD" w:rsidRPr="006276FC" w:rsidRDefault="009178AD" w:rsidP="009178AD">
      <w:r w:rsidRPr="006276FC">
        <w:t>Table 6.1.4.1 details the valid result codes that the AS can return in the response.</w:t>
      </w:r>
    </w:p>
    <w:p w14:paraId="09419343" w14:textId="77777777"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14:paraId="3E4401EE" w14:textId="77777777" w:rsidTr="009C6C63">
        <w:trPr>
          <w:jc w:val="center"/>
        </w:trPr>
        <w:tc>
          <w:tcPr>
            <w:tcW w:w="2183" w:type="pct"/>
            <w:shd w:val="clear" w:color="auto" w:fill="D9D9D9"/>
          </w:tcPr>
          <w:p w14:paraId="33BB312E" w14:textId="77777777" w:rsidR="009178AD" w:rsidRPr="006276FC" w:rsidRDefault="009178AD" w:rsidP="009C6C63">
            <w:pPr>
              <w:pStyle w:val="TAH"/>
            </w:pPr>
            <w:r w:rsidRPr="006276FC">
              <w:t>Result-Code AVP value</w:t>
            </w:r>
          </w:p>
        </w:tc>
        <w:tc>
          <w:tcPr>
            <w:tcW w:w="2817" w:type="pct"/>
            <w:shd w:val="clear" w:color="auto" w:fill="D9D9D9"/>
          </w:tcPr>
          <w:p w14:paraId="2F5A8243" w14:textId="77777777" w:rsidR="009178AD" w:rsidRPr="006276FC" w:rsidRDefault="009178AD" w:rsidP="009C6C63">
            <w:pPr>
              <w:pStyle w:val="TAH"/>
            </w:pPr>
            <w:r w:rsidRPr="006276FC">
              <w:t>Condition</w:t>
            </w:r>
          </w:p>
        </w:tc>
      </w:tr>
      <w:tr w:rsidR="009178AD" w:rsidRPr="006276FC" w14:paraId="719DA60E" w14:textId="77777777" w:rsidTr="009C6C63">
        <w:trPr>
          <w:jc w:val="center"/>
        </w:trPr>
        <w:tc>
          <w:tcPr>
            <w:tcW w:w="2183" w:type="pct"/>
          </w:tcPr>
          <w:p w14:paraId="520AED23" w14:textId="77777777" w:rsidR="009178AD" w:rsidRPr="006276FC" w:rsidRDefault="009178AD" w:rsidP="009C6C63">
            <w:pPr>
              <w:pStyle w:val="TAL"/>
            </w:pPr>
            <w:r w:rsidRPr="006276FC">
              <w:t>DIAMETER_SUCCESS</w:t>
            </w:r>
          </w:p>
        </w:tc>
        <w:tc>
          <w:tcPr>
            <w:tcW w:w="2817" w:type="pct"/>
          </w:tcPr>
          <w:p w14:paraId="08384437" w14:textId="77777777" w:rsidR="009178AD" w:rsidRPr="006276FC" w:rsidRDefault="009178AD" w:rsidP="009C6C63">
            <w:pPr>
              <w:pStyle w:val="TAL"/>
            </w:pPr>
            <w:r w:rsidRPr="006276FC">
              <w:t>The request succeeded.</w:t>
            </w:r>
          </w:p>
        </w:tc>
      </w:tr>
      <w:tr w:rsidR="009178AD" w:rsidRPr="006276FC" w14:paraId="2D5C2040" w14:textId="77777777" w:rsidTr="009C6C63">
        <w:trPr>
          <w:jc w:val="center"/>
        </w:trPr>
        <w:tc>
          <w:tcPr>
            <w:tcW w:w="2183" w:type="pct"/>
          </w:tcPr>
          <w:p w14:paraId="47F84A24" w14:textId="77777777" w:rsidR="009178AD" w:rsidRPr="006276FC" w:rsidRDefault="009178AD" w:rsidP="009C6C63">
            <w:pPr>
              <w:pStyle w:val="TAL"/>
            </w:pPr>
            <w:r w:rsidRPr="006276FC">
              <w:t>DIAMETER_ERROR_USER_DATA_NOT_RECOGNIZED</w:t>
            </w:r>
          </w:p>
        </w:tc>
        <w:tc>
          <w:tcPr>
            <w:tcW w:w="2817" w:type="pct"/>
          </w:tcPr>
          <w:p w14:paraId="1B412604" w14:textId="77777777"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14:paraId="7257F0A4" w14:textId="77777777" w:rsidTr="009C6C63">
        <w:trPr>
          <w:jc w:val="center"/>
        </w:trPr>
        <w:tc>
          <w:tcPr>
            <w:tcW w:w="2183" w:type="pct"/>
          </w:tcPr>
          <w:p w14:paraId="424E04F3" w14:textId="77777777" w:rsidR="009178AD" w:rsidRPr="006276FC" w:rsidRDefault="009178AD" w:rsidP="009C6C63">
            <w:pPr>
              <w:pStyle w:val="TAL"/>
            </w:pPr>
            <w:r w:rsidRPr="006276FC">
              <w:t>DIAMETER_ERROR_USER_UNKNOWN</w:t>
            </w:r>
          </w:p>
        </w:tc>
        <w:tc>
          <w:tcPr>
            <w:tcW w:w="2817" w:type="pct"/>
          </w:tcPr>
          <w:p w14:paraId="4620C5FA" w14:textId="77777777"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14:paraId="38201432" w14:textId="77777777" w:rsidTr="009C6C63">
        <w:trPr>
          <w:jc w:val="center"/>
        </w:trPr>
        <w:tc>
          <w:tcPr>
            <w:tcW w:w="2183" w:type="pct"/>
          </w:tcPr>
          <w:p w14:paraId="32B7C834" w14:textId="77777777" w:rsidR="009178AD" w:rsidRPr="006276FC" w:rsidRDefault="009178AD" w:rsidP="009C6C63">
            <w:pPr>
              <w:pStyle w:val="TAL"/>
            </w:pPr>
            <w:r w:rsidRPr="006276FC">
              <w:t>DIAMETER_ERROR_TOO_MUCH_DATA</w:t>
            </w:r>
          </w:p>
        </w:tc>
        <w:tc>
          <w:tcPr>
            <w:tcW w:w="2817" w:type="pct"/>
          </w:tcPr>
          <w:p w14:paraId="4F8839D9" w14:textId="77777777" w:rsidR="009178AD" w:rsidRPr="006276FC" w:rsidRDefault="009178AD" w:rsidP="009C6C63">
            <w:pPr>
              <w:pStyle w:val="TAL"/>
            </w:pPr>
            <w:r w:rsidRPr="006276FC">
              <w:t>The request failed. The AS informs the HSS that it tried to push too much data into the AS.</w:t>
            </w:r>
          </w:p>
        </w:tc>
      </w:tr>
      <w:tr w:rsidR="009178AD" w:rsidRPr="006276FC" w14:paraId="5C062F61" w14:textId="77777777" w:rsidTr="009C6C63">
        <w:trPr>
          <w:jc w:val="center"/>
        </w:trPr>
        <w:tc>
          <w:tcPr>
            <w:tcW w:w="2183" w:type="pct"/>
          </w:tcPr>
          <w:p w14:paraId="41B39E40" w14:textId="77777777" w:rsidR="009178AD" w:rsidRPr="006276FC" w:rsidRDefault="009178AD" w:rsidP="009C6C63">
            <w:pPr>
              <w:pStyle w:val="TAL"/>
            </w:pPr>
            <w:r w:rsidRPr="006276FC">
              <w:t>DIAMETER_ERROR_NO_SUBSCRIPTION_TO_DATA</w:t>
            </w:r>
          </w:p>
        </w:tc>
        <w:tc>
          <w:tcPr>
            <w:tcW w:w="2817" w:type="pct"/>
          </w:tcPr>
          <w:p w14:paraId="22CAE028" w14:textId="77777777"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14:paraId="5CDDF532" w14:textId="77777777" w:rsidTr="009C6C63">
        <w:trPr>
          <w:jc w:val="center"/>
        </w:trPr>
        <w:tc>
          <w:tcPr>
            <w:tcW w:w="2183" w:type="pct"/>
          </w:tcPr>
          <w:p w14:paraId="745475B3" w14:textId="77777777" w:rsidR="009178AD" w:rsidRPr="006276FC" w:rsidRDefault="009178AD" w:rsidP="009C6C63">
            <w:pPr>
              <w:pStyle w:val="TAL"/>
            </w:pPr>
            <w:r w:rsidRPr="006276FC">
              <w:t>DIAMETER_UNABLE_TO_COMPLY</w:t>
            </w:r>
          </w:p>
        </w:tc>
        <w:tc>
          <w:tcPr>
            <w:tcW w:w="2817" w:type="pct"/>
          </w:tcPr>
          <w:p w14:paraId="67344F95" w14:textId="77777777" w:rsidR="009178AD" w:rsidRPr="006276FC" w:rsidRDefault="009178AD" w:rsidP="009C6C63">
            <w:pPr>
              <w:pStyle w:val="TAL"/>
            </w:pPr>
            <w:r w:rsidRPr="006276FC">
              <w:t>The request failed.</w:t>
            </w:r>
          </w:p>
        </w:tc>
      </w:tr>
    </w:tbl>
    <w:p w14:paraId="4A1478D9" w14:textId="77777777" w:rsidR="009178AD" w:rsidRPr="006276FC" w:rsidRDefault="009178AD" w:rsidP="009178AD"/>
    <w:p w14:paraId="0E6CF613" w14:textId="77777777"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14:paraId="0528F732" w14:textId="77777777" w:rsidR="009178AD" w:rsidRPr="006276FC" w:rsidRDefault="009178AD" w:rsidP="009178AD">
      <w:pPr>
        <w:pStyle w:val="Heading2"/>
      </w:pPr>
      <w:bookmarkStart w:id="154" w:name="_Toc2694323"/>
      <w:bookmarkStart w:id="155" w:name="_Toc20215903"/>
      <w:bookmarkStart w:id="156" w:name="_Toc27756189"/>
      <w:bookmarkStart w:id="157" w:name="_Toc36056739"/>
      <w:bookmarkStart w:id="158" w:name="_Toc44878538"/>
      <w:bookmarkStart w:id="159" w:name="_Toc74132327"/>
      <w:r w:rsidRPr="006276FC">
        <w:t>6.2</w:t>
      </w:r>
      <w:r w:rsidRPr="006276FC">
        <w:tab/>
        <w:t>AS permissions list</w:t>
      </w:r>
      <w:bookmarkEnd w:id="154"/>
      <w:bookmarkEnd w:id="155"/>
      <w:bookmarkEnd w:id="156"/>
      <w:bookmarkEnd w:id="157"/>
      <w:bookmarkEnd w:id="158"/>
      <w:bookmarkEnd w:id="159"/>
    </w:p>
    <w:p w14:paraId="0F9FE6CC" w14:textId="7CC24B27"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rsidR="00F80D7D">
        <w:t>clause </w:t>
      </w:r>
      <w:r w:rsidR="00F80D7D" w:rsidRPr="006276FC">
        <w:t>6</w:t>
      </w:r>
      <w:r w:rsidRPr="006276FC">
        <w:t xml:space="preserve">.1.1) or may be updated at the HSS by the AS using the Sh-Update command (see </w:t>
      </w:r>
      <w:r w:rsidR="00F80D7D">
        <w:t>clause </w:t>
      </w:r>
      <w:r w:rsidR="00F80D7D" w:rsidRPr="006276FC">
        <w:t>6</w:t>
      </w:r>
      <w:r w:rsidRPr="006276FC">
        <w:t xml:space="preserve">.1.2). The AS may also request that the HSS notifies the AS of changes to specific elements within the Data-AVP using the Sh-Subs-Notif command (see </w:t>
      </w:r>
      <w:r w:rsidR="00F80D7D">
        <w:t>clause </w:t>
      </w:r>
      <w:r w:rsidR="00F80D7D" w:rsidRPr="006276FC">
        <w:t>6</w:t>
      </w:r>
      <w:r w:rsidRPr="006276FC">
        <w:t>.1.3). The HSS will only allow these operations to take place if the element of the Data-AVP is permitted to be included in the specific command requested by the AS, as indicated in table 7.6.1.</w:t>
      </w:r>
    </w:p>
    <w:p w14:paraId="0465EB57" w14:textId="77777777"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14:paraId="55022A2B" w14:textId="77777777" w:rsidR="009178AD" w:rsidRPr="006276FC" w:rsidRDefault="009178AD" w:rsidP="009178AD">
      <w:pPr>
        <w:pStyle w:val="Heading2"/>
      </w:pPr>
      <w:bookmarkStart w:id="160" w:name="_Toc2694324"/>
      <w:bookmarkStart w:id="161" w:name="_Toc20215904"/>
      <w:bookmarkStart w:id="162" w:name="_Toc27756190"/>
      <w:bookmarkStart w:id="163" w:name="_Toc36056740"/>
      <w:bookmarkStart w:id="164" w:name="_Toc44878539"/>
      <w:bookmarkStart w:id="165" w:name="_Toc74132328"/>
      <w:r w:rsidRPr="006276FC">
        <w:t>6.3</w:t>
      </w:r>
      <w:r w:rsidRPr="006276FC">
        <w:tab/>
        <w:t>Void</w:t>
      </w:r>
      <w:bookmarkEnd w:id="160"/>
      <w:bookmarkEnd w:id="161"/>
      <w:bookmarkEnd w:id="162"/>
      <w:bookmarkEnd w:id="163"/>
      <w:bookmarkEnd w:id="164"/>
      <w:bookmarkEnd w:id="165"/>
    </w:p>
    <w:p w14:paraId="4F188AFD" w14:textId="77777777" w:rsidR="009178AD" w:rsidRPr="006276FC" w:rsidRDefault="009178AD" w:rsidP="009178AD">
      <w:pPr>
        <w:pStyle w:val="Heading2"/>
      </w:pPr>
      <w:bookmarkStart w:id="166" w:name="_Toc2694325"/>
      <w:bookmarkStart w:id="167" w:name="_Toc20215905"/>
      <w:bookmarkStart w:id="168" w:name="_Toc27756191"/>
      <w:bookmarkStart w:id="169" w:name="_Toc36056741"/>
      <w:bookmarkStart w:id="170" w:name="_Toc44878540"/>
      <w:bookmarkStart w:id="171" w:name="_Toc74132329"/>
      <w:r w:rsidRPr="006276FC">
        <w:t>6.4</w:t>
      </w:r>
      <w:r w:rsidRPr="006276FC">
        <w:tab/>
        <w:t>Void</w:t>
      </w:r>
      <w:bookmarkEnd w:id="166"/>
      <w:bookmarkEnd w:id="167"/>
      <w:bookmarkEnd w:id="168"/>
      <w:bookmarkEnd w:id="169"/>
      <w:bookmarkEnd w:id="170"/>
      <w:bookmarkEnd w:id="171"/>
    </w:p>
    <w:p w14:paraId="7B98DDCE" w14:textId="77777777" w:rsidR="009178AD" w:rsidRPr="006276FC" w:rsidRDefault="009178AD" w:rsidP="009178AD">
      <w:pPr>
        <w:pStyle w:val="Heading2"/>
      </w:pPr>
      <w:bookmarkStart w:id="172" w:name="_Toc2694326"/>
      <w:bookmarkStart w:id="173" w:name="_Toc20215906"/>
      <w:bookmarkStart w:id="174" w:name="_Toc27756192"/>
      <w:bookmarkStart w:id="175" w:name="_Toc36056742"/>
      <w:bookmarkStart w:id="176" w:name="_Toc44878541"/>
      <w:bookmarkStart w:id="177" w:name="_Toc74132330"/>
      <w:r w:rsidRPr="006276FC">
        <w:t>6.5</w:t>
      </w:r>
      <w:r w:rsidRPr="006276FC">
        <w:tab/>
        <w:t>User identity to HSS resolution</w:t>
      </w:r>
      <w:bookmarkEnd w:id="172"/>
      <w:bookmarkEnd w:id="173"/>
      <w:bookmarkEnd w:id="174"/>
      <w:bookmarkEnd w:id="175"/>
      <w:bookmarkEnd w:id="176"/>
      <w:bookmarkEnd w:id="177"/>
    </w:p>
    <w:p w14:paraId="6C5AC60F" w14:textId="77777777" w:rsidR="00F80D7D" w:rsidRPr="006276FC" w:rsidRDefault="009178AD" w:rsidP="009178AD">
      <w:r w:rsidRPr="006276FC">
        <w:t>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w:t>
      </w:r>
    </w:p>
    <w:p w14:paraId="4397D837" w14:textId="716D1346" w:rsidR="009178AD" w:rsidRPr="006276FC" w:rsidRDefault="009178AD" w:rsidP="009178AD">
      <w:r w:rsidRPr="006276FC">
        <w:t>The resolution mechanism described in 3GPP TS 23.228 [1] shall use a Subscription Locator Function (SLF) or a Diameter Proxy Agent.</w:t>
      </w:r>
    </w:p>
    <w:p w14:paraId="334E82DC" w14:textId="77777777"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14:paraId="65FEF355" w14:textId="77777777" w:rsidR="009178AD" w:rsidRPr="006276FC" w:rsidRDefault="009178AD" w:rsidP="009178AD">
      <w:r w:rsidRPr="006276FC">
        <w:t>The SLF or the Diameter Proxy Agent shall be to determine the HSS identity.</w:t>
      </w:r>
    </w:p>
    <w:p w14:paraId="00C9F3AD" w14:textId="77777777" w:rsidR="009178AD" w:rsidRPr="006276FC" w:rsidRDefault="009178AD" w:rsidP="009178AD">
      <w:r w:rsidRPr="006276FC">
        <w:lastRenderedPageBreak/>
        <w:t>To get the HSS identity the AS shall send the Sh request normally destined to the HSS to a pre-configured Diameter address/name.</w:t>
      </w:r>
    </w:p>
    <w:p w14:paraId="5E95E79F" w14:textId="77777777" w:rsidR="009178AD" w:rsidRPr="006276FC" w:rsidRDefault="009178AD" w:rsidP="009178AD">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14:paraId="37E3AC4F" w14:textId="77777777" w:rsidR="009178AD" w:rsidRPr="006276FC" w:rsidRDefault="009178AD" w:rsidP="009178AD">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Pr>
          <w:lang w:val="de-DE"/>
        </w:rPr>
        <w:t>RFC 8583</w:t>
      </w:r>
      <w:r w:rsidRPr="006276FC">
        <w:rPr>
          <w:lang w:val="de-DE"/>
        </w:rPr>
        <w:t> [43])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14:paraId="34562712" w14:textId="77777777" w:rsidR="009178AD" w:rsidRPr="006276FC" w:rsidRDefault="009178AD" w:rsidP="009178AD">
      <w:r w:rsidRPr="006276FC">
        <w:t>The AS should store the HSS identity/name/Realm and shall use it in further Sh requests associated to the same IMS Public Identity.</w:t>
      </w:r>
    </w:p>
    <w:p w14:paraId="6825A53E" w14:textId="77777777"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14:paraId="07413536" w14:textId="77777777" w:rsidR="009178AD" w:rsidRPr="006276FC" w:rsidRDefault="009178AD" w:rsidP="009178AD">
      <w:pPr>
        <w:pStyle w:val="Heading1"/>
      </w:pPr>
      <w:r w:rsidRPr="006276FC">
        <w:br w:type="page"/>
      </w:r>
      <w:bookmarkStart w:id="178" w:name="_Toc2694327"/>
      <w:bookmarkStart w:id="179" w:name="_Toc20215907"/>
      <w:bookmarkStart w:id="180" w:name="_Toc27756193"/>
      <w:bookmarkStart w:id="181" w:name="_Toc36056743"/>
      <w:bookmarkStart w:id="182" w:name="_Toc44878542"/>
      <w:bookmarkStart w:id="183" w:name="_Toc74132331"/>
      <w:r w:rsidRPr="006276FC">
        <w:lastRenderedPageBreak/>
        <w:t>7</w:t>
      </w:r>
      <w:r w:rsidRPr="006276FC">
        <w:tab/>
        <w:t>Information element contents</w:t>
      </w:r>
      <w:bookmarkEnd w:id="178"/>
      <w:bookmarkEnd w:id="179"/>
      <w:bookmarkEnd w:id="180"/>
      <w:bookmarkEnd w:id="181"/>
      <w:bookmarkEnd w:id="182"/>
      <w:bookmarkEnd w:id="183"/>
    </w:p>
    <w:p w14:paraId="6BA30B7E" w14:textId="77777777" w:rsidR="009178AD" w:rsidRPr="006276FC" w:rsidRDefault="009178AD" w:rsidP="009178AD">
      <w:pPr>
        <w:pStyle w:val="Heading2"/>
      </w:pPr>
      <w:bookmarkStart w:id="184" w:name="PubUIDIE"/>
      <w:bookmarkStart w:id="185" w:name="_Toc2694328"/>
      <w:bookmarkStart w:id="186" w:name="_Toc20215908"/>
      <w:bookmarkStart w:id="187" w:name="_Toc27756194"/>
      <w:bookmarkStart w:id="188" w:name="_Toc36056744"/>
      <w:bookmarkStart w:id="189" w:name="_Toc44878543"/>
      <w:bookmarkStart w:id="190" w:name="_Toc74132332"/>
      <w:r w:rsidRPr="006276FC">
        <w:t>7.</w:t>
      </w:r>
      <w:bookmarkEnd w:id="184"/>
      <w:r w:rsidRPr="006276FC">
        <w:t>1</w:t>
      </w:r>
      <w:r w:rsidRPr="006276FC">
        <w:tab/>
        <w:t>User Identity</w:t>
      </w:r>
      <w:bookmarkEnd w:id="185"/>
      <w:bookmarkEnd w:id="186"/>
      <w:bookmarkEnd w:id="187"/>
      <w:bookmarkEnd w:id="188"/>
      <w:bookmarkEnd w:id="189"/>
      <w:bookmarkEnd w:id="190"/>
    </w:p>
    <w:p w14:paraId="32F99A40" w14:textId="77777777" w:rsidR="00F80D7D" w:rsidRPr="006276FC" w:rsidRDefault="009178AD" w:rsidP="009178AD">
      <w:r w:rsidRPr="006276FC">
        <w:t>This information element contains an IMS Public User Identity, Public Service Identity, MSISDN or External Identifier according to the conditions described in table 7.1.1.</w:t>
      </w:r>
    </w:p>
    <w:p w14:paraId="447B74BE" w14:textId="2C9F68BF"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14:paraId="1B5AB1CE" w14:textId="77777777" w:rsidTr="009C6C63">
        <w:tc>
          <w:tcPr>
            <w:tcW w:w="0" w:type="auto"/>
            <w:shd w:val="clear" w:color="auto" w:fill="D9D9D9"/>
          </w:tcPr>
          <w:p w14:paraId="4F3A7630" w14:textId="77777777" w:rsidR="009178AD" w:rsidRPr="006276FC" w:rsidRDefault="009178AD" w:rsidP="009C6C63">
            <w:pPr>
              <w:pStyle w:val="TAH"/>
            </w:pPr>
            <w:r w:rsidRPr="006276FC">
              <w:t>Information element name</w:t>
            </w:r>
          </w:p>
        </w:tc>
        <w:tc>
          <w:tcPr>
            <w:tcW w:w="0" w:type="auto"/>
            <w:shd w:val="clear" w:color="auto" w:fill="D9D9D9"/>
          </w:tcPr>
          <w:p w14:paraId="10D4EF20" w14:textId="77777777" w:rsidR="009178AD" w:rsidRPr="006276FC" w:rsidRDefault="009178AD" w:rsidP="009C6C63">
            <w:pPr>
              <w:pStyle w:val="TAH"/>
            </w:pPr>
            <w:r w:rsidRPr="006276FC">
              <w:t>Mapping to Diameter AVP</w:t>
            </w:r>
          </w:p>
        </w:tc>
        <w:tc>
          <w:tcPr>
            <w:tcW w:w="0" w:type="auto"/>
            <w:shd w:val="clear" w:color="auto" w:fill="D9D9D9"/>
          </w:tcPr>
          <w:p w14:paraId="53E65060" w14:textId="77777777" w:rsidR="009178AD" w:rsidRPr="006276FC" w:rsidRDefault="009178AD" w:rsidP="009C6C63">
            <w:pPr>
              <w:pStyle w:val="TAH"/>
            </w:pPr>
            <w:r w:rsidRPr="006276FC">
              <w:t>Cat.</w:t>
            </w:r>
          </w:p>
        </w:tc>
        <w:tc>
          <w:tcPr>
            <w:tcW w:w="0" w:type="auto"/>
            <w:shd w:val="clear" w:color="auto" w:fill="D9D9D9"/>
          </w:tcPr>
          <w:p w14:paraId="45A66417" w14:textId="77777777" w:rsidR="009178AD" w:rsidRPr="006276FC" w:rsidRDefault="009178AD" w:rsidP="009C6C63">
            <w:pPr>
              <w:pStyle w:val="TAH"/>
            </w:pPr>
            <w:r w:rsidRPr="006276FC">
              <w:t>Description</w:t>
            </w:r>
          </w:p>
        </w:tc>
      </w:tr>
      <w:tr w:rsidR="009178AD" w:rsidRPr="006276FC" w14:paraId="4C7DCE7A" w14:textId="77777777" w:rsidTr="009C6C63">
        <w:trPr>
          <w:cantSplit/>
          <w:trHeight w:val="401"/>
        </w:trPr>
        <w:tc>
          <w:tcPr>
            <w:tcW w:w="0" w:type="auto"/>
          </w:tcPr>
          <w:p w14:paraId="0163F173" w14:textId="77777777" w:rsidR="009178AD" w:rsidRPr="006276FC" w:rsidRDefault="009178AD" w:rsidP="009C6C63">
            <w:pPr>
              <w:pStyle w:val="TAC"/>
              <w:rPr>
                <w:lang w:val="en-US"/>
              </w:rPr>
            </w:pPr>
            <w:r w:rsidRPr="006276FC">
              <w:rPr>
                <w:lang w:val="en-US"/>
              </w:rPr>
              <w:t>IMS Public User Identity / Public Service Identity</w:t>
            </w:r>
          </w:p>
          <w:p w14:paraId="7232726F" w14:textId="77777777" w:rsidR="009178AD" w:rsidRPr="006276FC" w:rsidRDefault="009178AD" w:rsidP="009C6C63">
            <w:pPr>
              <w:pStyle w:val="TAC"/>
              <w:rPr>
                <w:lang w:val="en-US"/>
              </w:rPr>
            </w:pPr>
            <w:r w:rsidRPr="006276FC">
              <w:rPr>
                <w:lang w:val="en-US"/>
              </w:rPr>
              <w:t>(See 7.1.1)</w:t>
            </w:r>
          </w:p>
        </w:tc>
        <w:tc>
          <w:tcPr>
            <w:tcW w:w="0" w:type="auto"/>
          </w:tcPr>
          <w:p w14:paraId="145D0C3B" w14:textId="77777777" w:rsidR="009178AD" w:rsidRPr="006276FC" w:rsidRDefault="009178AD" w:rsidP="009C6C63">
            <w:pPr>
              <w:pStyle w:val="TAC"/>
              <w:rPr>
                <w:lang w:val="en-US"/>
              </w:rPr>
            </w:pPr>
            <w:r w:rsidRPr="006276FC">
              <w:t>Public-Identity</w:t>
            </w:r>
          </w:p>
        </w:tc>
        <w:tc>
          <w:tcPr>
            <w:tcW w:w="0" w:type="auto"/>
          </w:tcPr>
          <w:p w14:paraId="50AAF4D8" w14:textId="77777777" w:rsidR="009178AD" w:rsidRPr="006276FC" w:rsidRDefault="009178AD" w:rsidP="009C6C63">
            <w:pPr>
              <w:pStyle w:val="TAC"/>
              <w:rPr>
                <w:lang w:val="en-US"/>
              </w:rPr>
            </w:pPr>
            <w:r w:rsidRPr="006276FC">
              <w:rPr>
                <w:lang w:val="en-US"/>
              </w:rPr>
              <w:t>C</w:t>
            </w:r>
          </w:p>
        </w:tc>
        <w:tc>
          <w:tcPr>
            <w:tcW w:w="0" w:type="auto"/>
          </w:tcPr>
          <w:p w14:paraId="497FF243" w14:textId="77777777" w:rsidR="009178AD" w:rsidRPr="006276FC" w:rsidRDefault="009178AD" w:rsidP="009C6C63">
            <w:pPr>
              <w:pStyle w:val="TAC"/>
              <w:jc w:val="left"/>
            </w:pPr>
            <w:r w:rsidRPr="006276FC">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14:paraId="0DDA8B82" w14:textId="77777777" w:rsidTr="009C6C63">
        <w:trPr>
          <w:cantSplit/>
          <w:trHeight w:val="401"/>
        </w:trPr>
        <w:tc>
          <w:tcPr>
            <w:tcW w:w="0" w:type="auto"/>
          </w:tcPr>
          <w:p w14:paraId="11670BDE" w14:textId="77777777" w:rsidR="009178AD" w:rsidRPr="006276FC" w:rsidRDefault="009178AD" w:rsidP="009C6C63">
            <w:pPr>
              <w:pStyle w:val="TAC"/>
              <w:rPr>
                <w:lang w:val="en-US"/>
              </w:rPr>
            </w:pPr>
            <w:r w:rsidRPr="006276FC">
              <w:rPr>
                <w:lang w:val="en-US"/>
              </w:rPr>
              <w:t>MSISDN</w:t>
            </w:r>
          </w:p>
          <w:p w14:paraId="393F0C8E" w14:textId="77777777" w:rsidR="009178AD" w:rsidRPr="006276FC" w:rsidRDefault="009178AD" w:rsidP="009C6C63">
            <w:pPr>
              <w:pStyle w:val="TAC"/>
              <w:rPr>
                <w:lang w:val="en-US"/>
              </w:rPr>
            </w:pPr>
            <w:r w:rsidRPr="006276FC">
              <w:rPr>
                <w:lang w:val="en-US"/>
              </w:rPr>
              <w:t>(See 7.1.2)</w:t>
            </w:r>
          </w:p>
        </w:tc>
        <w:tc>
          <w:tcPr>
            <w:tcW w:w="0" w:type="auto"/>
          </w:tcPr>
          <w:p w14:paraId="42D1734F" w14:textId="77777777" w:rsidR="009178AD" w:rsidRPr="006276FC" w:rsidRDefault="009178AD" w:rsidP="009C6C63">
            <w:pPr>
              <w:pStyle w:val="TAC"/>
              <w:rPr>
                <w:lang w:val="en-US"/>
              </w:rPr>
            </w:pPr>
            <w:r w:rsidRPr="006276FC">
              <w:t>MSISDN</w:t>
            </w:r>
          </w:p>
        </w:tc>
        <w:tc>
          <w:tcPr>
            <w:tcW w:w="0" w:type="auto"/>
          </w:tcPr>
          <w:p w14:paraId="784181BA" w14:textId="77777777" w:rsidR="009178AD" w:rsidRPr="006276FC" w:rsidRDefault="009178AD" w:rsidP="009C6C63">
            <w:pPr>
              <w:pStyle w:val="TAC"/>
              <w:rPr>
                <w:lang w:val="en-US"/>
              </w:rPr>
            </w:pPr>
            <w:r w:rsidRPr="006276FC">
              <w:rPr>
                <w:lang w:val="en-US"/>
              </w:rPr>
              <w:t>C</w:t>
            </w:r>
          </w:p>
        </w:tc>
        <w:tc>
          <w:tcPr>
            <w:tcW w:w="0" w:type="auto"/>
          </w:tcPr>
          <w:p w14:paraId="041AA938" w14:textId="77777777" w:rsidR="009178AD" w:rsidRPr="006276FC" w:rsidRDefault="009178AD" w:rsidP="009C6C63">
            <w:pPr>
              <w:pStyle w:val="TAC"/>
              <w:jc w:val="left"/>
            </w:pPr>
            <w:r w:rsidRPr="006276FC">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14:paraId="7890F706" w14:textId="77777777" w:rsidTr="009C6C63">
        <w:trPr>
          <w:cantSplit/>
          <w:trHeight w:val="401"/>
        </w:trPr>
        <w:tc>
          <w:tcPr>
            <w:tcW w:w="0" w:type="auto"/>
          </w:tcPr>
          <w:p w14:paraId="1426BC9E" w14:textId="77777777" w:rsidR="009178AD" w:rsidRPr="006276FC" w:rsidRDefault="009178AD" w:rsidP="009C6C63">
            <w:pPr>
              <w:pStyle w:val="TAC"/>
              <w:rPr>
                <w:lang w:val="en-US"/>
              </w:rPr>
            </w:pPr>
            <w:r w:rsidRPr="006276FC">
              <w:rPr>
                <w:lang w:val="en-US"/>
              </w:rPr>
              <w:t>External Identifier</w:t>
            </w:r>
          </w:p>
          <w:p w14:paraId="2D1EAA54" w14:textId="77777777" w:rsidR="009178AD" w:rsidRPr="006276FC" w:rsidRDefault="009178AD" w:rsidP="009C6C63">
            <w:pPr>
              <w:pStyle w:val="TAC"/>
              <w:rPr>
                <w:lang w:val="en-US"/>
              </w:rPr>
            </w:pPr>
            <w:r w:rsidRPr="006276FC">
              <w:rPr>
                <w:lang w:val="en-US"/>
              </w:rPr>
              <w:t>(See 7.1.3)</w:t>
            </w:r>
          </w:p>
        </w:tc>
        <w:tc>
          <w:tcPr>
            <w:tcW w:w="0" w:type="auto"/>
          </w:tcPr>
          <w:p w14:paraId="0C792373" w14:textId="77777777" w:rsidR="009178AD" w:rsidRPr="006276FC" w:rsidRDefault="009178AD" w:rsidP="009C6C63">
            <w:pPr>
              <w:pStyle w:val="TAC"/>
            </w:pPr>
            <w:r w:rsidRPr="006276FC">
              <w:t>External-Identifier</w:t>
            </w:r>
          </w:p>
        </w:tc>
        <w:tc>
          <w:tcPr>
            <w:tcW w:w="0" w:type="auto"/>
          </w:tcPr>
          <w:p w14:paraId="1E519878" w14:textId="77777777" w:rsidR="009178AD" w:rsidRPr="006276FC" w:rsidRDefault="009178AD" w:rsidP="009C6C63">
            <w:pPr>
              <w:pStyle w:val="TAC"/>
              <w:rPr>
                <w:lang w:val="en-US"/>
              </w:rPr>
            </w:pPr>
            <w:r w:rsidRPr="006276FC">
              <w:rPr>
                <w:lang w:val="en-US"/>
              </w:rPr>
              <w:t>C</w:t>
            </w:r>
          </w:p>
        </w:tc>
        <w:tc>
          <w:tcPr>
            <w:tcW w:w="0" w:type="auto"/>
          </w:tcPr>
          <w:p w14:paraId="3B52F515" w14:textId="77777777" w:rsidR="009178AD" w:rsidRPr="006276FC" w:rsidRDefault="009178AD" w:rsidP="009C6C63">
            <w:pPr>
              <w:pStyle w:val="TAC"/>
              <w:jc w:val="left"/>
            </w:pPr>
            <w:r w:rsidRPr="006276FC">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14:paraId="6C619D8F" w14:textId="77777777" w:rsidR="009178AD" w:rsidRPr="006276FC" w:rsidRDefault="009178AD" w:rsidP="009178AD"/>
    <w:p w14:paraId="77E664DE" w14:textId="77777777" w:rsidR="009178AD" w:rsidRPr="006276FC" w:rsidRDefault="009178AD" w:rsidP="009178AD">
      <w:pPr>
        <w:pStyle w:val="Heading3"/>
      </w:pPr>
      <w:bookmarkStart w:id="191" w:name="_Toc2694329"/>
      <w:bookmarkStart w:id="192" w:name="_Toc20215909"/>
      <w:bookmarkStart w:id="193" w:name="_Toc27756195"/>
      <w:bookmarkStart w:id="194" w:name="_Toc36056745"/>
      <w:bookmarkStart w:id="195" w:name="_Toc44878544"/>
      <w:bookmarkStart w:id="196" w:name="_Toc74132333"/>
      <w:r w:rsidRPr="006276FC">
        <w:t>7.1.1</w:t>
      </w:r>
      <w:r w:rsidRPr="006276FC">
        <w:tab/>
        <w:t>IMS Public User Identity / Public Service Identity</w:t>
      </w:r>
      <w:bookmarkEnd w:id="191"/>
      <w:bookmarkEnd w:id="192"/>
      <w:bookmarkEnd w:id="193"/>
      <w:bookmarkEnd w:id="194"/>
      <w:bookmarkEnd w:id="195"/>
      <w:bookmarkEnd w:id="196"/>
    </w:p>
    <w:p w14:paraId="5CB88478" w14:textId="4BEC2E06" w:rsidR="009178AD" w:rsidRPr="006276FC" w:rsidRDefault="009178AD" w:rsidP="009178AD">
      <w:r w:rsidRPr="006276FC">
        <w:t>This information element contains an IMS Public User Identity / Public Service Identity (either SIP URI or tel URI). See 3GPP 23.003</w:t>
      </w:r>
      <w:r w:rsidR="00F80D7D">
        <w:t> </w:t>
      </w:r>
      <w:r w:rsidR="00F80D7D" w:rsidRPr="006276FC">
        <w:t>[</w:t>
      </w:r>
      <w:r w:rsidRPr="006276FC">
        <w:t>11].</w:t>
      </w:r>
    </w:p>
    <w:p w14:paraId="2DBED81F" w14:textId="77777777" w:rsidR="009178AD" w:rsidRPr="006276FC" w:rsidRDefault="009178AD" w:rsidP="009178AD">
      <w:pPr>
        <w:pStyle w:val="Heading3"/>
      </w:pPr>
      <w:bookmarkStart w:id="197" w:name="_Toc2694330"/>
      <w:bookmarkStart w:id="198" w:name="_Toc20215910"/>
      <w:bookmarkStart w:id="199" w:name="_Toc27756196"/>
      <w:bookmarkStart w:id="200" w:name="_Toc36056746"/>
      <w:bookmarkStart w:id="201" w:name="_Toc44878545"/>
      <w:bookmarkStart w:id="202" w:name="_Toc74132334"/>
      <w:r w:rsidRPr="006276FC">
        <w:t>7.1.2</w:t>
      </w:r>
      <w:r w:rsidRPr="006276FC">
        <w:tab/>
        <w:t>MSISDN</w:t>
      </w:r>
      <w:bookmarkEnd w:id="197"/>
      <w:bookmarkEnd w:id="198"/>
      <w:bookmarkEnd w:id="199"/>
      <w:bookmarkEnd w:id="200"/>
      <w:bookmarkEnd w:id="201"/>
      <w:bookmarkEnd w:id="202"/>
    </w:p>
    <w:p w14:paraId="0D75DFA7" w14:textId="43539F42" w:rsidR="009178AD" w:rsidRPr="006276FC" w:rsidRDefault="009178AD" w:rsidP="009178AD">
      <w:r w:rsidRPr="006276FC">
        <w:t xml:space="preserve">This information element contains the MSISDN, or the Basic MSISDN if multinumbering is used (see 3GPP </w:t>
      </w:r>
      <w:r w:rsidR="00F80D7D" w:rsidRPr="006276FC">
        <w:t>TS</w:t>
      </w:r>
      <w:r w:rsidR="00F80D7D">
        <w:t> </w:t>
      </w:r>
      <w:r w:rsidR="00F80D7D" w:rsidRPr="006276FC">
        <w:t>2</w:t>
      </w:r>
      <w:r w:rsidRPr="006276FC">
        <w:t>3.012</w:t>
      </w:r>
      <w:r w:rsidR="00F80D7D">
        <w:t> </w:t>
      </w:r>
      <w:r w:rsidR="00F80D7D" w:rsidRPr="006276FC">
        <w:t>[</w:t>
      </w:r>
      <w:r w:rsidRPr="006276FC">
        <w:t>19]).</w:t>
      </w:r>
    </w:p>
    <w:p w14:paraId="7E11BA98" w14:textId="77777777" w:rsidR="009178AD" w:rsidRPr="006276FC" w:rsidRDefault="009178AD" w:rsidP="009178AD">
      <w:pPr>
        <w:pStyle w:val="Heading3"/>
      </w:pPr>
      <w:bookmarkStart w:id="203" w:name="_Toc2694331"/>
      <w:bookmarkStart w:id="204" w:name="_Toc20215911"/>
      <w:bookmarkStart w:id="205" w:name="_Toc27756197"/>
      <w:bookmarkStart w:id="206" w:name="_Toc36056747"/>
      <w:bookmarkStart w:id="207" w:name="_Toc44878546"/>
      <w:bookmarkStart w:id="208" w:name="_Toc74132335"/>
      <w:r w:rsidRPr="006276FC">
        <w:t>7.1.3</w:t>
      </w:r>
      <w:r w:rsidRPr="006276FC">
        <w:tab/>
        <w:t>External Identifier</w:t>
      </w:r>
      <w:bookmarkEnd w:id="203"/>
      <w:bookmarkEnd w:id="204"/>
      <w:bookmarkEnd w:id="205"/>
      <w:bookmarkEnd w:id="206"/>
      <w:bookmarkEnd w:id="207"/>
      <w:bookmarkEnd w:id="208"/>
    </w:p>
    <w:p w14:paraId="09304A84" w14:textId="77777777" w:rsidR="009178AD" w:rsidRPr="006276FC" w:rsidRDefault="009178AD" w:rsidP="009178AD">
      <w:r w:rsidRPr="006276FC">
        <w:t>This information element contains the External Identifier (see 3GPP TS 23.003 [11]).</w:t>
      </w:r>
    </w:p>
    <w:p w14:paraId="1CA74FA5" w14:textId="77777777" w:rsidR="009178AD" w:rsidRPr="006276FC" w:rsidRDefault="009178AD" w:rsidP="009178AD">
      <w:pPr>
        <w:pStyle w:val="Heading2"/>
      </w:pPr>
      <w:bookmarkStart w:id="209" w:name="_Toc2694332"/>
      <w:bookmarkStart w:id="210" w:name="_Toc20215912"/>
      <w:bookmarkStart w:id="211" w:name="_Toc27756198"/>
      <w:bookmarkStart w:id="212" w:name="_Toc36056748"/>
      <w:bookmarkStart w:id="213" w:name="_Toc44878547"/>
      <w:bookmarkStart w:id="214" w:name="_Toc74132336"/>
      <w:r w:rsidRPr="006276FC">
        <w:t>7.1A</w:t>
      </w:r>
      <w:r w:rsidRPr="006276FC">
        <w:tab/>
        <w:t>Wildcarded PSI</w:t>
      </w:r>
      <w:bookmarkEnd w:id="209"/>
      <w:bookmarkEnd w:id="210"/>
      <w:bookmarkEnd w:id="211"/>
      <w:bookmarkEnd w:id="212"/>
      <w:bookmarkEnd w:id="213"/>
      <w:bookmarkEnd w:id="214"/>
    </w:p>
    <w:p w14:paraId="59A72E6D" w14:textId="3047F06A" w:rsidR="009178AD" w:rsidRPr="006276FC" w:rsidRDefault="009178AD" w:rsidP="009178AD">
      <w:r w:rsidRPr="006276FC">
        <w:t xml:space="preserve">This information element contains a Wildcarded PSI that is hosted by an application server. For definition of a Wildcarded PSI, see 3GPP </w:t>
      </w:r>
      <w:r w:rsidR="00F80D7D" w:rsidRPr="006276FC">
        <w:t>TS</w:t>
      </w:r>
      <w:r w:rsidR="00F80D7D">
        <w:t> </w:t>
      </w:r>
      <w:r w:rsidR="00F80D7D" w:rsidRPr="006276FC">
        <w:t>2</w:t>
      </w:r>
      <w:r w:rsidRPr="006276FC">
        <w:t>3.003</w:t>
      </w:r>
      <w:r w:rsidR="00F80D7D">
        <w:t> </w:t>
      </w:r>
      <w:r w:rsidR="00F80D7D" w:rsidRPr="006276FC">
        <w:t>[</w:t>
      </w:r>
      <w:r w:rsidRPr="006276FC">
        <w:t>11].</w:t>
      </w:r>
    </w:p>
    <w:p w14:paraId="7DAD025B" w14:textId="77777777" w:rsidR="009178AD" w:rsidRPr="006276FC" w:rsidRDefault="009178AD" w:rsidP="009178AD">
      <w:pPr>
        <w:pStyle w:val="Heading2"/>
      </w:pPr>
      <w:bookmarkStart w:id="215" w:name="_Toc2694333"/>
      <w:bookmarkStart w:id="216" w:name="_Toc20215913"/>
      <w:bookmarkStart w:id="217" w:name="_Toc27756199"/>
      <w:bookmarkStart w:id="218" w:name="_Toc36056749"/>
      <w:bookmarkStart w:id="219" w:name="_Toc44878548"/>
      <w:bookmarkStart w:id="220" w:name="_Toc74132337"/>
      <w:r w:rsidRPr="006276FC">
        <w:t>7.1B</w:t>
      </w:r>
      <w:r w:rsidRPr="006276FC">
        <w:tab/>
        <w:t>Wildcarded Public User Identity</w:t>
      </w:r>
      <w:bookmarkEnd w:id="215"/>
      <w:bookmarkEnd w:id="216"/>
      <w:bookmarkEnd w:id="217"/>
      <w:bookmarkEnd w:id="218"/>
      <w:bookmarkEnd w:id="219"/>
      <w:bookmarkEnd w:id="220"/>
    </w:p>
    <w:p w14:paraId="71405970" w14:textId="4B69FEBB" w:rsidR="009178AD" w:rsidRPr="006276FC" w:rsidRDefault="009178AD" w:rsidP="009178AD">
      <w:r w:rsidRPr="006276FC">
        <w:t xml:space="preserve">This information element contains a Wildcarded Public User Identity that is stored in the HSS. For definition of a Wildcarded Public User Identity, see 3GPP </w:t>
      </w:r>
      <w:r w:rsidR="00F80D7D" w:rsidRPr="006276FC">
        <w:t>TS</w:t>
      </w:r>
      <w:r w:rsidR="00F80D7D">
        <w:t> </w:t>
      </w:r>
      <w:r w:rsidR="00F80D7D" w:rsidRPr="006276FC">
        <w:t>2</w:t>
      </w:r>
      <w:r w:rsidRPr="006276FC">
        <w:t>3.003</w:t>
      </w:r>
      <w:r w:rsidR="00F80D7D">
        <w:t> </w:t>
      </w:r>
      <w:r w:rsidR="00F80D7D" w:rsidRPr="006276FC">
        <w:t>[</w:t>
      </w:r>
      <w:r w:rsidRPr="006276FC">
        <w:t>11].</w:t>
      </w:r>
    </w:p>
    <w:p w14:paraId="4CB40B9B" w14:textId="77777777" w:rsidR="009178AD" w:rsidRPr="006276FC" w:rsidRDefault="009178AD" w:rsidP="009178AD">
      <w:pPr>
        <w:pStyle w:val="Heading2"/>
      </w:pPr>
      <w:bookmarkStart w:id="221" w:name="_Toc2694334"/>
      <w:bookmarkStart w:id="222" w:name="_Toc20215914"/>
      <w:bookmarkStart w:id="223" w:name="_Toc27756200"/>
      <w:bookmarkStart w:id="224" w:name="_Toc36056750"/>
      <w:bookmarkStart w:id="225" w:name="_Toc44878549"/>
      <w:bookmarkStart w:id="226" w:name="_Toc74132338"/>
      <w:r w:rsidRPr="006276FC">
        <w:t>7.2</w:t>
      </w:r>
      <w:r w:rsidRPr="006276FC">
        <w:tab/>
        <w:t>Requested Domain</w:t>
      </w:r>
      <w:bookmarkEnd w:id="221"/>
      <w:bookmarkEnd w:id="222"/>
      <w:bookmarkEnd w:id="223"/>
      <w:bookmarkEnd w:id="224"/>
      <w:bookmarkEnd w:id="225"/>
      <w:bookmarkEnd w:id="226"/>
    </w:p>
    <w:p w14:paraId="322E2522" w14:textId="723839D8" w:rsidR="009178AD" w:rsidRPr="006276FC" w:rsidRDefault="009178AD" w:rsidP="009178AD">
      <w:r w:rsidRPr="006276FC">
        <w:t xml:space="preserve">This information element details the access domains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2F534B71" w14:textId="77777777" w:rsidR="009178AD" w:rsidRPr="006276FC" w:rsidRDefault="009178AD" w:rsidP="009178AD">
      <w:pPr>
        <w:pStyle w:val="Heading2"/>
      </w:pPr>
      <w:bookmarkStart w:id="227" w:name="_Toc2694335"/>
      <w:bookmarkStart w:id="228" w:name="_Toc20215915"/>
      <w:bookmarkStart w:id="229" w:name="_Toc27756201"/>
      <w:bookmarkStart w:id="230" w:name="_Toc36056751"/>
      <w:bookmarkStart w:id="231" w:name="_Toc44878550"/>
      <w:bookmarkStart w:id="232" w:name="_Toc74132339"/>
      <w:r w:rsidRPr="006276FC">
        <w:lastRenderedPageBreak/>
        <w:t>7.2A</w:t>
      </w:r>
      <w:r w:rsidRPr="006276FC">
        <w:tab/>
        <w:t>Requested Nodes</w:t>
      </w:r>
      <w:bookmarkEnd w:id="227"/>
      <w:bookmarkEnd w:id="228"/>
      <w:bookmarkEnd w:id="229"/>
      <w:bookmarkEnd w:id="230"/>
      <w:bookmarkEnd w:id="231"/>
      <w:bookmarkEnd w:id="232"/>
    </w:p>
    <w:p w14:paraId="2981E978" w14:textId="5890A13D" w:rsidR="009178AD" w:rsidRPr="006276FC" w:rsidRDefault="009178AD" w:rsidP="009178AD">
      <w:r w:rsidRPr="006276FC">
        <w:t xml:space="preserve">This information element details the access node types for which certain data (e.g. user state, location information) are requested.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77E67C01" w14:textId="77777777" w:rsidR="009178AD" w:rsidRPr="006276FC" w:rsidRDefault="009178AD" w:rsidP="009178AD">
      <w:pPr>
        <w:pStyle w:val="Heading2"/>
      </w:pPr>
      <w:bookmarkStart w:id="233" w:name="_Toc2694336"/>
      <w:bookmarkStart w:id="234" w:name="_Toc20215916"/>
      <w:bookmarkStart w:id="235" w:name="_Toc27756202"/>
      <w:bookmarkStart w:id="236" w:name="_Toc36056752"/>
      <w:bookmarkStart w:id="237" w:name="_Toc44878551"/>
      <w:bookmarkStart w:id="238" w:name="_Toc74132340"/>
      <w:r w:rsidRPr="006276FC">
        <w:t>7.2B</w:t>
      </w:r>
      <w:r w:rsidRPr="006276FC">
        <w:tab/>
        <w:t>Serving Node Indication</w:t>
      </w:r>
      <w:bookmarkEnd w:id="233"/>
      <w:bookmarkEnd w:id="234"/>
      <w:bookmarkEnd w:id="235"/>
      <w:bookmarkEnd w:id="236"/>
      <w:bookmarkEnd w:id="237"/>
      <w:bookmarkEnd w:id="238"/>
    </w:p>
    <w:p w14:paraId="60302347" w14:textId="77777777"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14:paraId="31C650CE" w14:textId="77777777" w:rsidR="009178AD" w:rsidRPr="006276FC" w:rsidRDefault="009178AD" w:rsidP="009178AD">
      <w:r w:rsidRPr="006276FC">
        <w:t>This information element is only applicable to Location Information.</w:t>
      </w:r>
    </w:p>
    <w:p w14:paraId="33AACA79" w14:textId="77777777" w:rsidR="00F80D7D" w:rsidRPr="006276FC" w:rsidRDefault="009178AD" w:rsidP="009178AD">
      <w:pPr>
        <w:pStyle w:val="Heading2"/>
      </w:pPr>
      <w:bookmarkStart w:id="239" w:name="PrivUIDIE"/>
      <w:bookmarkStart w:id="240" w:name="_Toc2694337"/>
      <w:bookmarkStart w:id="241" w:name="_Toc20215917"/>
      <w:bookmarkStart w:id="242" w:name="_Toc27756203"/>
      <w:bookmarkStart w:id="243" w:name="_Toc36056753"/>
      <w:bookmarkStart w:id="244" w:name="_Toc44878552"/>
      <w:bookmarkStart w:id="245" w:name="_Toc74132341"/>
      <w:r w:rsidRPr="006276FC">
        <w:t>7.</w:t>
      </w:r>
      <w:bookmarkEnd w:id="239"/>
      <w:r w:rsidRPr="006276FC">
        <w:t>3</w:t>
      </w:r>
      <w:r w:rsidRPr="006276FC">
        <w:tab/>
        <w:t>Requested Data</w:t>
      </w:r>
      <w:bookmarkEnd w:id="240"/>
      <w:bookmarkEnd w:id="241"/>
      <w:bookmarkEnd w:id="242"/>
      <w:bookmarkEnd w:id="243"/>
      <w:bookmarkEnd w:id="244"/>
      <w:bookmarkEnd w:id="245"/>
    </w:p>
    <w:p w14:paraId="5D747A3E" w14:textId="77777777" w:rsidR="00F80D7D" w:rsidRPr="006276FC" w:rsidRDefault="009178AD" w:rsidP="009178AD">
      <w:pPr>
        <w:pStyle w:val="B10"/>
      </w:pPr>
      <w:r w:rsidRPr="006276FC">
        <w:t>-</w:t>
      </w:r>
      <w:r w:rsidRPr="006276FC">
        <w:tab/>
        <w:t>Reference to the data that an AS is requesting from the HSS.</w:t>
      </w:r>
    </w:p>
    <w:p w14:paraId="739ECBBF" w14:textId="77777777" w:rsidR="00F80D7D" w:rsidRPr="006276FC" w:rsidRDefault="009178AD" w:rsidP="009178AD">
      <w:pPr>
        <w:pStyle w:val="B10"/>
      </w:pPr>
      <w:r w:rsidRPr="006276FC">
        <w:t>-</w:t>
      </w:r>
      <w:r w:rsidRPr="006276FC">
        <w:tab/>
        <w:t>Reference to the data which, an AS wants to be notified of, when changed.</w:t>
      </w:r>
    </w:p>
    <w:p w14:paraId="104A0EB3" w14:textId="77777777" w:rsidR="00F80D7D" w:rsidRPr="006276FC" w:rsidRDefault="009178AD" w:rsidP="009178AD">
      <w:pPr>
        <w:pStyle w:val="B10"/>
        <w:rPr>
          <w:lang w:eastAsia="zh-CN"/>
        </w:rPr>
      </w:pPr>
      <w:r w:rsidRPr="006276FC">
        <w:t>-</w:t>
      </w:r>
      <w:r w:rsidRPr="006276FC">
        <w:tab/>
        <w:t>Reference to data for which subscription to notification of change is rejected.</w:t>
      </w:r>
    </w:p>
    <w:p w14:paraId="3ECFEBE1" w14:textId="0422B4DC" w:rsidR="009178AD" w:rsidRPr="006276FC" w:rsidRDefault="009178AD" w:rsidP="009178AD">
      <w:pPr>
        <w:pStyle w:val="B10"/>
      </w:pPr>
      <w:r w:rsidRPr="006276FC">
        <w:t>-</w:t>
      </w:r>
      <w:r w:rsidRPr="006276FC">
        <w:tab/>
        <w:t>Reference to data for which updates are required.</w:t>
      </w:r>
    </w:p>
    <w:p w14:paraId="4998E603" w14:textId="77777777" w:rsidR="009178AD" w:rsidRPr="006276FC" w:rsidRDefault="009178AD" w:rsidP="009178AD">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14:paraId="09BCE1AD" w14:textId="008F9F60" w:rsidR="009178AD" w:rsidRPr="006276FC" w:rsidRDefault="009178AD" w:rsidP="009178AD">
      <w:r w:rsidRPr="006276FC">
        <w:t xml:space="preserve">See </w:t>
      </w:r>
      <w:r w:rsidR="00F80D7D">
        <w:t>clause </w:t>
      </w:r>
      <w:r w:rsidR="00F80D7D" w:rsidRPr="006276FC">
        <w:t>7</w:t>
      </w:r>
      <w:r w:rsidRPr="006276FC">
        <w:t>.6.</w:t>
      </w:r>
    </w:p>
    <w:p w14:paraId="2E2A627F" w14:textId="77777777" w:rsidR="009178AD" w:rsidRPr="006276FC" w:rsidRDefault="009178AD" w:rsidP="009178AD">
      <w:pPr>
        <w:pStyle w:val="Heading2"/>
      </w:pPr>
      <w:bookmarkStart w:id="246" w:name="SCSCFNameIE"/>
      <w:bookmarkStart w:id="247" w:name="_Toc2694338"/>
      <w:bookmarkStart w:id="248" w:name="_Toc20215918"/>
      <w:bookmarkStart w:id="249" w:name="_Toc27756204"/>
      <w:bookmarkStart w:id="250" w:name="_Toc36056754"/>
      <w:bookmarkStart w:id="251" w:name="_Toc44878553"/>
      <w:bookmarkStart w:id="252" w:name="_Toc74132342"/>
      <w:r w:rsidRPr="006276FC">
        <w:t>7.</w:t>
      </w:r>
      <w:bookmarkEnd w:id="246"/>
      <w:r w:rsidRPr="006276FC">
        <w:t>4</w:t>
      </w:r>
      <w:r w:rsidRPr="006276FC">
        <w:tab/>
        <w:t>Service Indication</w:t>
      </w:r>
      <w:bookmarkEnd w:id="247"/>
      <w:bookmarkEnd w:id="248"/>
      <w:bookmarkEnd w:id="249"/>
      <w:bookmarkEnd w:id="250"/>
      <w:bookmarkEnd w:id="251"/>
      <w:bookmarkEnd w:id="252"/>
    </w:p>
    <w:p w14:paraId="2B1161E7" w14:textId="77777777"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14:paraId="54E5A47F" w14:textId="77777777" w:rsidR="009178AD" w:rsidRPr="006276FC" w:rsidRDefault="009178AD" w:rsidP="009178AD">
      <w:pPr>
        <w:pStyle w:val="Heading2"/>
      </w:pPr>
      <w:bookmarkStart w:id="253" w:name="ResultIE"/>
      <w:bookmarkStart w:id="254" w:name="_Toc2694339"/>
      <w:bookmarkStart w:id="255" w:name="_Toc20215919"/>
      <w:bookmarkStart w:id="256" w:name="_Toc27756205"/>
      <w:bookmarkStart w:id="257" w:name="_Toc36056755"/>
      <w:bookmarkStart w:id="258" w:name="_Toc44878554"/>
      <w:bookmarkStart w:id="259" w:name="_Toc74132343"/>
      <w:r w:rsidRPr="006276FC">
        <w:t>7.</w:t>
      </w:r>
      <w:bookmarkEnd w:id="253"/>
      <w:r w:rsidRPr="006276FC">
        <w:t>5</w:t>
      </w:r>
      <w:r w:rsidRPr="006276FC">
        <w:tab/>
        <w:t>Result</w:t>
      </w:r>
      <w:bookmarkEnd w:id="254"/>
      <w:bookmarkEnd w:id="255"/>
      <w:bookmarkEnd w:id="256"/>
      <w:bookmarkEnd w:id="257"/>
      <w:bookmarkEnd w:id="258"/>
      <w:bookmarkEnd w:id="259"/>
    </w:p>
    <w:p w14:paraId="08E48437" w14:textId="55C604BF" w:rsidR="009178AD" w:rsidRPr="006276FC" w:rsidRDefault="009178AD" w:rsidP="009178AD">
      <w:r w:rsidRPr="006276FC">
        <w:t xml:space="preserve">This information element contains the result code of the operation.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41B0F0EC" w14:textId="77777777" w:rsidR="009178AD" w:rsidRPr="006276FC" w:rsidRDefault="009178AD" w:rsidP="009178AD">
      <w:pPr>
        <w:pStyle w:val="Heading2"/>
      </w:pPr>
      <w:bookmarkStart w:id="260" w:name="UserProfileIE"/>
      <w:bookmarkStart w:id="261" w:name="_Toc2694340"/>
      <w:bookmarkStart w:id="262" w:name="_Toc20215920"/>
      <w:bookmarkStart w:id="263" w:name="_Toc27756206"/>
      <w:bookmarkStart w:id="264" w:name="_Toc36056756"/>
      <w:bookmarkStart w:id="265" w:name="_Toc44878555"/>
      <w:bookmarkStart w:id="266" w:name="_Toc74132344"/>
      <w:r w:rsidRPr="006276FC">
        <w:t>7.</w:t>
      </w:r>
      <w:bookmarkEnd w:id="260"/>
      <w:r w:rsidRPr="006276FC">
        <w:t>6</w:t>
      </w:r>
      <w:r w:rsidRPr="006276FC">
        <w:tab/>
        <w:t>Data</w:t>
      </w:r>
      <w:bookmarkEnd w:id="261"/>
      <w:bookmarkEnd w:id="262"/>
      <w:bookmarkEnd w:id="263"/>
      <w:bookmarkEnd w:id="264"/>
      <w:bookmarkEnd w:id="265"/>
      <w:bookmarkEnd w:id="266"/>
    </w:p>
    <w:p w14:paraId="2F53E405" w14:textId="77777777" w:rsidR="00F80D7D" w:rsidRPr="006276FC" w:rsidRDefault="009178AD" w:rsidP="009178AD">
      <w:r w:rsidRPr="006276FC">
        <w:t>This information element contains an XML document conformant to the XML schema defined in Annex D.</w:t>
      </w:r>
    </w:p>
    <w:p w14:paraId="66806002" w14:textId="405F6603" w:rsidR="009178AD" w:rsidRPr="006276FC" w:rsidRDefault="009178AD" w:rsidP="009178AD">
      <w:r w:rsidRPr="006276FC">
        <w:t>Annex C specifies the UML logical model of the data downloaded via the Sh interface.</w:t>
      </w:r>
    </w:p>
    <w:p w14:paraId="65F00DE8" w14:textId="2AD10522" w:rsidR="009178AD" w:rsidRPr="006276FC" w:rsidRDefault="009178AD" w:rsidP="009178AD">
      <w:r w:rsidRPr="006276FC">
        <w:t xml:space="preserve">Table 7.6.1 defines the data reference values and tags, access key and recommended AS permissions (as described in </w:t>
      </w:r>
      <w:r w:rsidR="00F80D7D">
        <w:t>clause </w:t>
      </w:r>
      <w:r w:rsidR="00F80D7D" w:rsidRPr="006276FC">
        <w:t>6</w:t>
      </w:r>
      <w:r w:rsidRPr="006276FC">
        <w:t xml:space="preserve">.2)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14:paraId="45526DAC" w14:textId="77777777"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14:paraId="06464B03" w14:textId="77777777"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14:paraId="3A824371" w14:textId="77777777" w:rsidTr="009C6C63">
        <w:trPr>
          <w:cantSplit/>
          <w:jc w:val="center"/>
        </w:trPr>
        <w:tc>
          <w:tcPr>
            <w:tcW w:w="0" w:type="auto"/>
            <w:shd w:val="clear" w:color="auto" w:fill="D9D9D9"/>
          </w:tcPr>
          <w:p w14:paraId="51B8584D" w14:textId="77777777" w:rsidR="009178AD" w:rsidRPr="006276FC" w:rsidRDefault="009178AD" w:rsidP="009C6C63">
            <w:pPr>
              <w:pStyle w:val="TAH"/>
            </w:pPr>
            <w:r w:rsidRPr="006276FC">
              <w:t>Data Ref.</w:t>
            </w:r>
          </w:p>
        </w:tc>
        <w:tc>
          <w:tcPr>
            <w:tcW w:w="0" w:type="auto"/>
            <w:shd w:val="clear" w:color="auto" w:fill="D9D9D9"/>
          </w:tcPr>
          <w:p w14:paraId="2820743D" w14:textId="77777777" w:rsidR="009178AD" w:rsidRPr="006276FC" w:rsidRDefault="009178AD" w:rsidP="009C6C63">
            <w:pPr>
              <w:pStyle w:val="TAH"/>
            </w:pPr>
            <w:r w:rsidRPr="006276FC">
              <w:t>XML tag</w:t>
            </w:r>
          </w:p>
        </w:tc>
        <w:tc>
          <w:tcPr>
            <w:tcW w:w="0" w:type="auto"/>
            <w:shd w:val="clear" w:color="auto" w:fill="D9D9D9"/>
          </w:tcPr>
          <w:p w14:paraId="00182214" w14:textId="77777777" w:rsidR="009178AD" w:rsidRPr="006276FC" w:rsidRDefault="009178AD" w:rsidP="009C6C63">
            <w:pPr>
              <w:pStyle w:val="TAH"/>
            </w:pPr>
            <w:r w:rsidRPr="006276FC">
              <w:t>Defined in</w:t>
            </w:r>
          </w:p>
        </w:tc>
        <w:tc>
          <w:tcPr>
            <w:tcW w:w="0" w:type="auto"/>
            <w:shd w:val="clear" w:color="auto" w:fill="D9D9D9"/>
          </w:tcPr>
          <w:p w14:paraId="38E00B8B" w14:textId="77777777" w:rsidR="009178AD" w:rsidRPr="006276FC" w:rsidRDefault="009178AD" w:rsidP="009C6C63">
            <w:pPr>
              <w:pStyle w:val="TAH"/>
            </w:pPr>
            <w:r w:rsidRPr="006276FC">
              <w:t>Access key</w:t>
            </w:r>
          </w:p>
        </w:tc>
        <w:tc>
          <w:tcPr>
            <w:tcW w:w="0" w:type="auto"/>
            <w:shd w:val="clear" w:color="auto" w:fill="D9D9D9"/>
          </w:tcPr>
          <w:p w14:paraId="0627A8C5" w14:textId="77777777" w:rsidR="009178AD" w:rsidRPr="006276FC" w:rsidRDefault="009178AD" w:rsidP="009C6C63">
            <w:pPr>
              <w:pStyle w:val="TAH"/>
            </w:pPr>
            <w:r w:rsidRPr="006276FC">
              <w:t>Operations</w:t>
            </w:r>
          </w:p>
        </w:tc>
      </w:tr>
      <w:tr w:rsidR="009178AD" w:rsidRPr="006276FC" w14:paraId="35DBFD64" w14:textId="77777777" w:rsidTr="009C6C63">
        <w:trPr>
          <w:cantSplit/>
          <w:jc w:val="center"/>
        </w:trPr>
        <w:tc>
          <w:tcPr>
            <w:tcW w:w="0" w:type="auto"/>
          </w:tcPr>
          <w:p w14:paraId="32621088" w14:textId="77777777" w:rsidR="009178AD" w:rsidRPr="006276FC" w:rsidRDefault="009178AD" w:rsidP="009C6C63">
            <w:pPr>
              <w:pStyle w:val="TAC"/>
              <w:rPr>
                <w:sz w:val="16"/>
                <w:szCs w:val="16"/>
              </w:rPr>
            </w:pPr>
            <w:r w:rsidRPr="006276FC">
              <w:rPr>
                <w:sz w:val="16"/>
                <w:szCs w:val="16"/>
              </w:rPr>
              <w:t>0</w:t>
            </w:r>
          </w:p>
        </w:tc>
        <w:tc>
          <w:tcPr>
            <w:tcW w:w="0" w:type="auto"/>
          </w:tcPr>
          <w:p w14:paraId="7720FA02" w14:textId="77777777" w:rsidR="009178AD" w:rsidRPr="006276FC" w:rsidRDefault="009178AD" w:rsidP="009C6C63">
            <w:pPr>
              <w:pStyle w:val="TAC"/>
              <w:rPr>
                <w:sz w:val="16"/>
                <w:szCs w:val="16"/>
              </w:rPr>
            </w:pPr>
            <w:r w:rsidRPr="006276FC">
              <w:rPr>
                <w:sz w:val="16"/>
                <w:szCs w:val="16"/>
              </w:rPr>
              <w:t>RepositoryData</w:t>
            </w:r>
          </w:p>
        </w:tc>
        <w:tc>
          <w:tcPr>
            <w:tcW w:w="0" w:type="auto"/>
          </w:tcPr>
          <w:p w14:paraId="47241F4E" w14:textId="77777777" w:rsidR="009178AD" w:rsidRPr="006276FC" w:rsidRDefault="009178AD" w:rsidP="009C6C63">
            <w:pPr>
              <w:pStyle w:val="TAC"/>
              <w:rPr>
                <w:sz w:val="16"/>
                <w:szCs w:val="16"/>
              </w:rPr>
            </w:pPr>
            <w:r w:rsidRPr="006276FC">
              <w:rPr>
                <w:sz w:val="16"/>
                <w:szCs w:val="16"/>
              </w:rPr>
              <w:t>7.6.1</w:t>
            </w:r>
          </w:p>
        </w:tc>
        <w:tc>
          <w:tcPr>
            <w:tcW w:w="0" w:type="auto"/>
          </w:tcPr>
          <w:p w14:paraId="4FD1C17C" w14:textId="77777777" w:rsidR="009178AD" w:rsidRPr="006276FC" w:rsidRDefault="009178AD" w:rsidP="009C6C63">
            <w:pPr>
              <w:pStyle w:val="TAL"/>
              <w:ind w:left="142" w:hanging="142"/>
              <w:rPr>
                <w:sz w:val="16"/>
              </w:rPr>
            </w:pPr>
            <w:r w:rsidRPr="006276FC">
              <w:rPr>
                <w:sz w:val="16"/>
              </w:rPr>
              <w:t>Data Reference</w:t>
            </w:r>
          </w:p>
          <w:p w14:paraId="3CF89D32" w14:textId="77777777" w:rsidR="009178AD" w:rsidRPr="006276FC" w:rsidRDefault="009178AD" w:rsidP="009C6C63">
            <w:pPr>
              <w:pStyle w:val="TAL"/>
              <w:ind w:left="142" w:hanging="142"/>
              <w:rPr>
                <w:sz w:val="16"/>
              </w:rPr>
            </w:pPr>
            <w:r w:rsidRPr="006276FC">
              <w:rPr>
                <w:sz w:val="16"/>
              </w:rPr>
              <w:t>+ ( IMS Public User Identity OR Public Service Identity )</w:t>
            </w:r>
          </w:p>
          <w:p w14:paraId="28B35744" w14:textId="77777777" w:rsidR="009178AD" w:rsidRPr="006276FC" w:rsidRDefault="009178AD" w:rsidP="009C6C63">
            <w:pPr>
              <w:pStyle w:val="TAL"/>
              <w:ind w:left="142" w:hanging="142"/>
              <w:rPr>
                <w:sz w:val="16"/>
                <w:szCs w:val="16"/>
              </w:rPr>
            </w:pPr>
            <w:r w:rsidRPr="006276FC">
              <w:rPr>
                <w:sz w:val="16"/>
              </w:rPr>
              <w:t>+ Service Indication</w:t>
            </w:r>
          </w:p>
        </w:tc>
        <w:tc>
          <w:tcPr>
            <w:tcW w:w="0" w:type="auto"/>
          </w:tcPr>
          <w:p w14:paraId="032785DA" w14:textId="77777777" w:rsidR="009178AD" w:rsidRPr="006276FC" w:rsidRDefault="009178AD" w:rsidP="009C6C63">
            <w:pPr>
              <w:pStyle w:val="TAC"/>
              <w:rPr>
                <w:sz w:val="16"/>
              </w:rPr>
            </w:pPr>
            <w:r w:rsidRPr="006276FC">
              <w:rPr>
                <w:sz w:val="16"/>
              </w:rPr>
              <w:t>Sh-Pull</w:t>
            </w:r>
          </w:p>
          <w:p w14:paraId="1E46ADE0" w14:textId="77777777" w:rsidR="009178AD" w:rsidRPr="006276FC" w:rsidRDefault="009178AD" w:rsidP="009C6C63">
            <w:pPr>
              <w:pStyle w:val="TAC"/>
              <w:rPr>
                <w:sz w:val="16"/>
              </w:rPr>
            </w:pPr>
            <w:r w:rsidRPr="006276FC">
              <w:rPr>
                <w:sz w:val="16"/>
              </w:rPr>
              <w:t>Sh-Update</w:t>
            </w:r>
          </w:p>
          <w:p w14:paraId="18892E44" w14:textId="77777777" w:rsidR="009178AD" w:rsidRPr="006276FC" w:rsidRDefault="009178AD" w:rsidP="009C6C63">
            <w:pPr>
              <w:pStyle w:val="TAC"/>
              <w:rPr>
                <w:sz w:val="16"/>
              </w:rPr>
            </w:pPr>
            <w:r w:rsidRPr="006276FC">
              <w:rPr>
                <w:sz w:val="16"/>
              </w:rPr>
              <w:t>Sh-Subs-Notif</w:t>
            </w:r>
          </w:p>
          <w:p w14:paraId="61C0A08C" w14:textId="77777777" w:rsidR="009178AD" w:rsidRPr="006276FC" w:rsidRDefault="009178AD" w:rsidP="009C6C63">
            <w:pPr>
              <w:pStyle w:val="TAC"/>
            </w:pPr>
            <w:r w:rsidRPr="006276FC">
              <w:rPr>
                <w:sz w:val="16"/>
              </w:rPr>
              <w:t>(Note 1, Note 3)</w:t>
            </w:r>
          </w:p>
        </w:tc>
      </w:tr>
      <w:tr w:rsidR="009178AD" w:rsidRPr="006276FC" w14:paraId="3858BF3A" w14:textId="77777777" w:rsidTr="009C6C63">
        <w:trPr>
          <w:cantSplit/>
          <w:jc w:val="center"/>
        </w:trPr>
        <w:tc>
          <w:tcPr>
            <w:tcW w:w="0" w:type="auto"/>
          </w:tcPr>
          <w:p w14:paraId="5394B9B2" w14:textId="77777777" w:rsidR="009178AD" w:rsidRPr="006276FC" w:rsidRDefault="009178AD" w:rsidP="009C6C63">
            <w:pPr>
              <w:pStyle w:val="TAC"/>
              <w:rPr>
                <w:sz w:val="16"/>
                <w:szCs w:val="16"/>
              </w:rPr>
            </w:pPr>
            <w:r w:rsidRPr="006276FC">
              <w:rPr>
                <w:sz w:val="16"/>
                <w:szCs w:val="16"/>
              </w:rPr>
              <w:t>10</w:t>
            </w:r>
          </w:p>
        </w:tc>
        <w:tc>
          <w:tcPr>
            <w:tcW w:w="0" w:type="auto"/>
          </w:tcPr>
          <w:p w14:paraId="0BA4CFBD" w14:textId="77777777" w:rsidR="009178AD" w:rsidRPr="006276FC" w:rsidRDefault="009178AD" w:rsidP="009C6C63">
            <w:pPr>
              <w:pStyle w:val="TAC"/>
              <w:rPr>
                <w:sz w:val="16"/>
                <w:szCs w:val="16"/>
              </w:rPr>
            </w:pPr>
            <w:r w:rsidRPr="006276FC">
              <w:rPr>
                <w:sz w:val="16"/>
                <w:szCs w:val="16"/>
              </w:rPr>
              <w:t>IMSPublicIdentity</w:t>
            </w:r>
          </w:p>
        </w:tc>
        <w:tc>
          <w:tcPr>
            <w:tcW w:w="0" w:type="auto"/>
          </w:tcPr>
          <w:p w14:paraId="4CC2329E" w14:textId="77777777"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14:paraId="511CB0A3" w14:textId="77777777" w:rsidR="009178AD" w:rsidRPr="006276FC" w:rsidRDefault="009178AD" w:rsidP="009C6C63">
            <w:pPr>
              <w:pStyle w:val="TAC"/>
              <w:ind w:left="142" w:hanging="142"/>
              <w:jc w:val="left"/>
              <w:rPr>
                <w:sz w:val="16"/>
                <w:szCs w:val="16"/>
              </w:rPr>
            </w:pPr>
            <w:r w:rsidRPr="006276FC">
              <w:rPr>
                <w:sz w:val="16"/>
                <w:szCs w:val="16"/>
              </w:rPr>
              <w:t>Data Reference</w:t>
            </w:r>
          </w:p>
          <w:p w14:paraId="54B143DE" w14:textId="77777777"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14:paraId="2F856FA5" w14:textId="77777777"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14:paraId="2D18D82C" w14:textId="77777777" w:rsidR="009178AD" w:rsidRPr="006276FC" w:rsidRDefault="009178AD" w:rsidP="009C6C63">
            <w:pPr>
              <w:pStyle w:val="TAC"/>
              <w:rPr>
                <w:sz w:val="16"/>
              </w:rPr>
            </w:pPr>
            <w:r w:rsidRPr="006276FC">
              <w:rPr>
                <w:sz w:val="16"/>
              </w:rPr>
              <w:t>Sh-Pull</w:t>
            </w:r>
          </w:p>
          <w:p w14:paraId="2D29D18C" w14:textId="77777777" w:rsidR="009178AD" w:rsidRPr="006276FC" w:rsidRDefault="009178AD" w:rsidP="009C6C63">
            <w:pPr>
              <w:pStyle w:val="TAC"/>
              <w:rPr>
                <w:sz w:val="16"/>
              </w:rPr>
            </w:pPr>
            <w:r w:rsidRPr="006276FC">
              <w:rPr>
                <w:sz w:val="16"/>
              </w:rPr>
              <w:t>Sh-Subs-Notif</w:t>
            </w:r>
          </w:p>
        </w:tc>
      </w:tr>
      <w:tr w:rsidR="009178AD" w:rsidRPr="006276FC" w14:paraId="218CFEAC" w14:textId="77777777" w:rsidTr="009C6C63">
        <w:trPr>
          <w:cantSplit/>
          <w:jc w:val="center"/>
        </w:trPr>
        <w:tc>
          <w:tcPr>
            <w:tcW w:w="0" w:type="auto"/>
          </w:tcPr>
          <w:p w14:paraId="3FACE5F8" w14:textId="77777777" w:rsidR="009178AD" w:rsidRPr="006276FC" w:rsidRDefault="009178AD" w:rsidP="009C6C63">
            <w:pPr>
              <w:pStyle w:val="TAC"/>
              <w:rPr>
                <w:sz w:val="16"/>
                <w:szCs w:val="16"/>
              </w:rPr>
            </w:pPr>
            <w:r w:rsidRPr="006276FC">
              <w:rPr>
                <w:sz w:val="16"/>
                <w:szCs w:val="16"/>
              </w:rPr>
              <w:t>11</w:t>
            </w:r>
          </w:p>
        </w:tc>
        <w:tc>
          <w:tcPr>
            <w:tcW w:w="0" w:type="auto"/>
          </w:tcPr>
          <w:p w14:paraId="66FF2306" w14:textId="77777777" w:rsidR="009178AD" w:rsidRPr="006276FC" w:rsidRDefault="009178AD" w:rsidP="009C6C63">
            <w:pPr>
              <w:pStyle w:val="TAC"/>
              <w:rPr>
                <w:sz w:val="16"/>
                <w:szCs w:val="16"/>
              </w:rPr>
            </w:pPr>
            <w:r w:rsidRPr="006276FC">
              <w:rPr>
                <w:sz w:val="16"/>
                <w:szCs w:val="16"/>
              </w:rPr>
              <w:t>IMSUserState</w:t>
            </w:r>
          </w:p>
        </w:tc>
        <w:tc>
          <w:tcPr>
            <w:tcW w:w="0" w:type="auto"/>
          </w:tcPr>
          <w:p w14:paraId="64EF8567" w14:textId="77777777"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14:paraId="53DDB3A8" w14:textId="77777777" w:rsidR="009178AD" w:rsidRPr="006276FC" w:rsidRDefault="009178AD" w:rsidP="009C6C63">
            <w:pPr>
              <w:pStyle w:val="TAL"/>
              <w:rPr>
                <w:sz w:val="16"/>
              </w:rPr>
            </w:pPr>
            <w:r w:rsidRPr="006276FC">
              <w:rPr>
                <w:sz w:val="16"/>
              </w:rPr>
              <w:t>Data Reference</w:t>
            </w:r>
          </w:p>
          <w:p w14:paraId="7B421BCE" w14:textId="77777777" w:rsidR="009178AD" w:rsidRPr="006276FC" w:rsidRDefault="009178AD" w:rsidP="009C6C63">
            <w:pPr>
              <w:pStyle w:val="TAL"/>
            </w:pPr>
            <w:r w:rsidRPr="006276FC">
              <w:rPr>
                <w:sz w:val="16"/>
              </w:rPr>
              <w:t>+ IMS Public User Identity</w:t>
            </w:r>
          </w:p>
        </w:tc>
        <w:tc>
          <w:tcPr>
            <w:tcW w:w="0" w:type="auto"/>
          </w:tcPr>
          <w:p w14:paraId="32319DA1" w14:textId="77777777" w:rsidR="009178AD" w:rsidRPr="006276FC" w:rsidRDefault="009178AD" w:rsidP="009C6C63">
            <w:pPr>
              <w:pStyle w:val="TAC"/>
              <w:rPr>
                <w:sz w:val="16"/>
              </w:rPr>
            </w:pPr>
            <w:r w:rsidRPr="006276FC">
              <w:rPr>
                <w:sz w:val="16"/>
              </w:rPr>
              <w:t>Sh-Pull</w:t>
            </w:r>
          </w:p>
          <w:p w14:paraId="347903A1" w14:textId="77777777" w:rsidR="009178AD" w:rsidRPr="006276FC" w:rsidRDefault="009178AD" w:rsidP="009C6C63">
            <w:pPr>
              <w:pStyle w:val="TAC"/>
              <w:rPr>
                <w:sz w:val="16"/>
              </w:rPr>
            </w:pPr>
            <w:r w:rsidRPr="006276FC">
              <w:rPr>
                <w:sz w:val="16"/>
              </w:rPr>
              <w:t>Sh-Subs-Notif</w:t>
            </w:r>
          </w:p>
        </w:tc>
      </w:tr>
      <w:tr w:rsidR="009178AD" w:rsidRPr="006276FC" w14:paraId="631BC850" w14:textId="77777777" w:rsidTr="009C6C63">
        <w:trPr>
          <w:cantSplit/>
          <w:jc w:val="center"/>
        </w:trPr>
        <w:tc>
          <w:tcPr>
            <w:tcW w:w="0" w:type="auto"/>
          </w:tcPr>
          <w:p w14:paraId="3912D564" w14:textId="77777777" w:rsidR="009178AD" w:rsidRPr="006276FC" w:rsidRDefault="009178AD" w:rsidP="009C6C63">
            <w:pPr>
              <w:pStyle w:val="TAC"/>
              <w:rPr>
                <w:sz w:val="16"/>
                <w:szCs w:val="16"/>
              </w:rPr>
            </w:pPr>
            <w:r w:rsidRPr="006276FC">
              <w:rPr>
                <w:sz w:val="16"/>
                <w:szCs w:val="16"/>
              </w:rPr>
              <w:t>12</w:t>
            </w:r>
          </w:p>
        </w:tc>
        <w:tc>
          <w:tcPr>
            <w:tcW w:w="0" w:type="auto"/>
          </w:tcPr>
          <w:p w14:paraId="22912D0E" w14:textId="77777777" w:rsidR="009178AD" w:rsidRPr="006276FC" w:rsidRDefault="009178AD" w:rsidP="009C6C63">
            <w:pPr>
              <w:pStyle w:val="TAC"/>
              <w:rPr>
                <w:sz w:val="16"/>
                <w:szCs w:val="16"/>
              </w:rPr>
            </w:pPr>
            <w:r w:rsidRPr="006276FC">
              <w:rPr>
                <w:sz w:val="16"/>
                <w:szCs w:val="16"/>
              </w:rPr>
              <w:t>S-CSCFName</w:t>
            </w:r>
          </w:p>
        </w:tc>
        <w:tc>
          <w:tcPr>
            <w:tcW w:w="0" w:type="auto"/>
          </w:tcPr>
          <w:p w14:paraId="367A2FC1" w14:textId="77777777" w:rsidR="009178AD" w:rsidRPr="006276FC" w:rsidRDefault="009178AD" w:rsidP="009C6C63">
            <w:pPr>
              <w:pStyle w:val="TAC"/>
              <w:rPr>
                <w:sz w:val="16"/>
                <w:szCs w:val="16"/>
              </w:rPr>
            </w:pPr>
            <w:r w:rsidRPr="006276FC">
              <w:rPr>
                <w:sz w:val="16"/>
                <w:szCs w:val="16"/>
              </w:rPr>
              <w:t>7.6.4</w:t>
            </w:r>
          </w:p>
        </w:tc>
        <w:tc>
          <w:tcPr>
            <w:tcW w:w="0" w:type="auto"/>
          </w:tcPr>
          <w:p w14:paraId="0886C566" w14:textId="77777777" w:rsidR="009178AD" w:rsidRPr="006276FC" w:rsidRDefault="009178AD" w:rsidP="009C6C63">
            <w:pPr>
              <w:pStyle w:val="TAL"/>
              <w:ind w:left="142" w:hanging="142"/>
              <w:rPr>
                <w:sz w:val="16"/>
              </w:rPr>
            </w:pPr>
            <w:r w:rsidRPr="006276FC">
              <w:rPr>
                <w:sz w:val="16"/>
              </w:rPr>
              <w:t>Data Reference</w:t>
            </w:r>
          </w:p>
          <w:p w14:paraId="354F9C11" w14:textId="77777777"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14:paraId="4A2312FD" w14:textId="77777777" w:rsidR="009178AD" w:rsidRPr="006276FC" w:rsidRDefault="009178AD" w:rsidP="009C6C63">
            <w:pPr>
              <w:pStyle w:val="TAC"/>
              <w:rPr>
                <w:sz w:val="16"/>
              </w:rPr>
            </w:pPr>
            <w:r w:rsidRPr="006276FC">
              <w:rPr>
                <w:sz w:val="16"/>
              </w:rPr>
              <w:t>Sh-Pull</w:t>
            </w:r>
          </w:p>
          <w:p w14:paraId="3E9C5372" w14:textId="77777777" w:rsidR="009178AD" w:rsidRPr="006276FC" w:rsidRDefault="009178AD" w:rsidP="009C6C63">
            <w:pPr>
              <w:pStyle w:val="TAC"/>
              <w:rPr>
                <w:sz w:val="16"/>
              </w:rPr>
            </w:pPr>
            <w:r w:rsidRPr="006276FC">
              <w:rPr>
                <w:sz w:val="16"/>
              </w:rPr>
              <w:t>Sh-Subs-Notif</w:t>
            </w:r>
          </w:p>
          <w:p w14:paraId="0E3A0699" w14:textId="77777777" w:rsidR="009178AD" w:rsidRPr="006276FC" w:rsidRDefault="009178AD" w:rsidP="009C6C63">
            <w:pPr>
              <w:pStyle w:val="TAC"/>
              <w:rPr>
                <w:sz w:val="16"/>
              </w:rPr>
            </w:pPr>
            <w:r w:rsidRPr="006276FC">
              <w:rPr>
                <w:sz w:val="16"/>
              </w:rPr>
              <w:t>(Note 1)</w:t>
            </w:r>
          </w:p>
        </w:tc>
      </w:tr>
      <w:tr w:rsidR="009178AD" w:rsidRPr="006276FC" w14:paraId="4A712A70" w14:textId="77777777" w:rsidTr="009C6C63">
        <w:trPr>
          <w:cantSplit/>
          <w:jc w:val="center"/>
        </w:trPr>
        <w:tc>
          <w:tcPr>
            <w:tcW w:w="0" w:type="auto"/>
          </w:tcPr>
          <w:p w14:paraId="3BE08FC3" w14:textId="77777777" w:rsidR="009178AD" w:rsidRPr="006276FC" w:rsidRDefault="009178AD" w:rsidP="009C6C63">
            <w:pPr>
              <w:pStyle w:val="TAC"/>
              <w:rPr>
                <w:sz w:val="16"/>
                <w:szCs w:val="16"/>
              </w:rPr>
            </w:pPr>
            <w:r w:rsidRPr="006276FC">
              <w:rPr>
                <w:sz w:val="16"/>
                <w:szCs w:val="16"/>
              </w:rPr>
              <w:t>13</w:t>
            </w:r>
          </w:p>
        </w:tc>
        <w:tc>
          <w:tcPr>
            <w:tcW w:w="0" w:type="auto"/>
          </w:tcPr>
          <w:p w14:paraId="30F7F87E" w14:textId="77777777" w:rsidR="009178AD" w:rsidRPr="006276FC" w:rsidRDefault="009178AD" w:rsidP="009C6C63">
            <w:pPr>
              <w:pStyle w:val="TAC"/>
              <w:rPr>
                <w:sz w:val="16"/>
                <w:szCs w:val="16"/>
              </w:rPr>
            </w:pPr>
            <w:r w:rsidRPr="006276FC">
              <w:rPr>
                <w:sz w:val="16"/>
                <w:szCs w:val="16"/>
              </w:rPr>
              <w:t>InitialFilterCriteria</w:t>
            </w:r>
          </w:p>
        </w:tc>
        <w:tc>
          <w:tcPr>
            <w:tcW w:w="0" w:type="auto"/>
          </w:tcPr>
          <w:p w14:paraId="3404CCA5" w14:textId="77777777" w:rsidR="009178AD" w:rsidRPr="006276FC" w:rsidRDefault="009178AD" w:rsidP="009C6C63">
            <w:pPr>
              <w:pStyle w:val="TAC"/>
              <w:rPr>
                <w:sz w:val="16"/>
                <w:szCs w:val="16"/>
              </w:rPr>
            </w:pPr>
            <w:r w:rsidRPr="006276FC">
              <w:rPr>
                <w:sz w:val="16"/>
                <w:szCs w:val="16"/>
              </w:rPr>
              <w:t>7.6.5</w:t>
            </w:r>
          </w:p>
        </w:tc>
        <w:tc>
          <w:tcPr>
            <w:tcW w:w="0" w:type="auto"/>
          </w:tcPr>
          <w:p w14:paraId="372BABBC" w14:textId="77777777" w:rsidR="009178AD" w:rsidRPr="006276FC" w:rsidRDefault="009178AD" w:rsidP="009C6C63">
            <w:pPr>
              <w:pStyle w:val="TAL"/>
              <w:ind w:left="142" w:hanging="142"/>
              <w:rPr>
                <w:sz w:val="16"/>
              </w:rPr>
            </w:pPr>
            <w:r w:rsidRPr="006276FC">
              <w:rPr>
                <w:sz w:val="16"/>
              </w:rPr>
              <w:t>Data Reference</w:t>
            </w:r>
          </w:p>
          <w:p w14:paraId="21682450" w14:textId="77777777" w:rsidR="009178AD" w:rsidRPr="006276FC" w:rsidRDefault="009178AD" w:rsidP="009C6C63">
            <w:pPr>
              <w:pStyle w:val="TAL"/>
              <w:ind w:left="142" w:hanging="142"/>
              <w:rPr>
                <w:sz w:val="16"/>
              </w:rPr>
            </w:pPr>
            <w:r w:rsidRPr="006276FC">
              <w:rPr>
                <w:sz w:val="16"/>
              </w:rPr>
              <w:t>+ ( IMS Public User Identity OR Public Service Identity )</w:t>
            </w:r>
          </w:p>
          <w:p w14:paraId="3345E2CF"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1B1AFF8F" w14:textId="77777777" w:rsidR="009178AD" w:rsidRPr="006276FC" w:rsidRDefault="009178AD" w:rsidP="009C6C63">
            <w:pPr>
              <w:pStyle w:val="TAC"/>
              <w:rPr>
                <w:sz w:val="16"/>
              </w:rPr>
            </w:pPr>
            <w:r w:rsidRPr="006276FC">
              <w:rPr>
                <w:sz w:val="16"/>
              </w:rPr>
              <w:t>Sh-Pull</w:t>
            </w:r>
          </w:p>
          <w:p w14:paraId="75CADB0D" w14:textId="77777777" w:rsidR="009178AD" w:rsidRPr="006276FC" w:rsidRDefault="009178AD" w:rsidP="009C6C63">
            <w:pPr>
              <w:pStyle w:val="TAC"/>
              <w:rPr>
                <w:sz w:val="16"/>
              </w:rPr>
            </w:pPr>
            <w:r w:rsidRPr="006276FC">
              <w:rPr>
                <w:sz w:val="16"/>
              </w:rPr>
              <w:t>Sh-Subs-Notif</w:t>
            </w:r>
          </w:p>
          <w:p w14:paraId="02427438" w14:textId="77777777" w:rsidR="009178AD" w:rsidRPr="006276FC" w:rsidRDefault="009178AD" w:rsidP="009C6C63">
            <w:pPr>
              <w:pStyle w:val="TAC"/>
              <w:rPr>
                <w:sz w:val="16"/>
              </w:rPr>
            </w:pPr>
            <w:r w:rsidRPr="006276FC">
              <w:rPr>
                <w:sz w:val="16"/>
              </w:rPr>
              <w:t>(Note 1)</w:t>
            </w:r>
          </w:p>
        </w:tc>
      </w:tr>
      <w:tr w:rsidR="009178AD" w:rsidRPr="006276FC" w14:paraId="22061E9B" w14:textId="77777777" w:rsidTr="009C6C63">
        <w:trPr>
          <w:cantSplit/>
          <w:jc w:val="center"/>
        </w:trPr>
        <w:tc>
          <w:tcPr>
            <w:tcW w:w="0" w:type="auto"/>
          </w:tcPr>
          <w:p w14:paraId="7275D6F7" w14:textId="77777777" w:rsidR="009178AD" w:rsidRPr="006276FC" w:rsidRDefault="009178AD" w:rsidP="009C6C63">
            <w:pPr>
              <w:pStyle w:val="TAC"/>
              <w:rPr>
                <w:sz w:val="16"/>
              </w:rPr>
            </w:pPr>
            <w:r w:rsidRPr="006276FC">
              <w:rPr>
                <w:sz w:val="16"/>
              </w:rPr>
              <w:t>14</w:t>
            </w:r>
          </w:p>
        </w:tc>
        <w:tc>
          <w:tcPr>
            <w:tcW w:w="0" w:type="auto"/>
          </w:tcPr>
          <w:p w14:paraId="2DC4AF21" w14:textId="77777777" w:rsidR="009178AD" w:rsidRPr="006276FC" w:rsidRDefault="009178AD" w:rsidP="009C6C63">
            <w:pPr>
              <w:pStyle w:val="TAC"/>
              <w:rPr>
                <w:sz w:val="16"/>
              </w:rPr>
            </w:pPr>
            <w:r w:rsidRPr="006276FC">
              <w:rPr>
                <w:sz w:val="16"/>
              </w:rPr>
              <w:t>LocationInformation</w:t>
            </w:r>
          </w:p>
        </w:tc>
        <w:tc>
          <w:tcPr>
            <w:tcW w:w="0" w:type="auto"/>
          </w:tcPr>
          <w:p w14:paraId="6D7F3FF4" w14:textId="77777777" w:rsidR="009178AD" w:rsidRPr="006276FC" w:rsidRDefault="009178AD" w:rsidP="009C6C63">
            <w:pPr>
              <w:pStyle w:val="TAC"/>
              <w:rPr>
                <w:sz w:val="16"/>
              </w:rPr>
            </w:pPr>
            <w:r w:rsidRPr="006276FC">
              <w:rPr>
                <w:sz w:val="16"/>
              </w:rPr>
              <w:t>7.6.6</w:t>
            </w:r>
          </w:p>
        </w:tc>
        <w:tc>
          <w:tcPr>
            <w:tcW w:w="0" w:type="auto"/>
            <w:shd w:val="clear" w:color="auto" w:fill="auto"/>
          </w:tcPr>
          <w:p w14:paraId="45C571F8" w14:textId="77777777" w:rsidR="009178AD" w:rsidRPr="006276FC" w:rsidRDefault="009178AD" w:rsidP="009C6C63">
            <w:pPr>
              <w:pStyle w:val="TAL"/>
              <w:rPr>
                <w:sz w:val="16"/>
              </w:rPr>
            </w:pPr>
            <w:r w:rsidRPr="006276FC">
              <w:rPr>
                <w:sz w:val="16"/>
              </w:rPr>
              <w:t>Data Reference</w:t>
            </w:r>
          </w:p>
          <w:p w14:paraId="42B21A86" w14:textId="77777777" w:rsidR="009178AD" w:rsidRPr="006276FC" w:rsidRDefault="009178AD" w:rsidP="009C6C63">
            <w:pPr>
              <w:pStyle w:val="TAL"/>
              <w:rPr>
                <w:sz w:val="16"/>
              </w:rPr>
            </w:pPr>
            <w:r w:rsidRPr="006276FC">
              <w:rPr>
                <w:sz w:val="16"/>
              </w:rPr>
              <w:t>+ ( IMS Public User Identity OR MSISDN OR External Identifier )</w:t>
            </w:r>
          </w:p>
          <w:p w14:paraId="45B061F1" w14:textId="77777777" w:rsidR="009178AD" w:rsidRPr="006276FC" w:rsidRDefault="009178AD" w:rsidP="009C6C63">
            <w:pPr>
              <w:pStyle w:val="TAL"/>
              <w:rPr>
                <w:sz w:val="16"/>
                <w:lang w:val="it-IT"/>
              </w:rPr>
            </w:pPr>
            <w:r w:rsidRPr="006276FC">
              <w:rPr>
                <w:sz w:val="16"/>
                <w:lang w:val="it-IT"/>
              </w:rPr>
              <w:t>+ [ Private Identity ]</w:t>
            </w:r>
          </w:p>
          <w:p w14:paraId="1AAA3D89" w14:textId="77777777" w:rsidR="009178AD" w:rsidRPr="006276FC" w:rsidRDefault="009178AD" w:rsidP="009C6C63">
            <w:pPr>
              <w:pStyle w:val="TAL"/>
              <w:rPr>
                <w:sz w:val="16"/>
              </w:rPr>
            </w:pPr>
            <w:r w:rsidRPr="006276FC">
              <w:rPr>
                <w:sz w:val="16"/>
              </w:rPr>
              <w:t>+ Requested Domain</w:t>
            </w:r>
          </w:p>
          <w:p w14:paraId="1007623A" w14:textId="77777777" w:rsidR="009178AD" w:rsidRPr="006276FC" w:rsidRDefault="009178AD" w:rsidP="009C6C63">
            <w:pPr>
              <w:pStyle w:val="TAL"/>
              <w:rPr>
                <w:sz w:val="16"/>
              </w:rPr>
            </w:pPr>
            <w:r w:rsidRPr="006276FC">
              <w:rPr>
                <w:sz w:val="16"/>
              </w:rPr>
              <w:t>+ Current Location</w:t>
            </w:r>
          </w:p>
          <w:p w14:paraId="064FFA0E" w14:textId="77777777" w:rsidR="009178AD" w:rsidRPr="006276FC" w:rsidRDefault="009178AD" w:rsidP="009C6C63">
            <w:pPr>
              <w:pStyle w:val="TAL"/>
              <w:rPr>
                <w:sz w:val="16"/>
              </w:rPr>
            </w:pPr>
            <w:r w:rsidRPr="006276FC">
              <w:rPr>
                <w:sz w:val="16"/>
              </w:rPr>
              <w:t>+ [ Serving Node Indication ]</w:t>
            </w:r>
          </w:p>
          <w:p w14:paraId="16C5AB34" w14:textId="77777777" w:rsidR="00F80D7D" w:rsidRPr="006276FC" w:rsidRDefault="009178AD" w:rsidP="009C6C63">
            <w:pPr>
              <w:pStyle w:val="TAL"/>
              <w:rPr>
                <w:sz w:val="16"/>
                <w:lang w:eastAsia="zh-CN"/>
              </w:rPr>
            </w:pPr>
            <w:r w:rsidRPr="006276FC">
              <w:rPr>
                <w:sz w:val="16"/>
              </w:rPr>
              <w:t>+ [ Requested Nodes ]</w:t>
            </w:r>
          </w:p>
          <w:p w14:paraId="6EF4BE6F" w14:textId="77777777" w:rsidR="00F80D7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p>
          <w:p w14:paraId="0C1BC82C" w14:textId="3E3A9A71" w:rsidR="009178AD" w:rsidRPr="006276FC" w:rsidRDefault="009178AD" w:rsidP="009C6C63">
            <w:pPr>
              <w:pStyle w:val="TAL"/>
            </w:pPr>
            <w:r w:rsidRPr="006276FC">
              <w:rPr>
                <w:sz w:val="16"/>
              </w:rPr>
              <w:t>+ [ RAT-Type Requested ]</w:t>
            </w:r>
          </w:p>
        </w:tc>
        <w:tc>
          <w:tcPr>
            <w:tcW w:w="0" w:type="auto"/>
          </w:tcPr>
          <w:p w14:paraId="20DAF8DB" w14:textId="77777777" w:rsidR="009178AD" w:rsidRPr="006276FC" w:rsidRDefault="009178AD" w:rsidP="009C6C63">
            <w:pPr>
              <w:pStyle w:val="TAC"/>
              <w:rPr>
                <w:sz w:val="16"/>
              </w:rPr>
            </w:pPr>
            <w:r w:rsidRPr="006276FC">
              <w:rPr>
                <w:sz w:val="16"/>
              </w:rPr>
              <w:t>Sh-Pull</w:t>
            </w:r>
          </w:p>
          <w:p w14:paraId="0B89BE3B" w14:textId="77777777" w:rsidR="009178AD" w:rsidRPr="006276FC" w:rsidRDefault="009178AD" w:rsidP="009C6C63">
            <w:pPr>
              <w:pStyle w:val="TAC"/>
              <w:rPr>
                <w:sz w:val="16"/>
              </w:rPr>
            </w:pPr>
            <w:r w:rsidRPr="006276FC">
              <w:rPr>
                <w:sz w:val="16"/>
              </w:rPr>
              <w:t>(Note 5)</w:t>
            </w:r>
          </w:p>
          <w:p w14:paraId="3E539AA7" w14:textId="77777777" w:rsidR="009178AD" w:rsidRPr="006276FC" w:rsidRDefault="009178AD" w:rsidP="009C6C63">
            <w:pPr>
              <w:pStyle w:val="TAC"/>
              <w:rPr>
                <w:sz w:val="16"/>
              </w:rPr>
            </w:pPr>
            <w:r w:rsidRPr="006276FC">
              <w:rPr>
                <w:sz w:val="16"/>
              </w:rPr>
              <w:t>(Note 6)</w:t>
            </w:r>
          </w:p>
          <w:p w14:paraId="2CBB3C3E" w14:textId="77777777" w:rsidR="00F80D7D" w:rsidRDefault="009178AD" w:rsidP="00F80D7D">
            <w:pPr>
              <w:pStyle w:val="TAC"/>
              <w:rPr>
                <w:sz w:val="16"/>
              </w:rPr>
            </w:pPr>
            <w:r w:rsidRPr="006276FC">
              <w:rPr>
                <w:sz w:val="16"/>
              </w:rPr>
              <w:t>(Note 7)</w:t>
            </w:r>
          </w:p>
          <w:p w14:paraId="2860BB81" w14:textId="2602EFFD" w:rsidR="009178AD" w:rsidRPr="006276FC" w:rsidRDefault="00F80D7D" w:rsidP="00F80D7D">
            <w:pPr>
              <w:pStyle w:val="TAC"/>
              <w:rPr>
                <w:sz w:val="16"/>
              </w:rPr>
            </w:pPr>
            <w:r>
              <w:rPr>
                <w:sz w:val="16"/>
              </w:rPr>
              <w:t>(Note 10)</w:t>
            </w:r>
          </w:p>
        </w:tc>
      </w:tr>
      <w:tr w:rsidR="009178AD" w:rsidRPr="006276FC" w14:paraId="78302401" w14:textId="77777777" w:rsidTr="009C6C63">
        <w:trPr>
          <w:cantSplit/>
          <w:jc w:val="center"/>
        </w:trPr>
        <w:tc>
          <w:tcPr>
            <w:tcW w:w="0" w:type="auto"/>
          </w:tcPr>
          <w:p w14:paraId="5FD0D282" w14:textId="77777777" w:rsidR="009178AD" w:rsidRPr="006276FC" w:rsidRDefault="009178AD" w:rsidP="009C6C63">
            <w:pPr>
              <w:pStyle w:val="TAC"/>
              <w:rPr>
                <w:sz w:val="16"/>
              </w:rPr>
            </w:pPr>
            <w:r w:rsidRPr="006276FC">
              <w:rPr>
                <w:sz w:val="16"/>
              </w:rPr>
              <w:t>15</w:t>
            </w:r>
          </w:p>
        </w:tc>
        <w:tc>
          <w:tcPr>
            <w:tcW w:w="0" w:type="auto"/>
          </w:tcPr>
          <w:p w14:paraId="6928B9E3" w14:textId="77777777" w:rsidR="009178AD" w:rsidRPr="006276FC" w:rsidRDefault="009178AD" w:rsidP="009C6C63">
            <w:pPr>
              <w:pStyle w:val="TAC"/>
              <w:rPr>
                <w:sz w:val="16"/>
              </w:rPr>
            </w:pPr>
            <w:r w:rsidRPr="006276FC">
              <w:rPr>
                <w:sz w:val="16"/>
              </w:rPr>
              <w:t>UserState</w:t>
            </w:r>
          </w:p>
        </w:tc>
        <w:tc>
          <w:tcPr>
            <w:tcW w:w="0" w:type="auto"/>
          </w:tcPr>
          <w:p w14:paraId="5A70328C" w14:textId="77777777" w:rsidR="009178AD" w:rsidRPr="006276FC" w:rsidRDefault="009178AD" w:rsidP="009C6C63">
            <w:pPr>
              <w:pStyle w:val="TAC"/>
              <w:rPr>
                <w:sz w:val="16"/>
              </w:rPr>
            </w:pPr>
            <w:r w:rsidRPr="006276FC">
              <w:rPr>
                <w:sz w:val="16"/>
              </w:rPr>
              <w:t>7.6.7</w:t>
            </w:r>
          </w:p>
        </w:tc>
        <w:tc>
          <w:tcPr>
            <w:tcW w:w="0" w:type="auto"/>
            <w:shd w:val="clear" w:color="auto" w:fill="auto"/>
          </w:tcPr>
          <w:p w14:paraId="1D501315" w14:textId="77777777" w:rsidR="009178AD" w:rsidRPr="006276FC" w:rsidRDefault="009178AD" w:rsidP="009C6C63">
            <w:pPr>
              <w:pStyle w:val="TAL"/>
              <w:rPr>
                <w:sz w:val="16"/>
              </w:rPr>
            </w:pPr>
            <w:r w:rsidRPr="006276FC">
              <w:rPr>
                <w:sz w:val="16"/>
              </w:rPr>
              <w:t>Data Reference</w:t>
            </w:r>
          </w:p>
          <w:p w14:paraId="23F8C786" w14:textId="77777777" w:rsidR="009178AD" w:rsidRPr="006276FC" w:rsidRDefault="009178AD" w:rsidP="009C6C63">
            <w:pPr>
              <w:pStyle w:val="TAL"/>
              <w:rPr>
                <w:sz w:val="16"/>
              </w:rPr>
            </w:pPr>
            <w:r w:rsidRPr="006276FC">
              <w:rPr>
                <w:sz w:val="16"/>
              </w:rPr>
              <w:t>+ ( IMS Public User Identity OR MSISDN OR External Identifier )</w:t>
            </w:r>
          </w:p>
          <w:p w14:paraId="1E7C8203" w14:textId="77777777" w:rsidR="00F80D7D" w:rsidRPr="006276FC" w:rsidRDefault="009178AD" w:rsidP="009C6C63">
            <w:pPr>
              <w:pStyle w:val="TAL"/>
              <w:rPr>
                <w:sz w:val="16"/>
              </w:rPr>
            </w:pPr>
            <w:r w:rsidRPr="006276FC">
              <w:rPr>
                <w:sz w:val="16"/>
              </w:rPr>
              <w:t>+ [ Private Identity ]</w:t>
            </w:r>
          </w:p>
          <w:p w14:paraId="3A574440" w14:textId="29945CBF" w:rsidR="009178AD" w:rsidRPr="006276FC" w:rsidRDefault="009178AD" w:rsidP="009C6C63">
            <w:pPr>
              <w:pStyle w:val="TAL"/>
              <w:rPr>
                <w:sz w:val="16"/>
              </w:rPr>
            </w:pPr>
            <w:r w:rsidRPr="006276FC">
              <w:rPr>
                <w:sz w:val="16"/>
              </w:rPr>
              <w:t>+ Requested Domain</w:t>
            </w:r>
          </w:p>
          <w:p w14:paraId="40E21834" w14:textId="77777777" w:rsidR="009178AD" w:rsidRPr="006276FC" w:rsidRDefault="009178AD" w:rsidP="009C6C63">
            <w:pPr>
              <w:pStyle w:val="TAL"/>
            </w:pPr>
            <w:r w:rsidRPr="006276FC">
              <w:rPr>
                <w:sz w:val="16"/>
              </w:rPr>
              <w:t>+ [ Requested Nodes ]</w:t>
            </w:r>
          </w:p>
        </w:tc>
        <w:tc>
          <w:tcPr>
            <w:tcW w:w="0" w:type="auto"/>
          </w:tcPr>
          <w:p w14:paraId="3CC74B46" w14:textId="77777777" w:rsidR="009178AD" w:rsidRPr="006276FC" w:rsidRDefault="009178AD" w:rsidP="009C6C63">
            <w:pPr>
              <w:pStyle w:val="TAC"/>
              <w:rPr>
                <w:sz w:val="16"/>
              </w:rPr>
            </w:pPr>
            <w:r w:rsidRPr="006276FC">
              <w:rPr>
                <w:sz w:val="16"/>
              </w:rPr>
              <w:t>Sh-Pull</w:t>
            </w:r>
          </w:p>
          <w:p w14:paraId="449F81BD" w14:textId="77777777" w:rsidR="009178AD" w:rsidRPr="006276FC" w:rsidRDefault="009178AD" w:rsidP="009C6C63">
            <w:pPr>
              <w:pStyle w:val="TAC"/>
              <w:rPr>
                <w:sz w:val="16"/>
              </w:rPr>
            </w:pPr>
            <w:r w:rsidRPr="006276FC">
              <w:rPr>
                <w:sz w:val="16"/>
              </w:rPr>
              <w:t>(Note 5)</w:t>
            </w:r>
          </w:p>
          <w:p w14:paraId="36410A2D" w14:textId="77777777" w:rsidR="009178AD" w:rsidRPr="006276FC" w:rsidRDefault="009178AD" w:rsidP="009C6C63">
            <w:pPr>
              <w:pStyle w:val="TAC"/>
              <w:rPr>
                <w:sz w:val="16"/>
              </w:rPr>
            </w:pPr>
            <w:r w:rsidRPr="006276FC">
              <w:rPr>
                <w:sz w:val="16"/>
              </w:rPr>
              <w:t>(Note 7)</w:t>
            </w:r>
          </w:p>
        </w:tc>
      </w:tr>
      <w:tr w:rsidR="009178AD" w:rsidRPr="006276FC" w14:paraId="0AE7A8C4" w14:textId="77777777" w:rsidTr="009C6C63">
        <w:trPr>
          <w:cantSplit/>
          <w:jc w:val="center"/>
        </w:trPr>
        <w:tc>
          <w:tcPr>
            <w:tcW w:w="0" w:type="auto"/>
          </w:tcPr>
          <w:p w14:paraId="69E23B63" w14:textId="77777777" w:rsidR="009178AD" w:rsidRPr="006276FC" w:rsidRDefault="009178AD" w:rsidP="009C6C63">
            <w:pPr>
              <w:pStyle w:val="TAC"/>
              <w:rPr>
                <w:sz w:val="16"/>
                <w:szCs w:val="16"/>
              </w:rPr>
            </w:pPr>
            <w:r w:rsidRPr="006276FC">
              <w:rPr>
                <w:sz w:val="16"/>
                <w:szCs w:val="16"/>
              </w:rPr>
              <w:t>16</w:t>
            </w:r>
          </w:p>
        </w:tc>
        <w:tc>
          <w:tcPr>
            <w:tcW w:w="0" w:type="auto"/>
          </w:tcPr>
          <w:p w14:paraId="270D3D14" w14:textId="77777777" w:rsidR="009178AD" w:rsidRPr="006276FC" w:rsidRDefault="009178AD" w:rsidP="009C6C63">
            <w:pPr>
              <w:pStyle w:val="TAC"/>
              <w:rPr>
                <w:sz w:val="16"/>
                <w:szCs w:val="16"/>
              </w:rPr>
            </w:pPr>
            <w:r w:rsidRPr="006276FC">
              <w:rPr>
                <w:sz w:val="16"/>
                <w:szCs w:val="16"/>
              </w:rPr>
              <w:t>Charging information</w:t>
            </w:r>
          </w:p>
        </w:tc>
        <w:tc>
          <w:tcPr>
            <w:tcW w:w="0" w:type="auto"/>
          </w:tcPr>
          <w:p w14:paraId="41ECE243" w14:textId="77777777" w:rsidR="009178AD" w:rsidRPr="006276FC" w:rsidRDefault="009178AD" w:rsidP="009C6C63">
            <w:pPr>
              <w:pStyle w:val="TAC"/>
              <w:rPr>
                <w:sz w:val="16"/>
                <w:szCs w:val="16"/>
              </w:rPr>
            </w:pPr>
            <w:r w:rsidRPr="006276FC">
              <w:rPr>
                <w:sz w:val="16"/>
                <w:szCs w:val="16"/>
              </w:rPr>
              <w:t>7.6.8</w:t>
            </w:r>
          </w:p>
        </w:tc>
        <w:tc>
          <w:tcPr>
            <w:tcW w:w="0" w:type="auto"/>
          </w:tcPr>
          <w:p w14:paraId="37B0EE72" w14:textId="77777777" w:rsidR="009178AD" w:rsidRPr="006276FC" w:rsidRDefault="009178AD" w:rsidP="009C6C63">
            <w:pPr>
              <w:pStyle w:val="TAL"/>
              <w:ind w:left="142" w:hanging="142"/>
              <w:rPr>
                <w:sz w:val="16"/>
              </w:rPr>
            </w:pPr>
            <w:r w:rsidRPr="006276FC">
              <w:rPr>
                <w:sz w:val="16"/>
              </w:rPr>
              <w:t>Data Reference</w:t>
            </w:r>
          </w:p>
          <w:p w14:paraId="19B8578B" w14:textId="77777777"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14:paraId="500337F3" w14:textId="77777777" w:rsidR="009178AD" w:rsidRPr="006276FC" w:rsidRDefault="009178AD" w:rsidP="009C6C63">
            <w:pPr>
              <w:pStyle w:val="TAC"/>
              <w:rPr>
                <w:sz w:val="16"/>
              </w:rPr>
            </w:pPr>
            <w:r w:rsidRPr="006276FC">
              <w:rPr>
                <w:sz w:val="16"/>
              </w:rPr>
              <w:t>Sh-Pull</w:t>
            </w:r>
          </w:p>
          <w:p w14:paraId="268657EB" w14:textId="77777777" w:rsidR="009178AD" w:rsidRPr="006276FC" w:rsidRDefault="009178AD" w:rsidP="009C6C63">
            <w:pPr>
              <w:pStyle w:val="TAC"/>
              <w:rPr>
                <w:sz w:val="16"/>
              </w:rPr>
            </w:pPr>
            <w:r w:rsidRPr="006276FC">
              <w:rPr>
                <w:sz w:val="16"/>
              </w:rPr>
              <w:t>Sh-Subs-Notif</w:t>
            </w:r>
          </w:p>
        </w:tc>
      </w:tr>
      <w:tr w:rsidR="009178AD" w:rsidRPr="006276FC" w14:paraId="3B272C11" w14:textId="77777777"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14:paraId="74422B3C" w14:textId="77777777"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14:paraId="29819A4E" w14:textId="77777777"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14:paraId="6C095F66" w14:textId="77777777"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14:paraId="3E9DCDAE" w14:textId="77777777" w:rsidR="009178AD" w:rsidRPr="006276FC" w:rsidRDefault="009178AD" w:rsidP="009C6C63">
            <w:pPr>
              <w:pStyle w:val="TAL"/>
              <w:rPr>
                <w:sz w:val="16"/>
              </w:rPr>
            </w:pPr>
            <w:r w:rsidRPr="006276FC">
              <w:rPr>
                <w:sz w:val="16"/>
              </w:rPr>
              <w:t>Data Reference</w:t>
            </w:r>
          </w:p>
          <w:p w14:paraId="46E86F57" w14:textId="77777777" w:rsidR="009178AD" w:rsidRPr="006276FC" w:rsidRDefault="009178AD" w:rsidP="009C6C63">
            <w:pPr>
              <w:pStyle w:val="TAL"/>
              <w:rPr>
                <w:sz w:val="16"/>
              </w:rPr>
            </w:pPr>
            <w:r w:rsidRPr="006276FC">
              <w:rPr>
                <w:sz w:val="16"/>
              </w:rPr>
              <w:t>+ ( IMS Public User Identity OR MSISDN OR External Identifier )</w:t>
            </w:r>
          </w:p>
          <w:p w14:paraId="5E04425B" w14:textId="77777777" w:rsidR="009178AD" w:rsidRPr="006276FC" w:rsidRDefault="009178AD" w:rsidP="009C6C63">
            <w:pPr>
              <w:pStyle w:val="TAL"/>
            </w:pPr>
            <w:r w:rsidRPr="006276FC">
              <w:rPr>
                <w:sz w:val="16"/>
              </w:rPr>
              <w:t>+ [ Private Identity ]</w:t>
            </w:r>
          </w:p>
        </w:tc>
        <w:tc>
          <w:tcPr>
            <w:tcW w:w="0" w:type="auto"/>
            <w:tcBorders>
              <w:bottom w:val="single" w:sz="4" w:space="0" w:color="auto"/>
            </w:tcBorders>
          </w:tcPr>
          <w:p w14:paraId="4CD36C17" w14:textId="77777777" w:rsidR="00F80D7D" w:rsidRPr="006276FC" w:rsidRDefault="009178AD" w:rsidP="009C6C63">
            <w:pPr>
              <w:pStyle w:val="TAC"/>
              <w:rPr>
                <w:sz w:val="16"/>
              </w:rPr>
            </w:pPr>
            <w:r w:rsidRPr="006276FC">
              <w:rPr>
                <w:sz w:val="16"/>
              </w:rPr>
              <w:t>Sh-Pull</w:t>
            </w:r>
          </w:p>
          <w:p w14:paraId="1A1F3B00" w14:textId="65E69455" w:rsidR="009178AD" w:rsidRPr="006276FC" w:rsidRDefault="009178AD" w:rsidP="009C6C63">
            <w:pPr>
              <w:pStyle w:val="TAC"/>
              <w:rPr>
                <w:sz w:val="16"/>
              </w:rPr>
            </w:pPr>
            <w:r w:rsidRPr="006276FC">
              <w:rPr>
                <w:sz w:val="16"/>
              </w:rPr>
              <w:t>(Note 4)</w:t>
            </w:r>
          </w:p>
        </w:tc>
      </w:tr>
      <w:tr w:rsidR="009178AD" w:rsidRPr="006276FC" w14:paraId="1E14BCAE" w14:textId="77777777" w:rsidTr="009C6C63">
        <w:trPr>
          <w:cantSplit/>
          <w:jc w:val="center"/>
        </w:trPr>
        <w:tc>
          <w:tcPr>
            <w:tcW w:w="0" w:type="auto"/>
          </w:tcPr>
          <w:p w14:paraId="68D26370" w14:textId="77777777" w:rsidR="009178AD" w:rsidRPr="006276FC" w:rsidRDefault="009178AD" w:rsidP="009C6C63">
            <w:pPr>
              <w:pStyle w:val="TAC"/>
              <w:rPr>
                <w:sz w:val="16"/>
                <w:szCs w:val="16"/>
              </w:rPr>
            </w:pPr>
            <w:r w:rsidRPr="006276FC">
              <w:rPr>
                <w:sz w:val="16"/>
                <w:szCs w:val="16"/>
              </w:rPr>
              <w:t>18</w:t>
            </w:r>
          </w:p>
        </w:tc>
        <w:tc>
          <w:tcPr>
            <w:tcW w:w="0" w:type="auto"/>
          </w:tcPr>
          <w:p w14:paraId="6A3DA2AA" w14:textId="77777777" w:rsidR="009178AD" w:rsidRPr="006276FC" w:rsidRDefault="009178AD" w:rsidP="009C6C63">
            <w:pPr>
              <w:pStyle w:val="TAC"/>
              <w:rPr>
                <w:sz w:val="16"/>
                <w:szCs w:val="16"/>
              </w:rPr>
            </w:pPr>
            <w:r w:rsidRPr="006276FC">
              <w:rPr>
                <w:sz w:val="16"/>
                <w:szCs w:val="16"/>
              </w:rPr>
              <w:t>PSIActivation</w:t>
            </w:r>
          </w:p>
        </w:tc>
        <w:tc>
          <w:tcPr>
            <w:tcW w:w="0" w:type="auto"/>
          </w:tcPr>
          <w:p w14:paraId="599651F0" w14:textId="77777777" w:rsidR="009178AD" w:rsidRPr="006276FC" w:rsidRDefault="009178AD" w:rsidP="009C6C63">
            <w:pPr>
              <w:pStyle w:val="TAC"/>
              <w:rPr>
                <w:sz w:val="16"/>
                <w:szCs w:val="16"/>
              </w:rPr>
            </w:pPr>
            <w:r w:rsidRPr="006276FC">
              <w:rPr>
                <w:sz w:val="16"/>
                <w:szCs w:val="16"/>
              </w:rPr>
              <w:t>7.6.10</w:t>
            </w:r>
          </w:p>
        </w:tc>
        <w:tc>
          <w:tcPr>
            <w:tcW w:w="0" w:type="auto"/>
          </w:tcPr>
          <w:p w14:paraId="76D23987" w14:textId="77777777" w:rsidR="009178AD" w:rsidRPr="006276FC" w:rsidRDefault="009178AD" w:rsidP="009C6C63">
            <w:pPr>
              <w:pStyle w:val="TAL"/>
              <w:rPr>
                <w:sz w:val="16"/>
              </w:rPr>
            </w:pPr>
            <w:r w:rsidRPr="006276FC">
              <w:rPr>
                <w:sz w:val="16"/>
              </w:rPr>
              <w:t>Data Reference</w:t>
            </w:r>
          </w:p>
          <w:p w14:paraId="79F5EBF9" w14:textId="77777777" w:rsidR="009178AD" w:rsidRPr="006276FC" w:rsidRDefault="009178AD" w:rsidP="009C6C63">
            <w:pPr>
              <w:pStyle w:val="TAL"/>
            </w:pPr>
            <w:r w:rsidRPr="006276FC">
              <w:rPr>
                <w:sz w:val="16"/>
              </w:rPr>
              <w:t>+ IMS Public Service Identity</w:t>
            </w:r>
          </w:p>
        </w:tc>
        <w:tc>
          <w:tcPr>
            <w:tcW w:w="0" w:type="auto"/>
          </w:tcPr>
          <w:p w14:paraId="6A6A9A14" w14:textId="77777777" w:rsidR="009178AD" w:rsidRPr="006276FC" w:rsidRDefault="009178AD" w:rsidP="009C6C63">
            <w:pPr>
              <w:pStyle w:val="TAC"/>
              <w:rPr>
                <w:sz w:val="16"/>
              </w:rPr>
            </w:pPr>
            <w:r w:rsidRPr="006276FC">
              <w:rPr>
                <w:sz w:val="16"/>
              </w:rPr>
              <w:t>Sh-Pull</w:t>
            </w:r>
          </w:p>
          <w:p w14:paraId="16A5DD64" w14:textId="77777777" w:rsidR="009178AD" w:rsidRPr="006276FC" w:rsidRDefault="009178AD" w:rsidP="009C6C63">
            <w:pPr>
              <w:pStyle w:val="TAC"/>
              <w:rPr>
                <w:sz w:val="16"/>
              </w:rPr>
            </w:pPr>
            <w:r w:rsidRPr="006276FC">
              <w:rPr>
                <w:sz w:val="16"/>
              </w:rPr>
              <w:t>Sh-Update</w:t>
            </w:r>
          </w:p>
          <w:p w14:paraId="742AFCEC" w14:textId="77777777" w:rsidR="009178AD" w:rsidRPr="006276FC" w:rsidRDefault="009178AD" w:rsidP="009C6C63">
            <w:pPr>
              <w:pStyle w:val="TAC"/>
              <w:rPr>
                <w:sz w:val="16"/>
              </w:rPr>
            </w:pPr>
            <w:r w:rsidRPr="006276FC">
              <w:rPr>
                <w:sz w:val="16"/>
              </w:rPr>
              <w:t>Sh-Subs-Notif</w:t>
            </w:r>
          </w:p>
          <w:p w14:paraId="3035E165" w14:textId="77777777" w:rsidR="009178AD" w:rsidRPr="006276FC" w:rsidRDefault="009178AD" w:rsidP="009C6C63">
            <w:pPr>
              <w:pStyle w:val="TAC"/>
              <w:rPr>
                <w:sz w:val="16"/>
              </w:rPr>
            </w:pPr>
            <w:r w:rsidRPr="006276FC">
              <w:rPr>
                <w:sz w:val="16"/>
              </w:rPr>
              <w:t>(Note 1)</w:t>
            </w:r>
          </w:p>
        </w:tc>
      </w:tr>
      <w:tr w:rsidR="009178AD" w:rsidRPr="006276FC" w14:paraId="55D87DC6" w14:textId="77777777" w:rsidTr="009C6C63">
        <w:trPr>
          <w:cantSplit/>
          <w:jc w:val="center"/>
        </w:trPr>
        <w:tc>
          <w:tcPr>
            <w:tcW w:w="0" w:type="auto"/>
          </w:tcPr>
          <w:p w14:paraId="1C9722A6" w14:textId="77777777" w:rsidR="009178AD" w:rsidRPr="006276FC" w:rsidRDefault="009178AD" w:rsidP="009C6C63">
            <w:pPr>
              <w:pStyle w:val="TAC"/>
              <w:rPr>
                <w:sz w:val="16"/>
                <w:szCs w:val="16"/>
              </w:rPr>
            </w:pPr>
            <w:r w:rsidRPr="006276FC">
              <w:rPr>
                <w:sz w:val="16"/>
                <w:szCs w:val="16"/>
              </w:rPr>
              <w:t>19</w:t>
            </w:r>
          </w:p>
        </w:tc>
        <w:tc>
          <w:tcPr>
            <w:tcW w:w="0" w:type="auto"/>
          </w:tcPr>
          <w:p w14:paraId="6D19000F" w14:textId="77777777" w:rsidR="009178AD" w:rsidRPr="006276FC" w:rsidRDefault="009178AD" w:rsidP="009C6C63">
            <w:pPr>
              <w:pStyle w:val="TAC"/>
              <w:rPr>
                <w:sz w:val="16"/>
                <w:szCs w:val="16"/>
              </w:rPr>
            </w:pPr>
            <w:r w:rsidRPr="006276FC">
              <w:rPr>
                <w:sz w:val="16"/>
                <w:szCs w:val="16"/>
              </w:rPr>
              <w:t>DSAI</w:t>
            </w:r>
          </w:p>
        </w:tc>
        <w:tc>
          <w:tcPr>
            <w:tcW w:w="0" w:type="auto"/>
          </w:tcPr>
          <w:p w14:paraId="732443C5" w14:textId="77777777" w:rsidR="009178AD" w:rsidRPr="006276FC" w:rsidRDefault="009178AD" w:rsidP="009C6C63">
            <w:pPr>
              <w:pStyle w:val="TAC"/>
              <w:rPr>
                <w:sz w:val="16"/>
                <w:szCs w:val="16"/>
              </w:rPr>
            </w:pPr>
            <w:r w:rsidRPr="006276FC">
              <w:rPr>
                <w:sz w:val="16"/>
                <w:szCs w:val="16"/>
              </w:rPr>
              <w:t>7.6.11</w:t>
            </w:r>
          </w:p>
        </w:tc>
        <w:tc>
          <w:tcPr>
            <w:tcW w:w="0" w:type="auto"/>
          </w:tcPr>
          <w:p w14:paraId="5148D460" w14:textId="77777777" w:rsidR="009178AD" w:rsidRPr="006276FC" w:rsidRDefault="009178AD" w:rsidP="009C6C63">
            <w:pPr>
              <w:pStyle w:val="TAL"/>
              <w:ind w:left="142" w:hanging="142"/>
              <w:rPr>
                <w:sz w:val="16"/>
              </w:rPr>
            </w:pPr>
            <w:r w:rsidRPr="006276FC">
              <w:rPr>
                <w:sz w:val="16"/>
              </w:rPr>
              <w:t>Data Reference</w:t>
            </w:r>
          </w:p>
          <w:p w14:paraId="720851CC" w14:textId="77777777" w:rsidR="009178AD" w:rsidRPr="006276FC" w:rsidRDefault="009178AD" w:rsidP="009C6C63">
            <w:pPr>
              <w:pStyle w:val="TAL"/>
              <w:ind w:left="142" w:hanging="142"/>
              <w:rPr>
                <w:sz w:val="16"/>
              </w:rPr>
            </w:pPr>
            <w:r w:rsidRPr="006276FC">
              <w:rPr>
                <w:sz w:val="16"/>
              </w:rPr>
              <w:t>+ ( IMS Public User Identity OR Public Service Identity )</w:t>
            </w:r>
          </w:p>
          <w:p w14:paraId="4436E0AB" w14:textId="77777777" w:rsidR="009178AD" w:rsidRPr="006276FC" w:rsidRDefault="009178AD" w:rsidP="009C6C63">
            <w:pPr>
              <w:pStyle w:val="TAL"/>
              <w:ind w:left="142" w:hanging="142"/>
              <w:rPr>
                <w:sz w:val="16"/>
              </w:rPr>
            </w:pPr>
            <w:r w:rsidRPr="006276FC">
              <w:rPr>
                <w:sz w:val="16"/>
              </w:rPr>
              <w:t>+ DSAI Tag</w:t>
            </w:r>
          </w:p>
          <w:p w14:paraId="0855C6C8" w14:textId="77777777" w:rsidR="009178AD" w:rsidRPr="006276FC" w:rsidRDefault="009178AD" w:rsidP="009C6C63">
            <w:pPr>
              <w:pStyle w:val="TAL"/>
              <w:ind w:left="142" w:hanging="142"/>
              <w:rPr>
                <w:sz w:val="16"/>
              </w:rPr>
            </w:pPr>
            <w:r w:rsidRPr="006276FC">
              <w:rPr>
                <w:sz w:val="16"/>
              </w:rPr>
              <w:t>+ Application Server Name</w:t>
            </w:r>
          </w:p>
        </w:tc>
        <w:tc>
          <w:tcPr>
            <w:tcW w:w="0" w:type="auto"/>
          </w:tcPr>
          <w:p w14:paraId="5DB7A525" w14:textId="77777777" w:rsidR="009178AD" w:rsidRPr="006276FC" w:rsidRDefault="009178AD" w:rsidP="009C6C63">
            <w:pPr>
              <w:pStyle w:val="TAC"/>
              <w:rPr>
                <w:sz w:val="16"/>
              </w:rPr>
            </w:pPr>
            <w:r w:rsidRPr="006276FC">
              <w:rPr>
                <w:sz w:val="16"/>
              </w:rPr>
              <w:t>Sh-Pull</w:t>
            </w:r>
          </w:p>
          <w:p w14:paraId="69476903" w14:textId="77777777" w:rsidR="009178AD" w:rsidRPr="006276FC" w:rsidRDefault="009178AD" w:rsidP="009C6C63">
            <w:pPr>
              <w:pStyle w:val="TAC"/>
              <w:rPr>
                <w:sz w:val="16"/>
              </w:rPr>
            </w:pPr>
            <w:r w:rsidRPr="006276FC">
              <w:rPr>
                <w:sz w:val="16"/>
              </w:rPr>
              <w:t>Sh-Update</w:t>
            </w:r>
          </w:p>
          <w:p w14:paraId="7394797E" w14:textId="77777777" w:rsidR="009178AD" w:rsidRPr="006276FC" w:rsidRDefault="009178AD" w:rsidP="009C6C63">
            <w:pPr>
              <w:pStyle w:val="TAC"/>
              <w:rPr>
                <w:sz w:val="16"/>
              </w:rPr>
            </w:pPr>
            <w:r w:rsidRPr="006276FC">
              <w:rPr>
                <w:sz w:val="16"/>
              </w:rPr>
              <w:t>Sh-Subs-Notif</w:t>
            </w:r>
          </w:p>
          <w:p w14:paraId="2205DC13" w14:textId="77777777" w:rsidR="009178AD" w:rsidRPr="006276FC" w:rsidRDefault="009178AD" w:rsidP="009C6C63">
            <w:pPr>
              <w:pStyle w:val="TAC"/>
              <w:rPr>
                <w:sz w:val="16"/>
              </w:rPr>
            </w:pPr>
            <w:r w:rsidRPr="006276FC">
              <w:rPr>
                <w:sz w:val="16"/>
              </w:rPr>
              <w:t>(Note 1)</w:t>
            </w:r>
          </w:p>
        </w:tc>
      </w:tr>
      <w:tr w:rsidR="009178AD" w:rsidRPr="006276FC" w14:paraId="674CF50B" w14:textId="77777777" w:rsidTr="009C6C63">
        <w:trPr>
          <w:cantSplit/>
          <w:jc w:val="center"/>
        </w:trPr>
        <w:tc>
          <w:tcPr>
            <w:tcW w:w="0" w:type="auto"/>
          </w:tcPr>
          <w:p w14:paraId="6D5DE999" w14:textId="77777777" w:rsidR="009178AD" w:rsidRPr="006276FC" w:rsidRDefault="009178AD" w:rsidP="009C6C63">
            <w:pPr>
              <w:pStyle w:val="TAC"/>
              <w:rPr>
                <w:sz w:val="16"/>
                <w:szCs w:val="16"/>
              </w:rPr>
            </w:pPr>
            <w:r w:rsidRPr="006276FC">
              <w:rPr>
                <w:sz w:val="16"/>
                <w:szCs w:val="16"/>
              </w:rPr>
              <w:t>20</w:t>
            </w:r>
          </w:p>
        </w:tc>
        <w:tc>
          <w:tcPr>
            <w:tcW w:w="0" w:type="auto"/>
          </w:tcPr>
          <w:p w14:paraId="46D77629" w14:textId="77777777" w:rsidR="009178AD" w:rsidRPr="006276FC" w:rsidRDefault="009178AD" w:rsidP="009C6C63">
            <w:pPr>
              <w:pStyle w:val="TAC"/>
              <w:rPr>
                <w:sz w:val="16"/>
                <w:szCs w:val="16"/>
              </w:rPr>
            </w:pPr>
            <w:r w:rsidRPr="006276FC">
              <w:rPr>
                <w:sz w:val="16"/>
                <w:szCs w:val="16"/>
              </w:rPr>
              <w:t>Reserved</w:t>
            </w:r>
          </w:p>
        </w:tc>
        <w:tc>
          <w:tcPr>
            <w:tcW w:w="0" w:type="auto"/>
          </w:tcPr>
          <w:p w14:paraId="52DCEC2B" w14:textId="77777777" w:rsidR="009178AD" w:rsidRPr="006276FC" w:rsidRDefault="009178AD" w:rsidP="009C6C63">
            <w:pPr>
              <w:pStyle w:val="TAC"/>
              <w:rPr>
                <w:sz w:val="16"/>
                <w:szCs w:val="16"/>
              </w:rPr>
            </w:pPr>
          </w:p>
        </w:tc>
        <w:tc>
          <w:tcPr>
            <w:tcW w:w="0" w:type="auto"/>
          </w:tcPr>
          <w:p w14:paraId="005D0F55" w14:textId="77777777" w:rsidR="009178AD" w:rsidRPr="006276FC" w:rsidRDefault="009178AD" w:rsidP="009C6C63">
            <w:pPr>
              <w:pStyle w:val="TAL"/>
              <w:rPr>
                <w:sz w:val="16"/>
              </w:rPr>
            </w:pPr>
          </w:p>
        </w:tc>
        <w:tc>
          <w:tcPr>
            <w:tcW w:w="0" w:type="auto"/>
          </w:tcPr>
          <w:p w14:paraId="0D21DDF7" w14:textId="77777777" w:rsidR="009178AD" w:rsidRPr="006276FC" w:rsidRDefault="009178AD" w:rsidP="009C6C63">
            <w:pPr>
              <w:pStyle w:val="TAC"/>
              <w:rPr>
                <w:sz w:val="16"/>
                <w:szCs w:val="16"/>
              </w:rPr>
            </w:pPr>
          </w:p>
        </w:tc>
      </w:tr>
      <w:tr w:rsidR="009178AD" w:rsidRPr="006276FC" w14:paraId="1137D172" w14:textId="77777777" w:rsidTr="009C6C63">
        <w:trPr>
          <w:cantSplit/>
          <w:jc w:val="center"/>
        </w:trPr>
        <w:tc>
          <w:tcPr>
            <w:tcW w:w="0" w:type="auto"/>
          </w:tcPr>
          <w:p w14:paraId="0E618493" w14:textId="77777777" w:rsidR="009178AD" w:rsidRPr="006276FC" w:rsidRDefault="009178AD" w:rsidP="009C6C63">
            <w:pPr>
              <w:pStyle w:val="TAC"/>
              <w:rPr>
                <w:sz w:val="16"/>
                <w:szCs w:val="16"/>
              </w:rPr>
            </w:pPr>
            <w:r w:rsidRPr="006276FC">
              <w:rPr>
                <w:sz w:val="16"/>
                <w:szCs w:val="16"/>
              </w:rPr>
              <w:t>21</w:t>
            </w:r>
          </w:p>
        </w:tc>
        <w:tc>
          <w:tcPr>
            <w:tcW w:w="0" w:type="auto"/>
          </w:tcPr>
          <w:p w14:paraId="4E27C0EF" w14:textId="77777777" w:rsidR="009178AD" w:rsidRPr="006276FC" w:rsidRDefault="009178AD" w:rsidP="009C6C63">
            <w:pPr>
              <w:pStyle w:val="TAC"/>
              <w:rPr>
                <w:sz w:val="16"/>
                <w:szCs w:val="16"/>
              </w:rPr>
            </w:pPr>
            <w:r w:rsidRPr="006276FC">
              <w:rPr>
                <w:sz w:val="16"/>
                <w:szCs w:val="16"/>
              </w:rPr>
              <w:t>ServiceLevelTraceInfo</w:t>
            </w:r>
          </w:p>
        </w:tc>
        <w:tc>
          <w:tcPr>
            <w:tcW w:w="0" w:type="auto"/>
          </w:tcPr>
          <w:p w14:paraId="6621803E" w14:textId="77777777" w:rsidR="009178AD" w:rsidRPr="006276FC" w:rsidRDefault="009178AD" w:rsidP="009C6C63">
            <w:pPr>
              <w:pStyle w:val="TAC"/>
              <w:rPr>
                <w:sz w:val="16"/>
                <w:szCs w:val="16"/>
              </w:rPr>
            </w:pPr>
            <w:r w:rsidRPr="006276FC">
              <w:rPr>
                <w:sz w:val="16"/>
                <w:szCs w:val="16"/>
              </w:rPr>
              <w:t>7.6.13</w:t>
            </w:r>
          </w:p>
        </w:tc>
        <w:tc>
          <w:tcPr>
            <w:tcW w:w="0" w:type="auto"/>
          </w:tcPr>
          <w:p w14:paraId="2E41A82F" w14:textId="77777777" w:rsidR="009178AD" w:rsidRPr="006276FC" w:rsidRDefault="009178AD" w:rsidP="009C6C63">
            <w:pPr>
              <w:pStyle w:val="TAL"/>
              <w:rPr>
                <w:sz w:val="16"/>
              </w:rPr>
            </w:pPr>
            <w:r w:rsidRPr="006276FC">
              <w:rPr>
                <w:sz w:val="16"/>
              </w:rPr>
              <w:t>Data Reference</w:t>
            </w:r>
          </w:p>
          <w:p w14:paraId="27DDEEDD" w14:textId="77777777" w:rsidR="009178AD" w:rsidRPr="006276FC" w:rsidRDefault="009178AD" w:rsidP="009C6C63">
            <w:pPr>
              <w:pStyle w:val="TAL"/>
            </w:pPr>
            <w:r w:rsidRPr="006276FC">
              <w:rPr>
                <w:sz w:val="16"/>
              </w:rPr>
              <w:t>+ ( IMS Public User Identity OR MSISDN OR External Identifier )</w:t>
            </w:r>
          </w:p>
        </w:tc>
        <w:tc>
          <w:tcPr>
            <w:tcW w:w="0" w:type="auto"/>
          </w:tcPr>
          <w:p w14:paraId="08215B52" w14:textId="77777777" w:rsidR="009178AD" w:rsidRPr="006276FC" w:rsidRDefault="009178AD" w:rsidP="009C6C63">
            <w:pPr>
              <w:pStyle w:val="TAC"/>
              <w:rPr>
                <w:sz w:val="16"/>
              </w:rPr>
            </w:pPr>
            <w:r w:rsidRPr="006276FC">
              <w:rPr>
                <w:sz w:val="16"/>
              </w:rPr>
              <w:t>Sh-Pull</w:t>
            </w:r>
          </w:p>
          <w:p w14:paraId="02B913C3" w14:textId="77777777" w:rsidR="009178AD" w:rsidRPr="006276FC" w:rsidRDefault="009178AD" w:rsidP="009C6C63">
            <w:pPr>
              <w:pStyle w:val="TAC"/>
              <w:rPr>
                <w:sz w:val="16"/>
              </w:rPr>
            </w:pPr>
            <w:r w:rsidRPr="006276FC">
              <w:rPr>
                <w:sz w:val="16"/>
              </w:rPr>
              <w:t>Sh-Subs-Notif</w:t>
            </w:r>
          </w:p>
        </w:tc>
      </w:tr>
      <w:tr w:rsidR="009178AD" w:rsidRPr="006276FC" w14:paraId="5EB8511D" w14:textId="77777777" w:rsidTr="009C6C63">
        <w:trPr>
          <w:cantSplit/>
          <w:jc w:val="center"/>
        </w:trPr>
        <w:tc>
          <w:tcPr>
            <w:tcW w:w="0" w:type="auto"/>
          </w:tcPr>
          <w:p w14:paraId="256ABF56" w14:textId="77777777" w:rsidR="009178AD" w:rsidRPr="006276FC" w:rsidRDefault="009178AD" w:rsidP="009C6C63">
            <w:pPr>
              <w:pStyle w:val="TAC"/>
              <w:rPr>
                <w:sz w:val="16"/>
                <w:szCs w:val="16"/>
              </w:rPr>
            </w:pPr>
            <w:r w:rsidRPr="006276FC">
              <w:rPr>
                <w:sz w:val="16"/>
                <w:szCs w:val="16"/>
              </w:rPr>
              <w:t>22</w:t>
            </w:r>
          </w:p>
        </w:tc>
        <w:tc>
          <w:tcPr>
            <w:tcW w:w="0" w:type="auto"/>
          </w:tcPr>
          <w:p w14:paraId="0B3B0436" w14:textId="77777777" w:rsidR="009178AD" w:rsidRPr="006276FC" w:rsidRDefault="009178AD" w:rsidP="009C6C63">
            <w:pPr>
              <w:pStyle w:val="TAC"/>
              <w:rPr>
                <w:sz w:val="16"/>
                <w:szCs w:val="16"/>
              </w:rPr>
            </w:pPr>
            <w:r w:rsidRPr="006276FC">
              <w:rPr>
                <w:sz w:val="16"/>
                <w:szCs w:val="16"/>
              </w:rPr>
              <w:t>IP Address Secure Binding Information</w:t>
            </w:r>
          </w:p>
        </w:tc>
        <w:tc>
          <w:tcPr>
            <w:tcW w:w="0" w:type="auto"/>
          </w:tcPr>
          <w:p w14:paraId="721D4768" w14:textId="77777777" w:rsidR="009178AD" w:rsidRPr="006276FC" w:rsidRDefault="009178AD" w:rsidP="009C6C63">
            <w:pPr>
              <w:pStyle w:val="TAC"/>
              <w:rPr>
                <w:sz w:val="16"/>
                <w:szCs w:val="16"/>
              </w:rPr>
            </w:pPr>
            <w:r w:rsidRPr="006276FC">
              <w:rPr>
                <w:sz w:val="16"/>
                <w:szCs w:val="16"/>
              </w:rPr>
              <w:t>7.6.14</w:t>
            </w:r>
          </w:p>
        </w:tc>
        <w:tc>
          <w:tcPr>
            <w:tcW w:w="0" w:type="auto"/>
          </w:tcPr>
          <w:p w14:paraId="68495F09" w14:textId="77777777" w:rsidR="009178AD" w:rsidRPr="006276FC" w:rsidRDefault="009178AD" w:rsidP="009C6C63">
            <w:pPr>
              <w:pStyle w:val="TAL"/>
              <w:rPr>
                <w:sz w:val="16"/>
              </w:rPr>
            </w:pPr>
            <w:r w:rsidRPr="006276FC">
              <w:rPr>
                <w:sz w:val="16"/>
              </w:rPr>
              <w:t>Data Reference</w:t>
            </w:r>
          </w:p>
          <w:p w14:paraId="61CFB8A8" w14:textId="77777777" w:rsidR="009178AD" w:rsidRPr="006276FC" w:rsidRDefault="009178AD" w:rsidP="009C6C63">
            <w:pPr>
              <w:pStyle w:val="TAL"/>
              <w:rPr>
                <w:sz w:val="16"/>
              </w:rPr>
            </w:pPr>
            <w:r w:rsidRPr="006276FC">
              <w:rPr>
                <w:sz w:val="16"/>
              </w:rPr>
              <w:t>+ IMS Public User Identity</w:t>
            </w:r>
          </w:p>
        </w:tc>
        <w:tc>
          <w:tcPr>
            <w:tcW w:w="0" w:type="auto"/>
          </w:tcPr>
          <w:p w14:paraId="78EBDD72" w14:textId="77777777" w:rsidR="009178AD" w:rsidRPr="006276FC" w:rsidRDefault="009178AD" w:rsidP="009C6C63">
            <w:pPr>
              <w:pStyle w:val="TAC"/>
              <w:rPr>
                <w:sz w:val="16"/>
              </w:rPr>
            </w:pPr>
            <w:r w:rsidRPr="006276FC">
              <w:rPr>
                <w:sz w:val="16"/>
              </w:rPr>
              <w:t>Sh-Pull</w:t>
            </w:r>
          </w:p>
          <w:p w14:paraId="0B9B4525" w14:textId="77777777" w:rsidR="009178AD" w:rsidRPr="006276FC" w:rsidRDefault="009178AD" w:rsidP="009C6C63">
            <w:pPr>
              <w:pStyle w:val="TAC"/>
              <w:rPr>
                <w:sz w:val="16"/>
              </w:rPr>
            </w:pPr>
            <w:r w:rsidRPr="006276FC">
              <w:rPr>
                <w:sz w:val="16"/>
              </w:rPr>
              <w:t>Sh-Subs-Notif</w:t>
            </w:r>
          </w:p>
        </w:tc>
      </w:tr>
      <w:tr w:rsidR="003F65CB" w:rsidRPr="006276FC" w14:paraId="4A572447" w14:textId="77777777" w:rsidTr="009C6C63">
        <w:trPr>
          <w:cantSplit/>
          <w:jc w:val="center"/>
        </w:trPr>
        <w:tc>
          <w:tcPr>
            <w:tcW w:w="0" w:type="auto"/>
          </w:tcPr>
          <w:p w14:paraId="600CB9F9" w14:textId="77777777" w:rsidR="003F65CB" w:rsidRPr="006276FC" w:rsidRDefault="003F65CB" w:rsidP="003F65CB">
            <w:pPr>
              <w:pStyle w:val="TAC"/>
              <w:rPr>
                <w:sz w:val="16"/>
                <w:szCs w:val="16"/>
              </w:rPr>
            </w:pPr>
            <w:r w:rsidRPr="006276FC">
              <w:rPr>
                <w:sz w:val="16"/>
                <w:szCs w:val="16"/>
              </w:rPr>
              <w:t>23</w:t>
            </w:r>
          </w:p>
        </w:tc>
        <w:tc>
          <w:tcPr>
            <w:tcW w:w="0" w:type="auto"/>
          </w:tcPr>
          <w:p w14:paraId="634769A2" w14:textId="77777777" w:rsidR="003F65CB" w:rsidRPr="006276FC" w:rsidRDefault="003F65CB" w:rsidP="003F65CB">
            <w:pPr>
              <w:pStyle w:val="TAC"/>
              <w:rPr>
                <w:sz w:val="16"/>
                <w:szCs w:val="16"/>
              </w:rPr>
            </w:pPr>
            <w:r w:rsidRPr="006276FC">
              <w:rPr>
                <w:sz w:val="16"/>
                <w:szCs w:val="16"/>
              </w:rPr>
              <w:t>Service Priority Level</w:t>
            </w:r>
          </w:p>
        </w:tc>
        <w:tc>
          <w:tcPr>
            <w:tcW w:w="0" w:type="auto"/>
          </w:tcPr>
          <w:p w14:paraId="45AC666F" w14:textId="77777777" w:rsidR="003F65CB" w:rsidRPr="006276FC" w:rsidRDefault="003F65CB" w:rsidP="003F65CB">
            <w:pPr>
              <w:pStyle w:val="TAC"/>
              <w:rPr>
                <w:sz w:val="16"/>
                <w:szCs w:val="16"/>
              </w:rPr>
            </w:pPr>
            <w:r w:rsidRPr="006276FC">
              <w:rPr>
                <w:sz w:val="16"/>
                <w:szCs w:val="16"/>
              </w:rPr>
              <w:t>7.6.15</w:t>
            </w:r>
          </w:p>
        </w:tc>
        <w:tc>
          <w:tcPr>
            <w:tcW w:w="0" w:type="auto"/>
          </w:tcPr>
          <w:p w14:paraId="7DDCEC85" w14:textId="77777777" w:rsidR="003F65CB" w:rsidRPr="006276FC" w:rsidRDefault="003F65CB" w:rsidP="003F65CB">
            <w:pPr>
              <w:pStyle w:val="TAL"/>
              <w:rPr>
                <w:sz w:val="16"/>
              </w:rPr>
            </w:pPr>
            <w:r w:rsidRPr="006276FC">
              <w:rPr>
                <w:sz w:val="16"/>
              </w:rPr>
              <w:t>Data Reference</w:t>
            </w:r>
          </w:p>
          <w:p w14:paraId="6BCCB410" w14:textId="1F6AB66F"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Pr>
                <w:sz w:val="16"/>
              </w:rPr>
              <w:t xml:space="preserve"> OR MSISDN OR External Identifier)</w:t>
            </w:r>
          </w:p>
        </w:tc>
        <w:tc>
          <w:tcPr>
            <w:tcW w:w="0" w:type="auto"/>
          </w:tcPr>
          <w:p w14:paraId="2724C8AC" w14:textId="77777777" w:rsidR="003F65CB" w:rsidRPr="006276FC" w:rsidRDefault="003F65CB" w:rsidP="003F65CB">
            <w:pPr>
              <w:pStyle w:val="TAC"/>
              <w:rPr>
                <w:sz w:val="16"/>
              </w:rPr>
            </w:pPr>
            <w:r w:rsidRPr="006276FC">
              <w:rPr>
                <w:sz w:val="16"/>
              </w:rPr>
              <w:t>Sh-Pull</w:t>
            </w:r>
          </w:p>
          <w:p w14:paraId="49332675" w14:textId="77777777" w:rsidR="003F65CB" w:rsidRPr="006276FC" w:rsidRDefault="003F65CB" w:rsidP="003F65CB">
            <w:pPr>
              <w:pStyle w:val="TAC"/>
              <w:rPr>
                <w:sz w:val="16"/>
              </w:rPr>
            </w:pPr>
            <w:r w:rsidRPr="006276FC">
              <w:rPr>
                <w:sz w:val="16"/>
              </w:rPr>
              <w:t>Sh-Subs-Notif</w:t>
            </w:r>
          </w:p>
        </w:tc>
      </w:tr>
      <w:tr w:rsidR="003F65CB" w:rsidRPr="006276FC" w14:paraId="64E0E938" w14:textId="77777777" w:rsidTr="009C6C63">
        <w:trPr>
          <w:cantSplit/>
          <w:jc w:val="center"/>
        </w:trPr>
        <w:tc>
          <w:tcPr>
            <w:tcW w:w="0" w:type="auto"/>
          </w:tcPr>
          <w:p w14:paraId="0C17A677" w14:textId="77777777" w:rsidR="003F65CB" w:rsidRPr="006276FC" w:rsidRDefault="003F65CB" w:rsidP="003F65CB">
            <w:pPr>
              <w:pStyle w:val="TAC"/>
              <w:rPr>
                <w:sz w:val="16"/>
                <w:szCs w:val="16"/>
              </w:rPr>
            </w:pPr>
            <w:r w:rsidRPr="006276FC">
              <w:rPr>
                <w:sz w:val="16"/>
                <w:szCs w:val="16"/>
              </w:rPr>
              <w:t>24</w:t>
            </w:r>
          </w:p>
        </w:tc>
        <w:tc>
          <w:tcPr>
            <w:tcW w:w="0" w:type="auto"/>
          </w:tcPr>
          <w:p w14:paraId="0259E193" w14:textId="77777777" w:rsidR="003F65CB" w:rsidRPr="006276FC" w:rsidRDefault="003F65CB" w:rsidP="003F65CB">
            <w:pPr>
              <w:pStyle w:val="TAC"/>
              <w:rPr>
                <w:sz w:val="16"/>
                <w:szCs w:val="16"/>
              </w:rPr>
            </w:pPr>
            <w:r w:rsidRPr="006276FC">
              <w:rPr>
                <w:sz w:val="16"/>
                <w:szCs w:val="16"/>
              </w:rPr>
              <w:t>SMSRegistrationInfo</w:t>
            </w:r>
          </w:p>
        </w:tc>
        <w:tc>
          <w:tcPr>
            <w:tcW w:w="0" w:type="auto"/>
          </w:tcPr>
          <w:p w14:paraId="4D2F7CAC" w14:textId="77777777" w:rsidR="003F65CB" w:rsidRPr="006276FC" w:rsidRDefault="003F65CB" w:rsidP="003F65CB">
            <w:pPr>
              <w:pStyle w:val="TAC"/>
              <w:rPr>
                <w:sz w:val="16"/>
                <w:szCs w:val="16"/>
              </w:rPr>
            </w:pPr>
            <w:r w:rsidRPr="006276FC">
              <w:rPr>
                <w:sz w:val="16"/>
                <w:szCs w:val="16"/>
              </w:rPr>
              <w:t>7.6.16</w:t>
            </w:r>
          </w:p>
        </w:tc>
        <w:tc>
          <w:tcPr>
            <w:tcW w:w="0" w:type="auto"/>
          </w:tcPr>
          <w:p w14:paraId="107524A9" w14:textId="77777777" w:rsidR="003F65CB" w:rsidRPr="006276FC" w:rsidRDefault="003F65CB" w:rsidP="003F65CB">
            <w:pPr>
              <w:pStyle w:val="TAL"/>
              <w:rPr>
                <w:sz w:val="16"/>
              </w:rPr>
            </w:pPr>
            <w:r w:rsidRPr="006276FC">
              <w:rPr>
                <w:sz w:val="16"/>
              </w:rPr>
              <w:t>Data Reference</w:t>
            </w:r>
          </w:p>
          <w:p w14:paraId="790C1C37" w14:textId="77777777" w:rsidR="003F65CB" w:rsidRPr="006276FC" w:rsidRDefault="003F65CB" w:rsidP="003F65CB">
            <w:pPr>
              <w:pStyle w:val="TAL"/>
              <w:rPr>
                <w:sz w:val="16"/>
              </w:rPr>
            </w:pPr>
            <w:r w:rsidRPr="006276FC">
              <w:rPr>
                <w:sz w:val="16"/>
              </w:rPr>
              <w:t>+ ( IMS Public User Identity OR MSISDN OR External Identifier )</w:t>
            </w:r>
          </w:p>
          <w:p w14:paraId="1EBBE045" w14:textId="60A36C5B" w:rsidR="003F65CB" w:rsidRPr="006276FC" w:rsidRDefault="003F65CB" w:rsidP="003F65CB">
            <w:pPr>
              <w:pStyle w:val="TAL"/>
              <w:rPr>
                <w:sz w:val="16"/>
              </w:rPr>
            </w:pPr>
            <w:r w:rsidRPr="006276FC">
              <w:rPr>
                <w:sz w:val="16"/>
              </w:rPr>
              <w:t>+ [ Private Identity ]</w:t>
            </w:r>
          </w:p>
        </w:tc>
        <w:tc>
          <w:tcPr>
            <w:tcW w:w="0" w:type="auto"/>
          </w:tcPr>
          <w:p w14:paraId="28978871" w14:textId="77777777" w:rsidR="003F65CB" w:rsidRPr="006276FC" w:rsidRDefault="003F65CB" w:rsidP="003F65CB">
            <w:pPr>
              <w:pStyle w:val="TAC"/>
              <w:rPr>
                <w:sz w:val="16"/>
              </w:rPr>
            </w:pPr>
            <w:r w:rsidRPr="006276FC">
              <w:rPr>
                <w:sz w:val="16"/>
              </w:rPr>
              <w:t>Sh-Pull</w:t>
            </w:r>
          </w:p>
          <w:p w14:paraId="585A1491" w14:textId="77777777" w:rsidR="003F65CB" w:rsidRPr="006276FC" w:rsidRDefault="003F65CB" w:rsidP="003F65CB">
            <w:pPr>
              <w:pStyle w:val="TAC"/>
              <w:rPr>
                <w:sz w:val="16"/>
              </w:rPr>
            </w:pPr>
            <w:r w:rsidRPr="006276FC">
              <w:rPr>
                <w:sz w:val="16"/>
              </w:rPr>
              <w:t>Sh-Update</w:t>
            </w:r>
          </w:p>
          <w:p w14:paraId="12D3DD63" w14:textId="77777777" w:rsidR="003F65CB" w:rsidRPr="006276FC" w:rsidRDefault="003F65CB" w:rsidP="003F65CB">
            <w:pPr>
              <w:pStyle w:val="TAC"/>
              <w:rPr>
                <w:sz w:val="16"/>
              </w:rPr>
            </w:pPr>
            <w:r w:rsidRPr="006276FC">
              <w:rPr>
                <w:sz w:val="16"/>
              </w:rPr>
              <w:t>(Note 5)</w:t>
            </w:r>
          </w:p>
        </w:tc>
      </w:tr>
      <w:tr w:rsidR="003F65CB" w:rsidRPr="006276FC" w14:paraId="110E9EDC" w14:textId="77777777" w:rsidTr="009C6C63">
        <w:trPr>
          <w:cantSplit/>
          <w:jc w:val="center"/>
        </w:trPr>
        <w:tc>
          <w:tcPr>
            <w:tcW w:w="0" w:type="auto"/>
          </w:tcPr>
          <w:p w14:paraId="235FE369" w14:textId="77777777" w:rsidR="003F65CB" w:rsidRPr="006276FC" w:rsidRDefault="003F65CB" w:rsidP="003F65CB">
            <w:pPr>
              <w:pStyle w:val="TAC"/>
              <w:rPr>
                <w:sz w:val="16"/>
                <w:szCs w:val="16"/>
              </w:rPr>
            </w:pPr>
            <w:r w:rsidRPr="006276FC">
              <w:rPr>
                <w:sz w:val="16"/>
                <w:szCs w:val="16"/>
              </w:rPr>
              <w:t>25</w:t>
            </w:r>
          </w:p>
        </w:tc>
        <w:tc>
          <w:tcPr>
            <w:tcW w:w="0" w:type="auto"/>
          </w:tcPr>
          <w:p w14:paraId="30A3F35C" w14:textId="77777777" w:rsidR="003F65CB" w:rsidRPr="006276FC" w:rsidRDefault="003F65CB" w:rsidP="003F65CB">
            <w:pPr>
              <w:pStyle w:val="TAC"/>
              <w:rPr>
                <w:sz w:val="16"/>
                <w:szCs w:val="16"/>
              </w:rPr>
            </w:pPr>
            <w:r w:rsidRPr="006276FC">
              <w:rPr>
                <w:sz w:val="16"/>
                <w:szCs w:val="16"/>
              </w:rPr>
              <w:t>UE reachability for IP</w:t>
            </w:r>
          </w:p>
        </w:tc>
        <w:tc>
          <w:tcPr>
            <w:tcW w:w="0" w:type="auto"/>
          </w:tcPr>
          <w:p w14:paraId="1CBBDD73" w14:textId="77777777" w:rsidR="003F65CB" w:rsidRPr="006276FC" w:rsidRDefault="003F65CB" w:rsidP="003F65CB">
            <w:pPr>
              <w:pStyle w:val="TAC"/>
              <w:rPr>
                <w:sz w:val="16"/>
                <w:szCs w:val="16"/>
              </w:rPr>
            </w:pPr>
            <w:r w:rsidRPr="006276FC">
              <w:rPr>
                <w:sz w:val="16"/>
                <w:szCs w:val="16"/>
              </w:rPr>
              <w:t>7.6.17</w:t>
            </w:r>
          </w:p>
        </w:tc>
        <w:tc>
          <w:tcPr>
            <w:tcW w:w="0" w:type="auto"/>
          </w:tcPr>
          <w:p w14:paraId="7D929D9A" w14:textId="77777777" w:rsidR="003F65CB" w:rsidRPr="006276FC" w:rsidRDefault="003F65CB" w:rsidP="003F65CB">
            <w:pPr>
              <w:pStyle w:val="TAL"/>
              <w:rPr>
                <w:sz w:val="16"/>
              </w:rPr>
            </w:pPr>
            <w:r w:rsidRPr="006276FC">
              <w:rPr>
                <w:sz w:val="16"/>
              </w:rPr>
              <w:t>Data Reference</w:t>
            </w:r>
          </w:p>
          <w:p w14:paraId="7CB51C8B" w14:textId="77777777" w:rsidR="003F65CB" w:rsidRPr="006276FC" w:rsidRDefault="003F65CB" w:rsidP="003F65CB">
            <w:pPr>
              <w:pStyle w:val="TAL"/>
              <w:rPr>
                <w:sz w:val="16"/>
              </w:rPr>
            </w:pPr>
            <w:r w:rsidRPr="006276FC">
              <w:rPr>
                <w:sz w:val="16"/>
              </w:rPr>
              <w:t>+ ( IMS Public User Identity OR MSISDN OR External Identifier )</w:t>
            </w:r>
          </w:p>
          <w:p w14:paraId="3A1C9463" w14:textId="4B150D96" w:rsidR="003F65CB" w:rsidRPr="006276FC" w:rsidRDefault="003F65CB" w:rsidP="003F65CB">
            <w:pPr>
              <w:pStyle w:val="TAL"/>
              <w:rPr>
                <w:sz w:val="16"/>
              </w:rPr>
            </w:pPr>
            <w:r w:rsidRPr="006276FC">
              <w:rPr>
                <w:sz w:val="16"/>
              </w:rPr>
              <w:t>+ [ Private Identity ]</w:t>
            </w:r>
          </w:p>
        </w:tc>
        <w:tc>
          <w:tcPr>
            <w:tcW w:w="0" w:type="auto"/>
          </w:tcPr>
          <w:p w14:paraId="7575680A" w14:textId="77777777" w:rsidR="003F65CB" w:rsidRPr="006276FC" w:rsidRDefault="003F65CB" w:rsidP="003F65CB">
            <w:pPr>
              <w:pStyle w:val="TAC"/>
              <w:rPr>
                <w:sz w:val="16"/>
              </w:rPr>
            </w:pPr>
            <w:r w:rsidRPr="006276FC">
              <w:rPr>
                <w:sz w:val="16"/>
              </w:rPr>
              <w:t>Sh-Subs-Notif</w:t>
            </w:r>
          </w:p>
          <w:p w14:paraId="34252BD0" w14:textId="77777777" w:rsidR="003F65CB" w:rsidRPr="006276FC" w:rsidRDefault="003F65CB" w:rsidP="003F65CB">
            <w:pPr>
              <w:pStyle w:val="TAC"/>
              <w:rPr>
                <w:sz w:val="16"/>
              </w:rPr>
            </w:pPr>
            <w:r w:rsidRPr="006276FC">
              <w:rPr>
                <w:sz w:val="16"/>
              </w:rPr>
              <w:t>(Note 5)</w:t>
            </w:r>
          </w:p>
        </w:tc>
      </w:tr>
      <w:tr w:rsidR="003F65CB" w:rsidRPr="006276FC" w14:paraId="2EA866E3" w14:textId="77777777" w:rsidTr="009C6C63">
        <w:trPr>
          <w:cantSplit/>
          <w:jc w:val="center"/>
        </w:trPr>
        <w:tc>
          <w:tcPr>
            <w:tcW w:w="0" w:type="auto"/>
          </w:tcPr>
          <w:p w14:paraId="78F11EA8" w14:textId="77777777" w:rsidR="003F65CB" w:rsidRPr="006276FC" w:rsidRDefault="003F65CB" w:rsidP="003F65CB">
            <w:pPr>
              <w:pStyle w:val="TAC"/>
              <w:rPr>
                <w:sz w:val="16"/>
              </w:rPr>
            </w:pPr>
            <w:r w:rsidRPr="006276FC">
              <w:rPr>
                <w:sz w:val="16"/>
              </w:rPr>
              <w:t>26</w:t>
            </w:r>
          </w:p>
        </w:tc>
        <w:tc>
          <w:tcPr>
            <w:tcW w:w="0" w:type="auto"/>
          </w:tcPr>
          <w:p w14:paraId="553210D6" w14:textId="77777777" w:rsidR="003F65CB" w:rsidRPr="006276FC" w:rsidRDefault="003F65CB" w:rsidP="003F65CB">
            <w:pPr>
              <w:pStyle w:val="TAC"/>
              <w:rPr>
                <w:sz w:val="16"/>
              </w:rPr>
            </w:pPr>
            <w:r w:rsidRPr="006276FC">
              <w:rPr>
                <w:sz w:val="16"/>
              </w:rPr>
              <w:t>T-ADS Information</w:t>
            </w:r>
          </w:p>
        </w:tc>
        <w:tc>
          <w:tcPr>
            <w:tcW w:w="0" w:type="auto"/>
          </w:tcPr>
          <w:p w14:paraId="7CBCBAAE" w14:textId="77777777" w:rsidR="003F65CB" w:rsidRPr="006276FC" w:rsidRDefault="003F65CB" w:rsidP="003F65CB">
            <w:pPr>
              <w:pStyle w:val="TAC"/>
              <w:rPr>
                <w:sz w:val="16"/>
              </w:rPr>
            </w:pPr>
            <w:r w:rsidRPr="006276FC">
              <w:rPr>
                <w:sz w:val="16"/>
              </w:rPr>
              <w:t>7.6.18</w:t>
            </w:r>
          </w:p>
        </w:tc>
        <w:tc>
          <w:tcPr>
            <w:tcW w:w="0" w:type="auto"/>
          </w:tcPr>
          <w:p w14:paraId="66B5457B" w14:textId="77777777" w:rsidR="003F65CB" w:rsidRPr="006276FC" w:rsidRDefault="003F65CB" w:rsidP="003F65CB">
            <w:pPr>
              <w:pStyle w:val="TAL"/>
              <w:rPr>
                <w:sz w:val="16"/>
              </w:rPr>
            </w:pPr>
            <w:r w:rsidRPr="006276FC">
              <w:rPr>
                <w:sz w:val="16"/>
              </w:rPr>
              <w:t>Data Reference</w:t>
            </w:r>
          </w:p>
          <w:p w14:paraId="533763DD" w14:textId="77777777" w:rsidR="003F65CB" w:rsidRPr="006276FC" w:rsidRDefault="003F65CB" w:rsidP="003F65CB">
            <w:pPr>
              <w:pStyle w:val="TAL"/>
              <w:rPr>
                <w:sz w:val="16"/>
              </w:rPr>
            </w:pPr>
            <w:r w:rsidRPr="006276FC">
              <w:rPr>
                <w:sz w:val="16"/>
              </w:rPr>
              <w:t>+ ( IMS Public User Identity OR MSISDN )</w:t>
            </w:r>
          </w:p>
          <w:p w14:paraId="28AA4AE5" w14:textId="0EFF0083" w:rsidR="003F65CB" w:rsidRPr="006276FC" w:rsidRDefault="003F65CB" w:rsidP="003F65CB">
            <w:pPr>
              <w:pStyle w:val="TAL"/>
              <w:rPr>
                <w:sz w:val="16"/>
              </w:rPr>
            </w:pPr>
            <w:r w:rsidRPr="006276FC">
              <w:rPr>
                <w:sz w:val="16"/>
              </w:rPr>
              <w:t>+ [ Private Identity ]</w:t>
            </w:r>
          </w:p>
        </w:tc>
        <w:tc>
          <w:tcPr>
            <w:tcW w:w="0" w:type="auto"/>
          </w:tcPr>
          <w:p w14:paraId="28080191" w14:textId="77777777" w:rsidR="003F65CB" w:rsidRPr="006276FC" w:rsidRDefault="003F65CB" w:rsidP="003F65CB">
            <w:pPr>
              <w:pStyle w:val="TAC"/>
              <w:rPr>
                <w:sz w:val="16"/>
              </w:rPr>
            </w:pPr>
            <w:r w:rsidRPr="006276FC">
              <w:rPr>
                <w:sz w:val="16"/>
              </w:rPr>
              <w:t>Sh-Pull</w:t>
            </w:r>
          </w:p>
          <w:p w14:paraId="5630F15D" w14:textId="77777777" w:rsidR="003F65CB" w:rsidRPr="006276FC" w:rsidRDefault="003F65CB" w:rsidP="003F65CB">
            <w:pPr>
              <w:pStyle w:val="TAC"/>
              <w:rPr>
                <w:sz w:val="16"/>
              </w:rPr>
            </w:pPr>
            <w:r w:rsidRPr="006276FC">
              <w:rPr>
                <w:sz w:val="16"/>
              </w:rPr>
              <w:t>(Note 5)</w:t>
            </w:r>
          </w:p>
        </w:tc>
      </w:tr>
      <w:tr w:rsidR="003F65CB" w:rsidRPr="006276FC" w14:paraId="6EF70E3D" w14:textId="77777777" w:rsidTr="009C6C63">
        <w:trPr>
          <w:cantSplit/>
          <w:jc w:val="center"/>
        </w:trPr>
        <w:tc>
          <w:tcPr>
            <w:tcW w:w="0" w:type="auto"/>
          </w:tcPr>
          <w:p w14:paraId="0D7FCDBD" w14:textId="77777777" w:rsidR="003F65CB" w:rsidRPr="006276FC" w:rsidRDefault="003F65CB" w:rsidP="003F65CB">
            <w:pPr>
              <w:pStyle w:val="TAC"/>
              <w:rPr>
                <w:sz w:val="16"/>
              </w:rPr>
            </w:pPr>
            <w:r w:rsidRPr="006276FC">
              <w:rPr>
                <w:sz w:val="16"/>
              </w:rPr>
              <w:t>27</w:t>
            </w:r>
          </w:p>
        </w:tc>
        <w:tc>
          <w:tcPr>
            <w:tcW w:w="0" w:type="auto"/>
          </w:tcPr>
          <w:p w14:paraId="7B0472C5" w14:textId="77777777" w:rsidR="003F65CB" w:rsidRPr="006276FC" w:rsidRDefault="003F65CB" w:rsidP="003F65CB">
            <w:pPr>
              <w:pStyle w:val="TAC"/>
              <w:rPr>
                <w:sz w:val="16"/>
              </w:rPr>
            </w:pPr>
            <w:r w:rsidRPr="006276FC">
              <w:rPr>
                <w:sz w:val="16"/>
              </w:rPr>
              <w:t>STN-SR</w:t>
            </w:r>
          </w:p>
        </w:tc>
        <w:tc>
          <w:tcPr>
            <w:tcW w:w="0" w:type="auto"/>
          </w:tcPr>
          <w:p w14:paraId="74B3E8B9" w14:textId="77777777" w:rsidR="003F65CB" w:rsidRPr="006276FC" w:rsidRDefault="003F65CB" w:rsidP="003F65CB">
            <w:pPr>
              <w:pStyle w:val="TAC"/>
              <w:rPr>
                <w:sz w:val="16"/>
              </w:rPr>
            </w:pPr>
            <w:r w:rsidRPr="006276FC">
              <w:rPr>
                <w:sz w:val="16"/>
              </w:rPr>
              <w:t>7.6.20</w:t>
            </w:r>
          </w:p>
        </w:tc>
        <w:tc>
          <w:tcPr>
            <w:tcW w:w="0" w:type="auto"/>
          </w:tcPr>
          <w:p w14:paraId="4B38E3A2" w14:textId="77777777" w:rsidR="003F65CB" w:rsidRPr="006276FC" w:rsidRDefault="003F65CB" w:rsidP="003F65CB">
            <w:pPr>
              <w:pStyle w:val="TAL"/>
              <w:rPr>
                <w:sz w:val="16"/>
              </w:rPr>
            </w:pPr>
            <w:r w:rsidRPr="006276FC">
              <w:rPr>
                <w:sz w:val="16"/>
              </w:rPr>
              <w:t>Data Reference</w:t>
            </w:r>
          </w:p>
          <w:p w14:paraId="60819644" w14:textId="77777777" w:rsidR="003F65CB" w:rsidRPr="006276FC" w:rsidRDefault="003F65CB" w:rsidP="003F65CB">
            <w:pPr>
              <w:pStyle w:val="TAL"/>
              <w:rPr>
                <w:sz w:val="16"/>
              </w:rPr>
            </w:pPr>
            <w:r w:rsidRPr="006276FC">
              <w:rPr>
                <w:sz w:val="16"/>
              </w:rPr>
              <w:t>+ ( IMS Public User Identity OR MSISDN )</w:t>
            </w:r>
          </w:p>
          <w:p w14:paraId="44A5A926" w14:textId="666E956E" w:rsidR="003F65CB" w:rsidRPr="006276FC" w:rsidRDefault="003F65CB" w:rsidP="003F65CB">
            <w:pPr>
              <w:pStyle w:val="TAL"/>
              <w:rPr>
                <w:sz w:val="16"/>
              </w:rPr>
            </w:pPr>
            <w:r w:rsidRPr="006276FC">
              <w:rPr>
                <w:sz w:val="16"/>
              </w:rPr>
              <w:t>+ [ Private Identity ]</w:t>
            </w:r>
          </w:p>
        </w:tc>
        <w:tc>
          <w:tcPr>
            <w:tcW w:w="0" w:type="auto"/>
          </w:tcPr>
          <w:p w14:paraId="2256F6F1" w14:textId="77777777" w:rsidR="003F65CB" w:rsidRPr="006276FC" w:rsidRDefault="003F65CB" w:rsidP="003F65CB">
            <w:pPr>
              <w:pStyle w:val="TAC"/>
              <w:rPr>
                <w:sz w:val="16"/>
              </w:rPr>
            </w:pPr>
            <w:r w:rsidRPr="006276FC">
              <w:rPr>
                <w:sz w:val="16"/>
              </w:rPr>
              <w:t>Sh-Pull</w:t>
            </w:r>
          </w:p>
          <w:p w14:paraId="7D4C30BF" w14:textId="77777777" w:rsidR="003F65CB" w:rsidRPr="006276FC" w:rsidRDefault="003F65CB" w:rsidP="003F65CB">
            <w:pPr>
              <w:pStyle w:val="TAC"/>
              <w:rPr>
                <w:sz w:val="16"/>
              </w:rPr>
            </w:pPr>
            <w:r w:rsidRPr="006276FC">
              <w:rPr>
                <w:sz w:val="16"/>
              </w:rPr>
              <w:t>Sh-Update</w:t>
            </w:r>
            <w:r w:rsidRPr="006276FC">
              <w:rPr>
                <w:sz w:val="16"/>
              </w:rPr>
              <w:br/>
              <w:t>(Note 5)</w:t>
            </w:r>
          </w:p>
        </w:tc>
      </w:tr>
      <w:tr w:rsidR="003F65CB" w:rsidRPr="006276FC" w14:paraId="6E506BF9" w14:textId="77777777" w:rsidTr="009C6C63">
        <w:trPr>
          <w:cantSplit/>
          <w:jc w:val="center"/>
        </w:trPr>
        <w:tc>
          <w:tcPr>
            <w:tcW w:w="0" w:type="auto"/>
          </w:tcPr>
          <w:p w14:paraId="16EA27EF" w14:textId="77777777" w:rsidR="003F65CB" w:rsidRPr="006276FC" w:rsidRDefault="003F65CB" w:rsidP="003F65CB">
            <w:pPr>
              <w:pStyle w:val="TAC"/>
              <w:rPr>
                <w:sz w:val="16"/>
              </w:rPr>
            </w:pPr>
            <w:r w:rsidRPr="006276FC">
              <w:rPr>
                <w:sz w:val="16"/>
              </w:rPr>
              <w:lastRenderedPageBreak/>
              <w:t>28</w:t>
            </w:r>
          </w:p>
        </w:tc>
        <w:tc>
          <w:tcPr>
            <w:tcW w:w="0" w:type="auto"/>
          </w:tcPr>
          <w:p w14:paraId="300AB359" w14:textId="77777777" w:rsidR="003F65CB" w:rsidRDefault="003F65CB" w:rsidP="003F65CB">
            <w:pPr>
              <w:pStyle w:val="TAC"/>
              <w:rPr>
                <w:sz w:val="16"/>
              </w:rPr>
            </w:pPr>
            <w:r>
              <w:rPr>
                <w:sz w:val="16"/>
              </w:rPr>
              <w:t>UE-SRVCC-Capability</w:t>
            </w:r>
          </w:p>
        </w:tc>
        <w:tc>
          <w:tcPr>
            <w:tcW w:w="0" w:type="auto"/>
          </w:tcPr>
          <w:p w14:paraId="258F27AA" w14:textId="77777777" w:rsidR="003F65CB" w:rsidRPr="006276FC" w:rsidRDefault="003F65CB" w:rsidP="003F65CB">
            <w:pPr>
              <w:pStyle w:val="TAC"/>
              <w:rPr>
                <w:sz w:val="16"/>
              </w:rPr>
            </w:pPr>
            <w:r w:rsidRPr="006276FC">
              <w:rPr>
                <w:sz w:val="16"/>
              </w:rPr>
              <w:t>7.6.21</w:t>
            </w:r>
          </w:p>
        </w:tc>
        <w:tc>
          <w:tcPr>
            <w:tcW w:w="0" w:type="auto"/>
          </w:tcPr>
          <w:p w14:paraId="0B708635" w14:textId="77777777" w:rsidR="003F65CB" w:rsidRPr="006276FC" w:rsidRDefault="003F65CB" w:rsidP="003F65CB">
            <w:pPr>
              <w:pStyle w:val="TAL"/>
              <w:rPr>
                <w:sz w:val="16"/>
              </w:rPr>
            </w:pPr>
            <w:r w:rsidRPr="006276FC">
              <w:rPr>
                <w:sz w:val="16"/>
              </w:rPr>
              <w:t>Data Reference</w:t>
            </w:r>
          </w:p>
          <w:p w14:paraId="76D96130" w14:textId="77777777" w:rsidR="003F65CB" w:rsidRPr="006276FC" w:rsidRDefault="003F65CB" w:rsidP="003F65CB">
            <w:pPr>
              <w:pStyle w:val="TAL"/>
              <w:rPr>
                <w:sz w:val="16"/>
              </w:rPr>
            </w:pPr>
            <w:r w:rsidRPr="006276FC">
              <w:rPr>
                <w:sz w:val="16"/>
              </w:rPr>
              <w:t>+ ( IMS Public User Identity OR MSISDN )</w:t>
            </w:r>
          </w:p>
          <w:p w14:paraId="53A2D5A3" w14:textId="0C7268A6" w:rsidR="003F65CB" w:rsidRPr="006276FC" w:rsidRDefault="003F65CB" w:rsidP="003F65CB">
            <w:pPr>
              <w:pStyle w:val="TAL"/>
              <w:rPr>
                <w:sz w:val="16"/>
              </w:rPr>
            </w:pPr>
            <w:r w:rsidRPr="006276FC">
              <w:rPr>
                <w:sz w:val="16"/>
              </w:rPr>
              <w:t>+ [ Private Identity ]</w:t>
            </w:r>
          </w:p>
        </w:tc>
        <w:tc>
          <w:tcPr>
            <w:tcW w:w="0" w:type="auto"/>
          </w:tcPr>
          <w:p w14:paraId="28EAA7FB" w14:textId="77777777" w:rsidR="003F65CB" w:rsidRPr="006276FC" w:rsidRDefault="003F65CB" w:rsidP="003F65CB">
            <w:pPr>
              <w:pStyle w:val="TAC"/>
              <w:rPr>
                <w:sz w:val="16"/>
                <w:lang w:eastAsia="zh-CN"/>
              </w:rPr>
            </w:pPr>
            <w:r w:rsidRPr="006276FC">
              <w:rPr>
                <w:sz w:val="16"/>
              </w:rPr>
              <w:t>Sh-Pull</w:t>
            </w:r>
          </w:p>
          <w:p w14:paraId="4D3B12E3" w14:textId="77777777" w:rsidR="003F65CB" w:rsidRPr="006276FC" w:rsidRDefault="003F65CB" w:rsidP="003F65CB">
            <w:pPr>
              <w:pStyle w:val="TAC"/>
              <w:rPr>
                <w:sz w:val="16"/>
              </w:rPr>
            </w:pPr>
            <w:r w:rsidRPr="006276FC">
              <w:rPr>
                <w:sz w:val="16"/>
              </w:rPr>
              <w:t xml:space="preserve">Sh-Subs-Notif </w:t>
            </w:r>
            <w:r w:rsidRPr="006276FC">
              <w:rPr>
                <w:sz w:val="16"/>
              </w:rPr>
              <w:br/>
              <w:t>(Note 5)</w:t>
            </w:r>
          </w:p>
        </w:tc>
      </w:tr>
      <w:tr w:rsidR="003F65CB" w:rsidRPr="006276FC" w14:paraId="021F29F2" w14:textId="77777777" w:rsidTr="009C6C63">
        <w:trPr>
          <w:cantSplit/>
          <w:jc w:val="center"/>
        </w:trPr>
        <w:tc>
          <w:tcPr>
            <w:tcW w:w="0" w:type="auto"/>
          </w:tcPr>
          <w:p w14:paraId="1E4B23AC" w14:textId="77777777" w:rsidR="003F65CB" w:rsidRPr="006276FC" w:rsidRDefault="003F65CB" w:rsidP="003F65CB">
            <w:pPr>
              <w:pStyle w:val="TAC"/>
              <w:rPr>
                <w:sz w:val="16"/>
              </w:rPr>
            </w:pPr>
            <w:r w:rsidRPr="006276FC">
              <w:rPr>
                <w:sz w:val="16"/>
              </w:rPr>
              <w:t>29</w:t>
            </w:r>
          </w:p>
        </w:tc>
        <w:tc>
          <w:tcPr>
            <w:tcW w:w="0" w:type="auto"/>
          </w:tcPr>
          <w:p w14:paraId="43A44CD5" w14:textId="77777777" w:rsidR="003F65CB" w:rsidRPr="006276FC" w:rsidRDefault="003F65CB" w:rsidP="003F65CB">
            <w:pPr>
              <w:pStyle w:val="TAC"/>
              <w:rPr>
                <w:sz w:val="16"/>
              </w:rPr>
            </w:pPr>
            <w:r w:rsidRPr="006276FC">
              <w:rPr>
                <w:sz w:val="16"/>
              </w:rPr>
              <w:t>ExtendedPriority</w:t>
            </w:r>
          </w:p>
        </w:tc>
        <w:tc>
          <w:tcPr>
            <w:tcW w:w="0" w:type="auto"/>
          </w:tcPr>
          <w:p w14:paraId="11246EEF" w14:textId="77777777" w:rsidR="003F65CB" w:rsidRPr="006276FC" w:rsidRDefault="003F65CB" w:rsidP="003F65CB">
            <w:pPr>
              <w:pStyle w:val="TAC"/>
              <w:rPr>
                <w:sz w:val="16"/>
              </w:rPr>
            </w:pPr>
            <w:r w:rsidRPr="006276FC">
              <w:rPr>
                <w:sz w:val="16"/>
              </w:rPr>
              <w:t>7.6.15A</w:t>
            </w:r>
          </w:p>
        </w:tc>
        <w:tc>
          <w:tcPr>
            <w:tcW w:w="0" w:type="auto"/>
          </w:tcPr>
          <w:p w14:paraId="61BA4841" w14:textId="77777777" w:rsidR="003F65CB" w:rsidRPr="006276FC" w:rsidRDefault="003F65CB" w:rsidP="003F65CB">
            <w:pPr>
              <w:pStyle w:val="TAL"/>
              <w:rPr>
                <w:sz w:val="16"/>
              </w:rPr>
            </w:pPr>
            <w:r w:rsidRPr="006276FC">
              <w:rPr>
                <w:sz w:val="16"/>
              </w:rPr>
              <w:t>Data Reference</w:t>
            </w:r>
          </w:p>
          <w:p w14:paraId="1C48EBD6" w14:textId="4272DE79" w:rsidR="003F65CB" w:rsidRPr="006276FC" w:rsidRDefault="003F65CB" w:rsidP="003F65CB">
            <w:pPr>
              <w:pStyle w:val="TAL"/>
              <w:rPr>
                <w:sz w:val="16"/>
              </w:rPr>
            </w:pPr>
            <w:r w:rsidRPr="006276FC">
              <w:rPr>
                <w:sz w:val="16"/>
              </w:rPr>
              <w:t xml:space="preserve">+ </w:t>
            </w:r>
            <w:r>
              <w:rPr>
                <w:sz w:val="16"/>
              </w:rPr>
              <w:t>(</w:t>
            </w:r>
            <w:r w:rsidRPr="006276FC">
              <w:rPr>
                <w:sz w:val="16"/>
              </w:rPr>
              <w:t>IMS Public User Identity</w:t>
            </w:r>
            <w:r w:rsidRPr="006276FC">
              <w:rPr>
                <w:sz w:val="16"/>
              </w:rPr>
              <w:t xml:space="preserve"> </w:t>
            </w:r>
            <w:r>
              <w:rPr>
                <w:sz w:val="16"/>
              </w:rPr>
              <w:t>OR MSISDN OR External Identifier)</w:t>
            </w:r>
          </w:p>
        </w:tc>
        <w:tc>
          <w:tcPr>
            <w:tcW w:w="0" w:type="auto"/>
          </w:tcPr>
          <w:p w14:paraId="348C36CD" w14:textId="77777777" w:rsidR="003F65CB" w:rsidRPr="006276FC" w:rsidRDefault="003F65CB" w:rsidP="003F65CB">
            <w:pPr>
              <w:pStyle w:val="TAC"/>
              <w:rPr>
                <w:sz w:val="16"/>
              </w:rPr>
            </w:pPr>
            <w:r w:rsidRPr="006276FC">
              <w:rPr>
                <w:sz w:val="16"/>
              </w:rPr>
              <w:t>Sh-Pull</w:t>
            </w:r>
            <w:r w:rsidRPr="006276FC">
              <w:rPr>
                <w:sz w:val="16"/>
              </w:rPr>
              <w:br/>
              <w:t>Sh-Subs-Notif</w:t>
            </w:r>
          </w:p>
        </w:tc>
      </w:tr>
      <w:tr w:rsidR="009178AD" w:rsidRPr="006276FC" w14:paraId="128C26A0" w14:textId="77777777" w:rsidTr="009C6C63">
        <w:trPr>
          <w:cantSplit/>
          <w:jc w:val="center"/>
        </w:trPr>
        <w:tc>
          <w:tcPr>
            <w:tcW w:w="0" w:type="auto"/>
          </w:tcPr>
          <w:p w14:paraId="0098E9BB" w14:textId="77777777" w:rsidR="009178AD" w:rsidRPr="006276FC" w:rsidRDefault="009178AD" w:rsidP="009C6C63">
            <w:pPr>
              <w:pStyle w:val="TAC"/>
              <w:rPr>
                <w:sz w:val="16"/>
              </w:rPr>
            </w:pPr>
            <w:r w:rsidRPr="006276FC">
              <w:rPr>
                <w:sz w:val="16"/>
              </w:rPr>
              <w:t>30</w:t>
            </w:r>
          </w:p>
        </w:tc>
        <w:tc>
          <w:tcPr>
            <w:tcW w:w="0" w:type="auto"/>
          </w:tcPr>
          <w:p w14:paraId="054B62FC" w14:textId="77777777" w:rsidR="009178AD" w:rsidRPr="006276FC" w:rsidRDefault="009178AD" w:rsidP="009C6C63">
            <w:pPr>
              <w:pStyle w:val="TAC"/>
              <w:rPr>
                <w:sz w:val="16"/>
              </w:rPr>
            </w:pPr>
            <w:r w:rsidRPr="006276FC">
              <w:rPr>
                <w:sz w:val="16"/>
              </w:rPr>
              <w:t>CSRN</w:t>
            </w:r>
          </w:p>
        </w:tc>
        <w:tc>
          <w:tcPr>
            <w:tcW w:w="0" w:type="auto"/>
          </w:tcPr>
          <w:p w14:paraId="382122ED" w14:textId="77777777" w:rsidR="009178AD" w:rsidRPr="006276FC" w:rsidRDefault="009178AD" w:rsidP="009C6C63">
            <w:pPr>
              <w:pStyle w:val="TAC"/>
              <w:rPr>
                <w:sz w:val="16"/>
              </w:rPr>
            </w:pPr>
            <w:r w:rsidRPr="006276FC">
              <w:rPr>
                <w:sz w:val="16"/>
              </w:rPr>
              <w:t>7.6.22</w:t>
            </w:r>
          </w:p>
        </w:tc>
        <w:tc>
          <w:tcPr>
            <w:tcW w:w="0" w:type="auto"/>
          </w:tcPr>
          <w:p w14:paraId="6A45AC74" w14:textId="77777777" w:rsidR="009178AD" w:rsidRPr="006276FC" w:rsidRDefault="009178AD" w:rsidP="009C6C63">
            <w:pPr>
              <w:pStyle w:val="TAL"/>
              <w:rPr>
                <w:sz w:val="16"/>
              </w:rPr>
            </w:pPr>
            <w:r w:rsidRPr="006276FC">
              <w:rPr>
                <w:sz w:val="16"/>
              </w:rPr>
              <w:t>Data Reference</w:t>
            </w:r>
          </w:p>
          <w:p w14:paraId="0DF5BFB3" w14:textId="77777777" w:rsidR="009178AD" w:rsidRPr="006276FC" w:rsidRDefault="009178AD" w:rsidP="009C6C63">
            <w:pPr>
              <w:pStyle w:val="TAL"/>
              <w:rPr>
                <w:sz w:val="16"/>
              </w:rPr>
            </w:pPr>
            <w:r w:rsidRPr="006276FC">
              <w:rPr>
                <w:sz w:val="16"/>
              </w:rPr>
              <w:t>+ ( IMS Public User Identity OR MSISDN )</w:t>
            </w:r>
          </w:p>
          <w:p w14:paraId="27C7FC89" w14:textId="77777777" w:rsidR="009178AD" w:rsidRPr="006276FC" w:rsidRDefault="009178AD" w:rsidP="009C6C63">
            <w:pPr>
              <w:pStyle w:val="TAL"/>
              <w:rPr>
                <w:sz w:val="16"/>
              </w:rPr>
            </w:pPr>
            <w:r w:rsidRPr="006276FC">
              <w:rPr>
                <w:sz w:val="16"/>
              </w:rPr>
              <w:t>+ [ Private Identity ]</w:t>
            </w:r>
          </w:p>
        </w:tc>
        <w:tc>
          <w:tcPr>
            <w:tcW w:w="0" w:type="auto"/>
          </w:tcPr>
          <w:p w14:paraId="3E2FEAB0" w14:textId="77777777" w:rsidR="009178AD" w:rsidRPr="006276FC" w:rsidRDefault="009178AD" w:rsidP="009C6C63">
            <w:pPr>
              <w:pStyle w:val="TAC"/>
              <w:rPr>
                <w:sz w:val="16"/>
              </w:rPr>
            </w:pPr>
            <w:r w:rsidRPr="006276FC">
              <w:rPr>
                <w:sz w:val="16"/>
              </w:rPr>
              <w:t>Sh-Pull</w:t>
            </w:r>
          </w:p>
          <w:p w14:paraId="4F4B3063" w14:textId="77777777" w:rsidR="009178AD" w:rsidRPr="006276FC" w:rsidRDefault="009178AD" w:rsidP="009C6C63">
            <w:pPr>
              <w:pStyle w:val="TAC"/>
              <w:rPr>
                <w:sz w:val="16"/>
              </w:rPr>
            </w:pPr>
            <w:r w:rsidRPr="006276FC">
              <w:rPr>
                <w:sz w:val="16"/>
              </w:rPr>
              <w:t>(Note 5)</w:t>
            </w:r>
          </w:p>
        </w:tc>
      </w:tr>
      <w:tr w:rsidR="009178AD" w:rsidRPr="006276FC" w14:paraId="44E7DB86" w14:textId="77777777" w:rsidTr="009C6C63">
        <w:trPr>
          <w:cantSplit/>
          <w:jc w:val="center"/>
        </w:trPr>
        <w:tc>
          <w:tcPr>
            <w:tcW w:w="0" w:type="auto"/>
          </w:tcPr>
          <w:p w14:paraId="25B287BE" w14:textId="77777777" w:rsidR="009178AD" w:rsidRPr="006276FC" w:rsidRDefault="009178AD" w:rsidP="009C6C63">
            <w:pPr>
              <w:pStyle w:val="TAC"/>
              <w:rPr>
                <w:sz w:val="16"/>
              </w:rPr>
            </w:pPr>
            <w:r w:rsidRPr="006276FC">
              <w:rPr>
                <w:sz w:val="16"/>
              </w:rPr>
              <w:t>31</w:t>
            </w:r>
          </w:p>
        </w:tc>
        <w:tc>
          <w:tcPr>
            <w:tcW w:w="0" w:type="auto"/>
          </w:tcPr>
          <w:p w14:paraId="4D0E3FAA" w14:textId="77777777"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14:paraId="36AD4D14" w14:textId="77777777" w:rsidR="009178AD" w:rsidRPr="006276FC" w:rsidRDefault="009178AD" w:rsidP="009C6C63">
            <w:pPr>
              <w:pStyle w:val="TAC"/>
              <w:rPr>
                <w:sz w:val="16"/>
              </w:rPr>
            </w:pPr>
            <w:r w:rsidRPr="006276FC">
              <w:rPr>
                <w:sz w:val="16"/>
              </w:rPr>
              <w:t>7.6.23</w:t>
            </w:r>
          </w:p>
        </w:tc>
        <w:tc>
          <w:tcPr>
            <w:tcW w:w="0" w:type="auto"/>
          </w:tcPr>
          <w:p w14:paraId="3172B675" w14:textId="77777777" w:rsidR="009178AD" w:rsidRPr="006276FC" w:rsidRDefault="009178AD" w:rsidP="009C6C63">
            <w:pPr>
              <w:pStyle w:val="TAL"/>
              <w:rPr>
                <w:sz w:val="16"/>
              </w:rPr>
            </w:pPr>
            <w:r w:rsidRPr="006276FC">
              <w:rPr>
                <w:sz w:val="16"/>
              </w:rPr>
              <w:t>Data Reference</w:t>
            </w:r>
          </w:p>
          <w:p w14:paraId="18CE7734" w14:textId="77777777" w:rsidR="009178AD" w:rsidRPr="006276FC" w:rsidRDefault="009178AD" w:rsidP="009C6C63">
            <w:pPr>
              <w:pStyle w:val="TAL"/>
              <w:rPr>
                <w:sz w:val="16"/>
              </w:rPr>
            </w:pPr>
            <w:r w:rsidRPr="006276FC">
              <w:rPr>
                <w:sz w:val="16"/>
              </w:rPr>
              <w:t>+ IMS Public User Identity</w:t>
            </w:r>
          </w:p>
          <w:p w14:paraId="43BFD16B" w14:textId="77777777" w:rsidR="009178AD" w:rsidRPr="006276FC" w:rsidRDefault="009178AD" w:rsidP="009C6C63">
            <w:pPr>
              <w:pStyle w:val="TAL"/>
              <w:rPr>
                <w:sz w:val="16"/>
              </w:rPr>
            </w:pPr>
            <w:r w:rsidRPr="006276FC">
              <w:rPr>
                <w:sz w:val="16"/>
              </w:rPr>
              <w:t>+ [ Private Identity ]</w:t>
            </w:r>
          </w:p>
        </w:tc>
        <w:tc>
          <w:tcPr>
            <w:tcW w:w="0" w:type="auto"/>
          </w:tcPr>
          <w:p w14:paraId="30D1D34F" w14:textId="77777777" w:rsidR="009178AD" w:rsidRPr="006276FC" w:rsidRDefault="009178AD" w:rsidP="009C6C63">
            <w:pPr>
              <w:pStyle w:val="TAC"/>
              <w:rPr>
                <w:sz w:val="16"/>
              </w:rPr>
            </w:pPr>
            <w:r w:rsidRPr="006276FC">
              <w:rPr>
                <w:sz w:val="16"/>
              </w:rPr>
              <w:t>Sh-Pull</w:t>
            </w:r>
          </w:p>
          <w:p w14:paraId="7CA44494" w14:textId="77777777" w:rsidR="009178AD" w:rsidRPr="006276FC" w:rsidRDefault="009178AD" w:rsidP="009C6C63">
            <w:pPr>
              <w:pStyle w:val="TAC"/>
              <w:rPr>
                <w:sz w:val="16"/>
              </w:rPr>
            </w:pPr>
            <w:r w:rsidRPr="006276FC">
              <w:rPr>
                <w:sz w:val="16"/>
              </w:rPr>
              <w:t>(Note 5)</w:t>
            </w:r>
          </w:p>
        </w:tc>
      </w:tr>
      <w:tr w:rsidR="009178AD" w:rsidRPr="006276FC" w14:paraId="2DBA1EDF" w14:textId="77777777" w:rsidTr="009C6C63">
        <w:trPr>
          <w:cantSplit/>
          <w:jc w:val="center"/>
        </w:trPr>
        <w:tc>
          <w:tcPr>
            <w:tcW w:w="0" w:type="auto"/>
          </w:tcPr>
          <w:p w14:paraId="0DDD83F7" w14:textId="77777777" w:rsidR="009178AD" w:rsidRPr="006276FC" w:rsidRDefault="009178AD" w:rsidP="009C6C63">
            <w:pPr>
              <w:pStyle w:val="TAC"/>
              <w:rPr>
                <w:sz w:val="16"/>
              </w:rPr>
            </w:pPr>
            <w:r w:rsidRPr="006276FC">
              <w:rPr>
                <w:sz w:val="16"/>
              </w:rPr>
              <w:t>32</w:t>
            </w:r>
          </w:p>
        </w:tc>
        <w:tc>
          <w:tcPr>
            <w:tcW w:w="0" w:type="auto"/>
          </w:tcPr>
          <w:p w14:paraId="061C5DDF" w14:textId="77777777"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14:paraId="0949DDE6" w14:textId="77777777" w:rsidR="009178AD" w:rsidRPr="006276FC" w:rsidRDefault="009178AD" w:rsidP="009C6C63">
            <w:pPr>
              <w:pStyle w:val="TAC"/>
              <w:rPr>
                <w:sz w:val="16"/>
              </w:rPr>
            </w:pPr>
            <w:r w:rsidRPr="006276FC">
              <w:rPr>
                <w:sz w:val="16"/>
              </w:rPr>
              <w:t>7.6.24</w:t>
            </w:r>
          </w:p>
        </w:tc>
        <w:tc>
          <w:tcPr>
            <w:tcW w:w="0" w:type="auto"/>
          </w:tcPr>
          <w:p w14:paraId="71D288A2" w14:textId="77777777" w:rsidR="009178AD" w:rsidRPr="007D683E" w:rsidRDefault="009178AD" w:rsidP="009C6C63">
            <w:pPr>
              <w:pStyle w:val="TAL"/>
              <w:rPr>
                <w:sz w:val="16"/>
              </w:rPr>
            </w:pPr>
            <w:r w:rsidRPr="007D683E">
              <w:rPr>
                <w:sz w:val="16"/>
              </w:rPr>
              <w:t>Data Reference</w:t>
            </w:r>
          </w:p>
          <w:p w14:paraId="34D0A504" w14:textId="77777777"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14:paraId="43574F2A" w14:textId="77777777" w:rsidR="009178AD" w:rsidRPr="006276FC" w:rsidRDefault="009178AD" w:rsidP="009C6C63">
            <w:pPr>
              <w:pStyle w:val="TAL"/>
              <w:rPr>
                <w:sz w:val="16"/>
              </w:rPr>
            </w:pPr>
            <w:r w:rsidRPr="007D683E">
              <w:rPr>
                <w:sz w:val="16"/>
              </w:rPr>
              <w:t>+ [ Private Identity ]</w:t>
            </w:r>
          </w:p>
        </w:tc>
        <w:tc>
          <w:tcPr>
            <w:tcW w:w="0" w:type="auto"/>
          </w:tcPr>
          <w:p w14:paraId="0784C764" w14:textId="77777777" w:rsidR="009178AD" w:rsidRPr="006276FC" w:rsidRDefault="009178AD" w:rsidP="009C6C63">
            <w:pPr>
              <w:pStyle w:val="TAC"/>
              <w:rPr>
                <w:sz w:val="16"/>
              </w:rPr>
            </w:pPr>
            <w:r w:rsidRPr="006276FC">
              <w:rPr>
                <w:sz w:val="16"/>
              </w:rPr>
              <w:t>Sh-Pull</w:t>
            </w:r>
          </w:p>
          <w:p w14:paraId="0BE20599" w14:textId="77777777" w:rsidR="009178AD" w:rsidRPr="006276FC" w:rsidRDefault="009178AD" w:rsidP="009C6C63">
            <w:pPr>
              <w:pStyle w:val="TAC"/>
              <w:rPr>
                <w:sz w:val="16"/>
              </w:rPr>
            </w:pPr>
            <w:r w:rsidRPr="006276FC">
              <w:rPr>
                <w:sz w:val="16"/>
              </w:rPr>
              <w:t>(Note 5)</w:t>
            </w:r>
          </w:p>
          <w:p w14:paraId="78FD6FE2" w14:textId="77777777" w:rsidR="009178AD" w:rsidRPr="006276FC" w:rsidRDefault="009178AD" w:rsidP="009C6C63">
            <w:pPr>
              <w:pStyle w:val="TAC"/>
              <w:rPr>
                <w:sz w:val="16"/>
              </w:rPr>
            </w:pPr>
            <w:r w:rsidRPr="006276FC">
              <w:rPr>
                <w:sz w:val="16"/>
              </w:rPr>
              <w:t>(Note 8)</w:t>
            </w:r>
          </w:p>
        </w:tc>
      </w:tr>
      <w:tr w:rsidR="009178AD" w:rsidRPr="006276FC" w14:paraId="294F209C" w14:textId="77777777" w:rsidTr="009C6C63">
        <w:trPr>
          <w:cantSplit/>
          <w:jc w:val="center"/>
        </w:trPr>
        <w:tc>
          <w:tcPr>
            <w:tcW w:w="0" w:type="auto"/>
          </w:tcPr>
          <w:p w14:paraId="583F2EE5" w14:textId="77777777" w:rsidR="009178AD" w:rsidRPr="006276FC" w:rsidRDefault="009178AD" w:rsidP="009C6C63">
            <w:pPr>
              <w:pStyle w:val="TAC"/>
              <w:rPr>
                <w:sz w:val="16"/>
              </w:rPr>
            </w:pPr>
            <w:r w:rsidRPr="006276FC">
              <w:rPr>
                <w:sz w:val="16"/>
              </w:rPr>
              <w:t>33</w:t>
            </w:r>
          </w:p>
        </w:tc>
        <w:tc>
          <w:tcPr>
            <w:tcW w:w="0" w:type="auto"/>
          </w:tcPr>
          <w:p w14:paraId="0AF6F7E3" w14:textId="77777777"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14:paraId="3F907A22" w14:textId="77777777" w:rsidR="009178AD" w:rsidRPr="006276FC" w:rsidRDefault="009178AD" w:rsidP="009C6C63">
            <w:pPr>
              <w:pStyle w:val="TAC"/>
              <w:rPr>
                <w:sz w:val="16"/>
              </w:rPr>
            </w:pPr>
            <w:r w:rsidRPr="006276FC">
              <w:rPr>
                <w:sz w:val="16"/>
              </w:rPr>
              <w:t>7.6.25</w:t>
            </w:r>
          </w:p>
        </w:tc>
        <w:tc>
          <w:tcPr>
            <w:tcW w:w="0" w:type="auto"/>
          </w:tcPr>
          <w:p w14:paraId="24AA4CCF" w14:textId="77777777" w:rsidR="009178AD" w:rsidRPr="006276FC" w:rsidRDefault="009178AD" w:rsidP="009C6C63">
            <w:pPr>
              <w:pStyle w:val="TAL"/>
              <w:rPr>
                <w:sz w:val="16"/>
              </w:rPr>
            </w:pPr>
            <w:r w:rsidRPr="006276FC">
              <w:rPr>
                <w:sz w:val="16"/>
              </w:rPr>
              <w:t>Data Reference</w:t>
            </w:r>
          </w:p>
          <w:p w14:paraId="34516E9A" w14:textId="77777777" w:rsidR="009178AD" w:rsidRPr="006276FC" w:rsidRDefault="009178AD" w:rsidP="009C6C63">
            <w:pPr>
              <w:pStyle w:val="TAL"/>
              <w:rPr>
                <w:sz w:val="16"/>
              </w:rPr>
            </w:pPr>
            <w:r w:rsidRPr="006276FC">
              <w:rPr>
                <w:sz w:val="16"/>
              </w:rPr>
              <w:t>+ IMS Public User Identity</w:t>
            </w:r>
          </w:p>
        </w:tc>
        <w:tc>
          <w:tcPr>
            <w:tcW w:w="0" w:type="auto"/>
          </w:tcPr>
          <w:p w14:paraId="330CD5C6" w14:textId="77777777" w:rsidR="009178AD" w:rsidRPr="006276FC" w:rsidRDefault="009178AD" w:rsidP="009C6C63">
            <w:pPr>
              <w:pStyle w:val="TAC"/>
              <w:rPr>
                <w:sz w:val="16"/>
              </w:rPr>
            </w:pPr>
            <w:r w:rsidRPr="006276FC">
              <w:rPr>
                <w:sz w:val="16"/>
              </w:rPr>
              <w:t>Sh-Pull</w:t>
            </w:r>
          </w:p>
          <w:p w14:paraId="0E71DFE1" w14:textId="77777777" w:rsidR="009178AD" w:rsidRPr="006276FC" w:rsidRDefault="009178AD" w:rsidP="009C6C63">
            <w:pPr>
              <w:pStyle w:val="TAC"/>
              <w:rPr>
                <w:sz w:val="16"/>
              </w:rPr>
            </w:pPr>
            <w:r w:rsidRPr="006276FC">
              <w:rPr>
                <w:sz w:val="16"/>
              </w:rPr>
              <w:t>Sh-Subs-Notif</w:t>
            </w:r>
          </w:p>
          <w:p w14:paraId="41A67123" w14:textId="77777777" w:rsidR="009178AD" w:rsidRPr="006276FC" w:rsidRDefault="009178AD" w:rsidP="009C6C63">
            <w:pPr>
              <w:pStyle w:val="TAC"/>
              <w:rPr>
                <w:sz w:val="16"/>
              </w:rPr>
            </w:pPr>
            <w:r w:rsidRPr="006276FC">
              <w:rPr>
                <w:sz w:val="16"/>
              </w:rPr>
              <w:t>(Note 8)</w:t>
            </w:r>
          </w:p>
        </w:tc>
      </w:tr>
      <w:tr w:rsidR="004F1159" w:rsidRPr="006276FC" w14:paraId="7E5F5D74" w14:textId="77777777" w:rsidTr="009C6C63">
        <w:trPr>
          <w:cantSplit/>
          <w:jc w:val="center"/>
        </w:trPr>
        <w:tc>
          <w:tcPr>
            <w:tcW w:w="0" w:type="auto"/>
          </w:tcPr>
          <w:p w14:paraId="5BA2D2CB" w14:textId="77777777" w:rsidR="004F1159" w:rsidRPr="006276FC" w:rsidRDefault="004F1159" w:rsidP="004F1159">
            <w:pPr>
              <w:pStyle w:val="TAC"/>
              <w:rPr>
                <w:sz w:val="16"/>
              </w:rPr>
            </w:pPr>
            <w:r w:rsidRPr="006276FC">
              <w:rPr>
                <w:sz w:val="16"/>
              </w:rPr>
              <w:t>34</w:t>
            </w:r>
          </w:p>
        </w:tc>
        <w:tc>
          <w:tcPr>
            <w:tcW w:w="0" w:type="auto"/>
          </w:tcPr>
          <w:p w14:paraId="107D9296" w14:textId="77777777" w:rsidR="004F1159" w:rsidRPr="006276FC" w:rsidRDefault="004F1159" w:rsidP="004F1159">
            <w:pPr>
              <w:pStyle w:val="TAC"/>
              <w:rPr>
                <w:sz w:val="16"/>
                <w:szCs w:val="16"/>
              </w:rPr>
            </w:pPr>
            <w:r w:rsidRPr="006276FC">
              <w:rPr>
                <w:sz w:val="16"/>
                <w:szCs w:val="16"/>
              </w:rPr>
              <w:t>IMEISV</w:t>
            </w:r>
          </w:p>
        </w:tc>
        <w:tc>
          <w:tcPr>
            <w:tcW w:w="0" w:type="auto"/>
          </w:tcPr>
          <w:p w14:paraId="3C6D39FE" w14:textId="77777777" w:rsidR="004F1159" w:rsidRPr="006276FC" w:rsidRDefault="004F1159" w:rsidP="004F1159">
            <w:pPr>
              <w:pStyle w:val="TAC"/>
              <w:rPr>
                <w:sz w:val="16"/>
              </w:rPr>
            </w:pPr>
            <w:r w:rsidRPr="006276FC">
              <w:rPr>
                <w:sz w:val="16"/>
              </w:rPr>
              <w:t>7.6.26</w:t>
            </w:r>
          </w:p>
        </w:tc>
        <w:tc>
          <w:tcPr>
            <w:tcW w:w="0" w:type="auto"/>
          </w:tcPr>
          <w:p w14:paraId="45569346" w14:textId="77777777" w:rsidR="004F1159" w:rsidRPr="006276FC" w:rsidRDefault="004F1159" w:rsidP="004F1159">
            <w:pPr>
              <w:pStyle w:val="TAL"/>
              <w:rPr>
                <w:sz w:val="16"/>
              </w:rPr>
            </w:pPr>
            <w:r w:rsidRPr="006276FC">
              <w:rPr>
                <w:sz w:val="16"/>
              </w:rPr>
              <w:t>Data Reference</w:t>
            </w:r>
          </w:p>
          <w:p w14:paraId="255CC1A4" w14:textId="77777777" w:rsidR="004F1159" w:rsidRPr="006276FC" w:rsidRDefault="004F1159" w:rsidP="004F1159">
            <w:pPr>
              <w:pStyle w:val="TAL"/>
              <w:rPr>
                <w:sz w:val="16"/>
              </w:rPr>
            </w:pPr>
            <w:r w:rsidRPr="006276FC">
              <w:rPr>
                <w:sz w:val="16"/>
              </w:rPr>
              <w:t>+ ( IMS Public User Identity OR MSISDN OR External Identifier )</w:t>
            </w:r>
          </w:p>
          <w:p w14:paraId="727D88EA" w14:textId="77777777" w:rsidR="004F1159" w:rsidRPr="006276FC" w:rsidRDefault="004F1159" w:rsidP="004F1159">
            <w:pPr>
              <w:pStyle w:val="TAL"/>
              <w:rPr>
                <w:sz w:val="16"/>
              </w:rPr>
            </w:pPr>
            <w:r w:rsidRPr="006276FC">
              <w:rPr>
                <w:sz w:val="16"/>
              </w:rPr>
              <w:t>+ [ Private Identity ]</w:t>
            </w:r>
          </w:p>
        </w:tc>
        <w:tc>
          <w:tcPr>
            <w:tcW w:w="0" w:type="auto"/>
          </w:tcPr>
          <w:p w14:paraId="54FA7F21" w14:textId="77777777" w:rsidR="004F1159" w:rsidRDefault="004F1159" w:rsidP="004F1159">
            <w:pPr>
              <w:pStyle w:val="TAC"/>
              <w:rPr>
                <w:sz w:val="16"/>
              </w:rPr>
            </w:pPr>
            <w:r w:rsidRPr="006276FC">
              <w:rPr>
                <w:sz w:val="16"/>
              </w:rPr>
              <w:t>Sh-Pull</w:t>
            </w:r>
          </w:p>
          <w:p w14:paraId="28EBF439" w14:textId="77777777" w:rsidR="004F1159" w:rsidRPr="006276FC" w:rsidRDefault="004F1159" w:rsidP="004F1159">
            <w:pPr>
              <w:pStyle w:val="TAC"/>
              <w:rPr>
                <w:sz w:val="16"/>
              </w:rPr>
            </w:pPr>
            <w:r>
              <w:rPr>
                <w:sz w:val="16"/>
              </w:rPr>
              <w:t>Sh-Subs-Notif</w:t>
            </w:r>
          </w:p>
          <w:p w14:paraId="7F05035F" w14:textId="77777777" w:rsidR="004F1159" w:rsidRPr="006276FC" w:rsidRDefault="004F1159" w:rsidP="004F1159">
            <w:pPr>
              <w:pStyle w:val="TAC"/>
              <w:rPr>
                <w:sz w:val="16"/>
              </w:rPr>
            </w:pPr>
            <w:r w:rsidRPr="006276FC">
              <w:rPr>
                <w:sz w:val="16"/>
              </w:rPr>
              <w:t>(Note 5)</w:t>
            </w:r>
          </w:p>
        </w:tc>
      </w:tr>
      <w:tr w:rsidR="009C6C63" w:rsidRPr="006276FC" w14:paraId="40736D21" w14:textId="77777777" w:rsidTr="009C6C63">
        <w:trPr>
          <w:cantSplit/>
          <w:jc w:val="center"/>
        </w:trPr>
        <w:tc>
          <w:tcPr>
            <w:tcW w:w="0" w:type="auto"/>
          </w:tcPr>
          <w:p w14:paraId="2B91146B" w14:textId="77777777" w:rsidR="009C6C63" w:rsidRDefault="009C6C63" w:rsidP="009C6C63">
            <w:pPr>
              <w:pStyle w:val="TAC"/>
              <w:rPr>
                <w:sz w:val="16"/>
              </w:rPr>
            </w:pPr>
            <w:r>
              <w:rPr>
                <w:sz w:val="16"/>
              </w:rPr>
              <w:t>35</w:t>
            </w:r>
          </w:p>
        </w:tc>
        <w:tc>
          <w:tcPr>
            <w:tcW w:w="0" w:type="auto"/>
          </w:tcPr>
          <w:p w14:paraId="77C90849" w14:textId="77777777" w:rsidR="009C6C63" w:rsidRDefault="009C6C63" w:rsidP="009C6C63">
            <w:pPr>
              <w:pStyle w:val="TAC"/>
              <w:rPr>
                <w:sz w:val="16"/>
                <w:szCs w:val="16"/>
              </w:rPr>
            </w:pPr>
            <w:r>
              <w:rPr>
                <w:sz w:val="16"/>
              </w:rPr>
              <w:t>UE-5G-SRVCC-Capability</w:t>
            </w:r>
          </w:p>
        </w:tc>
        <w:tc>
          <w:tcPr>
            <w:tcW w:w="0" w:type="auto"/>
          </w:tcPr>
          <w:p w14:paraId="764FDA4B" w14:textId="77777777" w:rsidR="009C6C63" w:rsidRDefault="009C6C63" w:rsidP="009C6C63">
            <w:pPr>
              <w:pStyle w:val="TAC"/>
              <w:rPr>
                <w:sz w:val="16"/>
              </w:rPr>
            </w:pPr>
            <w:r>
              <w:rPr>
                <w:sz w:val="16"/>
              </w:rPr>
              <w:t>7.6.21A</w:t>
            </w:r>
          </w:p>
        </w:tc>
        <w:tc>
          <w:tcPr>
            <w:tcW w:w="0" w:type="auto"/>
          </w:tcPr>
          <w:p w14:paraId="70766029" w14:textId="77777777" w:rsidR="009C6C63" w:rsidRDefault="009C6C63" w:rsidP="009C6C63">
            <w:pPr>
              <w:pStyle w:val="TAL"/>
              <w:rPr>
                <w:sz w:val="16"/>
              </w:rPr>
            </w:pPr>
            <w:r>
              <w:rPr>
                <w:sz w:val="16"/>
              </w:rPr>
              <w:t>Data Reference</w:t>
            </w:r>
          </w:p>
          <w:p w14:paraId="0853FAE9" w14:textId="77777777" w:rsidR="009C6C63" w:rsidRDefault="009C6C63" w:rsidP="009C6C63">
            <w:pPr>
              <w:pStyle w:val="TAL"/>
              <w:rPr>
                <w:sz w:val="16"/>
              </w:rPr>
            </w:pPr>
            <w:r>
              <w:rPr>
                <w:sz w:val="16"/>
              </w:rPr>
              <w:t>+ ( IMS Public User Identity OR MSISDN )</w:t>
            </w:r>
          </w:p>
          <w:p w14:paraId="18CD736B" w14:textId="77777777" w:rsidR="009C6C63" w:rsidRDefault="009C6C63" w:rsidP="009C6C63">
            <w:pPr>
              <w:pStyle w:val="TAL"/>
              <w:rPr>
                <w:sz w:val="16"/>
              </w:rPr>
            </w:pPr>
            <w:r>
              <w:rPr>
                <w:sz w:val="16"/>
              </w:rPr>
              <w:t>+ [ Private Identity ]</w:t>
            </w:r>
          </w:p>
        </w:tc>
        <w:tc>
          <w:tcPr>
            <w:tcW w:w="0" w:type="auto"/>
          </w:tcPr>
          <w:p w14:paraId="1CD1A13F" w14:textId="77777777" w:rsidR="009C6C63" w:rsidRDefault="009C6C63" w:rsidP="009C6C63">
            <w:pPr>
              <w:pStyle w:val="TAC"/>
              <w:rPr>
                <w:sz w:val="16"/>
                <w:lang w:eastAsia="zh-CN"/>
              </w:rPr>
            </w:pPr>
            <w:r>
              <w:rPr>
                <w:sz w:val="16"/>
              </w:rPr>
              <w:t>Sh-Pull</w:t>
            </w:r>
          </w:p>
          <w:p w14:paraId="3123AB67" w14:textId="77777777" w:rsidR="009C6C63" w:rsidRDefault="009C6C63" w:rsidP="009C6C63">
            <w:pPr>
              <w:pStyle w:val="TAC"/>
              <w:rPr>
                <w:sz w:val="16"/>
              </w:rPr>
            </w:pPr>
            <w:r>
              <w:rPr>
                <w:sz w:val="16"/>
              </w:rPr>
              <w:t xml:space="preserve">Sh-Subs-Notif </w:t>
            </w:r>
            <w:r>
              <w:rPr>
                <w:sz w:val="16"/>
              </w:rPr>
              <w:br/>
              <w:t>(Note 5)</w:t>
            </w:r>
          </w:p>
        </w:tc>
      </w:tr>
      <w:tr w:rsidR="009178AD" w:rsidRPr="006276FC" w14:paraId="0BFA08D0" w14:textId="77777777" w:rsidTr="009C6C63">
        <w:trPr>
          <w:cantSplit/>
          <w:jc w:val="center"/>
        </w:trPr>
        <w:tc>
          <w:tcPr>
            <w:tcW w:w="0" w:type="auto"/>
            <w:gridSpan w:val="5"/>
          </w:tcPr>
          <w:p w14:paraId="272E553E" w14:textId="77777777"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14:paraId="37890597" w14:textId="77777777"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14:paraId="1EA83212" w14:textId="77777777"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14:paraId="3595A991" w14:textId="77777777"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14:paraId="4996EF06" w14:textId="77777777"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14:paraId="3E5CA0BB" w14:textId="77777777"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14:paraId="028F00D3" w14:textId="77777777"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14:paraId="1D95B56D" w14:textId="77777777" w:rsidR="00F80D7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p>
          <w:p w14:paraId="258457CF" w14:textId="135DE74C"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14:paraId="50C7A3CD" w14:textId="77777777" w:rsidR="009178AD" w:rsidRDefault="009178AD" w:rsidP="009C6C63">
            <w:pPr>
              <w:pStyle w:val="TAN"/>
              <w:rPr>
                <w:rFonts w:cs="CG Times (WN)"/>
                <w:sz w:val="16"/>
                <w:lang w:eastAsia="zh-CN"/>
              </w:rPr>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p w14:paraId="6129644F" w14:textId="08A8E690" w:rsidR="00F80D7D" w:rsidRPr="00F80D7D" w:rsidRDefault="00F80D7D" w:rsidP="009C6C63">
            <w:pPr>
              <w:pStyle w:val="TAN"/>
              <w:rPr>
                <w:rFonts w:cs="CG Times (WN)"/>
                <w:sz w:val="16"/>
                <w:lang w:eastAsia="zh-CN"/>
              </w:rPr>
            </w:pPr>
            <w:r>
              <w:rPr>
                <w:rFonts w:cs="CG Times (WN)"/>
                <w:sz w:val="16"/>
                <w:lang w:eastAsia="zh-CN"/>
              </w:rPr>
              <w:t>Note 10:</w:t>
            </w:r>
            <w:r>
              <w:rPr>
                <w:rFonts w:cs="CG Times (WN)"/>
                <w:sz w:val="16"/>
                <w:lang w:eastAsia="zh-CN"/>
              </w:rPr>
              <w:tab/>
            </w:r>
            <w:r w:rsidRPr="00F80D7D">
              <w:rPr>
                <w:rFonts w:cs="CG Times (WN)"/>
                <w:sz w:val="16"/>
                <w:lang w:eastAsia="zh-CN"/>
              </w:rPr>
              <w:t>Local-Time-Zone-Indication shall be absent or shall take the value LOCAL_TIME_ZONE_WITH_LOCATION_INFO_REQUESTED (1) if Current Location takes the value InitiateActiveLocationRetrieval (1)</w:t>
            </w:r>
          </w:p>
        </w:tc>
      </w:tr>
    </w:tbl>
    <w:p w14:paraId="1230CC70" w14:textId="77777777" w:rsidR="009178AD" w:rsidRPr="006276FC" w:rsidRDefault="009178AD" w:rsidP="009178AD"/>
    <w:p w14:paraId="751F92FE" w14:textId="77777777" w:rsidR="009178AD" w:rsidRPr="006276FC" w:rsidRDefault="009178AD" w:rsidP="009178AD">
      <w:pPr>
        <w:pStyle w:val="Heading3"/>
      </w:pPr>
      <w:bookmarkStart w:id="267" w:name="_Toc2694341"/>
      <w:bookmarkStart w:id="268" w:name="_Toc20215921"/>
      <w:bookmarkStart w:id="269" w:name="_Toc27756207"/>
      <w:bookmarkStart w:id="270" w:name="_Toc36056757"/>
      <w:bookmarkStart w:id="271" w:name="_Toc44878556"/>
      <w:bookmarkStart w:id="272" w:name="_Toc74132345"/>
      <w:r w:rsidRPr="006276FC">
        <w:t>7.6.1</w:t>
      </w:r>
      <w:r w:rsidRPr="006276FC">
        <w:tab/>
        <w:t>Repository Data</w:t>
      </w:r>
      <w:bookmarkEnd w:id="267"/>
      <w:bookmarkEnd w:id="268"/>
      <w:bookmarkEnd w:id="269"/>
      <w:bookmarkEnd w:id="270"/>
      <w:bookmarkEnd w:id="271"/>
      <w:bookmarkEnd w:id="272"/>
    </w:p>
    <w:p w14:paraId="74CC350C" w14:textId="77777777" w:rsidR="00F80D7D" w:rsidRPr="006276FC" w:rsidRDefault="009178AD" w:rsidP="009178AD">
      <w:r w:rsidRPr="006276FC">
        <w:t>This information element contains transparent data. A data repository may be shared by more than one AS implementing the same service.</w:t>
      </w:r>
      <w:bookmarkStart w:id="273" w:name="_Toc2694342"/>
      <w:bookmarkStart w:id="274" w:name="_Toc20215922"/>
      <w:bookmarkStart w:id="275" w:name="_Toc27756208"/>
      <w:bookmarkStart w:id="276" w:name="_Toc36056758"/>
      <w:bookmarkStart w:id="277" w:name="_Toc44878557"/>
    </w:p>
    <w:p w14:paraId="3F557D78" w14:textId="591C0744" w:rsidR="009178AD" w:rsidRPr="006276FC" w:rsidRDefault="009178AD" w:rsidP="009178AD">
      <w:pPr>
        <w:pStyle w:val="Heading3"/>
      </w:pPr>
      <w:bookmarkStart w:id="278" w:name="_Toc74132346"/>
      <w:r w:rsidRPr="006276FC">
        <w:t>7.6.2</w:t>
      </w:r>
      <w:r w:rsidRPr="006276FC">
        <w:tab/>
        <w:t>IMSPublicIdentity</w:t>
      </w:r>
      <w:bookmarkEnd w:id="273"/>
      <w:bookmarkEnd w:id="274"/>
      <w:bookmarkEnd w:id="275"/>
      <w:bookmarkEnd w:id="276"/>
      <w:bookmarkEnd w:id="277"/>
      <w:bookmarkEnd w:id="278"/>
    </w:p>
    <w:p w14:paraId="4DBB464D" w14:textId="77777777"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14:paraId="2484CC6B" w14:textId="77777777" w:rsidR="009178AD" w:rsidRPr="006276FC" w:rsidRDefault="009178AD" w:rsidP="009178AD">
      <w:pPr>
        <w:pStyle w:val="B10"/>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14:paraId="15A2F38C" w14:textId="37DC5C24" w:rsidR="009178AD" w:rsidRPr="006276FC" w:rsidRDefault="009178AD" w:rsidP="009178AD">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w:t>
      </w:r>
      <w:r w:rsidR="00F80D7D" w:rsidRPr="006276FC">
        <w:t>TS</w:t>
      </w:r>
      <w:r w:rsidR="00F80D7D">
        <w:t> </w:t>
      </w:r>
      <w:r w:rsidR="00F80D7D" w:rsidRPr="006276FC">
        <w:t>2</w:t>
      </w:r>
      <w:r w:rsidRPr="006276FC">
        <w:t>3.</w:t>
      </w:r>
      <w:r w:rsidRPr="006276FC">
        <w:rPr>
          <w:rFonts w:hint="eastAsia"/>
        </w:rPr>
        <w:t>00</w:t>
      </w:r>
      <w:r w:rsidRPr="006276FC">
        <w:t>8</w:t>
      </w:r>
      <w:r w:rsidR="00F80D7D">
        <w:t> </w:t>
      </w:r>
      <w:r w:rsidR="00F80D7D" w:rsidRPr="006276FC">
        <w:t>[</w:t>
      </w:r>
      <w:r w:rsidRPr="006276FC">
        <w:rPr>
          <w:rFonts w:hint="eastAsia"/>
        </w:rPr>
        <w:t>27</w:t>
      </w:r>
      <w:r w:rsidRPr="006276FC">
        <w:t xml:space="preserve">] for the definition of Alias Public </w:t>
      </w:r>
      <w:r w:rsidRPr="006276FC">
        <w:lastRenderedPageBreak/>
        <w:t>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14:paraId="2766110F" w14:textId="77777777" w:rsidR="009178AD" w:rsidRPr="006276FC" w:rsidRDefault="009178AD" w:rsidP="009178AD">
      <w:pPr>
        <w:pStyle w:val="B10"/>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 or External Identifier in the User-Identity AVP is associated with. If the User Identity is a Public Service Identity, the HSS shall return no identities in the response.</w:t>
      </w:r>
    </w:p>
    <w:p w14:paraId="11A94611" w14:textId="77777777" w:rsidR="009178AD" w:rsidRPr="006276FC" w:rsidRDefault="009178AD" w:rsidP="009178AD">
      <w:pPr>
        <w:pStyle w:val="B10"/>
      </w:pPr>
      <w:r w:rsidRPr="006276FC">
        <w:t>-</w:t>
      </w:r>
      <w:r w:rsidRPr="006276FC">
        <w:tab/>
        <w:t>When this information element takes the value ALL_IDENTITIES, the HSS shall provide all non-barred IMS Public Identities, belonging to all Private Identities that the User Identity is associated with.</w:t>
      </w:r>
    </w:p>
    <w:p w14:paraId="25F1B6F2" w14:textId="77777777" w:rsidR="009178AD" w:rsidRPr="006276FC" w:rsidRDefault="009178AD" w:rsidP="009178AD">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14:paraId="4504214E" w14:textId="77777777" w:rsidR="009178AD" w:rsidRPr="006276FC" w:rsidRDefault="009178AD" w:rsidP="009178AD">
      <w:r w:rsidRPr="006276FC">
        <w:t>An IMS Public Identity would be either:</w:t>
      </w:r>
    </w:p>
    <w:p w14:paraId="4A7E7A70" w14:textId="77777777" w:rsidR="009178AD" w:rsidRPr="006276FC" w:rsidRDefault="009178AD" w:rsidP="009178AD">
      <w:pPr>
        <w:pStyle w:val="B10"/>
      </w:pPr>
      <w:r w:rsidRPr="006276FC">
        <w:t>-</w:t>
      </w:r>
      <w:r w:rsidRPr="006276FC">
        <w:tab/>
        <w:t>associated with the same Private User Identity or Private Service Identity as the User Identity included in the request or</w:t>
      </w:r>
    </w:p>
    <w:p w14:paraId="712BF101" w14:textId="77777777" w:rsidR="009178AD" w:rsidRPr="006276FC" w:rsidRDefault="009178AD" w:rsidP="009178AD">
      <w:pPr>
        <w:pStyle w:val="B10"/>
      </w:pPr>
      <w:r w:rsidRPr="006276FC">
        <w:t>-</w:t>
      </w:r>
      <w:r w:rsidRPr="006276FC">
        <w:tab/>
        <w:t>associated with the MSISDN present in the request or</w:t>
      </w:r>
    </w:p>
    <w:p w14:paraId="3DC996CB" w14:textId="77777777" w:rsidR="009178AD" w:rsidRPr="006276FC" w:rsidRDefault="009178AD" w:rsidP="009178AD">
      <w:pPr>
        <w:pStyle w:val="B10"/>
      </w:pPr>
      <w:r w:rsidRPr="006276FC">
        <w:t>-</w:t>
      </w:r>
      <w:r w:rsidRPr="006276FC">
        <w:tab/>
        <w:t>associated with an External Identifier present in the request.</w:t>
      </w:r>
    </w:p>
    <w:p w14:paraId="79AAC515" w14:textId="77777777" w:rsidR="009178AD" w:rsidRPr="006276FC" w:rsidRDefault="009178AD" w:rsidP="009178AD">
      <w:r w:rsidRPr="006276FC">
        <w:t>Multiple instances of this information element may be included in the message.</w:t>
      </w:r>
    </w:p>
    <w:p w14:paraId="2757A094" w14:textId="77777777" w:rsidR="009178AD" w:rsidRPr="006276FC" w:rsidRDefault="009178AD" w:rsidP="009178AD">
      <w:pPr>
        <w:pStyle w:val="Heading3"/>
      </w:pPr>
      <w:bookmarkStart w:id="279" w:name="_Toc2694343"/>
      <w:bookmarkStart w:id="280" w:name="_Toc20215923"/>
      <w:bookmarkStart w:id="281" w:name="_Toc27756209"/>
      <w:bookmarkStart w:id="282" w:name="_Toc36056759"/>
      <w:bookmarkStart w:id="283" w:name="_Toc44878558"/>
      <w:bookmarkStart w:id="284" w:name="_Toc74132347"/>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279"/>
      <w:bookmarkEnd w:id="280"/>
      <w:bookmarkEnd w:id="281"/>
      <w:bookmarkEnd w:id="282"/>
      <w:bookmarkEnd w:id="283"/>
      <w:bookmarkEnd w:id="284"/>
    </w:p>
    <w:p w14:paraId="67B8219C" w14:textId="77777777" w:rsidR="009178AD" w:rsidRPr="006276FC" w:rsidRDefault="009178AD" w:rsidP="009178A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14:paraId="1DEE4154" w14:textId="77777777" w:rsidR="009178AD" w:rsidRPr="006276FC" w:rsidRDefault="009178AD" w:rsidP="009178AD">
      <w:pPr>
        <w:pStyle w:val="B10"/>
      </w:pPr>
      <w:r w:rsidRPr="006276FC">
        <w:t>-</w:t>
      </w:r>
      <w:r w:rsidRPr="006276FC">
        <w:tab/>
        <w:t>REGISTERED,</w:t>
      </w:r>
    </w:p>
    <w:p w14:paraId="584CFD52" w14:textId="77777777" w:rsidR="009178AD" w:rsidRPr="006276FC" w:rsidRDefault="009178AD" w:rsidP="009178AD">
      <w:pPr>
        <w:pStyle w:val="B10"/>
      </w:pPr>
      <w:r w:rsidRPr="006276FC">
        <w:t>-</w:t>
      </w:r>
      <w:r w:rsidRPr="006276FC">
        <w:tab/>
        <w:t>NOT_REGISTERED,</w:t>
      </w:r>
    </w:p>
    <w:p w14:paraId="1C9F0969" w14:textId="77777777" w:rsidR="009178AD" w:rsidRPr="006276FC" w:rsidRDefault="009178AD" w:rsidP="009178AD">
      <w:pPr>
        <w:pStyle w:val="B10"/>
      </w:pPr>
      <w:r w:rsidRPr="006276FC">
        <w:t>-</w:t>
      </w:r>
      <w:r w:rsidRPr="006276FC">
        <w:tab/>
        <w:t>AUTHENTICATION_PENDING,</w:t>
      </w:r>
    </w:p>
    <w:p w14:paraId="1C38B3B9" w14:textId="77777777" w:rsidR="009178AD" w:rsidRPr="006276FC" w:rsidRDefault="009178AD" w:rsidP="009178AD">
      <w:pPr>
        <w:pStyle w:val="B10"/>
      </w:pPr>
      <w:r w:rsidRPr="006276FC">
        <w:t>-</w:t>
      </w:r>
      <w:r w:rsidRPr="006276FC">
        <w:tab/>
        <w:t>REGISTERED_UNREG_SERVICES.</w:t>
      </w:r>
    </w:p>
    <w:p w14:paraId="46538AFC" w14:textId="77777777"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14:paraId="0E07CA07" w14:textId="77777777" w:rsidR="009178AD" w:rsidRPr="006276FC" w:rsidRDefault="009178AD" w:rsidP="009178A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14:paraId="5BDE3845" w14:textId="77777777"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14:paraId="7721A513" w14:textId="77777777"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14:paraId="60C6CD53" w14:textId="77777777" w:rsidR="009178AD" w:rsidRPr="006276FC" w:rsidRDefault="009178AD" w:rsidP="009178A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14:paraId="45BFDA12" w14:textId="77777777" w:rsidR="009178AD" w:rsidRPr="006276FC" w:rsidRDefault="009178AD" w:rsidP="009178AD">
      <w:pPr>
        <w:pStyle w:val="Heading3"/>
      </w:pPr>
      <w:bookmarkStart w:id="285" w:name="_Toc2694344"/>
      <w:bookmarkStart w:id="286" w:name="_Toc20215924"/>
      <w:bookmarkStart w:id="287" w:name="_Toc27756210"/>
      <w:bookmarkStart w:id="288" w:name="_Toc36056760"/>
      <w:bookmarkStart w:id="289" w:name="_Toc44878559"/>
      <w:bookmarkStart w:id="290" w:name="_Toc74132348"/>
      <w:r w:rsidRPr="006276FC">
        <w:t>7.6.4</w:t>
      </w:r>
      <w:r w:rsidRPr="006276FC">
        <w:tab/>
        <w:t>S-CSCF Name</w:t>
      </w:r>
      <w:bookmarkEnd w:id="285"/>
      <w:bookmarkEnd w:id="286"/>
      <w:bookmarkEnd w:id="287"/>
      <w:bookmarkEnd w:id="288"/>
      <w:bookmarkEnd w:id="289"/>
      <w:bookmarkEnd w:id="290"/>
    </w:p>
    <w:p w14:paraId="6C1DB41C" w14:textId="77777777" w:rsidR="009178AD" w:rsidRPr="006276FC" w:rsidRDefault="009178AD" w:rsidP="009178AD">
      <w:r w:rsidRPr="006276FC">
        <w:t>This information element contains the name of the S</w:t>
      </w:r>
      <w:r w:rsidRPr="006276FC">
        <w:noBreakHyphen/>
        <w:t>CSCF assigned to the IMS Subscription.</w:t>
      </w:r>
    </w:p>
    <w:p w14:paraId="4A9392A1" w14:textId="77777777" w:rsidR="009178AD" w:rsidRPr="006276FC" w:rsidRDefault="009178AD" w:rsidP="009178AD">
      <w:pPr>
        <w:pStyle w:val="Heading3"/>
      </w:pPr>
      <w:bookmarkStart w:id="291" w:name="_Toc2694345"/>
      <w:bookmarkStart w:id="292" w:name="_Toc20215925"/>
      <w:bookmarkStart w:id="293" w:name="_Toc27756211"/>
      <w:bookmarkStart w:id="294" w:name="_Toc36056761"/>
      <w:bookmarkStart w:id="295" w:name="_Toc44878560"/>
      <w:bookmarkStart w:id="296" w:name="_Toc74132349"/>
      <w:r w:rsidRPr="006276FC">
        <w:lastRenderedPageBreak/>
        <w:t>7.6.5</w:t>
      </w:r>
      <w:r w:rsidRPr="006276FC">
        <w:tab/>
        <w:t>Initial Filter Criteria</w:t>
      </w:r>
      <w:bookmarkEnd w:id="291"/>
      <w:bookmarkEnd w:id="292"/>
      <w:bookmarkEnd w:id="293"/>
      <w:bookmarkEnd w:id="294"/>
      <w:bookmarkEnd w:id="295"/>
      <w:bookmarkEnd w:id="296"/>
    </w:p>
    <w:p w14:paraId="1A6CF917" w14:textId="77777777" w:rsidR="009178AD" w:rsidRPr="006276FC" w:rsidRDefault="009178AD" w:rsidP="009178AD">
      <w:r w:rsidRPr="006276FC">
        <w:t>This information element contains the triggering information for a service.</w:t>
      </w:r>
    </w:p>
    <w:p w14:paraId="619CAF96" w14:textId="5B878A5F" w:rsidR="009178AD" w:rsidRPr="006276FC" w:rsidRDefault="009178AD" w:rsidP="009178AD">
      <w:r w:rsidRPr="006276FC">
        <w:t xml:space="preserve">For a more detailed description, refer to 3GPP </w:t>
      </w:r>
      <w:r w:rsidR="00F80D7D" w:rsidRPr="006276FC">
        <w:t>TS</w:t>
      </w:r>
      <w:r w:rsidR="00F80D7D">
        <w:t> </w:t>
      </w:r>
      <w:r w:rsidR="00F80D7D" w:rsidRPr="006276FC">
        <w:t>2</w:t>
      </w:r>
      <w:r w:rsidRPr="006276FC">
        <w:t>3.218</w:t>
      </w:r>
      <w:r w:rsidR="00F80D7D">
        <w:t> </w:t>
      </w:r>
      <w:r w:rsidR="00F80D7D" w:rsidRPr="006276FC">
        <w:t>[</w:t>
      </w:r>
      <w:r w:rsidRPr="006276FC">
        <w:t xml:space="preserve">4] and 3GPP </w:t>
      </w:r>
      <w:r w:rsidR="00F80D7D" w:rsidRPr="006276FC">
        <w:t>TS</w:t>
      </w:r>
      <w:r w:rsidR="00F80D7D">
        <w:t> </w:t>
      </w:r>
      <w:r w:rsidR="00F80D7D" w:rsidRPr="006276FC">
        <w:t>2</w:t>
      </w:r>
      <w:r w:rsidRPr="006276FC">
        <w:t>9.228</w:t>
      </w:r>
      <w:r w:rsidR="00F80D7D">
        <w:t> </w:t>
      </w:r>
      <w:r w:rsidR="00F80D7D" w:rsidRPr="006276FC">
        <w:t>[</w:t>
      </w:r>
      <w:r w:rsidRPr="006276FC">
        <w:t>6].</w:t>
      </w:r>
    </w:p>
    <w:p w14:paraId="5308EB3A" w14:textId="77777777" w:rsidR="009178AD" w:rsidRPr="006276FC" w:rsidRDefault="009178AD" w:rsidP="009178AD">
      <w:pPr>
        <w:pStyle w:val="Heading3"/>
      </w:pPr>
      <w:bookmarkStart w:id="297" w:name="_Toc2694346"/>
      <w:bookmarkStart w:id="298" w:name="_Toc20215926"/>
      <w:bookmarkStart w:id="299" w:name="_Toc27756212"/>
      <w:bookmarkStart w:id="300" w:name="_Toc36056762"/>
      <w:bookmarkStart w:id="301" w:name="_Toc44878561"/>
      <w:bookmarkStart w:id="302" w:name="_Toc74132350"/>
      <w:r w:rsidRPr="006276FC">
        <w:t>7.6.6</w:t>
      </w:r>
      <w:r w:rsidRPr="006276FC">
        <w:tab/>
        <w:t>Location Information</w:t>
      </w:r>
      <w:bookmarkEnd w:id="297"/>
      <w:bookmarkEnd w:id="298"/>
      <w:bookmarkEnd w:id="299"/>
      <w:bookmarkEnd w:id="300"/>
      <w:bookmarkEnd w:id="301"/>
      <w:bookmarkEnd w:id="302"/>
    </w:p>
    <w:p w14:paraId="035F9CB6" w14:textId="77777777" w:rsidR="00F80D7D" w:rsidRPr="006276FC" w:rsidRDefault="00C0002C" w:rsidP="00C0002C">
      <w:bookmarkStart w:id="303" w:name="_Toc2694347"/>
      <w:bookmarkStart w:id="304" w:name="_Toc20215927"/>
      <w:bookmarkStart w:id="305" w:name="_Toc27756213"/>
      <w:bookmarkStart w:id="306" w:name="_Toc36056763"/>
      <w:bookmarkStart w:id="307" w:name="_Toc44878562"/>
      <w:r w:rsidRPr="006276FC">
        <w:t>This information element contains</w:t>
      </w:r>
      <w:r>
        <w:t xml:space="preserve"> either</w:t>
      </w:r>
      <w:r w:rsidRPr="006276FC">
        <w:t>:</w:t>
      </w:r>
    </w:p>
    <w:p w14:paraId="6E3B94AC" w14:textId="77777777" w:rsidR="00F80D7D" w:rsidRPr="006276FC" w:rsidRDefault="00C0002C" w:rsidP="00C0002C">
      <w:pPr>
        <w:pStyle w:val="B10"/>
      </w:pPr>
      <w:r w:rsidRPr="006276FC">
        <w:t>-</w:t>
      </w:r>
      <w:r w:rsidRPr="006276FC">
        <w:tab/>
        <w:t>the location of the served subscriber in the MSC/VLR if the requested domain is CS, or</w:t>
      </w:r>
    </w:p>
    <w:p w14:paraId="7CA2FF0B" w14:textId="77777777" w:rsidR="00F80D7D" w:rsidRPr="006276FC" w:rsidRDefault="00C0002C" w:rsidP="00C0002C">
      <w:pPr>
        <w:pStyle w:val="B10"/>
      </w:pPr>
      <w:r w:rsidRPr="006276FC">
        <w:t>-</w:t>
      </w:r>
      <w:r w:rsidRPr="006276FC">
        <w:tab/>
        <w:t xml:space="preserve">the location of the served subscriber in the SGSN if the requested domain is PS and either the requested node is </w:t>
      </w:r>
      <w:r>
        <w:t xml:space="preserve">solely </w:t>
      </w:r>
      <w:r w:rsidRPr="006276FC">
        <w:t>SGSN or the requested node is not present, or</w:t>
      </w:r>
    </w:p>
    <w:p w14:paraId="5F39BC7B" w14:textId="77777777" w:rsidR="00F80D7D" w:rsidRPr="006276FC" w:rsidRDefault="00C0002C" w:rsidP="00C0002C">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p>
    <w:p w14:paraId="4C0821D5" w14:textId="4500A54E" w:rsidR="00C0002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14:paraId="6F06B793" w14:textId="77777777" w:rsidR="00C0002C" w:rsidRPr="006276FC" w:rsidRDefault="00C0002C" w:rsidP="00C0002C">
      <w:pPr>
        <w:pStyle w:val="B10"/>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14:paraId="3870FFA3" w14:textId="77777777" w:rsidR="00F80D7D" w:rsidRPr="006276FC" w:rsidRDefault="00C0002C" w:rsidP="00C0002C">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p>
    <w:p w14:paraId="543FA65E" w14:textId="620BECC0" w:rsidR="00C0002C" w:rsidRPr="006276F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14:paraId="28DE49FA" w14:textId="77777777"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14:paraId="72C8CFE3" w14:textId="77777777"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14:paraId="1CDC3007" w14:textId="77777777"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14:paraId="462B3A0F" w14:textId="5B8F21AE" w:rsidR="00C0002C" w:rsidRPr="006276FC" w:rsidRDefault="00C0002C" w:rsidP="00C0002C">
      <w:r w:rsidRPr="006276FC">
        <w:t xml:space="preserve">For both Location Information for CS and Location Information for GPRS, the considerations described in 3GPP </w:t>
      </w:r>
      <w:r w:rsidR="00F80D7D" w:rsidRPr="006276FC">
        <w:t>TS</w:t>
      </w:r>
      <w:r w:rsidR="00F80D7D">
        <w:t> </w:t>
      </w:r>
      <w:r w:rsidR="00F80D7D" w:rsidRPr="006276FC">
        <w:t>2</w:t>
      </w:r>
      <w:r w:rsidRPr="006276FC">
        <w:t>3.078</w:t>
      </w:r>
      <w:r w:rsidR="00F80D7D">
        <w:t> </w:t>
      </w:r>
      <w:r w:rsidR="00F80D7D" w:rsidRPr="006276FC">
        <w:t>[</w:t>
      </w:r>
      <w:r w:rsidRPr="006276FC">
        <w:t>14] apply.</w:t>
      </w:r>
    </w:p>
    <w:p w14:paraId="035F302A" w14:textId="77777777" w:rsidR="009178AD" w:rsidRPr="006276FC" w:rsidRDefault="009178AD" w:rsidP="009178AD">
      <w:pPr>
        <w:pStyle w:val="Heading4"/>
      </w:pPr>
      <w:bookmarkStart w:id="308" w:name="_Toc74132351"/>
      <w:r w:rsidRPr="006276FC">
        <w:t>7.6.6.1</w:t>
      </w:r>
      <w:r w:rsidRPr="006276FC">
        <w:tab/>
        <w:t>Location information for CS</w:t>
      </w:r>
      <w:bookmarkEnd w:id="303"/>
      <w:bookmarkEnd w:id="304"/>
      <w:bookmarkEnd w:id="305"/>
      <w:bookmarkEnd w:id="306"/>
      <w:bookmarkEnd w:id="307"/>
      <w:bookmarkEnd w:id="308"/>
    </w:p>
    <w:p w14:paraId="75C75F25" w14:textId="77777777" w:rsidR="009178AD" w:rsidRPr="006276FC" w:rsidRDefault="009178AD" w:rsidP="009178AD">
      <w:r w:rsidRPr="006276FC">
        <w:t>This information element consists of the following subordinate information elements:</w:t>
      </w:r>
    </w:p>
    <w:p w14:paraId="7C9A0EDD" w14:textId="1CAA3C33" w:rsidR="009178AD" w:rsidRPr="006276FC" w:rsidRDefault="009178AD" w:rsidP="009178AD">
      <w:pPr>
        <w:pStyle w:val="B10"/>
      </w:pPr>
      <w:r w:rsidRPr="006276FC">
        <w:t>-</w:t>
      </w:r>
      <w:r w:rsidRPr="006276FC">
        <w:tab/>
        <w:t>Location number: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tab/>
      </w:r>
      <w:r w:rsidRPr="006276FC">
        <w:t>apply</w:t>
      </w:r>
      <w:r w:rsidR="00F80D7D">
        <w:t> </w:t>
      </w:r>
      <w:r w:rsidR="00F80D7D" w:rsidRPr="006276FC">
        <w:t>[</w:t>
      </w:r>
      <w:r w:rsidRPr="006276FC">
        <w:t>10].</w:t>
      </w:r>
    </w:p>
    <w:p w14:paraId="6BFCBB06" w14:textId="7B31AAB8" w:rsidR="00F80D7D" w:rsidRPr="006276FC" w:rsidRDefault="009178AD" w:rsidP="009178AD">
      <w:pPr>
        <w:pStyle w:val="B10"/>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3B868D" w14:textId="71BFE76E" w:rsidR="00F80D7D" w:rsidRPr="006276FC" w:rsidRDefault="009178AD" w:rsidP="009178AD">
      <w:pPr>
        <w:pStyle w:val="B10"/>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5141115" w14:textId="2C63920B"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7DE036CE" w14:textId="5A9AD469" w:rsidR="009178AD" w:rsidRPr="006276FC" w:rsidRDefault="009178AD" w:rsidP="009178AD">
      <w:pPr>
        <w:pStyle w:val="B10"/>
      </w:pPr>
      <w:r w:rsidRPr="006276FC">
        <w:lastRenderedPageBreak/>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1DA3776C" w14:textId="3F7E73DB" w:rsidR="009178AD" w:rsidRPr="006276FC" w:rsidRDefault="009178AD" w:rsidP="009178AD">
      <w:pPr>
        <w:pStyle w:val="B10"/>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7DE4F75" w14:textId="2ACD6B7F" w:rsidR="00F80D7D" w:rsidRPr="006276FC" w:rsidRDefault="009178AD" w:rsidP="009178AD">
      <w:pPr>
        <w:pStyle w:val="B10"/>
      </w:pPr>
      <w:r w:rsidRPr="006276FC">
        <w:t>-</w:t>
      </w:r>
      <w:r w:rsidRPr="006276FC">
        <w:tab/>
        <w:t xml:space="preserve">VLR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7C5715EC" w14:textId="0F0CAC5D" w:rsidR="009178AD" w:rsidRPr="006276FC" w:rsidRDefault="009178AD" w:rsidP="009178AD">
      <w:pPr>
        <w:pStyle w:val="B10"/>
      </w:pPr>
      <w:r w:rsidRPr="006276FC">
        <w:t>-</w:t>
      </w:r>
      <w:r w:rsidRPr="006276FC">
        <w:tab/>
        <w:t xml:space="preserve">MSC Number: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33F0FD97" w14:textId="162AE2DC" w:rsidR="009178AD" w:rsidRPr="006276FC" w:rsidRDefault="009178AD" w:rsidP="009178AD">
      <w:pPr>
        <w:pStyle w:val="B10"/>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3F3D5143" w14:textId="77777777"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14:paraId="712BB008" w14:textId="39A32876" w:rsidR="00F80D7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6D592528" w14:textId="16B58E99" w:rsidR="00F80D7D" w:rsidRPr="006276FC" w:rsidRDefault="009178AD" w:rsidP="009178AD">
      <w:pPr>
        <w:pStyle w:val="B10"/>
        <w:rPr>
          <w:lang w:eastAsia="zh-CN"/>
        </w:rPr>
      </w:pPr>
      <w:r w:rsidRPr="006276FC">
        <w:rPr>
          <w:i/>
        </w:rPr>
        <w:t xml:space="preserve"> </w:t>
      </w: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60A42C32" w14:textId="5A0AAD7D" w:rsidR="009178AD" w:rsidRPr="006276FC" w:rsidRDefault="009178AD" w:rsidP="009178AD">
      <w:pPr>
        <w:pStyle w:val="B10"/>
      </w:pPr>
      <w:r w:rsidRPr="006276FC">
        <w:t>-</w:t>
      </w:r>
      <w:r w:rsidRPr="006276FC">
        <w:tab/>
        <w:t>Tracking Area ID: defined in 3GPP TS 23.003</w:t>
      </w:r>
      <w:r w:rsidR="00F80D7D">
        <w:t> </w:t>
      </w:r>
      <w:r w:rsidR="00F80D7D" w:rsidRPr="006276FC">
        <w:t>[</w:t>
      </w:r>
      <w:r w:rsidRPr="006276FC">
        <w:t>11].</w:t>
      </w:r>
    </w:p>
    <w:p w14:paraId="15405C40" w14:textId="0A4FDC6D" w:rsidR="009178AD" w:rsidRPr="006276FC" w:rsidRDefault="009178AD" w:rsidP="009178AD">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611FADCF" w14:textId="4AC3CF5B"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 xml:space="preserve">3GPP </w:t>
      </w:r>
      <w:r w:rsidR="00F80D7D" w:rsidRPr="006276FC">
        <w:rPr>
          <w:szCs w:val="16"/>
        </w:rPr>
        <w:t>TS</w:t>
      </w:r>
      <w:r w:rsidR="00F80D7D">
        <w:rPr>
          <w:szCs w:val="16"/>
        </w:rPr>
        <w:t> </w:t>
      </w:r>
      <w:r w:rsidR="00F80D7D" w:rsidRPr="006276FC">
        <w:rPr>
          <w:szCs w:val="16"/>
        </w:rPr>
        <w:t>2</w:t>
      </w:r>
      <w:r w:rsidRPr="006276FC">
        <w:rPr>
          <w:szCs w:val="16"/>
        </w:rPr>
        <w:t>9.118</w:t>
      </w:r>
      <w:r w:rsidR="00F80D7D">
        <w:rPr>
          <w:szCs w:val="16"/>
          <w:lang w:eastAsia="zh-CN"/>
        </w:rPr>
        <w:t> </w:t>
      </w:r>
      <w:r w:rsidR="00F80D7D" w:rsidRPr="006276FC">
        <w:rPr>
          <w:rFonts w:hint="eastAsia"/>
          <w:szCs w:val="16"/>
          <w:lang w:eastAsia="zh-CN"/>
        </w:rPr>
        <w:t>[</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14:paraId="175BBEA2" w14:textId="77777777" w:rsidR="009178AD" w:rsidRPr="006276FC" w:rsidRDefault="009178AD" w:rsidP="009178AD">
      <w:pPr>
        <w:pStyle w:val="Heading4"/>
      </w:pPr>
      <w:bookmarkStart w:id="309" w:name="_Toc2694348"/>
      <w:bookmarkStart w:id="310" w:name="_Toc20215928"/>
      <w:bookmarkStart w:id="311" w:name="_Toc27756214"/>
      <w:bookmarkStart w:id="312" w:name="_Toc36056764"/>
      <w:bookmarkStart w:id="313" w:name="_Toc44878563"/>
      <w:bookmarkStart w:id="314" w:name="_Toc74132352"/>
      <w:r w:rsidRPr="006276FC">
        <w:t>7.6.6.2</w:t>
      </w:r>
      <w:r w:rsidRPr="006276FC">
        <w:tab/>
        <w:t>Location information for GPRS</w:t>
      </w:r>
      <w:bookmarkEnd w:id="309"/>
      <w:bookmarkEnd w:id="310"/>
      <w:bookmarkEnd w:id="311"/>
      <w:bookmarkEnd w:id="312"/>
      <w:bookmarkEnd w:id="313"/>
      <w:bookmarkEnd w:id="314"/>
    </w:p>
    <w:p w14:paraId="35AD1DED" w14:textId="77777777" w:rsidR="009178AD" w:rsidRPr="006276FC" w:rsidRDefault="009178AD" w:rsidP="009178AD">
      <w:r w:rsidRPr="006276FC">
        <w:t>This information element consists of the following subordinate information elements:</w:t>
      </w:r>
    </w:p>
    <w:p w14:paraId="574EDAC1" w14:textId="277C85A6" w:rsidR="00F80D7D" w:rsidRPr="006276FC" w:rsidRDefault="009178AD" w:rsidP="009178AD">
      <w:pPr>
        <w:pStyle w:val="B10"/>
      </w:pPr>
      <w:r w:rsidRPr="006276FC">
        <w:t>-</w:t>
      </w:r>
      <w:r w:rsidRPr="006276FC">
        <w:tab/>
        <w:t xml:space="preserve">Service area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0A0EF698" w14:textId="3600B3D2" w:rsidR="00F80D7D" w:rsidRPr="006276FC" w:rsidRDefault="009178AD" w:rsidP="009178AD">
      <w:pPr>
        <w:pStyle w:val="B10"/>
      </w:pPr>
      <w:r w:rsidRPr="006276FC">
        <w:t>-</w:t>
      </w:r>
      <w:r w:rsidRPr="006276FC">
        <w:tab/>
        <w:t xml:space="preserve">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56CB9D55" w14:textId="12D18486"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w:t>
      </w:r>
      <w:r w:rsidR="00F80D7D">
        <w:t> </w:t>
      </w:r>
      <w:r w:rsidR="00F80D7D" w:rsidRPr="006276FC">
        <w:t>[</w:t>
      </w:r>
      <w:r w:rsidRPr="006276FC">
        <w:t>11].</w:t>
      </w:r>
    </w:p>
    <w:p w14:paraId="5C5FAE07" w14:textId="46D5D928" w:rsidR="009178AD" w:rsidRPr="006276FC" w:rsidRDefault="009178AD" w:rsidP="009178AD">
      <w:pPr>
        <w:pStyle w:val="B10"/>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5DA42ED0" w14:textId="606EAC97" w:rsidR="009178AD" w:rsidRPr="006276FC" w:rsidRDefault="009178AD" w:rsidP="009178AD">
      <w:pPr>
        <w:pStyle w:val="B10"/>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8222223" w14:textId="66B04238" w:rsidR="00F80D7D" w:rsidRPr="006276FC" w:rsidRDefault="009178AD" w:rsidP="009178AD">
      <w:pPr>
        <w:pStyle w:val="B10"/>
      </w:pPr>
      <w:r w:rsidRPr="006276FC">
        <w:t>-</w:t>
      </w:r>
      <w:r w:rsidRPr="006276FC">
        <w:tab/>
        <w:t>SGSN Number: defined in 3GPP TS 23.003</w:t>
      </w:r>
      <w:r w:rsidR="00F80D7D">
        <w:t> </w:t>
      </w:r>
      <w:r w:rsidR="00F80D7D" w:rsidRPr="006276FC">
        <w:t>[</w:t>
      </w:r>
      <w:r w:rsidRPr="006276FC">
        <w:t>11].</w:t>
      </w:r>
    </w:p>
    <w:p w14:paraId="136AF0ED" w14:textId="604337AD" w:rsidR="009178AD" w:rsidRPr="006276FC" w:rsidRDefault="009178AD" w:rsidP="009178AD">
      <w:pPr>
        <w:pStyle w:val="B10"/>
      </w:pPr>
      <w:r w:rsidRPr="006276FC">
        <w:t>-</w:t>
      </w:r>
      <w:r w:rsidRPr="006276FC">
        <w:tab/>
        <w:t>Routing Area ID: defined in 3GPP TS 23.003</w:t>
      </w:r>
      <w:r w:rsidR="00F80D7D">
        <w:t> </w:t>
      </w:r>
      <w:r w:rsidR="00F80D7D" w:rsidRPr="006276FC">
        <w:t>[</w:t>
      </w:r>
      <w:r w:rsidRPr="006276FC">
        <w:t>11].</w:t>
      </w:r>
    </w:p>
    <w:p w14:paraId="1720058A" w14:textId="77777777" w:rsidR="00F80D7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68CBD59" w14:textId="48A520F0" w:rsidR="009178AD" w:rsidRPr="006276FC" w:rsidRDefault="009178AD" w:rsidP="009178AD">
      <w:pPr>
        <w:pStyle w:val="B10"/>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4048E89B" w14:textId="526BB33A"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8106404" w14:textId="14674790" w:rsidR="009178AD" w:rsidRPr="006276FC" w:rsidRDefault="009178AD" w:rsidP="009178AD">
      <w:pPr>
        <w:pStyle w:val="B10"/>
        <w:rPr>
          <w:lang w:eastAsia="zh-CN"/>
        </w:rPr>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37D9C1E6" w14:textId="2C389942"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37F0633B" w14:textId="0B93424D"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1C1B9DA3" w14:textId="77777777" w:rsidR="009178AD" w:rsidRPr="006276FC" w:rsidRDefault="009178AD" w:rsidP="009178AD">
      <w:pPr>
        <w:pStyle w:val="Heading4"/>
      </w:pPr>
      <w:bookmarkStart w:id="315" w:name="_Toc2694349"/>
      <w:bookmarkStart w:id="316" w:name="_Toc20215929"/>
      <w:bookmarkStart w:id="317" w:name="_Toc27756215"/>
      <w:bookmarkStart w:id="318" w:name="_Toc36056765"/>
      <w:bookmarkStart w:id="319" w:name="_Toc44878564"/>
      <w:bookmarkStart w:id="320" w:name="_Toc74132353"/>
      <w:r w:rsidRPr="006276FC">
        <w:lastRenderedPageBreak/>
        <w:t>7.6.6.3</w:t>
      </w:r>
      <w:r w:rsidRPr="006276FC">
        <w:tab/>
        <w:t>Location information for EPS</w:t>
      </w:r>
      <w:bookmarkEnd w:id="315"/>
      <w:bookmarkEnd w:id="316"/>
      <w:bookmarkEnd w:id="317"/>
      <w:bookmarkEnd w:id="318"/>
      <w:bookmarkEnd w:id="319"/>
      <w:bookmarkEnd w:id="320"/>
    </w:p>
    <w:p w14:paraId="6A7B2977" w14:textId="77777777" w:rsidR="009178AD" w:rsidRPr="006276FC" w:rsidRDefault="009178AD" w:rsidP="009178AD">
      <w:r w:rsidRPr="006276FC">
        <w:t>This information element consists of the following subordinate information elements:</w:t>
      </w:r>
    </w:p>
    <w:p w14:paraId="0E4BF036" w14:textId="6312107B" w:rsidR="00F80D7D" w:rsidRPr="006276FC" w:rsidRDefault="009178AD" w:rsidP="009178AD">
      <w:pPr>
        <w:pStyle w:val="B10"/>
      </w:pPr>
      <w:r w:rsidRPr="006276FC">
        <w:t>-</w:t>
      </w:r>
      <w:r w:rsidRPr="006276FC">
        <w:tab/>
        <w:t xml:space="preserve">E-UTRAN Cell Global ID: defined in 3GPP </w:t>
      </w:r>
      <w:r w:rsidR="00F80D7D" w:rsidRPr="006276FC">
        <w:t>TS</w:t>
      </w:r>
      <w:r w:rsidR="00F80D7D">
        <w:t> </w:t>
      </w:r>
      <w:r w:rsidR="00F80D7D" w:rsidRPr="006276FC">
        <w:t>2</w:t>
      </w:r>
      <w:r w:rsidRPr="006276FC">
        <w:t>3.003</w:t>
      </w:r>
      <w:r w:rsidR="00F80D7D">
        <w:t> </w:t>
      </w:r>
      <w:r w:rsidR="00F80D7D" w:rsidRPr="006276FC">
        <w:t>[</w:t>
      </w:r>
      <w:r w:rsidRPr="006276FC">
        <w:t>11].</w:t>
      </w:r>
    </w:p>
    <w:p w14:paraId="238BB82D" w14:textId="6E211CC4" w:rsidR="009178AD" w:rsidRPr="006276FC" w:rsidRDefault="009178AD" w:rsidP="009178AD">
      <w:pPr>
        <w:pStyle w:val="B10"/>
      </w:pPr>
      <w:r w:rsidRPr="006276FC">
        <w:t>-</w:t>
      </w:r>
      <w:r w:rsidRPr="006276FC">
        <w:tab/>
        <w:t xml:space="preserve">Geographical Information: defined in 3GPP </w:t>
      </w:r>
      <w:r w:rsidR="00F80D7D" w:rsidRPr="006276FC">
        <w:t>TS</w:t>
      </w:r>
      <w:r w:rsidR="00F80D7D">
        <w:t> </w:t>
      </w:r>
      <w:r w:rsidR="00F80D7D" w:rsidRPr="006276FC">
        <w:t>2</w:t>
      </w:r>
      <w:r w:rsidRPr="006276FC">
        <w:t>3.032</w:t>
      </w:r>
      <w:r w:rsidR="00F80D7D">
        <w:t> </w:t>
      </w:r>
      <w:r w:rsidR="00F80D7D" w:rsidRPr="006276FC">
        <w:t>[</w:t>
      </w:r>
      <w:r w:rsidRPr="006276FC">
        <w:t xml:space="preserve">12].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42256373" w14:textId="51177521" w:rsidR="009178AD" w:rsidRPr="006276FC" w:rsidRDefault="009178AD" w:rsidP="009178AD">
      <w:pPr>
        <w:pStyle w:val="B10"/>
      </w:pPr>
      <w:r w:rsidRPr="006276FC">
        <w:t>-</w:t>
      </w:r>
      <w:r w:rsidRPr="006276FC">
        <w:tab/>
        <w:t>Geodetic Information: defined in ITU-T Recommendation Q.763</w:t>
      </w:r>
      <w:r w:rsidR="00F80D7D">
        <w:t> </w:t>
      </w:r>
      <w:r w:rsidR="00F80D7D" w:rsidRPr="006276FC">
        <w:t>[</w:t>
      </w:r>
      <w:r w:rsidRPr="006276FC">
        <w:t xml:space="preserve">9]. Considerations described in 3GPP </w:t>
      </w:r>
      <w:r w:rsidR="00F80D7D" w:rsidRPr="006276FC">
        <w:t>TS</w:t>
      </w:r>
      <w:r w:rsidR="00F80D7D">
        <w:t> </w:t>
      </w:r>
      <w:r w:rsidR="00F80D7D" w:rsidRPr="006276FC">
        <w:t>2</w:t>
      </w:r>
      <w:r w:rsidRPr="006276FC">
        <w:t>3.018</w:t>
      </w:r>
      <w:r w:rsidR="00F80D7D">
        <w:t> </w:t>
      </w:r>
      <w:r w:rsidR="00F80D7D" w:rsidRPr="006276FC">
        <w:t>[</w:t>
      </w:r>
      <w:r w:rsidRPr="006276FC">
        <w:t xml:space="preserve">10] and 3GPP </w:t>
      </w:r>
      <w:r w:rsidR="00F80D7D" w:rsidRPr="006276FC">
        <w:t>TS</w:t>
      </w:r>
      <w:r w:rsidR="00F80D7D">
        <w:t> </w:t>
      </w:r>
      <w:r w:rsidR="00F80D7D" w:rsidRPr="006276FC">
        <w:t>2</w:t>
      </w:r>
      <w:r w:rsidRPr="006276FC">
        <w:t>9.002</w:t>
      </w:r>
      <w:r w:rsidR="00F80D7D">
        <w:t> </w:t>
      </w:r>
      <w:r w:rsidR="00F80D7D" w:rsidRPr="006276FC">
        <w:t>[</w:t>
      </w:r>
      <w:r w:rsidRPr="006276FC">
        <w:t>13] apply.</w:t>
      </w:r>
    </w:p>
    <w:p w14:paraId="2D35F0CE" w14:textId="171D4155" w:rsidR="00F80D7D" w:rsidRPr="006276FC" w:rsidRDefault="009178AD" w:rsidP="009178AD">
      <w:pPr>
        <w:pStyle w:val="B10"/>
      </w:pPr>
      <w:r w:rsidRPr="006276FC">
        <w:t>-</w:t>
      </w:r>
      <w:r w:rsidRPr="006276FC">
        <w:tab/>
        <w:t>MME Name: Diameter Identity of the MME as received by the HSS within the S6a ULR Origin-Host AVP; see 3GPP TS 29.272</w:t>
      </w:r>
      <w:r w:rsidR="00F80D7D">
        <w:t> </w:t>
      </w:r>
      <w:r w:rsidR="00F80D7D" w:rsidRPr="006276FC">
        <w:t>[</w:t>
      </w:r>
      <w:r w:rsidRPr="006276FC">
        <w:t>31].</w:t>
      </w:r>
    </w:p>
    <w:p w14:paraId="521AC126" w14:textId="07A89D0F" w:rsidR="009178AD" w:rsidRPr="006276FC" w:rsidRDefault="009178AD" w:rsidP="009178AD">
      <w:pPr>
        <w:pStyle w:val="B10"/>
      </w:pPr>
      <w:r w:rsidRPr="006276FC">
        <w:t>-</w:t>
      </w:r>
      <w:r w:rsidRPr="006276FC">
        <w:tab/>
        <w:t>Tracking Area ID: defined in 3GPP TS 23.003</w:t>
      </w:r>
      <w:r w:rsidR="00F80D7D">
        <w:t> </w:t>
      </w:r>
      <w:r w:rsidR="00F80D7D" w:rsidRPr="006276FC">
        <w:t>[</w:t>
      </w:r>
      <w:r w:rsidRPr="006276FC">
        <w:t>11].</w:t>
      </w:r>
    </w:p>
    <w:p w14:paraId="543A065F" w14:textId="77777777" w:rsidR="00F80D7D" w:rsidRPr="006276FC" w:rsidRDefault="009178AD" w:rsidP="009178AD">
      <w:pPr>
        <w:pStyle w:val="B10"/>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w:t>
      </w:r>
    </w:p>
    <w:p w14:paraId="68393127" w14:textId="351F5B93" w:rsidR="009178AD" w:rsidRPr="006276FC" w:rsidRDefault="009178AD" w:rsidP="009178AD">
      <w:pPr>
        <w:pStyle w:val="B10"/>
      </w:pPr>
      <w:r w:rsidRPr="006276FC">
        <w:t>-</w:t>
      </w:r>
      <w:r w:rsidRPr="006276FC">
        <w:tab/>
        <w:t xml:space="preserve">Age of location information: defined in 3GPP </w:t>
      </w:r>
      <w:r w:rsidR="00F80D7D" w:rsidRPr="006276FC">
        <w:t>TS</w:t>
      </w:r>
      <w:r w:rsidR="00F80D7D">
        <w:t> </w:t>
      </w:r>
      <w:r w:rsidR="00F80D7D" w:rsidRPr="006276FC">
        <w:t>2</w:t>
      </w:r>
      <w:r w:rsidRPr="006276FC">
        <w:t>3.018</w:t>
      </w:r>
      <w:r w:rsidR="00F80D7D">
        <w:t> </w:t>
      </w:r>
      <w:r w:rsidR="00F80D7D" w:rsidRPr="006276FC">
        <w:t>[</w:t>
      </w:r>
      <w:r w:rsidRPr="006276FC">
        <w:t>10].</w:t>
      </w:r>
    </w:p>
    <w:p w14:paraId="751FA358" w14:textId="0BB74477" w:rsidR="009178AD" w:rsidRPr="006276FC" w:rsidRDefault="009178AD" w:rsidP="009178AD">
      <w:pPr>
        <w:pStyle w:val="B10"/>
      </w:pPr>
      <w:r w:rsidRPr="006276FC">
        <w:t>-</w:t>
      </w:r>
      <w:r w:rsidRPr="006276FC">
        <w:tab/>
      </w:r>
      <w:r w:rsidRPr="006276FC">
        <w:rPr>
          <w:rFonts w:hint="eastAsia"/>
          <w:lang w:eastAsia="zh-CN"/>
        </w:rPr>
        <w:t>Visited PLMN ID</w:t>
      </w:r>
      <w:r w:rsidRPr="006276FC">
        <w:t xml:space="preserve">: defined in 3GPP </w:t>
      </w:r>
      <w:r w:rsidR="00F80D7D" w:rsidRPr="006276FC">
        <w:t>TS</w:t>
      </w:r>
      <w:r w:rsidR="00F80D7D">
        <w:t> </w:t>
      </w:r>
      <w:r w:rsidR="00F80D7D" w:rsidRPr="006276FC">
        <w:t>2</w:t>
      </w:r>
      <w:r w:rsidRPr="006276FC">
        <w:rPr>
          <w:rFonts w:hint="eastAsia"/>
          <w:lang w:eastAsia="zh-CN"/>
        </w:rPr>
        <w:t>3.003</w:t>
      </w:r>
      <w:r w:rsidR="00F80D7D">
        <w:t> </w:t>
      </w:r>
      <w:r w:rsidR="00F80D7D" w:rsidRPr="006276FC">
        <w:t>[</w:t>
      </w:r>
      <w:r w:rsidRPr="006276FC">
        <w:rPr>
          <w:rFonts w:hint="eastAsia"/>
          <w:lang w:eastAsia="zh-CN"/>
        </w:rPr>
        <w:t>11</w:t>
      </w:r>
      <w:r w:rsidRPr="006276FC">
        <w:t>].</w:t>
      </w:r>
    </w:p>
    <w:p w14:paraId="59CA62AD" w14:textId="4B51BC2E"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w:t>
      </w:r>
      <w:r w:rsidR="00F80D7D" w:rsidRPr="006276FC">
        <w:t>TS</w:t>
      </w:r>
      <w:r w:rsidR="00F80D7D">
        <w:t> </w:t>
      </w:r>
      <w:r w:rsidR="00F80D7D" w:rsidRPr="006276FC">
        <w:t>2</w:t>
      </w:r>
      <w:r w:rsidRPr="006276FC">
        <w:t>3.0</w:t>
      </w:r>
      <w:r w:rsidRPr="006276FC">
        <w:rPr>
          <w:rFonts w:hint="eastAsia"/>
          <w:lang w:eastAsia="zh-CN"/>
        </w:rPr>
        <w:t>60</w:t>
      </w:r>
      <w:r w:rsidR="00F80D7D">
        <w:t> </w:t>
      </w:r>
      <w:r w:rsidR="00F80D7D" w:rsidRPr="006276FC">
        <w:t>[</w:t>
      </w:r>
      <w:r w:rsidRPr="006276FC">
        <w:rPr>
          <w:lang w:eastAsia="zh-CN"/>
        </w:rPr>
        <w:t>29</w:t>
      </w:r>
      <w:r w:rsidRPr="006276FC">
        <w:t>].</w:t>
      </w:r>
    </w:p>
    <w:p w14:paraId="44385C7E" w14:textId="4C32DBBA"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 .</w:t>
      </w:r>
    </w:p>
    <w:p w14:paraId="414118DA" w14:textId="50D77F0C"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79633D2E" w14:textId="77777777" w:rsidR="009178AD" w:rsidRPr="006276FC" w:rsidRDefault="009178AD" w:rsidP="009178AD">
      <w:pPr>
        <w:pStyle w:val="Heading4"/>
        <w:rPr>
          <w:lang w:eastAsia="zh-CN"/>
        </w:rPr>
      </w:pPr>
      <w:bookmarkStart w:id="321" w:name="_Toc2694350"/>
      <w:bookmarkStart w:id="322" w:name="_Toc20215930"/>
      <w:bookmarkStart w:id="323" w:name="_Toc27756216"/>
      <w:bookmarkStart w:id="324" w:name="_Toc36056766"/>
      <w:bookmarkStart w:id="325" w:name="_Toc44878565"/>
      <w:bookmarkStart w:id="326" w:name="_Toc74132354"/>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1"/>
      <w:bookmarkEnd w:id="322"/>
      <w:bookmarkEnd w:id="323"/>
      <w:bookmarkEnd w:id="324"/>
      <w:bookmarkEnd w:id="325"/>
      <w:bookmarkEnd w:id="326"/>
    </w:p>
    <w:p w14:paraId="6F2F13AE" w14:textId="77777777" w:rsidR="009178AD" w:rsidRPr="006276FC" w:rsidRDefault="009178AD" w:rsidP="009178AD">
      <w:pPr>
        <w:rPr>
          <w:lang w:eastAsia="zh-CN"/>
        </w:rPr>
      </w:pPr>
      <w:r w:rsidRPr="006276FC">
        <w:t>This information element consists of the following subordinate information elements:</w:t>
      </w:r>
    </w:p>
    <w:p w14:paraId="5DAD7733" w14:textId="773AEECE" w:rsidR="00F80D7D" w:rsidRPr="006276FC" w:rsidRDefault="009178AD" w:rsidP="009178AD">
      <w:pPr>
        <w:pStyle w:val="B10"/>
      </w:pPr>
      <w:r w:rsidRPr="006276FC">
        <w:t>-</w:t>
      </w:r>
      <w:r w:rsidRPr="006276FC">
        <w:tab/>
      </w:r>
      <w:r w:rsidRPr="006276FC">
        <w:rPr>
          <w:rFonts w:hint="eastAsia"/>
          <w:lang w:eastAsia="zh-CN"/>
        </w:rPr>
        <w:t>TWAN 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6B66BB6" w14:textId="1A78D6E6" w:rsidR="00F80D7D" w:rsidRPr="006276FC" w:rsidRDefault="009178AD" w:rsidP="009178AD">
      <w:pPr>
        <w:pStyle w:val="B10"/>
      </w:pPr>
      <w:r w:rsidRPr="006276FC">
        <w:t>-</w:t>
      </w:r>
      <w:r w:rsidRPr="006276FC">
        <w:tab/>
      </w:r>
      <w:r w:rsidRPr="006276FC">
        <w:rPr>
          <w:rFonts w:hint="eastAsia"/>
          <w:lang w:eastAsia="zh-CN"/>
        </w:rPr>
        <w:t>TWAN BSSID</w:t>
      </w:r>
      <w:r w:rsidRPr="006276FC">
        <w:t xml:space="preserve">: 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273</w:t>
      </w:r>
      <w:r w:rsidR="00F80D7D">
        <w:t> </w:t>
      </w:r>
      <w:r w:rsidR="00F80D7D" w:rsidRPr="006276FC">
        <w:t>[</w:t>
      </w:r>
      <w:r w:rsidRPr="006276FC">
        <w:t>34].</w:t>
      </w:r>
    </w:p>
    <w:p w14:paraId="32CC50BB" w14:textId="3553016D" w:rsidR="009178AD" w:rsidRPr="006276FC" w:rsidRDefault="009178AD" w:rsidP="009178AD">
      <w:pPr>
        <w:pStyle w:val="B10"/>
        <w:rPr>
          <w:lang w:eastAsia="zh-CN"/>
        </w:rPr>
      </w:pPr>
      <w:r w:rsidRPr="006276FC">
        <w:t>-</w:t>
      </w:r>
      <w:r w:rsidRPr="006276FC">
        <w:tab/>
      </w:r>
      <w:r w:rsidRPr="006276FC">
        <w:rPr>
          <w:rFonts w:hint="eastAsia"/>
          <w:lang w:eastAsia="zh-CN"/>
        </w:rPr>
        <w:t>TWAN PLMN ID</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2.1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r w:rsidRPr="006276FC">
        <w:rPr>
          <w:rFonts w:hint="eastAsia"/>
          <w:lang w:eastAsia="zh-CN"/>
        </w:rPr>
        <w:t xml:space="preserve"> for PLMN Identifer</w:t>
      </w:r>
      <w:r w:rsidRPr="006276FC">
        <w:t>.</w:t>
      </w:r>
    </w:p>
    <w:p w14:paraId="6341E1FC" w14:textId="61355919" w:rsidR="009178AD" w:rsidRPr="006276FC" w:rsidRDefault="009178AD" w:rsidP="009178AD">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00F80D7D">
        <w:rPr>
          <w:lang w:eastAsia="zh-CN"/>
        </w:rPr>
        <w:t>clause </w:t>
      </w:r>
      <w:r w:rsidR="00F80D7D" w:rsidRPr="006276FC">
        <w:rPr>
          <w:lang w:eastAsia="zh-CN"/>
        </w:rPr>
        <w:t>3</w:t>
      </w:r>
      <w:r w:rsidRPr="006276FC">
        <w:rPr>
          <w:lang w:eastAsia="zh-CN"/>
        </w:rPr>
        <w:t xml:space="preserve">.1 of </w:t>
      </w:r>
      <w:r w:rsidRPr="006276FC">
        <w:t xml:space="preserve">IETF RFC </w:t>
      </w:r>
      <w:r w:rsidRPr="006276FC">
        <w:rPr>
          <w:rFonts w:hint="eastAsia"/>
          <w:lang w:eastAsia="zh-CN"/>
        </w:rPr>
        <w:t>4776</w:t>
      </w:r>
      <w:r w:rsidR="00F80D7D">
        <w:t> </w:t>
      </w:r>
      <w:r w:rsidR="00F80D7D" w:rsidRPr="006276FC">
        <w:t>[</w:t>
      </w:r>
      <w:r w:rsidRPr="006276FC">
        <w:t>35]</w:t>
      </w:r>
      <w:r w:rsidRPr="006276FC">
        <w:rPr>
          <w:rFonts w:hint="eastAsia"/>
          <w:lang w:eastAsia="zh-CN"/>
        </w:rPr>
        <w:t xml:space="preserve"> </w:t>
      </w:r>
      <w:r w:rsidRPr="006276FC">
        <w:rPr>
          <w:lang w:eastAsia="zh-CN"/>
        </w:rPr>
        <w:t>excluding the first 3 octets</w:t>
      </w:r>
      <w:r w:rsidRPr="006276FC">
        <w:t>.</w:t>
      </w:r>
    </w:p>
    <w:p w14:paraId="71876865" w14:textId="0B79EB1E" w:rsidR="009178AD" w:rsidRPr="006276FC" w:rsidRDefault="009178AD" w:rsidP="009178AD">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00F80D7D">
        <w:rPr>
          <w:rFonts w:hint="eastAsia"/>
          <w:lang w:eastAsia="zh-CN"/>
        </w:rPr>
        <w:t>clause</w:t>
      </w:r>
      <w:r w:rsidR="00F80D7D">
        <w:rPr>
          <w:lang w:eastAsia="zh-CN"/>
        </w:rPr>
        <w:t> </w:t>
      </w:r>
      <w:r w:rsidR="00F80D7D" w:rsidRPr="006276FC">
        <w:rPr>
          <w:rFonts w:hint="eastAsia"/>
          <w:lang w:eastAsia="zh-CN"/>
        </w:rPr>
        <w:t>1</w:t>
      </w:r>
      <w:r w:rsidRPr="006276FC">
        <w:rPr>
          <w:rFonts w:hint="eastAsia"/>
          <w:lang w:eastAsia="zh-CN"/>
        </w:rPr>
        <w:t xml:space="preserve">9.8 of </w:t>
      </w:r>
      <w:r w:rsidRPr="006276FC">
        <w:t xml:space="preserve">3GPP </w:t>
      </w:r>
      <w:r w:rsidR="00F80D7D" w:rsidRPr="006276FC">
        <w:t>TS</w:t>
      </w:r>
      <w:r w:rsidR="00F80D7D">
        <w:t> </w:t>
      </w:r>
      <w:r w:rsidR="00F80D7D" w:rsidRPr="006276FC">
        <w:t>2</w:t>
      </w:r>
      <w:r w:rsidRPr="006276FC">
        <w:rPr>
          <w:rFonts w:hint="eastAsia"/>
          <w:lang w:eastAsia="zh-CN"/>
        </w:rPr>
        <w:t>3</w:t>
      </w:r>
      <w:r w:rsidRPr="006276FC">
        <w:t>.</w:t>
      </w:r>
      <w:r w:rsidRPr="006276FC">
        <w:rPr>
          <w:rFonts w:hint="eastAsia"/>
          <w:lang w:eastAsia="zh-CN"/>
        </w:rPr>
        <w:t>003</w:t>
      </w:r>
      <w:r w:rsidR="00F80D7D">
        <w:t> </w:t>
      </w:r>
      <w:r w:rsidR="00F80D7D" w:rsidRPr="006276FC">
        <w:t>[</w:t>
      </w:r>
      <w:r w:rsidRPr="006276FC">
        <w:rPr>
          <w:rFonts w:hint="eastAsia"/>
          <w:lang w:eastAsia="zh-CN"/>
        </w:rPr>
        <w:t>11</w:t>
      </w:r>
      <w:r w:rsidRPr="006276FC">
        <w:t>].</w:t>
      </w:r>
    </w:p>
    <w:p w14:paraId="72BCE173" w14:textId="1E99D72F"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 xml:space="preserve">defined in 3GPP </w:t>
      </w:r>
      <w:r w:rsidR="00F80D7D" w:rsidRPr="006276FC">
        <w:t>TS</w:t>
      </w:r>
      <w:r w:rsidR="00F80D7D">
        <w:t> </w:t>
      </w:r>
      <w:r w:rsidR="00F80D7D" w:rsidRPr="006276FC">
        <w:t>2</w:t>
      </w:r>
      <w:r w:rsidRPr="006276FC">
        <w:rPr>
          <w:rFonts w:hint="eastAsia"/>
          <w:lang w:eastAsia="zh-CN"/>
        </w:rPr>
        <w:t>9</w:t>
      </w:r>
      <w:r w:rsidRPr="006276FC">
        <w:t>.</w:t>
      </w:r>
      <w:r w:rsidRPr="006276FC">
        <w:rPr>
          <w:rFonts w:hint="eastAsia"/>
          <w:lang w:eastAsia="zh-CN"/>
        </w:rPr>
        <w:t>272</w:t>
      </w:r>
      <w:r w:rsidR="00F80D7D">
        <w:t> </w:t>
      </w:r>
      <w:r w:rsidR="00F80D7D" w:rsidRPr="006276FC">
        <w:t>[</w:t>
      </w:r>
      <w:r w:rsidRPr="006276FC">
        <w:rPr>
          <w:lang w:eastAsia="zh-CN"/>
        </w:rPr>
        <w:t>2</w:t>
      </w:r>
      <w:r w:rsidRPr="006276FC">
        <w:rPr>
          <w:rFonts w:hint="eastAsia"/>
          <w:lang w:eastAsia="zh-CN"/>
        </w:rPr>
        <w:t>6</w:t>
      </w:r>
      <w:r w:rsidRPr="006276FC">
        <w:t>].</w:t>
      </w:r>
    </w:p>
    <w:p w14:paraId="5321F53B" w14:textId="727380A7" w:rsidR="009178AD" w:rsidRPr="006276FC" w:rsidRDefault="009178AD" w:rsidP="009178AD">
      <w:pPr>
        <w:pStyle w:val="B10"/>
        <w:rPr>
          <w:lang w:eastAsia="zh-CN"/>
        </w:rPr>
      </w:pPr>
      <w:r w:rsidRPr="006276FC">
        <w:t>-</w:t>
      </w:r>
      <w:r w:rsidRPr="006276FC">
        <w:tab/>
        <w:t>Logical Access ID defined in ETSI ES 283 034</w:t>
      </w:r>
      <w:r w:rsidR="00F80D7D">
        <w:t> </w:t>
      </w:r>
      <w:r w:rsidR="00F80D7D" w:rsidRPr="006276FC">
        <w:t>[</w:t>
      </w:r>
      <w:r w:rsidRPr="006276FC">
        <w:t>37].</w:t>
      </w:r>
    </w:p>
    <w:p w14:paraId="58C9CD65" w14:textId="111B6261" w:rsidR="009178AD" w:rsidRPr="006276FC" w:rsidRDefault="009178AD" w:rsidP="009178AD">
      <w:pPr>
        <w:pStyle w:val="NO"/>
      </w:pPr>
      <w:r w:rsidRPr="006276FC">
        <w:rPr>
          <w:rFonts w:hint="eastAsia"/>
        </w:rPr>
        <w:t xml:space="preserve">NOTE: The location information defined for EPS in </w:t>
      </w:r>
      <w:r w:rsidR="00F80D7D">
        <w:rPr>
          <w:rFonts w:hint="eastAsia"/>
        </w:rPr>
        <w:t>clause</w:t>
      </w:r>
      <w:r w:rsidR="00F80D7D">
        <w:t> </w:t>
      </w:r>
      <w:r w:rsidR="00F80D7D" w:rsidRPr="006276FC">
        <w:rPr>
          <w:rFonts w:hint="eastAsia"/>
        </w:rPr>
        <w:t>7</w:t>
      </w:r>
      <w:r w:rsidRPr="006276FC">
        <w:rPr>
          <w:rFonts w:hint="eastAsia"/>
        </w:rPr>
        <w:t>.6.6.3 is not relevant to the TWAN location information.</w:t>
      </w:r>
    </w:p>
    <w:p w14:paraId="50D98A49" w14:textId="77777777" w:rsidR="009178AD" w:rsidRPr="006276FC" w:rsidRDefault="009178AD" w:rsidP="009178AD">
      <w:pPr>
        <w:pStyle w:val="Heading4"/>
        <w:rPr>
          <w:lang w:eastAsia="zh-CN"/>
        </w:rPr>
      </w:pPr>
      <w:bookmarkStart w:id="327" w:name="_Toc2694351"/>
      <w:bookmarkStart w:id="328" w:name="_Toc20215931"/>
      <w:bookmarkStart w:id="329" w:name="_Toc27756217"/>
      <w:bookmarkStart w:id="330" w:name="_Toc36056767"/>
      <w:bookmarkStart w:id="331" w:name="_Toc44878566"/>
      <w:bookmarkStart w:id="332" w:name="_Toc74132355"/>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27"/>
      <w:bookmarkEnd w:id="328"/>
      <w:bookmarkEnd w:id="329"/>
      <w:bookmarkEnd w:id="330"/>
      <w:bookmarkEnd w:id="331"/>
      <w:bookmarkEnd w:id="332"/>
    </w:p>
    <w:p w14:paraId="449AF041" w14:textId="77777777" w:rsidR="009178AD" w:rsidRPr="006276FC" w:rsidRDefault="009178AD" w:rsidP="009178AD">
      <w:pPr>
        <w:rPr>
          <w:lang w:eastAsia="zh-CN"/>
        </w:rPr>
      </w:pPr>
      <w:r w:rsidRPr="006276FC">
        <w:t>This information element consists of the following subordinate information elements:</w:t>
      </w:r>
    </w:p>
    <w:p w14:paraId="0B4AD8A3" w14:textId="77777777" w:rsidR="00F80D7D" w:rsidRPr="006276FC" w:rsidRDefault="009178AD" w:rsidP="009178AD">
      <w:pPr>
        <w:pStyle w:val="B10"/>
      </w:pPr>
      <w:r w:rsidRPr="006276FC">
        <w:t>-</w:t>
      </w:r>
      <w:r w:rsidRPr="006276FC">
        <w:tab/>
      </w:r>
      <w:r w:rsidRPr="006276FC">
        <w:rPr>
          <w:lang w:eastAsia="zh-CN"/>
        </w:rPr>
        <w:t>NR Cell Global ID: defined in 3GPP TS 23.003 [11]</w:t>
      </w:r>
      <w:r w:rsidRPr="006276FC">
        <w:t>.</w:t>
      </w:r>
    </w:p>
    <w:p w14:paraId="7D8DDEC6" w14:textId="77777777" w:rsidR="00F80D7D" w:rsidRPr="006276FC" w:rsidRDefault="009178AD" w:rsidP="009178AD">
      <w:pPr>
        <w:pStyle w:val="B10"/>
      </w:pPr>
      <w:r w:rsidRPr="006276FC">
        <w:t>-</w:t>
      </w:r>
      <w:r w:rsidRPr="006276FC">
        <w:tab/>
      </w:r>
      <w:r w:rsidRPr="006276FC">
        <w:rPr>
          <w:lang w:eastAsia="zh-CN"/>
        </w:rPr>
        <w:t>E-UTRAN Cell Global ID: defined in 3GPP TS 23.003 [11]</w:t>
      </w:r>
      <w:r w:rsidRPr="006276FC">
        <w:t>.</w:t>
      </w:r>
    </w:p>
    <w:p w14:paraId="013003F2" w14:textId="46A83F40" w:rsidR="009178AD" w:rsidRPr="006276FC" w:rsidRDefault="009178AD" w:rsidP="009178AD">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14:paraId="30CEDD0F" w14:textId="77777777" w:rsidR="00F80D7D" w:rsidRDefault="009178AD" w:rsidP="009178AD">
      <w:pPr>
        <w:pStyle w:val="B10"/>
      </w:pPr>
      <w:r w:rsidRPr="006276FC">
        <w:t>-</w:t>
      </w:r>
      <w:r w:rsidRPr="006276FC">
        <w:tab/>
      </w:r>
      <w:r w:rsidRPr="006276FC">
        <w:rPr>
          <w:lang w:eastAsia="zh-CN"/>
        </w:rPr>
        <w:t>AMF Address: Identity of the serving AMF (for 3GPP access)</w:t>
      </w:r>
      <w:r w:rsidRPr="006276FC">
        <w:t>.</w:t>
      </w:r>
    </w:p>
    <w:p w14:paraId="5DA9ED50" w14:textId="0B0359C0" w:rsidR="009178AD" w:rsidRPr="006276FC" w:rsidRDefault="009178AD" w:rsidP="009178AD">
      <w:pPr>
        <w:pStyle w:val="B10"/>
      </w:pPr>
      <w:r>
        <w:lastRenderedPageBreak/>
        <w:t>-</w:t>
      </w:r>
      <w:r>
        <w:tab/>
        <w:t>SMSF Address: Identity of the serving SMSF (for 3GPP access).</w:t>
      </w:r>
    </w:p>
    <w:p w14:paraId="5B01F0C3" w14:textId="77777777" w:rsidR="009178AD" w:rsidRPr="006276FC" w:rsidRDefault="009178AD" w:rsidP="009178AD">
      <w:pPr>
        <w:pStyle w:val="B10"/>
      </w:pPr>
      <w:r w:rsidRPr="006276FC">
        <w:t>-</w:t>
      </w:r>
      <w:r w:rsidRPr="006276FC">
        <w:tab/>
      </w:r>
      <w:r w:rsidRPr="006276FC">
        <w:rPr>
          <w:lang w:eastAsia="zh-CN"/>
        </w:rPr>
        <w:t>Tracking Area ID: defined in 3GPP TS 23.003 [11]</w:t>
      </w:r>
      <w:r w:rsidRPr="006276FC">
        <w:t>.</w:t>
      </w:r>
    </w:p>
    <w:p w14:paraId="747E5123" w14:textId="77777777" w:rsidR="009178AD" w:rsidRPr="006276FC" w:rsidRDefault="009178AD" w:rsidP="009178AD">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14:paraId="2CFBA5ED" w14:textId="77777777" w:rsidR="009178AD" w:rsidRPr="006276FC" w:rsidRDefault="009178AD" w:rsidP="009178AD">
      <w:pPr>
        <w:pStyle w:val="B10"/>
      </w:pPr>
      <w:r w:rsidRPr="006276FC">
        <w:t>-</w:t>
      </w:r>
      <w:r w:rsidRPr="006276FC">
        <w:tab/>
        <w:t>Age of location information: defined in 3GPP TS 23.018 [10].</w:t>
      </w:r>
    </w:p>
    <w:p w14:paraId="4D193277" w14:textId="77777777" w:rsidR="009178AD" w:rsidRPr="006276FC" w:rsidRDefault="009178AD" w:rsidP="009178AD">
      <w:pPr>
        <w:pStyle w:val="B10"/>
        <w:rPr>
          <w:lang w:eastAsia="zh-CN"/>
        </w:rPr>
      </w:pPr>
      <w:r w:rsidRPr="006276FC">
        <w:rPr>
          <w:lang w:eastAsia="zh-CN"/>
        </w:rPr>
        <w:t>-</w:t>
      </w:r>
      <w:r w:rsidRPr="006276FC">
        <w:rPr>
          <w:lang w:eastAsia="zh-CN"/>
        </w:rPr>
        <w:tab/>
        <w:t>Visited PLMN ID: defined in 3GPP TS 23.003 [11].</w:t>
      </w:r>
    </w:p>
    <w:p w14:paraId="5AB1D000" w14:textId="77777777" w:rsidR="009178AD" w:rsidRPr="006276FC" w:rsidRDefault="009178AD" w:rsidP="009178AD">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14:paraId="728588DB" w14:textId="064C269B" w:rsidR="009178AD" w:rsidRPr="006276FC" w:rsidRDefault="009178AD" w:rsidP="009178AD">
      <w:pPr>
        <w:pStyle w:val="B10"/>
        <w:rPr>
          <w:lang w:eastAsia="zh-CN"/>
        </w:rPr>
      </w:pPr>
      <w:r w:rsidRPr="006276FC">
        <w:rPr>
          <w:lang w:eastAsia="zh-CN"/>
        </w:rPr>
        <w:t>-</w:t>
      </w:r>
      <w:r w:rsidRPr="006276FC">
        <w:rPr>
          <w:lang w:eastAsia="zh-CN"/>
        </w:rPr>
        <w:tab/>
        <w:t xml:space="preserve">RAT type: the possible values of RAT type are specified in 3GPP TS 29.212 [28], </w:t>
      </w:r>
      <w:r w:rsidR="00F80D7D">
        <w:rPr>
          <w:lang w:eastAsia="zh-CN"/>
        </w:rPr>
        <w:t>clause </w:t>
      </w:r>
      <w:r w:rsidR="00F80D7D" w:rsidRPr="006276FC">
        <w:rPr>
          <w:lang w:eastAsia="zh-CN"/>
        </w:rPr>
        <w:t>5</w:t>
      </w:r>
      <w:r w:rsidRPr="006276FC">
        <w:rPr>
          <w:lang w:eastAsia="zh-CN"/>
        </w:rPr>
        <w:t>.3.31.</w:t>
      </w:r>
    </w:p>
    <w:p w14:paraId="07E0393D" w14:textId="77777777" w:rsidR="009178AD" w:rsidRPr="006276FC" w:rsidRDefault="009178AD" w:rsidP="009178AD">
      <w:pPr>
        <w:pStyle w:val="Heading3"/>
        <w:tabs>
          <w:tab w:val="left" w:pos="1140"/>
        </w:tabs>
        <w:ind w:left="1140" w:hanging="1140"/>
      </w:pPr>
      <w:bookmarkStart w:id="333" w:name="_Toc2694352"/>
      <w:bookmarkStart w:id="334" w:name="_Toc20215932"/>
      <w:bookmarkStart w:id="335" w:name="_Toc27756218"/>
      <w:bookmarkStart w:id="336" w:name="_Toc36056768"/>
      <w:bookmarkStart w:id="337" w:name="_Toc44878567"/>
      <w:bookmarkStart w:id="338" w:name="_Toc74132356"/>
      <w:r w:rsidRPr="006276FC">
        <w:t>7.6.7</w:t>
      </w:r>
      <w:r w:rsidRPr="006276FC">
        <w:tab/>
        <w:t>User state</w:t>
      </w:r>
      <w:bookmarkEnd w:id="333"/>
      <w:bookmarkEnd w:id="334"/>
      <w:bookmarkEnd w:id="335"/>
      <w:bookmarkEnd w:id="336"/>
      <w:bookmarkEnd w:id="337"/>
      <w:bookmarkEnd w:id="338"/>
    </w:p>
    <w:p w14:paraId="4000A06B" w14:textId="689A8819"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w:t>
      </w:r>
      <w:r w:rsidR="00F80D7D" w:rsidRPr="006276FC">
        <w:t>TS</w:t>
      </w:r>
      <w:r w:rsidR="00F80D7D">
        <w:t> </w:t>
      </w:r>
      <w:r w:rsidR="00F80D7D" w:rsidRPr="006276FC">
        <w:t>2</w:t>
      </w:r>
      <w:r w:rsidRPr="006276FC">
        <w:t>3.078</w:t>
      </w:r>
      <w:r w:rsidR="00F80D7D">
        <w:t> </w:t>
      </w:r>
      <w:r w:rsidR="00F80D7D" w:rsidRPr="006276FC">
        <w:t>[</w:t>
      </w:r>
      <w:r w:rsidRPr="006276FC">
        <w:t>14] for Subscriber State and PS Domain Subscriber State</w:t>
      </w:r>
      <w:r w:rsidRPr="006276FC">
        <w:rPr>
          <w:rFonts w:hint="eastAsia"/>
          <w:lang w:eastAsia="zh-CN"/>
        </w:rPr>
        <w:t xml:space="preserve">, and with the values specified in 3GPP </w:t>
      </w:r>
      <w:r w:rsidR="00F80D7D" w:rsidRPr="006276FC">
        <w:rPr>
          <w:rFonts w:hint="eastAsia"/>
          <w:lang w:eastAsia="zh-CN"/>
        </w:rPr>
        <w:t>TS</w:t>
      </w:r>
      <w:r w:rsidR="00F80D7D">
        <w:rPr>
          <w:lang w:eastAsia="zh-CN"/>
        </w:rPr>
        <w:t> </w:t>
      </w:r>
      <w:r w:rsidR="00F80D7D" w:rsidRPr="006276FC">
        <w:rPr>
          <w:rFonts w:hint="eastAsia"/>
          <w:lang w:eastAsia="zh-CN"/>
        </w:rPr>
        <w:t>2</w:t>
      </w:r>
      <w:r w:rsidRPr="006276FC">
        <w:rPr>
          <w:rFonts w:hint="eastAsia"/>
          <w:lang w:eastAsia="zh-CN"/>
        </w:rPr>
        <w:t>9.272</w:t>
      </w:r>
      <w:r w:rsidR="00F80D7D">
        <w:rPr>
          <w:lang w:eastAsia="zh-CN"/>
        </w:rPr>
        <w:t> </w:t>
      </w:r>
      <w:r w:rsidR="00F80D7D" w:rsidRPr="006276FC">
        <w:rPr>
          <w:rFonts w:hint="eastAsia"/>
          <w:lang w:eastAsia="zh-CN"/>
        </w:rPr>
        <w:t>[</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7316F8BE" w14:textId="77777777" w:rsidR="009178AD" w:rsidRPr="006276FC" w:rsidRDefault="009178AD" w:rsidP="009178AD">
      <w:pPr>
        <w:pStyle w:val="B10"/>
      </w:pPr>
      <w:r w:rsidRPr="006276FC">
        <w:t>-</w:t>
      </w:r>
      <w:r w:rsidRPr="006276FC">
        <w:tab/>
        <w:t>The HSS shall make use of the operation MAP-PROVIDE-SUBSCRIBER-INFO towards the MSC/VLR to obtain this information if the requested domain is CS.</w:t>
      </w:r>
    </w:p>
    <w:p w14:paraId="535182FD" w14:textId="77777777" w:rsidR="009178AD" w:rsidRPr="006276FC" w:rsidRDefault="009178AD" w:rsidP="009178AD">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791B0863" w14:textId="77777777" w:rsidR="009178AD" w:rsidRPr="006276FC" w:rsidRDefault="009178AD" w:rsidP="009178AD">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1D1DAE0F" w14:textId="77777777" w:rsidR="009178AD" w:rsidRPr="006276FC" w:rsidRDefault="009178AD" w:rsidP="009178AD">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16AB451A" w14:textId="77777777" w:rsidR="009178AD" w:rsidRPr="006276FC" w:rsidRDefault="009178AD" w:rsidP="009178AD">
      <w:pPr>
        <w:pStyle w:val="B10"/>
      </w:pPr>
      <w:r w:rsidRPr="006276FC">
        <w:t>-</w:t>
      </w:r>
      <w:r w:rsidRPr="006276FC">
        <w:tab/>
      </w:r>
      <w:bookmarkStart w:id="339"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14:paraId="4386AD25" w14:textId="77777777"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14:paraId="20AD2ED9" w14:textId="77777777"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14:paraId="2EEAFC78" w14:textId="77777777" w:rsidR="009178AD" w:rsidRPr="006276FC" w:rsidRDefault="009178AD" w:rsidP="009178AD">
      <w:pPr>
        <w:pStyle w:val="Heading3"/>
      </w:pPr>
      <w:bookmarkStart w:id="340" w:name="_Toc20215933"/>
      <w:bookmarkStart w:id="341" w:name="_Toc27756219"/>
      <w:bookmarkStart w:id="342" w:name="_Toc36056769"/>
      <w:bookmarkStart w:id="343" w:name="_Toc44878568"/>
      <w:bookmarkStart w:id="344" w:name="_Toc74132357"/>
      <w:r w:rsidRPr="006276FC">
        <w:t>7.6.8</w:t>
      </w:r>
      <w:r w:rsidRPr="006276FC">
        <w:tab/>
        <w:t>Charging information</w:t>
      </w:r>
      <w:bookmarkEnd w:id="339"/>
      <w:bookmarkEnd w:id="340"/>
      <w:bookmarkEnd w:id="341"/>
      <w:bookmarkEnd w:id="342"/>
      <w:bookmarkEnd w:id="343"/>
      <w:bookmarkEnd w:id="344"/>
    </w:p>
    <w:p w14:paraId="07E465EF" w14:textId="77777777"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14:paraId="6027293C" w14:textId="77777777"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14:paraId="5965D177" w14:textId="77777777" w:rsidR="009178AD" w:rsidRPr="006276FC" w:rsidRDefault="009178AD" w:rsidP="009178AD">
      <w:r w:rsidRPr="006276FC">
        <w:lastRenderedPageBreak/>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14:paraId="3221A6EF" w14:textId="77777777"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14:paraId="500DFD75" w14:textId="77777777" w:rsidR="009178AD" w:rsidRPr="006276FC" w:rsidRDefault="009178AD" w:rsidP="009178AD">
      <w:pPr>
        <w:pStyle w:val="Heading3"/>
      </w:pPr>
      <w:bookmarkStart w:id="345" w:name="_Toc2694354"/>
      <w:bookmarkStart w:id="346" w:name="_Toc20215934"/>
      <w:bookmarkStart w:id="347" w:name="_Toc27756220"/>
      <w:bookmarkStart w:id="348" w:name="_Toc36056770"/>
      <w:bookmarkStart w:id="349" w:name="_Toc44878569"/>
      <w:bookmarkStart w:id="350" w:name="_Toc74132358"/>
      <w:r w:rsidRPr="006276FC">
        <w:t>7.6.9</w:t>
      </w:r>
      <w:r w:rsidRPr="006276FC">
        <w:tab/>
        <w:t>MSISDN</w:t>
      </w:r>
      <w:bookmarkEnd w:id="345"/>
      <w:bookmarkEnd w:id="346"/>
      <w:bookmarkEnd w:id="347"/>
      <w:bookmarkEnd w:id="348"/>
      <w:bookmarkEnd w:id="349"/>
      <w:bookmarkEnd w:id="350"/>
    </w:p>
    <w:p w14:paraId="43C15B27" w14:textId="306CBB8A" w:rsidR="009178AD" w:rsidRPr="006276FC" w:rsidRDefault="009178AD" w:rsidP="009178AD">
      <w:r w:rsidRPr="006276FC">
        <w:t xml:space="preserve">This information element contains the MSISDN, or the Basic MSISDN if multinumbering is used, that is associated with the User Identity present in the request. See 3GPP </w:t>
      </w:r>
      <w:r w:rsidR="00F80D7D" w:rsidRPr="006276FC">
        <w:t>TS</w:t>
      </w:r>
      <w:r w:rsidR="00F80D7D">
        <w:t> </w:t>
      </w:r>
      <w:r w:rsidR="00F80D7D" w:rsidRPr="006276FC">
        <w:t>2</w:t>
      </w:r>
      <w:r w:rsidRPr="006276FC">
        <w:t>3.012</w:t>
      </w:r>
      <w:r w:rsidR="00F80D7D">
        <w:t> </w:t>
      </w:r>
      <w:r w:rsidR="00F80D7D" w:rsidRPr="006276FC">
        <w:t>[</w:t>
      </w:r>
      <w:r w:rsidRPr="006276FC">
        <w:t>19] for Basic MSISDN definition.</w:t>
      </w:r>
    </w:p>
    <w:p w14:paraId="6BD2C55A" w14:textId="77777777"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14:paraId="0FE9F3E7" w14:textId="77777777"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14:paraId="1D3E8F1B" w14:textId="77777777" w:rsidR="009178AD" w:rsidRPr="006276FC" w:rsidRDefault="009178AD" w:rsidP="009178AD">
      <w:pPr>
        <w:pStyle w:val="Heading3"/>
      </w:pPr>
      <w:bookmarkStart w:id="351" w:name="_Toc2694355"/>
      <w:bookmarkStart w:id="352" w:name="_Toc20215935"/>
      <w:bookmarkStart w:id="353" w:name="_Toc27756221"/>
      <w:bookmarkStart w:id="354" w:name="_Toc36056771"/>
      <w:bookmarkStart w:id="355" w:name="_Toc44878570"/>
      <w:bookmarkStart w:id="356" w:name="_Toc74132359"/>
      <w:r w:rsidRPr="006276FC">
        <w:t>7.6.9A</w:t>
      </w:r>
      <w:r w:rsidRPr="006276FC">
        <w:tab/>
        <w:t>Extended MSISDN</w:t>
      </w:r>
      <w:bookmarkEnd w:id="351"/>
      <w:bookmarkEnd w:id="352"/>
      <w:bookmarkEnd w:id="353"/>
      <w:bookmarkEnd w:id="354"/>
      <w:bookmarkEnd w:id="355"/>
      <w:bookmarkEnd w:id="356"/>
    </w:p>
    <w:p w14:paraId="0404BC67" w14:textId="77777777"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14:paraId="44BC7ABB" w14:textId="77777777" w:rsidR="009178AD" w:rsidRPr="006276FC" w:rsidRDefault="009178AD" w:rsidP="009178AD">
      <w:r w:rsidRPr="006276FC">
        <w:t>It contains the Additional-MSISDN that is associated with the User Identity present in the request.</w:t>
      </w:r>
    </w:p>
    <w:p w14:paraId="0DBD446F" w14:textId="77777777" w:rsidR="009178AD" w:rsidRPr="006276FC" w:rsidRDefault="009178AD" w:rsidP="009178AD">
      <w:r w:rsidRPr="006276FC">
        <w:t>All valid instances of this information element shall be included in the message.</w:t>
      </w:r>
    </w:p>
    <w:p w14:paraId="30F70A67" w14:textId="77777777" w:rsidR="009178AD" w:rsidRPr="006276FC" w:rsidRDefault="009178AD" w:rsidP="009178AD">
      <w:pPr>
        <w:pStyle w:val="Heading3"/>
      </w:pPr>
      <w:bookmarkStart w:id="357" w:name="_Toc2694356"/>
      <w:bookmarkStart w:id="358" w:name="_Toc20215936"/>
      <w:bookmarkStart w:id="359" w:name="_Toc27756222"/>
      <w:bookmarkStart w:id="360" w:name="_Toc36056772"/>
      <w:bookmarkStart w:id="361" w:name="_Toc44878571"/>
      <w:bookmarkStart w:id="362" w:name="_Toc74132360"/>
      <w:r w:rsidRPr="006276FC">
        <w:t>7.6.10</w:t>
      </w:r>
      <w:r w:rsidRPr="006276FC">
        <w:tab/>
        <w:t>PSIActivation</w:t>
      </w:r>
      <w:bookmarkEnd w:id="357"/>
      <w:bookmarkEnd w:id="358"/>
      <w:bookmarkEnd w:id="359"/>
      <w:bookmarkEnd w:id="360"/>
      <w:bookmarkEnd w:id="361"/>
      <w:bookmarkEnd w:id="362"/>
    </w:p>
    <w:p w14:paraId="1056CE1D" w14:textId="77777777" w:rsidR="009178AD" w:rsidRPr="006276FC" w:rsidRDefault="009178AD" w:rsidP="009178AD">
      <w:r w:rsidRPr="006276FC">
        <w:t>This information element contains the activation state of the Public Service Identity present in the request. Its possible values are:</w:t>
      </w:r>
    </w:p>
    <w:p w14:paraId="6D2DE6F4" w14:textId="77777777" w:rsidR="009178AD" w:rsidRPr="006276FC" w:rsidRDefault="009178AD" w:rsidP="009178AD">
      <w:pPr>
        <w:pStyle w:val="B10"/>
      </w:pPr>
      <w:r w:rsidRPr="006276FC">
        <w:t>-</w:t>
      </w:r>
      <w:r w:rsidRPr="006276FC">
        <w:tab/>
        <w:t>ACTIVE,</w:t>
      </w:r>
    </w:p>
    <w:p w14:paraId="1502163B" w14:textId="77777777" w:rsidR="009178AD" w:rsidRPr="006276FC" w:rsidRDefault="009178AD" w:rsidP="009178AD">
      <w:pPr>
        <w:pStyle w:val="B10"/>
      </w:pPr>
      <w:r w:rsidRPr="006276FC">
        <w:t>-</w:t>
      </w:r>
      <w:r w:rsidRPr="006276FC">
        <w:tab/>
        <w:t>INACTIVE.</w:t>
      </w:r>
    </w:p>
    <w:p w14:paraId="0C1B8504" w14:textId="77777777" w:rsidR="009178AD" w:rsidRPr="006276FC" w:rsidRDefault="009178AD" w:rsidP="009178AD">
      <w:pPr>
        <w:pStyle w:val="Heading3"/>
      </w:pPr>
      <w:bookmarkStart w:id="363" w:name="_Toc2694357"/>
      <w:bookmarkStart w:id="364" w:name="_Toc20215937"/>
      <w:bookmarkStart w:id="365" w:name="_Toc27756223"/>
      <w:bookmarkStart w:id="366" w:name="_Toc36056773"/>
      <w:bookmarkStart w:id="367" w:name="_Toc44878572"/>
      <w:bookmarkStart w:id="368" w:name="_Toc74132361"/>
      <w:r w:rsidRPr="006276FC">
        <w:t>7.6.11</w:t>
      </w:r>
      <w:r>
        <w:tab/>
      </w:r>
      <w:r w:rsidRPr="006276FC">
        <w:t>DSAI</w:t>
      </w:r>
      <w:bookmarkEnd w:id="363"/>
      <w:bookmarkEnd w:id="364"/>
      <w:bookmarkEnd w:id="365"/>
      <w:bookmarkEnd w:id="366"/>
      <w:bookmarkEnd w:id="367"/>
      <w:bookmarkEnd w:id="368"/>
    </w:p>
    <w:p w14:paraId="350A3FEE" w14:textId="77777777" w:rsidR="00F80D7D" w:rsidRPr="006276FC" w:rsidRDefault="009178AD" w:rsidP="009178AD">
      <w:pPr>
        <w:rPr>
          <w:rFonts w:cs="CG Times (WN)"/>
          <w:lang w:eastAsia="ar-SA"/>
        </w:rPr>
      </w:pPr>
      <w:r w:rsidRPr="006276FC">
        <w:rPr>
          <w:rFonts w:cs="CG Times (WN)"/>
          <w:lang w:eastAsia="ar-SA"/>
        </w:rPr>
        <w:t>When a service is provisioned but not active, an Application Server is typically involved through the ISC interface in sessions where the Application Server is not supposed to perform any task but to proxy incoming transactions.</w:t>
      </w:r>
    </w:p>
    <w:p w14:paraId="78108E7F" w14:textId="65436B0B"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14:paraId="2E37A59C" w14:textId="4E4C164C" w:rsidR="009178AD" w:rsidRPr="006276FC" w:rsidRDefault="009178AD" w:rsidP="009178AD">
      <w:r w:rsidRPr="006276FC">
        <w:t xml:space="preserve">This information element contains the activation state of a Service (identified by its DSAI-tag, see </w:t>
      </w:r>
      <w:r w:rsidR="00F80D7D">
        <w:t>clause </w:t>
      </w:r>
      <w:r w:rsidR="00F80D7D" w:rsidRPr="006276FC">
        <w:t>7</w:t>
      </w:r>
      <w:r w:rsidRPr="006276FC">
        <w:t>.14, for a specific user identified by a Public User Identity or of a Service identified by its PSI). Its possible values are:</w:t>
      </w:r>
    </w:p>
    <w:p w14:paraId="27D914BC" w14:textId="77777777" w:rsidR="009178AD" w:rsidRPr="006276FC" w:rsidRDefault="009178AD" w:rsidP="009178AD">
      <w:pPr>
        <w:pStyle w:val="B10"/>
      </w:pPr>
      <w:r w:rsidRPr="006276FC">
        <w:t>-</w:t>
      </w:r>
      <w:r w:rsidRPr="006276FC">
        <w:tab/>
        <w:t>ACTIVE,</w:t>
      </w:r>
    </w:p>
    <w:p w14:paraId="4DFD3994" w14:textId="77777777" w:rsidR="009178AD" w:rsidRPr="006276FC" w:rsidRDefault="009178AD" w:rsidP="009178AD">
      <w:pPr>
        <w:pStyle w:val="B10"/>
      </w:pPr>
      <w:r w:rsidRPr="006276FC">
        <w:t>-</w:t>
      </w:r>
      <w:r w:rsidRPr="006276FC">
        <w:tab/>
        <w:t>INACTIVE.</w:t>
      </w:r>
    </w:p>
    <w:p w14:paraId="0696AEF9" w14:textId="77777777"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14:paraId="5DC32F84" w14:textId="77777777" w:rsidR="009178AD" w:rsidRPr="006276FC" w:rsidRDefault="009178AD" w:rsidP="009178AD">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14:paraId="2402C979" w14:textId="758EC610" w:rsidR="009178AD" w:rsidRPr="006276FC" w:rsidRDefault="009178AD" w:rsidP="009178AD">
      <w:pPr>
        <w:pStyle w:val="B10"/>
        <w:ind w:left="0" w:firstLine="0"/>
        <w:rPr>
          <w:rFonts w:cs="CG Times (WN)"/>
          <w:lang w:eastAsia="ar-SA"/>
        </w:rPr>
      </w:pPr>
      <w:r w:rsidRPr="006276FC">
        <w:rPr>
          <w:rFonts w:cs="CG Times (WN)"/>
          <w:lang w:eastAsia="ar-SA"/>
        </w:rPr>
        <w:lastRenderedPageBreak/>
        <w:t xml:space="preserve">An instance of initial filter criteria shall be included into the Service-Profile sent through the Cx Interface according to the operations described in 3GPP </w:t>
      </w:r>
      <w:r w:rsidR="00F80D7D" w:rsidRPr="006276FC">
        <w:rPr>
          <w:rFonts w:cs="CG Times (WN)"/>
          <w:lang w:eastAsia="ar-SA"/>
        </w:rPr>
        <w:t>TS</w:t>
      </w:r>
      <w:r w:rsidR="00F80D7D">
        <w:rPr>
          <w:rFonts w:cs="CG Times (WN)"/>
          <w:lang w:eastAsia="ar-SA"/>
        </w:rPr>
        <w:t> </w:t>
      </w:r>
      <w:r w:rsidR="00F80D7D" w:rsidRPr="006276FC">
        <w:rPr>
          <w:rFonts w:cs="CG Times (WN)"/>
          <w:lang w:eastAsia="ar-SA"/>
        </w:rPr>
        <w:t>2</w:t>
      </w:r>
      <w:r w:rsidRPr="006276FC">
        <w:rPr>
          <w:rFonts w:cs="CG Times (WN)"/>
          <w:lang w:eastAsia="ar-SA"/>
        </w:rPr>
        <w:t>9.228</w:t>
      </w:r>
      <w:r w:rsidR="00F80D7D">
        <w:rPr>
          <w:rFonts w:cs="CG Times (WN)"/>
          <w:lang w:eastAsia="ar-SA"/>
        </w:rPr>
        <w:t> </w:t>
      </w:r>
      <w:r w:rsidR="00F80D7D" w:rsidRPr="006276FC">
        <w:rPr>
          <w:rFonts w:cs="CG Times (WN)"/>
          <w:lang w:eastAsia="ar-SA"/>
        </w:rPr>
        <w:t>[</w:t>
      </w:r>
      <w:r w:rsidRPr="006276FC">
        <w:rPr>
          <w:rFonts w:cs="CG Times (WN)"/>
          <w:lang w:eastAsia="ar-SA"/>
        </w:rPr>
        <w:t>6] if at least one of the following conditions applies:</w:t>
      </w:r>
    </w:p>
    <w:p w14:paraId="19F7FDBA" w14:textId="77777777" w:rsidR="009178AD" w:rsidRPr="006276FC" w:rsidRDefault="009178AD" w:rsidP="009178AD">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14:paraId="59CD8915" w14:textId="77777777" w:rsidR="009178AD" w:rsidRPr="006276FC" w:rsidRDefault="009178AD" w:rsidP="009178AD">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14:paraId="3D10D387" w14:textId="77777777" w:rsidR="009178AD" w:rsidRPr="006276FC" w:rsidRDefault="009178AD" w:rsidP="009178AD">
      <w:pPr>
        <w:pStyle w:val="Heading3"/>
      </w:pPr>
      <w:bookmarkStart w:id="369" w:name="_Toc2694358"/>
      <w:bookmarkStart w:id="370" w:name="_Toc20215938"/>
      <w:bookmarkStart w:id="371" w:name="_Toc27756224"/>
      <w:bookmarkStart w:id="372" w:name="_Toc36056774"/>
      <w:bookmarkStart w:id="373" w:name="_Toc44878573"/>
      <w:bookmarkStart w:id="374" w:name="_Toc74132362"/>
      <w:r w:rsidRPr="006276FC">
        <w:t>7.6.12</w:t>
      </w:r>
      <w:r w:rsidRPr="006276FC">
        <w:tab/>
        <w:t>Void</w:t>
      </w:r>
      <w:bookmarkEnd w:id="369"/>
      <w:bookmarkEnd w:id="370"/>
      <w:bookmarkEnd w:id="371"/>
      <w:bookmarkEnd w:id="372"/>
      <w:bookmarkEnd w:id="373"/>
      <w:bookmarkEnd w:id="374"/>
    </w:p>
    <w:p w14:paraId="498FC745" w14:textId="77777777" w:rsidR="009178AD" w:rsidRPr="006276FC" w:rsidRDefault="009178AD" w:rsidP="009178AD">
      <w:pPr>
        <w:pStyle w:val="Heading3"/>
      </w:pPr>
      <w:bookmarkStart w:id="375" w:name="_Toc2694359"/>
      <w:bookmarkStart w:id="376" w:name="_Toc20215939"/>
      <w:bookmarkStart w:id="377" w:name="_Toc27756225"/>
      <w:bookmarkStart w:id="378" w:name="_Toc36056775"/>
      <w:bookmarkStart w:id="379" w:name="_Toc44878574"/>
      <w:bookmarkStart w:id="380" w:name="_Toc74132363"/>
      <w:r w:rsidRPr="006276FC">
        <w:t>7.6.13</w:t>
      </w:r>
      <w:r w:rsidRPr="006276FC">
        <w:tab/>
        <w:t>Service Level Trace Information</w:t>
      </w:r>
      <w:bookmarkEnd w:id="375"/>
      <w:bookmarkEnd w:id="376"/>
      <w:bookmarkEnd w:id="377"/>
      <w:bookmarkEnd w:id="378"/>
      <w:bookmarkEnd w:id="379"/>
      <w:bookmarkEnd w:id="380"/>
    </w:p>
    <w:p w14:paraId="2BDC8B1E" w14:textId="77777777"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14:paraId="46D1CAB3" w14:textId="77777777" w:rsidR="009178AD" w:rsidRPr="006276FC" w:rsidRDefault="009178AD" w:rsidP="009178AD">
      <w:pPr>
        <w:pStyle w:val="Heading3"/>
      </w:pPr>
      <w:bookmarkStart w:id="381" w:name="_Toc2694360"/>
      <w:bookmarkStart w:id="382" w:name="_Toc20215940"/>
      <w:bookmarkStart w:id="383" w:name="_Toc27756226"/>
      <w:bookmarkStart w:id="384" w:name="_Toc36056776"/>
      <w:bookmarkStart w:id="385" w:name="_Toc44878575"/>
      <w:bookmarkStart w:id="386" w:name="_Toc74132364"/>
      <w:r w:rsidRPr="006276FC">
        <w:t>7.6.14</w:t>
      </w:r>
      <w:r w:rsidRPr="006276FC">
        <w:tab/>
        <w:t>IP address secure binding information</w:t>
      </w:r>
      <w:bookmarkEnd w:id="381"/>
      <w:bookmarkEnd w:id="382"/>
      <w:bookmarkEnd w:id="383"/>
      <w:bookmarkEnd w:id="384"/>
      <w:bookmarkEnd w:id="385"/>
      <w:bookmarkEnd w:id="386"/>
    </w:p>
    <w:p w14:paraId="5E91123E" w14:textId="2B2DAECD" w:rsidR="00F80D7D" w:rsidRPr="006276FC" w:rsidRDefault="009178AD" w:rsidP="009178AD">
      <w:r w:rsidRPr="006276FC">
        <w:t xml:space="preserve">This information element contains the IP address (or the prefix in the case of IPv6 stateless autoconfiguration) at any given time.See 3GPP </w:t>
      </w:r>
      <w:r w:rsidR="00F80D7D" w:rsidRPr="006276FC">
        <w:t>TS</w:t>
      </w:r>
      <w:r w:rsidR="00F80D7D">
        <w:t> </w:t>
      </w:r>
      <w:r w:rsidR="00F80D7D" w:rsidRPr="006276FC">
        <w:t>3</w:t>
      </w:r>
      <w:r w:rsidRPr="006276FC">
        <w:t>3.203</w:t>
      </w:r>
      <w:r w:rsidR="00F80D7D">
        <w:t> </w:t>
      </w:r>
      <w:r w:rsidR="00F80D7D" w:rsidRPr="006276FC">
        <w:t>[</w:t>
      </w:r>
      <w:r w:rsidRPr="006276FC">
        <w:t>22], Annex T.</w:t>
      </w:r>
      <w:bookmarkStart w:id="387" w:name="_Toc2694361"/>
      <w:bookmarkStart w:id="388" w:name="_Toc20215941"/>
      <w:bookmarkStart w:id="389" w:name="_Toc27756227"/>
      <w:bookmarkStart w:id="390" w:name="_Toc36056777"/>
      <w:bookmarkStart w:id="391" w:name="_Toc44878576"/>
    </w:p>
    <w:p w14:paraId="1004804C" w14:textId="7E75B002" w:rsidR="009178AD" w:rsidRPr="006276FC" w:rsidRDefault="009178AD" w:rsidP="009178AD">
      <w:pPr>
        <w:pStyle w:val="Heading3"/>
      </w:pPr>
      <w:bookmarkStart w:id="392" w:name="_Toc74132365"/>
      <w:r w:rsidRPr="006276FC">
        <w:t>7.6.15</w:t>
      </w:r>
      <w:r w:rsidRPr="006276FC">
        <w:tab/>
        <w:t>Service Priority Level</w:t>
      </w:r>
      <w:bookmarkEnd w:id="387"/>
      <w:bookmarkEnd w:id="388"/>
      <w:bookmarkEnd w:id="389"/>
      <w:bookmarkEnd w:id="390"/>
      <w:bookmarkEnd w:id="391"/>
      <w:bookmarkEnd w:id="392"/>
    </w:p>
    <w:p w14:paraId="3C94233D" w14:textId="546327AB" w:rsidR="003F65CB" w:rsidRPr="006276FC" w:rsidRDefault="003F65CB" w:rsidP="003F65CB">
      <w:bookmarkStart w:id="393" w:name="_Toc2694362"/>
      <w:bookmarkStart w:id="394" w:name="_Toc20215942"/>
      <w:bookmarkStart w:id="395" w:name="_Toc27756228"/>
      <w:bookmarkStart w:id="396" w:name="_Toc36056778"/>
      <w:bookmarkStart w:id="397" w:name="_Toc44878577"/>
      <w:r w:rsidRPr="006276FC">
        <w:t>This information element contains the Priority Level allowed for Priority Service. If the ServicePriority Level is present, priority services are allowed. See IETF RFC 4412</w:t>
      </w:r>
      <w:r>
        <w:t> </w:t>
      </w:r>
      <w:r w:rsidRPr="006276FC">
        <w:t>[25].</w:t>
      </w:r>
    </w:p>
    <w:p w14:paraId="6C42F8A9" w14:textId="77777777" w:rsidR="009178AD" w:rsidRPr="006276FC" w:rsidRDefault="009178AD" w:rsidP="009178AD">
      <w:pPr>
        <w:pStyle w:val="Heading3"/>
      </w:pPr>
      <w:bookmarkStart w:id="398" w:name="_Toc74132366"/>
      <w:r w:rsidRPr="006276FC">
        <w:t>7.6.15A</w:t>
      </w:r>
      <w:r w:rsidRPr="006276FC">
        <w:tab/>
        <w:t>Extended Priority</w:t>
      </w:r>
      <w:bookmarkEnd w:id="393"/>
      <w:bookmarkEnd w:id="394"/>
      <w:bookmarkEnd w:id="395"/>
      <w:bookmarkEnd w:id="396"/>
      <w:bookmarkEnd w:id="397"/>
      <w:bookmarkEnd w:id="398"/>
    </w:p>
    <w:p w14:paraId="604A6B25" w14:textId="77777777" w:rsidR="009178AD" w:rsidRPr="006276FC" w:rsidRDefault="009178AD" w:rsidP="009178AD">
      <w:r w:rsidRPr="006276FC">
        <w:t>This information element contains the following information elements:</w:t>
      </w:r>
    </w:p>
    <w:p w14:paraId="21FD5F1B" w14:textId="11F05EEE" w:rsidR="009178AD" w:rsidRPr="006276FC" w:rsidRDefault="009178AD" w:rsidP="009178AD">
      <w:pPr>
        <w:pStyle w:val="B10"/>
      </w:pPr>
      <w:r w:rsidRPr="006276FC">
        <w:t>-</w:t>
      </w:r>
      <w:r w:rsidRPr="006276FC">
        <w:tab/>
        <w:t>The PriorityNamespace i</w:t>
      </w:r>
      <w:bookmarkStart w:id="399" w:name="OLE_LINK1"/>
      <w:bookmarkStart w:id="400" w:name="OLE_LINK2"/>
      <w:r w:rsidRPr="006276FC">
        <w:t xml:space="preserve">nformation element </w:t>
      </w:r>
      <w:bookmarkEnd w:id="399"/>
      <w:bookmarkEnd w:id="400"/>
      <w:r w:rsidRPr="006276FC">
        <w:t>provides the namespace as specified in IETF RFC 4412</w:t>
      </w:r>
      <w:r w:rsidR="00F80D7D">
        <w:t> </w:t>
      </w:r>
      <w:r w:rsidR="00F80D7D" w:rsidRPr="006276FC">
        <w:t>[</w:t>
      </w:r>
      <w:r w:rsidRPr="006276FC">
        <w:t>25] and to which the Extended Priority refers.</w:t>
      </w:r>
    </w:p>
    <w:p w14:paraId="10366188" w14:textId="04200139" w:rsidR="009178AD" w:rsidRPr="006276FC" w:rsidRDefault="009178AD" w:rsidP="009178AD">
      <w:pPr>
        <w:pStyle w:val="B10"/>
      </w:pPr>
      <w:r w:rsidRPr="006276FC">
        <w:t>-</w:t>
      </w:r>
      <w:r w:rsidRPr="006276FC">
        <w:tab/>
      </w:r>
      <w:r w:rsidR="003F65CB" w:rsidRPr="006276FC">
        <w:t>The PriorityLevel information element provides the Priority Level allowed for a given PriorityNamespace.</w:t>
      </w:r>
    </w:p>
    <w:p w14:paraId="11486644" w14:textId="77777777" w:rsidR="009178AD" w:rsidRPr="006276FC" w:rsidRDefault="009178AD" w:rsidP="009178AD">
      <w:pPr>
        <w:pStyle w:val="Heading3"/>
      </w:pPr>
      <w:bookmarkStart w:id="401" w:name="_Toc2694363"/>
      <w:bookmarkStart w:id="402" w:name="_Toc20215943"/>
      <w:bookmarkStart w:id="403" w:name="_Toc27756229"/>
      <w:bookmarkStart w:id="404" w:name="_Toc36056779"/>
      <w:bookmarkStart w:id="405" w:name="_Toc44878578"/>
      <w:bookmarkStart w:id="406" w:name="_Toc74132367"/>
      <w:r w:rsidRPr="006276FC">
        <w:t>7.6.16</w:t>
      </w:r>
      <w:r w:rsidRPr="006276FC">
        <w:tab/>
        <w:t>SMSRegistrationInfo</w:t>
      </w:r>
      <w:bookmarkEnd w:id="401"/>
      <w:bookmarkEnd w:id="402"/>
      <w:bookmarkEnd w:id="403"/>
      <w:bookmarkEnd w:id="404"/>
      <w:bookmarkEnd w:id="405"/>
      <w:bookmarkEnd w:id="406"/>
    </w:p>
    <w:p w14:paraId="2187F999" w14:textId="539A191D" w:rsidR="009178AD" w:rsidRPr="006276FC"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 xml:space="preserve">the address of a Short Message Service Centre. For the definition of an IP-SM-GW number and Service Centre Address, see 3GPP </w:t>
      </w:r>
      <w:r w:rsidR="00F80D7D" w:rsidRPr="006276FC">
        <w:t>TS</w:t>
      </w:r>
      <w:r w:rsidR="00F80D7D">
        <w:t> </w:t>
      </w:r>
      <w:r w:rsidR="00F80D7D" w:rsidRPr="006276FC">
        <w:t>2</w:t>
      </w:r>
      <w:r w:rsidRPr="006276FC">
        <w:t>3.008[27]</w:t>
      </w:r>
      <w:r w:rsidRPr="006276FC">
        <w:rPr>
          <w:lang w:eastAsia="zh-CN"/>
        </w:rPr>
        <w:t>.</w:t>
      </w:r>
    </w:p>
    <w:p w14:paraId="787F3394" w14:textId="77777777" w:rsidR="009178AD" w:rsidRPr="006276FC" w:rsidRDefault="009178AD" w:rsidP="009178AD">
      <w:pPr>
        <w:pStyle w:val="Heading3"/>
      </w:pPr>
      <w:bookmarkStart w:id="407" w:name="_Toc2694364"/>
      <w:bookmarkStart w:id="408" w:name="_Toc20215944"/>
      <w:bookmarkStart w:id="409" w:name="_Toc27756230"/>
      <w:bookmarkStart w:id="410" w:name="_Toc36056780"/>
      <w:bookmarkStart w:id="411" w:name="_Toc44878579"/>
      <w:bookmarkStart w:id="412" w:name="_Toc74132368"/>
      <w:r w:rsidRPr="006276FC">
        <w:t>7.6.17</w:t>
      </w:r>
      <w:r w:rsidRPr="006276FC">
        <w:tab/>
        <w:t>UE reachability for IP</w:t>
      </w:r>
      <w:bookmarkEnd w:id="407"/>
      <w:bookmarkEnd w:id="408"/>
      <w:bookmarkEnd w:id="409"/>
      <w:bookmarkEnd w:id="410"/>
      <w:bookmarkEnd w:id="411"/>
      <w:bookmarkEnd w:id="412"/>
    </w:p>
    <w:p w14:paraId="113F0A59" w14:textId="0495CA34" w:rsidR="00F80D7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w:t>
      </w:r>
      <w:r w:rsidR="00F80D7D" w:rsidRPr="006276FC">
        <w:t>TS</w:t>
      </w:r>
      <w:r w:rsidR="00F80D7D">
        <w:t> </w:t>
      </w:r>
      <w:r w:rsidR="00F80D7D" w:rsidRPr="006276FC">
        <w:t>2</w:t>
      </w:r>
      <w:r w:rsidRPr="006276FC">
        <w:t>9.272</w:t>
      </w:r>
      <w:r w:rsidR="00F80D7D">
        <w:t> </w:t>
      </w:r>
      <w:r w:rsidR="00F80D7D" w:rsidRPr="006276FC">
        <w:t>[</w:t>
      </w:r>
      <w:r w:rsidRPr="006276FC">
        <w:t>26].</w:t>
      </w:r>
    </w:p>
    <w:p w14:paraId="3D75EA93" w14:textId="3A7CA477" w:rsidR="009178AD" w:rsidRPr="006276FC" w:rsidRDefault="009178AD" w:rsidP="009178AD">
      <w:r w:rsidRPr="006276FC">
        <w:t>This information element also indicates whether the UE has become reachable at the AMF for 3GPP access and/or at the AMF for non 3GPP access.</w:t>
      </w:r>
    </w:p>
    <w:p w14:paraId="6FB4D1C8" w14:textId="77777777" w:rsidR="009178AD" w:rsidRPr="006276FC" w:rsidRDefault="009178AD" w:rsidP="009178AD">
      <w:r w:rsidRPr="006276FC">
        <w:t>It consists of the following subordinate information elements:</w:t>
      </w:r>
    </w:p>
    <w:p w14:paraId="06E0D155" w14:textId="77777777" w:rsidR="009178AD" w:rsidRPr="006276FC" w:rsidRDefault="009178AD" w:rsidP="009178AD">
      <w:pPr>
        <w:pStyle w:val="B10"/>
      </w:pPr>
      <w:r w:rsidRPr="006276FC">
        <w:t>-</w:t>
      </w:r>
      <w:r w:rsidRPr="006276FC">
        <w:tab/>
        <w:t>UE-IP-REACHABILITY-MME. Its possible values are:</w:t>
      </w:r>
    </w:p>
    <w:p w14:paraId="6D3C9AC5" w14:textId="77777777" w:rsidR="00F80D7D" w:rsidRPr="006276FC" w:rsidRDefault="009178AD" w:rsidP="009178AD">
      <w:pPr>
        <w:pStyle w:val="B20"/>
      </w:pPr>
      <w:r w:rsidRPr="006276FC">
        <w:t>-</w:t>
      </w:r>
      <w:r w:rsidRPr="006276FC">
        <w:tab/>
        <w:t>REACHABLE (0)</w:t>
      </w:r>
    </w:p>
    <w:p w14:paraId="09E5FC71" w14:textId="490A6988" w:rsidR="009178AD" w:rsidRPr="006276FC" w:rsidRDefault="009178AD" w:rsidP="009178AD">
      <w:pPr>
        <w:pStyle w:val="B10"/>
      </w:pPr>
      <w:r w:rsidRPr="006276FC">
        <w:t>-</w:t>
      </w:r>
      <w:r w:rsidRPr="006276FC">
        <w:tab/>
        <w:t>UE-IP-REACHABILITY-</w:t>
      </w:r>
      <w:r w:rsidRPr="006276FC">
        <w:rPr>
          <w:rFonts w:hint="eastAsia"/>
        </w:rPr>
        <w:t>SGSN</w:t>
      </w:r>
      <w:r w:rsidRPr="006276FC">
        <w:t>. Its possible values are:</w:t>
      </w:r>
    </w:p>
    <w:p w14:paraId="57122B3B" w14:textId="77777777" w:rsidR="009178AD" w:rsidRPr="006276FC" w:rsidRDefault="009178AD" w:rsidP="009178AD">
      <w:pPr>
        <w:pStyle w:val="B20"/>
      </w:pPr>
      <w:r w:rsidRPr="006276FC">
        <w:t>-</w:t>
      </w:r>
      <w:r w:rsidRPr="006276FC">
        <w:tab/>
        <w:t>REACHABLE (</w:t>
      </w:r>
      <w:r w:rsidRPr="006276FC">
        <w:rPr>
          <w:rFonts w:hint="eastAsia"/>
        </w:rPr>
        <w:t>0</w:t>
      </w:r>
      <w:r w:rsidRPr="006276FC">
        <w:t>)</w:t>
      </w:r>
    </w:p>
    <w:p w14:paraId="6F114867" w14:textId="77777777" w:rsidR="009178AD" w:rsidRPr="006276FC" w:rsidRDefault="009178AD" w:rsidP="009178AD">
      <w:pPr>
        <w:pStyle w:val="B10"/>
      </w:pPr>
      <w:r w:rsidRPr="006276FC">
        <w:lastRenderedPageBreak/>
        <w:t>-</w:t>
      </w:r>
      <w:r w:rsidRPr="006276FC">
        <w:tab/>
        <w:t>UE-IP-REACHABILITY-AMF-3GPP. Its possible values are:</w:t>
      </w:r>
    </w:p>
    <w:p w14:paraId="5FF55DD0" w14:textId="77777777" w:rsidR="00F80D7D" w:rsidRPr="006276FC" w:rsidRDefault="009178AD" w:rsidP="009178AD">
      <w:pPr>
        <w:pStyle w:val="B20"/>
      </w:pPr>
      <w:r w:rsidRPr="006276FC">
        <w:t>-</w:t>
      </w:r>
      <w:r w:rsidRPr="006276FC">
        <w:tab/>
        <w:t>REACHABLE (0)</w:t>
      </w:r>
    </w:p>
    <w:p w14:paraId="5A08D364" w14:textId="631CD19F" w:rsidR="009178AD" w:rsidRPr="006276FC" w:rsidRDefault="009178AD" w:rsidP="009178AD">
      <w:pPr>
        <w:pStyle w:val="B10"/>
      </w:pPr>
      <w:r w:rsidRPr="006276FC">
        <w:t>-</w:t>
      </w:r>
      <w:r w:rsidRPr="006276FC">
        <w:tab/>
        <w:t>UE-IP-REACHABILITY-AMF-NON-3GPP. Its possible values are:</w:t>
      </w:r>
    </w:p>
    <w:p w14:paraId="1FA2778D" w14:textId="77777777" w:rsidR="009178AD" w:rsidRPr="006276FC" w:rsidRDefault="009178AD" w:rsidP="009178AD">
      <w:pPr>
        <w:pStyle w:val="B20"/>
      </w:pPr>
      <w:r w:rsidRPr="006276FC">
        <w:t>-</w:t>
      </w:r>
      <w:r w:rsidRPr="006276FC">
        <w:tab/>
        <w:t>REACHABLE (</w:t>
      </w:r>
      <w:r w:rsidRPr="006276FC">
        <w:rPr>
          <w:rFonts w:hint="eastAsia"/>
        </w:rPr>
        <w:t>0</w:t>
      </w:r>
      <w:r w:rsidRPr="006276FC">
        <w:t>)</w:t>
      </w:r>
    </w:p>
    <w:p w14:paraId="36D115FE" w14:textId="77777777" w:rsidR="009178AD" w:rsidRPr="006276FC" w:rsidRDefault="009178AD" w:rsidP="009178AD">
      <w:pPr>
        <w:pStyle w:val="Heading3"/>
        <w:tabs>
          <w:tab w:val="left" w:pos="1140"/>
        </w:tabs>
        <w:ind w:left="0" w:firstLine="0"/>
      </w:pPr>
      <w:bookmarkStart w:id="413" w:name="_Toc2694365"/>
      <w:bookmarkStart w:id="414" w:name="_Toc20215945"/>
      <w:bookmarkStart w:id="415" w:name="_Toc27756231"/>
      <w:bookmarkStart w:id="416" w:name="_Toc36056781"/>
      <w:bookmarkStart w:id="417" w:name="_Toc44878580"/>
      <w:bookmarkStart w:id="418" w:name="_Toc74132369"/>
      <w:r w:rsidRPr="006276FC">
        <w:t>7.6.18</w:t>
      </w:r>
      <w:r w:rsidRPr="006276FC">
        <w:tab/>
        <w:t>T-ADS Information</w:t>
      </w:r>
      <w:bookmarkEnd w:id="413"/>
      <w:bookmarkEnd w:id="414"/>
      <w:bookmarkEnd w:id="415"/>
      <w:bookmarkEnd w:id="416"/>
      <w:bookmarkEnd w:id="417"/>
      <w:bookmarkEnd w:id="418"/>
    </w:p>
    <w:p w14:paraId="0E458CD7" w14:textId="77777777" w:rsidR="009178AD" w:rsidRPr="006276FC" w:rsidRDefault="009178AD" w:rsidP="009178AD">
      <w:r w:rsidRPr="006276FC">
        <w:t>This information element indicates the RAT type that is serving the UE and whether or not IMS voice over PS Session is supported at the current Routing Area/Tracking Area.</w:t>
      </w:r>
    </w:p>
    <w:p w14:paraId="1D38C63C" w14:textId="77777777"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14:paraId="2619B321" w14:textId="77777777" w:rsidR="009178AD" w:rsidRPr="006276FC" w:rsidRDefault="009178AD" w:rsidP="009178AD">
      <w:r w:rsidRPr="006276FC">
        <w:t>The possible values for IMS voice over PS Session support are:</w:t>
      </w:r>
    </w:p>
    <w:p w14:paraId="42F9CFD5" w14:textId="77777777" w:rsidR="009178AD" w:rsidRPr="006276FC" w:rsidRDefault="009178AD" w:rsidP="009178AD">
      <w:pPr>
        <w:pStyle w:val="B10"/>
      </w:pPr>
      <w:r w:rsidRPr="006276FC">
        <w:t>-</w:t>
      </w:r>
      <w:r w:rsidRPr="006276FC">
        <w:tab/>
        <w:t>IMS-VOICE-OVER-PS-NOT-SUPPORTED (0)</w:t>
      </w:r>
    </w:p>
    <w:p w14:paraId="04A6E5DD" w14:textId="77777777" w:rsidR="009178AD" w:rsidRPr="006276FC" w:rsidRDefault="009178AD" w:rsidP="009178AD">
      <w:pPr>
        <w:pStyle w:val="B10"/>
      </w:pPr>
      <w:r w:rsidRPr="006276FC">
        <w:t>-</w:t>
      </w:r>
      <w:r w:rsidRPr="006276FC">
        <w:tab/>
        <w:t>IMS-VOICE-OVER-PS-SUPPORTED (1)</w:t>
      </w:r>
    </w:p>
    <w:p w14:paraId="11CD0DB4" w14:textId="77777777" w:rsidR="009178AD" w:rsidRPr="006276FC" w:rsidRDefault="009178AD" w:rsidP="009178AD">
      <w:pPr>
        <w:pStyle w:val="B10"/>
      </w:pPr>
      <w:r w:rsidRPr="006276FC">
        <w:t>-</w:t>
      </w:r>
      <w:r w:rsidRPr="006276FC">
        <w:tab/>
        <w:t>IMS-VOICE-OVER-PS-SUPPORT-UNKNOWN (2)</w:t>
      </w:r>
    </w:p>
    <w:p w14:paraId="029371A2" w14:textId="56563CD7" w:rsidR="009178AD" w:rsidRPr="006276FC" w:rsidRDefault="009178AD" w:rsidP="009178AD">
      <w:r w:rsidRPr="006276FC">
        <w:t xml:space="preserve">The possibles values of RAT type are specified in 3GPP </w:t>
      </w:r>
      <w:r w:rsidR="00F80D7D" w:rsidRPr="006276FC">
        <w:t>TS</w:t>
      </w:r>
      <w:r w:rsidR="00F80D7D">
        <w:t> </w:t>
      </w:r>
      <w:r w:rsidR="00F80D7D" w:rsidRPr="006276FC">
        <w:t>2</w:t>
      </w:r>
      <w:r w:rsidRPr="006276FC">
        <w:t>9.212</w:t>
      </w:r>
      <w:r w:rsidR="00F80D7D">
        <w:t> </w:t>
      </w:r>
      <w:r w:rsidR="00F80D7D" w:rsidRPr="006276FC">
        <w:t>[</w:t>
      </w:r>
      <w:r w:rsidRPr="006276FC">
        <w:t xml:space="preserve">28], </w:t>
      </w:r>
      <w:r w:rsidR="00F80D7D">
        <w:t>clause </w:t>
      </w:r>
      <w:r w:rsidR="00F80D7D" w:rsidRPr="006276FC">
        <w:t>5</w:t>
      </w:r>
      <w:r w:rsidRPr="006276FC">
        <w:t>.3.31.</w:t>
      </w:r>
    </w:p>
    <w:p w14:paraId="6D7B1303" w14:textId="77777777" w:rsidR="009178AD" w:rsidRPr="006276FC" w:rsidRDefault="009178AD" w:rsidP="009178AD">
      <w:pPr>
        <w:pStyle w:val="Heading3"/>
        <w:rPr>
          <w:lang w:eastAsia="zh-CN"/>
        </w:rPr>
      </w:pPr>
      <w:bookmarkStart w:id="419" w:name="_Toc2694366"/>
      <w:bookmarkStart w:id="420" w:name="_Toc20215946"/>
      <w:bookmarkStart w:id="421" w:name="_Toc27756232"/>
      <w:bookmarkStart w:id="422" w:name="_Toc36056782"/>
      <w:bookmarkStart w:id="423" w:name="_Toc44878581"/>
      <w:bookmarkStart w:id="424" w:name="_Toc74132370"/>
      <w:r w:rsidRPr="006276FC">
        <w:t>7.6.19</w:t>
      </w:r>
      <w:r w:rsidRPr="006276FC">
        <w:tab/>
        <w:t>Private Identity</w:t>
      </w:r>
      <w:bookmarkEnd w:id="419"/>
      <w:bookmarkEnd w:id="420"/>
      <w:bookmarkEnd w:id="421"/>
      <w:bookmarkEnd w:id="422"/>
      <w:bookmarkEnd w:id="423"/>
      <w:bookmarkEnd w:id="424"/>
    </w:p>
    <w:p w14:paraId="25955F04" w14:textId="694755F5" w:rsidR="009178AD" w:rsidRPr="006276FC" w:rsidRDefault="009178AD" w:rsidP="009178AD">
      <w:r w:rsidRPr="006276FC">
        <w:t xml:space="preserve">This information element contains the IMS Private User Identity or the IMSI. See 3GPP </w:t>
      </w:r>
      <w:r w:rsidR="00F80D7D" w:rsidRPr="006276FC">
        <w:t>TS</w:t>
      </w:r>
      <w:r w:rsidR="00F80D7D">
        <w:t> </w:t>
      </w:r>
      <w:r w:rsidR="00F80D7D" w:rsidRPr="006276FC">
        <w:t>2</w:t>
      </w:r>
      <w:r w:rsidRPr="006276FC">
        <w:t>3.003</w:t>
      </w:r>
      <w:r w:rsidR="00F80D7D">
        <w:t> </w:t>
      </w:r>
      <w:r w:rsidR="00F80D7D" w:rsidRPr="006276FC">
        <w:t>[</w:t>
      </w:r>
      <w:r w:rsidRPr="006276FC">
        <w:t>17]).</w:t>
      </w:r>
    </w:p>
    <w:p w14:paraId="6E6AEFD9" w14:textId="77777777" w:rsidR="009178AD" w:rsidRPr="006276FC" w:rsidRDefault="009178AD" w:rsidP="009178AD">
      <w:pPr>
        <w:pStyle w:val="Heading3"/>
        <w:rPr>
          <w:noProof/>
        </w:rPr>
      </w:pPr>
      <w:bookmarkStart w:id="425" w:name="_Toc2694367"/>
      <w:bookmarkStart w:id="426" w:name="_Toc20215947"/>
      <w:bookmarkStart w:id="427" w:name="_Toc27756233"/>
      <w:bookmarkStart w:id="428" w:name="_Toc36056783"/>
      <w:bookmarkStart w:id="429" w:name="_Toc44878582"/>
      <w:bookmarkStart w:id="430" w:name="_Toc74132371"/>
      <w:r w:rsidRPr="006276FC">
        <w:rPr>
          <w:noProof/>
        </w:rPr>
        <w:t>7.6.20</w:t>
      </w:r>
      <w:r w:rsidRPr="006276FC">
        <w:rPr>
          <w:noProof/>
        </w:rPr>
        <w:tab/>
        <w:t>STN-SR</w:t>
      </w:r>
      <w:bookmarkEnd w:id="425"/>
      <w:bookmarkEnd w:id="426"/>
      <w:bookmarkEnd w:id="427"/>
      <w:bookmarkEnd w:id="428"/>
      <w:bookmarkEnd w:id="429"/>
      <w:bookmarkEnd w:id="430"/>
    </w:p>
    <w:p w14:paraId="1780380B" w14:textId="01A58D8A" w:rsidR="009C6C63" w:rsidRDefault="009C6C63" w:rsidP="009C6C63">
      <w:pPr>
        <w:rPr>
          <w:noProof/>
        </w:rPr>
      </w:pPr>
      <w:bookmarkStart w:id="431" w:name="_Toc2694368"/>
      <w:bookmarkStart w:id="432" w:name="_Toc20215948"/>
      <w:bookmarkStart w:id="433" w:name="_Toc27756234"/>
      <w:r>
        <w:rPr>
          <w:noProof/>
        </w:rPr>
        <w:t xml:space="preserve">This information element indicates the Session Transfer Number for SRVCC or 5G-SRVCC (see 3GPP </w:t>
      </w:r>
      <w:r w:rsidR="00F80D7D">
        <w:rPr>
          <w:noProof/>
        </w:rPr>
        <w:t>TS 2</w:t>
      </w:r>
      <w:r>
        <w:rPr>
          <w:noProof/>
        </w:rPr>
        <w:t>3.003</w:t>
      </w:r>
      <w:r w:rsidR="00F80D7D">
        <w:rPr>
          <w:noProof/>
        </w:rPr>
        <w:t> [</w:t>
      </w:r>
      <w:r>
        <w:rPr>
          <w:noProof/>
        </w:rPr>
        <w:t>11]).</w:t>
      </w:r>
    </w:p>
    <w:p w14:paraId="2CF2BA2A" w14:textId="77777777"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14:paraId="76DCB1A0" w14:textId="77777777" w:rsidR="009178AD" w:rsidRPr="006276FC" w:rsidRDefault="009178AD" w:rsidP="009178AD">
      <w:pPr>
        <w:pStyle w:val="Heading3"/>
        <w:rPr>
          <w:noProof/>
        </w:rPr>
      </w:pPr>
      <w:bookmarkStart w:id="434" w:name="_Toc36056784"/>
      <w:bookmarkStart w:id="435" w:name="_Toc44878583"/>
      <w:bookmarkStart w:id="436" w:name="_Toc74132372"/>
      <w:r w:rsidRPr="006276FC">
        <w:rPr>
          <w:noProof/>
        </w:rPr>
        <w:t>7.6.21</w:t>
      </w:r>
      <w:r w:rsidRPr="006276FC">
        <w:rPr>
          <w:noProof/>
        </w:rPr>
        <w:tab/>
        <w:t>UE SRVCC Capability</w:t>
      </w:r>
      <w:bookmarkEnd w:id="431"/>
      <w:bookmarkEnd w:id="432"/>
      <w:bookmarkEnd w:id="433"/>
      <w:bookmarkEnd w:id="434"/>
      <w:bookmarkEnd w:id="435"/>
      <w:bookmarkEnd w:id="436"/>
    </w:p>
    <w:p w14:paraId="0B973533" w14:textId="77777777" w:rsidR="009178AD" w:rsidRPr="006276FC" w:rsidRDefault="009178AD" w:rsidP="009178AD">
      <w:pPr>
        <w:rPr>
          <w:noProof/>
        </w:rPr>
      </w:pPr>
      <w:r w:rsidRPr="006276FC">
        <w:rPr>
          <w:noProof/>
        </w:rPr>
        <w:t>This information element indicates the SRVCC capability of the UE.</w:t>
      </w:r>
    </w:p>
    <w:p w14:paraId="42E0928F" w14:textId="77777777" w:rsidR="009178AD" w:rsidRPr="006276FC" w:rsidRDefault="009178AD" w:rsidP="009178AD">
      <w:pPr>
        <w:rPr>
          <w:noProof/>
        </w:rPr>
      </w:pPr>
      <w:r w:rsidRPr="006276FC">
        <w:rPr>
          <w:noProof/>
        </w:rPr>
        <w:t>The possible values for the UE-SRVCC capability are:</w:t>
      </w:r>
    </w:p>
    <w:p w14:paraId="3C635828" w14:textId="77777777" w:rsidR="009178AD" w:rsidRPr="006276FC" w:rsidRDefault="009178AD" w:rsidP="009178AD">
      <w:pPr>
        <w:pStyle w:val="B10"/>
        <w:rPr>
          <w:noProof/>
        </w:rPr>
      </w:pPr>
      <w:r w:rsidRPr="006276FC">
        <w:t>-</w:t>
      </w:r>
      <w:r w:rsidRPr="006276FC">
        <w:tab/>
      </w:r>
      <w:r w:rsidRPr="006276FC">
        <w:rPr>
          <w:noProof/>
        </w:rPr>
        <w:t>UE-SRVCC-CAPABILITY-NOT-SUPPORTED (0)</w:t>
      </w:r>
    </w:p>
    <w:p w14:paraId="4A39D910" w14:textId="77777777" w:rsidR="009178AD" w:rsidRDefault="009178AD" w:rsidP="009178AD">
      <w:pPr>
        <w:pStyle w:val="B10"/>
        <w:rPr>
          <w:noProof/>
        </w:rPr>
      </w:pPr>
      <w:r w:rsidRPr="006276FC">
        <w:t>-</w:t>
      </w:r>
      <w:r w:rsidRPr="006276FC">
        <w:tab/>
      </w:r>
      <w:r w:rsidRPr="006276FC">
        <w:rPr>
          <w:noProof/>
        </w:rPr>
        <w:t>UE-SRVCC-CAPABILITY-SUPPORTED (1)</w:t>
      </w:r>
    </w:p>
    <w:p w14:paraId="28490F2F" w14:textId="77777777" w:rsidR="009C6C63" w:rsidRDefault="009C6C63" w:rsidP="009C6C63">
      <w:pPr>
        <w:pStyle w:val="Heading3"/>
        <w:rPr>
          <w:noProof/>
        </w:rPr>
      </w:pPr>
      <w:bookmarkStart w:id="437" w:name="_Toc44878584"/>
      <w:bookmarkStart w:id="438" w:name="_Toc74132373"/>
      <w:r>
        <w:rPr>
          <w:noProof/>
        </w:rPr>
        <w:t>7.6.21A</w:t>
      </w:r>
      <w:r>
        <w:rPr>
          <w:noProof/>
        </w:rPr>
        <w:tab/>
        <w:t>UE 5G SRVCC Capability</w:t>
      </w:r>
      <w:bookmarkEnd w:id="437"/>
      <w:bookmarkEnd w:id="438"/>
    </w:p>
    <w:p w14:paraId="15D845C9" w14:textId="77777777" w:rsidR="009C6C63" w:rsidRDefault="009C6C63" w:rsidP="009C6C63">
      <w:pPr>
        <w:rPr>
          <w:noProof/>
        </w:rPr>
      </w:pPr>
      <w:r>
        <w:rPr>
          <w:noProof/>
        </w:rPr>
        <w:t>This information element indicates the 5G SRVCC capability of the UE.</w:t>
      </w:r>
    </w:p>
    <w:p w14:paraId="24F9DCFA" w14:textId="77777777" w:rsidR="009C6C63" w:rsidRDefault="009C6C63" w:rsidP="009C6C63">
      <w:pPr>
        <w:rPr>
          <w:noProof/>
        </w:rPr>
      </w:pPr>
      <w:r>
        <w:rPr>
          <w:noProof/>
        </w:rPr>
        <w:t>The possible values for the UE-5G-SRVCC capability are:</w:t>
      </w:r>
    </w:p>
    <w:p w14:paraId="209F3C10" w14:textId="77777777" w:rsidR="009C6C63" w:rsidRDefault="009C6C63" w:rsidP="009C6C63">
      <w:pPr>
        <w:pStyle w:val="B10"/>
        <w:rPr>
          <w:noProof/>
        </w:rPr>
      </w:pPr>
      <w:r>
        <w:t>-</w:t>
      </w:r>
      <w:r>
        <w:tab/>
      </w:r>
      <w:r>
        <w:rPr>
          <w:noProof/>
        </w:rPr>
        <w:t>UE-5G-SRVCC-CAPABILITY-NOT-SUPPORTED (0)</w:t>
      </w:r>
    </w:p>
    <w:p w14:paraId="17CFF21B" w14:textId="77777777" w:rsidR="009C6C63" w:rsidRPr="006276FC" w:rsidRDefault="009C6C63" w:rsidP="009C6C63">
      <w:pPr>
        <w:pStyle w:val="B10"/>
        <w:rPr>
          <w:noProof/>
        </w:rPr>
      </w:pPr>
      <w:r>
        <w:t>-</w:t>
      </w:r>
      <w:r>
        <w:tab/>
      </w:r>
      <w:r>
        <w:rPr>
          <w:noProof/>
        </w:rPr>
        <w:t>UE-5G-SRVCC-CAPABILITY-SUPPORTED (1)</w:t>
      </w:r>
    </w:p>
    <w:p w14:paraId="1F87A371" w14:textId="77777777" w:rsidR="009178AD" w:rsidRPr="006276FC" w:rsidRDefault="009178AD" w:rsidP="009178AD">
      <w:pPr>
        <w:pStyle w:val="Heading3"/>
        <w:rPr>
          <w:noProof/>
        </w:rPr>
      </w:pPr>
      <w:bookmarkStart w:id="439" w:name="_Toc2694369"/>
      <w:bookmarkStart w:id="440" w:name="_Toc20215949"/>
      <w:bookmarkStart w:id="441" w:name="_Toc27756235"/>
      <w:bookmarkStart w:id="442" w:name="_Toc36056785"/>
      <w:bookmarkStart w:id="443" w:name="_Toc44878585"/>
      <w:bookmarkStart w:id="444" w:name="_Toc74132374"/>
      <w:r w:rsidRPr="006276FC">
        <w:rPr>
          <w:noProof/>
        </w:rPr>
        <w:lastRenderedPageBreak/>
        <w:t>7.6.22</w:t>
      </w:r>
      <w:r w:rsidRPr="006276FC">
        <w:rPr>
          <w:noProof/>
        </w:rPr>
        <w:tab/>
        <w:t>CSRN</w:t>
      </w:r>
      <w:bookmarkEnd w:id="439"/>
      <w:bookmarkEnd w:id="440"/>
      <w:bookmarkEnd w:id="441"/>
      <w:bookmarkEnd w:id="442"/>
      <w:bookmarkEnd w:id="443"/>
      <w:bookmarkEnd w:id="444"/>
    </w:p>
    <w:p w14:paraId="3195F148" w14:textId="51B7A5B9" w:rsidR="009178AD" w:rsidRPr="006276FC" w:rsidRDefault="009178AD" w:rsidP="009178AD">
      <w:pPr>
        <w:rPr>
          <w:noProof/>
        </w:rPr>
      </w:pPr>
      <w:r w:rsidRPr="006276FC">
        <w:rPr>
          <w:noProof/>
        </w:rPr>
        <w:t xml:space="preserve">This information element contains a CS Domain Routeing Number (see 3GPP </w:t>
      </w:r>
      <w:r w:rsidR="00F80D7D" w:rsidRPr="006276FC">
        <w:rPr>
          <w:noProof/>
        </w:rPr>
        <w:t>TS</w:t>
      </w:r>
      <w:r w:rsidR="00F80D7D">
        <w:rPr>
          <w:noProof/>
        </w:rPr>
        <w:t> </w:t>
      </w:r>
      <w:r w:rsidR="00F80D7D" w:rsidRPr="006276FC">
        <w:rPr>
          <w:noProof/>
        </w:rPr>
        <w:t>2</w:t>
      </w:r>
      <w:r w:rsidRPr="006276FC">
        <w:rPr>
          <w:noProof/>
        </w:rPr>
        <w:t>3.003) associated to the user identity of the request.</w:t>
      </w:r>
    </w:p>
    <w:p w14:paraId="47B43455" w14:textId="77777777" w:rsidR="00F80D7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p>
    <w:p w14:paraId="61FF2235" w14:textId="67486EBA"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14:paraId="13D04384" w14:textId="77777777" w:rsidR="009178AD" w:rsidRPr="006276FC" w:rsidRDefault="009178AD" w:rsidP="009178AD">
      <w:pPr>
        <w:pStyle w:val="Heading3"/>
      </w:pPr>
      <w:bookmarkStart w:id="445" w:name="_Toc2694370"/>
      <w:bookmarkStart w:id="446" w:name="_Toc20215950"/>
      <w:bookmarkStart w:id="447" w:name="_Toc27756236"/>
      <w:bookmarkStart w:id="448" w:name="_Toc36056786"/>
      <w:bookmarkStart w:id="449" w:name="_Toc44878586"/>
      <w:bookmarkStart w:id="450" w:name="OLE_LINK5"/>
      <w:bookmarkStart w:id="451" w:name="_Toc74132375"/>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45"/>
      <w:bookmarkEnd w:id="446"/>
      <w:bookmarkEnd w:id="447"/>
      <w:bookmarkEnd w:id="448"/>
      <w:bookmarkEnd w:id="449"/>
      <w:bookmarkEnd w:id="451"/>
    </w:p>
    <w:p w14:paraId="37BAE6E3" w14:textId="2742B9D3"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w:t>
      </w:r>
      <w:r w:rsidR="00F80D7D" w:rsidRPr="006276FC">
        <w:t>TS</w:t>
      </w:r>
      <w:r w:rsidR="00F80D7D">
        <w:t> </w:t>
      </w:r>
      <w:r w:rsidR="00F80D7D" w:rsidRPr="006276FC">
        <w:rPr>
          <w:rFonts w:hint="eastAsia"/>
          <w:lang w:eastAsia="zh-CN"/>
        </w:rPr>
        <w:t>2</w:t>
      </w:r>
      <w:r w:rsidRPr="006276FC">
        <w:rPr>
          <w:rFonts w:hint="eastAsia"/>
          <w:lang w:eastAsia="zh-CN"/>
        </w:rPr>
        <w:t>3.008</w:t>
      </w:r>
      <w:r w:rsidR="00F80D7D">
        <w:t> </w:t>
      </w:r>
      <w:r w:rsidR="00F80D7D" w:rsidRPr="006276FC">
        <w:t>[</w:t>
      </w:r>
      <w:r w:rsidRPr="006276FC">
        <w:rPr>
          <w:rFonts w:hint="eastAsia"/>
          <w:lang w:eastAsia="zh-CN"/>
        </w:rPr>
        <w:t>27</w:t>
      </w:r>
      <w:r w:rsidRPr="006276FC">
        <w:t>].</w:t>
      </w:r>
      <w:bookmarkEnd w:id="450"/>
    </w:p>
    <w:p w14:paraId="18385454" w14:textId="77777777" w:rsidR="009178AD" w:rsidRPr="006276FC" w:rsidRDefault="009178AD" w:rsidP="009178AD">
      <w:pPr>
        <w:pStyle w:val="Heading3"/>
      </w:pPr>
      <w:bookmarkStart w:id="452" w:name="_Toc2694371"/>
      <w:bookmarkStart w:id="453" w:name="_Toc20215951"/>
      <w:bookmarkStart w:id="454" w:name="_Toc27756237"/>
      <w:bookmarkStart w:id="455" w:name="_Toc36056787"/>
      <w:bookmarkStart w:id="456" w:name="_Toc44878587"/>
      <w:bookmarkStart w:id="457" w:name="_Toc74132376"/>
      <w:r w:rsidRPr="006276FC">
        <w:t>7.6.24</w:t>
      </w:r>
      <w:r w:rsidRPr="006276FC">
        <w:tab/>
        <w:t>IMSI</w:t>
      </w:r>
      <w:bookmarkEnd w:id="452"/>
      <w:bookmarkEnd w:id="453"/>
      <w:bookmarkEnd w:id="454"/>
      <w:bookmarkEnd w:id="455"/>
      <w:bookmarkEnd w:id="456"/>
      <w:bookmarkEnd w:id="457"/>
    </w:p>
    <w:p w14:paraId="4407E764" w14:textId="1C269C36" w:rsidR="009178AD" w:rsidRPr="006276FC" w:rsidRDefault="009178AD" w:rsidP="009178AD">
      <w:r w:rsidRPr="006276FC">
        <w:t xml:space="preserve">This information element contains the IMSI that is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IMSI definition.</w:t>
      </w:r>
    </w:p>
    <w:p w14:paraId="7E44CF1A" w14:textId="77777777" w:rsidR="009178AD" w:rsidRPr="006276FC" w:rsidRDefault="009178AD" w:rsidP="009178AD">
      <w:pPr>
        <w:pStyle w:val="Heading3"/>
      </w:pPr>
      <w:bookmarkStart w:id="458" w:name="_Toc2694372"/>
      <w:bookmarkStart w:id="459" w:name="_Toc20215952"/>
      <w:bookmarkStart w:id="460" w:name="_Toc27756238"/>
      <w:bookmarkStart w:id="461" w:name="_Toc36056788"/>
      <w:bookmarkStart w:id="462" w:name="_Toc44878588"/>
      <w:bookmarkStart w:id="463" w:name="_Toc74132377"/>
      <w:r w:rsidRPr="006276FC">
        <w:t>7.6.25</w:t>
      </w:r>
      <w:r w:rsidRPr="006276FC">
        <w:tab/>
        <w:t>IMSPrivateUserIdentity</w:t>
      </w:r>
      <w:bookmarkEnd w:id="458"/>
      <w:bookmarkEnd w:id="459"/>
      <w:bookmarkEnd w:id="460"/>
      <w:bookmarkEnd w:id="461"/>
      <w:bookmarkEnd w:id="462"/>
      <w:bookmarkEnd w:id="463"/>
    </w:p>
    <w:p w14:paraId="30CA083D" w14:textId="35A8A5CA" w:rsidR="009178AD" w:rsidRPr="006276FC" w:rsidRDefault="009178AD" w:rsidP="009178AD">
      <w:r w:rsidRPr="006276FC">
        <w:t xml:space="preserve">This information element contains all IMS Private User Identities associated with the IMS Public User Identity present in the request. See 3GPP </w:t>
      </w:r>
      <w:r w:rsidR="00F80D7D" w:rsidRPr="006276FC">
        <w:t>TS</w:t>
      </w:r>
      <w:r w:rsidR="00F80D7D">
        <w:t> </w:t>
      </w:r>
      <w:r w:rsidR="00F80D7D" w:rsidRPr="006276FC">
        <w:t>2</w:t>
      </w:r>
      <w:r w:rsidRPr="006276FC">
        <w:t>3.003</w:t>
      </w:r>
      <w:r w:rsidR="00F80D7D">
        <w:t> </w:t>
      </w:r>
      <w:r w:rsidR="00F80D7D" w:rsidRPr="006276FC">
        <w:t>[</w:t>
      </w:r>
      <w:r w:rsidRPr="006276FC">
        <w:t>11] for Private User Identity definition.</w:t>
      </w:r>
    </w:p>
    <w:p w14:paraId="51AAE64C" w14:textId="77777777" w:rsidR="009178AD" w:rsidRPr="006276FC" w:rsidRDefault="009178AD" w:rsidP="009178AD">
      <w:pPr>
        <w:pStyle w:val="Heading3"/>
        <w:rPr>
          <w:noProof/>
        </w:rPr>
      </w:pPr>
      <w:bookmarkStart w:id="464" w:name="_Toc2694373"/>
      <w:bookmarkStart w:id="465" w:name="_Toc20215953"/>
      <w:bookmarkStart w:id="466" w:name="_Toc27756239"/>
      <w:bookmarkStart w:id="467" w:name="_Toc36056789"/>
      <w:bookmarkStart w:id="468" w:name="_Toc44878589"/>
      <w:bookmarkStart w:id="469" w:name="_Toc74132378"/>
      <w:r w:rsidRPr="006276FC">
        <w:rPr>
          <w:noProof/>
        </w:rPr>
        <w:t>7.6.26</w:t>
      </w:r>
      <w:r w:rsidRPr="006276FC">
        <w:rPr>
          <w:noProof/>
        </w:rPr>
        <w:tab/>
        <w:t>IMEISV</w:t>
      </w:r>
      <w:bookmarkEnd w:id="464"/>
      <w:bookmarkEnd w:id="465"/>
      <w:bookmarkEnd w:id="466"/>
      <w:bookmarkEnd w:id="467"/>
      <w:bookmarkEnd w:id="468"/>
      <w:bookmarkEnd w:id="469"/>
    </w:p>
    <w:p w14:paraId="2451DF28" w14:textId="41DD0893" w:rsidR="009178AD" w:rsidRPr="006276FC" w:rsidRDefault="009178AD" w:rsidP="009178AD">
      <w:pPr>
        <w:rPr>
          <w:noProof/>
        </w:rPr>
      </w:pPr>
      <w:r w:rsidRPr="006276FC">
        <w:rPr>
          <w:noProof/>
        </w:rPr>
        <w:t xml:space="preserve">This information element contains the IMEI or IMEISV (see 3GPP </w:t>
      </w:r>
      <w:r w:rsidR="00F80D7D" w:rsidRPr="006276FC">
        <w:rPr>
          <w:noProof/>
        </w:rPr>
        <w:t>TS</w:t>
      </w:r>
      <w:r w:rsidR="00F80D7D">
        <w:rPr>
          <w:noProof/>
        </w:rPr>
        <w:t> </w:t>
      </w:r>
      <w:r w:rsidR="00F80D7D" w:rsidRPr="006276FC">
        <w:rPr>
          <w:noProof/>
        </w:rPr>
        <w:t>2</w:t>
      </w:r>
      <w:r w:rsidRPr="006276FC">
        <w:rPr>
          <w:noProof/>
        </w:rPr>
        <w:t>3.003</w:t>
      </w:r>
      <w:r w:rsidR="00F80D7D">
        <w:rPr>
          <w:noProof/>
        </w:rPr>
        <w:t> </w:t>
      </w:r>
      <w:r w:rsidR="00F80D7D" w:rsidRPr="006276FC">
        <w:rPr>
          <w:noProof/>
        </w:rPr>
        <w:t>[</w:t>
      </w:r>
      <w:r w:rsidRPr="006276FC">
        <w:rPr>
          <w:noProof/>
        </w:rPr>
        <w:t>11]) of the UE employed by the user identity of the request, during the attach to the access network.</w:t>
      </w:r>
    </w:p>
    <w:p w14:paraId="73EACA6F" w14:textId="77777777" w:rsidR="009178AD" w:rsidRPr="006276FC" w:rsidRDefault="009178AD" w:rsidP="009178AD">
      <w:pPr>
        <w:pStyle w:val="Heading2"/>
      </w:pPr>
      <w:bookmarkStart w:id="470" w:name="_Toc2694374"/>
      <w:bookmarkStart w:id="471" w:name="_Toc20215954"/>
      <w:bookmarkStart w:id="472" w:name="_Toc27756240"/>
      <w:bookmarkStart w:id="473" w:name="_Toc36056790"/>
      <w:bookmarkStart w:id="474" w:name="_Toc44878590"/>
      <w:bookmarkStart w:id="475" w:name="_Toc74132379"/>
      <w:r w:rsidRPr="006276FC">
        <w:t>7.7</w:t>
      </w:r>
      <w:r w:rsidRPr="006276FC">
        <w:tab/>
        <w:t>Subscription request type</w:t>
      </w:r>
      <w:bookmarkEnd w:id="470"/>
      <w:bookmarkEnd w:id="471"/>
      <w:bookmarkEnd w:id="472"/>
      <w:bookmarkEnd w:id="473"/>
      <w:bookmarkEnd w:id="474"/>
      <w:bookmarkEnd w:id="475"/>
    </w:p>
    <w:p w14:paraId="1164FA6A" w14:textId="3DE474DE" w:rsidR="009178AD" w:rsidRPr="006276FC" w:rsidRDefault="009178AD" w:rsidP="009178AD">
      <w:r w:rsidRPr="006276FC">
        <w:t xml:space="preserve">This information element indicates the action requested for subscription to notifications. See 3GPP </w:t>
      </w:r>
      <w:r w:rsidR="00F80D7D" w:rsidRPr="006276FC">
        <w:t>TS</w:t>
      </w:r>
      <w:r w:rsidR="00F80D7D">
        <w:t> </w:t>
      </w:r>
      <w:r w:rsidR="00F80D7D" w:rsidRPr="006276FC">
        <w:t>2</w:t>
      </w:r>
      <w:r w:rsidRPr="006276FC">
        <w:t>9.329</w:t>
      </w:r>
      <w:r w:rsidR="00F80D7D">
        <w:t> </w:t>
      </w:r>
      <w:r w:rsidR="00F80D7D" w:rsidRPr="006276FC">
        <w:t>[</w:t>
      </w:r>
      <w:r w:rsidRPr="006276FC">
        <w:t>5] for the list of valid values.</w:t>
      </w:r>
    </w:p>
    <w:p w14:paraId="69E7722C" w14:textId="77777777" w:rsidR="009178AD" w:rsidRPr="006276FC" w:rsidRDefault="009178AD" w:rsidP="009178AD">
      <w:pPr>
        <w:pStyle w:val="Heading2"/>
      </w:pPr>
      <w:bookmarkStart w:id="476" w:name="_Toc2694375"/>
      <w:bookmarkStart w:id="477" w:name="_Toc20215955"/>
      <w:bookmarkStart w:id="478" w:name="_Toc27756241"/>
      <w:bookmarkStart w:id="479" w:name="_Toc36056791"/>
      <w:bookmarkStart w:id="480" w:name="_Toc44878591"/>
      <w:bookmarkStart w:id="481" w:name="_Toc74132380"/>
      <w:r w:rsidRPr="006276FC">
        <w:t>7.8</w:t>
      </w:r>
      <w:r w:rsidRPr="006276FC">
        <w:tab/>
        <w:t>Current Location</w:t>
      </w:r>
      <w:bookmarkEnd w:id="476"/>
      <w:bookmarkEnd w:id="477"/>
      <w:bookmarkEnd w:id="478"/>
      <w:bookmarkEnd w:id="479"/>
      <w:bookmarkEnd w:id="480"/>
      <w:bookmarkEnd w:id="481"/>
    </w:p>
    <w:p w14:paraId="6F13EEA1" w14:textId="351743E2" w:rsidR="009178AD" w:rsidRPr="006276FC" w:rsidRDefault="009178AD" w:rsidP="009178AD">
      <w:r w:rsidRPr="006276FC">
        <w:t xml:space="preserve">This information element indicates whether an active location retrieval has to be initiated or not when an AS requested location information.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AB67EDC" w14:textId="77777777" w:rsidR="009178AD" w:rsidRPr="006276FC" w:rsidRDefault="009178AD" w:rsidP="009178AD">
      <w:pPr>
        <w:pStyle w:val="Heading2"/>
        <w:tabs>
          <w:tab w:val="left" w:pos="1140"/>
        </w:tabs>
        <w:ind w:left="1140" w:hanging="1140"/>
      </w:pPr>
      <w:bookmarkStart w:id="482" w:name="_Toc2694376"/>
      <w:bookmarkStart w:id="483" w:name="_Toc20215956"/>
      <w:bookmarkStart w:id="484" w:name="_Toc27756242"/>
      <w:bookmarkStart w:id="485" w:name="_Toc36056792"/>
      <w:bookmarkStart w:id="486" w:name="_Toc44878592"/>
      <w:bookmarkStart w:id="487" w:name="_Toc74132381"/>
      <w:r w:rsidRPr="006276FC">
        <w:t>7.9</w:t>
      </w:r>
      <w:r w:rsidRPr="006276FC">
        <w:tab/>
        <w:t>Application Server Identity</w:t>
      </w:r>
      <w:bookmarkEnd w:id="482"/>
      <w:bookmarkEnd w:id="483"/>
      <w:bookmarkEnd w:id="484"/>
      <w:bookmarkEnd w:id="485"/>
      <w:bookmarkEnd w:id="486"/>
      <w:bookmarkEnd w:id="487"/>
    </w:p>
    <w:p w14:paraId="762DBF2C" w14:textId="77777777" w:rsidR="009178AD" w:rsidRPr="006276FC" w:rsidRDefault="009178AD" w:rsidP="009178AD">
      <w:r w:rsidRPr="006276FC">
        <w:t>This information element contains the identity of the Application Server. It is used for the AS permission check (see 6.2).</w:t>
      </w:r>
    </w:p>
    <w:p w14:paraId="540BE17C" w14:textId="77777777" w:rsidR="009178AD" w:rsidRPr="006276FC" w:rsidRDefault="009178AD" w:rsidP="009178AD">
      <w:pPr>
        <w:pStyle w:val="Heading2"/>
      </w:pPr>
      <w:bookmarkStart w:id="488" w:name="_Toc2694377"/>
      <w:bookmarkStart w:id="489" w:name="_Toc20215957"/>
      <w:bookmarkStart w:id="490" w:name="_Toc27756243"/>
      <w:bookmarkStart w:id="491" w:name="_Toc36056793"/>
      <w:bookmarkStart w:id="492" w:name="_Toc44878593"/>
      <w:bookmarkStart w:id="493" w:name="_Toc74132382"/>
      <w:r w:rsidRPr="006276FC">
        <w:t>7.10</w:t>
      </w:r>
      <w:r w:rsidRPr="006276FC">
        <w:tab/>
        <w:t>Application Server Name</w:t>
      </w:r>
      <w:bookmarkEnd w:id="488"/>
      <w:bookmarkEnd w:id="489"/>
      <w:bookmarkEnd w:id="490"/>
      <w:bookmarkEnd w:id="491"/>
      <w:bookmarkEnd w:id="492"/>
      <w:bookmarkEnd w:id="493"/>
    </w:p>
    <w:p w14:paraId="66D63E77" w14:textId="00E4BC0B" w:rsidR="009178AD" w:rsidRPr="006276FC" w:rsidRDefault="009178AD" w:rsidP="009178AD">
      <w:pPr>
        <w:pStyle w:val="CommentText"/>
      </w:pPr>
      <w:r w:rsidRPr="006276FC">
        <w:t>This information element indicates application server</w:t>
      </w:r>
      <w:r>
        <w:t>'</w:t>
      </w:r>
      <w:r w:rsidRPr="006276FC">
        <w:t xml:space="preserve">s SIP URI. See 3GPP </w:t>
      </w:r>
      <w:r w:rsidR="00F80D7D" w:rsidRPr="006276FC">
        <w:t>TS</w:t>
      </w:r>
      <w:r w:rsidR="00F80D7D">
        <w:t> </w:t>
      </w:r>
      <w:r w:rsidR="00F80D7D" w:rsidRPr="006276FC">
        <w:t>2</w:t>
      </w:r>
      <w:r w:rsidRPr="006276FC">
        <w:t>9.229</w:t>
      </w:r>
      <w:r w:rsidR="00F80D7D">
        <w:t> </w:t>
      </w:r>
      <w:r w:rsidR="00F80D7D" w:rsidRPr="006276FC">
        <w:t>[</w:t>
      </w:r>
      <w:r w:rsidRPr="006276FC">
        <w:t>7] for the detailed definition of the AVP.</w:t>
      </w:r>
    </w:p>
    <w:p w14:paraId="44275510" w14:textId="77777777" w:rsidR="009178AD" w:rsidRPr="006276FC" w:rsidRDefault="009178AD" w:rsidP="009178AD">
      <w:pPr>
        <w:pStyle w:val="Heading2"/>
      </w:pPr>
      <w:bookmarkStart w:id="494" w:name="_Toc2694378"/>
      <w:bookmarkStart w:id="495" w:name="_Toc20215958"/>
      <w:bookmarkStart w:id="496" w:name="_Toc27756244"/>
      <w:bookmarkStart w:id="497" w:name="_Toc36056794"/>
      <w:bookmarkStart w:id="498" w:name="_Toc44878594"/>
      <w:bookmarkStart w:id="499" w:name="_Toc74132383"/>
      <w:r w:rsidRPr="006276FC">
        <w:lastRenderedPageBreak/>
        <w:t>7.11</w:t>
      </w:r>
      <w:r w:rsidRPr="006276FC">
        <w:tab/>
        <w:t>Requested Identity Set</w:t>
      </w:r>
      <w:bookmarkEnd w:id="494"/>
      <w:bookmarkEnd w:id="495"/>
      <w:bookmarkEnd w:id="496"/>
      <w:bookmarkEnd w:id="497"/>
      <w:bookmarkEnd w:id="498"/>
      <w:bookmarkEnd w:id="499"/>
    </w:p>
    <w:p w14:paraId="33F72DFD" w14:textId="7E2B7DB8" w:rsidR="009178AD" w:rsidRPr="006276FC" w:rsidRDefault="009178AD" w:rsidP="009178AD">
      <w:pPr>
        <w:pStyle w:val="CommentText"/>
      </w:pPr>
      <w:r w:rsidRPr="006276FC">
        <w:t xml:space="preserve">This information element indicates the set of IMS Public Identities that the AS wishes to download.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the AVP.</w:t>
      </w:r>
    </w:p>
    <w:p w14:paraId="2CAC2152" w14:textId="77777777" w:rsidR="009178AD" w:rsidRPr="006276FC" w:rsidRDefault="009178AD" w:rsidP="009178AD">
      <w:pPr>
        <w:pStyle w:val="Heading2"/>
      </w:pPr>
      <w:bookmarkStart w:id="500" w:name="_Toc2694379"/>
      <w:bookmarkStart w:id="501" w:name="_Toc20215959"/>
      <w:bookmarkStart w:id="502" w:name="_Toc27756245"/>
      <w:bookmarkStart w:id="503" w:name="_Toc36056795"/>
      <w:bookmarkStart w:id="504" w:name="_Toc44878595"/>
      <w:bookmarkStart w:id="505" w:name="_Toc74132384"/>
      <w:r w:rsidRPr="006276FC">
        <w:t>7.12</w:t>
      </w:r>
      <w:r w:rsidRPr="006276FC">
        <w:tab/>
        <w:t>Expiry Time</w:t>
      </w:r>
      <w:bookmarkEnd w:id="500"/>
      <w:bookmarkEnd w:id="501"/>
      <w:bookmarkEnd w:id="502"/>
      <w:bookmarkEnd w:id="503"/>
      <w:bookmarkEnd w:id="504"/>
      <w:bookmarkEnd w:id="505"/>
    </w:p>
    <w:p w14:paraId="62871B88" w14:textId="074C8B3E" w:rsidR="009178AD" w:rsidRPr="006276FC" w:rsidRDefault="009178AD" w:rsidP="009178AD">
      <w:pPr>
        <w:pStyle w:val="CommentText"/>
      </w:pPr>
      <w:r w:rsidRPr="006276FC">
        <w:t xml:space="preserve">This information element indicates the expiry time of the subscription to notifications in the HSS.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4381AF4" w14:textId="77777777" w:rsidR="009178AD" w:rsidRPr="006276FC" w:rsidRDefault="009178AD" w:rsidP="009178AD">
      <w:pPr>
        <w:pStyle w:val="Heading2"/>
      </w:pPr>
      <w:bookmarkStart w:id="506" w:name="_Toc2694380"/>
      <w:bookmarkStart w:id="507" w:name="_Toc20215960"/>
      <w:bookmarkStart w:id="508" w:name="_Toc27756246"/>
      <w:bookmarkStart w:id="509" w:name="_Toc36056796"/>
      <w:bookmarkStart w:id="510" w:name="_Toc44878596"/>
      <w:bookmarkStart w:id="511" w:name="_Toc74132385"/>
      <w:r w:rsidRPr="006276FC">
        <w:t>7.13</w:t>
      </w:r>
      <w:r w:rsidRPr="006276FC">
        <w:tab/>
        <w:t>Send Data Indication</w:t>
      </w:r>
      <w:bookmarkEnd w:id="506"/>
      <w:bookmarkEnd w:id="507"/>
      <w:bookmarkEnd w:id="508"/>
      <w:bookmarkEnd w:id="509"/>
      <w:bookmarkEnd w:id="510"/>
      <w:bookmarkEnd w:id="511"/>
    </w:p>
    <w:p w14:paraId="276EE7B9" w14:textId="1C4B1775" w:rsidR="009178AD" w:rsidRPr="006276FC" w:rsidRDefault="009178AD" w:rsidP="009178AD">
      <w:pPr>
        <w:pStyle w:val="CommentText"/>
      </w:pPr>
      <w:r w:rsidRPr="006276FC">
        <w:t xml:space="preserve">This information element indicates the request that the User Data is sent in the response.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64BC5908" w14:textId="77777777" w:rsidR="009178AD" w:rsidRPr="006276FC" w:rsidRDefault="009178AD" w:rsidP="009178AD">
      <w:pPr>
        <w:pStyle w:val="Heading2"/>
      </w:pPr>
      <w:bookmarkStart w:id="512" w:name="_Toc2694381"/>
      <w:bookmarkStart w:id="513" w:name="_Toc20215961"/>
      <w:bookmarkStart w:id="514" w:name="_Toc27756247"/>
      <w:bookmarkStart w:id="515" w:name="_Toc36056797"/>
      <w:bookmarkStart w:id="516" w:name="_Toc44878597"/>
      <w:bookmarkStart w:id="517" w:name="_Toc74132386"/>
      <w:r w:rsidRPr="006276FC">
        <w:t>7.14</w:t>
      </w:r>
      <w:r w:rsidRPr="006276FC">
        <w:tab/>
        <w:t>DSAI Tag</w:t>
      </w:r>
      <w:bookmarkEnd w:id="512"/>
      <w:bookmarkEnd w:id="513"/>
      <w:bookmarkEnd w:id="514"/>
      <w:bookmarkEnd w:id="515"/>
      <w:bookmarkEnd w:id="516"/>
      <w:bookmarkEnd w:id="517"/>
    </w:p>
    <w:p w14:paraId="28B063EC" w14:textId="77777777"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14:paraId="11F60A50" w14:textId="6C2CD5D3"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sidR="00F80D7D">
        <w:rPr>
          <w:rFonts w:cs="CG Times (WN)"/>
          <w:lang w:eastAsia="ar-SA"/>
        </w:rPr>
        <w:t>clause </w:t>
      </w:r>
      <w:r w:rsidR="00F80D7D" w:rsidRPr="006276FC">
        <w:rPr>
          <w:rFonts w:cs="CG Times (WN)"/>
          <w:lang w:eastAsia="ar-SA"/>
        </w:rPr>
        <w:t>7</w:t>
      </w:r>
      <w:r w:rsidRPr="006276FC">
        <w:rPr>
          <w:rFonts w:cs="CG Times (WN)"/>
          <w:lang w:eastAsia="ar-SA"/>
        </w:rPr>
        <w:t>.6.11.</w:t>
      </w:r>
    </w:p>
    <w:p w14:paraId="26F64DAB" w14:textId="77777777" w:rsidR="009178AD" w:rsidRPr="006276FC" w:rsidRDefault="009178AD" w:rsidP="009178AD">
      <w:pPr>
        <w:pStyle w:val="Heading2"/>
        <w:rPr>
          <w:lang w:eastAsia="zh-CN"/>
        </w:rPr>
      </w:pPr>
      <w:bookmarkStart w:id="518" w:name="_Toc2694382"/>
      <w:bookmarkStart w:id="519" w:name="_Toc20215962"/>
      <w:bookmarkStart w:id="520" w:name="_Toc27756248"/>
      <w:bookmarkStart w:id="521" w:name="_Toc36056798"/>
      <w:bookmarkStart w:id="522" w:name="_Toc44878598"/>
      <w:bookmarkStart w:id="523" w:name="_Toc74132387"/>
      <w:r w:rsidRPr="006276FC">
        <w:t>7.15</w:t>
      </w:r>
      <w:r w:rsidRPr="006276FC">
        <w:tab/>
        <w:t>Session-Priority</w:t>
      </w:r>
      <w:bookmarkEnd w:id="518"/>
      <w:bookmarkEnd w:id="519"/>
      <w:bookmarkEnd w:id="520"/>
      <w:bookmarkEnd w:id="521"/>
      <w:bookmarkEnd w:id="522"/>
      <w:bookmarkEnd w:id="523"/>
    </w:p>
    <w:p w14:paraId="306D40C1" w14:textId="193A4605" w:rsidR="00F80D7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w:t>
      </w:r>
      <w:r w:rsidR="00F80D7D" w:rsidRPr="006276FC">
        <w:t>TS</w:t>
      </w:r>
      <w:r w:rsidR="00F80D7D">
        <w:t> </w:t>
      </w:r>
      <w:r w:rsidR="00F80D7D" w:rsidRPr="006276FC">
        <w:t>2</w:t>
      </w:r>
      <w:r w:rsidRPr="006276FC">
        <w:t>9.229</w:t>
      </w:r>
      <w:r w:rsidR="00F80D7D">
        <w:t> </w:t>
      </w:r>
      <w:r w:rsidR="00F80D7D" w:rsidRPr="006276FC">
        <w:t>[</w:t>
      </w:r>
      <w:r w:rsidRPr="006276FC">
        <w:t>7].</w:t>
      </w:r>
      <w:bookmarkStart w:id="524" w:name="_Toc2694383"/>
      <w:bookmarkStart w:id="525" w:name="_Toc20215963"/>
      <w:bookmarkStart w:id="526" w:name="_Toc27756249"/>
      <w:bookmarkStart w:id="527" w:name="_Toc36056799"/>
      <w:bookmarkStart w:id="528" w:name="_Toc44878599"/>
    </w:p>
    <w:p w14:paraId="0F405A56" w14:textId="6A59EBE0" w:rsidR="009178AD" w:rsidRPr="006276FC" w:rsidRDefault="009178AD" w:rsidP="009178AD">
      <w:pPr>
        <w:pStyle w:val="Heading2"/>
      </w:pPr>
      <w:bookmarkStart w:id="529" w:name="_Toc74132388"/>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4"/>
      <w:bookmarkEnd w:id="525"/>
      <w:bookmarkEnd w:id="526"/>
      <w:bookmarkEnd w:id="527"/>
      <w:bookmarkEnd w:id="528"/>
      <w:bookmarkEnd w:id="529"/>
    </w:p>
    <w:p w14:paraId="32D64B1E" w14:textId="0D686602" w:rsidR="009178AD" w:rsidRPr="006276FC" w:rsidRDefault="009178AD" w:rsidP="009178AD">
      <w:r w:rsidRPr="006276FC">
        <w:t xml:space="preserve">This information element indicates that the sender requests to be notified only one time. After the notification, the HSS shall remove the subscription. See 3GPP </w:t>
      </w:r>
      <w:r w:rsidR="00F80D7D" w:rsidRPr="006276FC">
        <w:t>TS</w:t>
      </w:r>
      <w:r w:rsidR="00F80D7D">
        <w:t> </w:t>
      </w:r>
      <w:r w:rsidR="00F80D7D" w:rsidRPr="006276FC">
        <w:t>2</w:t>
      </w:r>
      <w:r w:rsidRPr="006276FC">
        <w:t>9.329</w:t>
      </w:r>
      <w:r w:rsidR="00F80D7D">
        <w:t> </w:t>
      </w:r>
      <w:r w:rsidR="00F80D7D" w:rsidRPr="006276FC">
        <w:t>[</w:t>
      </w:r>
      <w:r w:rsidRPr="006276FC">
        <w:t>5] for the list of possible values.</w:t>
      </w:r>
    </w:p>
    <w:p w14:paraId="620C8860" w14:textId="77777777" w:rsidR="009178AD" w:rsidRPr="006276FC" w:rsidRDefault="009178AD" w:rsidP="009178AD">
      <w:pPr>
        <w:pStyle w:val="Heading2"/>
      </w:pPr>
      <w:bookmarkStart w:id="530" w:name="_Toc2694384"/>
      <w:bookmarkStart w:id="531" w:name="_Toc20215964"/>
      <w:bookmarkStart w:id="532" w:name="_Toc27756250"/>
      <w:bookmarkStart w:id="533" w:name="_Toc36056800"/>
      <w:bookmarkStart w:id="534" w:name="_Toc44878600"/>
      <w:bookmarkStart w:id="535" w:name="_Toc74132389"/>
      <w:r w:rsidRPr="006276FC">
        <w:t>7.</w:t>
      </w:r>
      <w:r w:rsidRPr="006276FC">
        <w:rPr>
          <w:lang w:eastAsia="zh-CN"/>
        </w:rPr>
        <w:t>17</w:t>
      </w:r>
      <w:r w:rsidRPr="006276FC">
        <w:rPr>
          <w:lang w:eastAsia="zh-CN"/>
        </w:rPr>
        <w:tab/>
        <w:t>Repository Data ID</w:t>
      </w:r>
      <w:bookmarkEnd w:id="530"/>
      <w:bookmarkEnd w:id="531"/>
      <w:bookmarkEnd w:id="532"/>
      <w:bookmarkEnd w:id="533"/>
      <w:bookmarkEnd w:id="534"/>
      <w:bookmarkEnd w:id="535"/>
    </w:p>
    <w:p w14:paraId="15D8B9D9" w14:textId="4E6637AD" w:rsidR="009178AD" w:rsidRPr="006276FC" w:rsidRDefault="009178AD" w:rsidP="009178AD">
      <w:r w:rsidRPr="006276FC">
        <w:t xml:space="preserve">This information element includes the service indication and the sequence number of a repository data.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365E6DAF" w14:textId="77777777" w:rsidR="009178AD" w:rsidRPr="006276FC" w:rsidRDefault="009178AD" w:rsidP="009178AD">
      <w:pPr>
        <w:pStyle w:val="Heading2"/>
      </w:pPr>
      <w:bookmarkStart w:id="536" w:name="_Toc2694385"/>
      <w:bookmarkStart w:id="537" w:name="_Toc20215965"/>
      <w:bookmarkStart w:id="538" w:name="_Toc27756251"/>
      <w:bookmarkStart w:id="539" w:name="_Toc36056801"/>
      <w:bookmarkStart w:id="540" w:name="_Toc44878601"/>
      <w:bookmarkStart w:id="541" w:name="_Toc74132390"/>
      <w:r w:rsidRPr="006276FC">
        <w:t>7.</w:t>
      </w:r>
      <w:r w:rsidRPr="006276FC">
        <w:rPr>
          <w:lang w:eastAsia="zh-CN"/>
        </w:rPr>
        <w:t>18</w:t>
      </w:r>
      <w:r w:rsidRPr="006276FC">
        <w:rPr>
          <w:lang w:eastAsia="zh-CN"/>
        </w:rPr>
        <w:tab/>
      </w:r>
      <w:r w:rsidRPr="006276FC">
        <w:rPr>
          <w:rFonts w:hint="eastAsia"/>
          <w:lang w:eastAsia="zh-CN"/>
        </w:rPr>
        <w:t>Pre-paging Supported</w:t>
      </w:r>
      <w:bookmarkEnd w:id="536"/>
      <w:bookmarkEnd w:id="537"/>
      <w:bookmarkEnd w:id="538"/>
      <w:bookmarkEnd w:id="539"/>
      <w:bookmarkEnd w:id="540"/>
      <w:bookmarkEnd w:id="541"/>
    </w:p>
    <w:p w14:paraId="5FA2A0B9" w14:textId="0F33B589"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w:t>
      </w:r>
      <w:r w:rsidR="00F80D7D" w:rsidRPr="006276FC">
        <w:t>TS</w:t>
      </w:r>
      <w:r w:rsidR="00F80D7D">
        <w:t> </w:t>
      </w:r>
      <w:r w:rsidR="00F80D7D" w:rsidRPr="006276FC">
        <w:t>2</w:t>
      </w:r>
      <w:r w:rsidRPr="006276FC">
        <w:t>9.329</w:t>
      </w:r>
      <w:r w:rsidR="00F80D7D">
        <w:t> </w:t>
      </w:r>
      <w:r w:rsidR="00F80D7D" w:rsidRPr="006276FC">
        <w:t>[</w:t>
      </w:r>
      <w:r w:rsidRPr="006276FC">
        <w:t>5] for the detailed definition of this AVP.</w:t>
      </w:r>
    </w:p>
    <w:p w14:paraId="7CFCC45A" w14:textId="77777777" w:rsidR="009178AD" w:rsidRPr="006276FC" w:rsidRDefault="009178AD" w:rsidP="009178AD">
      <w:pPr>
        <w:pStyle w:val="Heading2"/>
      </w:pPr>
      <w:bookmarkStart w:id="542" w:name="_Toc2694386"/>
      <w:bookmarkStart w:id="543" w:name="_Toc20215966"/>
      <w:bookmarkStart w:id="544" w:name="_Toc27756252"/>
      <w:bookmarkStart w:id="545" w:name="_Toc36056802"/>
      <w:bookmarkStart w:id="546" w:name="_Toc44878602"/>
      <w:bookmarkStart w:id="547" w:name="_Toc74132391"/>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2"/>
      <w:bookmarkEnd w:id="543"/>
      <w:bookmarkEnd w:id="544"/>
      <w:bookmarkEnd w:id="545"/>
      <w:bookmarkEnd w:id="546"/>
      <w:bookmarkEnd w:id="547"/>
    </w:p>
    <w:p w14:paraId="0805A729" w14:textId="77777777"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14:paraId="5BEA8A1D" w14:textId="77777777" w:rsidR="009178AD" w:rsidRPr="006276FC" w:rsidRDefault="009178AD" w:rsidP="009178AD">
      <w:r w:rsidRPr="006276FC">
        <w:t>This information element is only applicable to Location Information.</w:t>
      </w:r>
    </w:p>
    <w:p w14:paraId="4FC1598B" w14:textId="77777777" w:rsidR="009178AD" w:rsidRPr="006276FC" w:rsidRDefault="009178AD" w:rsidP="009178AD">
      <w:pPr>
        <w:pStyle w:val="Heading2"/>
        <w:tabs>
          <w:tab w:val="left" w:pos="1140"/>
        </w:tabs>
        <w:ind w:left="1140" w:hanging="1140"/>
      </w:pPr>
      <w:bookmarkStart w:id="548" w:name="_Toc2694387"/>
      <w:bookmarkStart w:id="549" w:name="_Toc20215967"/>
      <w:bookmarkStart w:id="550" w:name="_Toc27756253"/>
      <w:bookmarkStart w:id="551" w:name="_Toc36056803"/>
      <w:bookmarkStart w:id="552" w:name="_Toc44878603"/>
      <w:bookmarkStart w:id="553" w:name="_Toc74132392"/>
      <w:r w:rsidRPr="006276FC">
        <w:lastRenderedPageBreak/>
        <w:t>7.20</w:t>
      </w:r>
      <w:r w:rsidRPr="006276FC">
        <w:tab/>
        <w:t>UDR Flags</w:t>
      </w:r>
      <w:bookmarkEnd w:id="548"/>
      <w:bookmarkEnd w:id="549"/>
      <w:bookmarkEnd w:id="550"/>
      <w:bookmarkEnd w:id="551"/>
      <w:bookmarkEnd w:id="552"/>
      <w:bookmarkEnd w:id="553"/>
    </w:p>
    <w:bookmarkEnd w:id="97"/>
    <w:p w14:paraId="47950FA0" w14:textId="1E424321" w:rsidR="009178AD" w:rsidRPr="006276FC" w:rsidRDefault="009178AD" w:rsidP="009178AD">
      <w:r w:rsidRPr="006276FC">
        <w:t>This information element carries the following indications (see 3GPP 29.329</w:t>
      </w:r>
      <w:r w:rsidR="00F80D7D">
        <w:t> </w:t>
      </w:r>
      <w:r w:rsidR="00F80D7D" w:rsidRPr="006276FC">
        <w:t>[</w:t>
      </w:r>
      <w:r w:rsidRPr="006276FC">
        <w:t>5] for coding details):</w:t>
      </w:r>
    </w:p>
    <w:p w14:paraId="3C8536B5" w14:textId="77777777" w:rsidR="009178AD" w:rsidRPr="006276FC" w:rsidRDefault="009178AD" w:rsidP="009178A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14:paraId="6A1D9A6C"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5D907F77" w14:textId="77777777"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14:paraId="0B76DD89" w14:textId="77777777" w:rsidR="009178AD" w:rsidRPr="006276FC" w:rsidRDefault="009178AD" w:rsidP="009C6C63">
            <w:pPr>
              <w:pStyle w:val="TAH"/>
            </w:pPr>
            <w:r w:rsidRPr="006276FC">
              <w:t>Description</w:t>
            </w:r>
          </w:p>
        </w:tc>
      </w:tr>
      <w:tr w:rsidR="009178AD" w:rsidRPr="006276FC" w14:paraId="5FDD03A2"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0CBA1048" w14:textId="77777777"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14:paraId="590F54F9" w14:textId="77777777" w:rsidR="009178AD" w:rsidRPr="006276FC" w:rsidRDefault="009178AD" w:rsidP="009C6C63">
            <w:pPr>
              <w:pStyle w:val="TAL"/>
            </w:pPr>
            <w:r w:rsidRPr="006276FC">
              <w:t>Location Information EPS Supported shall be only applicable if CS Location Information is requested.</w:t>
            </w:r>
          </w:p>
          <w:p w14:paraId="3C3BC4DA" w14:textId="77777777" w:rsidR="009178AD" w:rsidRPr="006276FC" w:rsidRDefault="009178AD" w:rsidP="009C6C63">
            <w:pPr>
              <w:pStyle w:val="TAL"/>
            </w:pPr>
            <w:r w:rsidRPr="006276FC">
              <w:t>It indicates that EPS Location Information may be sent to the AS when CS Location Information is requested.</w:t>
            </w:r>
          </w:p>
          <w:p w14:paraId="5BFBA45A" w14:textId="77777777" w:rsidR="009178AD" w:rsidRPr="006276FC" w:rsidRDefault="009178AD" w:rsidP="009C6C63">
            <w:pPr>
              <w:pStyle w:val="TAL"/>
            </w:pPr>
            <w:r w:rsidRPr="006276FC">
              <w:t>When set, the HSS shall indicate to the MSC/VLR the support of Location Information EPS.</w:t>
            </w:r>
          </w:p>
        </w:tc>
      </w:tr>
      <w:tr w:rsidR="009178AD" w:rsidRPr="006276FC" w14:paraId="6026BC28" w14:textId="77777777"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14:paraId="3CE1501E" w14:textId="77777777"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14:paraId="2ACB68D0" w14:textId="77777777" w:rsidR="009178AD" w:rsidRPr="006276FC" w:rsidRDefault="009178AD" w:rsidP="009C6C63">
            <w:pPr>
              <w:pStyle w:val="TAL"/>
            </w:pPr>
            <w:r w:rsidRPr="006276FC">
              <w:t>RAT Type Requested shall be only applicable if PS or EPS Location Information is requested</w:t>
            </w:r>
          </w:p>
          <w:p w14:paraId="5880CC34" w14:textId="77777777" w:rsidR="009178AD" w:rsidRPr="006276FC" w:rsidRDefault="009178AD" w:rsidP="009C6C63">
            <w:pPr>
              <w:pStyle w:val="TAL"/>
            </w:pPr>
            <w:r w:rsidRPr="006276FC">
              <w:t>When set, it indicates that RAT Type is requested as part of the PS or EPS Location Information.</w:t>
            </w:r>
          </w:p>
        </w:tc>
      </w:tr>
    </w:tbl>
    <w:p w14:paraId="490D3F7E" w14:textId="77777777" w:rsidR="009178AD" w:rsidRPr="006276FC" w:rsidRDefault="009178AD" w:rsidP="009178AD">
      <w:pPr>
        <w:rPr>
          <w:noProof/>
          <w:lang w:val="en-US"/>
        </w:rPr>
      </w:pPr>
    </w:p>
    <w:p w14:paraId="1C49B35F" w14:textId="77777777" w:rsidR="009178AD" w:rsidRPr="006276FC" w:rsidRDefault="009178AD" w:rsidP="009178AD">
      <w:pPr>
        <w:pStyle w:val="Heading2"/>
        <w:tabs>
          <w:tab w:val="left" w:pos="1140"/>
        </w:tabs>
        <w:ind w:left="1140" w:hanging="1140"/>
      </w:pPr>
      <w:bookmarkStart w:id="554" w:name="_Toc2694388"/>
      <w:bookmarkStart w:id="555" w:name="_Toc20215968"/>
      <w:bookmarkStart w:id="556" w:name="_Toc27756254"/>
      <w:bookmarkStart w:id="557" w:name="_Toc36056804"/>
      <w:bookmarkStart w:id="558" w:name="_Toc44878604"/>
      <w:bookmarkStart w:id="559" w:name="_Toc74132393"/>
      <w:r w:rsidRPr="006276FC">
        <w:t>7.21</w:t>
      </w:r>
      <w:r w:rsidRPr="006276FC">
        <w:tab/>
        <w:t>Call Reference Info</w:t>
      </w:r>
      <w:bookmarkEnd w:id="554"/>
      <w:bookmarkEnd w:id="555"/>
      <w:bookmarkEnd w:id="556"/>
      <w:bookmarkEnd w:id="557"/>
      <w:bookmarkEnd w:id="558"/>
      <w:bookmarkEnd w:id="559"/>
    </w:p>
    <w:p w14:paraId="5272FAE2" w14:textId="5709D819" w:rsidR="009178AD" w:rsidRPr="006276FC" w:rsidRDefault="009178AD" w:rsidP="009178AD">
      <w:r w:rsidRPr="006276FC">
        <w:t xml:space="preserve">This information element contains information used for MTRR (see 3GPP </w:t>
      </w:r>
      <w:r w:rsidR="00F80D7D" w:rsidRPr="006276FC">
        <w:t>TS</w:t>
      </w:r>
      <w:r w:rsidR="00F80D7D">
        <w:t> </w:t>
      </w:r>
      <w:r w:rsidR="00F80D7D" w:rsidRPr="006276FC">
        <w:t>2</w:t>
      </w:r>
      <w:r w:rsidRPr="006276FC">
        <w:t>3.018</w:t>
      </w:r>
      <w:r w:rsidR="00F80D7D">
        <w:t> </w:t>
      </w:r>
      <w:r w:rsidR="00F80D7D" w:rsidRPr="006276FC">
        <w:t>[</w:t>
      </w:r>
      <w:r w:rsidRPr="006276FC">
        <w:t>10]):</w:t>
      </w:r>
    </w:p>
    <w:p w14:paraId="200F92DC" w14:textId="77777777" w:rsidR="009178AD" w:rsidRPr="006276FC" w:rsidRDefault="009178AD" w:rsidP="009178AD">
      <w:pPr>
        <w:pStyle w:val="B10"/>
      </w:pPr>
      <w:r w:rsidRPr="006276FC">
        <w:t>-</w:t>
      </w:r>
      <w:r w:rsidRPr="006276FC">
        <w:tab/>
      </w:r>
      <w:r w:rsidRPr="006276FC">
        <w:rPr>
          <w:lang w:eastAsia="zh-CN"/>
        </w:rPr>
        <w:t>Call Reference Number (see 7.22)</w:t>
      </w:r>
    </w:p>
    <w:p w14:paraId="1081C4D6" w14:textId="77777777" w:rsidR="009178AD" w:rsidRPr="006276FC" w:rsidRDefault="009178AD" w:rsidP="009178AD">
      <w:pPr>
        <w:pStyle w:val="B10"/>
      </w:pPr>
      <w:r w:rsidRPr="006276FC">
        <w:t>-</w:t>
      </w:r>
      <w:r w:rsidRPr="006276FC">
        <w:tab/>
      </w:r>
      <w:r w:rsidRPr="006276FC">
        <w:rPr>
          <w:lang w:eastAsia="zh-CN"/>
        </w:rPr>
        <w:t>AS-Number (see 7.23)</w:t>
      </w:r>
    </w:p>
    <w:p w14:paraId="5D690115" w14:textId="77777777" w:rsidR="009178AD" w:rsidRPr="006276FC" w:rsidRDefault="009178AD" w:rsidP="009178AD">
      <w:r w:rsidRPr="006276FC">
        <w:t>The HSS uses this information to populate the parameters callReferenceNumber and gmsc-Address within MAP-Provide-Roaming-Number.</w:t>
      </w:r>
    </w:p>
    <w:p w14:paraId="205B7D70" w14:textId="77777777" w:rsidR="009178AD" w:rsidRPr="006276FC" w:rsidRDefault="009178AD" w:rsidP="009178AD">
      <w:pPr>
        <w:pStyle w:val="Heading2"/>
        <w:tabs>
          <w:tab w:val="left" w:pos="1140"/>
        </w:tabs>
        <w:ind w:left="1140" w:hanging="1140"/>
      </w:pPr>
      <w:bookmarkStart w:id="560" w:name="_Toc2694389"/>
      <w:bookmarkStart w:id="561" w:name="_Toc20215969"/>
      <w:bookmarkStart w:id="562" w:name="_Toc27756255"/>
      <w:bookmarkStart w:id="563" w:name="_Toc36056805"/>
      <w:bookmarkStart w:id="564" w:name="_Toc44878605"/>
      <w:bookmarkStart w:id="565" w:name="_Toc74132394"/>
      <w:r w:rsidRPr="006276FC">
        <w:t>7.22</w:t>
      </w:r>
      <w:r w:rsidRPr="006276FC">
        <w:tab/>
        <w:t>Call Reference Number</w:t>
      </w:r>
      <w:bookmarkEnd w:id="560"/>
      <w:bookmarkEnd w:id="561"/>
      <w:bookmarkEnd w:id="562"/>
      <w:bookmarkEnd w:id="563"/>
      <w:bookmarkEnd w:id="564"/>
      <w:bookmarkEnd w:id="565"/>
    </w:p>
    <w:p w14:paraId="70E8005C" w14:textId="50B3C7A0" w:rsidR="009178AD" w:rsidRPr="006276FC" w:rsidRDefault="009178AD" w:rsidP="009178AD">
      <w:r w:rsidRPr="006276FC">
        <w:t xml:space="preserve">This information element contains a temporary reference number identifying the call in progress (see 3GPP </w:t>
      </w:r>
      <w:r w:rsidR="00F80D7D" w:rsidRPr="006276FC">
        <w:t>TS</w:t>
      </w:r>
      <w:r w:rsidR="00F80D7D">
        <w:t> </w:t>
      </w:r>
      <w:r w:rsidR="00F80D7D" w:rsidRPr="006276FC">
        <w:t>2</w:t>
      </w:r>
      <w:r w:rsidRPr="006276FC">
        <w:t>3.018</w:t>
      </w:r>
      <w:r w:rsidR="00F80D7D">
        <w:t> </w:t>
      </w:r>
      <w:r w:rsidR="00F80D7D" w:rsidRPr="006276FC">
        <w:t>[</w:t>
      </w:r>
      <w:r w:rsidRPr="006276FC">
        <w:t>10]).</w:t>
      </w:r>
    </w:p>
    <w:p w14:paraId="0F62BEFD" w14:textId="77777777" w:rsidR="009178AD" w:rsidRPr="006276FC" w:rsidRDefault="009178AD" w:rsidP="009178AD">
      <w:pPr>
        <w:pStyle w:val="Heading2"/>
        <w:tabs>
          <w:tab w:val="left" w:pos="1140"/>
        </w:tabs>
        <w:ind w:left="1140" w:hanging="1140"/>
      </w:pPr>
      <w:bookmarkStart w:id="566" w:name="_Toc2694390"/>
      <w:bookmarkStart w:id="567" w:name="_Toc20215970"/>
      <w:bookmarkStart w:id="568" w:name="_Toc27756256"/>
      <w:bookmarkStart w:id="569" w:name="_Toc36056806"/>
      <w:bookmarkStart w:id="570" w:name="_Toc44878606"/>
      <w:bookmarkStart w:id="571" w:name="_Toc74132395"/>
      <w:r w:rsidRPr="006276FC">
        <w:t>7.23</w:t>
      </w:r>
      <w:r w:rsidRPr="006276FC">
        <w:tab/>
        <w:t>AS-Number</w:t>
      </w:r>
      <w:bookmarkEnd w:id="566"/>
      <w:bookmarkEnd w:id="567"/>
      <w:bookmarkEnd w:id="568"/>
      <w:bookmarkEnd w:id="569"/>
      <w:bookmarkEnd w:id="570"/>
      <w:bookmarkEnd w:id="571"/>
    </w:p>
    <w:p w14:paraId="5A45A33C" w14:textId="77777777" w:rsidR="009178AD" w:rsidRPr="006276FC" w:rsidRDefault="009178AD" w:rsidP="009178AD">
      <w:r w:rsidRPr="006276FC">
        <w:t>This information element contains the Application Server's E.164 Number.</w:t>
      </w:r>
    </w:p>
    <w:p w14:paraId="3C941EE5" w14:textId="77777777" w:rsidR="009178AD" w:rsidRPr="006276FC" w:rsidRDefault="009178AD" w:rsidP="009178AD"/>
    <w:p w14:paraId="5FD9E52E" w14:textId="77777777" w:rsidR="00F80D7D" w:rsidRPr="006276FC" w:rsidRDefault="009178AD" w:rsidP="009178AD">
      <w:pPr>
        <w:pStyle w:val="Heading1"/>
      </w:pPr>
      <w:bookmarkStart w:id="572" w:name="_Toc2694391"/>
      <w:bookmarkStart w:id="573" w:name="_Toc20215971"/>
      <w:bookmarkStart w:id="574" w:name="_Toc27756257"/>
      <w:bookmarkStart w:id="575" w:name="_Toc36056807"/>
      <w:bookmarkStart w:id="576" w:name="_Toc44878607"/>
      <w:bookmarkStart w:id="577" w:name="_Toc74132396"/>
      <w:r w:rsidRPr="006276FC">
        <w:t>8</w:t>
      </w:r>
      <w:r w:rsidRPr="006276FC">
        <w:tab/>
        <w:t>Protocol version identification</w:t>
      </w:r>
      <w:bookmarkEnd w:id="572"/>
      <w:bookmarkEnd w:id="573"/>
      <w:bookmarkEnd w:id="574"/>
      <w:bookmarkEnd w:id="575"/>
      <w:bookmarkEnd w:id="576"/>
      <w:bookmarkEnd w:id="577"/>
    </w:p>
    <w:p w14:paraId="492F2421" w14:textId="7E576CDE"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3089D8C9" w14:textId="77777777" w:rsidR="009178AD" w:rsidRPr="006276FC" w:rsidRDefault="009178AD" w:rsidP="009178AD">
      <w:pPr>
        <w:pStyle w:val="Heading1"/>
      </w:pPr>
      <w:bookmarkStart w:id="578" w:name="_Toc2694392"/>
      <w:bookmarkStart w:id="579" w:name="_Toc20215972"/>
      <w:bookmarkStart w:id="580" w:name="_Toc27756258"/>
      <w:bookmarkStart w:id="581" w:name="_Toc36056808"/>
      <w:bookmarkStart w:id="582" w:name="_Toc44878608"/>
      <w:bookmarkStart w:id="583" w:name="_Toc74132397"/>
      <w:r w:rsidRPr="006276FC">
        <w:t>9</w:t>
      </w:r>
      <w:r w:rsidRPr="006276FC">
        <w:tab/>
        <w:t>Operational Aspects</w:t>
      </w:r>
      <w:bookmarkEnd w:id="578"/>
      <w:bookmarkEnd w:id="579"/>
      <w:bookmarkEnd w:id="580"/>
      <w:bookmarkEnd w:id="581"/>
      <w:bookmarkEnd w:id="582"/>
      <w:bookmarkEnd w:id="583"/>
    </w:p>
    <w:p w14:paraId="334E65D8" w14:textId="51631007" w:rsidR="009178AD" w:rsidRPr="006276FC" w:rsidRDefault="009178AD" w:rsidP="009178AD">
      <w:pPr>
        <w:rPr>
          <w:color w:val="000000"/>
        </w:rPr>
      </w:pPr>
      <w:r w:rsidRPr="006276FC">
        <w:t xml:space="preserve">See 3GPP </w:t>
      </w:r>
      <w:r w:rsidR="00F80D7D" w:rsidRPr="006276FC">
        <w:t>TS</w:t>
      </w:r>
      <w:r w:rsidR="00F80D7D">
        <w:t> </w:t>
      </w:r>
      <w:r w:rsidR="00F80D7D" w:rsidRPr="006276FC">
        <w:t>2</w:t>
      </w:r>
      <w:r w:rsidRPr="006276FC">
        <w:t>9.329</w:t>
      </w:r>
      <w:r w:rsidR="00F80D7D">
        <w:t> </w:t>
      </w:r>
      <w:r w:rsidR="00F80D7D" w:rsidRPr="006276FC">
        <w:t>[</w:t>
      </w:r>
      <w:r w:rsidRPr="006276FC">
        <w:t>5].</w:t>
      </w:r>
    </w:p>
    <w:p w14:paraId="61A5EC9A" w14:textId="77777777" w:rsidR="009178AD" w:rsidRPr="006276FC" w:rsidRDefault="009178AD" w:rsidP="009178AD">
      <w:pPr>
        <w:pStyle w:val="Heading8"/>
      </w:pPr>
      <w:bookmarkStart w:id="584" w:name="historyclause"/>
      <w:r w:rsidRPr="006276FC">
        <w:br w:type="page"/>
      </w:r>
      <w:bookmarkStart w:id="585" w:name="_Toc2694393"/>
      <w:bookmarkStart w:id="586" w:name="_Toc20215973"/>
      <w:bookmarkStart w:id="587" w:name="_Toc27756259"/>
      <w:bookmarkStart w:id="588" w:name="_Toc36056809"/>
      <w:bookmarkStart w:id="589" w:name="_Toc44878609"/>
      <w:bookmarkStart w:id="590" w:name="_Toc74132398"/>
      <w:r w:rsidRPr="006276FC">
        <w:lastRenderedPageBreak/>
        <w:t xml:space="preserve">Annex A (normative): </w:t>
      </w:r>
      <w:r w:rsidRPr="006276FC">
        <w:br/>
        <w:t>Mapping of Sh operations and terminology to Diameter</w:t>
      </w:r>
      <w:bookmarkEnd w:id="585"/>
      <w:bookmarkEnd w:id="586"/>
      <w:bookmarkEnd w:id="587"/>
      <w:bookmarkEnd w:id="588"/>
      <w:bookmarkEnd w:id="589"/>
      <w:bookmarkEnd w:id="590"/>
    </w:p>
    <w:p w14:paraId="3572C7AF" w14:textId="77777777" w:rsidR="009178AD" w:rsidRPr="006276FC" w:rsidRDefault="009178AD" w:rsidP="009178AD">
      <w:pPr>
        <w:pStyle w:val="Heading1"/>
      </w:pPr>
      <w:bookmarkStart w:id="591" w:name="_Toc2694394"/>
      <w:bookmarkStart w:id="592" w:name="_Toc20215974"/>
      <w:bookmarkStart w:id="593" w:name="_Toc27756260"/>
      <w:bookmarkStart w:id="594" w:name="_Toc36056810"/>
      <w:bookmarkStart w:id="595" w:name="_Toc44878610"/>
      <w:bookmarkStart w:id="596" w:name="_Toc74132399"/>
      <w:r w:rsidRPr="006276FC">
        <w:t>A.1</w:t>
      </w:r>
      <w:r w:rsidRPr="006276FC">
        <w:tab/>
        <w:t>Introduction</w:t>
      </w:r>
      <w:bookmarkEnd w:id="591"/>
      <w:bookmarkEnd w:id="592"/>
      <w:bookmarkEnd w:id="593"/>
      <w:bookmarkEnd w:id="594"/>
      <w:bookmarkEnd w:id="595"/>
      <w:bookmarkEnd w:id="596"/>
    </w:p>
    <w:p w14:paraId="0F634218" w14:textId="6B2D5DA2" w:rsidR="009178AD" w:rsidRPr="006276FC" w:rsidRDefault="009178AD" w:rsidP="009178AD">
      <w:r w:rsidRPr="006276FC">
        <w:t xml:space="preserve">This appendix gives mappings from Sh to Diameter protocol elements. Diameter protocol elements are defined in 3GPP </w:t>
      </w:r>
      <w:r w:rsidR="00F80D7D" w:rsidRPr="006276FC">
        <w:t>TS</w:t>
      </w:r>
      <w:r w:rsidR="00F80D7D">
        <w:t> </w:t>
      </w:r>
      <w:r w:rsidR="00F80D7D" w:rsidRPr="006276FC">
        <w:t>2</w:t>
      </w:r>
      <w:r w:rsidRPr="006276FC">
        <w:t>9.329</w:t>
      </w:r>
      <w:r w:rsidR="00F80D7D">
        <w:t> </w:t>
      </w:r>
      <w:r w:rsidR="00F80D7D" w:rsidRPr="006276FC">
        <w:t>[</w:t>
      </w:r>
      <w:r w:rsidRPr="006276FC">
        <w:t>5].</w:t>
      </w:r>
    </w:p>
    <w:p w14:paraId="6DEB4B10" w14:textId="77777777" w:rsidR="009178AD" w:rsidRPr="006276FC" w:rsidRDefault="009178AD" w:rsidP="009178AD">
      <w:pPr>
        <w:pStyle w:val="Heading1"/>
      </w:pPr>
      <w:bookmarkStart w:id="597" w:name="_Toc2694395"/>
      <w:bookmarkStart w:id="598" w:name="_Toc20215975"/>
      <w:bookmarkStart w:id="599" w:name="_Toc27756261"/>
      <w:bookmarkStart w:id="600" w:name="_Toc36056811"/>
      <w:bookmarkStart w:id="601" w:name="_Toc44878611"/>
      <w:bookmarkStart w:id="602" w:name="_Toc74132400"/>
      <w:r w:rsidRPr="006276FC">
        <w:t>A.2</w:t>
      </w:r>
      <w:r w:rsidRPr="006276FC">
        <w:tab/>
        <w:t>Sh message to Diameter command mapping</w:t>
      </w:r>
      <w:bookmarkEnd w:id="597"/>
      <w:bookmarkEnd w:id="598"/>
      <w:bookmarkEnd w:id="599"/>
      <w:bookmarkEnd w:id="600"/>
      <w:bookmarkEnd w:id="601"/>
      <w:bookmarkEnd w:id="602"/>
    </w:p>
    <w:p w14:paraId="76AB956D" w14:textId="77777777" w:rsidR="009178AD" w:rsidRPr="006276FC" w:rsidRDefault="009178AD" w:rsidP="009178AD">
      <w:r w:rsidRPr="006276FC">
        <w:t>The following table defines the mapping between stage 2 operations and Diameter commands:</w:t>
      </w:r>
    </w:p>
    <w:p w14:paraId="2F90771A" w14:textId="77777777"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14:paraId="7AAF75C9" w14:textId="77777777" w:rsidTr="009C6C63">
        <w:tc>
          <w:tcPr>
            <w:tcW w:w="2685" w:type="dxa"/>
            <w:shd w:val="clear" w:color="auto" w:fill="D9D9D9"/>
          </w:tcPr>
          <w:p w14:paraId="5435E7B4" w14:textId="77777777" w:rsidR="009178AD" w:rsidRPr="006276FC" w:rsidRDefault="009178AD" w:rsidP="009C6C63">
            <w:pPr>
              <w:pStyle w:val="TAH"/>
            </w:pPr>
            <w:r w:rsidRPr="006276FC">
              <w:t>Sh message</w:t>
            </w:r>
          </w:p>
        </w:tc>
        <w:tc>
          <w:tcPr>
            <w:tcW w:w="850" w:type="dxa"/>
            <w:shd w:val="clear" w:color="auto" w:fill="D9D9D9"/>
          </w:tcPr>
          <w:p w14:paraId="3306B444" w14:textId="77777777" w:rsidR="009178AD" w:rsidRPr="006276FC" w:rsidRDefault="009178AD" w:rsidP="009C6C63">
            <w:pPr>
              <w:pStyle w:val="TAH"/>
            </w:pPr>
            <w:r w:rsidRPr="006276FC">
              <w:t>Source</w:t>
            </w:r>
          </w:p>
        </w:tc>
        <w:tc>
          <w:tcPr>
            <w:tcW w:w="1134" w:type="dxa"/>
            <w:shd w:val="clear" w:color="auto" w:fill="D9D9D9"/>
          </w:tcPr>
          <w:p w14:paraId="233E604F" w14:textId="77777777" w:rsidR="009178AD" w:rsidRPr="006276FC" w:rsidRDefault="009178AD" w:rsidP="009C6C63">
            <w:pPr>
              <w:pStyle w:val="TAH"/>
            </w:pPr>
            <w:r w:rsidRPr="006276FC">
              <w:t>Destination</w:t>
            </w:r>
          </w:p>
        </w:tc>
        <w:tc>
          <w:tcPr>
            <w:tcW w:w="2857" w:type="dxa"/>
            <w:shd w:val="clear" w:color="auto" w:fill="D9D9D9"/>
          </w:tcPr>
          <w:p w14:paraId="2B0174BE" w14:textId="77777777" w:rsidR="009178AD" w:rsidRPr="006276FC" w:rsidRDefault="009178AD" w:rsidP="009C6C63">
            <w:pPr>
              <w:pStyle w:val="TAH"/>
            </w:pPr>
            <w:r w:rsidRPr="006276FC">
              <w:t>Command-Name</w:t>
            </w:r>
          </w:p>
        </w:tc>
        <w:tc>
          <w:tcPr>
            <w:tcW w:w="1371" w:type="dxa"/>
            <w:shd w:val="clear" w:color="auto" w:fill="D9D9D9"/>
          </w:tcPr>
          <w:p w14:paraId="71E85FC8" w14:textId="77777777" w:rsidR="009178AD" w:rsidRPr="006276FC" w:rsidRDefault="009178AD" w:rsidP="009C6C63">
            <w:pPr>
              <w:pStyle w:val="TAH"/>
            </w:pPr>
            <w:r w:rsidRPr="006276FC">
              <w:t>Abbreviation</w:t>
            </w:r>
          </w:p>
        </w:tc>
      </w:tr>
      <w:tr w:rsidR="009178AD" w:rsidRPr="006276FC" w14:paraId="0AC17168" w14:textId="77777777" w:rsidTr="009C6C63">
        <w:tc>
          <w:tcPr>
            <w:tcW w:w="2685" w:type="dxa"/>
          </w:tcPr>
          <w:p w14:paraId="3846A338" w14:textId="77777777" w:rsidR="009178AD" w:rsidRPr="006276FC" w:rsidRDefault="009178AD" w:rsidP="009C6C63">
            <w:pPr>
              <w:pStyle w:val="TAC"/>
            </w:pPr>
            <w:r w:rsidRPr="006276FC">
              <w:t>Sh-Pull</w:t>
            </w:r>
          </w:p>
        </w:tc>
        <w:tc>
          <w:tcPr>
            <w:tcW w:w="850" w:type="dxa"/>
            <w:shd w:val="pct10" w:color="auto" w:fill="auto"/>
          </w:tcPr>
          <w:p w14:paraId="08F07749" w14:textId="77777777" w:rsidR="009178AD" w:rsidRPr="006276FC" w:rsidRDefault="009178AD" w:rsidP="009C6C63">
            <w:pPr>
              <w:pStyle w:val="TAC"/>
            </w:pPr>
            <w:r w:rsidRPr="006276FC">
              <w:t>AS</w:t>
            </w:r>
          </w:p>
        </w:tc>
        <w:tc>
          <w:tcPr>
            <w:tcW w:w="1134" w:type="dxa"/>
            <w:shd w:val="pct10" w:color="auto" w:fill="auto"/>
          </w:tcPr>
          <w:p w14:paraId="0C1CDA21" w14:textId="77777777" w:rsidR="009178AD" w:rsidRPr="006276FC" w:rsidRDefault="009178AD" w:rsidP="009C6C63">
            <w:pPr>
              <w:pStyle w:val="TAC"/>
            </w:pPr>
            <w:r w:rsidRPr="006276FC">
              <w:t>HSS</w:t>
            </w:r>
          </w:p>
        </w:tc>
        <w:tc>
          <w:tcPr>
            <w:tcW w:w="2857" w:type="dxa"/>
          </w:tcPr>
          <w:p w14:paraId="49E8D6B7" w14:textId="77777777" w:rsidR="009178AD" w:rsidRPr="006276FC" w:rsidRDefault="009178AD" w:rsidP="009C6C63">
            <w:pPr>
              <w:pStyle w:val="TAC"/>
              <w:jc w:val="left"/>
            </w:pPr>
            <w:r w:rsidRPr="006276FC">
              <w:t>User-Data-Request</w:t>
            </w:r>
          </w:p>
        </w:tc>
        <w:tc>
          <w:tcPr>
            <w:tcW w:w="1371" w:type="dxa"/>
          </w:tcPr>
          <w:p w14:paraId="04820333" w14:textId="77777777" w:rsidR="009178AD" w:rsidRPr="006276FC" w:rsidRDefault="009178AD" w:rsidP="009C6C63">
            <w:pPr>
              <w:pStyle w:val="TAC"/>
            </w:pPr>
            <w:r w:rsidRPr="006276FC">
              <w:t>UDR</w:t>
            </w:r>
          </w:p>
        </w:tc>
      </w:tr>
      <w:tr w:rsidR="009178AD" w:rsidRPr="006276FC" w14:paraId="3D04B449" w14:textId="77777777" w:rsidTr="009C6C63">
        <w:tc>
          <w:tcPr>
            <w:tcW w:w="2685" w:type="dxa"/>
          </w:tcPr>
          <w:p w14:paraId="3A2846E6" w14:textId="77777777" w:rsidR="009178AD" w:rsidRPr="006276FC" w:rsidRDefault="009178AD" w:rsidP="009C6C63">
            <w:pPr>
              <w:pStyle w:val="TAC"/>
            </w:pPr>
            <w:r w:rsidRPr="006276FC">
              <w:t>Sh-Pull Resp</w:t>
            </w:r>
          </w:p>
        </w:tc>
        <w:tc>
          <w:tcPr>
            <w:tcW w:w="850" w:type="dxa"/>
            <w:shd w:val="pct10" w:color="auto" w:fill="auto"/>
          </w:tcPr>
          <w:p w14:paraId="3634AE29" w14:textId="77777777" w:rsidR="009178AD" w:rsidRPr="006276FC" w:rsidRDefault="009178AD" w:rsidP="009C6C63">
            <w:pPr>
              <w:pStyle w:val="TAC"/>
            </w:pPr>
            <w:r w:rsidRPr="006276FC">
              <w:t>HSS</w:t>
            </w:r>
          </w:p>
        </w:tc>
        <w:tc>
          <w:tcPr>
            <w:tcW w:w="1134" w:type="dxa"/>
            <w:shd w:val="pct10" w:color="auto" w:fill="auto"/>
          </w:tcPr>
          <w:p w14:paraId="1E0A351C" w14:textId="77777777" w:rsidR="009178AD" w:rsidRPr="006276FC" w:rsidRDefault="009178AD" w:rsidP="009C6C63">
            <w:pPr>
              <w:pStyle w:val="TAC"/>
            </w:pPr>
            <w:r w:rsidRPr="006276FC">
              <w:t>AS</w:t>
            </w:r>
          </w:p>
        </w:tc>
        <w:tc>
          <w:tcPr>
            <w:tcW w:w="2857" w:type="dxa"/>
          </w:tcPr>
          <w:p w14:paraId="08A44153" w14:textId="77777777" w:rsidR="009178AD" w:rsidRPr="006276FC" w:rsidRDefault="009178AD" w:rsidP="009C6C63">
            <w:pPr>
              <w:pStyle w:val="TAC"/>
              <w:jc w:val="left"/>
            </w:pPr>
            <w:r w:rsidRPr="006276FC">
              <w:t>User-Data-Answer</w:t>
            </w:r>
          </w:p>
        </w:tc>
        <w:tc>
          <w:tcPr>
            <w:tcW w:w="1371" w:type="dxa"/>
          </w:tcPr>
          <w:p w14:paraId="206AD1F0" w14:textId="77777777" w:rsidR="009178AD" w:rsidRPr="006276FC" w:rsidRDefault="009178AD" w:rsidP="009C6C63">
            <w:pPr>
              <w:pStyle w:val="TAC"/>
            </w:pPr>
            <w:r w:rsidRPr="006276FC">
              <w:t>UDA</w:t>
            </w:r>
          </w:p>
        </w:tc>
      </w:tr>
      <w:tr w:rsidR="009178AD" w:rsidRPr="006276FC" w14:paraId="4C151A0E" w14:textId="77777777" w:rsidTr="009C6C63">
        <w:tc>
          <w:tcPr>
            <w:tcW w:w="2685" w:type="dxa"/>
          </w:tcPr>
          <w:p w14:paraId="78853506" w14:textId="77777777" w:rsidR="009178AD" w:rsidRPr="006276FC" w:rsidRDefault="009178AD" w:rsidP="009C6C63">
            <w:pPr>
              <w:pStyle w:val="TAC"/>
            </w:pPr>
            <w:r w:rsidRPr="006276FC">
              <w:t>Sh-Update</w:t>
            </w:r>
          </w:p>
        </w:tc>
        <w:tc>
          <w:tcPr>
            <w:tcW w:w="850" w:type="dxa"/>
            <w:shd w:val="pct10" w:color="auto" w:fill="auto"/>
          </w:tcPr>
          <w:p w14:paraId="29502596" w14:textId="77777777" w:rsidR="009178AD" w:rsidRPr="006276FC" w:rsidRDefault="009178AD" w:rsidP="009C6C63">
            <w:pPr>
              <w:pStyle w:val="TAC"/>
            </w:pPr>
            <w:r w:rsidRPr="006276FC">
              <w:t>AS</w:t>
            </w:r>
          </w:p>
        </w:tc>
        <w:tc>
          <w:tcPr>
            <w:tcW w:w="1134" w:type="dxa"/>
            <w:shd w:val="pct10" w:color="auto" w:fill="auto"/>
          </w:tcPr>
          <w:p w14:paraId="02BEAF75" w14:textId="77777777" w:rsidR="009178AD" w:rsidRPr="006276FC" w:rsidRDefault="009178AD" w:rsidP="009C6C63">
            <w:pPr>
              <w:pStyle w:val="TAC"/>
            </w:pPr>
            <w:r w:rsidRPr="006276FC">
              <w:t>HSS</w:t>
            </w:r>
          </w:p>
        </w:tc>
        <w:tc>
          <w:tcPr>
            <w:tcW w:w="2857" w:type="dxa"/>
          </w:tcPr>
          <w:p w14:paraId="685DC550" w14:textId="77777777" w:rsidR="009178AD" w:rsidRPr="006276FC" w:rsidRDefault="009178AD" w:rsidP="009C6C63">
            <w:pPr>
              <w:pStyle w:val="TAC"/>
              <w:jc w:val="left"/>
            </w:pPr>
            <w:r w:rsidRPr="006276FC">
              <w:t>Profile-Update-Request</w:t>
            </w:r>
          </w:p>
        </w:tc>
        <w:tc>
          <w:tcPr>
            <w:tcW w:w="1371" w:type="dxa"/>
          </w:tcPr>
          <w:p w14:paraId="7067758A" w14:textId="77777777" w:rsidR="009178AD" w:rsidRPr="006276FC" w:rsidRDefault="009178AD" w:rsidP="009C6C63">
            <w:pPr>
              <w:pStyle w:val="TAC"/>
            </w:pPr>
            <w:r w:rsidRPr="006276FC">
              <w:t>PUR</w:t>
            </w:r>
          </w:p>
        </w:tc>
      </w:tr>
      <w:tr w:rsidR="009178AD" w:rsidRPr="006276FC" w14:paraId="2D699EB0" w14:textId="77777777" w:rsidTr="009C6C63">
        <w:tc>
          <w:tcPr>
            <w:tcW w:w="2685" w:type="dxa"/>
          </w:tcPr>
          <w:p w14:paraId="60956CB7" w14:textId="77777777" w:rsidR="009178AD" w:rsidRPr="006276FC" w:rsidRDefault="009178AD" w:rsidP="009C6C63">
            <w:pPr>
              <w:pStyle w:val="TAC"/>
            </w:pPr>
            <w:r w:rsidRPr="006276FC">
              <w:t>Sh-Update Resp</w:t>
            </w:r>
          </w:p>
        </w:tc>
        <w:tc>
          <w:tcPr>
            <w:tcW w:w="850" w:type="dxa"/>
            <w:shd w:val="pct10" w:color="auto" w:fill="auto"/>
          </w:tcPr>
          <w:p w14:paraId="5F789C51" w14:textId="77777777" w:rsidR="009178AD" w:rsidRPr="006276FC" w:rsidRDefault="009178AD" w:rsidP="009C6C63">
            <w:pPr>
              <w:pStyle w:val="TAC"/>
            </w:pPr>
            <w:r w:rsidRPr="006276FC">
              <w:t>HSS</w:t>
            </w:r>
          </w:p>
        </w:tc>
        <w:tc>
          <w:tcPr>
            <w:tcW w:w="1134" w:type="dxa"/>
            <w:shd w:val="pct10" w:color="auto" w:fill="auto"/>
          </w:tcPr>
          <w:p w14:paraId="3111C896" w14:textId="77777777" w:rsidR="009178AD" w:rsidRPr="006276FC" w:rsidRDefault="009178AD" w:rsidP="009C6C63">
            <w:pPr>
              <w:pStyle w:val="TAC"/>
            </w:pPr>
            <w:r w:rsidRPr="006276FC">
              <w:t>AS</w:t>
            </w:r>
          </w:p>
        </w:tc>
        <w:tc>
          <w:tcPr>
            <w:tcW w:w="2857" w:type="dxa"/>
          </w:tcPr>
          <w:p w14:paraId="1248F152" w14:textId="77777777" w:rsidR="009178AD" w:rsidRPr="006276FC" w:rsidRDefault="009178AD" w:rsidP="009C6C63">
            <w:pPr>
              <w:pStyle w:val="TAC"/>
              <w:jc w:val="left"/>
            </w:pPr>
            <w:r w:rsidRPr="006276FC">
              <w:t>Profile-Update-Answer</w:t>
            </w:r>
          </w:p>
        </w:tc>
        <w:tc>
          <w:tcPr>
            <w:tcW w:w="1371" w:type="dxa"/>
          </w:tcPr>
          <w:p w14:paraId="135E8D91" w14:textId="77777777" w:rsidR="009178AD" w:rsidRPr="006276FC" w:rsidRDefault="009178AD" w:rsidP="009C6C63">
            <w:pPr>
              <w:pStyle w:val="TAC"/>
            </w:pPr>
            <w:r w:rsidRPr="006276FC">
              <w:t>PUA</w:t>
            </w:r>
          </w:p>
        </w:tc>
      </w:tr>
      <w:tr w:rsidR="009178AD" w:rsidRPr="006276FC" w14:paraId="0A0E399B" w14:textId="77777777" w:rsidTr="009C6C63">
        <w:tc>
          <w:tcPr>
            <w:tcW w:w="2685" w:type="dxa"/>
          </w:tcPr>
          <w:p w14:paraId="47F98374" w14:textId="77777777" w:rsidR="009178AD" w:rsidRPr="006276FC" w:rsidRDefault="009178AD" w:rsidP="009C6C63">
            <w:pPr>
              <w:pStyle w:val="TAC"/>
            </w:pPr>
            <w:r w:rsidRPr="006276FC">
              <w:t>Sh-Subs-Notif</w:t>
            </w:r>
          </w:p>
        </w:tc>
        <w:tc>
          <w:tcPr>
            <w:tcW w:w="850" w:type="dxa"/>
            <w:shd w:val="pct10" w:color="auto" w:fill="auto"/>
          </w:tcPr>
          <w:p w14:paraId="4A34D7DA" w14:textId="77777777" w:rsidR="009178AD" w:rsidRPr="006276FC" w:rsidRDefault="009178AD" w:rsidP="009C6C63">
            <w:pPr>
              <w:pStyle w:val="TAC"/>
            </w:pPr>
            <w:r w:rsidRPr="006276FC">
              <w:t>AS</w:t>
            </w:r>
          </w:p>
        </w:tc>
        <w:tc>
          <w:tcPr>
            <w:tcW w:w="1134" w:type="dxa"/>
            <w:shd w:val="pct10" w:color="auto" w:fill="auto"/>
          </w:tcPr>
          <w:p w14:paraId="68499072" w14:textId="77777777" w:rsidR="009178AD" w:rsidRPr="006276FC" w:rsidRDefault="009178AD" w:rsidP="009C6C63">
            <w:pPr>
              <w:pStyle w:val="TAC"/>
            </w:pPr>
            <w:r w:rsidRPr="006276FC">
              <w:t>HSS</w:t>
            </w:r>
          </w:p>
        </w:tc>
        <w:tc>
          <w:tcPr>
            <w:tcW w:w="2857" w:type="dxa"/>
          </w:tcPr>
          <w:p w14:paraId="693765D7" w14:textId="77777777" w:rsidR="009178AD" w:rsidRPr="006276FC" w:rsidRDefault="009178AD" w:rsidP="009C6C63">
            <w:pPr>
              <w:pStyle w:val="TAC"/>
              <w:jc w:val="left"/>
            </w:pPr>
            <w:r w:rsidRPr="006276FC">
              <w:t>Subscribe-Notifications-Request</w:t>
            </w:r>
          </w:p>
        </w:tc>
        <w:tc>
          <w:tcPr>
            <w:tcW w:w="1371" w:type="dxa"/>
          </w:tcPr>
          <w:p w14:paraId="0D4ACFB0" w14:textId="77777777" w:rsidR="009178AD" w:rsidRPr="006276FC" w:rsidRDefault="009178AD" w:rsidP="009C6C63">
            <w:pPr>
              <w:pStyle w:val="TAC"/>
            </w:pPr>
            <w:r w:rsidRPr="006276FC">
              <w:t>SNR</w:t>
            </w:r>
          </w:p>
        </w:tc>
      </w:tr>
      <w:tr w:rsidR="009178AD" w:rsidRPr="006276FC" w14:paraId="16A3AE30" w14:textId="77777777" w:rsidTr="009C6C63">
        <w:tc>
          <w:tcPr>
            <w:tcW w:w="2685" w:type="dxa"/>
          </w:tcPr>
          <w:p w14:paraId="5EC4984B" w14:textId="77777777" w:rsidR="009178AD" w:rsidRPr="006276FC" w:rsidRDefault="009178AD" w:rsidP="009C6C63">
            <w:pPr>
              <w:pStyle w:val="TAC"/>
            </w:pPr>
            <w:r w:rsidRPr="006276FC">
              <w:t>Sh-Subs-Notif Resp</w:t>
            </w:r>
          </w:p>
        </w:tc>
        <w:tc>
          <w:tcPr>
            <w:tcW w:w="850" w:type="dxa"/>
            <w:shd w:val="pct10" w:color="auto" w:fill="auto"/>
          </w:tcPr>
          <w:p w14:paraId="37135CCC" w14:textId="77777777" w:rsidR="009178AD" w:rsidRPr="006276FC" w:rsidRDefault="009178AD" w:rsidP="009C6C63">
            <w:pPr>
              <w:pStyle w:val="TAC"/>
            </w:pPr>
            <w:r w:rsidRPr="006276FC">
              <w:t>HSS</w:t>
            </w:r>
          </w:p>
        </w:tc>
        <w:tc>
          <w:tcPr>
            <w:tcW w:w="1134" w:type="dxa"/>
            <w:shd w:val="pct10" w:color="auto" w:fill="auto"/>
          </w:tcPr>
          <w:p w14:paraId="7CDBD8FE" w14:textId="77777777" w:rsidR="009178AD" w:rsidRPr="006276FC" w:rsidRDefault="009178AD" w:rsidP="009C6C63">
            <w:pPr>
              <w:pStyle w:val="TAC"/>
            </w:pPr>
            <w:r w:rsidRPr="006276FC">
              <w:t>AS</w:t>
            </w:r>
          </w:p>
        </w:tc>
        <w:tc>
          <w:tcPr>
            <w:tcW w:w="2857" w:type="dxa"/>
          </w:tcPr>
          <w:p w14:paraId="19209524" w14:textId="77777777" w:rsidR="009178AD" w:rsidRPr="006276FC" w:rsidRDefault="009178AD" w:rsidP="009C6C63">
            <w:pPr>
              <w:pStyle w:val="TAC"/>
              <w:jc w:val="left"/>
            </w:pPr>
            <w:r w:rsidRPr="006276FC">
              <w:t>Subscribe-Notifications-Answer</w:t>
            </w:r>
          </w:p>
        </w:tc>
        <w:tc>
          <w:tcPr>
            <w:tcW w:w="1371" w:type="dxa"/>
          </w:tcPr>
          <w:p w14:paraId="12064C24" w14:textId="77777777" w:rsidR="009178AD" w:rsidRPr="006276FC" w:rsidRDefault="009178AD" w:rsidP="009C6C63">
            <w:pPr>
              <w:pStyle w:val="TAC"/>
            </w:pPr>
            <w:r w:rsidRPr="006276FC">
              <w:t>SNA</w:t>
            </w:r>
          </w:p>
        </w:tc>
      </w:tr>
      <w:tr w:rsidR="009178AD" w:rsidRPr="006276FC" w14:paraId="7C653D0E" w14:textId="77777777" w:rsidTr="009C6C63">
        <w:tc>
          <w:tcPr>
            <w:tcW w:w="2685" w:type="dxa"/>
          </w:tcPr>
          <w:p w14:paraId="205E2841" w14:textId="77777777" w:rsidR="009178AD" w:rsidRPr="006276FC" w:rsidRDefault="009178AD" w:rsidP="009C6C63">
            <w:pPr>
              <w:pStyle w:val="TAC"/>
            </w:pPr>
            <w:r w:rsidRPr="006276FC">
              <w:t>Sh-Notif</w:t>
            </w:r>
          </w:p>
        </w:tc>
        <w:tc>
          <w:tcPr>
            <w:tcW w:w="850" w:type="dxa"/>
            <w:shd w:val="pct10" w:color="auto" w:fill="auto"/>
          </w:tcPr>
          <w:p w14:paraId="573AFDA9" w14:textId="77777777" w:rsidR="009178AD" w:rsidRPr="006276FC" w:rsidRDefault="009178AD" w:rsidP="009C6C63">
            <w:pPr>
              <w:pStyle w:val="TAC"/>
            </w:pPr>
            <w:r w:rsidRPr="006276FC">
              <w:t>HSS</w:t>
            </w:r>
          </w:p>
        </w:tc>
        <w:tc>
          <w:tcPr>
            <w:tcW w:w="1134" w:type="dxa"/>
            <w:shd w:val="pct10" w:color="auto" w:fill="auto"/>
          </w:tcPr>
          <w:p w14:paraId="0D221124" w14:textId="77777777" w:rsidR="009178AD" w:rsidRPr="006276FC" w:rsidRDefault="009178AD" w:rsidP="009C6C63">
            <w:pPr>
              <w:pStyle w:val="TAC"/>
            </w:pPr>
            <w:r w:rsidRPr="006276FC">
              <w:t>AS</w:t>
            </w:r>
          </w:p>
        </w:tc>
        <w:tc>
          <w:tcPr>
            <w:tcW w:w="2857" w:type="dxa"/>
          </w:tcPr>
          <w:p w14:paraId="6EF85643" w14:textId="77777777" w:rsidR="009178AD" w:rsidRPr="006276FC" w:rsidRDefault="009178AD" w:rsidP="009C6C63">
            <w:pPr>
              <w:pStyle w:val="TAC"/>
              <w:jc w:val="left"/>
            </w:pPr>
            <w:r w:rsidRPr="006276FC">
              <w:t>Push-Notification-Request</w:t>
            </w:r>
          </w:p>
        </w:tc>
        <w:tc>
          <w:tcPr>
            <w:tcW w:w="1371" w:type="dxa"/>
          </w:tcPr>
          <w:p w14:paraId="48122D6B" w14:textId="77777777" w:rsidR="009178AD" w:rsidRPr="006276FC" w:rsidRDefault="009178AD" w:rsidP="009C6C63">
            <w:pPr>
              <w:pStyle w:val="TAC"/>
            </w:pPr>
            <w:r w:rsidRPr="006276FC">
              <w:t>PNR</w:t>
            </w:r>
          </w:p>
        </w:tc>
      </w:tr>
      <w:tr w:rsidR="009178AD" w:rsidRPr="006276FC" w14:paraId="473D3FCD" w14:textId="77777777" w:rsidTr="009C6C63">
        <w:tc>
          <w:tcPr>
            <w:tcW w:w="2685" w:type="dxa"/>
          </w:tcPr>
          <w:p w14:paraId="52E44476" w14:textId="77777777" w:rsidR="009178AD" w:rsidRPr="006276FC" w:rsidRDefault="009178AD" w:rsidP="009C6C63">
            <w:pPr>
              <w:pStyle w:val="TAC"/>
            </w:pPr>
            <w:r w:rsidRPr="006276FC">
              <w:t>Sh-Notif Resp</w:t>
            </w:r>
          </w:p>
        </w:tc>
        <w:tc>
          <w:tcPr>
            <w:tcW w:w="850" w:type="dxa"/>
            <w:shd w:val="pct10" w:color="auto" w:fill="auto"/>
          </w:tcPr>
          <w:p w14:paraId="1A233ECF" w14:textId="77777777" w:rsidR="009178AD" w:rsidRPr="006276FC" w:rsidRDefault="009178AD" w:rsidP="009C6C63">
            <w:pPr>
              <w:pStyle w:val="TAC"/>
            </w:pPr>
            <w:r w:rsidRPr="006276FC">
              <w:t>AS</w:t>
            </w:r>
          </w:p>
        </w:tc>
        <w:tc>
          <w:tcPr>
            <w:tcW w:w="1134" w:type="dxa"/>
            <w:shd w:val="pct10" w:color="auto" w:fill="auto"/>
          </w:tcPr>
          <w:p w14:paraId="552D39CE" w14:textId="77777777" w:rsidR="009178AD" w:rsidRPr="006276FC" w:rsidRDefault="009178AD" w:rsidP="009C6C63">
            <w:pPr>
              <w:pStyle w:val="TAC"/>
            </w:pPr>
            <w:r w:rsidRPr="006276FC">
              <w:t>HSS</w:t>
            </w:r>
          </w:p>
        </w:tc>
        <w:tc>
          <w:tcPr>
            <w:tcW w:w="2857" w:type="dxa"/>
          </w:tcPr>
          <w:p w14:paraId="430F6CED" w14:textId="77777777" w:rsidR="009178AD" w:rsidRPr="006276FC" w:rsidRDefault="009178AD" w:rsidP="009C6C63">
            <w:pPr>
              <w:pStyle w:val="TAC"/>
              <w:jc w:val="left"/>
            </w:pPr>
            <w:r w:rsidRPr="006276FC">
              <w:t>Push-Notification-Answer</w:t>
            </w:r>
          </w:p>
        </w:tc>
        <w:tc>
          <w:tcPr>
            <w:tcW w:w="1371" w:type="dxa"/>
          </w:tcPr>
          <w:p w14:paraId="41D298D0" w14:textId="77777777" w:rsidR="009178AD" w:rsidRPr="006276FC" w:rsidRDefault="009178AD" w:rsidP="009C6C63">
            <w:pPr>
              <w:pStyle w:val="TAC"/>
            </w:pPr>
            <w:r w:rsidRPr="006276FC">
              <w:t>PNA</w:t>
            </w:r>
          </w:p>
        </w:tc>
      </w:tr>
    </w:tbl>
    <w:p w14:paraId="13C565F4" w14:textId="77777777" w:rsidR="009178AD" w:rsidRPr="006276FC" w:rsidRDefault="009178AD" w:rsidP="009178AD"/>
    <w:p w14:paraId="16E50A40" w14:textId="77777777" w:rsidR="009178AD" w:rsidRPr="006276FC" w:rsidRDefault="009178AD" w:rsidP="009178AD">
      <w:pPr>
        <w:pStyle w:val="Heading1"/>
      </w:pPr>
      <w:bookmarkStart w:id="603" w:name="_Toc2694396"/>
      <w:bookmarkStart w:id="604" w:name="_Toc20215976"/>
      <w:bookmarkStart w:id="605" w:name="_Toc27756262"/>
      <w:bookmarkStart w:id="606" w:name="_Toc36056812"/>
      <w:bookmarkStart w:id="607" w:name="_Toc44878612"/>
      <w:bookmarkStart w:id="608" w:name="_Toc74132401"/>
      <w:r w:rsidRPr="006276FC">
        <w:t>A.3</w:t>
      </w:r>
      <w:r w:rsidRPr="006276FC">
        <w:tab/>
        <w:t>Void</w:t>
      </w:r>
      <w:bookmarkEnd w:id="603"/>
      <w:bookmarkEnd w:id="604"/>
      <w:bookmarkEnd w:id="605"/>
      <w:bookmarkEnd w:id="606"/>
      <w:bookmarkEnd w:id="607"/>
      <w:bookmarkEnd w:id="608"/>
    </w:p>
    <w:p w14:paraId="0B060136" w14:textId="77777777" w:rsidR="00F80D7D" w:rsidRPr="006276FC" w:rsidRDefault="009178AD" w:rsidP="009178AD">
      <w:pPr>
        <w:pStyle w:val="Heading8"/>
      </w:pPr>
      <w:r w:rsidRPr="006276FC">
        <w:br w:type="page"/>
      </w:r>
      <w:bookmarkStart w:id="609" w:name="_Toc2694397"/>
      <w:bookmarkStart w:id="610" w:name="_Toc20215977"/>
      <w:bookmarkStart w:id="611" w:name="_Toc27756263"/>
      <w:bookmarkStart w:id="612" w:name="_Toc36056813"/>
      <w:bookmarkStart w:id="613" w:name="_Toc44878613"/>
      <w:bookmarkStart w:id="614" w:name="_Toc74132402"/>
      <w:r w:rsidRPr="006276FC">
        <w:lastRenderedPageBreak/>
        <w:t xml:space="preserve">Annex B (informative): </w:t>
      </w:r>
      <w:r w:rsidRPr="006276FC">
        <w:br/>
        <w:t>Message flow</w:t>
      </w:r>
      <w:bookmarkStart w:id="615" w:name="_Toc2694398"/>
      <w:bookmarkStart w:id="616" w:name="_Toc20215978"/>
      <w:bookmarkStart w:id="617" w:name="_Toc27756264"/>
      <w:bookmarkStart w:id="618" w:name="_Toc36056814"/>
      <w:bookmarkStart w:id="619" w:name="_Toc44878614"/>
      <w:bookmarkEnd w:id="609"/>
      <w:bookmarkEnd w:id="610"/>
      <w:bookmarkEnd w:id="611"/>
      <w:bookmarkEnd w:id="612"/>
      <w:bookmarkEnd w:id="613"/>
      <w:bookmarkEnd w:id="614"/>
    </w:p>
    <w:p w14:paraId="4982CC98" w14:textId="006926E6" w:rsidR="009178AD" w:rsidRPr="006276FC" w:rsidRDefault="009178AD" w:rsidP="009178AD">
      <w:pPr>
        <w:pStyle w:val="Heading1"/>
      </w:pPr>
      <w:bookmarkStart w:id="620" w:name="_Toc74132403"/>
      <w:r w:rsidRPr="006276FC">
        <w:t>B.1</w:t>
      </w:r>
      <w:r w:rsidRPr="006276FC">
        <w:tab/>
        <w:t>Message flows</w:t>
      </w:r>
      <w:bookmarkEnd w:id="615"/>
      <w:bookmarkEnd w:id="616"/>
      <w:bookmarkEnd w:id="617"/>
      <w:bookmarkEnd w:id="618"/>
      <w:bookmarkEnd w:id="619"/>
      <w:bookmarkEnd w:id="620"/>
    </w:p>
    <w:p w14:paraId="39EFCE71" w14:textId="061C9B28" w:rsidR="009178AD" w:rsidRPr="006276FC" w:rsidRDefault="009178AD" w:rsidP="009178AD">
      <w:r w:rsidRPr="006276FC">
        <w:t xml:space="preserve">The following message flows give examples regarding which Diameter messages shall be sent in scenarios described in 3GPP </w:t>
      </w:r>
      <w:r w:rsidR="00F80D7D" w:rsidRPr="006276FC">
        <w:t>TS</w:t>
      </w:r>
      <w:r w:rsidR="00F80D7D">
        <w:t> </w:t>
      </w:r>
      <w:r w:rsidR="00F80D7D" w:rsidRPr="006276FC">
        <w:t>2</w:t>
      </w:r>
      <w:r w:rsidRPr="006276FC">
        <w:t>3.218</w:t>
      </w:r>
      <w:r w:rsidR="00F80D7D">
        <w:t> </w:t>
      </w:r>
      <w:r w:rsidR="00F80D7D" w:rsidRPr="006276FC">
        <w:t>[</w:t>
      </w:r>
      <w:r w:rsidRPr="006276FC">
        <w:t>4].</w:t>
      </w:r>
    </w:p>
    <w:p w14:paraId="3FCF9C1E" w14:textId="77777777" w:rsidR="009178AD" w:rsidRPr="006276FC" w:rsidRDefault="009178AD" w:rsidP="009178AD">
      <w:pPr>
        <w:pStyle w:val="Heading2"/>
      </w:pPr>
      <w:bookmarkStart w:id="621" w:name="_Toc2694399"/>
      <w:bookmarkStart w:id="622" w:name="_Toc20215979"/>
      <w:bookmarkStart w:id="623" w:name="_Toc27756265"/>
      <w:bookmarkStart w:id="624" w:name="_Toc36056815"/>
      <w:bookmarkStart w:id="625" w:name="_Toc44878615"/>
      <w:bookmarkStart w:id="626" w:name="_Toc74132404"/>
      <w:r w:rsidRPr="006276FC">
        <w:t>B.1.1</w:t>
      </w:r>
      <w:r w:rsidRPr="006276FC">
        <w:tab/>
        <w:t>Data Update, Registration, Notification Subscription.</w:t>
      </w:r>
      <w:bookmarkEnd w:id="621"/>
      <w:bookmarkEnd w:id="622"/>
      <w:bookmarkEnd w:id="623"/>
      <w:bookmarkEnd w:id="624"/>
      <w:bookmarkEnd w:id="625"/>
      <w:bookmarkEnd w:id="626"/>
    </w:p>
    <w:bookmarkStart w:id="627" w:name="_MON_1208729132"/>
    <w:bookmarkStart w:id="628" w:name="_MON_1208729185"/>
    <w:bookmarkEnd w:id="627"/>
    <w:bookmarkEnd w:id="628"/>
    <w:bookmarkStart w:id="629" w:name="_MON_1208724355"/>
    <w:bookmarkEnd w:id="629"/>
    <w:p w14:paraId="1AA5074A" w14:textId="77777777" w:rsidR="009178AD" w:rsidRPr="006276FC" w:rsidRDefault="009178AD" w:rsidP="009178AD">
      <w:pPr>
        <w:pStyle w:val="TH"/>
      </w:pPr>
      <w:r w:rsidRPr="006276FC">
        <w:object w:dxaOrig="6721" w:dyaOrig="8266" w14:anchorId="63744666">
          <v:shape id="_x0000_i1027" type="#_x0000_t75" style="width:336.15pt;height:414pt" o:ole="">
            <v:imagedata r:id="rId11" o:title=""/>
          </v:shape>
          <o:OLEObject Type="Embed" ProgID="Word.Picture.8" ShapeID="_x0000_i1027" DrawAspect="Content" ObjectID="_1684745200" r:id="rId12"/>
        </w:object>
      </w:r>
    </w:p>
    <w:p w14:paraId="481553EF" w14:textId="77777777" w:rsidR="009178AD" w:rsidRPr="006276FC" w:rsidRDefault="009178AD" w:rsidP="009178AD">
      <w:pPr>
        <w:pStyle w:val="TF"/>
      </w:pPr>
      <w:r w:rsidRPr="006276FC">
        <w:t>Figure B.1.1: Data Update, Registration, Notification Subscription</w:t>
      </w:r>
    </w:p>
    <w:p w14:paraId="7690CF35" w14:textId="77777777" w:rsidR="00F80D7D" w:rsidRPr="006276FC" w:rsidRDefault="009178AD" w:rsidP="009178AD">
      <w:pPr>
        <w:pStyle w:val="B10"/>
      </w:pPr>
      <w:r w:rsidRPr="006276FC">
        <w:t>1.</w:t>
      </w:r>
      <w:r w:rsidRPr="006276FC">
        <w:tab/>
        <w:t>A user subscribes to a new service. The operator provisions the service in an AS. The AS stores some service data for a user in the HSS, Sh-Update (user identity, updated data) e.g. repository data.</w:t>
      </w:r>
    </w:p>
    <w:p w14:paraId="7B03A22F" w14:textId="2C6A238F" w:rsidR="009178AD" w:rsidRPr="006276FC" w:rsidRDefault="009178AD" w:rsidP="009178AD">
      <w:pPr>
        <w:pStyle w:val="B10"/>
      </w:pPr>
      <w:r w:rsidRPr="006276FC">
        <w:t>2.</w:t>
      </w:r>
      <w:r w:rsidRPr="006276FC">
        <w:tab/>
        <w:t>HSS confirms the data is updated</w:t>
      </w:r>
    </w:p>
    <w:p w14:paraId="5571D2B1" w14:textId="77777777" w:rsidR="009178AD" w:rsidRPr="006276FC" w:rsidRDefault="009178AD" w:rsidP="009178AD">
      <w:pPr>
        <w:pStyle w:val="B10"/>
      </w:pPr>
      <w:r w:rsidRPr="006276FC">
        <w:t>3.</w:t>
      </w:r>
      <w:r w:rsidRPr="006276FC">
        <w:tab/>
        <w:t>Some time later, user registers with the network</w:t>
      </w:r>
    </w:p>
    <w:p w14:paraId="0AACC69E" w14:textId="77777777" w:rsidR="009178AD" w:rsidRPr="006276FC" w:rsidRDefault="009178AD" w:rsidP="009178A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14:paraId="214C479C" w14:textId="77777777" w:rsidR="009178AD" w:rsidRPr="006276FC" w:rsidRDefault="009178AD" w:rsidP="009178AD">
      <w:pPr>
        <w:pStyle w:val="B10"/>
      </w:pPr>
      <w:r w:rsidRPr="006276FC">
        <w:t>5.</w:t>
      </w:r>
      <w:r w:rsidRPr="006276FC">
        <w:tab/>
        <w:t>200 OK</w:t>
      </w:r>
    </w:p>
    <w:p w14:paraId="0663E598" w14:textId="77777777" w:rsidR="009178AD" w:rsidRPr="006276FC" w:rsidRDefault="009178AD" w:rsidP="009178AD">
      <w:pPr>
        <w:pStyle w:val="B10"/>
      </w:pPr>
      <w:r w:rsidRPr="006276FC">
        <w:t>6.</w:t>
      </w:r>
      <w:r w:rsidRPr="006276FC">
        <w:tab/>
        <w:t>S-CSCF sends third party registration message to the application server to notify that user is registered.</w:t>
      </w:r>
    </w:p>
    <w:p w14:paraId="416BBB5B" w14:textId="77777777" w:rsidR="009178AD" w:rsidRPr="006276FC" w:rsidRDefault="009178AD" w:rsidP="009178AD">
      <w:pPr>
        <w:pStyle w:val="B10"/>
      </w:pPr>
      <w:r w:rsidRPr="006276FC">
        <w:t>7.</w:t>
      </w:r>
      <w:r w:rsidRPr="006276FC">
        <w:tab/>
        <w:t>200 OK</w:t>
      </w:r>
    </w:p>
    <w:p w14:paraId="5CFF624E" w14:textId="77777777" w:rsidR="009178AD" w:rsidRPr="006276FC" w:rsidRDefault="009178AD" w:rsidP="009178AD">
      <w:pPr>
        <w:pStyle w:val="B10"/>
      </w:pPr>
      <w:r w:rsidRPr="006276FC">
        <w:t>8.</w:t>
      </w:r>
      <w:r w:rsidRPr="006276FC">
        <w:tab/>
        <w:t>The AS subscribes to notifications and downloads data needed for providing service from HSS, by means of Sh-Subs-Notif (user identity, requested data, service information and send data indication).</w:t>
      </w:r>
    </w:p>
    <w:p w14:paraId="4C6B38C8" w14:textId="77777777" w:rsidR="009178AD" w:rsidRPr="006276FC" w:rsidRDefault="009178AD" w:rsidP="009178AD">
      <w:pPr>
        <w:pStyle w:val="B10"/>
      </w:pPr>
      <w:r w:rsidRPr="006276FC">
        <w:t>9.</w:t>
      </w:r>
      <w:r w:rsidRPr="006276FC">
        <w:tab/>
        <w:t>HSS confirms the subscription request and sends data to AS</w:t>
      </w:r>
    </w:p>
    <w:p w14:paraId="486E2074" w14:textId="77777777" w:rsidR="009178AD" w:rsidRPr="006276FC" w:rsidRDefault="009178AD" w:rsidP="009178AD">
      <w:pPr>
        <w:pStyle w:val="B10"/>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14:paraId="43DFED23" w14:textId="77777777" w:rsidR="009178AD" w:rsidRPr="006276FC" w:rsidRDefault="009178AD" w:rsidP="009178AD">
      <w:pPr>
        <w:pStyle w:val="B10"/>
      </w:pPr>
      <w:r w:rsidRPr="006276FC">
        <w:t>11.</w:t>
      </w:r>
      <w:r w:rsidRPr="006276FC">
        <w:tab/>
        <w:t>The HSS confirms the service data is updated.</w:t>
      </w:r>
    </w:p>
    <w:p w14:paraId="0099403E" w14:textId="77777777" w:rsidR="009178AD" w:rsidRPr="006276FC" w:rsidRDefault="009178AD" w:rsidP="009178AD">
      <w:pPr>
        <w:pStyle w:val="B10"/>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14:paraId="12424CEA" w14:textId="77777777" w:rsidR="009178AD" w:rsidRPr="006276FC" w:rsidRDefault="009178AD" w:rsidP="009178AD">
      <w:pPr>
        <w:pStyle w:val="B10"/>
      </w:pPr>
      <w:r w:rsidRPr="006276FC">
        <w:t>13.</w:t>
      </w:r>
      <w:r w:rsidRPr="006276FC">
        <w:tab/>
        <w:t>The AS acknowledges the notification.</w:t>
      </w:r>
    </w:p>
    <w:p w14:paraId="148D5DF1" w14:textId="77777777" w:rsidR="009178AD" w:rsidRPr="006276FC" w:rsidRDefault="009178AD" w:rsidP="009178AD">
      <w:pPr>
        <w:pStyle w:val="Heading8"/>
      </w:pPr>
      <w:r w:rsidRPr="006276FC">
        <w:br w:type="page"/>
      </w:r>
      <w:bookmarkStart w:id="630" w:name="_Toc2694400"/>
      <w:bookmarkStart w:id="631" w:name="_Toc20215980"/>
      <w:bookmarkStart w:id="632" w:name="_Toc27756266"/>
      <w:bookmarkStart w:id="633" w:name="_Toc36056816"/>
      <w:bookmarkStart w:id="634" w:name="_Toc44878616"/>
      <w:bookmarkStart w:id="635" w:name="_Toc74132405"/>
      <w:r w:rsidRPr="006276FC">
        <w:lastRenderedPageBreak/>
        <w:t xml:space="preserve">Annex C (informative): </w:t>
      </w:r>
      <w:r w:rsidRPr="006276FC">
        <w:br/>
        <w:t>UML model of the data downloaded over Sh interface</w:t>
      </w:r>
      <w:bookmarkEnd w:id="630"/>
      <w:bookmarkEnd w:id="631"/>
      <w:bookmarkEnd w:id="632"/>
      <w:bookmarkEnd w:id="633"/>
      <w:bookmarkEnd w:id="634"/>
      <w:bookmarkEnd w:id="635"/>
    </w:p>
    <w:p w14:paraId="0E59969F" w14:textId="77777777"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14:paraId="1DF4061A" w14:textId="77777777" w:rsidR="009178AD" w:rsidRPr="006276FC" w:rsidRDefault="009178AD" w:rsidP="009178AD">
      <w:pPr>
        <w:pStyle w:val="Heading1"/>
      </w:pPr>
      <w:bookmarkStart w:id="636" w:name="_Toc2694401"/>
      <w:bookmarkStart w:id="637" w:name="_Toc20215981"/>
      <w:bookmarkStart w:id="638" w:name="_Toc27756267"/>
      <w:bookmarkStart w:id="639" w:name="_Toc36056817"/>
      <w:bookmarkStart w:id="640" w:name="_Toc44878617"/>
      <w:bookmarkStart w:id="641" w:name="_Toc74132406"/>
      <w:r w:rsidRPr="006276FC">
        <w:t>C.1</w:t>
      </w:r>
      <w:r w:rsidRPr="006276FC">
        <w:tab/>
        <w:t>General description</w:t>
      </w:r>
      <w:bookmarkEnd w:id="636"/>
      <w:bookmarkEnd w:id="637"/>
      <w:bookmarkEnd w:id="638"/>
      <w:bookmarkEnd w:id="639"/>
      <w:bookmarkEnd w:id="640"/>
      <w:bookmarkEnd w:id="641"/>
    </w:p>
    <w:p w14:paraId="359AD559" w14:textId="77777777" w:rsidR="009178AD" w:rsidRPr="006276FC" w:rsidRDefault="009178AD" w:rsidP="009178AD">
      <w:pPr>
        <w:keepNext/>
        <w:keepLines/>
      </w:pPr>
      <w:r w:rsidRPr="006276FC">
        <w:t>The following picture gives an outline of the UML model of the user profile, which is exchanged between the HSS and an AS:</w:t>
      </w:r>
    </w:p>
    <w:p w14:paraId="0FF77484" w14:textId="77777777" w:rsidR="009178AD" w:rsidRPr="006276FC" w:rsidRDefault="009178AD" w:rsidP="009178AD">
      <w:pPr>
        <w:pStyle w:val="TH"/>
      </w:pPr>
      <w:r w:rsidRPr="006276FC">
        <w:object w:dxaOrig="11235" w:dyaOrig="10035" w14:anchorId="7EBD9A68">
          <v:shape id="_x0000_i1028" type="#_x0000_t75" style="width:481.8pt;height:429.9pt" o:ole="">
            <v:imagedata r:id="rId13" o:title=""/>
          </v:shape>
          <o:OLEObject Type="Embed" ProgID="Visio.Drawing.15" ShapeID="_x0000_i1028" DrawAspect="Content" ObjectID="_1684745201" r:id="rId14"/>
        </w:object>
      </w:r>
    </w:p>
    <w:p w14:paraId="233D982A" w14:textId="77777777" w:rsidR="009178AD" w:rsidRPr="006276FC" w:rsidRDefault="009178AD" w:rsidP="009178AD">
      <w:pPr>
        <w:pStyle w:val="TF"/>
        <w:keepNext/>
      </w:pPr>
      <w:r w:rsidRPr="006276FC">
        <w:t>Figure C.1.1: Sh-Data</w:t>
      </w:r>
    </w:p>
    <w:p w14:paraId="0D033D2E" w14:textId="77777777" w:rsidR="009178AD" w:rsidRPr="006276FC" w:rsidRDefault="009178AD" w:rsidP="009178AD">
      <w:r w:rsidRPr="006276FC">
        <w:t>Class Sh-Data contains the following attributes:</w:t>
      </w:r>
    </w:p>
    <w:p w14:paraId="504ED0D9" w14:textId="77777777" w:rsidR="009178AD" w:rsidRPr="006276FC" w:rsidRDefault="009178AD" w:rsidP="009178AD">
      <w:pPr>
        <w:pStyle w:val="B10"/>
      </w:pPr>
      <w:r w:rsidRPr="006276FC">
        <w:t>-</w:t>
      </w:r>
      <w:r w:rsidRPr="006276FC">
        <w:tab/>
        <w:t>An optional instance of CSUserState attribute.</w:t>
      </w:r>
    </w:p>
    <w:p w14:paraId="7AAEE514" w14:textId="77777777" w:rsidR="009178AD" w:rsidRPr="006276FC" w:rsidRDefault="009178AD" w:rsidP="009178AD">
      <w:pPr>
        <w:pStyle w:val="B10"/>
      </w:pPr>
      <w:r w:rsidRPr="006276FC">
        <w:t>-</w:t>
      </w:r>
      <w:r w:rsidRPr="006276FC">
        <w:tab/>
        <w:t>An optional instance of PSUserState attribute.</w:t>
      </w:r>
    </w:p>
    <w:p w14:paraId="22971EB6" w14:textId="77777777" w:rsidR="009178AD" w:rsidRPr="006276FC" w:rsidRDefault="009178AD" w:rsidP="009178AD">
      <w:pPr>
        <w:pStyle w:val="B10"/>
      </w:pPr>
      <w:r w:rsidRPr="006276FC">
        <w:lastRenderedPageBreak/>
        <w:t>-</w:t>
      </w:r>
      <w:r w:rsidRPr="006276FC">
        <w:tab/>
        <w:t>An optional instance of IMSI attribute.</w:t>
      </w:r>
    </w:p>
    <w:p w14:paraId="1A81FC11" w14:textId="77777777" w:rsidR="009178AD" w:rsidRPr="006276FC" w:rsidRDefault="009178AD" w:rsidP="009178AD">
      <w:pPr>
        <w:pStyle w:val="B10"/>
      </w:pPr>
      <w:r w:rsidRPr="006276FC">
        <w:t>-</w:t>
      </w:r>
      <w:r w:rsidRPr="006276FC">
        <w:tab/>
        <w:t>Zero or more instances of IMSPrivateUserIdentity attribute.</w:t>
      </w:r>
    </w:p>
    <w:p w14:paraId="07AFEAC0" w14:textId="77777777" w:rsidR="009178AD" w:rsidRPr="006276FC" w:rsidRDefault="009178AD" w:rsidP="009178AD">
      <w:pPr>
        <w:pStyle w:val="B10"/>
      </w:pPr>
      <w:r w:rsidRPr="006276FC">
        <w:t>-</w:t>
      </w:r>
      <w:r w:rsidRPr="006276FC">
        <w:tab/>
        <w:t>An optional instance of IMEISV attribute.</w:t>
      </w:r>
    </w:p>
    <w:p w14:paraId="02CD81AC" w14:textId="77777777" w:rsidR="009178AD" w:rsidRPr="006276FC" w:rsidRDefault="009178AD" w:rsidP="009178AD">
      <w:r w:rsidRPr="006276FC">
        <w:t>Class Sh-Data contains the following classes:</w:t>
      </w:r>
    </w:p>
    <w:p w14:paraId="20F4669F" w14:textId="77777777" w:rsidR="009178AD" w:rsidRPr="006276FC" w:rsidRDefault="009178AD" w:rsidP="009178AD">
      <w:pPr>
        <w:pStyle w:val="B10"/>
      </w:pPr>
      <w:r w:rsidRPr="006276FC">
        <w:t>-</w:t>
      </w:r>
      <w:r w:rsidRPr="006276FC">
        <w:tab/>
        <w:t>An optional instance of the class PublicIdentifiers.</w:t>
      </w:r>
    </w:p>
    <w:p w14:paraId="5B11B203" w14:textId="77777777" w:rsidR="009178AD" w:rsidRPr="006276FC" w:rsidRDefault="009178AD" w:rsidP="009178AD">
      <w:pPr>
        <w:pStyle w:val="B10"/>
      </w:pPr>
      <w:r w:rsidRPr="006276FC">
        <w:t>-</w:t>
      </w:r>
      <w:r w:rsidRPr="006276FC">
        <w:tab/>
        <w:t>Zero or moreinstances of the class RepositoryData.</w:t>
      </w:r>
    </w:p>
    <w:p w14:paraId="50E6FC2C" w14:textId="77777777" w:rsidR="009178AD" w:rsidRPr="006276FC" w:rsidRDefault="009178AD" w:rsidP="009178AD">
      <w:pPr>
        <w:pStyle w:val="B10"/>
      </w:pPr>
      <w:r w:rsidRPr="006276FC">
        <w:t>-</w:t>
      </w:r>
      <w:r w:rsidRPr="006276FC">
        <w:tab/>
        <w:t>An optional instance of the class Sh-IMS-Data.</w:t>
      </w:r>
    </w:p>
    <w:p w14:paraId="48651114" w14:textId="77777777" w:rsidR="009178AD" w:rsidRPr="006276FC" w:rsidRDefault="009178AD" w:rsidP="009178AD">
      <w:pPr>
        <w:pStyle w:val="B10"/>
      </w:pPr>
      <w:r w:rsidRPr="006276FC">
        <w:t>-</w:t>
      </w:r>
      <w:r w:rsidRPr="006276FC">
        <w:tab/>
        <w:t>An optional instance of the class CSLocationInformation.</w:t>
      </w:r>
    </w:p>
    <w:p w14:paraId="684D1816" w14:textId="77777777" w:rsidR="009178AD" w:rsidRPr="006276FC" w:rsidRDefault="009178AD" w:rsidP="009178AD">
      <w:pPr>
        <w:pStyle w:val="B10"/>
      </w:pPr>
      <w:r w:rsidRPr="006276FC">
        <w:t>-</w:t>
      </w:r>
      <w:r w:rsidRPr="006276FC">
        <w:tab/>
        <w:t>An optional instance of the class PSLocationInformation.</w:t>
      </w:r>
    </w:p>
    <w:p w14:paraId="70A1EC71" w14:textId="77777777" w:rsidR="009178AD" w:rsidRPr="006276FC" w:rsidRDefault="009178AD" w:rsidP="009178AD">
      <w:pPr>
        <w:pStyle w:val="B10"/>
      </w:pPr>
      <w:r w:rsidRPr="006276FC">
        <w:t>-</w:t>
      </w:r>
      <w:r w:rsidRPr="006276FC">
        <w:tab/>
        <w:t>An optional instance of the class RegisteredIdentities.</w:t>
      </w:r>
    </w:p>
    <w:p w14:paraId="0EF88CD6" w14:textId="77777777" w:rsidR="009178AD" w:rsidRPr="006276FC" w:rsidRDefault="009178AD" w:rsidP="009178AD">
      <w:pPr>
        <w:pStyle w:val="B10"/>
      </w:pPr>
      <w:r w:rsidRPr="006276FC">
        <w:t>-</w:t>
      </w:r>
      <w:r w:rsidRPr="006276FC">
        <w:tab/>
        <w:t>An optional instance of the class ImplicitIdentities.</w:t>
      </w:r>
    </w:p>
    <w:p w14:paraId="703FA2DD" w14:textId="77777777" w:rsidR="009178AD" w:rsidRPr="006276FC" w:rsidRDefault="009178AD" w:rsidP="009178AD">
      <w:pPr>
        <w:pStyle w:val="B10"/>
      </w:pPr>
      <w:r w:rsidRPr="006276FC">
        <w:t>-</w:t>
      </w:r>
      <w:r w:rsidRPr="006276FC">
        <w:tab/>
        <w:t>An optional instance of the class AllIdentities.</w:t>
      </w:r>
    </w:p>
    <w:p w14:paraId="5457F02B" w14:textId="77777777" w:rsidR="009178AD" w:rsidRPr="006276FC" w:rsidRDefault="009178AD" w:rsidP="009178AD">
      <w:pPr>
        <w:pStyle w:val="B10"/>
      </w:pPr>
      <w:r w:rsidRPr="006276FC">
        <w:t>-</w:t>
      </w:r>
      <w:r w:rsidRPr="006276FC">
        <w:tab/>
        <w:t>An optional instance of the class AliasIdentities.</w:t>
      </w:r>
    </w:p>
    <w:p w14:paraId="4CA59370" w14:textId="77777777" w:rsidR="009178AD" w:rsidRPr="006276FC" w:rsidRDefault="009178AD" w:rsidP="009178AD">
      <w:pPr>
        <w:pStyle w:val="B10"/>
      </w:pPr>
      <w:r w:rsidRPr="006276FC">
        <w:t>-</w:t>
      </w:r>
      <w:r w:rsidRPr="006276FC">
        <w:tab/>
        <w:t xml:space="preserve">An optional </w:t>
      </w:r>
      <w:r w:rsidRPr="006276FC">
        <w:rPr>
          <w:rFonts w:hint="eastAsia"/>
          <w:lang w:eastAsia="zh-CN"/>
        </w:rPr>
        <w:t>instance of the class DeletedIdentities</w:t>
      </w:r>
      <w:r w:rsidRPr="006276FC">
        <w:t>.</w:t>
      </w:r>
    </w:p>
    <w:p w14:paraId="07160629" w14:textId="38374E5E"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F80D7D">
        <w:t>clause </w:t>
      </w:r>
      <w:r w:rsidR="00F80D7D" w:rsidRPr="006276FC">
        <w:t>7</w:t>
      </w:r>
      <w:r w:rsidRPr="006276FC">
        <w:t>.6.2 for the detailed information. The class PublicIdentifiers or the one among the four which may be used to contain the corresponding identity set can both be used to convey IMS Public Identities when AS requires only one identity set of a public identity.</w:t>
      </w:r>
    </w:p>
    <w:p w14:paraId="72F6F788" w14:textId="77777777"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078315CB" w14:textId="77777777"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4AE7CA1D" w14:textId="7A240B27" w:rsidR="009178AD" w:rsidRPr="006276FC" w:rsidRDefault="009178AD" w:rsidP="009178AD">
      <w:r w:rsidRPr="006276FC">
        <w:t xml:space="preserve">Class CSUserState contains the state of a user in the CS domain. Its only attribute, State, is an enumeration whose possible values are defined in </w:t>
      </w:r>
      <w:r w:rsidR="00F80D7D">
        <w:t>clause </w:t>
      </w:r>
      <w:r w:rsidR="00F80D7D" w:rsidRPr="006276FC">
        <w:t>7</w:t>
      </w:r>
      <w:r w:rsidRPr="006276FC">
        <w:t>.6.7.</w:t>
      </w:r>
    </w:p>
    <w:p w14:paraId="39418B4F" w14:textId="718A5909" w:rsidR="009178AD" w:rsidRPr="006276FC" w:rsidRDefault="009178AD" w:rsidP="009178AD">
      <w:r w:rsidRPr="006276FC">
        <w:t xml:space="preserve">Class PSUserState contains the state of a user in the PS domain (SGSN). Its only attribute, State, is an enumeration whose possible values are defined in </w:t>
      </w:r>
      <w:r w:rsidR="00F80D7D">
        <w:t>clause </w:t>
      </w:r>
      <w:r w:rsidR="00F80D7D" w:rsidRPr="006276FC">
        <w:t>7</w:t>
      </w:r>
      <w:r w:rsidRPr="006276FC">
        <w:t>.6.7.</w:t>
      </w:r>
    </w:p>
    <w:p w14:paraId="228A2833" w14:textId="77777777" w:rsidR="009178AD" w:rsidRPr="006276FC" w:rsidRDefault="009178AD" w:rsidP="009178AD">
      <w:pPr>
        <w:pStyle w:val="NO"/>
      </w:pPr>
      <w:r w:rsidRPr="006276FC">
        <w:t>NOTE: the fact that attribute State is an enumeration is a difference from what can be carried in the MAP protocol.</w:t>
      </w:r>
    </w:p>
    <w:p w14:paraId="2934DF7B" w14:textId="751591CA" w:rsidR="009178AD" w:rsidRPr="006276FC" w:rsidRDefault="009178AD" w:rsidP="009178AD">
      <w:r w:rsidRPr="006276FC">
        <w:t xml:space="preserve">Class EPSUserState contains the state of a user in the PS domain (MME). Its only attribute, State, is an enumeration whose possible values are defined in </w:t>
      </w:r>
      <w:r w:rsidR="00F80D7D">
        <w:t>clause </w:t>
      </w:r>
      <w:r w:rsidR="00F80D7D" w:rsidRPr="006276FC">
        <w:t>7</w:t>
      </w:r>
      <w:r w:rsidRPr="006276FC">
        <w:t>.6.7. .</w:t>
      </w:r>
    </w:p>
    <w:p w14:paraId="6C6E38F0" w14:textId="7C621C6F"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rsidR="00F80D7D">
        <w:t>clause </w:t>
      </w:r>
      <w:r w:rsidR="00F80D7D" w:rsidRPr="006276FC">
        <w:t>7</w:t>
      </w:r>
      <w:r w:rsidRPr="006276FC">
        <w:t>.6.7.</w:t>
      </w:r>
    </w:p>
    <w:p w14:paraId="5B8B456C" w14:textId="77777777"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08F3325B" w14:textId="77777777"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4DF72AB" w14:textId="77777777" w:rsidR="009178AD" w:rsidRPr="006276FC" w:rsidRDefault="009178AD" w:rsidP="009178AD">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642" w:name="OLE_LINK4"/>
      <w:r w:rsidRPr="006276FC">
        <w:rPr>
          <w:rFonts w:hint="eastAsia"/>
          <w:lang w:eastAsia="zh-CN"/>
        </w:rPr>
        <w:t xml:space="preserve">, </w:t>
      </w:r>
      <w:r w:rsidRPr="006276FC">
        <w:rPr>
          <w:lang w:eastAsia="zh-CN"/>
        </w:rPr>
        <w:t xml:space="preserve">UserCSGInformation, </w:t>
      </w:r>
      <w:bookmarkEnd w:id="642"/>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6FDD017D" w14:textId="77777777" w:rsidR="00F80D7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p>
    <w:p w14:paraId="7D8A17BD" w14:textId="0C8F1CBD"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14:paraId="35BDB0A3" w14:textId="77777777" w:rsidR="009178AD" w:rsidRPr="006276FC" w:rsidRDefault="009178AD" w:rsidP="009178AD">
      <w:r w:rsidRPr="006276FC">
        <w:t>Class DeletedIdentities contains Public Identities (IMS Public User Identities or Public Service Identities) removed from the HSS.</w:t>
      </w:r>
    </w:p>
    <w:p w14:paraId="492E242C" w14:textId="11C32413" w:rsidR="009178AD" w:rsidRPr="006276FC" w:rsidRDefault="009178AD" w:rsidP="009178AD">
      <w:r w:rsidRPr="006276FC">
        <w:t xml:space="preserve">Class UEReachabilityForIP contains the UE reachability for IP. Its attributes, UEIPReachabilityMME, </w:t>
      </w:r>
      <w:bookmarkStart w:id="643" w:name="OLE_LINK3"/>
      <w:r w:rsidRPr="006276FC">
        <w:t>UEIPReachabilitySGSN</w:t>
      </w:r>
      <w:bookmarkEnd w:id="643"/>
      <w:r w:rsidRPr="006276FC">
        <w:t xml:space="preserve">, UEIPReachabilityAMF3GPP and UEIPReachabilityAMFnon3GPP are enumerations whose possible values are defined in </w:t>
      </w:r>
      <w:r w:rsidR="00F80D7D">
        <w:t>clause </w:t>
      </w:r>
      <w:r w:rsidR="00F80D7D" w:rsidRPr="006276FC">
        <w:t>7</w:t>
      </w:r>
      <w:r w:rsidRPr="006276FC">
        <w:t>.6.17.</w:t>
      </w:r>
    </w:p>
    <w:p w14:paraId="0A2E865A" w14:textId="711608B7"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rsidR="00F80D7D">
        <w:t>clause </w:t>
      </w:r>
      <w:r w:rsidR="00F80D7D" w:rsidRPr="006276FC">
        <w:t>7</w:t>
      </w:r>
      <w:r w:rsidRPr="006276FC">
        <w:t>.6.18.</w:t>
      </w:r>
    </w:p>
    <w:p w14:paraId="35E4E06B" w14:textId="5D18D076" w:rsidR="009178AD" w:rsidRPr="006276FC" w:rsidRDefault="009178AD" w:rsidP="009178AD">
      <w:r w:rsidRPr="006276FC">
        <w:t xml:space="preserve">Class IMSI contains the UE's IMSI. See </w:t>
      </w:r>
      <w:r w:rsidR="00F80D7D">
        <w:t>clause </w:t>
      </w:r>
      <w:r w:rsidR="00F80D7D" w:rsidRPr="006276FC">
        <w:t>7</w:t>
      </w:r>
      <w:r w:rsidRPr="006276FC">
        <w:t>.6.24.</w:t>
      </w:r>
    </w:p>
    <w:p w14:paraId="28824BC7" w14:textId="77777777"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29A1E224" w14:textId="77777777" w:rsidR="009178AD" w:rsidRPr="006276FC" w:rsidRDefault="009178AD" w:rsidP="009178AD">
      <w:pPr>
        <w:pStyle w:val="Heading2"/>
      </w:pPr>
      <w:r w:rsidRPr="006276FC">
        <w:br w:type="page"/>
      </w:r>
      <w:bookmarkStart w:id="644" w:name="_Toc2694402"/>
      <w:bookmarkStart w:id="645" w:name="_Toc20215982"/>
      <w:bookmarkStart w:id="646" w:name="_Toc27756268"/>
      <w:bookmarkStart w:id="647" w:name="_Toc36056818"/>
      <w:bookmarkStart w:id="648" w:name="_Toc44878618"/>
      <w:bookmarkStart w:id="649" w:name="_Toc74132407"/>
      <w:r w:rsidRPr="006276FC">
        <w:lastRenderedPageBreak/>
        <w:t>C.2</w:t>
      </w:r>
      <w:r w:rsidRPr="006276FC">
        <w:tab/>
        <w:t>PublicIdentifiers</w:t>
      </w:r>
      <w:bookmarkEnd w:id="644"/>
      <w:bookmarkEnd w:id="645"/>
      <w:bookmarkEnd w:id="646"/>
      <w:bookmarkEnd w:id="647"/>
      <w:bookmarkEnd w:id="648"/>
      <w:bookmarkEnd w:id="649"/>
    </w:p>
    <w:p w14:paraId="426D588B" w14:textId="77777777" w:rsidR="009178AD" w:rsidRPr="006276FC" w:rsidRDefault="009178AD" w:rsidP="009178AD">
      <w:r w:rsidRPr="006276FC">
        <w:t>The following picture details the UML model of the class PublicIdentifiers:</w:t>
      </w:r>
    </w:p>
    <w:bookmarkStart w:id="650" w:name="_MON_1504617920"/>
    <w:bookmarkEnd w:id="650"/>
    <w:p w14:paraId="77EAA1B0" w14:textId="77777777" w:rsidR="009178AD" w:rsidRPr="006276FC" w:rsidRDefault="009178AD" w:rsidP="009178AD">
      <w:pPr>
        <w:pStyle w:val="TH"/>
      </w:pPr>
      <w:r w:rsidRPr="006276FC">
        <w:object w:dxaOrig="6630" w:dyaOrig="4770" w14:anchorId="4AD98270">
          <v:shape id="_x0000_i1029" type="#_x0000_t75" style="width:333.2pt;height:239.45pt" o:ole="">
            <v:imagedata r:id="rId15" o:title=""/>
          </v:shape>
          <o:OLEObject Type="Embed" ProgID="Visio.Drawing.11" ShapeID="_x0000_i1029" DrawAspect="Content" ObjectID="_1684745202" r:id="rId16"/>
        </w:object>
      </w:r>
    </w:p>
    <w:p w14:paraId="7F49CAEE" w14:textId="77777777" w:rsidR="009178AD" w:rsidRPr="006276FC" w:rsidRDefault="009178AD" w:rsidP="009178AD">
      <w:pPr>
        <w:pStyle w:val="TF"/>
      </w:pPr>
      <w:r w:rsidRPr="006276FC">
        <w:t>Figure C.2.1: The UML model of the class PublicIdentifiers</w:t>
      </w:r>
    </w:p>
    <w:p w14:paraId="4CFAFF2D" w14:textId="77777777" w:rsidR="009178AD" w:rsidRPr="006276FC" w:rsidRDefault="009178AD" w:rsidP="009178AD">
      <w:r w:rsidRPr="006276FC">
        <w:t>Class PublicIdentifiers contains the following attributes:</w:t>
      </w:r>
    </w:p>
    <w:p w14:paraId="541C3EC8" w14:textId="003DC8B2" w:rsidR="009178AD" w:rsidRPr="006276FC" w:rsidRDefault="009178AD" w:rsidP="009178AD">
      <w:pPr>
        <w:pStyle w:val="B10"/>
      </w:pPr>
      <w:r w:rsidRPr="006276FC">
        <w:t>-</w:t>
      </w:r>
      <w:r w:rsidRPr="006276FC">
        <w:tab/>
        <w:t xml:space="preserve">Zero or more instances of IMSPublicIdentity attribute. Each instance is a Public Identity. See </w:t>
      </w:r>
      <w:r w:rsidR="00F80D7D">
        <w:t>clause </w:t>
      </w:r>
      <w:r w:rsidR="00F80D7D" w:rsidRPr="006276FC">
        <w:t>7</w:t>
      </w:r>
      <w:r w:rsidRPr="006276FC">
        <w:t>.6.2 for information about contents.</w:t>
      </w:r>
    </w:p>
    <w:p w14:paraId="5AA16BE7" w14:textId="77777777" w:rsidR="009178AD" w:rsidRPr="006276FC" w:rsidRDefault="009178AD" w:rsidP="009178AD">
      <w:pPr>
        <w:pStyle w:val="B10"/>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7DB5504F" w14:textId="77777777" w:rsidR="009178AD" w:rsidRPr="006276FC" w:rsidRDefault="009178AD" w:rsidP="009178AD">
      <w:pPr>
        <w:pStyle w:val="B20"/>
      </w:pPr>
      <w:r w:rsidRPr="006276FC">
        <w:t>-</w:t>
      </w:r>
      <w:r w:rsidRPr="006276FC">
        <w:tab/>
        <w:t>A distinct Public User Identity</w:t>
      </w:r>
    </w:p>
    <w:p w14:paraId="2FD6ED46" w14:textId="77777777" w:rsidR="009178AD" w:rsidRPr="006276FC" w:rsidRDefault="009178AD" w:rsidP="009178AD">
      <w:pPr>
        <w:pStyle w:val="B20"/>
      </w:pPr>
      <w:r w:rsidRPr="006276FC">
        <w:t>-</w:t>
      </w:r>
      <w:r w:rsidRPr="006276FC">
        <w:tab/>
        <w:t>A distinct Public Service Identity</w:t>
      </w:r>
    </w:p>
    <w:p w14:paraId="63595298" w14:textId="77777777" w:rsidR="009178AD" w:rsidRPr="006276FC" w:rsidRDefault="009178AD" w:rsidP="009178AD">
      <w:pPr>
        <w:pStyle w:val="B10"/>
        <w:ind w:hanging="1"/>
      </w:pPr>
      <w:r w:rsidRPr="006276FC">
        <w:t>If more than one instance of IMSPublicIdentity attribute is included, this attribute is assumed to apply to all of them.</w:t>
      </w:r>
    </w:p>
    <w:p w14:paraId="74C28BF3" w14:textId="77777777" w:rsidR="009178AD" w:rsidRPr="006276FC" w:rsidRDefault="009178AD" w:rsidP="009178AD">
      <w:pPr>
        <w:pStyle w:val="B20"/>
      </w:pPr>
      <w:r w:rsidRPr="006276FC">
        <w:t>If IdentityType attribute is not present, it is assumed to be a distinct Public User Identity.</w:t>
      </w:r>
    </w:p>
    <w:p w14:paraId="667FD758" w14:textId="77777777" w:rsidR="009178AD" w:rsidRPr="006276FC" w:rsidRDefault="009178AD" w:rsidP="009178AD">
      <w:pPr>
        <w:pStyle w:val="B10"/>
        <w:ind w:hanging="1"/>
      </w:pPr>
      <w:r w:rsidRPr="006276FC">
        <w:t>If more than one instance of IMSPublicIdentity shall be returned, if the identities are of different types the EnhancedIMSPublicIdentifiers class should be used instead.</w:t>
      </w:r>
    </w:p>
    <w:p w14:paraId="178C6D9A" w14:textId="77777777" w:rsidR="00F80D7D" w:rsidRPr="006276FC" w:rsidRDefault="009178AD" w:rsidP="009178AD">
      <w:pPr>
        <w:pStyle w:val="B10"/>
      </w:pPr>
      <w:r w:rsidRPr="006276FC">
        <w:t>-</w:t>
      </w:r>
      <w:r w:rsidRPr="006276FC">
        <w:tab/>
        <w:t>An optional instance of WilcardedPSI attribute, if the Public Service Identity in the request matches a Wildcarded PSI.</w:t>
      </w:r>
    </w:p>
    <w:p w14:paraId="1ADA73C8" w14:textId="4E41A3EC"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rsidR="00F80D7D">
        <w:t>clause </w:t>
      </w:r>
      <w:r w:rsidR="00F80D7D" w:rsidRPr="006276FC">
        <w:t>6</w:t>
      </w:r>
      <w:r w:rsidRPr="006276FC">
        <w:t>.1.1 and 6.1.3.</w:t>
      </w:r>
    </w:p>
    <w:p w14:paraId="49987BD3" w14:textId="77777777" w:rsidR="009178AD" w:rsidRPr="006276FC" w:rsidRDefault="009178AD" w:rsidP="009178AD">
      <w:pPr>
        <w:pStyle w:val="B10"/>
      </w:pPr>
      <w:r w:rsidRPr="006276FC">
        <w:t>-</w:t>
      </w:r>
      <w:r w:rsidRPr="006276FC">
        <w:tab/>
        <w:t>An optional instance of WilcardedIMPU attribute, if the Public User Identity in the request matches a Wildcarded IMPU.</w:t>
      </w:r>
    </w:p>
    <w:p w14:paraId="79D32205" w14:textId="2DA4FFA1"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rsidR="00F80D7D">
        <w:t>clause </w:t>
      </w:r>
      <w:r w:rsidR="00F80D7D" w:rsidRPr="006276FC">
        <w:t>6</w:t>
      </w:r>
      <w:r w:rsidRPr="006276FC">
        <w:t>.1.1 and 6.1.3.</w:t>
      </w:r>
    </w:p>
    <w:p w14:paraId="33CD07E3" w14:textId="77777777" w:rsidR="009178AD" w:rsidRPr="006276FC" w:rsidRDefault="009178AD" w:rsidP="009178AD">
      <w:pPr>
        <w:pStyle w:val="B10"/>
      </w:pPr>
      <w:r w:rsidRPr="006276FC">
        <w:t>-</w:t>
      </w:r>
      <w:r w:rsidRPr="006276FC">
        <w:tab/>
        <w:t>Zero or more instances of MSISDN attribute, that contains an MSISDN.</w:t>
      </w:r>
    </w:p>
    <w:p w14:paraId="5BB462DC" w14:textId="77777777" w:rsidR="009178AD" w:rsidRPr="006276FC" w:rsidRDefault="009178AD" w:rsidP="009178AD">
      <w:r w:rsidRPr="006276FC">
        <w:t>Class PublicIdentifiers contains the following classes:</w:t>
      </w:r>
    </w:p>
    <w:p w14:paraId="32417222" w14:textId="1A1774B5" w:rsidR="009178AD" w:rsidRPr="006276FC" w:rsidRDefault="009178AD" w:rsidP="009178AD">
      <w:pPr>
        <w:pStyle w:val="B10"/>
      </w:pPr>
      <w:r w:rsidRPr="006276FC">
        <w:lastRenderedPageBreak/>
        <w:t>-</w:t>
      </w:r>
      <w:r w:rsidRPr="006276FC">
        <w:tab/>
        <w:t xml:space="preserve">Zero to more instances of EnhancedIMSPublicIdentifiers. This class is required when more than one instance of IMSPublicIdentity shall be returned and the identities are of different types. See </w:t>
      </w:r>
      <w:r w:rsidR="00F80D7D">
        <w:t>clause </w:t>
      </w:r>
      <w:r w:rsidR="00F80D7D" w:rsidRPr="006276FC">
        <w:t>7</w:t>
      </w:r>
      <w:r w:rsidRPr="006276FC">
        <w:t>.6.2 for more information about contents. It includes the following attributes:</w:t>
      </w:r>
    </w:p>
    <w:p w14:paraId="1799A809" w14:textId="77777777" w:rsidR="00F80D7D" w:rsidRPr="006276FC" w:rsidRDefault="009178AD" w:rsidP="009178AD">
      <w:pPr>
        <w:pStyle w:val="B20"/>
      </w:pPr>
      <w:r w:rsidRPr="006276FC">
        <w:t>-</w:t>
      </w:r>
      <w:r w:rsidRPr="006276FC">
        <w:tab/>
        <w:t>One instance of IMSPublicIdentity attribute that contains a Public Identity.</w:t>
      </w:r>
    </w:p>
    <w:p w14:paraId="6A9F48AF" w14:textId="7CD0138B" w:rsidR="009178AD" w:rsidRPr="006276FC" w:rsidRDefault="009178AD" w:rsidP="009178AD">
      <w:pPr>
        <w:pStyle w:val="B20"/>
      </w:pPr>
      <w:r w:rsidRPr="006276FC">
        <w:t>-</w:t>
      </w:r>
      <w:r w:rsidRPr="006276FC">
        <w:tab/>
        <w:t>One instance of the IdentityType attribute that identifies the identity type in the IMSPublicIdentity attribute, it could be either:</w:t>
      </w:r>
    </w:p>
    <w:p w14:paraId="7BB44FA4" w14:textId="77777777" w:rsidR="009178AD" w:rsidRPr="006276FC" w:rsidRDefault="009178AD" w:rsidP="009178AD">
      <w:pPr>
        <w:pStyle w:val="B30"/>
      </w:pPr>
      <w:r w:rsidRPr="006276FC">
        <w:t>-</w:t>
      </w:r>
      <w:r w:rsidRPr="006276FC">
        <w:tab/>
        <w:t>A distinct Public User Identity</w:t>
      </w:r>
    </w:p>
    <w:p w14:paraId="4F604043" w14:textId="77777777" w:rsidR="009178AD" w:rsidRPr="006276FC" w:rsidRDefault="009178AD" w:rsidP="009178AD">
      <w:pPr>
        <w:pStyle w:val="B30"/>
      </w:pPr>
      <w:r w:rsidRPr="006276FC">
        <w:t>-</w:t>
      </w:r>
      <w:r w:rsidRPr="006276FC">
        <w:tab/>
        <w:t>A distinct Public Service Identity</w:t>
      </w:r>
    </w:p>
    <w:p w14:paraId="3A8E2395" w14:textId="77777777" w:rsidR="009178AD" w:rsidRPr="006276FC" w:rsidRDefault="009178AD" w:rsidP="009178AD">
      <w:pPr>
        <w:pStyle w:val="B30"/>
      </w:pPr>
      <w:r w:rsidRPr="006276FC">
        <w:t>-</w:t>
      </w:r>
      <w:r w:rsidRPr="006276FC">
        <w:tab/>
        <w:t>A Wildcarded Public Service Identity</w:t>
      </w:r>
    </w:p>
    <w:p w14:paraId="79F7CB6A" w14:textId="77777777" w:rsidR="009178AD" w:rsidRPr="006276FC" w:rsidRDefault="009178AD" w:rsidP="009178AD">
      <w:pPr>
        <w:pStyle w:val="B30"/>
      </w:pPr>
      <w:r w:rsidRPr="006276FC">
        <w:t>-</w:t>
      </w:r>
      <w:r w:rsidRPr="006276FC">
        <w:tab/>
        <w:t>A Wildcarded Public User Identity</w:t>
      </w:r>
    </w:p>
    <w:p w14:paraId="32439BDE" w14:textId="77777777" w:rsidR="009178AD" w:rsidRPr="006276FC" w:rsidRDefault="009178AD" w:rsidP="009178AD">
      <w:pPr>
        <w:pStyle w:val="B10"/>
      </w:pPr>
      <w:r w:rsidRPr="006276FC">
        <w:t>-</w:t>
      </w:r>
      <w:r w:rsidRPr="006276FC">
        <w:tab/>
        <w:t>Zero or more instances of ExtendedMSISDN, only when Additional-MSISDN feature is enabled. It includes the following attributes:</w:t>
      </w:r>
    </w:p>
    <w:p w14:paraId="66BF5EF3" w14:textId="77777777" w:rsidR="009178AD" w:rsidRPr="006276FC" w:rsidRDefault="009178AD" w:rsidP="009178AD">
      <w:pPr>
        <w:pStyle w:val="B20"/>
      </w:pPr>
      <w:r w:rsidRPr="006276FC">
        <w:t>-</w:t>
      </w:r>
      <w:r w:rsidRPr="006276FC">
        <w:tab/>
        <w:t>One instance of MSISDN attribute that contains an MSISDN.</w:t>
      </w:r>
    </w:p>
    <w:p w14:paraId="56AA7F2C" w14:textId="77777777" w:rsidR="009178AD" w:rsidRPr="006276FC" w:rsidRDefault="009178AD" w:rsidP="009178AD">
      <w:pPr>
        <w:pStyle w:val="B20"/>
      </w:pPr>
      <w:r w:rsidRPr="006276FC">
        <w:t>-</w:t>
      </w:r>
      <w:r w:rsidRPr="006276FC">
        <w:tab/>
        <w:t>One instance of MSISDNType attribute that indicates the MSISDN Type.</w:t>
      </w:r>
    </w:p>
    <w:p w14:paraId="65DD8E3A" w14:textId="77777777" w:rsidR="009178AD" w:rsidRPr="006276FC" w:rsidRDefault="009178AD" w:rsidP="009178AD">
      <w:pPr>
        <w:pStyle w:val="TH"/>
      </w:pPr>
    </w:p>
    <w:p w14:paraId="7FA63FB4" w14:textId="77777777" w:rsidR="009178AD" w:rsidRPr="006276FC" w:rsidRDefault="009178AD" w:rsidP="009178AD">
      <w:pPr>
        <w:pStyle w:val="TF"/>
      </w:pPr>
      <w:r w:rsidRPr="006276FC">
        <w:t>Figure C.2.2: Void</w:t>
      </w:r>
    </w:p>
    <w:p w14:paraId="27E6C72A" w14:textId="77777777" w:rsidR="009178AD" w:rsidRPr="006276FC" w:rsidRDefault="009178AD" w:rsidP="009178AD">
      <w:pPr>
        <w:pStyle w:val="Heading1"/>
      </w:pPr>
      <w:r w:rsidRPr="006276FC">
        <w:br w:type="page"/>
      </w:r>
      <w:bookmarkStart w:id="651" w:name="_Toc2694403"/>
      <w:bookmarkStart w:id="652" w:name="_Toc20215983"/>
      <w:bookmarkStart w:id="653" w:name="_Toc27756269"/>
      <w:bookmarkStart w:id="654" w:name="_Toc36056819"/>
      <w:bookmarkStart w:id="655" w:name="_Toc44878619"/>
      <w:bookmarkStart w:id="656" w:name="_Toc74132408"/>
      <w:r w:rsidRPr="006276FC">
        <w:lastRenderedPageBreak/>
        <w:t>C.3</w:t>
      </w:r>
      <w:r w:rsidRPr="006276FC">
        <w:tab/>
        <w:t>Sh-IMS-Data</w:t>
      </w:r>
      <w:bookmarkEnd w:id="651"/>
      <w:bookmarkEnd w:id="652"/>
      <w:bookmarkEnd w:id="653"/>
      <w:bookmarkEnd w:id="654"/>
      <w:bookmarkEnd w:id="655"/>
      <w:bookmarkEnd w:id="656"/>
    </w:p>
    <w:p w14:paraId="5B7369F4" w14:textId="77777777" w:rsidR="009178AD" w:rsidRPr="006276FC" w:rsidRDefault="009178AD" w:rsidP="009178AD">
      <w:r w:rsidRPr="006276FC">
        <w:t>The following picture details the UML model of the class Sh-IMS-Data.</w:t>
      </w:r>
    </w:p>
    <w:p w14:paraId="75B48B5B" w14:textId="77777777" w:rsidR="009178AD" w:rsidRPr="006276FC" w:rsidRDefault="009178AD" w:rsidP="009178AD"/>
    <w:p w14:paraId="2A531A78" w14:textId="77777777" w:rsidR="009178AD" w:rsidRPr="006276FC" w:rsidRDefault="009C6C63" w:rsidP="009178AD">
      <w:pPr>
        <w:pStyle w:val="TH"/>
      </w:pPr>
      <w:r>
        <w:object w:dxaOrig="12360" w:dyaOrig="11220" w14:anchorId="156DE9DE">
          <v:shape id="_x0000_i1030" type="#_x0000_t75" style="width:473.45pt;height:429.05pt" o:ole="">
            <v:imagedata r:id="rId17" o:title=""/>
          </v:shape>
          <o:OLEObject Type="Embed" ProgID="Visio.Drawing.15" ShapeID="_x0000_i1030" DrawAspect="Content" ObjectID="_1684745203" r:id="rId18"/>
        </w:object>
      </w:r>
    </w:p>
    <w:p w14:paraId="512B4389" w14:textId="77777777" w:rsidR="009178AD" w:rsidRPr="006276FC" w:rsidRDefault="009178AD" w:rsidP="009178AD">
      <w:pPr>
        <w:pStyle w:val="TF"/>
      </w:pPr>
      <w:r w:rsidRPr="006276FC">
        <w:t>Figure C.3.1: Sh-IMS-Data</w:t>
      </w:r>
    </w:p>
    <w:p w14:paraId="03CAC5BA" w14:textId="77777777"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14:paraId="151013B7" w14:textId="13AE4037" w:rsidR="009178AD" w:rsidRPr="006276FC" w:rsidRDefault="009178AD" w:rsidP="009178AD">
      <w:r w:rsidRPr="006276FC">
        <w:t xml:space="preserve">Class S-CSCFName contains a SIP URI. See </w:t>
      </w:r>
      <w:r w:rsidR="00F80D7D">
        <w:t>clause </w:t>
      </w:r>
      <w:r w:rsidR="00F80D7D" w:rsidRPr="006276FC">
        <w:t>7</w:t>
      </w:r>
      <w:r w:rsidRPr="006276FC">
        <w:t>.6.4 for further details.</w:t>
      </w:r>
    </w:p>
    <w:p w14:paraId="24D10E3A" w14:textId="0C0A1116" w:rsidR="009178AD" w:rsidRPr="006276FC" w:rsidRDefault="009178AD" w:rsidP="009178AD">
      <w:r w:rsidRPr="006276FC">
        <w:t xml:space="preserve">Class IFCs contains 0 to n instances of the initial filter criteria of the multimedia public identity that the AS included in the request. The initial filter criteria is defined in 3GPP </w:t>
      </w:r>
      <w:r w:rsidR="00F80D7D" w:rsidRPr="006276FC">
        <w:t>TS</w:t>
      </w:r>
      <w:r w:rsidR="00F80D7D">
        <w:t> </w:t>
      </w:r>
      <w:r w:rsidR="00F80D7D" w:rsidRPr="006276FC">
        <w:t>2</w:t>
      </w:r>
      <w:r w:rsidRPr="006276FC">
        <w:t>9.228</w:t>
      </w:r>
      <w:r w:rsidR="00F80D7D">
        <w:t> </w:t>
      </w:r>
      <w:r w:rsidR="00F80D7D" w:rsidRPr="006276FC">
        <w:t>[</w:t>
      </w:r>
      <w:r w:rsidRPr="006276FC">
        <w:t>6].</w:t>
      </w:r>
    </w:p>
    <w:p w14:paraId="031B8A23" w14:textId="2A9074E3" w:rsidR="009178AD" w:rsidRPr="006276FC" w:rsidRDefault="009178AD" w:rsidP="009178AD">
      <w:r w:rsidRPr="006276FC">
        <w:t xml:space="preserve">Class IMSUserState contains the registration state of the identity given by the attribute of class Sh-IMS-Data. See </w:t>
      </w:r>
      <w:r w:rsidR="00F80D7D">
        <w:t>clause </w:t>
      </w:r>
      <w:r w:rsidR="00F80D7D" w:rsidRPr="006276FC">
        <w:t>7</w:t>
      </w:r>
      <w:r w:rsidRPr="006276FC">
        <w:t>.6 for possible values.</w:t>
      </w:r>
    </w:p>
    <w:p w14:paraId="528F03A1" w14:textId="062648DB" w:rsidR="009178AD" w:rsidRPr="006276FC" w:rsidRDefault="009178AD" w:rsidP="009178AD">
      <w:r w:rsidRPr="006276FC">
        <w:lastRenderedPageBreak/>
        <w:t xml:space="preserve">Class Charging Information contains the online and offline charging function addresses. See </w:t>
      </w:r>
      <w:r w:rsidR="00F80D7D">
        <w:t>clause </w:t>
      </w:r>
      <w:r w:rsidR="00F80D7D" w:rsidRPr="006276FC">
        <w:t>7</w:t>
      </w:r>
      <w:r w:rsidRPr="006276FC">
        <w:t>.6 for possible values.</w:t>
      </w:r>
    </w:p>
    <w:p w14:paraId="538B2A0E" w14:textId="157F2D9D" w:rsidR="009178AD" w:rsidRPr="006276FC" w:rsidRDefault="009178AD" w:rsidP="009178AD">
      <w:r w:rsidRPr="006276FC">
        <w:t xml:space="preserve">Class PSIActivation contains the activation state of the Public Service Identity given by the attribute of class Sh-IMS-Data. See </w:t>
      </w:r>
      <w:r w:rsidR="00F80D7D">
        <w:t>clause </w:t>
      </w:r>
      <w:r w:rsidR="00F80D7D" w:rsidRPr="006276FC">
        <w:t>7</w:t>
      </w:r>
      <w:r w:rsidRPr="006276FC">
        <w:t>.6 for possible values.</w:t>
      </w:r>
    </w:p>
    <w:p w14:paraId="1CD94184" w14:textId="53584C18" w:rsidR="009178AD" w:rsidRPr="006276FC" w:rsidRDefault="009178AD" w:rsidP="009178AD">
      <w:r w:rsidRPr="006276FC">
        <w:t xml:space="preserve">Class DSAI contains the DSAI Tag and a DSAI Value (reflecting the activation state) for services the user is subscribed to. See </w:t>
      </w:r>
      <w:r w:rsidR="00F80D7D">
        <w:t>clause </w:t>
      </w:r>
      <w:r w:rsidR="00F80D7D" w:rsidRPr="006276FC">
        <w:t>7</w:t>
      </w:r>
      <w:r w:rsidRPr="006276FC">
        <w:t>.14 for contents and usage.</w:t>
      </w:r>
    </w:p>
    <w:p w14:paraId="55B3240B" w14:textId="659DC503"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rsidR="00F80D7D">
        <w:t>clause </w:t>
      </w:r>
      <w:r w:rsidR="00F80D7D" w:rsidRPr="006276FC">
        <w:t>7</w:t>
      </w:r>
      <w:r w:rsidRPr="006276FC">
        <w:t>.6.13 for contents and usage.</w:t>
      </w:r>
    </w:p>
    <w:p w14:paraId="547A9196" w14:textId="235CD740" w:rsidR="009178AD" w:rsidRPr="006276FC" w:rsidRDefault="009178AD" w:rsidP="009178AD">
      <w:r w:rsidRPr="006276FC">
        <w:t xml:space="preserve">Class IPAddressSecureBindingInformation contains either 0 or one IPv4 address, either 0 or one IPv6 prefix and/or IPv6 interface identifier. See </w:t>
      </w:r>
      <w:r w:rsidR="00F80D7D">
        <w:t>clause </w:t>
      </w:r>
      <w:r w:rsidR="00F80D7D" w:rsidRPr="006276FC">
        <w:t>7</w:t>
      </w:r>
      <w:r w:rsidRPr="006276FC">
        <w:t>.6.14 for contents and usage.</w:t>
      </w:r>
    </w:p>
    <w:p w14:paraId="7D300E4A" w14:textId="59C52103" w:rsidR="009178AD" w:rsidRPr="006276FC" w:rsidRDefault="009178AD" w:rsidP="009178AD">
      <w:r w:rsidRPr="006276FC">
        <w:t xml:space="preserve">Class ServicePriorityLevel contains the Service Priority Level allowed for the Public Identity to be used for priority services. See </w:t>
      </w:r>
      <w:r w:rsidR="00F80D7D">
        <w:t>clause </w:t>
      </w:r>
      <w:r w:rsidR="00F80D7D" w:rsidRPr="006276FC">
        <w:t>7</w:t>
      </w:r>
      <w:r w:rsidRPr="006276FC">
        <w:t>.6.15 for contents and usage.</w:t>
      </w:r>
    </w:p>
    <w:p w14:paraId="37A1352E" w14:textId="6FE60B52"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rsidR="00F80D7D">
        <w:t>clause </w:t>
      </w:r>
      <w:r w:rsidR="00F80D7D" w:rsidRPr="006276FC">
        <w:t>7</w:t>
      </w:r>
      <w:r w:rsidRPr="006276FC">
        <w:t>.6.16 for further details.</w:t>
      </w:r>
    </w:p>
    <w:p w14:paraId="3E81E8C6" w14:textId="2E606188" w:rsidR="009C6C63" w:rsidRDefault="009C6C63" w:rsidP="009C6C63">
      <w:r>
        <w:t xml:space="preserve">Class Enhanced SRVCC contains the Session Transfer Number (see 3GPP </w:t>
      </w:r>
      <w:r w:rsidR="00F80D7D">
        <w:t>TS 2</w:t>
      </w:r>
      <w:r>
        <w:t>3.003</w:t>
      </w:r>
      <w:r w:rsidR="00F80D7D">
        <w:t> [</w:t>
      </w:r>
      <w:r>
        <w:t xml:space="preserve">11]) and the SRVCC Capability of the UE (see 3GPP </w:t>
      </w:r>
      <w:r w:rsidR="00F80D7D">
        <w:t>TS 2</w:t>
      </w:r>
      <w:r>
        <w:t>3.237</w:t>
      </w:r>
      <w:r w:rsidR="00F80D7D">
        <w:t> [</w:t>
      </w:r>
      <w:r>
        <w:t>32]). See clauses 7.6.20 and 7.6.21 respectively for further details.</w:t>
      </w:r>
    </w:p>
    <w:p w14:paraId="18CBBD36" w14:textId="7136D5D1" w:rsidR="009C6C63" w:rsidRDefault="009C6C63" w:rsidP="009C6C63">
      <w:r>
        <w:t xml:space="preserve">Class 5G SRVCC contains the 5G SRVCC Capability of the UE (see 3GPP </w:t>
      </w:r>
      <w:r w:rsidR="00F80D7D">
        <w:t>TS 2</w:t>
      </w:r>
      <w:r>
        <w:t>3.237</w:t>
      </w:r>
      <w:r w:rsidR="00F80D7D">
        <w:t> [</w:t>
      </w:r>
      <w:r>
        <w:t xml:space="preserve">32]). See </w:t>
      </w:r>
      <w:r w:rsidR="00F80D7D">
        <w:t>clause 7</w:t>
      </w:r>
      <w:r>
        <w:t>.6.21A for further details.</w:t>
      </w:r>
    </w:p>
    <w:p w14:paraId="2F2097D4" w14:textId="5F81B985" w:rsidR="00F80D7D" w:rsidRPr="006276FC" w:rsidRDefault="009178AD" w:rsidP="009178AD">
      <w:pPr>
        <w:rPr>
          <w:lang w:eastAsia="zh-CN"/>
        </w:rPr>
      </w:pPr>
      <w:r w:rsidRPr="006276FC">
        <w:t xml:space="preserve">Class ExtendedPriority contains the PriorityNamespace and the PriorityLevel information elements. See </w:t>
      </w:r>
      <w:r w:rsidR="00F80D7D">
        <w:t>Clause </w:t>
      </w:r>
      <w:r w:rsidR="00F80D7D" w:rsidRPr="006276FC">
        <w:t>7</w:t>
      </w:r>
      <w:r w:rsidRPr="006276FC">
        <w:t>.6.15A for further details.</w:t>
      </w:r>
    </w:p>
    <w:p w14:paraId="70F523B6" w14:textId="5DCFB1AE"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xml:space="preserve">, see 3GPP </w:t>
      </w:r>
      <w:r w:rsidR="00F80D7D" w:rsidRPr="006276FC">
        <w:t>TS</w:t>
      </w:r>
      <w:r w:rsidR="00F80D7D">
        <w:t> </w:t>
      </w:r>
      <w:r w:rsidR="00F80D7D" w:rsidRPr="006276FC">
        <w:t>2</w:t>
      </w:r>
      <w:r w:rsidRPr="006276FC">
        <w:t>9.228</w:t>
      </w:r>
      <w:r w:rsidR="00F80D7D">
        <w:t> </w:t>
      </w:r>
      <w:r w:rsidR="00F80D7D" w:rsidRPr="006276FC">
        <w:t>[</w:t>
      </w:r>
      <w:r w:rsidRPr="006276FC">
        <w:t>6]</w:t>
      </w:r>
      <w:r w:rsidRPr="006276FC">
        <w:rPr>
          <w:rFonts w:hint="eastAsia"/>
          <w:lang w:eastAsia="zh-CN"/>
        </w:rPr>
        <w:t>.</w:t>
      </w:r>
    </w:p>
    <w:p w14:paraId="0767EBA4" w14:textId="77777777" w:rsidR="009178AD" w:rsidRPr="006276FC" w:rsidRDefault="009178AD" w:rsidP="009178AD">
      <w:pPr>
        <w:pStyle w:val="Heading8"/>
      </w:pPr>
      <w:r w:rsidRPr="006276FC">
        <w:br w:type="page"/>
      </w:r>
      <w:bookmarkStart w:id="657" w:name="_Toc2694404"/>
      <w:bookmarkStart w:id="658" w:name="_Toc20215984"/>
      <w:bookmarkStart w:id="659" w:name="_Toc27756270"/>
      <w:bookmarkStart w:id="660" w:name="_Toc36056820"/>
      <w:bookmarkStart w:id="661" w:name="_Toc44878620"/>
      <w:bookmarkStart w:id="662" w:name="_Toc74132409"/>
      <w:r w:rsidRPr="006276FC">
        <w:lastRenderedPageBreak/>
        <w:t>Annex D (normative):</w:t>
      </w:r>
      <w:r w:rsidRPr="006276FC">
        <w:br/>
        <w:t>XML schema for the Sh interface user profile</w:t>
      </w:r>
      <w:bookmarkEnd w:id="657"/>
      <w:bookmarkEnd w:id="658"/>
      <w:bookmarkEnd w:id="659"/>
      <w:bookmarkEnd w:id="660"/>
      <w:bookmarkEnd w:id="661"/>
      <w:bookmarkEnd w:id="662"/>
    </w:p>
    <w:p w14:paraId="38C7A30F" w14:textId="69324B18"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w:t>
      </w:r>
      <w:r w:rsidR="00F80D7D" w:rsidRPr="006276FC">
        <w:t>TS</w:t>
      </w:r>
      <w:r w:rsidR="00F80D7D">
        <w:t> </w:t>
      </w:r>
      <w:r w:rsidR="00F80D7D" w:rsidRPr="006276FC">
        <w:t>2</w:t>
      </w:r>
      <w:r w:rsidRPr="006276FC">
        <w:t>9.329</w:t>
      </w:r>
      <w:r w:rsidR="00F80D7D">
        <w:t> </w:t>
      </w:r>
      <w:r w:rsidR="00F80D7D" w:rsidRPr="006276FC">
        <w:t>[</w:t>
      </w:r>
      <w:r w:rsidRPr="006276FC">
        <w:t xml:space="preserve">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14:paraId="5DC73DEE" w14:textId="77777777" w:rsidR="009178AD" w:rsidRPr="006276FC" w:rsidRDefault="009178AD" w:rsidP="009178AD">
      <w:pPr>
        <w:keepNext/>
      </w:pPr>
      <w:r w:rsidRPr="006276FC">
        <w:t>Tables D.1 and D.2 describe the data types and the dependencies among them that configure the user profile XML schema.</w:t>
      </w:r>
    </w:p>
    <w:p w14:paraId="3F9FB83D" w14:textId="77777777" w:rsidR="009178AD" w:rsidRPr="006276FC" w:rsidRDefault="009178AD" w:rsidP="009178A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9178AD" w:rsidRPr="006276FC" w14:paraId="17628386" w14:textId="77777777" w:rsidTr="009C6C63">
        <w:trPr>
          <w:cantSplit/>
          <w:tblHeader/>
          <w:jc w:val="center"/>
        </w:trPr>
        <w:tc>
          <w:tcPr>
            <w:tcW w:w="0" w:type="auto"/>
            <w:shd w:val="clear" w:color="auto" w:fill="D9D9D9"/>
          </w:tcPr>
          <w:p w14:paraId="6D6BE1C3" w14:textId="77777777" w:rsidR="009178AD" w:rsidRPr="006276FC" w:rsidRDefault="009178AD" w:rsidP="009C6C63">
            <w:pPr>
              <w:pStyle w:val="TAH"/>
            </w:pPr>
            <w:r w:rsidRPr="006276FC">
              <w:t>Data type</w:t>
            </w:r>
          </w:p>
        </w:tc>
        <w:tc>
          <w:tcPr>
            <w:tcW w:w="0" w:type="auto"/>
            <w:shd w:val="clear" w:color="auto" w:fill="D9D9D9"/>
          </w:tcPr>
          <w:p w14:paraId="5EC0DB5E" w14:textId="77777777" w:rsidR="009178AD" w:rsidRPr="006276FC" w:rsidRDefault="009178AD" w:rsidP="009C6C63">
            <w:pPr>
              <w:pStyle w:val="TAH"/>
            </w:pPr>
            <w:r w:rsidRPr="006276FC">
              <w:t>Tag</w:t>
            </w:r>
          </w:p>
        </w:tc>
        <w:tc>
          <w:tcPr>
            <w:tcW w:w="0" w:type="auto"/>
            <w:shd w:val="clear" w:color="auto" w:fill="D9D9D9"/>
          </w:tcPr>
          <w:p w14:paraId="27AC83C9" w14:textId="77777777" w:rsidR="009178AD" w:rsidRPr="006276FC" w:rsidRDefault="009178AD" w:rsidP="009C6C63">
            <w:pPr>
              <w:pStyle w:val="TAH"/>
            </w:pPr>
            <w:r w:rsidRPr="006276FC">
              <w:t>Base type</w:t>
            </w:r>
          </w:p>
        </w:tc>
        <w:tc>
          <w:tcPr>
            <w:tcW w:w="0" w:type="auto"/>
            <w:shd w:val="clear" w:color="auto" w:fill="D9D9D9"/>
          </w:tcPr>
          <w:p w14:paraId="2048794F" w14:textId="77777777" w:rsidR="009178AD" w:rsidRPr="006276FC" w:rsidRDefault="009178AD" w:rsidP="009C6C63">
            <w:pPr>
              <w:pStyle w:val="TAH"/>
            </w:pPr>
            <w:r w:rsidRPr="006276FC">
              <w:t>Comments</w:t>
            </w:r>
          </w:p>
        </w:tc>
      </w:tr>
      <w:tr w:rsidR="009178AD" w:rsidRPr="006276FC" w14:paraId="1DB1E651" w14:textId="77777777" w:rsidTr="009C6C63">
        <w:trPr>
          <w:cantSplit/>
          <w:tblHeader/>
          <w:jc w:val="center"/>
        </w:trPr>
        <w:tc>
          <w:tcPr>
            <w:tcW w:w="0" w:type="auto"/>
          </w:tcPr>
          <w:p w14:paraId="395C6B85" w14:textId="77777777" w:rsidR="009178AD" w:rsidRPr="006276FC" w:rsidRDefault="009178AD" w:rsidP="009C6C63">
            <w:pPr>
              <w:pStyle w:val="TAL"/>
              <w:rPr>
                <w:sz w:val="16"/>
                <w:szCs w:val="16"/>
              </w:rPr>
            </w:pPr>
            <w:r w:rsidRPr="006276FC">
              <w:rPr>
                <w:sz w:val="16"/>
                <w:szCs w:val="16"/>
              </w:rPr>
              <w:t>tPriority</w:t>
            </w:r>
          </w:p>
        </w:tc>
        <w:tc>
          <w:tcPr>
            <w:tcW w:w="0" w:type="auto"/>
          </w:tcPr>
          <w:p w14:paraId="29959DDE" w14:textId="77777777" w:rsidR="009178AD" w:rsidRPr="006276FC" w:rsidRDefault="009178AD" w:rsidP="009C6C63">
            <w:pPr>
              <w:pStyle w:val="TAL"/>
              <w:rPr>
                <w:sz w:val="16"/>
                <w:szCs w:val="16"/>
              </w:rPr>
            </w:pPr>
            <w:r w:rsidRPr="006276FC">
              <w:rPr>
                <w:sz w:val="16"/>
                <w:szCs w:val="16"/>
              </w:rPr>
              <w:t>Priority</w:t>
            </w:r>
          </w:p>
        </w:tc>
        <w:tc>
          <w:tcPr>
            <w:tcW w:w="0" w:type="auto"/>
          </w:tcPr>
          <w:p w14:paraId="6BD60B3D" w14:textId="77777777" w:rsidR="009178AD" w:rsidRPr="006276FC" w:rsidRDefault="009178AD" w:rsidP="009C6C63">
            <w:pPr>
              <w:pStyle w:val="TAL"/>
              <w:rPr>
                <w:sz w:val="16"/>
                <w:szCs w:val="16"/>
              </w:rPr>
            </w:pPr>
            <w:r w:rsidRPr="006276FC">
              <w:rPr>
                <w:sz w:val="16"/>
                <w:szCs w:val="16"/>
              </w:rPr>
              <w:t>integer</w:t>
            </w:r>
          </w:p>
        </w:tc>
        <w:tc>
          <w:tcPr>
            <w:tcW w:w="0" w:type="auto"/>
          </w:tcPr>
          <w:p w14:paraId="0D7A08D7" w14:textId="77777777" w:rsidR="009178AD" w:rsidRPr="006276FC" w:rsidRDefault="009178AD" w:rsidP="009C6C63">
            <w:pPr>
              <w:pStyle w:val="TAL"/>
              <w:rPr>
                <w:sz w:val="16"/>
                <w:szCs w:val="16"/>
              </w:rPr>
            </w:pPr>
            <w:r w:rsidRPr="006276FC">
              <w:rPr>
                <w:sz w:val="16"/>
                <w:szCs w:val="16"/>
              </w:rPr>
              <w:t>&gt;= 0</w:t>
            </w:r>
          </w:p>
        </w:tc>
      </w:tr>
      <w:tr w:rsidR="009178AD" w:rsidRPr="006276FC" w14:paraId="0CE6CC4C" w14:textId="77777777" w:rsidTr="009C6C63">
        <w:trPr>
          <w:cantSplit/>
          <w:tblHeader/>
          <w:jc w:val="center"/>
        </w:trPr>
        <w:tc>
          <w:tcPr>
            <w:tcW w:w="0" w:type="auto"/>
          </w:tcPr>
          <w:p w14:paraId="4CDD6C78" w14:textId="77777777" w:rsidR="009178AD" w:rsidRPr="006276FC" w:rsidRDefault="009178AD" w:rsidP="009C6C63">
            <w:pPr>
              <w:pStyle w:val="TAL"/>
              <w:rPr>
                <w:sz w:val="16"/>
                <w:szCs w:val="16"/>
              </w:rPr>
            </w:pPr>
            <w:r w:rsidRPr="006276FC">
              <w:rPr>
                <w:sz w:val="16"/>
                <w:szCs w:val="16"/>
              </w:rPr>
              <w:t>tProfilePartIndicator</w:t>
            </w:r>
          </w:p>
        </w:tc>
        <w:tc>
          <w:tcPr>
            <w:tcW w:w="0" w:type="auto"/>
          </w:tcPr>
          <w:p w14:paraId="65971687" w14:textId="77777777" w:rsidR="009178AD" w:rsidRPr="006276FC" w:rsidRDefault="009178AD" w:rsidP="009C6C63">
            <w:pPr>
              <w:pStyle w:val="TAL"/>
              <w:rPr>
                <w:sz w:val="16"/>
                <w:szCs w:val="16"/>
              </w:rPr>
            </w:pPr>
            <w:r w:rsidRPr="006276FC">
              <w:rPr>
                <w:sz w:val="16"/>
                <w:szCs w:val="16"/>
              </w:rPr>
              <w:t>ProfilePartIndicator</w:t>
            </w:r>
          </w:p>
        </w:tc>
        <w:tc>
          <w:tcPr>
            <w:tcW w:w="0" w:type="auto"/>
          </w:tcPr>
          <w:p w14:paraId="70481833" w14:textId="77777777" w:rsidR="009178AD" w:rsidRPr="006276FC" w:rsidRDefault="009178AD" w:rsidP="009C6C63">
            <w:pPr>
              <w:pStyle w:val="TAL"/>
              <w:rPr>
                <w:sz w:val="16"/>
                <w:szCs w:val="16"/>
              </w:rPr>
            </w:pPr>
            <w:r w:rsidRPr="006276FC">
              <w:rPr>
                <w:sz w:val="16"/>
                <w:szCs w:val="16"/>
              </w:rPr>
              <w:t>enumerated</w:t>
            </w:r>
          </w:p>
        </w:tc>
        <w:tc>
          <w:tcPr>
            <w:tcW w:w="0" w:type="auto"/>
          </w:tcPr>
          <w:p w14:paraId="18D55098" w14:textId="77777777" w:rsidR="009178AD" w:rsidRPr="006276FC" w:rsidRDefault="009178AD" w:rsidP="009C6C63">
            <w:pPr>
              <w:pStyle w:val="TAL"/>
              <w:rPr>
                <w:sz w:val="16"/>
                <w:szCs w:val="16"/>
              </w:rPr>
            </w:pPr>
            <w:r w:rsidRPr="006276FC">
              <w:rPr>
                <w:sz w:val="16"/>
                <w:szCs w:val="16"/>
              </w:rPr>
              <w:t>Possible values:</w:t>
            </w:r>
          </w:p>
          <w:p w14:paraId="4A8198A1" w14:textId="77777777" w:rsidR="009178AD" w:rsidRPr="006276FC" w:rsidRDefault="009178AD" w:rsidP="009C6C63">
            <w:pPr>
              <w:pStyle w:val="TAL"/>
              <w:rPr>
                <w:sz w:val="16"/>
                <w:szCs w:val="16"/>
              </w:rPr>
            </w:pPr>
            <w:r w:rsidRPr="006276FC">
              <w:rPr>
                <w:sz w:val="16"/>
                <w:szCs w:val="16"/>
              </w:rPr>
              <w:t>0 (REGISTERED)</w:t>
            </w:r>
          </w:p>
          <w:p w14:paraId="68C94847" w14:textId="77777777" w:rsidR="009178AD" w:rsidRPr="006276FC" w:rsidRDefault="009178AD" w:rsidP="009C6C63">
            <w:pPr>
              <w:pStyle w:val="TAL"/>
              <w:rPr>
                <w:sz w:val="16"/>
                <w:szCs w:val="16"/>
              </w:rPr>
            </w:pPr>
            <w:r w:rsidRPr="006276FC">
              <w:rPr>
                <w:sz w:val="16"/>
                <w:szCs w:val="16"/>
              </w:rPr>
              <w:t>1 (UNREGISTERED)</w:t>
            </w:r>
          </w:p>
        </w:tc>
      </w:tr>
      <w:tr w:rsidR="009178AD" w:rsidRPr="006276FC" w14:paraId="54C11FB4" w14:textId="77777777" w:rsidTr="009C6C63">
        <w:trPr>
          <w:cantSplit/>
          <w:tblHeader/>
          <w:jc w:val="center"/>
        </w:trPr>
        <w:tc>
          <w:tcPr>
            <w:tcW w:w="0" w:type="auto"/>
          </w:tcPr>
          <w:p w14:paraId="0D3846CB" w14:textId="77777777" w:rsidR="009178AD" w:rsidRPr="006276FC" w:rsidRDefault="009178AD" w:rsidP="009C6C63">
            <w:pPr>
              <w:pStyle w:val="TAL"/>
              <w:rPr>
                <w:sz w:val="16"/>
                <w:szCs w:val="16"/>
              </w:rPr>
            </w:pPr>
            <w:r w:rsidRPr="006276FC">
              <w:rPr>
                <w:sz w:val="16"/>
                <w:szCs w:val="16"/>
              </w:rPr>
              <w:t>tGroupID</w:t>
            </w:r>
          </w:p>
        </w:tc>
        <w:tc>
          <w:tcPr>
            <w:tcW w:w="0" w:type="auto"/>
          </w:tcPr>
          <w:p w14:paraId="4300A2A7" w14:textId="77777777" w:rsidR="009178AD" w:rsidRPr="006276FC" w:rsidRDefault="009178AD" w:rsidP="009C6C63">
            <w:pPr>
              <w:pStyle w:val="TAL"/>
              <w:rPr>
                <w:sz w:val="16"/>
                <w:szCs w:val="16"/>
              </w:rPr>
            </w:pPr>
            <w:r w:rsidRPr="006276FC">
              <w:rPr>
                <w:sz w:val="16"/>
                <w:szCs w:val="16"/>
              </w:rPr>
              <w:t>Group</w:t>
            </w:r>
          </w:p>
        </w:tc>
        <w:tc>
          <w:tcPr>
            <w:tcW w:w="0" w:type="auto"/>
          </w:tcPr>
          <w:p w14:paraId="0A6CB065" w14:textId="77777777" w:rsidR="009178AD" w:rsidRPr="006276FC" w:rsidRDefault="009178AD" w:rsidP="009C6C63">
            <w:pPr>
              <w:pStyle w:val="TAL"/>
              <w:rPr>
                <w:sz w:val="16"/>
                <w:szCs w:val="16"/>
              </w:rPr>
            </w:pPr>
            <w:r w:rsidRPr="006276FC">
              <w:rPr>
                <w:sz w:val="16"/>
                <w:szCs w:val="16"/>
              </w:rPr>
              <w:t>integer</w:t>
            </w:r>
          </w:p>
        </w:tc>
        <w:tc>
          <w:tcPr>
            <w:tcW w:w="0" w:type="auto"/>
          </w:tcPr>
          <w:p w14:paraId="06B7D05C" w14:textId="77777777" w:rsidR="009178AD" w:rsidRPr="006276FC" w:rsidRDefault="009178AD" w:rsidP="009C6C63">
            <w:pPr>
              <w:pStyle w:val="TAL"/>
              <w:rPr>
                <w:sz w:val="16"/>
                <w:szCs w:val="16"/>
              </w:rPr>
            </w:pPr>
            <w:r w:rsidRPr="006276FC">
              <w:rPr>
                <w:sz w:val="16"/>
                <w:szCs w:val="16"/>
              </w:rPr>
              <w:t>&gt;= 0</w:t>
            </w:r>
          </w:p>
        </w:tc>
      </w:tr>
      <w:tr w:rsidR="009178AD" w:rsidRPr="006276FC" w14:paraId="5DF9E0CF" w14:textId="77777777" w:rsidTr="009C6C63">
        <w:trPr>
          <w:cantSplit/>
          <w:tblHeader/>
          <w:jc w:val="center"/>
        </w:trPr>
        <w:tc>
          <w:tcPr>
            <w:tcW w:w="0" w:type="auto"/>
          </w:tcPr>
          <w:p w14:paraId="0FEA24C5" w14:textId="77777777" w:rsidR="009178AD" w:rsidRPr="006276FC" w:rsidRDefault="009178AD" w:rsidP="009C6C63">
            <w:pPr>
              <w:pStyle w:val="TAL"/>
              <w:rPr>
                <w:sz w:val="16"/>
                <w:szCs w:val="16"/>
              </w:rPr>
            </w:pPr>
            <w:r w:rsidRPr="006276FC">
              <w:rPr>
                <w:sz w:val="16"/>
                <w:szCs w:val="16"/>
              </w:rPr>
              <w:t>tRegistrationType</w:t>
            </w:r>
          </w:p>
        </w:tc>
        <w:tc>
          <w:tcPr>
            <w:tcW w:w="0" w:type="auto"/>
          </w:tcPr>
          <w:p w14:paraId="24914E05" w14:textId="77777777" w:rsidR="009178AD" w:rsidRPr="006276FC" w:rsidRDefault="009178AD" w:rsidP="009C6C63">
            <w:pPr>
              <w:pStyle w:val="TAL"/>
              <w:rPr>
                <w:sz w:val="16"/>
                <w:szCs w:val="16"/>
              </w:rPr>
            </w:pPr>
            <w:r w:rsidRPr="006276FC">
              <w:rPr>
                <w:sz w:val="16"/>
                <w:szCs w:val="16"/>
              </w:rPr>
              <w:t>RegistrationType</w:t>
            </w:r>
          </w:p>
        </w:tc>
        <w:tc>
          <w:tcPr>
            <w:tcW w:w="0" w:type="auto"/>
          </w:tcPr>
          <w:p w14:paraId="756ACEFC" w14:textId="77777777" w:rsidR="009178AD" w:rsidRPr="006276FC" w:rsidRDefault="009178AD" w:rsidP="009C6C63">
            <w:pPr>
              <w:pStyle w:val="TAL"/>
              <w:rPr>
                <w:sz w:val="16"/>
                <w:szCs w:val="16"/>
              </w:rPr>
            </w:pPr>
            <w:r w:rsidRPr="006276FC">
              <w:rPr>
                <w:sz w:val="16"/>
                <w:szCs w:val="16"/>
              </w:rPr>
              <w:t>enumerated</w:t>
            </w:r>
          </w:p>
        </w:tc>
        <w:tc>
          <w:tcPr>
            <w:tcW w:w="0" w:type="auto"/>
          </w:tcPr>
          <w:p w14:paraId="1D938A17" w14:textId="77777777" w:rsidR="009178AD" w:rsidRPr="006276FC" w:rsidRDefault="009178AD" w:rsidP="009C6C63">
            <w:pPr>
              <w:pStyle w:val="TAL"/>
              <w:rPr>
                <w:sz w:val="16"/>
                <w:szCs w:val="16"/>
              </w:rPr>
            </w:pPr>
            <w:r w:rsidRPr="006276FC">
              <w:rPr>
                <w:sz w:val="16"/>
                <w:szCs w:val="16"/>
              </w:rPr>
              <w:t>Possible values:</w:t>
            </w:r>
          </w:p>
          <w:p w14:paraId="4025679A" w14:textId="77777777" w:rsidR="009178AD" w:rsidRPr="006276FC" w:rsidRDefault="009178AD" w:rsidP="009C6C63">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76045137" w14:textId="77777777" w:rsidR="009178AD" w:rsidRPr="006276FC" w:rsidRDefault="009178AD" w:rsidP="009C6C63">
            <w:pPr>
              <w:pStyle w:val="TAL"/>
              <w:rPr>
                <w:sz w:val="16"/>
                <w:szCs w:val="16"/>
              </w:rPr>
            </w:pPr>
            <w:r w:rsidRPr="006276FC">
              <w:rPr>
                <w:sz w:val="16"/>
                <w:szCs w:val="16"/>
              </w:rPr>
              <w:t>1 (RE-REGISTRATION)</w:t>
            </w:r>
          </w:p>
          <w:p w14:paraId="1EAC95C1" w14:textId="77777777" w:rsidR="009178AD" w:rsidRPr="006276FC" w:rsidRDefault="009178AD" w:rsidP="009C6C63">
            <w:pPr>
              <w:pStyle w:val="TAL"/>
              <w:rPr>
                <w:sz w:val="16"/>
                <w:szCs w:val="16"/>
              </w:rPr>
            </w:pPr>
            <w:r w:rsidRPr="006276FC">
              <w:rPr>
                <w:sz w:val="16"/>
                <w:szCs w:val="16"/>
              </w:rPr>
              <w:t>2 (DE-REGISTRATION)</w:t>
            </w:r>
          </w:p>
        </w:tc>
      </w:tr>
      <w:tr w:rsidR="009178AD" w:rsidRPr="006276FC" w14:paraId="30B007BA" w14:textId="77777777" w:rsidTr="009C6C63">
        <w:trPr>
          <w:cantSplit/>
          <w:tblHeader/>
          <w:jc w:val="center"/>
        </w:trPr>
        <w:tc>
          <w:tcPr>
            <w:tcW w:w="0" w:type="auto"/>
          </w:tcPr>
          <w:p w14:paraId="56323AEB" w14:textId="77777777" w:rsidR="009178AD" w:rsidRPr="006276FC" w:rsidRDefault="009178AD" w:rsidP="009C6C63">
            <w:pPr>
              <w:pStyle w:val="TAL"/>
              <w:rPr>
                <w:sz w:val="16"/>
                <w:szCs w:val="16"/>
              </w:rPr>
            </w:pPr>
            <w:r w:rsidRPr="006276FC">
              <w:rPr>
                <w:sz w:val="16"/>
                <w:szCs w:val="16"/>
              </w:rPr>
              <w:t>tDefaultHandling</w:t>
            </w:r>
          </w:p>
        </w:tc>
        <w:tc>
          <w:tcPr>
            <w:tcW w:w="0" w:type="auto"/>
          </w:tcPr>
          <w:p w14:paraId="600B1B6A" w14:textId="77777777" w:rsidR="009178AD" w:rsidRPr="006276FC" w:rsidRDefault="009178AD" w:rsidP="009C6C63">
            <w:pPr>
              <w:pStyle w:val="TAL"/>
              <w:rPr>
                <w:sz w:val="16"/>
                <w:szCs w:val="16"/>
              </w:rPr>
            </w:pPr>
            <w:r w:rsidRPr="006276FC">
              <w:rPr>
                <w:sz w:val="16"/>
                <w:szCs w:val="16"/>
              </w:rPr>
              <w:t>DefaultHandling</w:t>
            </w:r>
          </w:p>
        </w:tc>
        <w:tc>
          <w:tcPr>
            <w:tcW w:w="0" w:type="auto"/>
          </w:tcPr>
          <w:p w14:paraId="2527ADBE" w14:textId="77777777" w:rsidR="009178AD" w:rsidRPr="006276FC" w:rsidRDefault="009178AD" w:rsidP="009C6C63">
            <w:pPr>
              <w:pStyle w:val="TAL"/>
              <w:rPr>
                <w:sz w:val="16"/>
                <w:szCs w:val="16"/>
              </w:rPr>
            </w:pPr>
            <w:r w:rsidRPr="006276FC">
              <w:rPr>
                <w:sz w:val="16"/>
                <w:szCs w:val="16"/>
              </w:rPr>
              <w:t>enumerated</w:t>
            </w:r>
          </w:p>
        </w:tc>
        <w:tc>
          <w:tcPr>
            <w:tcW w:w="0" w:type="auto"/>
          </w:tcPr>
          <w:p w14:paraId="23BA891E" w14:textId="77777777" w:rsidR="00F80D7D" w:rsidRPr="006276FC" w:rsidRDefault="009178AD" w:rsidP="009C6C63">
            <w:pPr>
              <w:pStyle w:val="TAL"/>
              <w:rPr>
                <w:sz w:val="16"/>
                <w:szCs w:val="16"/>
              </w:rPr>
            </w:pPr>
            <w:r w:rsidRPr="006276FC">
              <w:rPr>
                <w:sz w:val="16"/>
                <w:szCs w:val="16"/>
              </w:rPr>
              <w:t>Possible values:</w:t>
            </w:r>
          </w:p>
          <w:p w14:paraId="20688692" w14:textId="462B1C17" w:rsidR="009178AD" w:rsidRPr="006276FC" w:rsidRDefault="009178AD" w:rsidP="009C6C63">
            <w:pPr>
              <w:pStyle w:val="TAL"/>
              <w:rPr>
                <w:sz w:val="16"/>
                <w:szCs w:val="16"/>
              </w:rPr>
            </w:pPr>
            <w:r w:rsidRPr="006276FC">
              <w:rPr>
                <w:sz w:val="16"/>
                <w:szCs w:val="16"/>
              </w:rPr>
              <w:t>0 (SESSION_CONTINUED)</w:t>
            </w:r>
          </w:p>
          <w:p w14:paraId="64FF4968" w14:textId="77777777" w:rsidR="009178AD" w:rsidRPr="006276FC" w:rsidRDefault="009178AD" w:rsidP="009C6C63">
            <w:pPr>
              <w:pStyle w:val="TAL"/>
              <w:rPr>
                <w:sz w:val="16"/>
                <w:szCs w:val="16"/>
              </w:rPr>
            </w:pPr>
            <w:r w:rsidRPr="006276FC">
              <w:rPr>
                <w:sz w:val="16"/>
                <w:szCs w:val="16"/>
              </w:rPr>
              <w:t>1 (SESSION_TERMINATED)</w:t>
            </w:r>
          </w:p>
        </w:tc>
      </w:tr>
      <w:tr w:rsidR="009178AD" w:rsidRPr="006276FC" w14:paraId="48A3F5C6" w14:textId="77777777" w:rsidTr="009C6C63">
        <w:trPr>
          <w:cantSplit/>
          <w:tblHeader/>
          <w:jc w:val="center"/>
        </w:trPr>
        <w:tc>
          <w:tcPr>
            <w:tcW w:w="0" w:type="auto"/>
          </w:tcPr>
          <w:p w14:paraId="6C254874"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6D597AD5" w14:textId="77777777" w:rsidR="009178AD" w:rsidRPr="006276FC" w:rsidRDefault="009178AD" w:rsidP="009C6C63">
            <w:pPr>
              <w:pStyle w:val="TAL"/>
              <w:rPr>
                <w:sz w:val="16"/>
                <w:szCs w:val="16"/>
              </w:rPr>
            </w:pPr>
            <w:r w:rsidRPr="006276FC">
              <w:rPr>
                <w:sz w:val="16"/>
                <w:szCs w:val="16"/>
              </w:rPr>
              <w:t>SessionCase</w:t>
            </w:r>
          </w:p>
        </w:tc>
        <w:tc>
          <w:tcPr>
            <w:tcW w:w="0" w:type="auto"/>
          </w:tcPr>
          <w:p w14:paraId="1CCA1E6A" w14:textId="77777777" w:rsidR="009178AD" w:rsidRPr="006276FC" w:rsidRDefault="009178AD" w:rsidP="009C6C63">
            <w:pPr>
              <w:pStyle w:val="TAL"/>
              <w:rPr>
                <w:sz w:val="16"/>
                <w:szCs w:val="16"/>
              </w:rPr>
            </w:pPr>
            <w:r w:rsidRPr="006276FC">
              <w:rPr>
                <w:sz w:val="16"/>
                <w:szCs w:val="16"/>
              </w:rPr>
              <w:t>enumerated</w:t>
            </w:r>
          </w:p>
        </w:tc>
        <w:tc>
          <w:tcPr>
            <w:tcW w:w="0" w:type="auto"/>
          </w:tcPr>
          <w:p w14:paraId="7A7893E7" w14:textId="77777777" w:rsidR="00F80D7D" w:rsidRPr="006276FC" w:rsidRDefault="009178AD" w:rsidP="009C6C63">
            <w:pPr>
              <w:pStyle w:val="TAL"/>
              <w:rPr>
                <w:sz w:val="16"/>
                <w:szCs w:val="16"/>
              </w:rPr>
            </w:pPr>
            <w:r w:rsidRPr="006276FC">
              <w:rPr>
                <w:sz w:val="16"/>
                <w:szCs w:val="16"/>
              </w:rPr>
              <w:t>Possible values:</w:t>
            </w:r>
          </w:p>
          <w:p w14:paraId="68D7B537" w14:textId="7ECEFEBF" w:rsidR="009178AD" w:rsidRPr="006276FC" w:rsidRDefault="009178AD" w:rsidP="009C6C63">
            <w:pPr>
              <w:pStyle w:val="TAL"/>
              <w:rPr>
                <w:sz w:val="16"/>
                <w:szCs w:val="16"/>
              </w:rPr>
            </w:pPr>
            <w:r w:rsidRPr="006276FC">
              <w:rPr>
                <w:sz w:val="16"/>
                <w:szCs w:val="16"/>
              </w:rPr>
              <w:t>0 (ORIGINATING_SESSION)</w:t>
            </w:r>
          </w:p>
          <w:p w14:paraId="7CFE9F9E" w14:textId="77777777" w:rsidR="00F80D7D" w:rsidRPr="006276FC" w:rsidRDefault="009178AD" w:rsidP="009C6C63">
            <w:pPr>
              <w:pStyle w:val="TAL"/>
              <w:rPr>
                <w:sz w:val="16"/>
                <w:szCs w:val="16"/>
              </w:rPr>
            </w:pPr>
            <w:r w:rsidRPr="006276FC">
              <w:rPr>
                <w:sz w:val="16"/>
                <w:szCs w:val="16"/>
              </w:rPr>
              <w:t>1 TERMINATING_SESSION</w:t>
            </w:r>
          </w:p>
          <w:p w14:paraId="3345DF0B" w14:textId="4F3E7DF0" w:rsidR="009178AD" w:rsidRPr="006276FC" w:rsidRDefault="009178AD" w:rsidP="009C6C63">
            <w:pPr>
              <w:pStyle w:val="TAL"/>
              <w:rPr>
                <w:sz w:val="16"/>
                <w:szCs w:val="16"/>
              </w:rPr>
            </w:pPr>
            <w:r w:rsidRPr="006276FC">
              <w:rPr>
                <w:sz w:val="16"/>
                <w:szCs w:val="16"/>
              </w:rPr>
              <w:t>2 (TERMINATING_UNREGISTERED)</w:t>
            </w:r>
          </w:p>
          <w:p w14:paraId="6AA1EC97" w14:textId="77777777" w:rsidR="00F80D7D" w:rsidRPr="006276FC" w:rsidRDefault="009178AD" w:rsidP="009C6C63">
            <w:pPr>
              <w:pStyle w:val="TAL"/>
              <w:rPr>
                <w:sz w:val="16"/>
                <w:szCs w:val="16"/>
              </w:rPr>
            </w:pPr>
            <w:r w:rsidRPr="006276FC">
              <w:rPr>
                <w:sz w:val="16"/>
                <w:szCs w:val="16"/>
              </w:rPr>
              <w:t>3 (ORIGINATING_UNREGISTERED)</w:t>
            </w:r>
          </w:p>
          <w:p w14:paraId="4EB31E73" w14:textId="60FE424F" w:rsidR="009178AD" w:rsidRPr="006276FC" w:rsidRDefault="009178AD" w:rsidP="009C6C63">
            <w:pPr>
              <w:pStyle w:val="TAL"/>
              <w:rPr>
                <w:sz w:val="16"/>
                <w:szCs w:val="16"/>
              </w:rPr>
            </w:pPr>
            <w:r w:rsidRPr="006276FC">
              <w:rPr>
                <w:sz w:val="16"/>
                <w:szCs w:val="16"/>
              </w:rPr>
              <w:t>4 (ORIGINATING_CDIV)</w:t>
            </w:r>
          </w:p>
        </w:tc>
      </w:tr>
      <w:tr w:rsidR="009178AD" w:rsidRPr="006276FC" w14:paraId="4AE7B3BE" w14:textId="77777777" w:rsidTr="009C6C63">
        <w:trPr>
          <w:cantSplit/>
          <w:tblHeader/>
          <w:jc w:val="center"/>
        </w:trPr>
        <w:tc>
          <w:tcPr>
            <w:tcW w:w="0" w:type="auto"/>
          </w:tcPr>
          <w:p w14:paraId="55187828" w14:textId="77777777" w:rsidR="009178AD" w:rsidRPr="006276FC" w:rsidRDefault="009178AD" w:rsidP="009C6C63">
            <w:pPr>
              <w:pStyle w:val="TAL"/>
              <w:rPr>
                <w:sz w:val="16"/>
                <w:szCs w:val="16"/>
              </w:rPr>
            </w:pPr>
            <w:r w:rsidRPr="006276FC">
              <w:rPr>
                <w:sz w:val="16"/>
                <w:szCs w:val="16"/>
              </w:rPr>
              <w:t>tIMSUserState</w:t>
            </w:r>
          </w:p>
        </w:tc>
        <w:tc>
          <w:tcPr>
            <w:tcW w:w="0" w:type="auto"/>
          </w:tcPr>
          <w:p w14:paraId="26C67E75" w14:textId="77777777" w:rsidR="009178AD" w:rsidRPr="006276FC" w:rsidRDefault="009178AD" w:rsidP="009C6C63">
            <w:pPr>
              <w:pStyle w:val="TAL"/>
              <w:rPr>
                <w:sz w:val="16"/>
                <w:szCs w:val="16"/>
              </w:rPr>
            </w:pPr>
            <w:r w:rsidRPr="006276FC">
              <w:rPr>
                <w:sz w:val="16"/>
                <w:szCs w:val="16"/>
              </w:rPr>
              <w:t>IMSUserState</w:t>
            </w:r>
          </w:p>
        </w:tc>
        <w:tc>
          <w:tcPr>
            <w:tcW w:w="0" w:type="auto"/>
          </w:tcPr>
          <w:p w14:paraId="27EE25DF" w14:textId="77777777" w:rsidR="009178AD" w:rsidRPr="006276FC" w:rsidRDefault="009178AD" w:rsidP="009C6C63">
            <w:pPr>
              <w:pStyle w:val="TAL"/>
              <w:rPr>
                <w:sz w:val="16"/>
                <w:szCs w:val="16"/>
              </w:rPr>
            </w:pPr>
            <w:r w:rsidRPr="006276FC">
              <w:rPr>
                <w:sz w:val="16"/>
                <w:szCs w:val="16"/>
              </w:rPr>
              <w:t>Enumerated</w:t>
            </w:r>
          </w:p>
        </w:tc>
        <w:tc>
          <w:tcPr>
            <w:tcW w:w="0" w:type="auto"/>
          </w:tcPr>
          <w:p w14:paraId="762FADE8" w14:textId="77777777" w:rsidR="009178AD" w:rsidRPr="006276FC" w:rsidRDefault="009178AD" w:rsidP="009C6C63">
            <w:pPr>
              <w:pStyle w:val="TAL"/>
              <w:rPr>
                <w:sz w:val="16"/>
                <w:szCs w:val="16"/>
              </w:rPr>
            </w:pPr>
            <w:r w:rsidRPr="006276FC">
              <w:rPr>
                <w:sz w:val="16"/>
                <w:szCs w:val="16"/>
              </w:rPr>
              <w:t>Possible values:</w:t>
            </w:r>
          </w:p>
          <w:p w14:paraId="1E2F8B94" w14:textId="77777777" w:rsidR="009178AD" w:rsidRPr="006276FC" w:rsidRDefault="009178AD" w:rsidP="009C6C63">
            <w:pPr>
              <w:pStyle w:val="TAL"/>
              <w:rPr>
                <w:sz w:val="16"/>
                <w:szCs w:val="16"/>
              </w:rPr>
            </w:pPr>
            <w:r w:rsidRPr="006276FC">
              <w:rPr>
                <w:sz w:val="16"/>
                <w:szCs w:val="16"/>
              </w:rPr>
              <w:t>0 (NOT_REGISTERED)</w:t>
            </w:r>
          </w:p>
          <w:p w14:paraId="210A6EA1" w14:textId="77777777" w:rsidR="009178AD" w:rsidRPr="006276FC" w:rsidRDefault="009178AD" w:rsidP="009C6C63">
            <w:pPr>
              <w:pStyle w:val="TAL"/>
              <w:rPr>
                <w:sz w:val="16"/>
                <w:szCs w:val="16"/>
              </w:rPr>
            </w:pPr>
            <w:r w:rsidRPr="006276FC">
              <w:rPr>
                <w:sz w:val="16"/>
                <w:szCs w:val="16"/>
              </w:rPr>
              <w:t>1 (REGISTERED)</w:t>
            </w:r>
          </w:p>
          <w:p w14:paraId="2842E35E" w14:textId="77777777" w:rsidR="009178AD" w:rsidRPr="006276FC" w:rsidRDefault="009178AD" w:rsidP="009C6C63">
            <w:pPr>
              <w:pStyle w:val="TAL"/>
              <w:rPr>
                <w:sz w:val="16"/>
                <w:szCs w:val="16"/>
              </w:rPr>
            </w:pPr>
            <w:r w:rsidRPr="006276FC">
              <w:rPr>
                <w:sz w:val="16"/>
                <w:szCs w:val="16"/>
              </w:rPr>
              <w:t>2 (REGISTERED_UNREG_SERVICES)</w:t>
            </w:r>
          </w:p>
          <w:p w14:paraId="29194E90" w14:textId="77777777" w:rsidR="009178AD" w:rsidRPr="006276FC" w:rsidRDefault="009178AD" w:rsidP="009C6C63">
            <w:pPr>
              <w:pStyle w:val="TAL"/>
              <w:rPr>
                <w:sz w:val="16"/>
                <w:szCs w:val="16"/>
              </w:rPr>
            </w:pPr>
            <w:r w:rsidRPr="006276FC">
              <w:rPr>
                <w:sz w:val="16"/>
                <w:szCs w:val="16"/>
              </w:rPr>
              <w:t>3 (AUTHENTICATION_PENDING)</w:t>
            </w:r>
          </w:p>
        </w:tc>
      </w:tr>
      <w:tr w:rsidR="009178AD" w:rsidRPr="006276FC" w14:paraId="6AA83779" w14:textId="77777777" w:rsidTr="009C6C63">
        <w:trPr>
          <w:cantSplit/>
          <w:tblHeader/>
          <w:jc w:val="center"/>
        </w:trPr>
        <w:tc>
          <w:tcPr>
            <w:tcW w:w="0" w:type="auto"/>
          </w:tcPr>
          <w:p w14:paraId="35E75A2A" w14:textId="77777777" w:rsidR="009178AD" w:rsidRPr="006276FC" w:rsidRDefault="009178AD" w:rsidP="009C6C63">
            <w:pPr>
              <w:pStyle w:val="TAL"/>
              <w:rPr>
                <w:sz w:val="16"/>
                <w:szCs w:val="16"/>
                <w:u w:val="single"/>
              </w:rPr>
            </w:pPr>
            <w:r w:rsidRPr="006276FC">
              <w:rPr>
                <w:sz w:val="16"/>
                <w:szCs w:val="16"/>
              </w:rPr>
              <w:t>tCSUserState</w:t>
            </w:r>
          </w:p>
        </w:tc>
        <w:tc>
          <w:tcPr>
            <w:tcW w:w="0" w:type="auto"/>
          </w:tcPr>
          <w:p w14:paraId="077AC472" w14:textId="77777777" w:rsidR="009178AD" w:rsidRPr="006276FC" w:rsidRDefault="009178AD" w:rsidP="009C6C63">
            <w:pPr>
              <w:pStyle w:val="TAL"/>
              <w:rPr>
                <w:sz w:val="16"/>
                <w:szCs w:val="16"/>
              </w:rPr>
            </w:pPr>
            <w:r w:rsidRPr="006276FC">
              <w:rPr>
                <w:sz w:val="16"/>
                <w:szCs w:val="16"/>
              </w:rPr>
              <w:t>CSUserState</w:t>
            </w:r>
          </w:p>
        </w:tc>
        <w:tc>
          <w:tcPr>
            <w:tcW w:w="0" w:type="auto"/>
          </w:tcPr>
          <w:p w14:paraId="0BCEEBF6" w14:textId="77777777" w:rsidR="009178AD" w:rsidRPr="006276FC" w:rsidRDefault="009178AD" w:rsidP="009C6C63">
            <w:pPr>
              <w:pStyle w:val="TAL"/>
              <w:rPr>
                <w:sz w:val="16"/>
                <w:szCs w:val="16"/>
              </w:rPr>
            </w:pPr>
            <w:r w:rsidRPr="006276FC">
              <w:rPr>
                <w:sz w:val="16"/>
                <w:szCs w:val="16"/>
              </w:rPr>
              <w:t>Enumerated</w:t>
            </w:r>
          </w:p>
        </w:tc>
        <w:tc>
          <w:tcPr>
            <w:tcW w:w="0" w:type="auto"/>
          </w:tcPr>
          <w:p w14:paraId="1C3EE5BB" w14:textId="77777777" w:rsidR="009178AD" w:rsidRPr="006276FC" w:rsidRDefault="009178AD" w:rsidP="009C6C63">
            <w:pPr>
              <w:pStyle w:val="TAL"/>
              <w:rPr>
                <w:sz w:val="16"/>
                <w:szCs w:val="16"/>
              </w:rPr>
            </w:pPr>
            <w:r w:rsidRPr="006276FC">
              <w:rPr>
                <w:sz w:val="16"/>
                <w:szCs w:val="16"/>
              </w:rPr>
              <w:t>Possible values (as defined in 3GPP TS 23.078 [14]):</w:t>
            </w:r>
          </w:p>
          <w:p w14:paraId="33FFF49A" w14:textId="77777777" w:rsidR="009178AD" w:rsidRPr="006276FC" w:rsidRDefault="009178AD" w:rsidP="009C6C63">
            <w:pPr>
              <w:pStyle w:val="TAL"/>
              <w:rPr>
                <w:sz w:val="16"/>
                <w:szCs w:val="16"/>
              </w:rPr>
            </w:pPr>
            <w:r w:rsidRPr="006276FC">
              <w:rPr>
                <w:sz w:val="16"/>
                <w:szCs w:val="16"/>
              </w:rPr>
              <w:t>0 (CAMELBusy)</w:t>
            </w:r>
          </w:p>
          <w:p w14:paraId="7D577E3A" w14:textId="77777777" w:rsidR="009178AD" w:rsidRPr="006276FC" w:rsidRDefault="009178AD" w:rsidP="009C6C63">
            <w:pPr>
              <w:pStyle w:val="TAL"/>
              <w:rPr>
                <w:sz w:val="16"/>
                <w:szCs w:val="16"/>
              </w:rPr>
            </w:pPr>
            <w:r w:rsidRPr="006276FC">
              <w:rPr>
                <w:sz w:val="16"/>
                <w:szCs w:val="16"/>
              </w:rPr>
              <w:t>1 (NetworkDeterminedNotReachable)</w:t>
            </w:r>
          </w:p>
          <w:p w14:paraId="20925F73" w14:textId="77777777" w:rsidR="009178AD" w:rsidRPr="006276FC" w:rsidRDefault="009178AD" w:rsidP="009C6C63">
            <w:pPr>
              <w:pStyle w:val="TAL"/>
              <w:rPr>
                <w:sz w:val="16"/>
                <w:szCs w:val="16"/>
              </w:rPr>
            </w:pPr>
            <w:r w:rsidRPr="006276FC">
              <w:rPr>
                <w:sz w:val="16"/>
                <w:szCs w:val="16"/>
              </w:rPr>
              <w:t>2 (AssumedIdle)</w:t>
            </w:r>
          </w:p>
          <w:p w14:paraId="2A64734E" w14:textId="77777777" w:rsidR="009178AD" w:rsidRPr="006276FC" w:rsidRDefault="009178AD" w:rsidP="009C6C63">
            <w:pPr>
              <w:pStyle w:val="TAL"/>
              <w:rPr>
                <w:sz w:val="16"/>
                <w:szCs w:val="16"/>
              </w:rPr>
            </w:pPr>
            <w:r w:rsidRPr="006276FC">
              <w:rPr>
                <w:sz w:val="16"/>
                <w:szCs w:val="16"/>
              </w:rPr>
              <w:t>3 (NotProvidedfromVLR)</w:t>
            </w:r>
          </w:p>
        </w:tc>
      </w:tr>
      <w:tr w:rsidR="009178AD" w:rsidRPr="006276FC" w14:paraId="5456EC31" w14:textId="77777777" w:rsidTr="009C6C63">
        <w:trPr>
          <w:cantSplit/>
          <w:tblHeader/>
          <w:jc w:val="center"/>
        </w:trPr>
        <w:tc>
          <w:tcPr>
            <w:tcW w:w="0" w:type="auto"/>
          </w:tcPr>
          <w:p w14:paraId="52650961" w14:textId="77777777" w:rsidR="009178AD" w:rsidRPr="006276FC" w:rsidRDefault="009178AD" w:rsidP="009C6C63">
            <w:pPr>
              <w:pStyle w:val="TAL"/>
              <w:rPr>
                <w:sz w:val="16"/>
                <w:szCs w:val="16"/>
              </w:rPr>
            </w:pPr>
            <w:r w:rsidRPr="006276FC">
              <w:rPr>
                <w:sz w:val="16"/>
                <w:szCs w:val="16"/>
              </w:rPr>
              <w:t>tPSUserState</w:t>
            </w:r>
          </w:p>
        </w:tc>
        <w:tc>
          <w:tcPr>
            <w:tcW w:w="0" w:type="auto"/>
          </w:tcPr>
          <w:p w14:paraId="0925A1B6" w14:textId="77777777" w:rsidR="009178AD" w:rsidRPr="006276FC" w:rsidRDefault="009178AD" w:rsidP="009C6C63">
            <w:pPr>
              <w:pStyle w:val="TAL"/>
              <w:rPr>
                <w:sz w:val="16"/>
                <w:szCs w:val="16"/>
              </w:rPr>
            </w:pPr>
            <w:r w:rsidRPr="006276FC">
              <w:rPr>
                <w:sz w:val="16"/>
                <w:szCs w:val="16"/>
              </w:rPr>
              <w:t>PSUserState</w:t>
            </w:r>
          </w:p>
        </w:tc>
        <w:tc>
          <w:tcPr>
            <w:tcW w:w="0" w:type="auto"/>
          </w:tcPr>
          <w:p w14:paraId="03B983EF" w14:textId="77777777" w:rsidR="009178AD" w:rsidRPr="006276FC" w:rsidRDefault="009178AD" w:rsidP="009C6C63">
            <w:pPr>
              <w:pStyle w:val="TAL"/>
              <w:rPr>
                <w:sz w:val="16"/>
                <w:szCs w:val="16"/>
              </w:rPr>
            </w:pPr>
            <w:r w:rsidRPr="006276FC">
              <w:rPr>
                <w:sz w:val="16"/>
                <w:szCs w:val="16"/>
              </w:rPr>
              <w:t>Enumerated</w:t>
            </w:r>
          </w:p>
        </w:tc>
        <w:tc>
          <w:tcPr>
            <w:tcW w:w="0" w:type="auto"/>
          </w:tcPr>
          <w:p w14:paraId="7F071FDE" w14:textId="77777777" w:rsidR="009178AD" w:rsidRPr="006276FC" w:rsidRDefault="009178AD" w:rsidP="009C6C63">
            <w:pPr>
              <w:pStyle w:val="TAL"/>
              <w:rPr>
                <w:sz w:val="16"/>
                <w:szCs w:val="16"/>
              </w:rPr>
            </w:pPr>
            <w:r w:rsidRPr="006276FC">
              <w:rPr>
                <w:sz w:val="16"/>
                <w:szCs w:val="16"/>
              </w:rPr>
              <w:t>Possible values (as defined in 3GPP TS 23.078 [14]):</w:t>
            </w:r>
          </w:p>
          <w:p w14:paraId="4F5E82C1" w14:textId="77777777" w:rsidR="009178AD" w:rsidRPr="006276FC" w:rsidRDefault="009178AD" w:rsidP="009C6C63">
            <w:pPr>
              <w:pStyle w:val="TAL"/>
              <w:rPr>
                <w:sz w:val="16"/>
                <w:szCs w:val="16"/>
              </w:rPr>
            </w:pPr>
            <w:r w:rsidRPr="006276FC">
              <w:rPr>
                <w:sz w:val="16"/>
                <w:szCs w:val="16"/>
              </w:rPr>
              <w:t>0 (Detached)</w:t>
            </w:r>
          </w:p>
          <w:p w14:paraId="77CB10BC" w14:textId="77777777" w:rsidR="009178AD" w:rsidRPr="006276FC" w:rsidRDefault="009178AD" w:rsidP="009C6C63">
            <w:pPr>
              <w:pStyle w:val="TAL"/>
              <w:rPr>
                <w:sz w:val="16"/>
                <w:szCs w:val="16"/>
              </w:rPr>
            </w:pPr>
            <w:r w:rsidRPr="006276FC">
              <w:rPr>
                <w:sz w:val="16"/>
                <w:szCs w:val="16"/>
              </w:rPr>
              <w:t>1 (AttachedNotReachableForPaging)</w:t>
            </w:r>
          </w:p>
          <w:p w14:paraId="444DE858" w14:textId="77777777" w:rsidR="009178AD" w:rsidRPr="006276FC" w:rsidRDefault="009178AD" w:rsidP="009C6C63">
            <w:pPr>
              <w:pStyle w:val="TAL"/>
              <w:rPr>
                <w:sz w:val="16"/>
                <w:szCs w:val="16"/>
              </w:rPr>
            </w:pPr>
            <w:r w:rsidRPr="006276FC">
              <w:rPr>
                <w:sz w:val="16"/>
                <w:szCs w:val="16"/>
              </w:rPr>
              <w:t>2 (AttachedReachableForPaging)</w:t>
            </w:r>
          </w:p>
          <w:p w14:paraId="7BD74F1B" w14:textId="77777777" w:rsidR="009178AD" w:rsidRPr="006276FC" w:rsidRDefault="009178AD" w:rsidP="009C6C63">
            <w:pPr>
              <w:pStyle w:val="TAL"/>
              <w:rPr>
                <w:sz w:val="16"/>
                <w:szCs w:val="16"/>
              </w:rPr>
            </w:pPr>
            <w:r w:rsidRPr="006276FC">
              <w:rPr>
                <w:sz w:val="16"/>
                <w:szCs w:val="16"/>
              </w:rPr>
              <w:t>3 (ConnectedNotReachableForPaging)</w:t>
            </w:r>
          </w:p>
          <w:p w14:paraId="0E02C888" w14:textId="77777777" w:rsidR="009178AD" w:rsidRPr="006276FC" w:rsidRDefault="009178AD" w:rsidP="009C6C63">
            <w:pPr>
              <w:pStyle w:val="TAL"/>
              <w:rPr>
                <w:sz w:val="16"/>
                <w:szCs w:val="16"/>
              </w:rPr>
            </w:pPr>
            <w:r w:rsidRPr="006276FC">
              <w:rPr>
                <w:sz w:val="16"/>
                <w:szCs w:val="16"/>
              </w:rPr>
              <w:t>4 (ConnectedReachableForPaging)</w:t>
            </w:r>
          </w:p>
          <w:p w14:paraId="1BD3B77D" w14:textId="77777777" w:rsidR="009178AD" w:rsidRPr="006276FC" w:rsidRDefault="009178AD" w:rsidP="009C6C63">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14:paraId="24330516" w14:textId="77777777" w:rsidR="009178AD" w:rsidRPr="006276FC" w:rsidRDefault="009178AD" w:rsidP="009C6C63">
            <w:pPr>
              <w:pStyle w:val="TAL"/>
              <w:rPr>
                <w:sz w:val="16"/>
                <w:szCs w:val="16"/>
              </w:rPr>
            </w:pPr>
            <w:r w:rsidRPr="006276FC">
              <w:rPr>
                <w:sz w:val="16"/>
                <w:szCs w:val="16"/>
              </w:rPr>
              <w:t>6 (NetworkDeterminedNotReachable)</w:t>
            </w:r>
          </w:p>
        </w:tc>
      </w:tr>
      <w:tr w:rsidR="009178AD" w:rsidRPr="006276FC" w14:paraId="44049D1D" w14:textId="77777777" w:rsidTr="009C6C63">
        <w:trPr>
          <w:cantSplit/>
          <w:tblHeader/>
          <w:jc w:val="center"/>
        </w:trPr>
        <w:tc>
          <w:tcPr>
            <w:tcW w:w="0" w:type="auto"/>
          </w:tcPr>
          <w:p w14:paraId="25AFED6B" w14:textId="77777777" w:rsidR="009178AD" w:rsidRPr="006276FC" w:rsidRDefault="009178AD" w:rsidP="009C6C63">
            <w:pPr>
              <w:pStyle w:val="TAL"/>
              <w:rPr>
                <w:sz w:val="16"/>
                <w:szCs w:val="16"/>
              </w:rPr>
            </w:pPr>
            <w:r w:rsidRPr="006276FC">
              <w:rPr>
                <w:sz w:val="16"/>
                <w:szCs w:val="16"/>
              </w:rPr>
              <w:t>tLocationNumber</w:t>
            </w:r>
          </w:p>
        </w:tc>
        <w:tc>
          <w:tcPr>
            <w:tcW w:w="0" w:type="auto"/>
          </w:tcPr>
          <w:p w14:paraId="6933DEA3" w14:textId="77777777" w:rsidR="009178AD" w:rsidRPr="006276FC" w:rsidRDefault="009178AD" w:rsidP="009C6C63">
            <w:pPr>
              <w:pStyle w:val="TAL"/>
              <w:rPr>
                <w:sz w:val="16"/>
                <w:szCs w:val="16"/>
              </w:rPr>
            </w:pPr>
            <w:r w:rsidRPr="006276FC">
              <w:rPr>
                <w:sz w:val="16"/>
                <w:szCs w:val="16"/>
              </w:rPr>
              <w:t>LocationNumber</w:t>
            </w:r>
          </w:p>
        </w:tc>
        <w:tc>
          <w:tcPr>
            <w:tcW w:w="0" w:type="auto"/>
          </w:tcPr>
          <w:p w14:paraId="05F0F8F9" w14:textId="77777777" w:rsidR="009178AD" w:rsidRPr="006276FC" w:rsidRDefault="009178AD" w:rsidP="009C6C63">
            <w:pPr>
              <w:pStyle w:val="TAL"/>
              <w:rPr>
                <w:sz w:val="16"/>
                <w:szCs w:val="16"/>
              </w:rPr>
            </w:pPr>
            <w:r w:rsidRPr="006276FC">
              <w:rPr>
                <w:sz w:val="16"/>
                <w:szCs w:val="16"/>
              </w:rPr>
              <w:t>string</w:t>
            </w:r>
          </w:p>
        </w:tc>
        <w:tc>
          <w:tcPr>
            <w:tcW w:w="0" w:type="auto"/>
          </w:tcPr>
          <w:p w14:paraId="088C0F33" w14:textId="77777777" w:rsidR="009178AD" w:rsidRPr="006276FC" w:rsidRDefault="009178AD" w:rsidP="009C6C63">
            <w:pPr>
              <w:pStyle w:val="TAL"/>
              <w:rPr>
                <w:sz w:val="16"/>
                <w:szCs w:val="16"/>
              </w:rPr>
            </w:pPr>
            <w:r w:rsidRPr="006276FC">
              <w:rPr>
                <w:sz w:val="16"/>
                <w:szCs w:val="16"/>
              </w:rPr>
              <w:t>Syntax described in ITU-T Q.763 [9] (Base64 encoded according to IETF RFC 2045 [15]).</w:t>
            </w:r>
          </w:p>
          <w:p w14:paraId="002FC77C" w14:textId="77777777" w:rsidR="009178AD" w:rsidRPr="006276FC" w:rsidRDefault="009178AD" w:rsidP="009C6C63">
            <w:pPr>
              <w:pStyle w:val="TAL"/>
              <w:rPr>
                <w:sz w:val="16"/>
                <w:szCs w:val="16"/>
              </w:rPr>
            </w:pPr>
            <w:r w:rsidRPr="006276FC">
              <w:rPr>
                <w:sz w:val="16"/>
                <w:szCs w:val="16"/>
              </w:rPr>
              <w:t>Length &gt;=4 and &lt;=16 (multiples of 4).</w:t>
            </w:r>
          </w:p>
        </w:tc>
      </w:tr>
      <w:tr w:rsidR="009178AD" w:rsidRPr="006276FC" w14:paraId="3A5E06D5" w14:textId="77777777" w:rsidTr="009C6C63">
        <w:trPr>
          <w:cantSplit/>
          <w:tblHeader/>
          <w:jc w:val="center"/>
        </w:trPr>
        <w:tc>
          <w:tcPr>
            <w:tcW w:w="0" w:type="auto"/>
          </w:tcPr>
          <w:p w14:paraId="000C3CCE" w14:textId="77777777" w:rsidR="009178AD" w:rsidRPr="006276FC" w:rsidRDefault="009178AD" w:rsidP="009C6C63">
            <w:pPr>
              <w:pStyle w:val="TAL"/>
              <w:rPr>
                <w:sz w:val="16"/>
                <w:szCs w:val="16"/>
              </w:rPr>
            </w:pPr>
            <w:r w:rsidRPr="006276FC">
              <w:rPr>
                <w:sz w:val="16"/>
                <w:szCs w:val="16"/>
              </w:rPr>
              <w:t>tCellGlobalId</w:t>
            </w:r>
          </w:p>
        </w:tc>
        <w:tc>
          <w:tcPr>
            <w:tcW w:w="0" w:type="auto"/>
          </w:tcPr>
          <w:p w14:paraId="70854F79" w14:textId="77777777" w:rsidR="009178AD" w:rsidRPr="006276FC" w:rsidRDefault="009178AD" w:rsidP="009C6C63">
            <w:pPr>
              <w:pStyle w:val="TAL"/>
              <w:rPr>
                <w:sz w:val="16"/>
                <w:szCs w:val="16"/>
              </w:rPr>
            </w:pPr>
            <w:r w:rsidRPr="006276FC">
              <w:rPr>
                <w:sz w:val="16"/>
                <w:szCs w:val="16"/>
              </w:rPr>
              <w:t>CellGlobalId</w:t>
            </w:r>
          </w:p>
        </w:tc>
        <w:tc>
          <w:tcPr>
            <w:tcW w:w="0" w:type="auto"/>
          </w:tcPr>
          <w:p w14:paraId="4546CE58" w14:textId="77777777" w:rsidR="009178AD" w:rsidRPr="006276FC" w:rsidRDefault="009178AD" w:rsidP="009C6C63">
            <w:pPr>
              <w:pStyle w:val="TAL"/>
              <w:rPr>
                <w:sz w:val="16"/>
                <w:szCs w:val="16"/>
              </w:rPr>
            </w:pPr>
            <w:r w:rsidRPr="006276FC">
              <w:rPr>
                <w:sz w:val="16"/>
                <w:szCs w:val="16"/>
              </w:rPr>
              <w:t>string</w:t>
            </w:r>
          </w:p>
        </w:tc>
        <w:tc>
          <w:tcPr>
            <w:tcW w:w="0" w:type="auto"/>
          </w:tcPr>
          <w:p w14:paraId="4866D11F"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2B717338" w14:textId="77777777" w:rsidR="009178AD" w:rsidRPr="006276FC" w:rsidRDefault="009178AD" w:rsidP="009C6C63">
            <w:pPr>
              <w:pStyle w:val="TAL"/>
              <w:rPr>
                <w:sz w:val="16"/>
                <w:szCs w:val="16"/>
              </w:rPr>
            </w:pPr>
            <w:r w:rsidRPr="006276FC">
              <w:rPr>
                <w:sz w:val="16"/>
                <w:szCs w:val="16"/>
              </w:rPr>
              <w:t>Length = 12.</w:t>
            </w:r>
          </w:p>
        </w:tc>
      </w:tr>
      <w:tr w:rsidR="009178AD" w:rsidRPr="006276FC" w14:paraId="7C6B3D3B" w14:textId="77777777" w:rsidTr="009C6C63">
        <w:trPr>
          <w:cantSplit/>
          <w:tblHeader/>
          <w:jc w:val="center"/>
        </w:trPr>
        <w:tc>
          <w:tcPr>
            <w:tcW w:w="0" w:type="auto"/>
          </w:tcPr>
          <w:p w14:paraId="4438EAE7" w14:textId="77777777" w:rsidR="009178AD" w:rsidRPr="006276FC" w:rsidRDefault="009178AD" w:rsidP="009C6C63">
            <w:pPr>
              <w:pStyle w:val="TAL"/>
              <w:rPr>
                <w:sz w:val="16"/>
                <w:szCs w:val="16"/>
              </w:rPr>
            </w:pPr>
            <w:r w:rsidRPr="006276FC">
              <w:rPr>
                <w:sz w:val="16"/>
                <w:szCs w:val="16"/>
              </w:rPr>
              <w:t>tServiceAreaId</w:t>
            </w:r>
          </w:p>
        </w:tc>
        <w:tc>
          <w:tcPr>
            <w:tcW w:w="0" w:type="auto"/>
          </w:tcPr>
          <w:p w14:paraId="56986B5F" w14:textId="77777777" w:rsidR="009178AD" w:rsidRPr="006276FC" w:rsidRDefault="009178AD" w:rsidP="009C6C63">
            <w:pPr>
              <w:pStyle w:val="TAL"/>
              <w:rPr>
                <w:sz w:val="16"/>
                <w:szCs w:val="16"/>
              </w:rPr>
            </w:pPr>
            <w:r w:rsidRPr="006276FC">
              <w:rPr>
                <w:sz w:val="16"/>
                <w:szCs w:val="16"/>
              </w:rPr>
              <w:t>ServiceAreaId</w:t>
            </w:r>
          </w:p>
        </w:tc>
        <w:tc>
          <w:tcPr>
            <w:tcW w:w="0" w:type="auto"/>
          </w:tcPr>
          <w:p w14:paraId="305BF1FB" w14:textId="77777777" w:rsidR="009178AD" w:rsidRPr="006276FC" w:rsidRDefault="009178AD" w:rsidP="009C6C63">
            <w:pPr>
              <w:pStyle w:val="TAL"/>
              <w:rPr>
                <w:sz w:val="16"/>
                <w:szCs w:val="16"/>
              </w:rPr>
            </w:pPr>
            <w:r w:rsidRPr="006276FC">
              <w:rPr>
                <w:sz w:val="16"/>
                <w:szCs w:val="16"/>
              </w:rPr>
              <w:t>string</w:t>
            </w:r>
          </w:p>
        </w:tc>
        <w:tc>
          <w:tcPr>
            <w:tcW w:w="0" w:type="auto"/>
          </w:tcPr>
          <w:p w14:paraId="525EF530"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1FF10576" w14:textId="77777777" w:rsidR="009178AD" w:rsidRPr="006276FC" w:rsidRDefault="009178AD" w:rsidP="009C6C63">
            <w:pPr>
              <w:pStyle w:val="TAL"/>
              <w:rPr>
                <w:sz w:val="16"/>
                <w:szCs w:val="16"/>
              </w:rPr>
            </w:pPr>
            <w:r w:rsidRPr="006276FC">
              <w:rPr>
                <w:sz w:val="16"/>
                <w:szCs w:val="16"/>
              </w:rPr>
              <w:t>Length = 12.</w:t>
            </w:r>
          </w:p>
        </w:tc>
      </w:tr>
      <w:tr w:rsidR="009178AD" w:rsidRPr="006276FC" w14:paraId="3CAF4EF7" w14:textId="77777777" w:rsidTr="009C6C63">
        <w:trPr>
          <w:cantSplit/>
          <w:tblHeader/>
          <w:jc w:val="center"/>
        </w:trPr>
        <w:tc>
          <w:tcPr>
            <w:tcW w:w="0" w:type="auto"/>
          </w:tcPr>
          <w:p w14:paraId="3918F792" w14:textId="77777777" w:rsidR="009178AD" w:rsidRPr="006276FC" w:rsidRDefault="009178AD" w:rsidP="009C6C63">
            <w:pPr>
              <w:pStyle w:val="TAL"/>
              <w:rPr>
                <w:sz w:val="16"/>
                <w:szCs w:val="16"/>
              </w:rPr>
            </w:pPr>
            <w:r w:rsidRPr="006276FC">
              <w:rPr>
                <w:sz w:val="16"/>
                <w:szCs w:val="16"/>
              </w:rPr>
              <w:lastRenderedPageBreak/>
              <w:t>tLocationAreaId</w:t>
            </w:r>
          </w:p>
        </w:tc>
        <w:tc>
          <w:tcPr>
            <w:tcW w:w="0" w:type="auto"/>
          </w:tcPr>
          <w:p w14:paraId="0DDE6EB0" w14:textId="77777777" w:rsidR="009178AD" w:rsidRPr="006276FC" w:rsidRDefault="009178AD" w:rsidP="009C6C63">
            <w:pPr>
              <w:pStyle w:val="TAL"/>
              <w:rPr>
                <w:sz w:val="16"/>
                <w:szCs w:val="16"/>
              </w:rPr>
            </w:pPr>
            <w:r w:rsidRPr="006276FC">
              <w:rPr>
                <w:sz w:val="16"/>
                <w:szCs w:val="16"/>
              </w:rPr>
              <w:t>LocationAreaId</w:t>
            </w:r>
          </w:p>
        </w:tc>
        <w:tc>
          <w:tcPr>
            <w:tcW w:w="0" w:type="auto"/>
          </w:tcPr>
          <w:p w14:paraId="294916D4" w14:textId="77777777" w:rsidR="009178AD" w:rsidRPr="006276FC" w:rsidRDefault="009178AD" w:rsidP="009C6C63">
            <w:pPr>
              <w:pStyle w:val="TAL"/>
              <w:rPr>
                <w:sz w:val="16"/>
                <w:szCs w:val="16"/>
              </w:rPr>
            </w:pPr>
            <w:r w:rsidRPr="006276FC">
              <w:rPr>
                <w:sz w:val="16"/>
                <w:szCs w:val="16"/>
              </w:rPr>
              <w:t>string</w:t>
            </w:r>
          </w:p>
        </w:tc>
        <w:tc>
          <w:tcPr>
            <w:tcW w:w="0" w:type="auto"/>
          </w:tcPr>
          <w:p w14:paraId="73FD8207"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F723D87" w14:textId="77777777" w:rsidR="009178AD" w:rsidRPr="006276FC" w:rsidRDefault="009178AD" w:rsidP="009C6C63">
            <w:pPr>
              <w:pStyle w:val="TAL"/>
              <w:rPr>
                <w:sz w:val="16"/>
                <w:szCs w:val="16"/>
              </w:rPr>
            </w:pPr>
            <w:r w:rsidRPr="006276FC">
              <w:rPr>
                <w:sz w:val="16"/>
                <w:szCs w:val="16"/>
              </w:rPr>
              <w:t>Length = 8.</w:t>
            </w:r>
          </w:p>
        </w:tc>
      </w:tr>
      <w:tr w:rsidR="009178AD" w:rsidRPr="006276FC" w14:paraId="581FB67A" w14:textId="77777777" w:rsidTr="009C6C63">
        <w:trPr>
          <w:cantSplit/>
          <w:tblHeader/>
          <w:jc w:val="center"/>
        </w:trPr>
        <w:tc>
          <w:tcPr>
            <w:tcW w:w="0" w:type="auto"/>
          </w:tcPr>
          <w:p w14:paraId="2C753B4A" w14:textId="77777777" w:rsidR="009178AD" w:rsidRPr="006276FC" w:rsidRDefault="009178AD" w:rsidP="009C6C63">
            <w:pPr>
              <w:pStyle w:val="TAL"/>
              <w:rPr>
                <w:sz w:val="16"/>
                <w:szCs w:val="16"/>
              </w:rPr>
            </w:pPr>
            <w:r w:rsidRPr="006276FC">
              <w:rPr>
                <w:sz w:val="16"/>
                <w:szCs w:val="16"/>
              </w:rPr>
              <w:t>tRoutingAreaId</w:t>
            </w:r>
          </w:p>
        </w:tc>
        <w:tc>
          <w:tcPr>
            <w:tcW w:w="0" w:type="auto"/>
          </w:tcPr>
          <w:p w14:paraId="28704C64" w14:textId="77777777" w:rsidR="009178AD" w:rsidRPr="006276FC" w:rsidRDefault="009178AD" w:rsidP="009C6C63">
            <w:pPr>
              <w:pStyle w:val="TAL"/>
              <w:rPr>
                <w:sz w:val="16"/>
                <w:szCs w:val="16"/>
              </w:rPr>
            </w:pPr>
            <w:r w:rsidRPr="006276FC">
              <w:rPr>
                <w:sz w:val="16"/>
                <w:szCs w:val="16"/>
              </w:rPr>
              <w:t>RoutingAreaId</w:t>
            </w:r>
          </w:p>
        </w:tc>
        <w:tc>
          <w:tcPr>
            <w:tcW w:w="0" w:type="auto"/>
          </w:tcPr>
          <w:p w14:paraId="772F6F3E" w14:textId="77777777" w:rsidR="009178AD" w:rsidRPr="006276FC" w:rsidRDefault="009178AD" w:rsidP="009C6C63">
            <w:pPr>
              <w:pStyle w:val="TAL"/>
              <w:rPr>
                <w:sz w:val="16"/>
                <w:szCs w:val="16"/>
              </w:rPr>
            </w:pPr>
            <w:r w:rsidRPr="006276FC">
              <w:rPr>
                <w:sz w:val="16"/>
                <w:szCs w:val="16"/>
              </w:rPr>
              <w:t>string</w:t>
            </w:r>
          </w:p>
        </w:tc>
        <w:tc>
          <w:tcPr>
            <w:tcW w:w="0" w:type="auto"/>
          </w:tcPr>
          <w:p w14:paraId="71CB9255"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29B9CDFA" w14:textId="77777777" w:rsidR="009178AD" w:rsidRPr="006276FC" w:rsidRDefault="009178AD" w:rsidP="009C6C63">
            <w:pPr>
              <w:pStyle w:val="TAL"/>
              <w:rPr>
                <w:sz w:val="16"/>
                <w:szCs w:val="16"/>
              </w:rPr>
            </w:pPr>
            <w:r w:rsidRPr="006276FC">
              <w:rPr>
                <w:sz w:val="16"/>
                <w:szCs w:val="16"/>
              </w:rPr>
              <w:t>Length = 8.</w:t>
            </w:r>
          </w:p>
        </w:tc>
      </w:tr>
      <w:tr w:rsidR="009178AD" w:rsidRPr="006276FC" w14:paraId="76D3E235" w14:textId="77777777" w:rsidTr="009C6C63">
        <w:trPr>
          <w:cantSplit/>
          <w:tblHeader/>
          <w:jc w:val="center"/>
        </w:trPr>
        <w:tc>
          <w:tcPr>
            <w:tcW w:w="0" w:type="auto"/>
          </w:tcPr>
          <w:p w14:paraId="53A84B2C" w14:textId="77777777" w:rsidR="009178AD" w:rsidRPr="006276FC" w:rsidRDefault="009178AD" w:rsidP="009C6C63">
            <w:pPr>
              <w:pStyle w:val="TAL"/>
              <w:rPr>
                <w:sz w:val="16"/>
                <w:szCs w:val="16"/>
              </w:rPr>
            </w:pPr>
            <w:r w:rsidRPr="006276FC">
              <w:rPr>
                <w:sz w:val="16"/>
                <w:szCs w:val="16"/>
              </w:rPr>
              <w:t>tGeographicalInformation</w:t>
            </w:r>
          </w:p>
        </w:tc>
        <w:tc>
          <w:tcPr>
            <w:tcW w:w="0" w:type="auto"/>
          </w:tcPr>
          <w:p w14:paraId="7A58C38D" w14:textId="77777777" w:rsidR="009178AD" w:rsidRPr="006276FC" w:rsidRDefault="009178AD" w:rsidP="009C6C63">
            <w:pPr>
              <w:pStyle w:val="TAL"/>
              <w:rPr>
                <w:sz w:val="16"/>
                <w:szCs w:val="16"/>
              </w:rPr>
            </w:pPr>
            <w:r w:rsidRPr="006276FC">
              <w:rPr>
                <w:sz w:val="16"/>
                <w:szCs w:val="16"/>
              </w:rPr>
              <w:t>GeographicalInformation</w:t>
            </w:r>
          </w:p>
        </w:tc>
        <w:tc>
          <w:tcPr>
            <w:tcW w:w="0" w:type="auto"/>
          </w:tcPr>
          <w:p w14:paraId="3A52FFFE" w14:textId="77777777" w:rsidR="009178AD" w:rsidRPr="006276FC" w:rsidRDefault="009178AD" w:rsidP="009C6C63">
            <w:pPr>
              <w:pStyle w:val="TAL"/>
              <w:rPr>
                <w:sz w:val="16"/>
                <w:szCs w:val="16"/>
              </w:rPr>
            </w:pPr>
            <w:r w:rsidRPr="006276FC">
              <w:rPr>
                <w:sz w:val="16"/>
                <w:szCs w:val="16"/>
              </w:rPr>
              <w:t>string</w:t>
            </w:r>
          </w:p>
        </w:tc>
        <w:tc>
          <w:tcPr>
            <w:tcW w:w="0" w:type="auto"/>
          </w:tcPr>
          <w:p w14:paraId="1D339236" w14:textId="77777777" w:rsidR="009178AD" w:rsidRPr="006276FC" w:rsidRDefault="009178AD" w:rsidP="009C6C63">
            <w:pPr>
              <w:pStyle w:val="TAL"/>
              <w:rPr>
                <w:sz w:val="16"/>
                <w:szCs w:val="16"/>
              </w:rPr>
            </w:pPr>
            <w:r w:rsidRPr="006276FC">
              <w:rPr>
                <w:sz w:val="16"/>
                <w:szCs w:val="16"/>
              </w:rPr>
              <w:t>Syntax described in 3GPP TS 29.002 (base 64 encoded according to IETF RFC 2045).</w:t>
            </w:r>
          </w:p>
          <w:p w14:paraId="5E7CDA69" w14:textId="77777777" w:rsidR="009178AD" w:rsidRPr="006276FC" w:rsidRDefault="009178AD" w:rsidP="009C6C63">
            <w:pPr>
              <w:pStyle w:val="TAL"/>
              <w:rPr>
                <w:sz w:val="16"/>
                <w:szCs w:val="16"/>
              </w:rPr>
            </w:pPr>
            <w:r w:rsidRPr="006276FC">
              <w:rPr>
                <w:sz w:val="16"/>
                <w:szCs w:val="16"/>
              </w:rPr>
              <w:t>Length = 12.</w:t>
            </w:r>
          </w:p>
        </w:tc>
      </w:tr>
      <w:tr w:rsidR="009178AD" w:rsidRPr="006276FC" w14:paraId="554905EA" w14:textId="77777777" w:rsidTr="009C6C63">
        <w:trPr>
          <w:cantSplit/>
          <w:tblHeader/>
          <w:jc w:val="center"/>
        </w:trPr>
        <w:tc>
          <w:tcPr>
            <w:tcW w:w="0" w:type="auto"/>
          </w:tcPr>
          <w:p w14:paraId="3999F2F5" w14:textId="77777777" w:rsidR="009178AD" w:rsidRPr="006276FC" w:rsidRDefault="009178AD" w:rsidP="009C6C63">
            <w:pPr>
              <w:pStyle w:val="TAL"/>
              <w:rPr>
                <w:sz w:val="16"/>
                <w:szCs w:val="16"/>
              </w:rPr>
            </w:pPr>
            <w:r w:rsidRPr="006276FC">
              <w:rPr>
                <w:sz w:val="16"/>
                <w:szCs w:val="16"/>
              </w:rPr>
              <w:t>tGeodeticInformation</w:t>
            </w:r>
          </w:p>
        </w:tc>
        <w:tc>
          <w:tcPr>
            <w:tcW w:w="0" w:type="auto"/>
          </w:tcPr>
          <w:p w14:paraId="620A6377" w14:textId="77777777" w:rsidR="009178AD" w:rsidRPr="006276FC" w:rsidRDefault="009178AD" w:rsidP="009C6C63">
            <w:pPr>
              <w:pStyle w:val="TAL"/>
              <w:rPr>
                <w:sz w:val="16"/>
                <w:szCs w:val="16"/>
              </w:rPr>
            </w:pPr>
            <w:r w:rsidRPr="006276FC">
              <w:rPr>
                <w:sz w:val="16"/>
                <w:szCs w:val="16"/>
              </w:rPr>
              <w:t>GeodeticInformation</w:t>
            </w:r>
          </w:p>
        </w:tc>
        <w:tc>
          <w:tcPr>
            <w:tcW w:w="0" w:type="auto"/>
          </w:tcPr>
          <w:p w14:paraId="4396AA7E" w14:textId="77777777" w:rsidR="009178AD" w:rsidRPr="006276FC" w:rsidRDefault="009178AD" w:rsidP="009C6C63">
            <w:pPr>
              <w:pStyle w:val="TAL"/>
              <w:rPr>
                <w:sz w:val="16"/>
                <w:szCs w:val="16"/>
              </w:rPr>
            </w:pPr>
            <w:r w:rsidRPr="006276FC">
              <w:rPr>
                <w:sz w:val="16"/>
                <w:szCs w:val="16"/>
              </w:rPr>
              <w:t>string</w:t>
            </w:r>
          </w:p>
        </w:tc>
        <w:tc>
          <w:tcPr>
            <w:tcW w:w="0" w:type="auto"/>
          </w:tcPr>
          <w:p w14:paraId="06176A96"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4B60A28E" w14:textId="77777777" w:rsidR="009178AD" w:rsidRPr="006276FC" w:rsidRDefault="009178AD" w:rsidP="009C6C63">
            <w:pPr>
              <w:pStyle w:val="TAL"/>
              <w:rPr>
                <w:sz w:val="16"/>
                <w:szCs w:val="16"/>
              </w:rPr>
            </w:pPr>
            <w:r w:rsidRPr="006276FC">
              <w:rPr>
                <w:sz w:val="16"/>
                <w:szCs w:val="16"/>
              </w:rPr>
              <w:t>Length = 16.</w:t>
            </w:r>
          </w:p>
        </w:tc>
      </w:tr>
      <w:tr w:rsidR="009178AD" w:rsidRPr="006276FC" w14:paraId="01D9C5B6" w14:textId="77777777" w:rsidTr="009C6C63">
        <w:trPr>
          <w:cantSplit/>
          <w:tblHeader/>
          <w:jc w:val="center"/>
        </w:trPr>
        <w:tc>
          <w:tcPr>
            <w:tcW w:w="0" w:type="auto"/>
          </w:tcPr>
          <w:p w14:paraId="6D74C429" w14:textId="77777777" w:rsidR="009178AD" w:rsidRPr="006276FC" w:rsidRDefault="009178AD" w:rsidP="009C6C63">
            <w:pPr>
              <w:pStyle w:val="TAL"/>
              <w:rPr>
                <w:sz w:val="16"/>
                <w:szCs w:val="16"/>
              </w:rPr>
            </w:pPr>
            <w:r w:rsidRPr="006276FC">
              <w:rPr>
                <w:sz w:val="16"/>
                <w:szCs w:val="16"/>
              </w:rPr>
              <w:t>tAgeOfLocationInformation</w:t>
            </w:r>
          </w:p>
        </w:tc>
        <w:tc>
          <w:tcPr>
            <w:tcW w:w="0" w:type="auto"/>
          </w:tcPr>
          <w:p w14:paraId="33965726" w14:textId="77777777" w:rsidR="009178AD" w:rsidRPr="006276FC" w:rsidRDefault="009178AD" w:rsidP="009C6C63">
            <w:pPr>
              <w:pStyle w:val="TAL"/>
              <w:rPr>
                <w:sz w:val="16"/>
                <w:szCs w:val="16"/>
              </w:rPr>
            </w:pPr>
            <w:r w:rsidRPr="006276FC">
              <w:rPr>
                <w:sz w:val="16"/>
                <w:szCs w:val="16"/>
              </w:rPr>
              <w:t>AgeOfLocationInformation</w:t>
            </w:r>
          </w:p>
        </w:tc>
        <w:tc>
          <w:tcPr>
            <w:tcW w:w="0" w:type="auto"/>
          </w:tcPr>
          <w:p w14:paraId="299A2931" w14:textId="77777777" w:rsidR="009178AD" w:rsidRPr="006276FC" w:rsidRDefault="009178AD" w:rsidP="009C6C63">
            <w:pPr>
              <w:pStyle w:val="TAL"/>
              <w:rPr>
                <w:sz w:val="16"/>
                <w:szCs w:val="16"/>
              </w:rPr>
            </w:pPr>
            <w:r w:rsidRPr="006276FC">
              <w:rPr>
                <w:sz w:val="16"/>
                <w:szCs w:val="16"/>
              </w:rPr>
              <w:t>integer</w:t>
            </w:r>
          </w:p>
        </w:tc>
        <w:tc>
          <w:tcPr>
            <w:tcW w:w="0" w:type="auto"/>
          </w:tcPr>
          <w:p w14:paraId="1A2B1538" w14:textId="77777777" w:rsidR="009178AD" w:rsidRPr="006276FC" w:rsidRDefault="009178AD" w:rsidP="009C6C63">
            <w:pPr>
              <w:pStyle w:val="TAL"/>
              <w:rPr>
                <w:sz w:val="16"/>
                <w:szCs w:val="16"/>
              </w:rPr>
            </w:pPr>
            <w:r w:rsidRPr="006276FC">
              <w:rPr>
                <w:sz w:val="16"/>
                <w:szCs w:val="16"/>
              </w:rPr>
              <w:t>&gt;=0, &lt;=32767</w:t>
            </w:r>
          </w:p>
        </w:tc>
      </w:tr>
      <w:tr w:rsidR="009178AD" w:rsidRPr="006276FC" w14:paraId="43CFFD92" w14:textId="77777777" w:rsidTr="009C6C63">
        <w:trPr>
          <w:cantSplit/>
          <w:tblHeader/>
          <w:jc w:val="center"/>
        </w:trPr>
        <w:tc>
          <w:tcPr>
            <w:tcW w:w="0" w:type="auto"/>
          </w:tcPr>
          <w:p w14:paraId="1A828BB8" w14:textId="77777777" w:rsidR="009178AD" w:rsidRPr="006276FC" w:rsidRDefault="009178AD" w:rsidP="009C6C63">
            <w:pPr>
              <w:pStyle w:val="TAL"/>
              <w:rPr>
                <w:sz w:val="16"/>
                <w:szCs w:val="16"/>
              </w:rPr>
            </w:pPr>
            <w:r w:rsidRPr="006276FC">
              <w:rPr>
                <w:rFonts w:hint="eastAsia"/>
                <w:sz w:val="16"/>
                <w:szCs w:val="16"/>
                <w:lang w:eastAsia="zh-CN"/>
              </w:rPr>
              <w:t>tCSGId</w:t>
            </w:r>
          </w:p>
        </w:tc>
        <w:tc>
          <w:tcPr>
            <w:tcW w:w="0" w:type="auto"/>
          </w:tcPr>
          <w:p w14:paraId="1D36D8F5" w14:textId="77777777" w:rsidR="009178AD" w:rsidRPr="006276FC" w:rsidRDefault="009178AD" w:rsidP="009C6C63">
            <w:pPr>
              <w:pStyle w:val="TAL"/>
              <w:rPr>
                <w:sz w:val="16"/>
                <w:szCs w:val="16"/>
              </w:rPr>
            </w:pPr>
            <w:r w:rsidRPr="006276FC">
              <w:rPr>
                <w:rFonts w:hint="eastAsia"/>
                <w:sz w:val="16"/>
                <w:szCs w:val="16"/>
                <w:lang w:eastAsia="zh-CN"/>
              </w:rPr>
              <w:t>CSGId</w:t>
            </w:r>
          </w:p>
        </w:tc>
        <w:tc>
          <w:tcPr>
            <w:tcW w:w="0" w:type="auto"/>
          </w:tcPr>
          <w:p w14:paraId="5C2DE194" w14:textId="77777777"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14:paraId="6733DBE8" w14:textId="77777777"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14:paraId="4B8837C2" w14:textId="77777777" w:rsidR="009178AD" w:rsidRPr="006276FC" w:rsidRDefault="009178AD" w:rsidP="009C6C63">
            <w:pPr>
              <w:pStyle w:val="TAL"/>
              <w:rPr>
                <w:sz w:val="16"/>
                <w:szCs w:val="16"/>
              </w:rPr>
            </w:pPr>
            <w:r w:rsidRPr="006276FC">
              <w:rPr>
                <w:sz w:val="16"/>
                <w:szCs w:val="16"/>
              </w:rPr>
              <w:t>Length = 8.</w:t>
            </w:r>
          </w:p>
        </w:tc>
      </w:tr>
      <w:tr w:rsidR="009178AD" w:rsidRPr="006276FC" w14:paraId="3B3A5D1B" w14:textId="77777777" w:rsidTr="009C6C63">
        <w:trPr>
          <w:cantSplit/>
          <w:tblHeader/>
          <w:jc w:val="center"/>
        </w:trPr>
        <w:tc>
          <w:tcPr>
            <w:tcW w:w="0" w:type="auto"/>
          </w:tcPr>
          <w:p w14:paraId="1D3F99B1" w14:textId="77777777"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tcPr>
          <w:p w14:paraId="2BF7D200" w14:textId="77777777" w:rsidR="009178AD" w:rsidRPr="006276FC" w:rsidRDefault="009178AD" w:rsidP="009C6C63">
            <w:pPr>
              <w:pStyle w:val="TAL"/>
              <w:rPr>
                <w:sz w:val="16"/>
                <w:szCs w:val="16"/>
              </w:rPr>
            </w:pPr>
            <w:r w:rsidRPr="006276FC">
              <w:rPr>
                <w:rFonts w:hint="eastAsia"/>
                <w:sz w:val="16"/>
                <w:szCs w:val="16"/>
                <w:lang w:eastAsia="zh-CN"/>
              </w:rPr>
              <w:t>AccessMode</w:t>
            </w:r>
          </w:p>
        </w:tc>
        <w:tc>
          <w:tcPr>
            <w:tcW w:w="0" w:type="auto"/>
          </w:tcPr>
          <w:p w14:paraId="5D401467" w14:textId="77777777"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14:paraId="7E5B9B6A" w14:textId="77777777"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1B663635" w14:textId="77777777" w:rsidR="009178AD" w:rsidRPr="006276FC" w:rsidRDefault="009178AD" w:rsidP="009C6C63">
            <w:pPr>
              <w:pStyle w:val="TAL"/>
              <w:rPr>
                <w:sz w:val="16"/>
                <w:szCs w:val="16"/>
              </w:rPr>
            </w:pPr>
            <w:r w:rsidRPr="006276FC">
              <w:rPr>
                <w:sz w:val="16"/>
                <w:szCs w:val="16"/>
              </w:rPr>
              <w:t>Length = 4.</w:t>
            </w:r>
          </w:p>
        </w:tc>
      </w:tr>
      <w:tr w:rsidR="009178AD" w:rsidRPr="006276FC" w14:paraId="366AB2E1" w14:textId="77777777" w:rsidTr="009C6C63">
        <w:trPr>
          <w:cantSplit/>
          <w:tblHeader/>
          <w:jc w:val="center"/>
        </w:trPr>
        <w:tc>
          <w:tcPr>
            <w:tcW w:w="0" w:type="auto"/>
          </w:tcPr>
          <w:p w14:paraId="4912A41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14:paraId="6B2D9A36" w14:textId="77777777"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14:paraId="4F81E8A0" w14:textId="77777777" w:rsidR="009178AD" w:rsidRPr="006276FC" w:rsidRDefault="009178AD" w:rsidP="009C6C63">
            <w:pPr>
              <w:pStyle w:val="TAL"/>
              <w:rPr>
                <w:sz w:val="16"/>
                <w:szCs w:val="16"/>
              </w:rPr>
            </w:pPr>
            <w:r w:rsidRPr="006276FC">
              <w:rPr>
                <w:sz w:val="16"/>
                <w:szCs w:val="16"/>
              </w:rPr>
              <w:t>string</w:t>
            </w:r>
          </w:p>
        </w:tc>
        <w:tc>
          <w:tcPr>
            <w:tcW w:w="0" w:type="auto"/>
          </w:tcPr>
          <w:p w14:paraId="45C62841"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E030F31" w14:textId="77777777" w:rsidR="009178AD" w:rsidRPr="006276FC" w:rsidRDefault="009178AD" w:rsidP="009C6C63">
            <w:pPr>
              <w:pStyle w:val="TAL"/>
              <w:rPr>
                <w:sz w:val="16"/>
                <w:szCs w:val="16"/>
              </w:rPr>
            </w:pPr>
            <w:r w:rsidRPr="006276FC">
              <w:rPr>
                <w:sz w:val="16"/>
                <w:szCs w:val="16"/>
              </w:rPr>
              <w:t>Length = 8.</w:t>
            </w:r>
          </w:p>
        </w:tc>
      </w:tr>
      <w:tr w:rsidR="009178AD" w:rsidRPr="006276FC" w14:paraId="349CF99C" w14:textId="77777777" w:rsidTr="009C6C63">
        <w:trPr>
          <w:cantSplit/>
          <w:tblHeader/>
          <w:jc w:val="center"/>
        </w:trPr>
        <w:tc>
          <w:tcPr>
            <w:tcW w:w="0" w:type="auto"/>
          </w:tcPr>
          <w:p w14:paraId="365D20AE"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tcPr>
          <w:p w14:paraId="2DBB7CDE" w14:textId="77777777" w:rsidR="009178AD" w:rsidRPr="006276FC" w:rsidRDefault="009178AD" w:rsidP="009C6C63">
            <w:pPr>
              <w:pStyle w:val="TAL"/>
              <w:rPr>
                <w:sz w:val="16"/>
                <w:szCs w:val="16"/>
              </w:rPr>
            </w:pPr>
            <w:r w:rsidRPr="006276FC">
              <w:rPr>
                <w:rFonts w:hint="eastAsia"/>
                <w:sz w:val="16"/>
                <w:szCs w:val="16"/>
                <w:lang w:eastAsia="zh-CN"/>
              </w:rPr>
              <w:t>E-UTRANCellGlobalId</w:t>
            </w:r>
          </w:p>
        </w:tc>
        <w:tc>
          <w:tcPr>
            <w:tcW w:w="0" w:type="auto"/>
          </w:tcPr>
          <w:p w14:paraId="0CB21955" w14:textId="77777777" w:rsidR="009178AD" w:rsidRPr="006276FC" w:rsidRDefault="009178AD" w:rsidP="009C6C63">
            <w:pPr>
              <w:pStyle w:val="TAL"/>
              <w:rPr>
                <w:sz w:val="16"/>
                <w:szCs w:val="16"/>
              </w:rPr>
            </w:pPr>
            <w:r w:rsidRPr="006276FC">
              <w:rPr>
                <w:sz w:val="16"/>
                <w:szCs w:val="16"/>
              </w:rPr>
              <w:t>string</w:t>
            </w:r>
          </w:p>
        </w:tc>
        <w:tc>
          <w:tcPr>
            <w:tcW w:w="0" w:type="auto"/>
          </w:tcPr>
          <w:p w14:paraId="27828CB3"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565C790E" w14:textId="77777777" w:rsidR="009178AD" w:rsidRPr="006276FC" w:rsidRDefault="009178AD" w:rsidP="009C6C63">
            <w:pPr>
              <w:pStyle w:val="TAL"/>
              <w:rPr>
                <w:sz w:val="16"/>
                <w:szCs w:val="16"/>
              </w:rPr>
            </w:pPr>
            <w:r w:rsidRPr="006276FC">
              <w:rPr>
                <w:sz w:val="16"/>
                <w:szCs w:val="16"/>
              </w:rPr>
              <w:t>Length = 12.</w:t>
            </w:r>
          </w:p>
        </w:tc>
      </w:tr>
      <w:tr w:rsidR="009178AD" w:rsidRPr="006276FC" w14:paraId="345A8071" w14:textId="77777777" w:rsidTr="009C6C63">
        <w:trPr>
          <w:cantSplit/>
          <w:tblHeader/>
          <w:jc w:val="center"/>
        </w:trPr>
        <w:tc>
          <w:tcPr>
            <w:tcW w:w="0" w:type="auto"/>
          </w:tcPr>
          <w:p w14:paraId="0520A241" w14:textId="77777777" w:rsidR="009178AD" w:rsidRPr="006276FC" w:rsidRDefault="009178AD" w:rsidP="009C6C63">
            <w:pPr>
              <w:pStyle w:val="TAL"/>
              <w:rPr>
                <w:sz w:val="16"/>
                <w:szCs w:val="16"/>
                <w:lang w:eastAsia="zh-CN"/>
              </w:rPr>
            </w:pPr>
            <w:r w:rsidRPr="006276FC">
              <w:rPr>
                <w:sz w:val="16"/>
                <w:szCs w:val="16"/>
                <w:lang w:eastAsia="zh-CN"/>
              </w:rPr>
              <w:t>tNRCellGlobalId</w:t>
            </w:r>
          </w:p>
        </w:tc>
        <w:tc>
          <w:tcPr>
            <w:tcW w:w="0" w:type="auto"/>
          </w:tcPr>
          <w:p w14:paraId="4FFD3D27" w14:textId="77777777" w:rsidR="009178AD" w:rsidRPr="006276FC" w:rsidRDefault="009178AD" w:rsidP="009C6C63">
            <w:pPr>
              <w:pStyle w:val="TAL"/>
              <w:rPr>
                <w:sz w:val="16"/>
                <w:szCs w:val="16"/>
                <w:lang w:eastAsia="zh-CN"/>
              </w:rPr>
            </w:pPr>
            <w:r w:rsidRPr="006276FC">
              <w:rPr>
                <w:sz w:val="16"/>
                <w:szCs w:val="16"/>
                <w:lang w:eastAsia="zh-CN"/>
              </w:rPr>
              <w:t>NRCellGlobalId</w:t>
            </w:r>
          </w:p>
        </w:tc>
        <w:tc>
          <w:tcPr>
            <w:tcW w:w="0" w:type="auto"/>
          </w:tcPr>
          <w:p w14:paraId="411FDB15" w14:textId="77777777" w:rsidR="009178AD" w:rsidRPr="006276FC" w:rsidRDefault="009178AD" w:rsidP="009C6C63">
            <w:pPr>
              <w:pStyle w:val="TAL"/>
              <w:rPr>
                <w:sz w:val="16"/>
                <w:szCs w:val="16"/>
              </w:rPr>
            </w:pPr>
            <w:r w:rsidRPr="006276FC">
              <w:rPr>
                <w:sz w:val="16"/>
                <w:szCs w:val="16"/>
              </w:rPr>
              <w:t>string</w:t>
            </w:r>
          </w:p>
        </w:tc>
        <w:tc>
          <w:tcPr>
            <w:tcW w:w="0" w:type="auto"/>
          </w:tcPr>
          <w:p w14:paraId="7E248D44" w14:textId="77777777" w:rsidR="009178AD" w:rsidRPr="00D45681" w:rsidRDefault="009178AD" w:rsidP="009C6C63">
            <w:pPr>
              <w:pStyle w:val="TAL"/>
              <w:rPr>
                <w:sz w:val="16"/>
                <w:szCs w:val="16"/>
              </w:rPr>
            </w:pPr>
            <w:r w:rsidRPr="00D45681">
              <w:rPr>
                <w:sz w:val="16"/>
                <w:szCs w:val="16"/>
              </w:rPr>
              <w:t>Concatenation of MCC, MNC and NrCellId.</w:t>
            </w:r>
          </w:p>
          <w:p w14:paraId="5B4C6555" w14:textId="77777777" w:rsidR="009178AD" w:rsidRPr="00D45681" w:rsidRDefault="009178AD" w:rsidP="009C6C63">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14:paraId="1CD862FF" w14:textId="77777777" w:rsidR="009178AD" w:rsidRPr="006276FC" w:rsidRDefault="009178AD" w:rsidP="009C6C63">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14:paraId="0419B783" w14:textId="77777777" w:rsidTr="009C6C63">
        <w:trPr>
          <w:cantSplit/>
          <w:tblHeader/>
          <w:jc w:val="center"/>
        </w:trPr>
        <w:tc>
          <w:tcPr>
            <w:tcW w:w="0" w:type="auto"/>
          </w:tcPr>
          <w:p w14:paraId="0EFE448C" w14:textId="77777777" w:rsidR="009178AD" w:rsidRPr="006276FC" w:rsidRDefault="009178AD" w:rsidP="009C6C63">
            <w:pPr>
              <w:pStyle w:val="TAL"/>
              <w:rPr>
                <w:sz w:val="16"/>
                <w:szCs w:val="16"/>
              </w:rPr>
            </w:pPr>
            <w:r w:rsidRPr="006276FC">
              <w:rPr>
                <w:sz w:val="16"/>
                <w:szCs w:val="16"/>
              </w:rPr>
              <w:t>tAddressString</w:t>
            </w:r>
          </w:p>
        </w:tc>
        <w:tc>
          <w:tcPr>
            <w:tcW w:w="0" w:type="auto"/>
          </w:tcPr>
          <w:p w14:paraId="4B986C00" w14:textId="77777777" w:rsidR="009178AD" w:rsidRPr="006276FC" w:rsidRDefault="009178AD" w:rsidP="009C6C63">
            <w:pPr>
              <w:pStyle w:val="TAL"/>
              <w:rPr>
                <w:sz w:val="16"/>
                <w:szCs w:val="16"/>
              </w:rPr>
            </w:pPr>
            <w:r w:rsidRPr="006276FC">
              <w:rPr>
                <w:sz w:val="16"/>
                <w:szCs w:val="16"/>
              </w:rPr>
              <w:t>Address</w:t>
            </w:r>
          </w:p>
        </w:tc>
        <w:tc>
          <w:tcPr>
            <w:tcW w:w="0" w:type="auto"/>
          </w:tcPr>
          <w:p w14:paraId="31741E3B" w14:textId="77777777" w:rsidR="009178AD" w:rsidRPr="006276FC" w:rsidRDefault="009178AD" w:rsidP="009C6C63">
            <w:pPr>
              <w:pStyle w:val="TAL"/>
              <w:rPr>
                <w:sz w:val="16"/>
                <w:szCs w:val="16"/>
              </w:rPr>
            </w:pPr>
            <w:r w:rsidRPr="006276FC">
              <w:rPr>
                <w:sz w:val="16"/>
                <w:szCs w:val="16"/>
              </w:rPr>
              <w:t>string</w:t>
            </w:r>
          </w:p>
        </w:tc>
        <w:tc>
          <w:tcPr>
            <w:tcW w:w="0" w:type="auto"/>
          </w:tcPr>
          <w:p w14:paraId="4EB89C4B" w14:textId="77777777"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14:paraId="1B50C170" w14:textId="77777777" w:rsidR="009178AD" w:rsidRPr="006276FC" w:rsidRDefault="009178AD" w:rsidP="009C6C63">
            <w:pPr>
              <w:pStyle w:val="TAL"/>
              <w:rPr>
                <w:sz w:val="16"/>
                <w:szCs w:val="16"/>
              </w:rPr>
            </w:pPr>
            <w:r w:rsidRPr="006276FC">
              <w:rPr>
                <w:sz w:val="16"/>
                <w:szCs w:val="16"/>
              </w:rPr>
              <w:t>Length &gt;= 4 and &lt;=28 (multiples of 4).</w:t>
            </w:r>
          </w:p>
        </w:tc>
      </w:tr>
      <w:tr w:rsidR="009178AD" w:rsidRPr="006276FC" w14:paraId="43DD8900" w14:textId="77777777" w:rsidTr="009C6C63">
        <w:trPr>
          <w:cantSplit/>
          <w:tblHeader/>
          <w:jc w:val="center"/>
        </w:trPr>
        <w:tc>
          <w:tcPr>
            <w:tcW w:w="0" w:type="auto"/>
          </w:tcPr>
          <w:p w14:paraId="69A1DD8D" w14:textId="77777777" w:rsidR="009178AD" w:rsidRPr="006276FC" w:rsidRDefault="009178AD" w:rsidP="009C6C63">
            <w:pPr>
              <w:pStyle w:val="TAL"/>
              <w:rPr>
                <w:sz w:val="16"/>
                <w:szCs w:val="16"/>
              </w:rPr>
            </w:pPr>
            <w:r w:rsidRPr="006276FC">
              <w:rPr>
                <w:sz w:val="16"/>
                <w:szCs w:val="16"/>
              </w:rPr>
              <w:t>tMSISDN</w:t>
            </w:r>
          </w:p>
        </w:tc>
        <w:tc>
          <w:tcPr>
            <w:tcW w:w="0" w:type="auto"/>
          </w:tcPr>
          <w:p w14:paraId="01BD5693" w14:textId="77777777" w:rsidR="009178AD" w:rsidRPr="006276FC" w:rsidRDefault="009178AD" w:rsidP="009C6C63">
            <w:pPr>
              <w:pStyle w:val="TAL"/>
              <w:rPr>
                <w:sz w:val="16"/>
                <w:szCs w:val="16"/>
              </w:rPr>
            </w:pPr>
            <w:r w:rsidRPr="006276FC">
              <w:rPr>
                <w:sz w:val="16"/>
                <w:szCs w:val="16"/>
              </w:rPr>
              <w:t>MSISDN, STN-SR, CSRN</w:t>
            </w:r>
          </w:p>
        </w:tc>
        <w:tc>
          <w:tcPr>
            <w:tcW w:w="0" w:type="auto"/>
          </w:tcPr>
          <w:p w14:paraId="57AEEB8A" w14:textId="77777777" w:rsidR="009178AD" w:rsidRPr="006276FC" w:rsidRDefault="009178AD" w:rsidP="009C6C63">
            <w:pPr>
              <w:pStyle w:val="TAL"/>
              <w:rPr>
                <w:sz w:val="16"/>
                <w:szCs w:val="16"/>
              </w:rPr>
            </w:pPr>
            <w:r w:rsidRPr="006276FC">
              <w:rPr>
                <w:sz w:val="16"/>
                <w:szCs w:val="16"/>
              </w:rPr>
              <w:t>string</w:t>
            </w:r>
          </w:p>
        </w:tc>
        <w:tc>
          <w:tcPr>
            <w:tcW w:w="0" w:type="auto"/>
          </w:tcPr>
          <w:p w14:paraId="6C8EF86E" w14:textId="77777777"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14:paraId="34634F26" w14:textId="77777777" w:rsidTr="009C6C63">
        <w:trPr>
          <w:cantSplit/>
          <w:tblHeader/>
          <w:jc w:val="center"/>
        </w:trPr>
        <w:tc>
          <w:tcPr>
            <w:tcW w:w="0" w:type="auto"/>
          </w:tcPr>
          <w:p w14:paraId="24DD945A" w14:textId="77777777" w:rsidR="009178AD" w:rsidRPr="006276FC" w:rsidRDefault="009178AD" w:rsidP="009C6C63">
            <w:pPr>
              <w:pStyle w:val="TAL"/>
              <w:rPr>
                <w:sz w:val="16"/>
                <w:szCs w:val="16"/>
              </w:rPr>
            </w:pPr>
            <w:r w:rsidRPr="006276FC">
              <w:rPr>
                <w:sz w:val="16"/>
                <w:szCs w:val="16"/>
              </w:rPr>
              <w:t>tSIP_URL</w:t>
            </w:r>
          </w:p>
        </w:tc>
        <w:tc>
          <w:tcPr>
            <w:tcW w:w="0" w:type="auto"/>
          </w:tcPr>
          <w:p w14:paraId="639101E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4D0215FD" w14:textId="77777777" w:rsidR="009178AD" w:rsidRPr="006276FC" w:rsidRDefault="009178AD" w:rsidP="009C6C63">
            <w:pPr>
              <w:pStyle w:val="TAL"/>
              <w:rPr>
                <w:sz w:val="16"/>
                <w:szCs w:val="16"/>
              </w:rPr>
            </w:pPr>
            <w:r w:rsidRPr="006276FC">
              <w:rPr>
                <w:sz w:val="16"/>
                <w:szCs w:val="16"/>
              </w:rPr>
              <w:t>anyURI</w:t>
            </w:r>
          </w:p>
        </w:tc>
        <w:tc>
          <w:tcPr>
            <w:tcW w:w="0" w:type="auto"/>
          </w:tcPr>
          <w:p w14:paraId="64127169" w14:textId="77777777" w:rsidR="009178AD" w:rsidRPr="006276FC" w:rsidRDefault="009178AD" w:rsidP="009C6C63">
            <w:pPr>
              <w:pStyle w:val="TAL"/>
              <w:rPr>
                <w:sz w:val="16"/>
                <w:szCs w:val="16"/>
              </w:rPr>
            </w:pPr>
            <w:r w:rsidRPr="006276FC">
              <w:rPr>
                <w:sz w:val="16"/>
                <w:szCs w:val="16"/>
              </w:rPr>
              <w:t>Syntax described in IETF RFC 3261 [16].</w:t>
            </w:r>
          </w:p>
          <w:p w14:paraId="3295B591" w14:textId="77777777" w:rsidR="009178AD" w:rsidRPr="006276FC" w:rsidRDefault="009178AD" w:rsidP="009C6C63">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14:paraId="3EB1D515" w14:textId="77777777" w:rsidTr="009C6C63">
        <w:trPr>
          <w:cantSplit/>
          <w:tblHeader/>
          <w:jc w:val="center"/>
        </w:trPr>
        <w:tc>
          <w:tcPr>
            <w:tcW w:w="0" w:type="auto"/>
          </w:tcPr>
          <w:p w14:paraId="60E0259E" w14:textId="77777777" w:rsidR="009178AD" w:rsidRPr="006276FC" w:rsidRDefault="009178AD" w:rsidP="009C6C63">
            <w:pPr>
              <w:pStyle w:val="TAL"/>
              <w:rPr>
                <w:sz w:val="16"/>
                <w:szCs w:val="16"/>
              </w:rPr>
            </w:pPr>
            <w:r w:rsidRPr="006276FC">
              <w:rPr>
                <w:sz w:val="16"/>
                <w:szCs w:val="16"/>
              </w:rPr>
              <w:t>tTEL_URL</w:t>
            </w:r>
          </w:p>
        </w:tc>
        <w:tc>
          <w:tcPr>
            <w:tcW w:w="0" w:type="auto"/>
          </w:tcPr>
          <w:p w14:paraId="120FFCD0"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0A6265F2" w14:textId="77777777" w:rsidR="009178AD" w:rsidRPr="006276FC" w:rsidRDefault="009178AD" w:rsidP="009C6C63">
            <w:pPr>
              <w:pStyle w:val="TAL"/>
              <w:rPr>
                <w:sz w:val="16"/>
                <w:szCs w:val="16"/>
              </w:rPr>
            </w:pPr>
            <w:r w:rsidRPr="006276FC">
              <w:rPr>
                <w:sz w:val="16"/>
                <w:szCs w:val="16"/>
              </w:rPr>
              <w:t>anyURI</w:t>
            </w:r>
          </w:p>
        </w:tc>
        <w:tc>
          <w:tcPr>
            <w:tcW w:w="0" w:type="auto"/>
          </w:tcPr>
          <w:p w14:paraId="7BEDB918" w14:textId="77777777" w:rsidR="009178AD" w:rsidRPr="006276FC" w:rsidRDefault="009178AD" w:rsidP="009C6C63">
            <w:pPr>
              <w:pStyle w:val="TAL"/>
              <w:rPr>
                <w:sz w:val="16"/>
                <w:szCs w:val="16"/>
              </w:rPr>
            </w:pPr>
            <w:r w:rsidRPr="006276FC">
              <w:rPr>
                <w:sz w:val="16"/>
                <w:szCs w:val="16"/>
              </w:rPr>
              <w:t>Syntax described in IETF RFC 3966 [17].</w:t>
            </w:r>
          </w:p>
          <w:p w14:paraId="69E2D928" w14:textId="77777777" w:rsidR="009178AD" w:rsidRPr="006276FC" w:rsidRDefault="009178AD" w:rsidP="009C6C63">
            <w:pPr>
              <w:pStyle w:val="TAL"/>
              <w:rPr>
                <w:sz w:val="16"/>
                <w:szCs w:val="16"/>
              </w:rPr>
            </w:pPr>
            <w:r w:rsidRPr="006276FC">
              <w:rPr>
                <w:sz w:val="16"/>
                <w:szCs w:val="16"/>
              </w:rPr>
              <w:t>Wildcarded IMPU and Wildcarded PSI syntax described in 3GPP TS 23.003.</w:t>
            </w:r>
          </w:p>
        </w:tc>
      </w:tr>
      <w:tr w:rsidR="009178AD" w:rsidRPr="006276FC" w14:paraId="3C73BE5E" w14:textId="77777777" w:rsidTr="009C6C63">
        <w:trPr>
          <w:cantSplit/>
          <w:tblHeader/>
          <w:jc w:val="center"/>
        </w:trPr>
        <w:tc>
          <w:tcPr>
            <w:tcW w:w="0" w:type="auto"/>
          </w:tcPr>
          <w:p w14:paraId="474862A4" w14:textId="77777777" w:rsidR="009178AD" w:rsidRPr="006276FC" w:rsidRDefault="009178AD" w:rsidP="009C6C63">
            <w:pPr>
              <w:pStyle w:val="TAL"/>
              <w:rPr>
                <w:sz w:val="16"/>
                <w:szCs w:val="16"/>
              </w:rPr>
            </w:pPr>
            <w:r w:rsidRPr="006276FC">
              <w:rPr>
                <w:sz w:val="16"/>
                <w:szCs w:val="16"/>
              </w:rPr>
              <w:t>tDiameterURI</w:t>
            </w:r>
          </w:p>
        </w:tc>
        <w:tc>
          <w:tcPr>
            <w:tcW w:w="0" w:type="auto"/>
          </w:tcPr>
          <w:p w14:paraId="3EFD0984" w14:textId="77777777" w:rsidR="009178AD" w:rsidRPr="006276FC" w:rsidRDefault="009178AD" w:rsidP="009C6C63">
            <w:pPr>
              <w:pStyle w:val="TAL"/>
              <w:rPr>
                <w:sz w:val="16"/>
                <w:szCs w:val="16"/>
              </w:rPr>
            </w:pPr>
            <w:r w:rsidRPr="006276FC">
              <w:rPr>
                <w:sz w:val="16"/>
                <w:szCs w:val="16"/>
              </w:rPr>
              <w:t>DiameterURI</w:t>
            </w:r>
          </w:p>
        </w:tc>
        <w:tc>
          <w:tcPr>
            <w:tcW w:w="0" w:type="auto"/>
          </w:tcPr>
          <w:p w14:paraId="0C62E1ED" w14:textId="77777777" w:rsidR="009178AD" w:rsidRPr="006276FC" w:rsidRDefault="009178AD" w:rsidP="009C6C63">
            <w:pPr>
              <w:pStyle w:val="TAL"/>
              <w:rPr>
                <w:sz w:val="16"/>
                <w:szCs w:val="16"/>
              </w:rPr>
            </w:pPr>
            <w:r w:rsidRPr="006276FC">
              <w:rPr>
                <w:sz w:val="16"/>
                <w:szCs w:val="16"/>
              </w:rPr>
              <w:t>string</w:t>
            </w:r>
          </w:p>
        </w:tc>
        <w:tc>
          <w:tcPr>
            <w:tcW w:w="0" w:type="auto"/>
          </w:tcPr>
          <w:p w14:paraId="4881F3D3" w14:textId="77777777" w:rsidR="009178AD" w:rsidRPr="006276FC" w:rsidRDefault="009178AD" w:rsidP="009C6C63">
            <w:pPr>
              <w:pStyle w:val="TAL"/>
              <w:rPr>
                <w:sz w:val="16"/>
                <w:szCs w:val="16"/>
              </w:rPr>
            </w:pPr>
            <w:r w:rsidRPr="006276FC">
              <w:rPr>
                <w:sz w:val="16"/>
                <w:szCs w:val="16"/>
              </w:rPr>
              <w:t>Syntax of a Diameter URI as described in IETF RFC 6733 [44]</w:t>
            </w:r>
          </w:p>
        </w:tc>
      </w:tr>
      <w:tr w:rsidR="009178AD" w:rsidRPr="006276FC" w14:paraId="3CCAD90F" w14:textId="77777777" w:rsidTr="009C6C63">
        <w:trPr>
          <w:cantSplit/>
          <w:tblHeader/>
          <w:jc w:val="center"/>
        </w:trPr>
        <w:tc>
          <w:tcPr>
            <w:tcW w:w="0" w:type="auto"/>
          </w:tcPr>
          <w:p w14:paraId="3F5AF863" w14:textId="77777777" w:rsidR="009178AD" w:rsidRPr="006276FC" w:rsidRDefault="009178AD" w:rsidP="009C6C63">
            <w:pPr>
              <w:pStyle w:val="TAL"/>
              <w:rPr>
                <w:sz w:val="16"/>
                <w:szCs w:val="16"/>
              </w:rPr>
            </w:pPr>
            <w:r w:rsidRPr="006276FC">
              <w:rPr>
                <w:sz w:val="16"/>
                <w:szCs w:val="16"/>
              </w:rPr>
              <w:t>tIMSPublicIdentity</w:t>
            </w:r>
          </w:p>
        </w:tc>
        <w:tc>
          <w:tcPr>
            <w:tcW w:w="0" w:type="auto"/>
          </w:tcPr>
          <w:p w14:paraId="1FF7B872" w14:textId="77777777" w:rsidR="009178AD" w:rsidRPr="006276FC" w:rsidRDefault="009178AD" w:rsidP="009C6C63">
            <w:pPr>
              <w:pStyle w:val="TAL"/>
              <w:rPr>
                <w:sz w:val="16"/>
                <w:szCs w:val="16"/>
              </w:rPr>
            </w:pPr>
            <w:r w:rsidRPr="006276FC">
              <w:rPr>
                <w:sz w:val="16"/>
                <w:szCs w:val="16"/>
              </w:rPr>
              <w:t>IMSPublicIdentity</w:t>
            </w:r>
          </w:p>
        </w:tc>
        <w:tc>
          <w:tcPr>
            <w:tcW w:w="0" w:type="auto"/>
          </w:tcPr>
          <w:p w14:paraId="7D6BB604" w14:textId="77777777" w:rsidR="009178AD" w:rsidRPr="006276FC" w:rsidRDefault="009178AD" w:rsidP="009C6C63">
            <w:pPr>
              <w:pStyle w:val="TAL"/>
              <w:rPr>
                <w:sz w:val="16"/>
                <w:szCs w:val="16"/>
              </w:rPr>
            </w:pPr>
            <w:r w:rsidRPr="006276FC">
              <w:rPr>
                <w:sz w:val="16"/>
                <w:szCs w:val="16"/>
              </w:rPr>
              <w:t>(union)</w:t>
            </w:r>
          </w:p>
        </w:tc>
        <w:tc>
          <w:tcPr>
            <w:tcW w:w="0" w:type="auto"/>
          </w:tcPr>
          <w:p w14:paraId="2832B808" w14:textId="77777777" w:rsidR="009178AD" w:rsidRPr="006276FC" w:rsidRDefault="009178AD" w:rsidP="009C6C63">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9178AD" w:rsidRPr="006276FC" w14:paraId="53CC4B4D" w14:textId="77777777" w:rsidTr="009C6C63">
        <w:trPr>
          <w:cantSplit/>
          <w:tblHeader/>
          <w:jc w:val="center"/>
        </w:trPr>
        <w:tc>
          <w:tcPr>
            <w:tcW w:w="0" w:type="auto"/>
          </w:tcPr>
          <w:p w14:paraId="4CF5D93C" w14:textId="77777777" w:rsidR="009178AD" w:rsidRPr="006276FC" w:rsidRDefault="009178AD" w:rsidP="009C6C63">
            <w:pPr>
              <w:pStyle w:val="TAL"/>
              <w:rPr>
                <w:sz w:val="16"/>
                <w:szCs w:val="16"/>
              </w:rPr>
            </w:pPr>
            <w:r w:rsidRPr="006276FC">
              <w:rPr>
                <w:sz w:val="16"/>
                <w:szCs w:val="16"/>
              </w:rPr>
              <w:t>tIdentityType</w:t>
            </w:r>
          </w:p>
        </w:tc>
        <w:tc>
          <w:tcPr>
            <w:tcW w:w="0" w:type="auto"/>
          </w:tcPr>
          <w:p w14:paraId="0E9BA2E6" w14:textId="77777777" w:rsidR="009178AD" w:rsidRPr="006276FC" w:rsidRDefault="009178AD" w:rsidP="009C6C63">
            <w:pPr>
              <w:pStyle w:val="TAL"/>
              <w:rPr>
                <w:sz w:val="16"/>
                <w:szCs w:val="16"/>
              </w:rPr>
            </w:pPr>
            <w:r w:rsidRPr="006276FC">
              <w:rPr>
                <w:sz w:val="16"/>
                <w:szCs w:val="16"/>
              </w:rPr>
              <w:t>IdentityType</w:t>
            </w:r>
          </w:p>
        </w:tc>
        <w:tc>
          <w:tcPr>
            <w:tcW w:w="0" w:type="auto"/>
          </w:tcPr>
          <w:p w14:paraId="03C50BB4" w14:textId="77777777" w:rsidR="009178AD" w:rsidRPr="006276FC" w:rsidRDefault="009178AD" w:rsidP="009C6C63">
            <w:pPr>
              <w:pStyle w:val="TAL"/>
              <w:rPr>
                <w:sz w:val="16"/>
                <w:szCs w:val="16"/>
              </w:rPr>
            </w:pPr>
            <w:r w:rsidRPr="006276FC">
              <w:rPr>
                <w:sz w:val="16"/>
                <w:szCs w:val="16"/>
              </w:rPr>
              <w:t>enumerated</w:t>
            </w:r>
          </w:p>
        </w:tc>
        <w:tc>
          <w:tcPr>
            <w:tcW w:w="0" w:type="auto"/>
          </w:tcPr>
          <w:p w14:paraId="395EAA12" w14:textId="77777777" w:rsidR="009178AD" w:rsidRPr="006276FC" w:rsidRDefault="009178AD" w:rsidP="009C6C63">
            <w:pPr>
              <w:pStyle w:val="TAL"/>
              <w:rPr>
                <w:sz w:val="16"/>
                <w:szCs w:val="16"/>
                <w:lang w:val="fr-FR"/>
              </w:rPr>
            </w:pPr>
            <w:r w:rsidRPr="006276FC">
              <w:rPr>
                <w:sz w:val="16"/>
                <w:szCs w:val="16"/>
                <w:lang w:val="fr-FR"/>
              </w:rPr>
              <w:t>Possible values:</w:t>
            </w:r>
          </w:p>
          <w:p w14:paraId="7FAF386C" w14:textId="77777777" w:rsidR="009178AD" w:rsidRPr="006276FC" w:rsidRDefault="009178AD" w:rsidP="009C6C63">
            <w:pPr>
              <w:pStyle w:val="TAL"/>
              <w:rPr>
                <w:sz w:val="16"/>
                <w:szCs w:val="16"/>
                <w:lang w:val="fr-FR"/>
              </w:rPr>
            </w:pPr>
            <w:r w:rsidRPr="006276FC">
              <w:rPr>
                <w:sz w:val="16"/>
                <w:szCs w:val="16"/>
                <w:lang w:val="fr-FR"/>
              </w:rPr>
              <w:t>0 (PUBLIC_USER_IDENTITY)</w:t>
            </w:r>
          </w:p>
          <w:p w14:paraId="001476CF" w14:textId="77777777" w:rsidR="009178AD" w:rsidRPr="006276FC" w:rsidRDefault="009178AD" w:rsidP="009C6C63">
            <w:pPr>
              <w:pStyle w:val="TAL"/>
              <w:rPr>
                <w:sz w:val="16"/>
                <w:szCs w:val="16"/>
              </w:rPr>
            </w:pPr>
            <w:r w:rsidRPr="006276FC">
              <w:rPr>
                <w:sz w:val="16"/>
                <w:szCs w:val="16"/>
              </w:rPr>
              <w:t>1 (DISTINCT_PSI)</w:t>
            </w:r>
          </w:p>
          <w:p w14:paraId="2C1E8225" w14:textId="77777777" w:rsidR="009178AD" w:rsidRPr="006276FC" w:rsidRDefault="009178AD" w:rsidP="009C6C63">
            <w:pPr>
              <w:pStyle w:val="TAL"/>
              <w:rPr>
                <w:sz w:val="16"/>
                <w:szCs w:val="16"/>
              </w:rPr>
            </w:pPr>
            <w:r w:rsidRPr="006276FC">
              <w:rPr>
                <w:sz w:val="16"/>
                <w:szCs w:val="16"/>
              </w:rPr>
              <w:t>2 (WILDCARDED_PSI)</w:t>
            </w:r>
          </w:p>
          <w:p w14:paraId="29739FF5" w14:textId="77777777" w:rsidR="009178AD" w:rsidRPr="006276FC" w:rsidRDefault="009178AD" w:rsidP="009C6C63">
            <w:pPr>
              <w:pStyle w:val="TAL"/>
              <w:rPr>
                <w:sz w:val="16"/>
                <w:szCs w:val="16"/>
              </w:rPr>
            </w:pPr>
            <w:r w:rsidRPr="006276FC">
              <w:rPr>
                <w:sz w:val="16"/>
                <w:szCs w:val="16"/>
              </w:rPr>
              <w:t>3 (WILDCARDED_IMPU)</w:t>
            </w:r>
          </w:p>
        </w:tc>
      </w:tr>
      <w:tr w:rsidR="009178AD" w:rsidRPr="006276FC" w14:paraId="165E68A4" w14:textId="77777777" w:rsidTr="009C6C63">
        <w:trPr>
          <w:cantSplit/>
          <w:tblHeader/>
          <w:jc w:val="center"/>
        </w:trPr>
        <w:tc>
          <w:tcPr>
            <w:tcW w:w="0" w:type="auto"/>
          </w:tcPr>
          <w:p w14:paraId="5F71A5E2" w14:textId="77777777" w:rsidR="009178AD" w:rsidRPr="006276FC" w:rsidRDefault="009178AD" w:rsidP="009C6C63">
            <w:pPr>
              <w:pStyle w:val="TAL"/>
              <w:rPr>
                <w:sz w:val="16"/>
                <w:szCs w:val="16"/>
              </w:rPr>
            </w:pPr>
            <w:r w:rsidRPr="006276FC">
              <w:rPr>
                <w:sz w:val="16"/>
                <w:szCs w:val="16"/>
              </w:rPr>
              <w:t>tWildcardedPSI</w:t>
            </w:r>
          </w:p>
        </w:tc>
        <w:tc>
          <w:tcPr>
            <w:tcW w:w="0" w:type="auto"/>
          </w:tcPr>
          <w:p w14:paraId="25F5B1EF" w14:textId="77777777" w:rsidR="009178AD" w:rsidRPr="006276FC" w:rsidRDefault="009178AD" w:rsidP="009C6C63">
            <w:pPr>
              <w:pStyle w:val="TAL"/>
              <w:rPr>
                <w:sz w:val="16"/>
                <w:szCs w:val="16"/>
              </w:rPr>
            </w:pPr>
            <w:r w:rsidRPr="006276FC">
              <w:rPr>
                <w:sz w:val="16"/>
                <w:szCs w:val="16"/>
              </w:rPr>
              <w:t>WildcardedPSI</w:t>
            </w:r>
          </w:p>
        </w:tc>
        <w:tc>
          <w:tcPr>
            <w:tcW w:w="0" w:type="auto"/>
          </w:tcPr>
          <w:p w14:paraId="5DB7E7B4" w14:textId="77777777" w:rsidR="009178AD" w:rsidRPr="006276FC" w:rsidRDefault="009178AD" w:rsidP="009C6C63">
            <w:pPr>
              <w:pStyle w:val="TAL"/>
              <w:rPr>
                <w:sz w:val="16"/>
                <w:szCs w:val="16"/>
              </w:rPr>
            </w:pPr>
            <w:r w:rsidRPr="006276FC">
              <w:rPr>
                <w:sz w:val="16"/>
                <w:szCs w:val="16"/>
              </w:rPr>
              <w:t>anyURI</w:t>
            </w:r>
          </w:p>
        </w:tc>
        <w:tc>
          <w:tcPr>
            <w:tcW w:w="0" w:type="auto"/>
          </w:tcPr>
          <w:p w14:paraId="7340C1F9" w14:textId="77777777" w:rsidR="009178AD" w:rsidRPr="006276FC" w:rsidRDefault="009178AD" w:rsidP="009C6C63">
            <w:pPr>
              <w:pStyle w:val="TAL"/>
              <w:rPr>
                <w:sz w:val="16"/>
                <w:szCs w:val="16"/>
              </w:rPr>
            </w:pPr>
            <w:r w:rsidRPr="006276FC">
              <w:rPr>
                <w:sz w:val="16"/>
                <w:szCs w:val="16"/>
              </w:rPr>
              <w:t>Syntax described in 3GPP TS 23.003 [11].</w:t>
            </w:r>
          </w:p>
        </w:tc>
      </w:tr>
      <w:tr w:rsidR="009178AD" w:rsidRPr="006276FC" w14:paraId="6A6A13BA" w14:textId="77777777" w:rsidTr="009C6C63">
        <w:trPr>
          <w:cantSplit/>
          <w:tblHeader/>
          <w:jc w:val="center"/>
        </w:trPr>
        <w:tc>
          <w:tcPr>
            <w:tcW w:w="0" w:type="auto"/>
          </w:tcPr>
          <w:p w14:paraId="3EE126BB" w14:textId="77777777" w:rsidR="009178AD" w:rsidRPr="006276FC" w:rsidRDefault="009178AD" w:rsidP="009C6C63">
            <w:pPr>
              <w:pStyle w:val="TAL"/>
              <w:rPr>
                <w:sz w:val="16"/>
                <w:szCs w:val="16"/>
              </w:rPr>
            </w:pPr>
            <w:r w:rsidRPr="006276FC">
              <w:rPr>
                <w:sz w:val="16"/>
                <w:szCs w:val="16"/>
              </w:rPr>
              <w:t>tWildcardedIMPU</w:t>
            </w:r>
          </w:p>
        </w:tc>
        <w:tc>
          <w:tcPr>
            <w:tcW w:w="0" w:type="auto"/>
          </w:tcPr>
          <w:p w14:paraId="5E97B4E4" w14:textId="77777777" w:rsidR="009178AD" w:rsidRPr="006276FC" w:rsidRDefault="009178AD" w:rsidP="009C6C63">
            <w:pPr>
              <w:pStyle w:val="TAL"/>
              <w:rPr>
                <w:sz w:val="16"/>
                <w:szCs w:val="16"/>
              </w:rPr>
            </w:pPr>
            <w:r w:rsidRPr="006276FC">
              <w:rPr>
                <w:sz w:val="16"/>
                <w:szCs w:val="16"/>
              </w:rPr>
              <w:t>WildcardedIMPU</w:t>
            </w:r>
          </w:p>
        </w:tc>
        <w:tc>
          <w:tcPr>
            <w:tcW w:w="0" w:type="auto"/>
          </w:tcPr>
          <w:p w14:paraId="7D036A50" w14:textId="77777777" w:rsidR="009178AD" w:rsidRPr="006276FC" w:rsidRDefault="009178AD" w:rsidP="009C6C63">
            <w:pPr>
              <w:pStyle w:val="TAL"/>
              <w:rPr>
                <w:sz w:val="16"/>
                <w:szCs w:val="16"/>
              </w:rPr>
            </w:pPr>
            <w:r w:rsidRPr="006276FC">
              <w:rPr>
                <w:sz w:val="16"/>
                <w:szCs w:val="16"/>
              </w:rPr>
              <w:t>anyURI</w:t>
            </w:r>
          </w:p>
        </w:tc>
        <w:tc>
          <w:tcPr>
            <w:tcW w:w="0" w:type="auto"/>
          </w:tcPr>
          <w:p w14:paraId="071276F4" w14:textId="77777777" w:rsidR="009178AD" w:rsidRPr="006276FC" w:rsidRDefault="009178AD" w:rsidP="009C6C63">
            <w:pPr>
              <w:pStyle w:val="TAL"/>
              <w:rPr>
                <w:sz w:val="16"/>
                <w:szCs w:val="16"/>
              </w:rPr>
            </w:pPr>
            <w:r w:rsidRPr="006276FC">
              <w:rPr>
                <w:sz w:val="16"/>
                <w:szCs w:val="16"/>
              </w:rPr>
              <w:t>Syntax described in 3GPP TS 23.003 [11].</w:t>
            </w:r>
          </w:p>
        </w:tc>
      </w:tr>
      <w:tr w:rsidR="009178AD" w:rsidRPr="006276FC" w14:paraId="57CFDD0A" w14:textId="77777777" w:rsidTr="009C6C63">
        <w:trPr>
          <w:cantSplit/>
          <w:tblHeader/>
          <w:jc w:val="center"/>
        </w:trPr>
        <w:tc>
          <w:tcPr>
            <w:tcW w:w="0" w:type="auto"/>
          </w:tcPr>
          <w:p w14:paraId="0283C368" w14:textId="77777777" w:rsidR="009178AD" w:rsidRPr="006276FC" w:rsidRDefault="009178AD" w:rsidP="009C6C63">
            <w:pPr>
              <w:pStyle w:val="TAL"/>
              <w:rPr>
                <w:sz w:val="16"/>
                <w:szCs w:val="16"/>
              </w:rPr>
            </w:pPr>
            <w:r w:rsidRPr="006276FC">
              <w:rPr>
                <w:sz w:val="16"/>
                <w:szCs w:val="16"/>
              </w:rPr>
              <w:t>tServiceInfo</w:t>
            </w:r>
          </w:p>
        </w:tc>
        <w:tc>
          <w:tcPr>
            <w:tcW w:w="0" w:type="auto"/>
          </w:tcPr>
          <w:p w14:paraId="13EC116D" w14:textId="77777777" w:rsidR="009178AD" w:rsidRPr="006276FC" w:rsidRDefault="009178AD" w:rsidP="009C6C63">
            <w:pPr>
              <w:pStyle w:val="TAL"/>
              <w:rPr>
                <w:sz w:val="16"/>
                <w:szCs w:val="16"/>
              </w:rPr>
            </w:pPr>
            <w:r w:rsidRPr="006276FC">
              <w:rPr>
                <w:sz w:val="16"/>
                <w:szCs w:val="16"/>
              </w:rPr>
              <w:t>ServiceInfo</w:t>
            </w:r>
          </w:p>
        </w:tc>
        <w:tc>
          <w:tcPr>
            <w:tcW w:w="0" w:type="auto"/>
          </w:tcPr>
          <w:p w14:paraId="62652F41" w14:textId="77777777" w:rsidR="009178AD" w:rsidRPr="006276FC" w:rsidRDefault="009178AD" w:rsidP="009C6C63">
            <w:pPr>
              <w:pStyle w:val="TAL"/>
              <w:rPr>
                <w:sz w:val="16"/>
                <w:szCs w:val="16"/>
              </w:rPr>
            </w:pPr>
            <w:r w:rsidRPr="006276FC">
              <w:rPr>
                <w:sz w:val="16"/>
                <w:szCs w:val="16"/>
              </w:rPr>
              <w:t>string</w:t>
            </w:r>
          </w:p>
        </w:tc>
        <w:tc>
          <w:tcPr>
            <w:tcW w:w="0" w:type="auto"/>
          </w:tcPr>
          <w:p w14:paraId="5ED2CB58" w14:textId="77777777" w:rsidR="009178AD" w:rsidRPr="006276FC" w:rsidRDefault="009178AD" w:rsidP="009C6C63">
            <w:pPr>
              <w:pStyle w:val="TAL"/>
              <w:rPr>
                <w:sz w:val="16"/>
                <w:szCs w:val="16"/>
              </w:rPr>
            </w:pPr>
          </w:p>
        </w:tc>
      </w:tr>
      <w:tr w:rsidR="009178AD" w:rsidRPr="006276FC" w14:paraId="27BD7162" w14:textId="77777777" w:rsidTr="009C6C63">
        <w:trPr>
          <w:cantSplit/>
          <w:tblHeader/>
          <w:jc w:val="center"/>
        </w:trPr>
        <w:tc>
          <w:tcPr>
            <w:tcW w:w="0" w:type="auto"/>
          </w:tcPr>
          <w:p w14:paraId="5C5F9BF4" w14:textId="77777777" w:rsidR="009178AD" w:rsidRPr="006276FC" w:rsidRDefault="009178AD" w:rsidP="009C6C63">
            <w:pPr>
              <w:pStyle w:val="TAL"/>
              <w:rPr>
                <w:sz w:val="16"/>
                <w:szCs w:val="16"/>
              </w:rPr>
            </w:pPr>
            <w:r w:rsidRPr="006276FC">
              <w:rPr>
                <w:sz w:val="16"/>
                <w:szCs w:val="16"/>
              </w:rPr>
              <w:t>tDSAI-Tag</w:t>
            </w:r>
          </w:p>
        </w:tc>
        <w:tc>
          <w:tcPr>
            <w:tcW w:w="0" w:type="auto"/>
          </w:tcPr>
          <w:p w14:paraId="5AEEB8E1" w14:textId="77777777" w:rsidR="009178AD" w:rsidRPr="006276FC" w:rsidRDefault="009178AD" w:rsidP="009C6C63">
            <w:pPr>
              <w:pStyle w:val="TAL"/>
              <w:rPr>
                <w:sz w:val="16"/>
                <w:szCs w:val="16"/>
              </w:rPr>
            </w:pPr>
            <w:r w:rsidRPr="006276FC">
              <w:rPr>
                <w:sz w:val="16"/>
                <w:szCs w:val="16"/>
              </w:rPr>
              <w:t>DSAI-Tag</w:t>
            </w:r>
          </w:p>
        </w:tc>
        <w:tc>
          <w:tcPr>
            <w:tcW w:w="0" w:type="auto"/>
          </w:tcPr>
          <w:p w14:paraId="13377665" w14:textId="77777777" w:rsidR="009178AD" w:rsidRPr="006276FC" w:rsidRDefault="009178AD" w:rsidP="009C6C63">
            <w:pPr>
              <w:pStyle w:val="TAL"/>
              <w:rPr>
                <w:sz w:val="16"/>
                <w:szCs w:val="16"/>
              </w:rPr>
            </w:pPr>
            <w:r w:rsidRPr="006276FC">
              <w:rPr>
                <w:sz w:val="16"/>
                <w:szCs w:val="16"/>
              </w:rPr>
              <w:t>string</w:t>
            </w:r>
          </w:p>
        </w:tc>
        <w:tc>
          <w:tcPr>
            <w:tcW w:w="0" w:type="auto"/>
          </w:tcPr>
          <w:p w14:paraId="51C5AE52" w14:textId="77777777" w:rsidR="009178AD" w:rsidRPr="006276FC" w:rsidRDefault="009178AD" w:rsidP="009C6C63">
            <w:pPr>
              <w:pStyle w:val="TAL"/>
              <w:rPr>
                <w:sz w:val="16"/>
                <w:szCs w:val="16"/>
              </w:rPr>
            </w:pPr>
          </w:p>
        </w:tc>
      </w:tr>
      <w:tr w:rsidR="009178AD" w:rsidRPr="006276FC" w14:paraId="28890466" w14:textId="77777777" w:rsidTr="009C6C63">
        <w:trPr>
          <w:cantSplit/>
          <w:tblHeader/>
          <w:jc w:val="center"/>
        </w:trPr>
        <w:tc>
          <w:tcPr>
            <w:tcW w:w="0" w:type="auto"/>
          </w:tcPr>
          <w:p w14:paraId="29B37E2A" w14:textId="77777777" w:rsidR="009178AD" w:rsidRPr="006276FC" w:rsidRDefault="009178AD" w:rsidP="009C6C63">
            <w:pPr>
              <w:pStyle w:val="TAL"/>
              <w:rPr>
                <w:sz w:val="16"/>
                <w:szCs w:val="16"/>
              </w:rPr>
            </w:pPr>
            <w:r w:rsidRPr="006276FC">
              <w:rPr>
                <w:sz w:val="16"/>
                <w:szCs w:val="16"/>
              </w:rPr>
              <w:t>tString</w:t>
            </w:r>
          </w:p>
        </w:tc>
        <w:tc>
          <w:tcPr>
            <w:tcW w:w="0" w:type="auto"/>
          </w:tcPr>
          <w:p w14:paraId="65FBE89F" w14:textId="77777777"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p>
        </w:tc>
        <w:tc>
          <w:tcPr>
            <w:tcW w:w="0" w:type="auto"/>
          </w:tcPr>
          <w:p w14:paraId="0C181406" w14:textId="77777777" w:rsidR="009178AD" w:rsidRPr="006276FC" w:rsidRDefault="009178AD" w:rsidP="009C6C63">
            <w:pPr>
              <w:pStyle w:val="TAL"/>
              <w:rPr>
                <w:sz w:val="16"/>
                <w:szCs w:val="16"/>
              </w:rPr>
            </w:pPr>
            <w:r w:rsidRPr="006276FC">
              <w:rPr>
                <w:sz w:val="16"/>
                <w:szCs w:val="16"/>
              </w:rPr>
              <w:t>string</w:t>
            </w:r>
          </w:p>
        </w:tc>
        <w:tc>
          <w:tcPr>
            <w:tcW w:w="0" w:type="auto"/>
          </w:tcPr>
          <w:p w14:paraId="12C4F21D" w14:textId="77777777" w:rsidR="009178AD" w:rsidRPr="006276FC" w:rsidRDefault="009178AD" w:rsidP="009C6C63">
            <w:pPr>
              <w:pStyle w:val="TAL"/>
              <w:rPr>
                <w:sz w:val="16"/>
                <w:szCs w:val="16"/>
              </w:rPr>
            </w:pPr>
          </w:p>
        </w:tc>
      </w:tr>
      <w:tr w:rsidR="009178AD" w:rsidRPr="006276FC" w14:paraId="3CCB722F" w14:textId="77777777" w:rsidTr="009C6C63">
        <w:trPr>
          <w:cantSplit/>
          <w:tblHeader/>
          <w:jc w:val="center"/>
        </w:trPr>
        <w:tc>
          <w:tcPr>
            <w:tcW w:w="0" w:type="auto"/>
          </w:tcPr>
          <w:p w14:paraId="2B7A89EF" w14:textId="77777777" w:rsidR="009178AD" w:rsidRPr="006276FC" w:rsidRDefault="009178AD" w:rsidP="009C6C63">
            <w:pPr>
              <w:pStyle w:val="TAL"/>
              <w:rPr>
                <w:sz w:val="16"/>
                <w:szCs w:val="16"/>
              </w:rPr>
            </w:pPr>
            <w:r w:rsidRPr="006276FC">
              <w:rPr>
                <w:sz w:val="16"/>
                <w:szCs w:val="16"/>
              </w:rPr>
              <w:t>tBool</w:t>
            </w:r>
          </w:p>
        </w:tc>
        <w:tc>
          <w:tcPr>
            <w:tcW w:w="0" w:type="auto"/>
          </w:tcPr>
          <w:p w14:paraId="170A573D" w14:textId="77777777" w:rsidR="009178AD" w:rsidRPr="006276FC" w:rsidRDefault="009178AD" w:rsidP="009C6C63">
            <w:pPr>
              <w:pStyle w:val="TAL"/>
              <w:rPr>
                <w:sz w:val="16"/>
                <w:szCs w:val="16"/>
              </w:rPr>
            </w:pPr>
            <w:r w:rsidRPr="006276FC">
              <w:rPr>
                <w:sz w:val="16"/>
                <w:szCs w:val="16"/>
              </w:rPr>
              <w:t>ConditionTypeCNF, ConditionNegated</w:t>
            </w:r>
          </w:p>
        </w:tc>
        <w:tc>
          <w:tcPr>
            <w:tcW w:w="0" w:type="auto"/>
          </w:tcPr>
          <w:p w14:paraId="02C18898" w14:textId="77777777" w:rsidR="009178AD" w:rsidRPr="006276FC" w:rsidRDefault="009178AD" w:rsidP="009C6C63">
            <w:pPr>
              <w:pStyle w:val="TAL"/>
              <w:rPr>
                <w:sz w:val="16"/>
                <w:szCs w:val="16"/>
              </w:rPr>
            </w:pPr>
            <w:r w:rsidRPr="006276FC">
              <w:rPr>
                <w:sz w:val="16"/>
                <w:szCs w:val="16"/>
              </w:rPr>
              <w:t>boolean</w:t>
            </w:r>
          </w:p>
        </w:tc>
        <w:tc>
          <w:tcPr>
            <w:tcW w:w="0" w:type="auto"/>
          </w:tcPr>
          <w:p w14:paraId="41C9EC81" w14:textId="77777777" w:rsidR="00F80D7D" w:rsidRPr="006276FC" w:rsidRDefault="009178AD" w:rsidP="009C6C63">
            <w:pPr>
              <w:pStyle w:val="TAL"/>
              <w:rPr>
                <w:sz w:val="16"/>
                <w:szCs w:val="16"/>
              </w:rPr>
            </w:pPr>
            <w:r w:rsidRPr="006276FC">
              <w:rPr>
                <w:sz w:val="16"/>
                <w:szCs w:val="16"/>
              </w:rPr>
              <w:t>Possible values:</w:t>
            </w:r>
          </w:p>
          <w:p w14:paraId="3E8E17D2" w14:textId="7A82FA36" w:rsidR="009178AD" w:rsidRPr="006276FC" w:rsidRDefault="009178AD" w:rsidP="009C6C63">
            <w:pPr>
              <w:pStyle w:val="TAL"/>
              <w:rPr>
                <w:sz w:val="16"/>
                <w:szCs w:val="16"/>
              </w:rPr>
            </w:pPr>
            <w:r w:rsidRPr="006276FC">
              <w:rPr>
                <w:sz w:val="16"/>
                <w:szCs w:val="16"/>
              </w:rPr>
              <w:t>0 (false)</w:t>
            </w:r>
          </w:p>
          <w:p w14:paraId="6C34B332" w14:textId="77777777" w:rsidR="009178AD" w:rsidRPr="006276FC" w:rsidRDefault="009178AD" w:rsidP="009C6C63">
            <w:pPr>
              <w:pStyle w:val="TAL"/>
              <w:rPr>
                <w:sz w:val="16"/>
                <w:szCs w:val="16"/>
              </w:rPr>
            </w:pPr>
            <w:r w:rsidRPr="006276FC">
              <w:rPr>
                <w:sz w:val="16"/>
                <w:szCs w:val="16"/>
              </w:rPr>
              <w:t>1 (true)</w:t>
            </w:r>
          </w:p>
        </w:tc>
      </w:tr>
      <w:tr w:rsidR="009178AD" w:rsidRPr="006276FC" w14:paraId="3FF96459" w14:textId="77777777" w:rsidTr="009C6C63">
        <w:trPr>
          <w:cantSplit/>
          <w:tblHeader/>
          <w:jc w:val="center"/>
        </w:trPr>
        <w:tc>
          <w:tcPr>
            <w:tcW w:w="0" w:type="auto"/>
          </w:tcPr>
          <w:p w14:paraId="63E85A00" w14:textId="77777777" w:rsidR="009178AD" w:rsidRPr="006276FC" w:rsidRDefault="009178AD" w:rsidP="009C6C63">
            <w:pPr>
              <w:pStyle w:val="TAL"/>
              <w:rPr>
                <w:sz w:val="16"/>
                <w:szCs w:val="16"/>
              </w:rPr>
            </w:pPr>
            <w:r w:rsidRPr="006276FC">
              <w:rPr>
                <w:sz w:val="16"/>
                <w:szCs w:val="16"/>
              </w:rPr>
              <w:t>tSequenceNumber</w:t>
            </w:r>
          </w:p>
        </w:tc>
        <w:tc>
          <w:tcPr>
            <w:tcW w:w="0" w:type="auto"/>
          </w:tcPr>
          <w:p w14:paraId="63D1A58A" w14:textId="77777777" w:rsidR="009178AD" w:rsidRPr="006276FC" w:rsidRDefault="009178AD" w:rsidP="009C6C63">
            <w:pPr>
              <w:pStyle w:val="TAL"/>
              <w:rPr>
                <w:sz w:val="16"/>
                <w:szCs w:val="16"/>
              </w:rPr>
            </w:pPr>
            <w:r w:rsidRPr="006276FC">
              <w:rPr>
                <w:sz w:val="16"/>
                <w:szCs w:val="16"/>
              </w:rPr>
              <w:t>SequenceNumber</w:t>
            </w:r>
          </w:p>
        </w:tc>
        <w:tc>
          <w:tcPr>
            <w:tcW w:w="0" w:type="auto"/>
          </w:tcPr>
          <w:p w14:paraId="7CC87C6A" w14:textId="77777777" w:rsidR="009178AD" w:rsidRPr="006276FC" w:rsidRDefault="009178AD" w:rsidP="009C6C63">
            <w:pPr>
              <w:pStyle w:val="TAL"/>
              <w:rPr>
                <w:sz w:val="16"/>
                <w:szCs w:val="16"/>
              </w:rPr>
            </w:pPr>
            <w:r w:rsidRPr="006276FC">
              <w:rPr>
                <w:sz w:val="16"/>
                <w:szCs w:val="16"/>
              </w:rPr>
              <w:t>integer</w:t>
            </w:r>
          </w:p>
        </w:tc>
        <w:tc>
          <w:tcPr>
            <w:tcW w:w="0" w:type="auto"/>
          </w:tcPr>
          <w:p w14:paraId="3259F42E" w14:textId="77777777" w:rsidR="009178AD" w:rsidRPr="006276FC" w:rsidRDefault="009178AD" w:rsidP="009C6C63">
            <w:pPr>
              <w:pStyle w:val="TAL"/>
              <w:rPr>
                <w:sz w:val="16"/>
                <w:szCs w:val="16"/>
              </w:rPr>
            </w:pPr>
            <w:r w:rsidRPr="006276FC">
              <w:rPr>
                <w:sz w:val="16"/>
                <w:szCs w:val="16"/>
              </w:rPr>
              <w:t>&gt;=0, &lt;=65535</w:t>
            </w:r>
          </w:p>
        </w:tc>
      </w:tr>
      <w:tr w:rsidR="009178AD" w:rsidRPr="006276FC" w14:paraId="73C6FC20" w14:textId="77777777" w:rsidTr="009C6C63">
        <w:trPr>
          <w:cantSplit/>
          <w:tblHeader/>
          <w:jc w:val="center"/>
        </w:trPr>
        <w:tc>
          <w:tcPr>
            <w:tcW w:w="0" w:type="auto"/>
          </w:tcPr>
          <w:p w14:paraId="5D8B89CA" w14:textId="77777777" w:rsidR="009178AD" w:rsidRPr="006276FC" w:rsidRDefault="009178AD" w:rsidP="009C6C63">
            <w:pPr>
              <w:pStyle w:val="TAL"/>
              <w:rPr>
                <w:sz w:val="16"/>
                <w:szCs w:val="16"/>
              </w:rPr>
            </w:pPr>
            <w:r w:rsidRPr="006276FC">
              <w:rPr>
                <w:sz w:val="16"/>
                <w:szCs w:val="16"/>
              </w:rPr>
              <w:t>tPSIActivation</w:t>
            </w:r>
          </w:p>
        </w:tc>
        <w:tc>
          <w:tcPr>
            <w:tcW w:w="0" w:type="auto"/>
          </w:tcPr>
          <w:p w14:paraId="4D31F3F5" w14:textId="77777777" w:rsidR="009178AD" w:rsidRPr="006276FC" w:rsidRDefault="009178AD" w:rsidP="009C6C63">
            <w:pPr>
              <w:pStyle w:val="TAL"/>
              <w:rPr>
                <w:sz w:val="16"/>
                <w:szCs w:val="16"/>
              </w:rPr>
            </w:pPr>
            <w:r w:rsidRPr="006276FC">
              <w:rPr>
                <w:sz w:val="16"/>
                <w:szCs w:val="16"/>
              </w:rPr>
              <w:t>PSIActivation</w:t>
            </w:r>
          </w:p>
        </w:tc>
        <w:tc>
          <w:tcPr>
            <w:tcW w:w="0" w:type="auto"/>
          </w:tcPr>
          <w:p w14:paraId="1068D539" w14:textId="77777777" w:rsidR="009178AD" w:rsidRPr="006276FC" w:rsidRDefault="009178AD" w:rsidP="009C6C63">
            <w:pPr>
              <w:pStyle w:val="TAL"/>
              <w:rPr>
                <w:sz w:val="16"/>
                <w:szCs w:val="16"/>
              </w:rPr>
            </w:pPr>
            <w:r w:rsidRPr="006276FC">
              <w:rPr>
                <w:sz w:val="16"/>
                <w:szCs w:val="16"/>
              </w:rPr>
              <w:t>enumerated</w:t>
            </w:r>
          </w:p>
        </w:tc>
        <w:tc>
          <w:tcPr>
            <w:tcW w:w="0" w:type="auto"/>
          </w:tcPr>
          <w:p w14:paraId="20C8AFAB" w14:textId="77777777" w:rsidR="009178AD" w:rsidRPr="006276FC" w:rsidRDefault="009178AD" w:rsidP="009C6C63">
            <w:pPr>
              <w:pStyle w:val="TAL"/>
              <w:rPr>
                <w:sz w:val="16"/>
                <w:szCs w:val="16"/>
              </w:rPr>
            </w:pPr>
            <w:r w:rsidRPr="006276FC">
              <w:rPr>
                <w:sz w:val="16"/>
                <w:szCs w:val="16"/>
              </w:rPr>
              <w:t>Possible Values:</w:t>
            </w:r>
          </w:p>
          <w:p w14:paraId="4E08034B" w14:textId="77777777" w:rsidR="009178AD" w:rsidRPr="006276FC" w:rsidRDefault="009178AD" w:rsidP="009C6C63">
            <w:pPr>
              <w:pStyle w:val="TAL"/>
              <w:rPr>
                <w:sz w:val="16"/>
                <w:szCs w:val="16"/>
              </w:rPr>
            </w:pPr>
            <w:r w:rsidRPr="006276FC">
              <w:rPr>
                <w:sz w:val="16"/>
                <w:szCs w:val="16"/>
              </w:rPr>
              <w:t>0 (INACTIVE)</w:t>
            </w:r>
          </w:p>
          <w:p w14:paraId="24733BB9" w14:textId="77777777" w:rsidR="009178AD" w:rsidRPr="006276FC" w:rsidRDefault="009178AD" w:rsidP="009C6C63">
            <w:pPr>
              <w:pStyle w:val="TAL"/>
              <w:rPr>
                <w:sz w:val="16"/>
                <w:szCs w:val="16"/>
              </w:rPr>
            </w:pPr>
            <w:r w:rsidRPr="006276FC">
              <w:rPr>
                <w:sz w:val="16"/>
                <w:szCs w:val="16"/>
              </w:rPr>
              <w:t>1 (ACTIVE)</w:t>
            </w:r>
          </w:p>
        </w:tc>
      </w:tr>
      <w:tr w:rsidR="009178AD" w:rsidRPr="006276FC" w14:paraId="53750960" w14:textId="77777777" w:rsidTr="009C6C63">
        <w:trPr>
          <w:cantSplit/>
          <w:tblHeader/>
          <w:jc w:val="center"/>
        </w:trPr>
        <w:tc>
          <w:tcPr>
            <w:tcW w:w="0" w:type="auto"/>
          </w:tcPr>
          <w:p w14:paraId="33C34240" w14:textId="77777777" w:rsidR="009178AD" w:rsidRPr="006276FC" w:rsidRDefault="009178AD" w:rsidP="009C6C63">
            <w:pPr>
              <w:pStyle w:val="TAL"/>
              <w:rPr>
                <w:sz w:val="16"/>
                <w:szCs w:val="16"/>
              </w:rPr>
            </w:pPr>
            <w:r w:rsidRPr="006276FC">
              <w:rPr>
                <w:sz w:val="16"/>
                <w:szCs w:val="16"/>
              </w:rPr>
              <w:lastRenderedPageBreak/>
              <w:t>tDSAI-Value</w:t>
            </w:r>
          </w:p>
        </w:tc>
        <w:tc>
          <w:tcPr>
            <w:tcW w:w="0" w:type="auto"/>
          </w:tcPr>
          <w:p w14:paraId="64D15702" w14:textId="77777777" w:rsidR="009178AD" w:rsidRPr="006276FC" w:rsidRDefault="009178AD" w:rsidP="009C6C63">
            <w:pPr>
              <w:pStyle w:val="TAL"/>
              <w:rPr>
                <w:sz w:val="16"/>
                <w:szCs w:val="16"/>
              </w:rPr>
            </w:pPr>
            <w:r w:rsidRPr="006276FC">
              <w:rPr>
                <w:sz w:val="16"/>
                <w:szCs w:val="16"/>
              </w:rPr>
              <w:t>DSAI-Value</w:t>
            </w:r>
          </w:p>
        </w:tc>
        <w:tc>
          <w:tcPr>
            <w:tcW w:w="0" w:type="auto"/>
          </w:tcPr>
          <w:p w14:paraId="4E03C5B0" w14:textId="77777777" w:rsidR="009178AD" w:rsidRPr="006276FC" w:rsidRDefault="009178AD" w:rsidP="009C6C63">
            <w:pPr>
              <w:pStyle w:val="TAL"/>
              <w:rPr>
                <w:sz w:val="16"/>
                <w:szCs w:val="16"/>
              </w:rPr>
            </w:pPr>
            <w:r w:rsidRPr="006276FC">
              <w:rPr>
                <w:sz w:val="16"/>
                <w:szCs w:val="16"/>
              </w:rPr>
              <w:t>enumerated</w:t>
            </w:r>
          </w:p>
        </w:tc>
        <w:tc>
          <w:tcPr>
            <w:tcW w:w="0" w:type="auto"/>
          </w:tcPr>
          <w:p w14:paraId="01C3C23D" w14:textId="77777777" w:rsidR="009178AD" w:rsidRPr="006276FC" w:rsidRDefault="009178AD" w:rsidP="009C6C63">
            <w:pPr>
              <w:pStyle w:val="TAL"/>
              <w:rPr>
                <w:rFonts w:cs="CG Times (WN)"/>
                <w:sz w:val="16"/>
                <w:szCs w:val="16"/>
                <w:lang w:eastAsia="ar-SA"/>
              </w:rPr>
            </w:pPr>
            <w:r w:rsidRPr="006276FC">
              <w:rPr>
                <w:rFonts w:cs="CG Times (WN)"/>
                <w:sz w:val="16"/>
                <w:szCs w:val="16"/>
                <w:lang w:eastAsia="ar-SA"/>
              </w:rPr>
              <w:t>Possible values are:</w:t>
            </w:r>
          </w:p>
          <w:p w14:paraId="4DFF54B5" w14:textId="77777777" w:rsidR="009178AD" w:rsidRPr="006276FC" w:rsidRDefault="009178AD" w:rsidP="009C6C63">
            <w:pPr>
              <w:pStyle w:val="TAL"/>
              <w:rPr>
                <w:rFonts w:cs="CG Times (WN)"/>
                <w:sz w:val="16"/>
                <w:szCs w:val="16"/>
                <w:lang w:eastAsia="ar-SA"/>
              </w:rPr>
            </w:pPr>
            <w:r w:rsidRPr="006276FC">
              <w:rPr>
                <w:rFonts w:cs="CG Times (WN)"/>
                <w:sz w:val="16"/>
                <w:szCs w:val="16"/>
                <w:lang w:eastAsia="ar-SA"/>
              </w:rPr>
              <w:t>0 (ACTIVE)</w:t>
            </w:r>
          </w:p>
          <w:p w14:paraId="57618696" w14:textId="77777777" w:rsidR="009178AD" w:rsidRPr="006276FC" w:rsidRDefault="009178AD" w:rsidP="009C6C63">
            <w:pPr>
              <w:pStyle w:val="TAL"/>
              <w:rPr>
                <w:sz w:val="16"/>
                <w:szCs w:val="16"/>
              </w:rPr>
            </w:pPr>
            <w:r w:rsidRPr="006276FC">
              <w:rPr>
                <w:rFonts w:cs="CG Times (WN)"/>
                <w:sz w:val="16"/>
                <w:szCs w:val="16"/>
                <w:lang w:eastAsia="ar-SA"/>
              </w:rPr>
              <w:t>1 (INACTIVE)</w:t>
            </w:r>
          </w:p>
        </w:tc>
      </w:tr>
      <w:tr w:rsidR="009178AD" w:rsidRPr="006276FC" w14:paraId="4EB81AFA" w14:textId="77777777" w:rsidTr="009C6C63">
        <w:trPr>
          <w:cantSplit/>
          <w:tblHeader/>
          <w:jc w:val="center"/>
        </w:trPr>
        <w:tc>
          <w:tcPr>
            <w:tcW w:w="0" w:type="auto"/>
          </w:tcPr>
          <w:p w14:paraId="4BF57C65" w14:textId="77777777" w:rsidR="009178AD" w:rsidRPr="006276FC" w:rsidRDefault="009178AD" w:rsidP="009C6C63">
            <w:pPr>
              <w:pStyle w:val="TAL"/>
              <w:rPr>
                <w:sz w:val="16"/>
                <w:szCs w:val="16"/>
              </w:rPr>
            </w:pPr>
            <w:r w:rsidRPr="006276FC">
              <w:rPr>
                <w:sz w:val="16"/>
                <w:szCs w:val="16"/>
              </w:rPr>
              <w:t>tServiceLevelTraceInfo</w:t>
            </w:r>
          </w:p>
        </w:tc>
        <w:tc>
          <w:tcPr>
            <w:tcW w:w="0" w:type="auto"/>
          </w:tcPr>
          <w:p w14:paraId="23B20456" w14:textId="77777777" w:rsidR="009178AD" w:rsidRPr="006276FC" w:rsidRDefault="009178AD" w:rsidP="009C6C63">
            <w:pPr>
              <w:pStyle w:val="TAL"/>
              <w:rPr>
                <w:sz w:val="16"/>
                <w:szCs w:val="16"/>
              </w:rPr>
            </w:pPr>
            <w:r w:rsidRPr="006276FC">
              <w:rPr>
                <w:sz w:val="16"/>
                <w:szCs w:val="16"/>
              </w:rPr>
              <w:t>ServiceLevelTraceInfo</w:t>
            </w:r>
          </w:p>
        </w:tc>
        <w:tc>
          <w:tcPr>
            <w:tcW w:w="0" w:type="auto"/>
          </w:tcPr>
          <w:p w14:paraId="7F5D2251" w14:textId="77777777" w:rsidR="009178AD" w:rsidRPr="006276FC" w:rsidRDefault="009178AD" w:rsidP="009C6C63">
            <w:pPr>
              <w:pStyle w:val="TAL"/>
              <w:rPr>
                <w:sz w:val="16"/>
                <w:szCs w:val="16"/>
              </w:rPr>
            </w:pPr>
            <w:r w:rsidRPr="006276FC">
              <w:rPr>
                <w:sz w:val="16"/>
                <w:szCs w:val="16"/>
              </w:rPr>
              <w:t>String</w:t>
            </w:r>
          </w:p>
        </w:tc>
        <w:tc>
          <w:tcPr>
            <w:tcW w:w="0" w:type="auto"/>
          </w:tcPr>
          <w:p w14:paraId="32FA7DC7" w14:textId="77777777" w:rsidR="009178AD" w:rsidRPr="006276FC" w:rsidRDefault="009178AD" w:rsidP="009C6C63">
            <w:pPr>
              <w:pStyle w:val="TAL"/>
              <w:rPr>
                <w:rFonts w:cs="CG Times (WN)"/>
                <w:sz w:val="16"/>
                <w:szCs w:val="16"/>
                <w:lang w:eastAsia="ar-SA"/>
              </w:rPr>
            </w:pPr>
            <w:r w:rsidRPr="006276FC">
              <w:rPr>
                <w:sz w:val="16"/>
                <w:szCs w:val="16"/>
              </w:rPr>
              <w:t>Syntax described in 3GPP TS 24.323 [45]</w:t>
            </w:r>
          </w:p>
        </w:tc>
      </w:tr>
      <w:tr w:rsidR="009178AD" w:rsidRPr="006276FC" w14:paraId="7B90E02E" w14:textId="77777777" w:rsidTr="009C6C63">
        <w:trPr>
          <w:cantSplit/>
          <w:tblHeader/>
          <w:jc w:val="center"/>
        </w:trPr>
        <w:tc>
          <w:tcPr>
            <w:tcW w:w="0" w:type="auto"/>
          </w:tcPr>
          <w:p w14:paraId="07EFC0F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tIPv4Address</w:t>
            </w:r>
          </w:p>
        </w:tc>
        <w:tc>
          <w:tcPr>
            <w:tcW w:w="0" w:type="auto"/>
          </w:tcPr>
          <w:p w14:paraId="13C9820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IPv4Address</w:t>
            </w:r>
          </w:p>
        </w:tc>
        <w:tc>
          <w:tcPr>
            <w:tcW w:w="0" w:type="auto"/>
          </w:tcPr>
          <w:p w14:paraId="348EA51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5F5FDC3C" w14:textId="77777777" w:rsidR="009178AD" w:rsidRPr="006276FC" w:rsidRDefault="009178AD" w:rsidP="009C6C63">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14:paraId="1F9DF43A" w14:textId="77777777" w:rsidTr="009C6C63">
        <w:trPr>
          <w:cantSplit/>
          <w:tblHeader/>
          <w:jc w:val="center"/>
        </w:trPr>
        <w:tc>
          <w:tcPr>
            <w:tcW w:w="0" w:type="auto"/>
          </w:tcPr>
          <w:p w14:paraId="7FF5449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tIPv6Prefix</w:t>
            </w:r>
          </w:p>
        </w:tc>
        <w:tc>
          <w:tcPr>
            <w:tcW w:w="0" w:type="auto"/>
          </w:tcPr>
          <w:p w14:paraId="7F56174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IPv6Prefix</w:t>
            </w:r>
          </w:p>
        </w:tc>
        <w:tc>
          <w:tcPr>
            <w:tcW w:w="0" w:type="auto"/>
          </w:tcPr>
          <w:p w14:paraId="24C7A2F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19C46D3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14:paraId="586C0BE8" w14:textId="77777777" w:rsidTr="009C6C63">
        <w:trPr>
          <w:cantSplit/>
          <w:tblHeader/>
          <w:jc w:val="center"/>
        </w:trPr>
        <w:tc>
          <w:tcPr>
            <w:tcW w:w="0" w:type="auto"/>
          </w:tcPr>
          <w:p w14:paraId="09AF1F7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1E574CF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1630315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51E1A46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14:paraId="243FC635"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4411A7F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14:paraId="74664D2E"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14:paraId="13ABC75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00BF2C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256CCA4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(Highest priority)</w:t>
            </w:r>
          </w:p>
          <w:p w14:paraId="5997E7E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w:t>
            </w:r>
          </w:p>
          <w:p w14:paraId="33A9071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2</w:t>
            </w:r>
          </w:p>
          <w:p w14:paraId="7681428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3</w:t>
            </w:r>
          </w:p>
          <w:p w14:paraId="57E26B6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4 (Lowest priority)</w:t>
            </w:r>
          </w:p>
        </w:tc>
      </w:tr>
      <w:tr w:rsidR="009178AD" w:rsidRPr="006276FC" w14:paraId="07DBDC4A"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DA3AD08"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14:paraId="4B31D43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14:paraId="51A70052"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EC4286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164FA0E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2EA777BE"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89EC2B9"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1DA103C2"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4519E71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DC25CD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47103B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01BB2EE8"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69A970C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2458DB2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7FDB9AD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6CF1A3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22E9FF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3F0F4E64" w14:textId="77777777"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0503370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6763AD1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75F515A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564BA5D1"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2F252528"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14:paraId="68BA28AF" w14:textId="77777777" w:rsidTr="009C6C63">
        <w:trPr>
          <w:cantSplit/>
          <w:tblHeader/>
          <w:jc w:val="center"/>
        </w:trPr>
        <w:tc>
          <w:tcPr>
            <w:tcW w:w="0" w:type="auto"/>
          </w:tcPr>
          <w:p w14:paraId="493F2A8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tIP-SM-GW-Number</w:t>
            </w:r>
          </w:p>
        </w:tc>
        <w:tc>
          <w:tcPr>
            <w:tcW w:w="0" w:type="auto"/>
          </w:tcPr>
          <w:p w14:paraId="174F0224"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IP-SM-GW-Number</w:t>
            </w:r>
          </w:p>
        </w:tc>
        <w:tc>
          <w:tcPr>
            <w:tcW w:w="0" w:type="auto"/>
          </w:tcPr>
          <w:p w14:paraId="4D11E00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14:paraId="41CCCBF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14:paraId="7A3CE620" w14:textId="77777777" w:rsidTr="009C6C63">
        <w:trPr>
          <w:cantSplit/>
          <w:tblHeader/>
          <w:jc w:val="center"/>
        </w:trPr>
        <w:tc>
          <w:tcPr>
            <w:tcW w:w="0" w:type="auto"/>
          </w:tcPr>
          <w:p w14:paraId="48B7ACD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14:paraId="496FC50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14:paraId="5FE735A0"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440113EA"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7865DB3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(IMS-VOICE-OVER-PS-NOT-SUPPORTED)</w:t>
            </w:r>
          </w:p>
          <w:p w14:paraId="76979356"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 (IMS-VOICE-OVER-PS-SUPPORTED)</w:t>
            </w:r>
          </w:p>
          <w:p w14:paraId="2FFC39A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14:paraId="7A03AE17" w14:textId="77777777" w:rsidTr="009C6C63">
        <w:trPr>
          <w:cantSplit/>
          <w:tblHeader/>
          <w:jc w:val="center"/>
        </w:trPr>
        <w:tc>
          <w:tcPr>
            <w:tcW w:w="0" w:type="auto"/>
          </w:tcPr>
          <w:p w14:paraId="0D5562B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tRATtype</w:t>
            </w:r>
          </w:p>
        </w:tc>
        <w:tc>
          <w:tcPr>
            <w:tcW w:w="0" w:type="auto"/>
          </w:tcPr>
          <w:p w14:paraId="1FB9FC7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RATtype</w:t>
            </w:r>
          </w:p>
        </w:tc>
        <w:tc>
          <w:tcPr>
            <w:tcW w:w="0" w:type="auto"/>
          </w:tcPr>
          <w:p w14:paraId="3D16910F"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25C7B8A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14:paraId="246BE02F" w14:textId="77777777" w:rsidTr="009C6C63">
        <w:trPr>
          <w:cantSplit/>
          <w:tblHeader/>
          <w:jc w:val="center"/>
        </w:trPr>
        <w:tc>
          <w:tcPr>
            <w:tcW w:w="0" w:type="auto"/>
          </w:tcPr>
          <w:p w14:paraId="7A3A96DF" w14:textId="77777777" w:rsidR="009178AD" w:rsidRPr="006276FC" w:rsidRDefault="009178AD" w:rsidP="009C6C63">
            <w:pPr>
              <w:keepNext/>
              <w:keepLines/>
              <w:spacing w:after="0"/>
              <w:rPr>
                <w:rFonts w:ascii="Arial" w:hAnsi="Arial"/>
                <w:sz w:val="16"/>
                <w:szCs w:val="16"/>
              </w:rPr>
            </w:pPr>
            <w:r>
              <w:rPr>
                <w:rFonts w:ascii="Arial" w:hAnsi="Arial"/>
                <w:sz w:val="16"/>
                <w:szCs w:val="16"/>
              </w:rPr>
              <w:t>tAccessType</w:t>
            </w:r>
          </w:p>
        </w:tc>
        <w:tc>
          <w:tcPr>
            <w:tcW w:w="0" w:type="auto"/>
          </w:tcPr>
          <w:p w14:paraId="34BAE638" w14:textId="77777777" w:rsidR="009178AD" w:rsidRPr="006276FC" w:rsidRDefault="009178AD" w:rsidP="009C6C63">
            <w:pPr>
              <w:keepNext/>
              <w:keepLines/>
              <w:spacing w:after="0"/>
              <w:rPr>
                <w:rFonts w:ascii="Arial" w:hAnsi="Arial"/>
                <w:sz w:val="16"/>
                <w:szCs w:val="16"/>
              </w:rPr>
            </w:pPr>
            <w:r>
              <w:rPr>
                <w:rFonts w:ascii="Arial" w:hAnsi="Arial"/>
                <w:sz w:val="16"/>
                <w:szCs w:val="16"/>
              </w:rPr>
              <w:t>AccessType</w:t>
            </w:r>
          </w:p>
        </w:tc>
        <w:tc>
          <w:tcPr>
            <w:tcW w:w="0" w:type="auto"/>
          </w:tcPr>
          <w:p w14:paraId="011EB9E8" w14:textId="77777777" w:rsidR="009178AD" w:rsidRPr="006276FC" w:rsidRDefault="009178AD" w:rsidP="009C6C63">
            <w:pPr>
              <w:keepNext/>
              <w:keepLines/>
              <w:spacing w:after="0"/>
              <w:rPr>
                <w:rFonts w:ascii="Arial" w:hAnsi="Arial"/>
                <w:sz w:val="16"/>
                <w:szCs w:val="16"/>
              </w:rPr>
            </w:pPr>
            <w:r>
              <w:rPr>
                <w:rFonts w:ascii="Arial" w:hAnsi="Arial"/>
                <w:sz w:val="16"/>
                <w:szCs w:val="16"/>
              </w:rPr>
              <w:t>enumerated</w:t>
            </w:r>
          </w:p>
        </w:tc>
        <w:tc>
          <w:tcPr>
            <w:tcW w:w="0" w:type="auto"/>
          </w:tcPr>
          <w:p w14:paraId="12CE984E" w14:textId="77777777" w:rsidR="009178AD" w:rsidRDefault="009178AD" w:rsidP="009C6C63">
            <w:pPr>
              <w:keepNext/>
              <w:keepLines/>
              <w:spacing w:after="0"/>
              <w:rPr>
                <w:rFonts w:ascii="Arial" w:hAnsi="Arial"/>
                <w:sz w:val="16"/>
                <w:szCs w:val="16"/>
              </w:rPr>
            </w:pPr>
            <w:r>
              <w:rPr>
                <w:rFonts w:ascii="Arial" w:hAnsi="Arial"/>
                <w:sz w:val="16"/>
                <w:szCs w:val="16"/>
              </w:rPr>
              <w:t>Possible Values:</w:t>
            </w:r>
          </w:p>
          <w:p w14:paraId="1AB5A375" w14:textId="77777777" w:rsidR="009178AD" w:rsidRDefault="009178AD" w:rsidP="009C6C63">
            <w:pPr>
              <w:keepNext/>
              <w:keepLines/>
              <w:spacing w:after="0"/>
              <w:rPr>
                <w:rFonts w:ascii="Arial" w:hAnsi="Arial"/>
                <w:sz w:val="16"/>
                <w:szCs w:val="16"/>
              </w:rPr>
            </w:pPr>
            <w:r>
              <w:rPr>
                <w:rFonts w:ascii="Arial" w:hAnsi="Arial"/>
                <w:sz w:val="16"/>
                <w:szCs w:val="16"/>
              </w:rPr>
              <w:t>0 (3GPP-ACCESS)</w:t>
            </w:r>
          </w:p>
          <w:p w14:paraId="454C8A8B" w14:textId="77777777" w:rsidR="009178AD" w:rsidRPr="006276FC" w:rsidRDefault="009178AD" w:rsidP="009C6C63">
            <w:pPr>
              <w:keepNext/>
              <w:keepLines/>
              <w:spacing w:after="0"/>
              <w:rPr>
                <w:rFonts w:ascii="Arial" w:hAnsi="Arial"/>
                <w:sz w:val="16"/>
                <w:szCs w:val="16"/>
              </w:rPr>
            </w:pPr>
            <w:r>
              <w:rPr>
                <w:rFonts w:ascii="Arial" w:hAnsi="Arial"/>
                <w:sz w:val="16"/>
                <w:szCs w:val="16"/>
              </w:rPr>
              <w:t>1 (NON-3GPP-ACCESS)</w:t>
            </w:r>
          </w:p>
        </w:tc>
      </w:tr>
      <w:tr w:rsidR="009178AD" w:rsidRPr="006276FC" w14:paraId="066BAF06" w14:textId="77777777" w:rsidTr="009C6C63">
        <w:trPr>
          <w:cantSplit/>
          <w:tblHeader/>
          <w:jc w:val="center"/>
        </w:trPr>
        <w:tc>
          <w:tcPr>
            <w:tcW w:w="0" w:type="auto"/>
          </w:tcPr>
          <w:p w14:paraId="59843999"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tDateTime</w:t>
            </w:r>
          </w:p>
        </w:tc>
        <w:tc>
          <w:tcPr>
            <w:tcW w:w="0" w:type="auto"/>
          </w:tcPr>
          <w:p w14:paraId="40A28A35"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LastUEActivityTime</w:t>
            </w:r>
          </w:p>
        </w:tc>
        <w:tc>
          <w:tcPr>
            <w:tcW w:w="0" w:type="auto"/>
          </w:tcPr>
          <w:p w14:paraId="369CF51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14:paraId="3E74158E" w14:textId="77777777" w:rsidR="009178AD" w:rsidRPr="006276FC" w:rsidRDefault="009178AD" w:rsidP="009C6C63">
            <w:pPr>
              <w:keepNext/>
              <w:keepLines/>
              <w:spacing w:after="0"/>
              <w:rPr>
                <w:rFonts w:ascii="Arial" w:hAnsi="Arial"/>
                <w:sz w:val="16"/>
                <w:szCs w:val="16"/>
              </w:rPr>
            </w:pPr>
          </w:p>
        </w:tc>
      </w:tr>
      <w:tr w:rsidR="009178AD" w:rsidRPr="006276FC" w14:paraId="69AC7F00" w14:textId="77777777" w:rsidTr="009C6C63">
        <w:trPr>
          <w:cantSplit/>
          <w:tblHeader/>
          <w:jc w:val="center"/>
        </w:trPr>
        <w:tc>
          <w:tcPr>
            <w:tcW w:w="0" w:type="auto"/>
          </w:tcPr>
          <w:p w14:paraId="6C2622C3"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tUE-SRVCC-Capability</w:t>
            </w:r>
          </w:p>
        </w:tc>
        <w:tc>
          <w:tcPr>
            <w:tcW w:w="0" w:type="auto"/>
          </w:tcPr>
          <w:p w14:paraId="0E108BC7"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2BCF0B5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14:paraId="40F3BFDC"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14:paraId="621422ED"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0 (UE-SRVCC-CAPABILITY-NOT-SUPPORTED)</w:t>
            </w:r>
          </w:p>
          <w:p w14:paraId="398CCD4B" w14:textId="77777777" w:rsidR="009178AD" w:rsidRPr="006276FC" w:rsidRDefault="009178AD" w:rsidP="009C6C63">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14:paraId="75CDEAB3" w14:textId="77777777" w:rsidTr="009C6C63">
        <w:trPr>
          <w:cantSplit/>
          <w:tblHeader/>
          <w:jc w:val="center"/>
        </w:trPr>
        <w:tc>
          <w:tcPr>
            <w:tcW w:w="0" w:type="auto"/>
          </w:tcPr>
          <w:p w14:paraId="19910B27" w14:textId="77777777" w:rsidR="009178AD" w:rsidRPr="006276FC" w:rsidRDefault="009178AD" w:rsidP="009C6C63">
            <w:pPr>
              <w:pStyle w:val="TAL"/>
              <w:rPr>
                <w:sz w:val="16"/>
              </w:rPr>
            </w:pPr>
            <w:r w:rsidRPr="006276FC">
              <w:rPr>
                <w:sz w:val="16"/>
              </w:rPr>
              <w:t>tPriorityNamespace</w:t>
            </w:r>
          </w:p>
        </w:tc>
        <w:tc>
          <w:tcPr>
            <w:tcW w:w="0" w:type="auto"/>
          </w:tcPr>
          <w:p w14:paraId="6C659D13" w14:textId="77777777" w:rsidR="009178AD" w:rsidRPr="006276FC" w:rsidRDefault="009178AD" w:rsidP="009C6C63">
            <w:pPr>
              <w:pStyle w:val="TAL"/>
              <w:rPr>
                <w:sz w:val="16"/>
              </w:rPr>
            </w:pPr>
            <w:r w:rsidRPr="006276FC">
              <w:rPr>
                <w:sz w:val="16"/>
              </w:rPr>
              <w:t>PriorityNamespace</w:t>
            </w:r>
          </w:p>
        </w:tc>
        <w:tc>
          <w:tcPr>
            <w:tcW w:w="0" w:type="auto"/>
          </w:tcPr>
          <w:p w14:paraId="1147CDCD" w14:textId="77777777" w:rsidR="009178AD" w:rsidRPr="006276FC" w:rsidRDefault="009178AD" w:rsidP="009C6C63">
            <w:pPr>
              <w:pStyle w:val="TAL"/>
              <w:rPr>
                <w:sz w:val="16"/>
              </w:rPr>
            </w:pPr>
            <w:r w:rsidRPr="006276FC">
              <w:rPr>
                <w:sz w:val="16"/>
              </w:rPr>
              <w:t>string</w:t>
            </w:r>
          </w:p>
        </w:tc>
        <w:tc>
          <w:tcPr>
            <w:tcW w:w="0" w:type="auto"/>
          </w:tcPr>
          <w:p w14:paraId="0AAEFA88" w14:textId="77777777" w:rsidR="009178AD" w:rsidRPr="006276FC" w:rsidRDefault="009178AD" w:rsidP="009C6C63">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14:paraId="50199A6C" w14:textId="77777777" w:rsidTr="009C6C63">
        <w:trPr>
          <w:cantSplit/>
          <w:tblHeader/>
          <w:jc w:val="center"/>
        </w:trPr>
        <w:tc>
          <w:tcPr>
            <w:tcW w:w="0" w:type="auto"/>
          </w:tcPr>
          <w:p w14:paraId="77B1D72D" w14:textId="77777777" w:rsidR="009178AD" w:rsidRPr="006276FC" w:rsidRDefault="009178AD" w:rsidP="009C6C63">
            <w:pPr>
              <w:pStyle w:val="TAL"/>
              <w:rPr>
                <w:sz w:val="16"/>
              </w:rPr>
            </w:pPr>
            <w:r w:rsidRPr="006276FC">
              <w:rPr>
                <w:sz w:val="16"/>
              </w:rPr>
              <w:t>tPriorityLevel</w:t>
            </w:r>
          </w:p>
        </w:tc>
        <w:tc>
          <w:tcPr>
            <w:tcW w:w="0" w:type="auto"/>
          </w:tcPr>
          <w:p w14:paraId="7C98C6D1" w14:textId="77777777" w:rsidR="009178AD" w:rsidRPr="006276FC" w:rsidRDefault="009178AD" w:rsidP="009C6C63">
            <w:pPr>
              <w:pStyle w:val="TAL"/>
              <w:rPr>
                <w:sz w:val="16"/>
              </w:rPr>
            </w:pPr>
            <w:r w:rsidRPr="006276FC">
              <w:rPr>
                <w:sz w:val="16"/>
              </w:rPr>
              <w:t>PriorityLevel</w:t>
            </w:r>
          </w:p>
        </w:tc>
        <w:tc>
          <w:tcPr>
            <w:tcW w:w="0" w:type="auto"/>
          </w:tcPr>
          <w:p w14:paraId="0C10284E" w14:textId="77777777" w:rsidR="009178AD" w:rsidRPr="006276FC" w:rsidRDefault="009178AD" w:rsidP="009C6C63">
            <w:pPr>
              <w:pStyle w:val="TAL"/>
              <w:rPr>
                <w:sz w:val="16"/>
              </w:rPr>
            </w:pPr>
            <w:r w:rsidRPr="006276FC">
              <w:rPr>
                <w:sz w:val="16"/>
              </w:rPr>
              <w:t>string</w:t>
            </w:r>
          </w:p>
        </w:tc>
        <w:tc>
          <w:tcPr>
            <w:tcW w:w="0" w:type="auto"/>
          </w:tcPr>
          <w:p w14:paraId="62E6ECDC" w14:textId="77777777" w:rsidR="009178AD" w:rsidRPr="006276FC" w:rsidRDefault="009178AD" w:rsidP="009C6C63">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14:paraId="73E91DAC" w14:textId="77777777" w:rsidTr="009C6C63">
        <w:trPr>
          <w:cantSplit/>
          <w:tblHeader/>
          <w:jc w:val="center"/>
        </w:trPr>
        <w:tc>
          <w:tcPr>
            <w:tcW w:w="0" w:type="auto"/>
          </w:tcPr>
          <w:p w14:paraId="01460DA9" w14:textId="77777777" w:rsidR="009178AD" w:rsidRPr="006276FC" w:rsidRDefault="009178AD" w:rsidP="009C6C63">
            <w:pPr>
              <w:pStyle w:val="TAL"/>
              <w:rPr>
                <w:sz w:val="16"/>
                <w:lang w:eastAsia="zh-CN"/>
              </w:rPr>
            </w:pPr>
            <w:r w:rsidRPr="006276FC">
              <w:rPr>
                <w:sz w:val="16"/>
                <w:szCs w:val="16"/>
              </w:rPr>
              <w:lastRenderedPageBreak/>
              <w:t>tSCAddress</w:t>
            </w:r>
          </w:p>
        </w:tc>
        <w:tc>
          <w:tcPr>
            <w:tcW w:w="0" w:type="auto"/>
          </w:tcPr>
          <w:p w14:paraId="7786B980" w14:textId="77777777" w:rsidR="009178AD" w:rsidRPr="006276FC" w:rsidRDefault="009178AD" w:rsidP="009C6C63">
            <w:pPr>
              <w:pStyle w:val="TAL"/>
              <w:rPr>
                <w:sz w:val="16"/>
              </w:rPr>
            </w:pPr>
            <w:r w:rsidRPr="006276FC">
              <w:rPr>
                <w:sz w:val="16"/>
                <w:szCs w:val="16"/>
              </w:rPr>
              <w:t>SCAddress</w:t>
            </w:r>
          </w:p>
        </w:tc>
        <w:tc>
          <w:tcPr>
            <w:tcW w:w="0" w:type="auto"/>
          </w:tcPr>
          <w:p w14:paraId="06874AAE" w14:textId="77777777" w:rsidR="009178AD" w:rsidRPr="006276FC" w:rsidRDefault="009178AD" w:rsidP="009C6C63">
            <w:pPr>
              <w:pStyle w:val="TAL"/>
              <w:rPr>
                <w:sz w:val="16"/>
              </w:rPr>
            </w:pPr>
            <w:r w:rsidRPr="006276FC">
              <w:rPr>
                <w:rFonts w:hint="eastAsia"/>
                <w:sz w:val="16"/>
                <w:szCs w:val="16"/>
                <w:lang w:eastAsia="zh-CN"/>
              </w:rPr>
              <w:t>s</w:t>
            </w:r>
            <w:r w:rsidRPr="006276FC">
              <w:rPr>
                <w:sz w:val="16"/>
                <w:szCs w:val="16"/>
              </w:rPr>
              <w:t>tring</w:t>
            </w:r>
          </w:p>
        </w:tc>
        <w:tc>
          <w:tcPr>
            <w:tcW w:w="0" w:type="auto"/>
          </w:tcPr>
          <w:p w14:paraId="0F48B8E0" w14:textId="77777777" w:rsidR="009178AD" w:rsidRPr="006276FC" w:rsidRDefault="009178AD" w:rsidP="009C6C63">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9178AD" w:rsidRPr="006276FC" w14:paraId="7338F2FF" w14:textId="77777777" w:rsidTr="009C6C63">
        <w:trPr>
          <w:cantSplit/>
          <w:tblHeader/>
          <w:jc w:val="center"/>
        </w:trPr>
        <w:tc>
          <w:tcPr>
            <w:tcW w:w="0" w:type="auto"/>
          </w:tcPr>
          <w:p w14:paraId="51244772" w14:textId="77777777"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tcPr>
          <w:p w14:paraId="77D5B2E8" w14:textId="77777777" w:rsidR="009178AD" w:rsidRPr="006276FC" w:rsidRDefault="009178AD" w:rsidP="009C6C63">
            <w:pPr>
              <w:pStyle w:val="TAL"/>
              <w:rPr>
                <w:sz w:val="16"/>
                <w:szCs w:val="16"/>
              </w:rPr>
            </w:pPr>
            <w:r w:rsidRPr="006276FC">
              <w:rPr>
                <w:rFonts w:hint="eastAsia"/>
                <w:sz w:val="16"/>
                <w:szCs w:val="16"/>
                <w:lang w:eastAsia="zh-CN"/>
              </w:rPr>
              <w:t>VisitedPLMNID</w:t>
            </w:r>
          </w:p>
        </w:tc>
        <w:tc>
          <w:tcPr>
            <w:tcW w:w="0" w:type="auto"/>
          </w:tcPr>
          <w:p w14:paraId="5C3D6DF5"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Pr>
          <w:p w14:paraId="3BB03DA0" w14:textId="77777777" w:rsidR="009178AD" w:rsidRPr="006276FC" w:rsidRDefault="009178AD" w:rsidP="009C6C63">
            <w:pPr>
              <w:pStyle w:val="TAL"/>
              <w:rPr>
                <w:sz w:val="16"/>
                <w:szCs w:val="16"/>
                <w:lang w:eastAsia="zh-CN"/>
              </w:rPr>
            </w:pPr>
            <w:bookmarkStart w:id="663" w:name="OLE_LINK8"/>
            <w:bookmarkStart w:id="664"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663"/>
            <w:bookmarkEnd w:id="664"/>
          </w:p>
        </w:tc>
      </w:tr>
      <w:tr w:rsidR="009178AD" w:rsidRPr="006276FC" w14:paraId="5E378135" w14:textId="77777777" w:rsidTr="009C6C63">
        <w:trPr>
          <w:cantSplit/>
          <w:tblHeader/>
          <w:jc w:val="center"/>
        </w:trPr>
        <w:tc>
          <w:tcPr>
            <w:tcW w:w="0" w:type="auto"/>
          </w:tcPr>
          <w:p w14:paraId="6ACF129A"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14:paraId="2509826D"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14:paraId="78DD5966" w14:textId="77777777" w:rsidR="009178AD" w:rsidRPr="006276FC" w:rsidRDefault="009178AD" w:rsidP="009C6C63">
            <w:pPr>
              <w:pStyle w:val="TAC"/>
              <w:rPr>
                <w:sz w:val="16"/>
                <w:szCs w:val="16"/>
                <w:lang w:eastAsia="zh-CN"/>
              </w:rPr>
            </w:pPr>
            <w:r w:rsidRPr="006276FC">
              <w:rPr>
                <w:rFonts w:hint="eastAsia"/>
                <w:sz w:val="16"/>
                <w:szCs w:val="16"/>
                <w:lang w:eastAsia="zh-CN"/>
              </w:rPr>
              <w:t>string</w:t>
            </w:r>
          </w:p>
        </w:tc>
        <w:tc>
          <w:tcPr>
            <w:tcW w:w="0" w:type="auto"/>
          </w:tcPr>
          <w:p w14:paraId="5EBB9B09" w14:textId="77777777" w:rsidR="009178AD" w:rsidRPr="006276FC" w:rsidRDefault="009178AD" w:rsidP="009C6C63">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14:paraId="0088D621" w14:textId="77777777" w:rsidTr="009C6C63">
        <w:trPr>
          <w:cantSplit/>
          <w:tblHeader/>
          <w:jc w:val="center"/>
        </w:trPr>
        <w:tc>
          <w:tcPr>
            <w:tcW w:w="0" w:type="auto"/>
          </w:tcPr>
          <w:p w14:paraId="1264BF66" w14:textId="77777777"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14:paraId="3E0F6A2C" w14:textId="77777777"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14:paraId="7068E3B6" w14:textId="77777777"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02F4B322" w14:textId="77777777"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14:paraId="68F40384" w14:textId="77777777" w:rsidTr="009C6C63">
        <w:trPr>
          <w:cantSplit/>
          <w:tblHeader/>
          <w:jc w:val="center"/>
        </w:trPr>
        <w:tc>
          <w:tcPr>
            <w:tcW w:w="0" w:type="auto"/>
          </w:tcPr>
          <w:p w14:paraId="1C8B5B01" w14:textId="77777777" w:rsidR="009178AD" w:rsidRPr="006276FC" w:rsidRDefault="009178AD" w:rsidP="009C6C63">
            <w:pPr>
              <w:pStyle w:val="TAL"/>
              <w:rPr>
                <w:sz w:val="16"/>
                <w:szCs w:val="16"/>
              </w:rPr>
            </w:pPr>
            <w:r w:rsidRPr="006276FC">
              <w:rPr>
                <w:sz w:val="16"/>
                <w:szCs w:val="16"/>
              </w:rPr>
              <w:t>tMSISDNType</w:t>
            </w:r>
          </w:p>
        </w:tc>
        <w:tc>
          <w:tcPr>
            <w:tcW w:w="0" w:type="auto"/>
          </w:tcPr>
          <w:p w14:paraId="292EE384" w14:textId="77777777" w:rsidR="009178AD" w:rsidRPr="006276FC" w:rsidRDefault="009178AD" w:rsidP="009C6C63">
            <w:pPr>
              <w:pStyle w:val="TAL"/>
              <w:rPr>
                <w:sz w:val="16"/>
                <w:szCs w:val="16"/>
                <w:lang w:eastAsia="zh-CN"/>
              </w:rPr>
            </w:pPr>
            <w:r w:rsidRPr="006276FC">
              <w:rPr>
                <w:sz w:val="16"/>
                <w:szCs w:val="16"/>
              </w:rPr>
              <w:t>MSISDNType</w:t>
            </w:r>
          </w:p>
        </w:tc>
        <w:tc>
          <w:tcPr>
            <w:tcW w:w="0" w:type="auto"/>
          </w:tcPr>
          <w:p w14:paraId="06DB0175" w14:textId="77777777" w:rsidR="009178AD" w:rsidRPr="006276FC" w:rsidRDefault="009178AD" w:rsidP="009C6C63">
            <w:pPr>
              <w:pStyle w:val="TAL"/>
              <w:rPr>
                <w:sz w:val="16"/>
                <w:szCs w:val="16"/>
                <w:lang w:eastAsia="zh-CN"/>
              </w:rPr>
            </w:pPr>
            <w:r w:rsidRPr="006276FC">
              <w:rPr>
                <w:sz w:val="16"/>
                <w:szCs w:val="16"/>
              </w:rPr>
              <w:t>enumerated</w:t>
            </w:r>
          </w:p>
        </w:tc>
        <w:tc>
          <w:tcPr>
            <w:tcW w:w="0" w:type="auto"/>
          </w:tcPr>
          <w:p w14:paraId="1AD38DB5" w14:textId="77777777" w:rsidR="009178AD" w:rsidRPr="006276FC" w:rsidRDefault="009178AD" w:rsidP="009C6C63">
            <w:pPr>
              <w:pStyle w:val="TAL"/>
              <w:rPr>
                <w:sz w:val="16"/>
                <w:szCs w:val="16"/>
                <w:lang w:val="fr-FR"/>
              </w:rPr>
            </w:pPr>
            <w:r w:rsidRPr="006276FC">
              <w:rPr>
                <w:sz w:val="16"/>
                <w:szCs w:val="16"/>
                <w:lang w:val="fr-FR"/>
              </w:rPr>
              <w:t>Possible values:</w:t>
            </w:r>
          </w:p>
          <w:p w14:paraId="40F00A52" w14:textId="77777777" w:rsidR="009178AD" w:rsidRPr="006276FC" w:rsidRDefault="009178AD" w:rsidP="009C6C63">
            <w:pPr>
              <w:pStyle w:val="TAL"/>
              <w:rPr>
                <w:sz w:val="16"/>
                <w:szCs w:val="16"/>
                <w:lang w:val="fr-FR"/>
              </w:rPr>
            </w:pPr>
            <w:r w:rsidRPr="006276FC">
              <w:rPr>
                <w:sz w:val="16"/>
                <w:szCs w:val="16"/>
                <w:lang w:val="fr-FR"/>
              </w:rPr>
              <w:t>0 (BASIC)</w:t>
            </w:r>
          </w:p>
          <w:p w14:paraId="53C8B867" w14:textId="77777777" w:rsidR="009178AD" w:rsidRPr="006276FC" w:rsidRDefault="009178AD" w:rsidP="009C6C63">
            <w:pPr>
              <w:pStyle w:val="TAL"/>
              <w:rPr>
                <w:sz w:val="16"/>
                <w:szCs w:val="16"/>
              </w:rPr>
            </w:pPr>
            <w:r w:rsidRPr="006276FC">
              <w:rPr>
                <w:sz w:val="16"/>
                <w:szCs w:val="16"/>
                <w:lang w:val="fr-FR"/>
              </w:rPr>
              <w:t xml:space="preserve">1 </w:t>
            </w:r>
            <w:r w:rsidRPr="006276FC">
              <w:rPr>
                <w:sz w:val="16"/>
                <w:szCs w:val="16"/>
              </w:rPr>
              <w:t>(ADDITIONAL)</w:t>
            </w:r>
          </w:p>
          <w:p w14:paraId="56572A06" w14:textId="47F368DF" w:rsidR="009178AD" w:rsidRPr="006276FC" w:rsidRDefault="009178AD" w:rsidP="009C6C63">
            <w:pPr>
              <w:pStyle w:val="TAL"/>
              <w:rPr>
                <w:sz w:val="16"/>
                <w:szCs w:val="16"/>
                <w:lang w:val="fr-FR"/>
              </w:rPr>
            </w:pPr>
            <w:r w:rsidRPr="006276FC">
              <w:t xml:space="preserve">See 3GPP </w:t>
            </w:r>
            <w:r w:rsidR="00F80D7D" w:rsidRPr="006276FC">
              <w:t>TS</w:t>
            </w:r>
            <w:r w:rsidR="00F80D7D">
              <w:t> </w:t>
            </w:r>
            <w:r w:rsidR="00F80D7D" w:rsidRPr="006276FC">
              <w:rPr>
                <w:rFonts w:hint="eastAsia"/>
                <w:lang w:eastAsia="zh-CN"/>
              </w:rPr>
              <w:t>2</w:t>
            </w:r>
            <w:r w:rsidRPr="006276FC">
              <w:rPr>
                <w:rFonts w:hint="eastAsia"/>
                <w:lang w:eastAsia="zh-CN"/>
              </w:rPr>
              <w:t>3.003</w:t>
            </w:r>
            <w:r w:rsidR="00F80D7D">
              <w:rPr>
                <w:lang w:eastAsia="zh-CN"/>
              </w:rPr>
              <w:t> </w:t>
            </w:r>
            <w:r w:rsidR="00F80D7D" w:rsidRPr="006276FC">
              <w:rPr>
                <w:rFonts w:hint="eastAsia"/>
                <w:lang w:eastAsia="zh-CN"/>
              </w:rPr>
              <w:t>[</w:t>
            </w:r>
            <w:r w:rsidRPr="006276FC">
              <w:rPr>
                <w:rFonts w:hint="eastAsia"/>
                <w:lang w:eastAsia="zh-CN"/>
              </w:rPr>
              <w:t>11]</w:t>
            </w:r>
            <w:r w:rsidRPr="006276FC">
              <w:rPr>
                <w:lang w:eastAsia="zh-CN"/>
              </w:rPr>
              <w:t xml:space="preserve"> for the definition of Additional-MSISDN.</w:t>
            </w:r>
          </w:p>
        </w:tc>
      </w:tr>
      <w:tr w:rsidR="009178AD" w:rsidRPr="006276FC" w14:paraId="736723A6"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437C8E6" w14:textId="77777777" w:rsidR="009178AD" w:rsidRPr="006276FC" w:rsidRDefault="009178AD" w:rsidP="009C6C63">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14:paraId="1B23199E" w14:textId="77777777" w:rsidR="009178AD" w:rsidRPr="006276FC" w:rsidRDefault="009178AD" w:rsidP="009C6C63">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2C9A71D4" w14:textId="77777777"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3C0DAB08" w14:textId="77777777"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14:paraId="2E4BDF15"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6CF9E06" w14:textId="77777777" w:rsidR="009178AD" w:rsidRPr="006276FC" w:rsidRDefault="009178AD" w:rsidP="009C6C63">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14:paraId="75EE3CCB" w14:textId="77777777" w:rsidR="009178AD" w:rsidRPr="006276FC" w:rsidRDefault="009178AD" w:rsidP="009C6C63">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4F9F382C"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A3AD6B6"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401C486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FB9EFBD" w14:textId="77777777" w:rsidR="009178AD" w:rsidRPr="006276FC" w:rsidRDefault="009178AD" w:rsidP="009C6C63">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14:paraId="0B2EE79A" w14:textId="77777777" w:rsidR="009178AD" w:rsidRPr="006276FC" w:rsidRDefault="009178AD" w:rsidP="009C6C63">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2177AC6E"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071EB542"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14:paraId="15EB1A6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813077E" w14:textId="77777777" w:rsidR="009178AD" w:rsidRPr="006276FC" w:rsidRDefault="009178AD" w:rsidP="009C6C63">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14:paraId="2D131F5A" w14:textId="77777777" w:rsidR="009178AD" w:rsidRPr="006276FC" w:rsidRDefault="009178AD" w:rsidP="009C6C63">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14:paraId="51A68A79" w14:textId="77777777"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7D1B286F" w14:textId="77777777"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14:paraId="18BA1AE2"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7614A84" w14:textId="77777777" w:rsidR="009178AD" w:rsidRPr="006276FC" w:rsidRDefault="009178AD" w:rsidP="009C6C63">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14:paraId="6A74AD60" w14:textId="77777777" w:rsidR="009178AD" w:rsidRPr="006276FC" w:rsidRDefault="009178AD" w:rsidP="009C6C63">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14:paraId="192C2CCB" w14:textId="77777777" w:rsidR="009178AD" w:rsidRPr="006276FC" w:rsidRDefault="009178AD" w:rsidP="009C6C63">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4EBF3752" w14:textId="77777777" w:rsidR="009178AD" w:rsidRPr="006276FC" w:rsidRDefault="009178AD" w:rsidP="009C6C63">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14:paraId="7E9D7ABB" w14:textId="77777777"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36A61EA1" w14:textId="77777777" w:rsidR="009178AD" w:rsidRPr="006276FC" w:rsidRDefault="009178AD" w:rsidP="009C6C63">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14:paraId="1DF1C7C1" w14:textId="77777777" w:rsidR="009178AD" w:rsidRPr="006276FC" w:rsidRDefault="009178AD" w:rsidP="009C6C63">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14:paraId="5F88F29B" w14:textId="77777777"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23D006B1" w14:textId="77777777" w:rsidR="009178AD" w:rsidRPr="006276FC" w:rsidRDefault="009178AD" w:rsidP="009C6C63">
            <w:pPr>
              <w:pStyle w:val="TAL"/>
              <w:rPr>
                <w:sz w:val="16"/>
                <w:szCs w:val="16"/>
                <w:lang w:val="es-ES"/>
              </w:rPr>
            </w:pPr>
            <w:r w:rsidRPr="006276FC">
              <w:rPr>
                <w:sz w:val="16"/>
                <w:szCs w:val="16"/>
                <w:lang w:val="es-ES"/>
              </w:rPr>
              <w:t>Syntax described in ETSI ES 283 034 [37].</w:t>
            </w:r>
          </w:p>
        </w:tc>
      </w:tr>
      <w:tr w:rsidR="009178AD" w:rsidRPr="006276FC" w14:paraId="3C3005A9" w14:textId="77777777" w:rsidTr="009C6C63">
        <w:trPr>
          <w:cantSplit/>
          <w:tblHeader/>
          <w:jc w:val="center"/>
        </w:trPr>
        <w:tc>
          <w:tcPr>
            <w:tcW w:w="0" w:type="auto"/>
          </w:tcPr>
          <w:p w14:paraId="7A7A4E3E" w14:textId="77777777" w:rsidR="009178AD" w:rsidRPr="006276FC" w:rsidRDefault="009178AD" w:rsidP="009C6C63">
            <w:pPr>
              <w:pStyle w:val="TAL"/>
              <w:rPr>
                <w:sz w:val="16"/>
                <w:szCs w:val="16"/>
              </w:rPr>
            </w:pPr>
            <w:r w:rsidRPr="006276FC">
              <w:rPr>
                <w:sz w:val="16"/>
                <w:szCs w:val="16"/>
              </w:rPr>
              <w:t>tIMSPrivateUserIdentity</w:t>
            </w:r>
          </w:p>
        </w:tc>
        <w:tc>
          <w:tcPr>
            <w:tcW w:w="0" w:type="auto"/>
          </w:tcPr>
          <w:p w14:paraId="41189988" w14:textId="77777777" w:rsidR="009178AD" w:rsidRPr="006276FC" w:rsidRDefault="009178AD" w:rsidP="009C6C63">
            <w:pPr>
              <w:pStyle w:val="TAL"/>
              <w:rPr>
                <w:sz w:val="16"/>
                <w:szCs w:val="16"/>
              </w:rPr>
            </w:pPr>
            <w:r w:rsidRPr="006276FC">
              <w:rPr>
                <w:sz w:val="16"/>
                <w:szCs w:val="16"/>
              </w:rPr>
              <w:t>IMSPrivateUserIdentity</w:t>
            </w:r>
          </w:p>
        </w:tc>
        <w:tc>
          <w:tcPr>
            <w:tcW w:w="0" w:type="auto"/>
          </w:tcPr>
          <w:p w14:paraId="67C6DDBB" w14:textId="77777777" w:rsidR="009178AD" w:rsidRPr="006276FC" w:rsidRDefault="009178AD" w:rsidP="009C6C63">
            <w:pPr>
              <w:pStyle w:val="TAL"/>
              <w:rPr>
                <w:sz w:val="16"/>
                <w:szCs w:val="16"/>
              </w:rPr>
            </w:pPr>
            <w:r w:rsidRPr="006276FC">
              <w:rPr>
                <w:sz w:val="16"/>
                <w:szCs w:val="16"/>
              </w:rPr>
              <w:t>string</w:t>
            </w:r>
          </w:p>
        </w:tc>
        <w:tc>
          <w:tcPr>
            <w:tcW w:w="0" w:type="auto"/>
          </w:tcPr>
          <w:p w14:paraId="53353B47" w14:textId="77777777" w:rsidR="009178AD" w:rsidRPr="006276FC" w:rsidRDefault="009178AD" w:rsidP="009C6C63">
            <w:pPr>
              <w:pStyle w:val="TAL"/>
              <w:rPr>
                <w:sz w:val="16"/>
                <w:szCs w:val="16"/>
              </w:rPr>
            </w:pPr>
            <w:r w:rsidRPr="006276FC">
              <w:rPr>
                <w:sz w:val="16"/>
                <w:szCs w:val="16"/>
              </w:rPr>
              <w:t>Syntax described in 3GPP TS 23.003 [11]</w:t>
            </w:r>
          </w:p>
        </w:tc>
      </w:tr>
      <w:tr w:rsidR="009C6C63" w:rsidRPr="006276FC" w14:paraId="45583103" w14:textId="77777777" w:rsidTr="009C6C63">
        <w:trPr>
          <w:cantSplit/>
          <w:tblHeader/>
          <w:jc w:val="center"/>
        </w:trPr>
        <w:tc>
          <w:tcPr>
            <w:tcW w:w="0" w:type="auto"/>
          </w:tcPr>
          <w:p w14:paraId="1955E955" w14:textId="77777777" w:rsidR="009C6C63" w:rsidRDefault="009C6C63" w:rsidP="009C6C63">
            <w:pPr>
              <w:keepNext/>
              <w:keepLines/>
              <w:spacing w:after="0"/>
              <w:rPr>
                <w:rFonts w:ascii="Arial" w:hAnsi="Arial"/>
                <w:sz w:val="16"/>
                <w:szCs w:val="16"/>
              </w:rPr>
            </w:pPr>
            <w:r>
              <w:rPr>
                <w:rFonts w:ascii="Arial" w:hAnsi="Arial"/>
                <w:sz w:val="16"/>
                <w:szCs w:val="16"/>
              </w:rPr>
              <w:t>tUE-5G-SRVCC-Capability</w:t>
            </w:r>
          </w:p>
        </w:tc>
        <w:tc>
          <w:tcPr>
            <w:tcW w:w="0" w:type="auto"/>
          </w:tcPr>
          <w:p w14:paraId="0FE5198E" w14:textId="77777777" w:rsidR="009C6C63" w:rsidRDefault="009C6C63" w:rsidP="009C6C63">
            <w:pPr>
              <w:keepNext/>
              <w:keepLines/>
              <w:spacing w:after="0"/>
              <w:rPr>
                <w:rFonts w:ascii="Arial" w:hAnsi="Arial"/>
                <w:sz w:val="16"/>
                <w:szCs w:val="16"/>
              </w:rPr>
            </w:pPr>
            <w:r>
              <w:rPr>
                <w:rFonts w:ascii="Arial" w:hAnsi="Arial"/>
                <w:sz w:val="16"/>
                <w:szCs w:val="16"/>
              </w:rPr>
              <w:t>UE-5G-SRVCC-Capability</w:t>
            </w:r>
          </w:p>
        </w:tc>
        <w:tc>
          <w:tcPr>
            <w:tcW w:w="0" w:type="auto"/>
          </w:tcPr>
          <w:p w14:paraId="63120E7D" w14:textId="77777777" w:rsidR="009C6C63" w:rsidRDefault="009C6C63" w:rsidP="009C6C63">
            <w:pPr>
              <w:keepNext/>
              <w:keepLines/>
              <w:spacing w:after="0"/>
              <w:rPr>
                <w:rFonts w:ascii="Arial" w:hAnsi="Arial"/>
                <w:sz w:val="16"/>
                <w:szCs w:val="16"/>
              </w:rPr>
            </w:pPr>
            <w:r>
              <w:rPr>
                <w:rFonts w:ascii="Arial" w:hAnsi="Arial"/>
                <w:sz w:val="16"/>
                <w:szCs w:val="16"/>
              </w:rPr>
              <w:t>enumerated</w:t>
            </w:r>
          </w:p>
        </w:tc>
        <w:tc>
          <w:tcPr>
            <w:tcW w:w="0" w:type="auto"/>
          </w:tcPr>
          <w:p w14:paraId="46C2AA33" w14:textId="77777777" w:rsidR="009C6C63" w:rsidRDefault="009C6C63" w:rsidP="009C6C63">
            <w:pPr>
              <w:keepNext/>
              <w:keepLines/>
              <w:spacing w:after="0"/>
              <w:rPr>
                <w:rFonts w:ascii="Arial" w:hAnsi="Arial"/>
                <w:sz w:val="16"/>
                <w:szCs w:val="16"/>
              </w:rPr>
            </w:pPr>
            <w:r>
              <w:rPr>
                <w:rFonts w:ascii="Arial" w:hAnsi="Arial"/>
                <w:sz w:val="16"/>
                <w:szCs w:val="16"/>
              </w:rPr>
              <w:t>Possible Values:</w:t>
            </w:r>
          </w:p>
          <w:p w14:paraId="350849BC" w14:textId="77777777" w:rsidR="009C6C63" w:rsidRDefault="009C6C63" w:rsidP="009C6C63">
            <w:pPr>
              <w:keepNext/>
              <w:keepLines/>
              <w:spacing w:after="0"/>
              <w:rPr>
                <w:rFonts w:ascii="Arial" w:hAnsi="Arial"/>
                <w:sz w:val="16"/>
                <w:szCs w:val="16"/>
              </w:rPr>
            </w:pPr>
            <w:r>
              <w:rPr>
                <w:rFonts w:ascii="Arial" w:hAnsi="Arial"/>
                <w:sz w:val="16"/>
                <w:szCs w:val="16"/>
              </w:rPr>
              <w:t>0 (UE-5G-SRVCC-CAPABILITY-NOT-SUPPORTED)</w:t>
            </w:r>
          </w:p>
          <w:p w14:paraId="1A0177A8" w14:textId="77777777" w:rsidR="009C6C63" w:rsidRDefault="009C6C63" w:rsidP="009C6C63">
            <w:pPr>
              <w:keepNext/>
              <w:keepLines/>
              <w:spacing w:after="0"/>
              <w:rPr>
                <w:rFonts w:ascii="Arial" w:hAnsi="Arial"/>
                <w:sz w:val="16"/>
                <w:szCs w:val="16"/>
              </w:rPr>
            </w:pPr>
            <w:r>
              <w:rPr>
                <w:rFonts w:ascii="Arial" w:hAnsi="Arial"/>
                <w:sz w:val="16"/>
                <w:szCs w:val="16"/>
              </w:rPr>
              <w:t>1 (UE-5G-SRVCC-CAPABILITY-SUPPORTED)</w:t>
            </w:r>
          </w:p>
        </w:tc>
      </w:tr>
    </w:tbl>
    <w:p w14:paraId="635D16C8" w14:textId="77777777"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14:paraId="053FD692" w14:textId="77777777"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6"/>
        <w:gridCol w:w="15"/>
        <w:gridCol w:w="12"/>
        <w:gridCol w:w="2622"/>
        <w:gridCol w:w="29"/>
        <w:gridCol w:w="15"/>
        <w:gridCol w:w="11"/>
        <w:gridCol w:w="2596"/>
        <w:gridCol w:w="29"/>
        <w:gridCol w:w="15"/>
        <w:gridCol w:w="11"/>
        <w:gridCol w:w="1099"/>
      </w:tblGrid>
      <w:tr w:rsidR="009178AD" w:rsidRPr="006276FC" w14:paraId="669A8416" w14:textId="77777777" w:rsidTr="009C6C63">
        <w:trPr>
          <w:cantSplit/>
          <w:jc w:val="center"/>
        </w:trPr>
        <w:tc>
          <w:tcPr>
            <w:tcW w:w="0" w:type="auto"/>
            <w:vMerge w:val="restart"/>
            <w:shd w:val="clear" w:color="auto" w:fill="D9D9D9"/>
            <w:vAlign w:val="center"/>
          </w:tcPr>
          <w:p w14:paraId="7D173F54" w14:textId="77777777" w:rsidR="009178AD" w:rsidRPr="006276FC" w:rsidRDefault="009178AD" w:rsidP="009C6C63">
            <w:pPr>
              <w:pStyle w:val="TAH"/>
            </w:pPr>
            <w:r w:rsidRPr="006276FC">
              <w:t>Data type</w:t>
            </w:r>
          </w:p>
        </w:tc>
        <w:tc>
          <w:tcPr>
            <w:tcW w:w="2401" w:type="dxa"/>
            <w:vMerge w:val="restart"/>
            <w:shd w:val="clear" w:color="auto" w:fill="D9D9D9"/>
            <w:vAlign w:val="center"/>
          </w:tcPr>
          <w:p w14:paraId="7FE584BB" w14:textId="77777777" w:rsidR="009178AD" w:rsidRPr="006276FC" w:rsidRDefault="009178AD" w:rsidP="009C6C63">
            <w:pPr>
              <w:pStyle w:val="TAH"/>
            </w:pPr>
            <w:r w:rsidRPr="006276FC">
              <w:t>Tag</w:t>
            </w:r>
          </w:p>
        </w:tc>
        <w:tc>
          <w:tcPr>
            <w:tcW w:w="6903" w:type="dxa"/>
            <w:gridSpan w:val="15"/>
            <w:shd w:val="clear" w:color="auto" w:fill="D9D9D9"/>
          </w:tcPr>
          <w:p w14:paraId="2321E6A8" w14:textId="77777777" w:rsidR="009178AD" w:rsidRPr="006276FC" w:rsidRDefault="009178AD" w:rsidP="009C6C63">
            <w:pPr>
              <w:pStyle w:val="TAH"/>
            </w:pPr>
            <w:r w:rsidRPr="006276FC">
              <w:t>Compound of</w:t>
            </w:r>
          </w:p>
        </w:tc>
      </w:tr>
      <w:tr w:rsidR="009178AD" w:rsidRPr="006276FC" w14:paraId="23939F6D" w14:textId="77777777" w:rsidTr="009C6C63">
        <w:trPr>
          <w:cantSplit/>
          <w:jc w:val="center"/>
        </w:trPr>
        <w:tc>
          <w:tcPr>
            <w:tcW w:w="0" w:type="auto"/>
            <w:vMerge/>
            <w:shd w:val="clear" w:color="auto" w:fill="D9D9D9"/>
            <w:vAlign w:val="center"/>
          </w:tcPr>
          <w:p w14:paraId="50CA1DA7" w14:textId="77777777" w:rsidR="009178AD" w:rsidRPr="006276FC" w:rsidRDefault="009178AD" w:rsidP="009C6C63">
            <w:pPr>
              <w:pStyle w:val="TAH"/>
            </w:pPr>
          </w:p>
        </w:tc>
        <w:tc>
          <w:tcPr>
            <w:tcW w:w="2401" w:type="dxa"/>
            <w:vMerge/>
            <w:shd w:val="clear" w:color="auto" w:fill="D9D9D9"/>
            <w:vAlign w:val="center"/>
          </w:tcPr>
          <w:p w14:paraId="74E06B74" w14:textId="77777777" w:rsidR="009178AD" w:rsidRPr="006276FC" w:rsidRDefault="009178AD" w:rsidP="009C6C63">
            <w:pPr>
              <w:pStyle w:val="TAH"/>
            </w:pPr>
          </w:p>
        </w:tc>
        <w:tc>
          <w:tcPr>
            <w:tcW w:w="3098" w:type="dxa"/>
            <w:gridSpan w:val="7"/>
            <w:shd w:val="clear" w:color="auto" w:fill="D9D9D9"/>
          </w:tcPr>
          <w:p w14:paraId="60872E89" w14:textId="77777777" w:rsidR="009178AD" w:rsidRPr="006276FC" w:rsidRDefault="009178AD" w:rsidP="009C6C63">
            <w:pPr>
              <w:pStyle w:val="TAH"/>
            </w:pPr>
            <w:r w:rsidRPr="006276FC">
              <w:t>Tag</w:t>
            </w:r>
          </w:p>
        </w:tc>
        <w:tc>
          <w:tcPr>
            <w:tcW w:w="2651" w:type="dxa"/>
            <w:gridSpan w:val="4"/>
            <w:shd w:val="clear" w:color="auto" w:fill="D9D9D9"/>
          </w:tcPr>
          <w:p w14:paraId="3D111F1A" w14:textId="77777777" w:rsidR="009178AD" w:rsidRPr="006276FC" w:rsidRDefault="009178AD" w:rsidP="009C6C63">
            <w:pPr>
              <w:pStyle w:val="TAH"/>
            </w:pPr>
            <w:r w:rsidRPr="006276FC">
              <w:t>Type</w:t>
            </w:r>
          </w:p>
        </w:tc>
        <w:tc>
          <w:tcPr>
            <w:tcW w:w="0" w:type="auto"/>
            <w:gridSpan w:val="4"/>
            <w:shd w:val="clear" w:color="auto" w:fill="D9D9D9"/>
          </w:tcPr>
          <w:p w14:paraId="54E30069" w14:textId="77777777" w:rsidR="009178AD" w:rsidRPr="006276FC" w:rsidRDefault="009178AD" w:rsidP="009C6C63">
            <w:pPr>
              <w:pStyle w:val="TAH"/>
            </w:pPr>
            <w:r w:rsidRPr="006276FC">
              <w:t>Cardinality</w:t>
            </w:r>
          </w:p>
        </w:tc>
      </w:tr>
      <w:tr w:rsidR="009178AD" w:rsidRPr="006276FC" w14:paraId="62885184" w14:textId="77777777" w:rsidTr="009C6C63">
        <w:trPr>
          <w:cantSplit/>
          <w:jc w:val="center"/>
        </w:trPr>
        <w:tc>
          <w:tcPr>
            <w:tcW w:w="0" w:type="auto"/>
            <w:vMerge w:val="restart"/>
            <w:vAlign w:val="center"/>
          </w:tcPr>
          <w:p w14:paraId="7157E5EC" w14:textId="77777777"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
          <w:p w14:paraId="541C79F5" w14:textId="77777777" w:rsidR="009178AD" w:rsidRPr="006276FC" w:rsidRDefault="009178AD" w:rsidP="009C6C63">
            <w:pPr>
              <w:pStyle w:val="TAL"/>
              <w:rPr>
                <w:sz w:val="16"/>
                <w:szCs w:val="16"/>
              </w:rPr>
            </w:pPr>
            <w:r w:rsidRPr="006276FC">
              <w:rPr>
                <w:sz w:val="16"/>
                <w:szCs w:val="16"/>
              </w:rPr>
              <w:t>Sh-Data</w:t>
            </w:r>
          </w:p>
        </w:tc>
        <w:tc>
          <w:tcPr>
            <w:tcW w:w="3098" w:type="dxa"/>
            <w:gridSpan w:val="7"/>
          </w:tcPr>
          <w:p w14:paraId="637F8325" w14:textId="77777777" w:rsidR="009178AD" w:rsidRPr="006276FC" w:rsidRDefault="009178AD" w:rsidP="009C6C63">
            <w:pPr>
              <w:pStyle w:val="TAL"/>
              <w:rPr>
                <w:sz w:val="16"/>
                <w:szCs w:val="16"/>
              </w:rPr>
            </w:pPr>
            <w:r w:rsidRPr="006276FC">
              <w:rPr>
                <w:sz w:val="16"/>
                <w:szCs w:val="16"/>
              </w:rPr>
              <w:t>PublicIdentifiers</w:t>
            </w:r>
          </w:p>
        </w:tc>
        <w:tc>
          <w:tcPr>
            <w:tcW w:w="2651" w:type="dxa"/>
            <w:gridSpan w:val="4"/>
          </w:tcPr>
          <w:p w14:paraId="2DD705CC"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2D06376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A3A2E08" w14:textId="77777777" w:rsidTr="009C6C63">
        <w:trPr>
          <w:cantSplit/>
          <w:jc w:val="center"/>
        </w:trPr>
        <w:tc>
          <w:tcPr>
            <w:tcW w:w="0" w:type="auto"/>
            <w:vMerge/>
            <w:vAlign w:val="center"/>
          </w:tcPr>
          <w:p w14:paraId="22AC32C3" w14:textId="77777777" w:rsidR="009178AD" w:rsidRPr="006276FC" w:rsidRDefault="009178AD" w:rsidP="009C6C63">
            <w:pPr>
              <w:pStyle w:val="TAL"/>
              <w:rPr>
                <w:sz w:val="16"/>
                <w:szCs w:val="16"/>
              </w:rPr>
            </w:pPr>
          </w:p>
        </w:tc>
        <w:tc>
          <w:tcPr>
            <w:tcW w:w="2401" w:type="dxa"/>
            <w:vMerge/>
            <w:vAlign w:val="center"/>
          </w:tcPr>
          <w:p w14:paraId="43241557" w14:textId="77777777" w:rsidR="009178AD" w:rsidRPr="006276FC" w:rsidRDefault="009178AD" w:rsidP="009C6C63">
            <w:pPr>
              <w:pStyle w:val="TAL"/>
              <w:rPr>
                <w:sz w:val="16"/>
                <w:szCs w:val="16"/>
              </w:rPr>
            </w:pPr>
          </w:p>
        </w:tc>
        <w:tc>
          <w:tcPr>
            <w:tcW w:w="3098" w:type="dxa"/>
            <w:gridSpan w:val="7"/>
          </w:tcPr>
          <w:p w14:paraId="5A5394C7" w14:textId="77777777" w:rsidR="009178AD" w:rsidRPr="006276FC" w:rsidRDefault="009178AD" w:rsidP="009C6C63">
            <w:pPr>
              <w:pStyle w:val="TAL"/>
              <w:rPr>
                <w:sz w:val="16"/>
                <w:szCs w:val="16"/>
              </w:rPr>
            </w:pPr>
            <w:r w:rsidRPr="006276FC">
              <w:rPr>
                <w:sz w:val="16"/>
                <w:szCs w:val="16"/>
              </w:rPr>
              <w:t>RepositoryData</w:t>
            </w:r>
          </w:p>
        </w:tc>
        <w:tc>
          <w:tcPr>
            <w:tcW w:w="2651" w:type="dxa"/>
            <w:gridSpan w:val="4"/>
          </w:tcPr>
          <w:p w14:paraId="537F7EE4" w14:textId="77777777" w:rsidR="009178AD" w:rsidRPr="006276FC" w:rsidRDefault="009178AD" w:rsidP="009C6C63">
            <w:pPr>
              <w:pStyle w:val="TAL"/>
              <w:rPr>
                <w:sz w:val="16"/>
                <w:szCs w:val="16"/>
              </w:rPr>
            </w:pPr>
            <w:r w:rsidRPr="006276FC">
              <w:rPr>
                <w:sz w:val="16"/>
                <w:szCs w:val="16"/>
              </w:rPr>
              <w:t>tTransparentData</w:t>
            </w:r>
          </w:p>
        </w:tc>
        <w:tc>
          <w:tcPr>
            <w:tcW w:w="0" w:type="auto"/>
            <w:gridSpan w:val="4"/>
          </w:tcPr>
          <w:p w14:paraId="5D33E08B"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F623A05" w14:textId="77777777" w:rsidTr="009C6C63">
        <w:trPr>
          <w:cantSplit/>
          <w:jc w:val="center"/>
        </w:trPr>
        <w:tc>
          <w:tcPr>
            <w:tcW w:w="0" w:type="auto"/>
            <w:vMerge/>
            <w:vAlign w:val="center"/>
          </w:tcPr>
          <w:p w14:paraId="1504B436" w14:textId="77777777" w:rsidR="009178AD" w:rsidRPr="006276FC" w:rsidRDefault="009178AD" w:rsidP="009C6C63">
            <w:pPr>
              <w:pStyle w:val="TAL"/>
              <w:rPr>
                <w:sz w:val="16"/>
                <w:szCs w:val="16"/>
              </w:rPr>
            </w:pPr>
          </w:p>
        </w:tc>
        <w:tc>
          <w:tcPr>
            <w:tcW w:w="2401" w:type="dxa"/>
            <w:vMerge/>
            <w:vAlign w:val="center"/>
          </w:tcPr>
          <w:p w14:paraId="70824425" w14:textId="77777777" w:rsidR="009178AD" w:rsidRPr="006276FC" w:rsidRDefault="009178AD" w:rsidP="009C6C63">
            <w:pPr>
              <w:pStyle w:val="TAL"/>
              <w:rPr>
                <w:sz w:val="16"/>
                <w:szCs w:val="16"/>
              </w:rPr>
            </w:pPr>
          </w:p>
        </w:tc>
        <w:tc>
          <w:tcPr>
            <w:tcW w:w="3098" w:type="dxa"/>
            <w:gridSpan w:val="7"/>
          </w:tcPr>
          <w:p w14:paraId="507D390D" w14:textId="77777777" w:rsidR="009178AD" w:rsidRPr="006276FC" w:rsidRDefault="009178AD" w:rsidP="009C6C63">
            <w:pPr>
              <w:pStyle w:val="TAL"/>
              <w:rPr>
                <w:sz w:val="16"/>
                <w:szCs w:val="16"/>
              </w:rPr>
            </w:pPr>
            <w:r w:rsidRPr="006276FC">
              <w:rPr>
                <w:sz w:val="16"/>
                <w:szCs w:val="16"/>
              </w:rPr>
              <w:t>Sh-IMS-Data</w:t>
            </w:r>
          </w:p>
        </w:tc>
        <w:tc>
          <w:tcPr>
            <w:tcW w:w="2651" w:type="dxa"/>
            <w:gridSpan w:val="4"/>
          </w:tcPr>
          <w:p w14:paraId="6F027A11" w14:textId="77777777" w:rsidR="009178AD" w:rsidRPr="006276FC" w:rsidRDefault="009178AD" w:rsidP="009C6C63">
            <w:pPr>
              <w:pStyle w:val="TAL"/>
              <w:rPr>
                <w:sz w:val="16"/>
                <w:szCs w:val="16"/>
              </w:rPr>
            </w:pPr>
            <w:r w:rsidRPr="006276FC">
              <w:rPr>
                <w:sz w:val="16"/>
                <w:szCs w:val="16"/>
              </w:rPr>
              <w:t>tShIMSData</w:t>
            </w:r>
          </w:p>
        </w:tc>
        <w:tc>
          <w:tcPr>
            <w:tcW w:w="0" w:type="auto"/>
            <w:gridSpan w:val="4"/>
          </w:tcPr>
          <w:p w14:paraId="4D11CFE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51F4CF" w14:textId="77777777" w:rsidTr="009C6C63">
        <w:trPr>
          <w:cantSplit/>
          <w:jc w:val="center"/>
        </w:trPr>
        <w:tc>
          <w:tcPr>
            <w:tcW w:w="0" w:type="auto"/>
            <w:vMerge/>
            <w:vAlign w:val="center"/>
          </w:tcPr>
          <w:p w14:paraId="3658AEE1" w14:textId="77777777" w:rsidR="009178AD" w:rsidRPr="006276FC" w:rsidRDefault="009178AD" w:rsidP="009C6C63">
            <w:pPr>
              <w:pStyle w:val="TAL"/>
              <w:rPr>
                <w:sz w:val="16"/>
                <w:szCs w:val="16"/>
              </w:rPr>
            </w:pPr>
          </w:p>
        </w:tc>
        <w:tc>
          <w:tcPr>
            <w:tcW w:w="2401" w:type="dxa"/>
            <w:vMerge/>
            <w:vAlign w:val="center"/>
          </w:tcPr>
          <w:p w14:paraId="0339B825" w14:textId="77777777" w:rsidR="009178AD" w:rsidRPr="006276FC" w:rsidRDefault="009178AD" w:rsidP="009C6C63">
            <w:pPr>
              <w:pStyle w:val="TAL"/>
              <w:rPr>
                <w:sz w:val="16"/>
                <w:szCs w:val="16"/>
              </w:rPr>
            </w:pPr>
          </w:p>
        </w:tc>
        <w:tc>
          <w:tcPr>
            <w:tcW w:w="3098" w:type="dxa"/>
            <w:gridSpan w:val="7"/>
          </w:tcPr>
          <w:p w14:paraId="585A2514" w14:textId="77777777" w:rsidR="009178AD" w:rsidRPr="006276FC" w:rsidRDefault="009178AD" w:rsidP="009C6C63">
            <w:pPr>
              <w:pStyle w:val="TAL"/>
              <w:rPr>
                <w:sz w:val="16"/>
                <w:szCs w:val="16"/>
              </w:rPr>
            </w:pPr>
            <w:r w:rsidRPr="006276FC">
              <w:rPr>
                <w:sz w:val="16"/>
                <w:szCs w:val="16"/>
              </w:rPr>
              <w:t>CSLocationInformation</w:t>
            </w:r>
          </w:p>
        </w:tc>
        <w:tc>
          <w:tcPr>
            <w:tcW w:w="2651" w:type="dxa"/>
            <w:gridSpan w:val="4"/>
          </w:tcPr>
          <w:p w14:paraId="154D4E9B" w14:textId="77777777" w:rsidR="009178AD" w:rsidRPr="006276FC" w:rsidRDefault="009178AD" w:rsidP="009C6C63">
            <w:pPr>
              <w:pStyle w:val="TAL"/>
              <w:rPr>
                <w:sz w:val="16"/>
                <w:szCs w:val="16"/>
              </w:rPr>
            </w:pPr>
            <w:r w:rsidRPr="006276FC">
              <w:rPr>
                <w:sz w:val="16"/>
                <w:szCs w:val="16"/>
              </w:rPr>
              <w:t>tCSLocationInformation</w:t>
            </w:r>
          </w:p>
        </w:tc>
        <w:tc>
          <w:tcPr>
            <w:tcW w:w="0" w:type="auto"/>
            <w:gridSpan w:val="4"/>
          </w:tcPr>
          <w:p w14:paraId="51CD4EB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044CD6" w14:textId="77777777" w:rsidTr="009C6C63">
        <w:trPr>
          <w:cantSplit/>
          <w:jc w:val="center"/>
        </w:trPr>
        <w:tc>
          <w:tcPr>
            <w:tcW w:w="0" w:type="auto"/>
            <w:vMerge/>
            <w:vAlign w:val="center"/>
          </w:tcPr>
          <w:p w14:paraId="7F298EB9" w14:textId="77777777" w:rsidR="009178AD" w:rsidRPr="006276FC" w:rsidRDefault="009178AD" w:rsidP="009C6C63">
            <w:pPr>
              <w:pStyle w:val="TAL"/>
              <w:rPr>
                <w:sz w:val="16"/>
                <w:szCs w:val="16"/>
              </w:rPr>
            </w:pPr>
          </w:p>
        </w:tc>
        <w:tc>
          <w:tcPr>
            <w:tcW w:w="2401" w:type="dxa"/>
            <w:vMerge/>
            <w:vAlign w:val="center"/>
          </w:tcPr>
          <w:p w14:paraId="78555420" w14:textId="77777777" w:rsidR="009178AD" w:rsidRPr="006276FC" w:rsidRDefault="009178AD" w:rsidP="009C6C63">
            <w:pPr>
              <w:pStyle w:val="TAL"/>
              <w:rPr>
                <w:sz w:val="16"/>
                <w:szCs w:val="16"/>
              </w:rPr>
            </w:pPr>
          </w:p>
        </w:tc>
        <w:tc>
          <w:tcPr>
            <w:tcW w:w="3098" w:type="dxa"/>
            <w:gridSpan w:val="7"/>
          </w:tcPr>
          <w:p w14:paraId="7C8958D1" w14:textId="77777777" w:rsidR="009178AD" w:rsidRPr="006276FC" w:rsidRDefault="009178AD" w:rsidP="009C6C63">
            <w:pPr>
              <w:pStyle w:val="TAL"/>
              <w:rPr>
                <w:sz w:val="16"/>
                <w:szCs w:val="16"/>
              </w:rPr>
            </w:pPr>
            <w:r w:rsidRPr="006276FC">
              <w:rPr>
                <w:sz w:val="16"/>
                <w:szCs w:val="16"/>
              </w:rPr>
              <w:t>PSLocationInformation</w:t>
            </w:r>
          </w:p>
        </w:tc>
        <w:tc>
          <w:tcPr>
            <w:tcW w:w="2651" w:type="dxa"/>
            <w:gridSpan w:val="4"/>
          </w:tcPr>
          <w:p w14:paraId="3C213A3E" w14:textId="77777777" w:rsidR="009178AD" w:rsidRPr="006276FC" w:rsidRDefault="009178AD" w:rsidP="009C6C63">
            <w:pPr>
              <w:pStyle w:val="TAL"/>
              <w:rPr>
                <w:sz w:val="16"/>
                <w:szCs w:val="16"/>
              </w:rPr>
            </w:pPr>
            <w:r w:rsidRPr="006276FC">
              <w:rPr>
                <w:sz w:val="16"/>
                <w:szCs w:val="16"/>
              </w:rPr>
              <w:t>tPSLocationInformation</w:t>
            </w:r>
          </w:p>
        </w:tc>
        <w:tc>
          <w:tcPr>
            <w:tcW w:w="0" w:type="auto"/>
            <w:gridSpan w:val="4"/>
          </w:tcPr>
          <w:p w14:paraId="61C441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8209AF6" w14:textId="77777777" w:rsidTr="009C6C63">
        <w:trPr>
          <w:cantSplit/>
          <w:jc w:val="center"/>
        </w:trPr>
        <w:tc>
          <w:tcPr>
            <w:tcW w:w="0" w:type="auto"/>
            <w:vMerge/>
            <w:vAlign w:val="center"/>
          </w:tcPr>
          <w:p w14:paraId="5D047526" w14:textId="77777777" w:rsidR="009178AD" w:rsidRPr="006276FC" w:rsidRDefault="009178AD" w:rsidP="009C6C63">
            <w:pPr>
              <w:pStyle w:val="TAL"/>
              <w:rPr>
                <w:sz w:val="16"/>
                <w:szCs w:val="16"/>
              </w:rPr>
            </w:pPr>
          </w:p>
        </w:tc>
        <w:tc>
          <w:tcPr>
            <w:tcW w:w="2401" w:type="dxa"/>
            <w:vMerge/>
            <w:vAlign w:val="center"/>
          </w:tcPr>
          <w:p w14:paraId="0F0F109E" w14:textId="77777777" w:rsidR="009178AD" w:rsidRPr="006276FC" w:rsidRDefault="009178AD" w:rsidP="009C6C63">
            <w:pPr>
              <w:pStyle w:val="TAL"/>
              <w:rPr>
                <w:sz w:val="16"/>
                <w:szCs w:val="16"/>
              </w:rPr>
            </w:pPr>
          </w:p>
        </w:tc>
        <w:tc>
          <w:tcPr>
            <w:tcW w:w="3098" w:type="dxa"/>
            <w:gridSpan w:val="7"/>
          </w:tcPr>
          <w:p w14:paraId="4FFD40C2" w14:textId="77777777" w:rsidR="009178AD" w:rsidRPr="006276FC" w:rsidRDefault="009178AD" w:rsidP="009C6C63">
            <w:pPr>
              <w:pStyle w:val="TAL"/>
              <w:rPr>
                <w:sz w:val="16"/>
                <w:szCs w:val="16"/>
              </w:rPr>
            </w:pPr>
            <w:r w:rsidRPr="006276FC">
              <w:rPr>
                <w:sz w:val="16"/>
                <w:szCs w:val="16"/>
              </w:rPr>
              <w:t>CSUserState</w:t>
            </w:r>
          </w:p>
        </w:tc>
        <w:tc>
          <w:tcPr>
            <w:tcW w:w="2651" w:type="dxa"/>
            <w:gridSpan w:val="4"/>
          </w:tcPr>
          <w:p w14:paraId="41AA37A1" w14:textId="77777777" w:rsidR="009178AD" w:rsidRPr="006276FC" w:rsidRDefault="009178AD" w:rsidP="009C6C63">
            <w:pPr>
              <w:pStyle w:val="TAL"/>
              <w:rPr>
                <w:sz w:val="16"/>
                <w:szCs w:val="16"/>
              </w:rPr>
            </w:pPr>
            <w:r w:rsidRPr="006276FC">
              <w:rPr>
                <w:sz w:val="16"/>
                <w:szCs w:val="16"/>
              </w:rPr>
              <w:t>tCSUserState</w:t>
            </w:r>
          </w:p>
        </w:tc>
        <w:tc>
          <w:tcPr>
            <w:tcW w:w="0" w:type="auto"/>
            <w:gridSpan w:val="4"/>
          </w:tcPr>
          <w:p w14:paraId="3A24FD9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6986D6" w14:textId="77777777" w:rsidTr="009C6C63">
        <w:trPr>
          <w:cantSplit/>
          <w:jc w:val="center"/>
        </w:trPr>
        <w:tc>
          <w:tcPr>
            <w:tcW w:w="0" w:type="auto"/>
            <w:vMerge/>
            <w:vAlign w:val="center"/>
          </w:tcPr>
          <w:p w14:paraId="55E5AFCD" w14:textId="77777777" w:rsidR="009178AD" w:rsidRPr="006276FC" w:rsidRDefault="009178AD" w:rsidP="009C6C63">
            <w:pPr>
              <w:pStyle w:val="TAL"/>
              <w:rPr>
                <w:sz w:val="16"/>
                <w:szCs w:val="16"/>
              </w:rPr>
            </w:pPr>
          </w:p>
        </w:tc>
        <w:tc>
          <w:tcPr>
            <w:tcW w:w="2401" w:type="dxa"/>
            <w:vMerge/>
            <w:vAlign w:val="center"/>
          </w:tcPr>
          <w:p w14:paraId="67961C8B" w14:textId="77777777" w:rsidR="009178AD" w:rsidRPr="006276FC" w:rsidRDefault="009178AD" w:rsidP="009C6C63">
            <w:pPr>
              <w:pStyle w:val="TAL"/>
              <w:rPr>
                <w:sz w:val="16"/>
                <w:szCs w:val="16"/>
              </w:rPr>
            </w:pPr>
          </w:p>
        </w:tc>
        <w:tc>
          <w:tcPr>
            <w:tcW w:w="3098" w:type="dxa"/>
            <w:gridSpan w:val="7"/>
          </w:tcPr>
          <w:p w14:paraId="04D1EEDF" w14:textId="77777777" w:rsidR="009178AD" w:rsidRPr="006276FC" w:rsidRDefault="009178AD" w:rsidP="009C6C63">
            <w:pPr>
              <w:pStyle w:val="TAL"/>
              <w:rPr>
                <w:sz w:val="16"/>
                <w:szCs w:val="16"/>
              </w:rPr>
            </w:pPr>
            <w:r w:rsidRPr="006276FC">
              <w:rPr>
                <w:sz w:val="16"/>
                <w:szCs w:val="16"/>
              </w:rPr>
              <w:t>PSUserState</w:t>
            </w:r>
          </w:p>
        </w:tc>
        <w:tc>
          <w:tcPr>
            <w:tcW w:w="2651" w:type="dxa"/>
            <w:gridSpan w:val="4"/>
          </w:tcPr>
          <w:p w14:paraId="04C5837C" w14:textId="77777777" w:rsidR="009178AD" w:rsidRPr="006276FC" w:rsidRDefault="009178AD" w:rsidP="009C6C63">
            <w:pPr>
              <w:pStyle w:val="TAL"/>
              <w:rPr>
                <w:sz w:val="16"/>
                <w:szCs w:val="16"/>
              </w:rPr>
            </w:pPr>
            <w:r w:rsidRPr="006276FC">
              <w:rPr>
                <w:sz w:val="16"/>
                <w:szCs w:val="16"/>
              </w:rPr>
              <w:t>tPSUserState</w:t>
            </w:r>
          </w:p>
        </w:tc>
        <w:tc>
          <w:tcPr>
            <w:tcW w:w="0" w:type="auto"/>
            <w:gridSpan w:val="4"/>
          </w:tcPr>
          <w:p w14:paraId="2851CE7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ABDAEE" w14:textId="77777777" w:rsidTr="009C6C63">
        <w:trPr>
          <w:cantSplit/>
          <w:jc w:val="center"/>
        </w:trPr>
        <w:tc>
          <w:tcPr>
            <w:tcW w:w="0" w:type="auto"/>
            <w:vMerge/>
            <w:vAlign w:val="center"/>
          </w:tcPr>
          <w:p w14:paraId="1C66AC04" w14:textId="77777777" w:rsidR="009178AD" w:rsidRPr="006276FC" w:rsidRDefault="009178AD" w:rsidP="009C6C63">
            <w:pPr>
              <w:pStyle w:val="TAL"/>
              <w:rPr>
                <w:sz w:val="16"/>
                <w:szCs w:val="16"/>
              </w:rPr>
            </w:pPr>
          </w:p>
        </w:tc>
        <w:tc>
          <w:tcPr>
            <w:tcW w:w="2401" w:type="dxa"/>
            <w:vMerge/>
            <w:vAlign w:val="center"/>
          </w:tcPr>
          <w:p w14:paraId="29E1DAFD" w14:textId="77777777" w:rsidR="009178AD" w:rsidRPr="006276FC" w:rsidRDefault="009178AD" w:rsidP="009C6C63">
            <w:pPr>
              <w:pStyle w:val="TAL"/>
              <w:rPr>
                <w:sz w:val="16"/>
                <w:szCs w:val="16"/>
              </w:rPr>
            </w:pPr>
          </w:p>
        </w:tc>
        <w:tc>
          <w:tcPr>
            <w:tcW w:w="3098" w:type="dxa"/>
            <w:gridSpan w:val="7"/>
          </w:tcPr>
          <w:p w14:paraId="589AE4F7"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494EB564" w14:textId="77777777"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14:paraId="6B91991D"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329F68EF" w14:textId="77777777" w:rsidTr="009C6C63">
        <w:trPr>
          <w:cantSplit/>
          <w:jc w:val="center"/>
        </w:trPr>
        <w:tc>
          <w:tcPr>
            <w:tcW w:w="0" w:type="auto"/>
            <w:vMerge w:val="restart"/>
            <w:vAlign w:val="center"/>
          </w:tcPr>
          <w:p w14:paraId="1AFABDCC" w14:textId="77777777"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
          <w:p w14:paraId="204FECB7"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3538E566" w14:textId="77777777" w:rsidR="009178AD" w:rsidRPr="006276FC" w:rsidRDefault="009178AD" w:rsidP="009C6C63">
            <w:pPr>
              <w:pStyle w:val="TAL"/>
              <w:rPr>
                <w:sz w:val="16"/>
                <w:szCs w:val="16"/>
              </w:rPr>
            </w:pPr>
            <w:r w:rsidRPr="006276FC">
              <w:rPr>
                <w:sz w:val="16"/>
                <w:szCs w:val="16"/>
              </w:rPr>
              <w:t>RegisteredIdentites</w:t>
            </w:r>
          </w:p>
        </w:tc>
        <w:tc>
          <w:tcPr>
            <w:tcW w:w="2651" w:type="dxa"/>
            <w:gridSpan w:val="4"/>
          </w:tcPr>
          <w:p w14:paraId="62C54761"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5503F76"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0BF0D749" w14:textId="77777777" w:rsidTr="009C6C63">
        <w:trPr>
          <w:cantSplit/>
          <w:jc w:val="center"/>
        </w:trPr>
        <w:tc>
          <w:tcPr>
            <w:tcW w:w="0" w:type="auto"/>
            <w:vMerge/>
            <w:vAlign w:val="center"/>
          </w:tcPr>
          <w:p w14:paraId="28897536" w14:textId="77777777" w:rsidR="009178AD" w:rsidRPr="006276FC" w:rsidRDefault="009178AD" w:rsidP="009C6C63">
            <w:pPr>
              <w:pStyle w:val="TAL"/>
              <w:rPr>
                <w:sz w:val="16"/>
                <w:szCs w:val="16"/>
              </w:rPr>
            </w:pPr>
          </w:p>
        </w:tc>
        <w:tc>
          <w:tcPr>
            <w:tcW w:w="2401" w:type="dxa"/>
            <w:vMerge/>
            <w:vAlign w:val="center"/>
          </w:tcPr>
          <w:p w14:paraId="3C627108" w14:textId="77777777" w:rsidR="009178AD" w:rsidRPr="006276FC" w:rsidRDefault="009178AD" w:rsidP="009C6C63">
            <w:pPr>
              <w:pStyle w:val="TAL"/>
              <w:rPr>
                <w:sz w:val="16"/>
                <w:szCs w:val="16"/>
              </w:rPr>
            </w:pPr>
          </w:p>
        </w:tc>
        <w:tc>
          <w:tcPr>
            <w:tcW w:w="3098" w:type="dxa"/>
            <w:gridSpan w:val="7"/>
          </w:tcPr>
          <w:p w14:paraId="279726A2" w14:textId="77777777" w:rsidR="009178AD" w:rsidRPr="006276FC" w:rsidRDefault="009178AD" w:rsidP="009C6C63">
            <w:pPr>
              <w:pStyle w:val="TAL"/>
              <w:rPr>
                <w:sz w:val="16"/>
                <w:szCs w:val="16"/>
              </w:rPr>
            </w:pPr>
            <w:r w:rsidRPr="006276FC">
              <w:rPr>
                <w:sz w:val="16"/>
                <w:szCs w:val="16"/>
              </w:rPr>
              <w:t>ImplicitIdentities</w:t>
            </w:r>
          </w:p>
        </w:tc>
        <w:tc>
          <w:tcPr>
            <w:tcW w:w="2651" w:type="dxa"/>
            <w:gridSpan w:val="4"/>
          </w:tcPr>
          <w:p w14:paraId="6CB1EFD0"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0149EC09"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37D793F7" w14:textId="77777777" w:rsidTr="009C6C63">
        <w:trPr>
          <w:cantSplit/>
          <w:jc w:val="center"/>
        </w:trPr>
        <w:tc>
          <w:tcPr>
            <w:tcW w:w="0" w:type="auto"/>
            <w:vMerge/>
            <w:vAlign w:val="center"/>
          </w:tcPr>
          <w:p w14:paraId="317FBFF9" w14:textId="77777777" w:rsidR="009178AD" w:rsidRPr="006276FC" w:rsidRDefault="009178AD" w:rsidP="009C6C63">
            <w:pPr>
              <w:pStyle w:val="TAL"/>
              <w:rPr>
                <w:sz w:val="16"/>
                <w:szCs w:val="16"/>
              </w:rPr>
            </w:pPr>
          </w:p>
        </w:tc>
        <w:tc>
          <w:tcPr>
            <w:tcW w:w="2401" w:type="dxa"/>
            <w:vMerge/>
            <w:vAlign w:val="center"/>
          </w:tcPr>
          <w:p w14:paraId="0CF47822" w14:textId="77777777" w:rsidR="009178AD" w:rsidRPr="006276FC" w:rsidRDefault="009178AD" w:rsidP="009C6C63">
            <w:pPr>
              <w:pStyle w:val="TAL"/>
              <w:rPr>
                <w:sz w:val="16"/>
                <w:szCs w:val="16"/>
              </w:rPr>
            </w:pPr>
          </w:p>
        </w:tc>
        <w:tc>
          <w:tcPr>
            <w:tcW w:w="3098" w:type="dxa"/>
            <w:gridSpan w:val="7"/>
          </w:tcPr>
          <w:p w14:paraId="19B162D2" w14:textId="77777777" w:rsidR="009178AD" w:rsidRPr="006276FC" w:rsidRDefault="009178AD" w:rsidP="009C6C63">
            <w:pPr>
              <w:pStyle w:val="TAL"/>
              <w:rPr>
                <w:sz w:val="16"/>
                <w:szCs w:val="16"/>
              </w:rPr>
            </w:pPr>
            <w:r w:rsidRPr="006276FC">
              <w:rPr>
                <w:sz w:val="16"/>
                <w:szCs w:val="16"/>
              </w:rPr>
              <w:t>AllIdentities</w:t>
            </w:r>
          </w:p>
        </w:tc>
        <w:tc>
          <w:tcPr>
            <w:tcW w:w="2651" w:type="dxa"/>
            <w:gridSpan w:val="4"/>
          </w:tcPr>
          <w:p w14:paraId="4528BF6F"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4744DCCE" w14:textId="77777777"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14:paraId="087C4AB3" w14:textId="77777777" w:rsidTr="009C6C63">
        <w:trPr>
          <w:cantSplit/>
          <w:jc w:val="center"/>
        </w:trPr>
        <w:tc>
          <w:tcPr>
            <w:tcW w:w="0" w:type="auto"/>
            <w:vMerge/>
            <w:vAlign w:val="center"/>
          </w:tcPr>
          <w:p w14:paraId="64544F5B" w14:textId="77777777" w:rsidR="009178AD" w:rsidRPr="006276FC" w:rsidRDefault="009178AD" w:rsidP="009C6C63">
            <w:pPr>
              <w:pStyle w:val="TAL"/>
              <w:rPr>
                <w:sz w:val="16"/>
                <w:szCs w:val="16"/>
              </w:rPr>
            </w:pPr>
          </w:p>
        </w:tc>
        <w:tc>
          <w:tcPr>
            <w:tcW w:w="2401" w:type="dxa"/>
            <w:vMerge/>
            <w:vAlign w:val="center"/>
          </w:tcPr>
          <w:p w14:paraId="11755417" w14:textId="77777777" w:rsidR="009178AD" w:rsidRPr="006276FC" w:rsidRDefault="009178AD" w:rsidP="009C6C63">
            <w:pPr>
              <w:pStyle w:val="TAL"/>
              <w:rPr>
                <w:sz w:val="16"/>
                <w:szCs w:val="16"/>
              </w:rPr>
            </w:pPr>
          </w:p>
        </w:tc>
        <w:tc>
          <w:tcPr>
            <w:tcW w:w="3098" w:type="dxa"/>
            <w:gridSpan w:val="7"/>
          </w:tcPr>
          <w:p w14:paraId="5D27BDC3" w14:textId="77777777" w:rsidR="009178AD" w:rsidRPr="006276FC" w:rsidRDefault="009178AD" w:rsidP="009C6C63">
            <w:pPr>
              <w:pStyle w:val="TAL"/>
              <w:rPr>
                <w:sz w:val="16"/>
                <w:szCs w:val="16"/>
              </w:rPr>
            </w:pPr>
            <w:r w:rsidRPr="006276FC">
              <w:rPr>
                <w:sz w:val="16"/>
                <w:szCs w:val="16"/>
              </w:rPr>
              <w:t>AliasIdentities</w:t>
            </w:r>
          </w:p>
        </w:tc>
        <w:tc>
          <w:tcPr>
            <w:tcW w:w="2651" w:type="dxa"/>
            <w:gridSpan w:val="4"/>
          </w:tcPr>
          <w:p w14:paraId="58A7BFA6" w14:textId="77777777" w:rsidR="009178AD" w:rsidRPr="006276FC" w:rsidRDefault="009178AD" w:rsidP="009C6C63">
            <w:pPr>
              <w:pStyle w:val="TAL"/>
              <w:rPr>
                <w:sz w:val="16"/>
                <w:szCs w:val="16"/>
              </w:rPr>
            </w:pPr>
            <w:r w:rsidRPr="006276FC">
              <w:rPr>
                <w:sz w:val="16"/>
                <w:szCs w:val="16"/>
              </w:rPr>
              <w:t>tPublicIdentity</w:t>
            </w:r>
          </w:p>
        </w:tc>
        <w:tc>
          <w:tcPr>
            <w:tcW w:w="0" w:type="auto"/>
            <w:gridSpan w:val="4"/>
          </w:tcPr>
          <w:p w14:paraId="36702D0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0E29A09" w14:textId="77777777" w:rsidTr="009C6C63">
        <w:trPr>
          <w:cantSplit/>
          <w:trHeight w:val="213"/>
          <w:jc w:val="center"/>
        </w:trPr>
        <w:tc>
          <w:tcPr>
            <w:tcW w:w="0" w:type="auto"/>
            <w:vMerge/>
            <w:vAlign w:val="center"/>
          </w:tcPr>
          <w:p w14:paraId="234A70BF" w14:textId="77777777" w:rsidR="009178AD" w:rsidRPr="006276FC" w:rsidRDefault="009178AD" w:rsidP="009C6C63">
            <w:pPr>
              <w:pStyle w:val="TAL"/>
              <w:rPr>
                <w:sz w:val="16"/>
                <w:szCs w:val="16"/>
              </w:rPr>
            </w:pPr>
          </w:p>
        </w:tc>
        <w:tc>
          <w:tcPr>
            <w:tcW w:w="2401" w:type="dxa"/>
            <w:vMerge/>
            <w:vAlign w:val="center"/>
          </w:tcPr>
          <w:p w14:paraId="79D4204E" w14:textId="77777777" w:rsidR="009178AD" w:rsidRPr="006276FC" w:rsidRDefault="009178AD" w:rsidP="009C6C63">
            <w:pPr>
              <w:pStyle w:val="TAL"/>
              <w:rPr>
                <w:sz w:val="16"/>
                <w:szCs w:val="16"/>
              </w:rPr>
            </w:pPr>
          </w:p>
        </w:tc>
        <w:tc>
          <w:tcPr>
            <w:tcW w:w="3098" w:type="dxa"/>
            <w:gridSpan w:val="7"/>
          </w:tcPr>
          <w:p w14:paraId="59E85721" w14:textId="77777777"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14:paraId="41638480" w14:textId="77777777"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14:paraId="21DEF17A" w14:textId="77777777"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14:paraId="0AD7A9E0" w14:textId="77777777" w:rsidTr="009C6C63">
        <w:trPr>
          <w:cantSplit/>
          <w:trHeight w:val="279"/>
          <w:jc w:val="center"/>
        </w:trPr>
        <w:tc>
          <w:tcPr>
            <w:tcW w:w="0" w:type="auto"/>
            <w:vMerge w:val="restart"/>
            <w:vAlign w:val="center"/>
          </w:tcPr>
          <w:p w14:paraId="103BEE0A" w14:textId="77777777"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14:paraId="6627B3E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C2D61BA" w14:textId="77777777" w:rsidR="009178AD" w:rsidRPr="006276FC" w:rsidRDefault="009178AD" w:rsidP="009C6C63">
            <w:pPr>
              <w:pStyle w:val="TAL"/>
              <w:rPr>
                <w:rFonts w:cs="Arial"/>
                <w:bCs/>
                <w:sz w:val="16"/>
                <w:szCs w:val="16"/>
              </w:rPr>
            </w:pPr>
            <w:r w:rsidRPr="006276FC">
              <w:rPr>
                <w:rFonts w:cs="Arial"/>
                <w:bCs/>
                <w:sz w:val="16"/>
                <w:szCs w:val="16"/>
              </w:rPr>
              <w:t>DeletedIdentities</w:t>
            </w:r>
          </w:p>
        </w:tc>
        <w:tc>
          <w:tcPr>
            <w:tcW w:w="2651" w:type="dxa"/>
            <w:gridSpan w:val="4"/>
            <w:vAlign w:val="center"/>
          </w:tcPr>
          <w:p w14:paraId="140ACC3A" w14:textId="77777777" w:rsidR="009178AD" w:rsidRPr="006276FC" w:rsidRDefault="009178AD" w:rsidP="009C6C63">
            <w:pPr>
              <w:pStyle w:val="TAL"/>
              <w:rPr>
                <w:rFonts w:cs="Arial"/>
                <w:bCs/>
                <w:sz w:val="16"/>
                <w:szCs w:val="16"/>
              </w:rPr>
            </w:pPr>
            <w:r w:rsidRPr="006276FC">
              <w:rPr>
                <w:rFonts w:cs="Arial"/>
                <w:bCs/>
                <w:sz w:val="16"/>
                <w:szCs w:val="16"/>
              </w:rPr>
              <w:t>tPublicIdentity</w:t>
            </w:r>
          </w:p>
        </w:tc>
        <w:tc>
          <w:tcPr>
            <w:tcW w:w="0" w:type="auto"/>
            <w:gridSpan w:val="4"/>
            <w:vAlign w:val="center"/>
          </w:tcPr>
          <w:p w14:paraId="7D4994A0"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6D87A19" w14:textId="77777777" w:rsidTr="009C6C63">
        <w:trPr>
          <w:cantSplit/>
          <w:trHeight w:val="279"/>
          <w:jc w:val="center"/>
        </w:trPr>
        <w:tc>
          <w:tcPr>
            <w:tcW w:w="0" w:type="auto"/>
            <w:vMerge/>
            <w:vAlign w:val="center"/>
          </w:tcPr>
          <w:p w14:paraId="0E9CB1A6" w14:textId="77777777" w:rsidR="009178AD" w:rsidRPr="006276FC" w:rsidRDefault="009178AD" w:rsidP="009C6C63">
            <w:pPr>
              <w:pStyle w:val="TAL"/>
              <w:rPr>
                <w:rFonts w:cs="Arial"/>
                <w:bCs/>
                <w:sz w:val="16"/>
                <w:szCs w:val="16"/>
              </w:rPr>
            </w:pPr>
          </w:p>
        </w:tc>
        <w:tc>
          <w:tcPr>
            <w:tcW w:w="2401" w:type="dxa"/>
            <w:vMerge/>
            <w:vAlign w:val="center"/>
          </w:tcPr>
          <w:p w14:paraId="2C57D46B" w14:textId="77777777" w:rsidR="009178AD" w:rsidRPr="006276FC" w:rsidRDefault="009178AD" w:rsidP="009C6C63">
            <w:pPr>
              <w:pStyle w:val="TAL"/>
              <w:rPr>
                <w:rFonts w:cs="Arial"/>
                <w:bCs/>
                <w:sz w:val="16"/>
                <w:szCs w:val="16"/>
              </w:rPr>
            </w:pPr>
          </w:p>
        </w:tc>
        <w:tc>
          <w:tcPr>
            <w:tcW w:w="3098" w:type="dxa"/>
            <w:gridSpan w:val="7"/>
            <w:vAlign w:val="center"/>
          </w:tcPr>
          <w:p w14:paraId="407CDFA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119D71F3"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14:paraId="60292E0C"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1B3F6DB" w14:textId="77777777" w:rsidTr="009C6C63">
        <w:trPr>
          <w:cantSplit/>
          <w:trHeight w:val="279"/>
          <w:jc w:val="center"/>
        </w:trPr>
        <w:tc>
          <w:tcPr>
            <w:tcW w:w="0" w:type="auto"/>
            <w:vMerge w:val="restart"/>
            <w:vAlign w:val="center"/>
          </w:tcPr>
          <w:p w14:paraId="59D0CE99" w14:textId="77777777"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14:paraId="3A92A24B"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2668E180" w14:textId="77777777" w:rsidR="009178AD" w:rsidRPr="006276FC" w:rsidRDefault="009178AD" w:rsidP="009C6C63">
            <w:pPr>
              <w:pStyle w:val="TAL"/>
              <w:rPr>
                <w:rFonts w:cs="Arial"/>
                <w:bCs/>
                <w:sz w:val="16"/>
                <w:szCs w:val="16"/>
              </w:rPr>
            </w:pPr>
            <w:r w:rsidRPr="006276FC">
              <w:rPr>
                <w:rFonts w:cs="Arial"/>
                <w:bCs/>
                <w:sz w:val="16"/>
                <w:szCs w:val="16"/>
              </w:rPr>
              <w:t>TADSinformation</w:t>
            </w:r>
          </w:p>
        </w:tc>
        <w:tc>
          <w:tcPr>
            <w:tcW w:w="2651" w:type="dxa"/>
            <w:gridSpan w:val="4"/>
            <w:vAlign w:val="center"/>
          </w:tcPr>
          <w:p w14:paraId="209FC591" w14:textId="77777777" w:rsidR="009178AD" w:rsidRPr="006276FC" w:rsidRDefault="009178AD" w:rsidP="009C6C63">
            <w:pPr>
              <w:pStyle w:val="TAL"/>
              <w:rPr>
                <w:rFonts w:cs="Arial"/>
                <w:bCs/>
                <w:sz w:val="16"/>
                <w:szCs w:val="16"/>
              </w:rPr>
            </w:pPr>
            <w:r w:rsidRPr="006276FC">
              <w:rPr>
                <w:rFonts w:cs="Arial"/>
                <w:bCs/>
                <w:sz w:val="16"/>
                <w:szCs w:val="16"/>
              </w:rPr>
              <w:t>tTADSinformation</w:t>
            </w:r>
          </w:p>
        </w:tc>
        <w:tc>
          <w:tcPr>
            <w:tcW w:w="0" w:type="auto"/>
            <w:gridSpan w:val="4"/>
            <w:vAlign w:val="center"/>
          </w:tcPr>
          <w:p w14:paraId="2C6B0BE4"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E5CF99C" w14:textId="77777777" w:rsidTr="009C6C63">
        <w:trPr>
          <w:cantSplit/>
          <w:trHeight w:val="279"/>
          <w:jc w:val="center"/>
        </w:trPr>
        <w:tc>
          <w:tcPr>
            <w:tcW w:w="0" w:type="auto"/>
            <w:vMerge/>
            <w:vAlign w:val="center"/>
          </w:tcPr>
          <w:p w14:paraId="1011FEE9" w14:textId="77777777" w:rsidR="009178AD" w:rsidRPr="006276FC" w:rsidRDefault="009178AD" w:rsidP="009C6C63">
            <w:pPr>
              <w:pStyle w:val="TAL"/>
              <w:rPr>
                <w:rFonts w:cs="Arial"/>
                <w:bCs/>
                <w:sz w:val="16"/>
                <w:szCs w:val="16"/>
              </w:rPr>
            </w:pPr>
          </w:p>
        </w:tc>
        <w:tc>
          <w:tcPr>
            <w:tcW w:w="2401" w:type="dxa"/>
            <w:vMerge/>
            <w:vAlign w:val="center"/>
          </w:tcPr>
          <w:p w14:paraId="1D6CF1D6" w14:textId="77777777" w:rsidR="009178AD" w:rsidRPr="006276FC" w:rsidRDefault="009178AD" w:rsidP="009C6C63">
            <w:pPr>
              <w:pStyle w:val="TAL"/>
              <w:rPr>
                <w:rFonts w:cs="Arial"/>
                <w:bCs/>
                <w:sz w:val="16"/>
                <w:szCs w:val="16"/>
              </w:rPr>
            </w:pPr>
          </w:p>
        </w:tc>
        <w:tc>
          <w:tcPr>
            <w:tcW w:w="3098" w:type="dxa"/>
            <w:gridSpan w:val="7"/>
            <w:vAlign w:val="center"/>
          </w:tcPr>
          <w:p w14:paraId="77865344"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14:paraId="77353E3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14:paraId="50A03D50"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6707A8D4" w14:textId="77777777" w:rsidTr="009C6C63">
        <w:trPr>
          <w:cantSplit/>
          <w:trHeight w:val="279"/>
          <w:jc w:val="center"/>
        </w:trPr>
        <w:tc>
          <w:tcPr>
            <w:tcW w:w="0" w:type="auto"/>
            <w:vMerge w:val="restart"/>
            <w:vAlign w:val="center"/>
          </w:tcPr>
          <w:p w14:paraId="3FE09D74" w14:textId="77777777"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14:paraId="2705456E"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10456215"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14:paraId="50D0804B" w14:textId="77777777" w:rsidR="009178AD" w:rsidRPr="006276FC" w:rsidRDefault="009178AD" w:rsidP="009C6C63">
            <w:pPr>
              <w:pStyle w:val="TAL"/>
              <w:rPr>
                <w:rFonts w:cs="Arial"/>
                <w:bCs/>
                <w:sz w:val="16"/>
                <w:szCs w:val="16"/>
              </w:rPr>
            </w:pPr>
            <w:r w:rsidRPr="006276FC">
              <w:rPr>
                <w:sz w:val="16"/>
                <w:szCs w:val="16"/>
              </w:rPr>
              <w:t>tPSUserState</w:t>
            </w:r>
          </w:p>
        </w:tc>
        <w:tc>
          <w:tcPr>
            <w:tcW w:w="0" w:type="auto"/>
            <w:gridSpan w:val="4"/>
            <w:vAlign w:val="center"/>
          </w:tcPr>
          <w:p w14:paraId="69D68DB8"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DAAD3FE" w14:textId="77777777" w:rsidTr="009C6C63">
        <w:trPr>
          <w:cantSplit/>
          <w:trHeight w:val="279"/>
          <w:jc w:val="center"/>
        </w:trPr>
        <w:tc>
          <w:tcPr>
            <w:tcW w:w="0" w:type="auto"/>
            <w:vMerge/>
            <w:vAlign w:val="center"/>
          </w:tcPr>
          <w:p w14:paraId="2BE4B6D1" w14:textId="77777777" w:rsidR="009178AD" w:rsidRPr="006276FC" w:rsidRDefault="009178AD" w:rsidP="009C6C63">
            <w:pPr>
              <w:pStyle w:val="TAL"/>
              <w:rPr>
                <w:rFonts w:cs="Arial"/>
                <w:bCs/>
                <w:sz w:val="16"/>
                <w:szCs w:val="16"/>
              </w:rPr>
            </w:pPr>
          </w:p>
        </w:tc>
        <w:tc>
          <w:tcPr>
            <w:tcW w:w="2401" w:type="dxa"/>
            <w:vMerge/>
            <w:vAlign w:val="center"/>
          </w:tcPr>
          <w:p w14:paraId="004635B0" w14:textId="77777777" w:rsidR="009178AD" w:rsidRPr="006276FC" w:rsidRDefault="009178AD" w:rsidP="009C6C63">
            <w:pPr>
              <w:pStyle w:val="TAL"/>
              <w:rPr>
                <w:rFonts w:cs="Arial"/>
                <w:bCs/>
                <w:sz w:val="16"/>
                <w:szCs w:val="16"/>
              </w:rPr>
            </w:pPr>
          </w:p>
        </w:tc>
        <w:tc>
          <w:tcPr>
            <w:tcW w:w="3098" w:type="dxa"/>
            <w:gridSpan w:val="7"/>
            <w:vAlign w:val="center"/>
          </w:tcPr>
          <w:p w14:paraId="20865889" w14:textId="77777777"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14:paraId="5CFF5111" w14:textId="77777777" w:rsidR="009178AD" w:rsidRPr="006276FC" w:rsidRDefault="009178AD" w:rsidP="009C6C6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49D5E47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5BDD1BD1" w14:textId="77777777" w:rsidTr="009C6C63">
        <w:trPr>
          <w:cantSplit/>
          <w:trHeight w:val="279"/>
          <w:jc w:val="center"/>
        </w:trPr>
        <w:tc>
          <w:tcPr>
            <w:tcW w:w="0" w:type="auto"/>
            <w:vMerge/>
            <w:vAlign w:val="center"/>
          </w:tcPr>
          <w:p w14:paraId="0D938F8B" w14:textId="77777777" w:rsidR="009178AD" w:rsidRPr="006276FC" w:rsidRDefault="009178AD" w:rsidP="009C6C63">
            <w:pPr>
              <w:pStyle w:val="TAL"/>
              <w:rPr>
                <w:rFonts w:cs="Arial"/>
                <w:bCs/>
                <w:sz w:val="16"/>
                <w:szCs w:val="16"/>
              </w:rPr>
            </w:pPr>
          </w:p>
        </w:tc>
        <w:tc>
          <w:tcPr>
            <w:tcW w:w="2401" w:type="dxa"/>
            <w:vMerge/>
            <w:vAlign w:val="center"/>
          </w:tcPr>
          <w:p w14:paraId="70F679EC" w14:textId="77777777" w:rsidR="009178AD" w:rsidRPr="006276FC" w:rsidRDefault="009178AD" w:rsidP="009C6C63">
            <w:pPr>
              <w:pStyle w:val="TAL"/>
              <w:rPr>
                <w:rFonts w:cs="Arial"/>
                <w:bCs/>
                <w:sz w:val="16"/>
                <w:szCs w:val="16"/>
              </w:rPr>
            </w:pPr>
          </w:p>
        </w:tc>
        <w:tc>
          <w:tcPr>
            <w:tcW w:w="3098" w:type="dxa"/>
            <w:gridSpan w:val="7"/>
            <w:vAlign w:val="center"/>
          </w:tcPr>
          <w:p w14:paraId="3AB035F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151224E9" w14:textId="77777777"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14:paraId="741EC79F"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EE57AC9" w14:textId="77777777" w:rsidTr="009C6C63">
        <w:trPr>
          <w:cantSplit/>
          <w:trHeight w:val="279"/>
          <w:jc w:val="center"/>
        </w:trPr>
        <w:tc>
          <w:tcPr>
            <w:tcW w:w="0" w:type="auto"/>
            <w:vMerge w:val="restart"/>
            <w:vAlign w:val="center"/>
          </w:tcPr>
          <w:p w14:paraId="4C8100E9" w14:textId="77777777"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14:paraId="0C0CB846"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5F060FCC" w14:textId="77777777"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14:paraId="0698F20F" w14:textId="77777777" w:rsidR="009178AD" w:rsidRPr="006276FC" w:rsidRDefault="009178AD" w:rsidP="009C6C63">
            <w:pPr>
              <w:pStyle w:val="TAL"/>
              <w:rPr>
                <w:sz w:val="16"/>
                <w:szCs w:val="16"/>
              </w:rPr>
            </w:pPr>
            <w:r w:rsidRPr="006276FC">
              <w:rPr>
                <w:sz w:val="16"/>
                <w:szCs w:val="16"/>
              </w:rPr>
              <w:t>tIMSI</w:t>
            </w:r>
          </w:p>
        </w:tc>
        <w:tc>
          <w:tcPr>
            <w:tcW w:w="0" w:type="auto"/>
            <w:gridSpan w:val="4"/>
            <w:vAlign w:val="center"/>
          </w:tcPr>
          <w:p w14:paraId="348AE0F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444FE9B2" w14:textId="77777777" w:rsidTr="009C6C63">
        <w:trPr>
          <w:cantSplit/>
          <w:trHeight w:val="279"/>
          <w:jc w:val="center"/>
        </w:trPr>
        <w:tc>
          <w:tcPr>
            <w:tcW w:w="0" w:type="auto"/>
            <w:vMerge/>
            <w:vAlign w:val="center"/>
          </w:tcPr>
          <w:p w14:paraId="54A4520D" w14:textId="77777777" w:rsidR="009178AD" w:rsidRPr="006276FC" w:rsidRDefault="009178AD" w:rsidP="009C6C63">
            <w:pPr>
              <w:pStyle w:val="TAL"/>
              <w:rPr>
                <w:rFonts w:cs="Arial"/>
                <w:bCs/>
                <w:sz w:val="16"/>
                <w:szCs w:val="16"/>
              </w:rPr>
            </w:pPr>
          </w:p>
        </w:tc>
        <w:tc>
          <w:tcPr>
            <w:tcW w:w="2401" w:type="dxa"/>
            <w:vMerge/>
            <w:vAlign w:val="center"/>
          </w:tcPr>
          <w:p w14:paraId="3EEC9F2E" w14:textId="77777777" w:rsidR="009178AD" w:rsidRPr="006276FC" w:rsidRDefault="009178AD" w:rsidP="009C6C63">
            <w:pPr>
              <w:pStyle w:val="TAL"/>
              <w:rPr>
                <w:rFonts w:cs="Arial"/>
                <w:bCs/>
                <w:sz w:val="16"/>
                <w:szCs w:val="16"/>
              </w:rPr>
            </w:pPr>
          </w:p>
        </w:tc>
        <w:tc>
          <w:tcPr>
            <w:tcW w:w="3098" w:type="dxa"/>
            <w:gridSpan w:val="7"/>
            <w:vAlign w:val="center"/>
          </w:tcPr>
          <w:p w14:paraId="16A3751D" w14:textId="77777777" w:rsidR="009178AD" w:rsidRPr="006276FC" w:rsidRDefault="009178AD" w:rsidP="009C6C63">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14:paraId="17D0A55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3A64B3BB"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3028B79B" w14:textId="77777777" w:rsidTr="009C6C63">
        <w:trPr>
          <w:cantSplit/>
          <w:trHeight w:val="279"/>
          <w:jc w:val="center"/>
        </w:trPr>
        <w:tc>
          <w:tcPr>
            <w:tcW w:w="0" w:type="auto"/>
            <w:vMerge/>
            <w:vAlign w:val="center"/>
          </w:tcPr>
          <w:p w14:paraId="48C5268F" w14:textId="77777777" w:rsidR="009178AD" w:rsidRPr="006276FC" w:rsidRDefault="009178AD" w:rsidP="009C6C63">
            <w:pPr>
              <w:pStyle w:val="TAL"/>
              <w:rPr>
                <w:rFonts w:cs="Arial"/>
                <w:bCs/>
                <w:sz w:val="16"/>
                <w:szCs w:val="16"/>
              </w:rPr>
            </w:pPr>
          </w:p>
        </w:tc>
        <w:tc>
          <w:tcPr>
            <w:tcW w:w="2401" w:type="dxa"/>
            <w:vMerge/>
            <w:vAlign w:val="center"/>
          </w:tcPr>
          <w:p w14:paraId="4E650E12" w14:textId="77777777" w:rsidR="009178AD" w:rsidRPr="006276FC" w:rsidRDefault="009178AD" w:rsidP="009C6C63">
            <w:pPr>
              <w:pStyle w:val="TAL"/>
              <w:rPr>
                <w:rFonts w:cs="Arial"/>
                <w:bCs/>
                <w:sz w:val="16"/>
                <w:szCs w:val="16"/>
              </w:rPr>
            </w:pPr>
          </w:p>
        </w:tc>
        <w:tc>
          <w:tcPr>
            <w:tcW w:w="3098" w:type="dxa"/>
            <w:gridSpan w:val="7"/>
            <w:vAlign w:val="center"/>
          </w:tcPr>
          <w:p w14:paraId="15D9A561" w14:textId="77777777" w:rsidR="009178AD" w:rsidRPr="006276FC" w:rsidRDefault="009178AD" w:rsidP="009C6C63">
            <w:pPr>
              <w:pStyle w:val="TAL"/>
              <w:rPr>
                <w:sz w:val="16"/>
                <w:szCs w:val="16"/>
                <w:lang w:eastAsia="zh-CN"/>
              </w:rPr>
            </w:pPr>
            <w:r w:rsidRPr="006276FC">
              <w:rPr>
                <w:sz w:val="16"/>
                <w:szCs w:val="16"/>
                <w:lang w:eastAsia="zh-CN"/>
              </w:rPr>
              <w:t>IMSPrivateUserIdentity</w:t>
            </w:r>
          </w:p>
        </w:tc>
        <w:tc>
          <w:tcPr>
            <w:tcW w:w="2651" w:type="dxa"/>
            <w:gridSpan w:val="4"/>
            <w:vAlign w:val="center"/>
          </w:tcPr>
          <w:p w14:paraId="59AA2FBC" w14:textId="77777777"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14:paraId="70F633A8" w14:textId="77777777" w:rsidR="009178AD" w:rsidRPr="006276FC" w:rsidRDefault="009178AD" w:rsidP="009C6C63">
            <w:pPr>
              <w:pStyle w:val="TAL"/>
              <w:jc w:val="center"/>
              <w:rPr>
                <w:rFonts w:cs="Arial"/>
                <w:bCs/>
                <w:sz w:val="16"/>
                <w:szCs w:val="16"/>
              </w:rPr>
            </w:pPr>
            <w:r w:rsidRPr="006276FC">
              <w:rPr>
                <w:rFonts w:cs="Arial"/>
                <w:bCs/>
                <w:sz w:val="16"/>
                <w:szCs w:val="16"/>
              </w:rPr>
              <w:t>0 to n</w:t>
            </w:r>
          </w:p>
        </w:tc>
      </w:tr>
      <w:tr w:rsidR="009178AD" w:rsidRPr="006276FC" w14:paraId="080F290F" w14:textId="77777777" w:rsidTr="009C6C63">
        <w:trPr>
          <w:cantSplit/>
          <w:trHeight w:val="279"/>
          <w:jc w:val="center"/>
        </w:trPr>
        <w:tc>
          <w:tcPr>
            <w:tcW w:w="0" w:type="auto"/>
            <w:vMerge/>
            <w:vAlign w:val="center"/>
          </w:tcPr>
          <w:p w14:paraId="25188DA7" w14:textId="77777777" w:rsidR="009178AD" w:rsidRPr="006276FC" w:rsidRDefault="009178AD" w:rsidP="009C6C63">
            <w:pPr>
              <w:pStyle w:val="TAL"/>
              <w:rPr>
                <w:rFonts w:cs="Arial"/>
                <w:bCs/>
                <w:sz w:val="16"/>
                <w:szCs w:val="16"/>
              </w:rPr>
            </w:pPr>
          </w:p>
        </w:tc>
        <w:tc>
          <w:tcPr>
            <w:tcW w:w="2401" w:type="dxa"/>
            <w:vMerge/>
            <w:vAlign w:val="center"/>
          </w:tcPr>
          <w:p w14:paraId="39FEF910" w14:textId="77777777" w:rsidR="009178AD" w:rsidRPr="006276FC" w:rsidRDefault="009178AD" w:rsidP="009C6C63">
            <w:pPr>
              <w:pStyle w:val="TAL"/>
              <w:rPr>
                <w:rFonts w:cs="Arial"/>
                <w:bCs/>
                <w:sz w:val="16"/>
                <w:szCs w:val="16"/>
              </w:rPr>
            </w:pPr>
          </w:p>
        </w:tc>
        <w:tc>
          <w:tcPr>
            <w:tcW w:w="3098" w:type="dxa"/>
            <w:gridSpan w:val="7"/>
            <w:vAlign w:val="center"/>
          </w:tcPr>
          <w:p w14:paraId="05A5B9E6"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41D9734A" w14:textId="77777777"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14:paraId="4E28A357"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10D75B3E" w14:textId="77777777" w:rsidTr="009C6C63">
        <w:trPr>
          <w:cantSplit/>
          <w:trHeight w:val="279"/>
          <w:jc w:val="center"/>
        </w:trPr>
        <w:tc>
          <w:tcPr>
            <w:tcW w:w="0" w:type="auto"/>
            <w:vMerge w:val="restart"/>
            <w:vAlign w:val="center"/>
          </w:tcPr>
          <w:p w14:paraId="48A6DFDE" w14:textId="77777777"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14:paraId="44E72310" w14:textId="77777777"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14:paraId="7238E75D" w14:textId="77777777"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14:paraId="0C10D0BA" w14:textId="77777777"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14:paraId="7C241F72"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1F93DAE5" w14:textId="77777777" w:rsidTr="009C6C63">
        <w:trPr>
          <w:cantSplit/>
          <w:trHeight w:val="279"/>
          <w:jc w:val="center"/>
        </w:trPr>
        <w:tc>
          <w:tcPr>
            <w:tcW w:w="0" w:type="auto"/>
            <w:vMerge/>
            <w:vAlign w:val="center"/>
          </w:tcPr>
          <w:p w14:paraId="30D412B2" w14:textId="77777777" w:rsidR="009178AD" w:rsidRPr="006276FC" w:rsidRDefault="009178AD" w:rsidP="009C6C63">
            <w:pPr>
              <w:pStyle w:val="TAL"/>
              <w:rPr>
                <w:rFonts w:cs="Arial"/>
                <w:bCs/>
                <w:sz w:val="16"/>
                <w:szCs w:val="16"/>
              </w:rPr>
            </w:pPr>
          </w:p>
        </w:tc>
        <w:tc>
          <w:tcPr>
            <w:tcW w:w="2401" w:type="dxa"/>
            <w:vMerge/>
            <w:vAlign w:val="center"/>
          </w:tcPr>
          <w:p w14:paraId="52DE00D8" w14:textId="77777777" w:rsidR="009178AD" w:rsidRPr="006276FC" w:rsidRDefault="009178AD" w:rsidP="009C6C63">
            <w:pPr>
              <w:pStyle w:val="TAL"/>
              <w:rPr>
                <w:rFonts w:cs="Arial"/>
                <w:bCs/>
                <w:sz w:val="16"/>
                <w:szCs w:val="16"/>
              </w:rPr>
            </w:pPr>
          </w:p>
        </w:tc>
        <w:tc>
          <w:tcPr>
            <w:tcW w:w="3098" w:type="dxa"/>
            <w:gridSpan w:val="7"/>
            <w:vAlign w:val="center"/>
          </w:tcPr>
          <w:p w14:paraId="29D33191" w14:textId="77777777"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14:paraId="26214C03" w14:textId="77777777"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14:paraId="666DDBBD"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260ED877" w14:textId="77777777" w:rsidTr="009C6C63">
        <w:trPr>
          <w:cantSplit/>
          <w:trHeight w:val="279"/>
          <w:jc w:val="center"/>
        </w:trPr>
        <w:tc>
          <w:tcPr>
            <w:tcW w:w="0" w:type="auto"/>
            <w:vMerge w:val="restart"/>
            <w:vAlign w:val="center"/>
          </w:tcPr>
          <w:p w14:paraId="064158FD" w14:textId="77777777"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14:paraId="13FF9491" w14:textId="77777777"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14:paraId="4EF32A0F" w14:textId="77777777" w:rsidR="009178AD" w:rsidRPr="006276FC" w:rsidRDefault="009178AD"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14:paraId="61A161CE" w14:textId="77777777" w:rsidR="009178AD" w:rsidRPr="006276FC" w:rsidRDefault="009178AD" w:rsidP="009C6C63">
            <w:pPr>
              <w:pStyle w:val="TAL"/>
              <w:rPr>
                <w:sz w:val="16"/>
                <w:szCs w:val="16"/>
              </w:rPr>
            </w:pPr>
            <w:r w:rsidRPr="006276FC">
              <w:rPr>
                <w:sz w:val="16"/>
                <w:szCs w:val="16"/>
              </w:rPr>
              <w:t>t5GSLocationInformation</w:t>
            </w:r>
          </w:p>
        </w:tc>
        <w:tc>
          <w:tcPr>
            <w:tcW w:w="0" w:type="auto"/>
            <w:gridSpan w:val="4"/>
          </w:tcPr>
          <w:p w14:paraId="07320C4F" w14:textId="77777777"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14:paraId="621E2043" w14:textId="77777777" w:rsidTr="009C6C63">
        <w:trPr>
          <w:cantSplit/>
          <w:trHeight w:val="279"/>
          <w:jc w:val="center"/>
        </w:trPr>
        <w:tc>
          <w:tcPr>
            <w:tcW w:w="0" w:type="auto"/>
            <w:vMerge/>
            <w:vAlign w:val="center"/>
          </w:tcPr>
          <w:p w14:paraId="229315B0" w14:textId="77777777" w:rsidR="009178AD" w:rsidRPr="006276FC" w:rsidRDefault="009178AD" w:rsidP="009C6C63">
            <w:pPr>
              <w:pStyle w:val="TAL"/>
              <w:rPr>
                <w:rFonts w:cs="Arial"/>
                <w:bCs/>
                <w:sz w:val="16"/>
                <w:szCs w:val="16"/>
              </w:rPr>
            </w:pPr>
          </w:p>
        </w:tc>
        <w:tc>
          <w:tcPr>
            <w:tcW w:w="2401" w:type="dxa"/>
            <w:vMerge/>
            <w:vAlign w:val="center"/>
          </w:tcPr>
          <w:p w14:paraId="7FB3CD36" w14:textId="77777777" w:rsidR="009178AD" w:rsidRPr="006276FC" w:rsidRDefault="009178AD" w:rsidP="009C6C63">
            <w:pPr>
              <w:pStyle w:val="TAL"/>
              <w:rPr>
                <w:rFonts w:cs="Arial"/>
                <w:bCs/>
                <w:sz w:val="16"/>
                <w:szCs w:val="16"/>
              </w:rPr>
            </w:pPr>
          </w:p>
        </w:tc>
        <w:tc>
          <w:tcPr>
            <w:tcW w:w="3098" w:type="dxa"/>
            <w:gridSpan w:val="7"/>
          </w:tcPr>
          <w:p w14:paraId="2FD48D60" w14:textId="77777777" w:rsidR="009178AD" w:rsidRPr="006276FC" w:rsidRDefault="009178AD"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14:paraId="08405FFD" w14:textId="77777777"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14:paraId="28AF24A9" w14:textId="77777777"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14:paraId="7E49E324" w14:textId="77777777" w:rsidTr="009C6C63">
        <w:trPr>
          <w:cantSplit/>
          <w:jc w:val="center"/>
        </w:trPr>
        <w:tc>
          <w:tcPr>
            <w:tcW w:w="0" w:type="auto"/>
            <w:vMerge w:val="restart"/>
            <w:vAlign w:val="center"/>
          </w:tcPr>
          <w:p w14:paraId="38C8A55F" w14:textId="77777777"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
          <w:p w14:paraId="047D1118" w14:textId="77777777" w:rsidR="009178AD" w:rsidRPr="006276FC" w:rsidRDefault="009178AD" w:rsidP="009C6C63">
            <w:pPr>
              <w:pStyle w:val="TAL"/>
              <w:rPr>
                <w:sz w:val="16"/>
                <w:szCs w:val="16"/>
              </w:rPr>
            </w:pPr>
            <w:r w:rsidRPr="006276FC">
              <w:rPr>
                <w:sz w:val="16"/>
                <w:szCs w:val="16"/>
              </w:rPr>
              <w:t>RepositoryData</w:t>
            </w:r>
          </w:p>
        </w:tc>
        <w:tc>
          <w:tcPr>
            <w:tcW w:w="3098" w:type="dxa"/>
            <w:gridSpan w:val="7"/>
          </w:tcPr>
          <w:p w14:paraId="4D05888E" w14:textId="77777777" w:rsidR="009178AD" w:rsidRPr="006276FC" w:rsidRDefault="009178AD" w:rsidP="009C6C63">
            <w:pPr>
              <w:pStyle w:val="TAL"/>
              <w:rPr>
                <w:sz w:val="16"/>
                <w:szCs w:val="16"/>
              </w:rPr>
            </w:pPr>
            <w:r w:rsidRPr="006276FC">
              <w:rPr>
                <w:sz w:val="16"/>
                <w:szCs w:val="16"/>
              </w:rPr>
              <w:t>ServiceIndication</w:t>
            </w:r>
          </w:p>
        </w:tc>
        <w:tc>
          <w:tcPr>
            <w:tcW w:w="2651" w:type="dxa"/>
            <w:gridSpan w:val="4"/>
          </w:tcPr>
          <w:p w14:paraId="68548A52" w14:textId="77777777" w:rsidR="009178AD" w:rsidRPr="006276FC" w:rsidRDefault="009178AD" w:rsidP="009C6C63">
            <w:pPr>
              <w:pStyle w:val="TAL"/>
              <w:rPr>
                <w:sz w:val="16"/>
                <w:szCs w:val="16"/>
              </w:rPr>
            </w:pPr>
            <w:r w:rsidRPr="006276FC">
              <w:rPr>
                <w:sz w:val="16"/>
                <w:szCs w:val="16"/>
              </w:rPr>
              <w:t>string</w:t>
            </w:r>
          </w:p>
        </w:tc>
        <w:tc>
          <w:tcPr>
            <w:tcW w:w="0" w:type="auto"/>
            <w:gridSpan w:val="4"/>
          </w:tcPr>
          <w:p w14:paraId="0E4B6AB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0B556C2" w14:textId="77777777" w:rsidTr="009C6C63">
        <w:trPr>
          <w:cantSplit/>
          <w:jc w:val="center"/>
        </w:trPr>
        <w:tc>
          <w:tcPr>
            <w:tcW w:w="0" w:type="auto"/>
            <w:vMerge/>
            <w:vAlign w:val="center"/>
          </w:tcPr>
          <w:p w14:paraId="739BD529" w14:textId="77777777" w:rsidR="009178AD" w:rsidRPr="006276FC" w:rsidRDefault="009178AD" w:rsidP="009C6C63">
            <w:pPr>
              <w:pStyle w:val="TAL"/>
              <w:rPr>
                <w:sz w:val="16"/>
                <w:szCs w:val="16"/>
              </w:rPr>
            </w:pPr>
          </w:p>
        </w:tc>
        <w:tc>
          <w:tcPr>
            <w:tcW w:w="2401" w:type="dxa"/>
            <w:vMerge/>
            <w:vAlign w:val="center"/>
          </w:tcPr>
          <w:p w14:paraId="3C4D741D" w14:textId="77777777" w:rsidR="009178AD" w:rsidRPr="006276FC" w:rsidRDefault="009178AD" w:rsidP="009C6C63">
            <w:pPr>
              <w:pStyle w:val="TAL"/>
              <w:rPr>
                <w:sz w:val="16"/>
                <w:szCs w:val="16"/>
              </w:rPr>
            </w:pPr>
          </w:p>
        </w:tc>
        <w:tc>
          <w:tcPr>
            <w:tcW w:w="3098" w:type="dxa"/>
            <w:gridSpan w:val="7"/>
          </w:tcPr>
          <w:p w14:paraId="026C5DDF" w14:textId="77777777" w:rsidR="009178AD" w:rsidRPr="006276FC" w:rsidRDefault="009178AD" w:rsidP="009C6C63">
            <w:pPr>
              <w:pStyle w:val="TAL"/>
              <w:rPr>
                <w:sz w:val="16"/>
                <w:szCs w:val="16"/>
              </w:rPr>
            </w:pPr>
            <w:r w:rsidRPr="006276FC">
              <w:rPr>
                <w:sz w:val="16"/>
                <w:szCs w:val="16"/>
              </w:rPr>
              <w:t>SequenceNumber</w:t>
            </w:r>
          </w:p>
        </w:tc>
        <w:tc>
          <w:tcPr>
            <w:tcW w:w="2651" w:type="dxa"/>
            <w:gridSpan w:val="4"/>
          </w:tcPr>
          <w:p w14:paraId="1259E59E" w14:textId="77777777" w:rsidR="009178AD" w:rsidRPr="006276FC" w:rsidRDefault="009178AD" w:rsidP="009C6C63">
            <w:pPr>
              <w:pStyle w:val="TAL"/>
              <w:rPr>
                <w:sz w:val="16"/>
                <w:szCs w:val="16"/>
              </w:rPr>
            </w:pPr>
            <w:r w:rsidRPr="006276FC">
              <w:rPr>
                <w:sz w:val="16"/>
                <w:szCs w:val="16"/>
              </w:rPr>
              <w:t>tSequenceNumber</w:t>
            </w:r>
          </w:p>
        </w:tc>
        <w:tc>
          <w:tcPr>
            <w:tcW w:w="0" w:type="auto"/>
            <w:gridSpan w:val="4"/>
          </w:tcPr>
          <w:p w14:paraId="1DCA9B5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2C7BF89" w14:textId="77777777" w:rsidTr="009C6C63">
        <w:trPr>
          <w:cantSplit/>
          <w:jc w:val="center"/>
        </w:trPr>
        <w:tc>
          <w:tcPr>
            <w:tcW w:w="0" w:type="auto"/>
            <w:vMerge/>
            <w:vAlign w:val="center"/>
          </w:tcPr>
          <w:p w14:paraId="47CE0C45" w14:textId="77777777" w:rsidR="009178AD" w:rsidRPr="006276FC" w:rsidRDefault="009178AD" w:rsidP="009C6C63">
            <w:pPr>
              <w:pStyle w:val="TAL"/>
              <w:rPr>
                <w:sz w:val="16"/>
                <w:szCs w:val="16"/>
              </w:rPr>
            </w:pPr>
          </w:p>
        </w:tc>
        <w:tc>
          <w:tcPr>
            <w:tcW w:w="2401" w:type="dxa"/>
            <w:vMerge/>
            <w:vAlign w:val="center"/>
          </w:tcPr>
          <w:p w14:paraId="46B98AF5" w14:textId="77777777" w:rsidR="009178AD" w:rsidRPr="006276FC" w:rsidRDefault="009178AD" w:rsidP="009C6C63">
            <w:pPr>
              <w:pStyle w:val="TAL"/>
              <w:rPr>
                <w:sz w:val="16"/>
                <w:szCs w:val="16"/>
              </w:rPr>
            </w:pPr>
          </w:p>
        </w:tc>
        <w:tc>
          <w:tcPr>
            <w:tcW w:w="3098" w:type="dxa"/>
            <w:gridSpan w:val="7"/>
          </w:tcPr>
          <w:p w14:paraId="5714C0C7" w14:textId="77777777" w:rsidR="009178AD" w:rsidRPr="006276FC" w:rsidRDefault="009178AD" w:rsidP="009C6C63">
            <w:pPr>
              <w:pStyle w:val="TAL"/>
              <w:rPr>
                <w:sz w:val="16"/>
                <w:szCs w:val="16"/>
              </w:rPr>
            </w:pPr>
            <w:r w:rsidRPr="006276FC">
              <w:rPr>
                <w:sz w:val="16"/>
                <w:szCs w:val="16"/>
              </w:rPr>
              <w:t>ServiceData</w:t>
            </w:r>
          </w:p>
        </w:tc>
        <w:tc>
          <w:tcPr>
            <w:tcW w:w="2651" w:type="dxa"/>
            <w:gridSpan w:val="4"/>
          </w:tcPr>
          <w:p w14:paraId="52348216" w14:textId="77777777" w:rsidR="009178AD" w:rsidRPr="006276FC" w:rsidRDefault="009178AD" w:rsidP="009C6C63">
            <w:pPr>
              <w:pStyle w:val="TAL"/>
              <w:rPr>
                <w:sz w:val="16"/>
                <w:szCs w:val="16"/>
              </w:rPr>
            </w:pPr>
            <w:r w:rsidRPr="006276FC">
              <w:rPr>
                <w:sz w:val="16"/>
                <w:szCs w:val="16"/>
              </w:rPr>
              <w:t>tServiceData</w:t>
            </w:r>
          </w:p>
        </w:tc>
        <w:tc>
          <w:tcPr>
            <w:tcW w:w="0" w:type="auto"/>
            <w:gridSpan w:val="4"/>
          </w:tcPr>
          <w:p w14:paraId="436F602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46A3862" w14:textId="77777777" w:rsidTr="009C6C63">
        <w:trPr>
          <w:cantSplit/>
          <w:jc w:val="center"/>
        </w:trPr>
        <w:tc>
          <w:tcPr>
            <w:tcW w:w="0" w:type="auto"/>
            <w:vAlign w:val="center"/>
          </w:tcPr>
          <w:p w14:paraId="640BB3AC" w14:textId="77777777" w:rsidR="009178AD" w:rsidRPr="006276FC" w:rsidRDefault="009178AD" w:rsidP="009C6C63">
            <w:pPr>
              <w:pStyle w:val="TAL"/>
              <w:rPr>
                <w:sz w:val="16"/>
                <w:szCs w:val="16"/>
              </w:rPr>
            </w:pPr>
            <w:r w:rsidRPr="006276FC">
              <w:rPr>
                <w:sz w:val="16"/>
                <w:szCs w:val="16"/>
              </w:rPr>
              <w:t>tServiceData</w:t>
            </w:r>
          </w:p>
        </w:tc>
        <w:tc>
          <w:tcPr>
            <w:tcW w:w="2401" w:type="dxa"/>
            <w:vAlign w:val="center"/>
          </w:tcPr>
          <w:p w14:paraId="2FF8C393" w14:textId="77777777" w:rsidR="009178AD" w:rsidRPr="006276FC" w:rsidRDefault="009178AD" w:rsidP="009C6C63">
            <w:pPr>
              <w:pStyle w:val="TAL"/>
              <w:rPr>
                <w:sz w:val="16"/>
                <w:szCs w:val="16"/>
              </w:rPr>
            </w:pPr>
            <w:r w:rsidRPr="006276FC">
              <w:rPr>
                <w:sz w:val="16"/>
                <w:szCs w:val="16"/>
              </w:rPr>
              <w:t>any</w:t>
            </w:r>
          </w:p>
        </w:tc>
        <w:tc>
          <w:tcPr>
            <w:tcW w:w="3098" w:type="dxa"/>
            <w:gridSpan w:val="7"/>
          </w:tcPr>
          <w:p w14:paraId="75739C11" w14:textId="77777777" w:rsidR="009178AD" w:rsidRPr="006276FC" w:rsidRDefault="009178AD" w:rsidP="009C6C63">
            <w:pPr>
              <w:pStyle w:val="TAL"/>
              <w:rPr>
                <w:sz w:val="16"/>
                <w:szCs w:val="16"/>
              </w:rPr>
            </w:pPr>
            <w:r w:rsidRPr="006276FC">
              <w:rPr>
                <w:sz w:val="16"/>
                <w:szCs w:val="16"/>
              </w:rPr>
              <w:t>any</w:t>
            </w:r>
          </w:p>
        </w:tc>
        <w:tc>
          <w:tcPr>
            <w:tcW w:w="2651" w:type="dxa"/>
            <w:gridSpan w:val="4"/>
          </w:tcPr>
          <w:p w14:paraId="6F3724D2" w14:textId="77777777" w:rsidR="009178AD" w:rsidRPr="006276FC" w:rsidRDefault="009178AD" w:rsidP="009C6C63">
            <w:pPr>
              <w:pStyle w:val="TAL"/>
              <w:rPr>
                <w:sz w:val="16"/>
                <w:szCs w:val="16"/>
              </w:rPr>
            </w:pPr>
            <w:r w:rsidRPr="006276FC">
              <w:rPr>
                <w:sz w:val="16"/>
                <w:szCs w:val="16"/>
              </w:rPr>
              <w:t>any</w:t>
            </w:r>
          </w:p>
        </w:tc>
        <w:tc>
          <w:tcPr>
            <w:tcW w:w="0" w:type="auto"/>
            <w:gridSpan w:val="4"/>
          </w:tcPr>
          <w:p w14:paraId="318C74D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7CF90F0" w14:textId="77777777" w:rsidTr="009C6C63">
        <w:trPr>
          <w:cantSplit/>
          <w:jc w:val="center"/>
        </w:trPr>
        <w:tc>
          <w:tcPr>
            <w:tcW w:w="0" w:type="auto"/>
            <w:vAlign w:val="center"/>
          </w:tcPr>
          <w:p w14:paraId="2A020C3A" w14:textId="77777777" w:rsidR="009178AD" w:rsidRPr="006276FC" w:rsidRDefault="009178AD" w:rsidP="009C6C63">
            <w:pPr>
              <w:pStyle w:val="TAL"/>
              <w:rPr>
                <w:sz w:val="16"/>
                <w:szCs w:val="16"/>
              </w:rPr>
            </w:pPr>
          </w:p>
        </w:tc>
        <w:tc>
          <w:tcPr>
            <w:tcW w:w="2401" w:type="dxa"/>
            <w:vAlign w:val="center"/>
          </w:tcPr>
          <w:p w14:paraId="2B9BD407" w14:textId="77777777" w:rsidR="009178AD" w:rsidRPr="006276FC" w:rsidRDefault="009178AD" w:rsidP="009C6C63">
            <w:pPr>
              <w:pStyle w:val="TAL"/>
              <w:rPr>
                <w:sz w:val="16"/>
                <w:szCs w:val="16"/>
              </w:rPr>
            </w:pPr>
          </w:p>
        </w:tc>
        <w:tc>
          <w:tcPr>
            <w:tcW w:w="3098" w:type="dxa"/>
            <w:gridSpan w:val="7"/>
          </w:tcPr>
          <w:p w14:paraId="1421EAE9" w14:textId="77777777" w:rsidR="009178AD" w:rsidRPr="006276FC" w:rsidRDefault="009178AD" w:rsidP="009C6C63">
            <w:pPr>
              <w:pStyle w:val="TAL"/>
              <w:rPr>
                <w:sz w:val="16"/>
                <w:szCs w:val="16"/>
              </w:rPr>
            </w:pPr>
          </w:p>
        </w:tc>
        <w:tc>
          <w:tcPr>
            <w:tcW w:w="2651" w:type="dxa"/>
            <w:gridSpan w:val="4"/>
          </w:tcPr>
          <w:p w14:paraId="743DA25E" w14:textId="77777777" w:rsidR="009178AD" w:rsidRPr="006276FC" w:rsidRDefault="009178AD" w:rsidP="009C6C63">
            <w:pPr>
              <w:pStyle w:val="TAL"/>
              <w:rPr>
                <w:sz w:val="16"/>
                <w:szCs w:val="16"/>
              </w:rPr>
            </w:pPr>
          </w:p>
        </w:tc>
        <w:tc>
          <w:tcPr>
            <w:tcW w:w="0" w:type="auto"/>
            <w:gridSpan w:val="4"/>
          </w:tcPr>
          <w:p w14:paraId="7B8AD30D" w14:textId="77777777" w:rsidR="009178AD" w:rsidRPr="006276FC" w:rsidRDefault="009178AD" w:rsidP="009C6C63">
            <w:pPr>
              <w:pStyle w:val="TAL"/>
              <w:jc w:val="center"/>
              <w:rPr>
                <w:sz w:val="16"/>
                <w:szCs w:val="16"/>
              </w:rPr>
            </w:pPr>
          </w:p>
        </w:tc>
      </w:tr>
      <w:tr w:rsidR="009178AD" w:rsidRPr="006276FC" w14:paraId="16F6D0D7" w14:textId="77777777" w:rsidTr="009C6C63">
        <w:trPr>
          <w:cantSplit/>
          <w:jc w:val="center"/>
        </w:trPr>
        <w:tc>
          <w:tcPr>
            <w:tcW w:w="0" w:type="auto"/>
            <w:vAlign w:val="center"/>
          </w:tcPr>
          <w:p w14:paraId="10F7FA5E" w14:textId="77777777" w:rsidR="009178AD" w:rsidRPr="006276FC" w:rsidRDefault="009178AD" w:rsidP="009C6C63">
            <w:pPr>
              <w:pStyle w:val="TAL"/>
              <w:rPr>
                <w:sz w:val="16"/>
                <w:szCs w:val="16"/>
              </w:rPr>
            </w:pPr>
            <w:r w:rsidRPr="006276FC">
              <w:rPr>
                <w:sz w:val="16"/>
                <w:szCs w:val="16"/>
              </w:rPr>
              <w:t>tIFCs</w:t>
            </w:r>
          </w:p>
        </w:tc>
        <w:tc>
          <w:tcPr>
            <w:tcW w:w="2401" w:type="dxa"/>
            <w:vAlign w:val="center"/>
          </w:tcPr>
          <w:p w14:paraId="144C9DF3" w14:textId="77777777" w:rsidR="009178AD" w:rsidRPr="006276FC" w:rsidRDefault="009178AD" w:rsidP="009C6C63">
            <w:pPr>
              <w:pStyle w:val="TAL"/>
              <w:rPr>
                <w:sz w:val="16"/>
                <w:szCs w:val="16"/>
              </w:rPr>
            </w:pPr>
            <w:r w:rsidRPr="006276FC">
              <w:rPr>
                <w:sz w:val="16"/>
                <w:szCs w:val="16"/>
              </w:rPr>
              <w:t>IFCs</w:t>
            </w:r>
          </w:p>
        </w:tc>
        <w:tc>
          <w:tcPr>
            <w:tcW w:w="3098" w:type="dxa"/>
            <w:gridSpan w:val="7"/>
          </w:tcPr>
          <w:p w14:paraId="5A5436C9" w14:textId="77777777" w:rsidR="009178AD" w:rsidRPr="006276FC" w:rsidRDefault="009178AD" w:rsidP="009C6C63">
            <w:pPr>
              <w:pStyle w:val="TAL"/>
              <w:rPr>
                <w:sz w:val="16"/>
                <w:szCs w:val="16"/>
              </w:rPr>
            </w:pPr>
            <w:r w:rsidRPr="006276FC">
              <w:rPr>
                <w:sz w:val="16"/>
                <w:szCs w:val="16"/>
              </w:rPr>
              <w:t>InitialFilterCriteria</w:t>
            </w:r>
          </w:p>
        </w:tc>
        <w:tc>
          <w:tcPr>
            <w:tcW w:w="2651" w:type="dxa"/>
            <w:gridSpan w:val="4"/>
          </w:tcPr>
          <w:p w14:paraId="6BC6B01B" w14:textId="77777777" w:rsidR="009178AD" w:rsidRPr="006276FC" w:rsidRDefault="009178AD" w:rsidP="009C6C63">
            <w:pPr>
              <w:pStyle w:val="TAL"/>
              <w:rPr>
                <w:sz w:val="16"/>
                <w:szCs w:val="16"/>
              </w:rPr>
            </w:pPr>
            <w:r w:rsidRPr="006276FC">
              <w:rPr>
                <w:sz w:val="16"/>
                <w:szCs w:val="16"/>
              </w:rPr>
              <w:t>tInitialFilterCriteria</w:t>
            </w:r>
          </w:p>
        </w:tc>
        <w:tc>
          <w:tcPr>
            <w:tcW w:w="0" w:type="auto"/>
            <w:gridSpan w:val="4"/>
          </w:tcPr>
          <w:p w14:paraId="405EFC03"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691486CE" w14:textId="77777777" w:rsidTr="009C6C63">
        <w:trPr>
          <w:cantSplit/>
          <w:jc w:val="center"/>
        </w:trPr>
        <w:tc>
          <w:tcPr>
            <w:tcW w:w="0" w:type="auto"/>
            <w:vMerge w:val="restart"/>
            <w:vAlign w:val="center"/>
          </w:tcPr>
          <w:p w14:paraId="15B6821A" w14:textId="77777777"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
          <w:p w14:paraId="15A9E98D" w14:textId="77777777" w:rsidR="009178AD" w:rsidRPr="006276FC" w:rsidRDefault="009178AD" w:rsidP="009C6C63">
            <w:pPr>
              <w:pStyle w:val="TAL"/>
              <w:rPr>
                <w:sz w:val="16"/>
                <w:szCs w:val="16"/>
              </w:rPr>
            </w:pPr>
            <w:r w:rsidRPr="006276FC">
              <w:rPr>
                <w:sz w:val="16"/>
                <w:szCs w:val="16"/>
              </w:rPr>
              <w:t>Sh-IMS-Data</w:t>
            </w:r>
          </w:p>
        </w:tc>
        <w:tc>
          <w:tcPr>
            <w:tcW w:w="3098" w:type="dxa"/>
            <w:gridSpan w:val="7"/>
          </w:tcPr>
          <w:p w14:paraId="3271925A" w14:textId="77777777" w:rsidR="009178AD" w:rsidRPr="006276FC" w:rsidRDefault="009178AD" w:rsidP="009C6C63">
            <w:pPr>
              <w:pStyle w:val="TAL"/>
              <w:rPr>
                <w:sz w:val="16"/>
                <w:szCs w:val="16"/>
              </w:rPr>
            </w:pPr>
            <w:r w:rsidRPr="006276FC">
              <w:rPr>
                <w:sz w:val="16"/>
                <w:szCs w:val="16"/>
              </w:rPr>
              <w:t>SCSCFName</w:t>
            </w:r>
          </w:p>
        </w:tc>
        <w:tc>
          <w:tcPr>
            <w:tcW w:w="2651" w:type="dxa"/>
            <w:gridSpan w:val="4"/>
          </w:tcPr>
          <w:p w14:paraId="4A084F27"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3BD1577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133D17E" w14:textId="77777777" w:rsidTr="009C6C63">
        <w:trPr>
          <w:cantSplit/>
          <w:jc w:val="center"/>
        </w:trPr>
        <w:tc>
          <w:tcPr>
            <w:tcW w:w="0" w:type="auto"/>
            <w:vMerge/>
            <w:vAlign w:val="center"/>
          </w:tcPr>
          <w:p w14:paraId="5384773C" w14:textId="77777777" w:rsidR="009178AD" w:rsidRPr="006276FC" w:rsidRDefault="009178AD" w:rsidP="009C6C63">
            <w:pPr>
              <w:pStyle w:val="TAL"/>
              <w:rPr>
                <w:sz w:val="16"/>
                <w:szCs w:val="16"/>
              </w:rPr>
            </w:pPr>
          </w:p>
        </w:tc>
        <w:tc>
          <w:tcPr>
            <w:tcW w:w="2401" w:type="dxa"/>
            <w:vMerge/>
            <w:vAlign w:val="center"/>
          </w:tcPr>
          <w:p w14:paraId="1BDF0FF1" w14:textId="77777777" w:rsidR="009178AD" w:rsidRPr="006276FC" w:rsidRDefault="009178AD" w:rsidP="009C6C63">
            <w:pPr>
              <w:pStyle w:val="TAL"/>
              <w:rPr>
                <w:sz w:val="16"/>
                <w:szCs w:val="16"/>
              </w:rPr>
            </w:pPr>
          </w:p>
        </w:tc>
        <w:tc>
          <w:tcPr>
            <w:tcW w:w="3098" w:type="dxa"/>
            <w:gridSpan w:val="7"/>
          </w:tcPr>
          <w:p w14:paraId="57734D8B" w14:textId="77777777" w:rsidR="009178AD" w:rsidRPr="006276FC" w:rsidRDefault="009178AD" w:rsidP="009C6C63">
            <w:pPr>
              <w:pStyle w:val="TAL"/>
              <w:rPr>
                <w:sz w:val="16"/>
                <w:szCs w:val="16"/>
              </w:rPr>
            </w:pPr>
            <w:r w:rsidRPr="006276FC">
              <w:rPr>
                <w:sz w:val="16"/>
                <w:szCs w:val="16"/>
              </w:rPr>
              <w:t>IFCs</w:t>
            </w:r>
          </w:p>
        </w:tc>
        <w:tc>
          <w:tcPr>
            <w:tcW w:w="2651" w:type="dxa"/>
            <w:gridSpan w:val="4"/>
          </w:tcPr>
          <w:p w14:paraId="7D72A1C9" w14:textId="77777777" w:rsidR="009178AD" w:rsidRPr="006276FC" w:rsidRDefault="009178AD" w:rsidP="009C6C63">
            <w:pPr>
              <w:pStyle w:val="TAL"/>
              <w:rPr>
                <w:sz w:val="16"/>
                <w:szCs w:val="16"/>
              </w:rPr>
            </w:pPr>
            <w:r w:rsidRPr="006276FC">
              <w:rPr>
                <w:sz w:val="16"/>
                <w:szCs w:val="16"/>
              </w:rPr>
              <w:t>tIFCs</w:t>
            </w:r>
          </w:p>
        </w:tc>
        <w:tc>
          <w:tcPr>
            <w:tcW w:w="0" w:type="auto"/>
            <w:gridSpan w:val="4"/>
          </w:tcPr>
          <w:p w14:paraId="31B5A97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C6224A0" w14:textId="77777777" w:rsidTr="009C6C63">
        <w:trPr>
          <w:cantSplit/>
          <w:jc w:val="center"/>
        </w:trPr>
        <w:tc>
          <w:tcPr>
            <w:tcW w:w="0" w:type="auto"/>
            <w:vMerge/>
            <w:vAlign w:val="center"/>
          </w:tcPr>
          <w:p w14:paraId="5BF88146" w14:textId="77777777" w:rsidR="009178AD" w:rsidRPr="006276FC" w:rsidRDefault="009178AD" w:rsidP="009C6C63">
            <w:pPr>
              <w:pStyle w:val="TAL"/>
              <w:rPr>
                <w:sz w:val="16"/>
                <w:szCs w:val="16"/>
              </w:rPr>
            </w:pPr>
          </w:p>
        </w:tc>
        <w:tc>
          <w:tcPr>
            <w:tcW w:w="2401" w:type="dxa"/>
            <w:vMerge/>
            <w:vAlign w:val="center"/>
          </w:tcPr>
          <w:p w14:paraId="6784449A" w14:textId="77777777" w:rsidR="009178AD" w:rsidRPr="006276FC" w:rsidRDefault="009178AD" w:rsidP="009C6C63">
            <w:pPr>
              <w:pStyle w:val="TAL"/>
              <w:rPr>
                <w:sz w:val="16"/>
                <w:szCs w:val="16"/>
              </w:rPr>
            </w:pPr>
          </w:p>
        </w:tc>
        <w:tc>
          <w:tcPr>
            <w:tcW w:w="3098" w:type="dxa"/>
            <w:gridSpan w:val="7"/>
          </w:tcPr>
          <w:p w14:paraId="5848B08B" w14:textId="77777777" w:rsidR="009178AD" w:rsidRPr="006276FC" w:rsidRDefault="009178AD" w:rsidP="009C6C63">
            <w:pPr>
              <w:pStyle w:val="TAL"/>
              <w:rPr>
                <w:sz w:val="16"/>
                <w:szCs w:val="16"/>
              </w:rPr>
            </w:pPr>
            <w:r w:rsidRPr="006276FC">
              <w:rPr>
                <w:sz w:val="16"/>
                <w:szCs w:val="16"/>
              </w:rPr>
              <w:t>IMSUserState</w:t>
            </w:r>
          </w:p>
        </w:tc>
        <w:tc>
          <w:tcPr>
            <w:tcW w:w="2651" w:type="dxa"/>
            <w:gridSpan w:val="4"/>
          </w:tcPr>
          <w:p w14:paraId="77A9B436" w14:textId="77777777" w:rsidR="009178AD" w:rsidRPr="006276FC" w:rsidRDefault="009178AD" w:rsidP="009C6C63">
            <w:pPr>
              <w:pStyle w:val="TAL"/>
              <w:rPr>
                <w:sz w:val="16"/>
                <w:szCs w:val="16"/>
              </w:rPr>
            </w:pPr>
            <w:r w:rsidRPr="006276FC">
              <w:rPr>
                <w:sz w:val="16"/>
                <w:szCs w:val="16"/>
              </w:rPr>
              <w:t>tIMSUserState</w:t>
            </w:r>
          </w:p>
        </w:tc>
        <w:tc>
          <w:tcPr>
            <w:tcW w:w="0" w:type="auto"/>
            <w:gridSpan w:val="4"/>
          </w:tcPr>
          <w:p w14:paraId="447375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A144E4A" w14:textId="77777777" w:rsidTr="009C6C63">
        <w:trPr>
          <w:cantSplit/>
          <w:jc w:val="center"/>
        </w:trPr>
        <w:tc>
          <w:tcPr>
            <w:tcW w:w="0" w:type="auto"/>
            <w:vMerge/>
            <w:vAlign w:val="center"/>
          </w:tcPr>
          <w:p w14:paraId="7C23BE3A" w14:textId="77777777" w:rsidR="009178AD" w:rsidRPr="006276FC" w:rsidRDefault="009178AD" w:rsidP="009C6C63">
            <w:pPr>
              <w:pStyle w:val="TAL"/>
              <w:rPr>
                <w:sz w:val="16"/>
                <w:szCs w:val="16"/>
              </w:rPr>
            </w:pPr>
          </w:p>
        </w:tc>
        <w:tc>
          <w:tcPr>
            <w:tcW w:w="2401" w:type="dxa"/>
            <w:vMerge/>
            <w:vAlign w:val="center"/>
          </w:tcPr>
          <w:p w14:paraId="0245A871" w14:textId="77777777" w:rsidR="009178AD" w:rsidRPr="006276FC" w:rsidRDefault="009178AD" w:rsidP="009C6C63">
            <w:pPr>
              <w:pStyle w:val="TAL"/>
              <w:rPr>
                <w:sz w:val="16"/>
                <w:szCs w:val="16"/>
              </w:rPr>
            </w:pPr>
          </w:p>
        </w:tc>
        <w:tc>
          <w:tcPr>
            <w:tcW w:w="3098" w:type="dxa"/>
            <w:gridSpan w:val="7"/>
          </w:tcPr>
          <w:p w14:paraId="455BA3C8" w14:textId="77777777" w:rsidR="009178AD" w:rsidRPr="006276FC" w:rsidRDefault="009178AD" w:rsidP="009C6C63">
            <w:pPr>
              <w:pStyle w:val="TAL"/>
              <w:rPr>
                <w:sz w:val="16"/>
                <w:szCs w:val="16"/>
              </w:rPr>
            </w:pPr>
            <w:r w:rsidRPr="006276FC">
              <w:rPr>
                <w:sz w:val="16"/>
                <w:szCs w:val="16"/>
              </w:rPr>
              <w:t>ChargingInformation</w:t>
            </w:r>
          </w:p>
        </w:tc>
        <w:tc>
          <w:tcPr>
            <w:tcW w:w="2651" w:type="dxa"/>
            <w:gridSpan w:val="4"/>
          </w:tcPr>
          <w:p w14:paraId="67A71A5B" w14:textId="77777777" w:rsidR="009178AD" w:rsidRPr="006276FC" w:rsidRDefault="009178AD" w:rsidP="009C6C63">
            <w:pPr>
              <w:pStyle w:val="TAL"/>
              <w:rPr>
                <w:sz w:val="16"/>
                <w:szCs w:val="16"/>
              </w:rPr>
            </w:pPr>
            <w:r w:rsidRPr="006276FC">
              <w:rPr>
                <w:sz w:val="16"/>
                <w:szCs w:val="16"/>
              </w:rPr>
              <w:t>tChargingInformation</w:t>
            </w:r>
          </w:p>
        </w:tc>
        <w:tc>
          <w:tcPr>
            <w:tcW w:w="0" w:type="auto"/>
            <w:gridSpan w:val="4"/>
          </w:tcPr>
          <w:p w14:paraId="10AAF8B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9B43D34" w14:textId="77777777" w:rsidTr="009C6C63">
        <w:trPr>
          <w:cantSplit/>
          <w:jc w:val="center"/>
        </w:trPr>
        <w:tc>
          <w:tcPr>
            <w:tcW w:w="0" w:type="auto"/>
            <w:vMerge/>
            <w:vAlign w:val="center"/>
          </w:tcPr>
          <w:p w14:paraId="480C1D23" w14:textId="77777777" w:rsidR="009178AD" w:rsidRPr="006276FC" w:rsidRDefault="009178AD" w:rsidP="009C6C63">
            <w:pPr>
              <w:pStyle w:val="TAL"/>
              <w:rPr>
                <w:sz w:val="16"/>
                <w:szCs w:val="16"/>
              </w:rPr>
            </w:pPr>
          </w:p>
        </w:tc>
        <w:tc>
          <w:tcPr>
            <w:tcW w:w="2401" w:type="dxa"/>
            <w:vMerge/>
            <w:vAlign w:val="center"/>
          </w:tcPr>
          <w:p w14:paraId="13C6A0A8" w14:textId="77777777" w:rsidR="009178AD" w:rsidRPr="006276FC" w:rsidRDefault="009178AD" w:rsidP="009C6C63">
            <w:pPr>
              <w:pStyle w:val="TAL"/>
              <w:rPr>
                <w:sz w:val="16"/>
                <w:szCs w:val="16"/>
              </w:rPr>
            </w:pPr>
          </w:p>
        </w:tc>
        <w:tc>
          <w:tcPr>
            <w:tcW w:w="3098" w:type="dxa"/>
            <w:gridSpan w:val="7"/>
          </w:tcPr>
          <w:p w14:paraId="460E17CF"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25B444AE" w14:textId="77777777" w:rsidR="009178AD" w:rsidRPr="006276FC" w:rsidRDefault="009178AD" w:rsidP="009C6C63">
            <w:pPr>
              <w:pStyle w:val="TAL"/>
              <w:rPr>
                <w:sz w:val="16"/>
                <w:szCs w:val="16"/>
              </w:rPr>
            </w:pPr>
            <w:r w:rsidRPr="006276FC">
              <w:rPr>
                <w:sz w:val="16"/>
                <w:szCs w:val="16"/>
              </w:rPr>
              <w:t>tShIMSDataExtension</w:t>
            </w:r>
          </w:p>
        </w:tc>
        <w:tc>
          <w:tcPr>
            <w:tcW w:w="0" w:type="auto"/>
            <w:gridSpan w:val="4"/>
          </w:tcPr>
          <w:p w14:paraId="0FBB90F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CE2870" w14:textId="77777777" w:rsidTr="009C6C63">
        <w:trPr>
          <w:cantSplit/>
          <w:jc w:val="center"/>
        </w:trPr>
        <w:tc>
          <w:tcPr>
            <w:tcW w:w="0" w:type="auto"/>
            <w:vMerge w:val="restart"/>
            <w:vAlign w:val="center"/>
          </w:tcPr>
          <w:p w14:paraId="029CAA98" w14:textId="77777777"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
          <w:p w14:paraId="4F492D42"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455A24FB" w14:textId="77777777" w:rsidR="009178AD" w:rsidRPr="006276FC" w:rsidRDefault="009178AD" w:rsidP="009C6C63">
            <w:pPr>
              <w:pStyle w:val="TAL"/>
              <w:rPr>
                <w:sz w:val="16"/>
                <w:szCs w:val="16"/>
              </w:rPr>
            </w:pPr>
            <w:r w:rsidRPr="006276FC">
              <w:rPr>
                <w:sz w:val="16"/>
                <w:szCs w:val="16"/>
              </w:rPr>
              <w:t>PSIActivation</w:t>
            </w:r>
          </w:p>
        </w:tc>
        <w:tc>
          <w:tcPr>
            <w:tcW w:w="2651" w:type="dxa"/>
            <w:gridSpan w:val="4"/>
          </w:tcPr>
          <w:p w14:paraId="2E498029" w14:textId="77777777" w:rsidR="009178AD" w:rsidRPr="006276FC" w:rsidRDefault="009178AD" w:rsidP="009C6C63">
            <w:pPr>
              <w:pStyle w:val="TAL"/>
              <w:rPr>
                <w:sz w:val="16"/>
                <w:szCs w:val="16"/>
              </w:rPr>
            </w:pPr>
            <w:r w:rsidRPr="006276FC">
              <w:rPr>
                <w:sz w:val="16"/>
                <w:szCs w:val="16"/>
              </w:rPr>
              <w:t>tPSIActivation</w:t>
            </w:r>
          </w:p>
        </w:tc>
        <w:tc>
          <w:tcPr>
            <w:tcW w:w="0" w:type="auto"/>
            <w:gridSpan w:val="4"/>
          </w:tcPr>
          <w:p w14:paraId="54C6699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101A83" w14:textId="77777777" w:rsidTr="009C6C63">
        <w:trPr>
          <w:cantSplit/>
          <w:jc w:val="center"/>
        </w:trPr>
        <w:tc>
          <w:tcPr>
            <w:tcW w:w="0" w:type="auto"/>
            <w:vMerge/>
            <w:vAlign w:val="center"/>
          </w:tcPr>
          <w:p w14:paraId="31F23551" w14:textId="77777777" w:rsidR="009178AD" w:rsidRPr="006276FC" w:rsidRDefault="009178AD" w:rsidP="009C6C63">
            <w:pPr>
              <w:pStyle w:val="TAL"/>
              <w:rPr>
                <w:sz w:val="16"/>
                <w:szCs w:val="16"/>
              </w:rPr>
            </w:pPr>
          </w:p>
        </w:tc>
        <w:tc>
          <w:tcPr>
            <w:tcW w:w="2401" w:type="dxa"/>
            <w:vMerge/>
            <w:vAlign w:val="center"/>
          </w:tcPr>
          <w:p w14:paraId="33F43C18" w14:textId="77777777" w:rsidR="009178AD" w:rsidRPr="006276FC" w:rsidRDefault="009178AD" w:rsidP="009C6C63">
            <w:pPr>
              <w:pStyle w:val="TAL"/>
              <w:rPr>
                <w:sz w:val="16"/>
                <w:szCs w:val="16"/>
              </w:rPr>
            </w:pPr>
          </w:p>
        </w:tc>
        <w:tc>
          <w:tcPr>
            <w:tcW w:w="3098" w:type="dxa"/>
            <w:gridSpan w:val="7"/>
          </w:tcPr>
          <w:p w14:paraId="3BB22C2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D53A570" w14:textId="77777777" w:rsidR="009178AD" w:rsidRPr="006276FC" w:rsidRDefault="009178AD" w:rsidP="009C6C63">
            <w:pPr>
              <w:pStyle w:val="TAL"/>
              <w:rPr>
                <w:sz w:val="16"/>
                <w:szCs w:val="16"/>
              </w:rPr>
            </w:pPr>
            <w:r w:rsidRPr="006276FC">
              <w:rPr>
                <w:sz w:val="16"/>
                <w:szCs w:val="16"/>
              </w:rPr>
              <w:t>tShIMSDataExtension2</w:t>
            </w:r>
          </w:p>
        </w:tc>
        <w:tc>
          <w:tcPr>
            <w:tcW w:w="0" w:type="auto"/>
            <w:gridSpan w:val="4"/>
          </w:tcPr>
          <w:p w14:paraId="4CFE7D0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67A5704" w14:textId="77777777" w:rsidTr="009C6C63">
        <w:trPr>
          <w:cantSplit/>
          <w:jc w:val="center"/>
        </w:trPr>
        <w:tc>
          <w:tcPr>
            <w:tcW w:w="0" w:type="auto"/>
            <w:vMerge w:val="restart"/>
            <w:vAlign w:val="center"/>
          </w:tcPr>
          <w:p w14:paraId="36D5F5AC" w14:textId="77777777"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14:paraId="493E986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0169AE38" w14:textId="77777777" w:rsidR="009178AD" w:rsidRPr="006276FC" w:rsidRDefault="009178AD" w:rsidP="009C6C63">
            <w:pPr>
              <w:pStyle w:val="TAL"/>
              <w:rPr>
                <w:sz w:val="16"/>
                <w:szCs w:val="16"/>
              </w:rPr>
            </w:pPr>
            <w:r w:rsidRPr="006276FC">
              <w:rPr>
                <w:sz w:val="16"/>
                <w:szCs w:val="16"/>
              </w:rPr>
              <w:t>DSAI</w:t>
            </w:r>
          </w:p>
        </w:tc>
        <w:tc>
          <w:tcPr>
            <w:tcW w:w="2651" w:type="dxa"/>
            <w:gridSpan w:val="4"/>
          </w:tcPr>
          <w:p w14:paraId="4E4D450D" w14:textId="77777777" w:rsidR="009178AD" w:rsidRPr="006276FC" w:rsidRDefault="009178AD" w:rsidP="009C6C63">
            <w:pPr>
              <w:pStyle w:val="TAL"/>
              <w:rPr>
                <w:sz w:val="16"/>
                <w:szCs w:val="16"/>
              </w:rPr>
            </w:pPr>
            <w:r w:rsidRPr="006276FC">
              <w:rPr>
                <w:sz w:val="16"/>
                <w:szCs w:val="16"/>
              </w:rPr>
              <w:t>tDSAI</w:t>
            </w:r>
          </w:p>
        </w:tc>
        <w:tc>
          <w:tcPr>
            <w:tcW w:w="0" w:type="auto"/>
            <w:gridSpan w:val="4"/>
          </w:tcPr>
          <w:p w14:paraId="055EF219"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4F45B6C8" w14:textId="77777777" w:rsidTr="009C6C63">
        <w:trPr>
          <w:cantSplit/>
          <w:jc w:val="center"/>
        </w:trPr>
        <w:tc>
          <w:tcPr>
            <w:tcW w:w="0" w:type="auto"/>
            <w:vMerge/>
            <w:vAlign w:val="center"/>
          </w:tcPr>
          <w:p w14:paraId="3E68F531" w14:textId="77777777" w:rsidR="009178AD" w:rsidRPr="006276FC" w:rsidRDefault="009178AD" w:rsidP="009C6C63">
            <w:pPr>
              <w:pStyle w:val="TAL"/>
              <w:rPr>
                <w:sz w:val="16"/>
                <w:szCs w:val="16"/>
              </w:rPr>
            </w:pPr>
          </w:p>
        </w:tc>
        <w:tc>
          <w:tcPr>
            <w:tcW w:w="2401" w:type="dxa"/>
            <w:vMerge/>
            <w:vAlign w:val="center"/>
          </w:tcPr>
          <w:p w14:paraId="5B93303E" w14:textId="77777777" w:rsidR="009178AD" w:rsidRPr="006276FC" w:rsidRDefault="009178AD" w:rsidP="009C6C63">
            <w:pPr>
              <w:pStyle w:val="TAL"/>
              <w:rPr>
                <w:sz w:val="16"/>
                <w:szCs w:val="16"/>
              </w:rPr>
            </w:pPr>
          </w:p>
        </w:tc>
        <w:tc>
          <w:tcPr>
            <w:tcW w:w="3098" w:type="dxa"/>
            <w:gridSpan w:val="7"/>
          </w:tcPr>
          <w:p w14:paraId="38AE9364"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C592724" w14:textId="77777777" w:rsidR="009178AD" w:rsidRPr="006276FC" w:rsidRDefault="009178AD" w:rsidP="009C6C63">
            <w:pPr>
              <w:pStyle w:val="TAL"/>
              <w:rPr>
                <w:sz w:val="16"/>
                <w:szCs w:val="16"/>
              </w:rPr>
            </w:pPr>
            <w:r w:rsidRPr="006276FC">
              <w:rPr>
                <w:sz w:val="16"/>
                <w:szCs w:val="16"/>
              </w:rPr>
              <w:t>tShIMSDataExtension3</w:t>
            </w:r>
          </w:p>
        </w:tc>
        <w:tc>
          <w:tcPr>
            <w:tcW w:w="0" w:type="auto"/>
            <w:gridSpan w:val="4"/>
          </w:tcPr>
          <w:p w14:paraId="233F525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C0C7BC8" w14:textId="77777777" w:rsidTr="009C6C63">
        <w:trPr>
          <w:cantSplit/>
          <w:jc w:val="center"/>
        </w:trPr>
        <w:tc>
          <w:tcPr>
            <w:tcW w:w="0" w:type="auto"/>
            <w:vMerge w:val="restart"/>
            <w:vAlign w:val="center"/>
          </w:tcPr>
          <w:p w14:paraId="4081E9D4" w14:textId="77777777"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14:paraId="52F4355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DAE5351" w14:textId="77777777" w:rsidR="009178AD" w:rsidRPr="006276FC" w:rsidRDefault="009178AD" w:rsidP="009C6C63">
            <w:pPr>
              <w:pStyle w:val="TAL"/>
              <w:rPr>
                <w:sz w:val="16"/>
                <w:szCs w:val="16"/>
              </w:rPr>
            </w:pPr>
            <w:r w:rsidRPr="006276FC">
              <w:rPr>
                <w:sz w:val="16"/>
                <w:szCs w:val="16"/>
              </w:rPr>
              <w:t>ServiceLevelTraceInfo</w:t>
            </w:r>
          </w:p>
        </w:tc>
        <w:tc>
          <w:tcPr>
            <w:tcW w:w="2651" w:type="dxa"/>
            <w:gridSpan w:val="4"/>
          </w:tcPr>
          <w:p w14:paraId="23BF4409" w14:textId="77777777" w:rsidR="009178AD" w:rsidRPr="006276FC" w:rsidRDefault="009178AD" w:rsidP="009C6C63">
            <w:pPr>
              <w:pStyle w:val="TAL"/>
              <w:rPr>
                <w:sz w:val="16"/>
                <w:szCs w:val="16"/>
              </w:rPr>
            </w:pPr>
            <w:r w:rsidRPr="006276FC">
              <w:rPr>
                <w:sz w:val="16"/>
                <w:szCs w:val="16"/>
              </w:rPr>
              <w:t>tServiceLevelTraceInfo</w:t>
            </w:r>
          </w:p>
        </w:tc>
        <w:tc>
          <w:tcPr>
            <w:tcW w:w="0" w:type="auto"/>
            <w:gridSpan w:val="4"/>
          </w:tcPr>
          <w:p w14:paraId="7BA1DF9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36C035" w14:textId="77777777" w:rsidTr="009C6C63">
        <w:trPr>
          <w:cantSplit/>
          <w:jc w:val="center"/>
        </w:trPr>
        <w:tc>
          <w:tcPr>
            <w:tcW w:w="0" w:type="auto"/>
            <w:vMerge/>
            <w:vAlign w:val="center"/>
          </w:tcPr>
          <w:p w14:paraId="55F550F1" w14:textId="77777777" w:rsidR="009178AD" w:rsidRPr="006276FC" w:rsidRDefault="009178AD" w:rsidP="009C6C63">
            <w:pPr>
              <w:pStyle w:val="EX"/>
              <w:rPr>
                <w:sz w:val="16"/>
                <w:szCs w:val="16"/>
              </w:rPr>
            </w:pPr>
          </w:p>
        </w:tc>
        <w:tc>
          <w:tcPr>
            <w:tcW w:w="2401" w:type="dxa"/>
            <w:vMerge/>
            <w:vAlign w:val="center"/>
          </w:tcPr>
          <w:p w14:paraId="3F2F0A9D" w14:textId="77777777" w:rsidR="009178AD" w:rsidRPr="006276FC" w:rsidRDefault="009178AD" w:rsidP="009C6C63">
            <w:pPr>
              <w:pStyle w:val="EX"/>
              <w:rPr>
                <w:sz w:val="16"/>
                <w:szCs w:val="16"/>
              </w:rPr>
            </w:pPr>
          </w:p>
        </w:tc>
        <w:tc>
          <w:tcPr>
            <w:tcW w:w="3098" w:type="dxa"/>
            <w:gridSpan w:val="7"/>
          </w:tcPr>
          <w:p w14:paraId="0AB6F371" w14:textId="77777777" w:rsidR="009178AD" w:rsidRPr="006276FC" w:rsidRDefault="009178AD" w:rsidP="009C6C63">
            <w:pPr>
              <w:pStyle w:val="TAL"/>
              <w:rPr>
                <w:sz w:val="16"/>
                <w:szCs w:val="16"/>
              </w:rPr>
            </w:pPr>
            <w:r w:rsidRPr="006276FC">
              <w:rPr>
                <w:sz w:val="16"/>
                <w:szCs w:val="16"/>
              </w:rPr>
              <w:t>IPv4Address</w:t>
            </w:r>
          </w:p>
        </w:tc>
        <w:tc>
          <w:tcPr>
            <w:tcW w:w="2651" w:type="dxa"/>
            <w:gridSpan w:val="4"/>
          </w:tcPr>
          <w:p w14:paraId="27A5F7B1" w14:textId="77777777" w:rsidR="009178AD" w:rsidRPr="006276FC" w:rsidRDefault="009178AD" w:rsidP="009C6C63">
            <w:pPr>
              <w:pStyle w:val="TAL"/>
              <w:rPr>
                <w:sz w:val="16"/>
                <w:szCs w:val="16"/>
              </w:rPr>
            </w:pPr>
            <w:r w:rsidRPr="006276FC">
              <w:rPr>
                <w:sz w:val="16"/>
                <w:szCs w:val="16"/>
              </w:rPr>
              <w:t>tIPv4Address</w:t>
            </w:r>
          </w:p>
        </w:tc>
        <w:tc>
          <w:tcPr>
            <w:tcW w:w="0" w:type="auto"/>
            <w:gridSpan w:val="4"/>
          </w:tcPr>
          <w:p w14:paraId="251BF94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FF1321D" w14:textId="77777777" w:rsidTr="009C6C63">
        <w:trPr>
          <w:cantSplit/>
          <w:jc w:val="center"/>
        </w:trPr>
        <w:tc>
          <w:tcPr>
            <w:tcW w:w="0" w:type="auto"/>
            <w:vMerge/>
            <w:vAlign w:val="center"/>
          </w:tcPr>
          <w:p w14:paraId="7878798E" w14:textId="77777777" w:rsidR="009178AD" w:rsidRPr="006276FC" w:rsidRDefault="009178AD" w:rsidP="009C6C63">
            <w:pPr>
              <w:pStyle w:val="EX"/>
              <w:rPr>
                <w:sz w:val="16"/>
                <w:szCs w:val="16"/>
              </w:rPr>
            </w:pPr>
          </w:p>
        </w:tc>
        <w:tc>
          <w:tcPr>
            <w:tcW w:w="2401" w:type="dxa"/>
            <w:vMerge/>
            <w:vAlign w:val="center"/>
          </w:tcPr>
          <w:p w14:paraId="40DC47A7" w14:textId="77777777" w:rsidR="009178AD" w:rsidRPr="006276FC" w:rsidRDefault="009178AD" w:rsidP="009C6C63">
            <w:pPr>
              <w:pStyle w:val="EX"/>
              <w:rPr>
                <w:sz w:val="16"/>
                <w:szCs w:val="16"/>
              </w:rPr>
            </w:pPr>
          </w:p>
        </w:tc>
        <w:tc>
          <w:tcPr>
            <w:tcW w:w="3098" w:type="dxa"/>
            <w:gridSpan w:val="7"/>
          </w:tcPr>
          <w:p w14:paraId="5DB5B04D" w14:textId="77777777" w:rsidR="009178AD" w:rsidRPr="006276FC" w:rsidRDefault="009178AD" w:rsidP="009C6C63">
            <w:pPr>
              <w:pStyle w:val="TAL"/>
              <w:rPr>
                <w:sz w:val="16"/>
                <w:szCs w:val="16"/>
              </w:rPr>
            </w:pPr>
            <w:r w:rsidRPr="006276FC">
              <w:rPr>
                <w:sz w:val="16"/>
                <w:szCs w:val="16"/>
              </w:rPr>
              <w:t>IPv6Prefix</w:t>
            </w:r>
          </w:p>
        </w:tc>
        <w:tc>
          <w:tcPr>
            <w:tcW w:w="2651" w:type="dxa"/>
            <w:gridSpan w:val="4"/>
          </w:tcPr>
          <w:p w14:paraId="1E3963A0" w14:textId="77777777" w:rsidR="009178AD" w:rsidRPr="006276FC" w:rsidRDefault="009178AD" w:rsidP="009C6C63">
            <w:pPr>
              <w:pStyle w:val="TAL"/>
              <w:rPr>
                <w:sz w:val="16"/>
                <w:szCs w:val="16"/>
              </w:rPr>
            </w:pPr>
            <w:r w:rsidRPr="006276FC">
              <w:rPr>
                <w:sz w:val="16"/>
                <w:szCs w:val="16"/>
              </w:rPr>
              <w:t>tIPv6Prefix</w:t>
            </w:r>
          </w:p>
        </w:tc>
        <w:tc>
          <w:tcPr>
            <w:tcW w:w="0" w:type="auto"/>
            <w:gridSpan w:val="4"/>
          </w:tcPr>
          <w:p w14:paraId="1AAFA8F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B161A8" w14:textId="77777777" w:rsidTr="009C6C63">
        <w:trPr>
          <w:cantSplit/>
          <w:jc w:val="center"/>
        </w:trPr>
        <w:tc>
          <w:tcPr>
            <w:tcW w:w="0" w:type="auto"/>
            <w:vMerge/>
            <w:vAlign w:val="center"/>
          </w:tcPr>
          <w:p w14:paraId="431C7972" w14:textId="77777777" w:rsidR="009178AD" w:rsidRPr="006276FC" w:rsidRDefault="009178AD" w:rsidP="009C6C63">
            <w:pPr>
              <w:pStyle w:val="EX"/>
              <w:rPr>
                <w:sz w:val="16"/>
                <w:szCs w:val="16"/>
              </w:rPr>
            </w:pPr>
          </w:p>
        </w:tc>
        <w:tc>
          <w:tcPr>
            <w:tcW w:w="2401" w:type="dxa"/>
            <w:vMerge/>
            <w:vAlign w:val="center"/>
          </w:tcPr>
          <w:p w14:paraId="366BEE5F" w14:textId="77777777" w:rsidR="009178AD" w:rsidRPr="006276FC" w:rsidRDefault="009178AD" w:rsidP="009C6C63">
            <w:pPr>
              <w:pStyle w:val="EX"/>
              <w:rPr>
                <w:sz w:val="16"/>
                <w:szCs w:val="16"/>
              </w:rPr>
            </w:pPr>
          </w:p>
        </w:tc>
        <w:tc>
          <w:tcPr>
            <w:tcW w:w="3098" w:type="dxa"/>
            <w:gridSpan w:val="7"/>
          </w:tcPr>
          <w:p w14:paraId="65A471D3" w14:textId="77777777" w:rsidR="009178AD" w:rsidRPr="006276FC" w:rsidRDefault="009178AD" w:rsidP="009C6C63">
            <w:pPr>
              <w:pStyle w:val="TAL"/>
              <w:rPr>
                <w:sz w:val="16"/>
                <w:szCs w:val="16"/>
              </w:rPr>
            </w:pPr>
            <w:r w:rsidRPr="006276FC">
              <w:rPr>
                <w:sz w:val="16"/>
                <w:szCs w:val="16"/>
              </w:rPr>
              <w:t>IPv6InterfaceIdentifier</w:t>
            </w:r>
          </w:p>
        </w:tc>
        <w:tc>
          <w:tcPr>
            <w:tcW w:w="2651" w:type="dxa"/>
            <w:gridSpan w:val="4"/>
          </w:tcPr>
          <w:p w14:paraId="70AF9825" w14:textId="77777777" w:rsidR="009178AD" w:rsidRPr="006276FC" w:rsidRDefault="009178AD" w:rsidP="009C6C63">
            <w:pPr>
              <w:pStyle w:val="TAL"/>
              <w:rPr>
                <w:sz w:val="16"/>
                <w:szCs w:val="16"/>
              </w:rPr>
            </w:pPr>
            <w:r w:rsidRPr="006276FC">
              <w:rPr>
                <w:sz w:val="16"/>
                <w:szCs w:val="16"/>
              </w:rPr>
              <w:t>tIPv6InterfaceIdentifier</w:t>
            </w:r>
          </w:p>
        </w:tc>
        <w:tc>
          <w:tcPr>
            <w:tcW w:w="0" w:type="auto"/>
            <w:gridSpan w:val="4"/>
          </w:tcPr>
          <w:p w14:paraId="1B6CC43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4E4C7B" w14:textId="77777777" w:rsidTr="009C6C63">
        <w:trPr>
          <w:cantSplit/>
          <w:jc w:val="center"/>
        </w:trPr>
        <w:tc>
          <w:tcPr>
            <w:tcW w:w="0" w:type="auto"/>
            <w:vMerge/>
            <w:vAlign w:val="center"/>
          </w:tcPr>
          <w:p w14:paraId="4DFC296C" w14:textId="77777777" w:rsidR="009178AD" w:rsidRPr="006276FC" w:rsidRDefault="009178AD" w:rsidP="009C6C63">
            <w:pPr>
              <w:pStyle w:val="TOC6"/>
              <w:rPr>
                <w:sz w:val="16"/>
                <w:szCs w:val="16"/>
              </w:rPr>
            </w:pPr>
          </w:p>
        </w:tc>
        <w:tc>
          <w:tcPr>
            <w:tcW w:w="2401" w:type="dxa"/>
            <w:vMerge/>
            <w:vAlign w:val="center"/>
          </w:tcPr>
          <w:p w14:paraId="5DCDE156" w14:textId="77777777" w:rsidR="009178AD" w:rsidRPr="006276FC" w:rsidRDefault="009178AD" w:rsidP="009C6C63">
            <w:pPr>
              <w:pStyle w:val="TOC6"/>
              <w:rPr>
                <w:sz w:val="16"/>
                <w:szCs w:val="16"/>
              </w:rPr>
            </w:pPr>
          </w:p>
        </w:tc>
        <w:tc>
          <w:tcPr>
            <w:tcW w:w="3098" w:type="dxa"/>
            <w:gridSpan w:val="7"/>
          </w:tcPr>
          <w:p w14:paraId="3E4A768F" w14:textId="77777777" w:rsidR="009178AD" w:rsidRPr="006276FC" w:rsidRDefault="009178AD" w:rsidP="009C6C63">
            <w:pPr>
              <w:pStyle w:val="TAL"/>
              <w:rPr>
                <w:sz w:val="16"/>
                <w:szCs w:val="16"/>
              </w:rPr>
            </w:pPr>
            <w:r w:rsidRPr="006276FC">
              <w:rPr>
                <w:sz w:val="16"/>
                <w:szCs w:val="16"/>
              </w:rPr>
              <w:t>ServicePriorityLevel</w:t>
            </w:r>
          </w:p>
        </w:tc>
        <w:tc>
          <w:tcPr>
            <w:tcW w:w="2651" w:type="dxa"/>
            <w:gridSpan w:val="4"/>
          </w:tcPr>
          <w:p w14:paraId="49B32F61" w14:textId="77777777" w:rsidR="009178AD" w:rsidRPr="006276FC" w:rsidRDefault="009178AD" w:rsidP="009C6C63">
            <w:pPr>
              <w:pStyle w:val="TAL"/>
              <w:rPr>
                <w:sz w:val="16"/>
                <w:szCs w:val="16"/>
              </w:rPr>
            </w:pPr>
            <w:r w:rsidRPr="006276FC">
              <w:rPr>
                <w:sz w:val="16"/>
                <w:szCs w:val="16"/>
              </w:rPr>
              <w:t>tServicePriorityLevel</w:t>
            </w:r>
          </w:p>
        </w:tc>
        <w:tc>
          <w:tcPr>
            <w:tcW w:w="0" w:type="auto"/>
            <w:gridSpan w:val="4"/>
          </w:tcPr>
          <w:p w14:paraId="7A2D777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FAB217D" w14:textId="77777777" w:rsidTr="009C6C63">
        <w:trPr>
          <w:cantSplit/>
          <w:jc w:val="center"/>
        </w:trPr>
        <w:tc>
          <w:tcPr>
            <w:tcW w:w="0" w:type="auto"/>
            <w:vMerge/>
            <w:vAlign w:val="center"/>
          </w:tcPr>
          <w:p w14:paraId="7FD8E292" w14:textId="77777777" w:rsidR="009178AD" w:rsidRPr="006276FC" w:rsidRDefault="009178AD" w:rsidP="009C6C63">
            <w:pPr>
              <w:pStyle w:val="EQ"/>
              <w:rPr>
                <w:sz w:val="16"/>
                <w:szCs w:val="16"/>
              </w:rPr>
            </w:pPr>
          </w:p>
        </w:tc>
        <w:tc>
          <w:tcPr>
            <w:tcW w:w="2401" w:type="dxa"/>
            <w:vMerge/>
            <w:vAlign w:val="center"/>
          </w:tcPr>
          <w:p w14:paraId="3E78FDB7" w14:textId="77777777" w:rsidR="009178AD" w:rsidRPr="006276FC" w:rsidRDefault="009178AD" w:rsidP="009C6C63">
            <w:pPr>
              <w:pStyle w:val="EQ"/>
              <w:rPr>
                <w:sz w:val="16"/>
                <w:szCs w:val="16"/>
              </w:rPr>
            </w:pPr>
          </w:p>
        </w:tc>
        <w:tc>
          <w:tcPr>
            <w:tcW w:w="3098" w:type="dxa"/>
            <w:gridSpan w:val="7"/>
          </w:tcPr>
          <w:p w14:paraId="42AA26ED" w14:textId="77777777" w:rsidR="009178AD" w:rsidRPr="006276FC" w:rsidRDefault="009178AD" w:rsidP="009C6C63">
            <w:pPr>
              <w:pStyle w:val="TAL"/>
              <w:rPr>
                <w:sz w:val="16"/>
                <w:szCs w:val="16"/>
              </w:rPr>
            </w:pPr>
            <w:r w:rsidRPr="006276FC">
              <w:rPr>
                <w:sz w:val="16"/>
                <w:szCs w:val="16"/>
              </w:rPr>
              <w:t>UEReachabilityForIP</w:t>
            </w:r>
          </w:p>
        </w:tc>
        <w:tc>
          <w:tcPr>
            <w:tcW w:w="2651" w:type="dxa"/>
            <w:gridSpan w:val="4"/>
          </w:tcPr>
          <w:p w14:paraId="14A43CF3" w14:textId="77777777" w:rsidR="009178AD" w:rsidRPr="006276FC" w:rsidRDefault="009178AD" w:rsidP="009C6C63">
            <w:pPr>
              <w:pStyle w:val="TAL"/>
              <w:rPr>
                <w:sz w:val="16"/>
                <w:szCs w:val="16"/>
              </w:rPr>
            </w:pPr>
            <w:r w:rsidRPr="006276FC">
              <w:rPr>
                <w:sz w:val="16"/>
                <w:szCs w:val="16"/>
              </w:rPr>
              <w:t>tUEReachabilityForIP</w:t>
            </w:r>
          </w:p>
        </w:tc>
        <w:tc>
          <w:tcPr>
            <w:tcW w:w="0" w:type="auto"/>
            <w:gridSpan w:val="4"/>
          </w:tcPr>
          <w:p w14:paraId="7BC2EA8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CD81D6" w14:textId="77777777" w:rsidTr="009C6C63">
        <w:trPr>
          <w:cantSplit/>
          <w:jc w:val="center"/>
        </w:trPr>
        <w:tc>
          <w:tcPr>
            <w:tcW w:w="0" w:type="auto"/>
            <w:vMerge/>
            <w:vAlign w:val="center"/>
          </w:tcPr>
          <w:p w14:paraId="6330B550" w14:textId="77777777" w:rsidR="009178AD" w:rsidRPr="006276FC" w:rsidRDefault="009178AD" w:rsidP="009C6C63">
            <w:pPr>
              <w:pStyle w:val="EQ"/>
              <w:rPr>
                <w:sz w:val="16"/>
                <w:szCs w:val="16"/>
              </w:rPr>
            </w:pPr>
          </w:p>
        </w:tc>
        <w:tc>
          <w:tcPr>
            <w:tcW w:w="2401" w:type="dxa"/>
            <w:vMerge/>
            <w:vAlign w:val="center"/>
          </w:tcPr>
          <w:p w14:paraId="5EA8B679" w14:textId="77777777" w:rsidR="009178AD" w:rsidRPr="006276FC" w:rsidRDefault="009178AD" w:rsidP="009C6C63">
            <w:pPr>
              <w:pStyle w:val="EQ"/>
              <w:rPr>
                <w:sz w:val="16"/>
                <w:szCs w:val="16"/>
              </w:rPr>
            </w:pPr>
          </w:p>
        </w:tc>
        <w:tc>
          <w:tcPr>
            <w:tcW w:w="3098" w:type="dxa"/>
            <w:gridSpan w:val="7"/>
          </w:tcPr>
          <w:p w14:paraId="096D15D4" w14:textId="77777777" w:rsidR="009178AD" w:rsidRPr="006276FC" w:rsidRDefault="009178AD" w:rsidP="009C6C63">
            <w:pPr>
              <w:pStyle w:val="TAL"/>
              <w:rPr>
                <w:sz w:val="16"/>
                <w:szCs w:val="16"/>
              </w:rPr>
            </w:pPr>
            <w:r w:rsidRPr="006276FC">
              <w:rPr>
                <w:sz w:val="16"/>
                <w:szCs w:val="16"/>
              </w:rPr>
              <w:t>SMSRegistrationInfo</w:t>
            </w:r>
          </w:p>
        </w:tc>
        <w:tc>
          <w:tcPr>
            <w:tcW w:w="2651" w:type="dxa"/>
            <w:gridSpan w:val="4"/>
          </w:tcPr>
          <w:p w14:paraId="38EB1FA3" w14:textId="77777777" w:rsidR="009178AD" w:rsidRPr="006276FC" w:rsidRDefault="009178AD" w:rsidP="009C6C63">
            <w:pPr>
              <w:pStyle w:val="TAL"/>
              <w:rPr>
                <w:sz w:val="16"/>
                <w:szCs w:val="16"/>
              </w:rPr>
            </w:pPr>
            <w:r w:rsidRPr="006276FC">
              <w:rPr>
                <w:sz w:val="16"/>
                <w:szCs w:val="16"/>
              </w:rPr>
              <w:t>tSMSRegistrationInfo</w:t>
            </w:r>
          </w:p>
        </w:tc>
        <w:tc>
          <w:tcPr>
            <w:tcW w:w="0" w:type="auto"/>
            <w:gridSpan w:val="4"/>
          </w:tcPr>
          <w:p w14:paraId="2F297DD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3F7B818" w14:textId="77777777" w:rsidTr="009C6C63">
        <w:trPr>
          <w:cantSplit/>
          <w:jc w:val="center"/>
        </w:trPr>
        <w:tc>
          <w:tcPr>
            <w:tcW w:w="0" w:type="auto"/>
            <w:vMerge/>
            <w:vAlign w:val="center"/>
          </w:tcPr>
          <w:p w14:paraId="17FADBB1" w14:textId="77777777" w:rsidR="009178AD" w:rsidRPr="006276FC" w:rsidRDefault="009178AD" w:rsidP="009C6C63">
            <w:pPr>
              <w:pStyle w:val="EQ"/>
              <w:rPr>
                <w:sz w:val="16"/>
                <w:szCs w:val="16"/>
              </w:rPr>
            </w:pPr>
          </w:p>
        </w:tc>
        <w:tc>
          <w:tcPr>
            <w:tcW w:w="2401" w:type="dxa"/>
            <w:vMerge/>
            <w:vAlign w:val="center"/>
          </w:tcPr>
          <w:p w14:paraId="0DCACCD3" w14:textId="77777777" w:rsidR="009178AD" w:rsidRPr="006276FC" w:rsidRDefault="009178AD" w:rsidP="009C6C63">
            <w:pPr>
              <w:pStyle w:val="EQ"/>
              <w:rPr>
                <w:sz w:val="16"/>
                <w:szCs w:val="16"/>
              </w:rPr>
            </w:pPr>
          </w:p>
        </w:tc>
        <w:tc>
          <w:tcPr>
            <w:tcW w:w="3098" w:type="dxa"/>
            <w:gridSpan w:val="7"/>
          </w:tcPr>
          <w:p w14:paraId="382084FB"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9A7237" w14:textId="77777777" w:rsidR="009178AD" w:rsidRPr="006276FC" w:rsidRDefault="009178AD" w:rsidP="009C6C63">
            <w:pPr>
              <w:pStyle w:val="TAL"/>
              <w:rPr>
                <w:sz w:val="16"/>
                <w:szCs w:val="16"/>
              </w:rPr>
            </w:pPr>
            <w:r w:rsidRPr="006276FC">
              <w:rPr>
                <w:sz w:val="16"/>
                <w:szCs w:val="16"/>
              </w:rPr>
              <w:t>tShIMSDataExtension4</w:t>
            </w:r>
          </w:p>
        </w:tc>
        <w:tc>
          <w:tcPr>
            <w:tcW w:w="0" w:type="auto"/>
            <w:gridSpan w:val="4"/>
          </w:tcPr>
          <w:p w14:paraId="0A1C8A7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D614FCA" w14:textId="77777777" w:rsidTr="009C6C63">
        <w:trPr>
          <w:cantSplit/>
          <w:jc w:val="center"/>
        </w:trPr>
        <w:tc>
          <w:tcPr>
            <w:tcW w:w="0" w:type="auto"/>
            <w:vMerge w:val="restart"/>
            <w:vAlign w:val="center"/>
          </w:tcPr>
          <w:p w14:paraId="515E162F" w14:textId="77777777"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14:paraId="2185DC06"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7568894" w14:textId="77777777" w:rsidR="009178AD" w:rsidRPr="006276FC" w:rsidRDefault="009178AD" w:rsidP="009C6C63">
            <w:pPr>
              <w:pStyle w:val="TAL"/>
              <w:rPr>
                <w:sz w:val="16"/>
                <w:szCs w:val="16"/>
              </w:rPr>
            </w:pPr>
            <w:r w:rsidRPr="006276FC">
              <w:rPr>
                <w:sz w:val="16"/>
                <w:szCs w:val="16"/>
              </w:rPr>
              <w:t>STN-SR</w:t>
            </w:r>
          </w:p>
        </w:tc>
        <w:tc>
          <w:tcPr>
            <w:tcW w:w="2651" w:type="dxa"/>
            <w:gridSpan w:val="4"/>
          </w:tcPr>
          <w:p w14:paraId="3DC26AA9"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6682A7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D6D7E66" w14:textId="77777777" w:rsidTr="009C6C63">
        <w:trPr>
          <w:cantSplit/>
          <w:jc w:val="center"/>
        </w:trPr>
        <w:tc>
          <w:tcPr>
            <w:tcW w:w="0" w:type="auto"/>
            <w:vMerge/>
            <w:vAlign w:val="center"/>
          </w:tcPr>
          <w:p w14:paraId="593ED43E" w14:textId="77777777" w:rsidR="009178AD" w:rsidRPr="006276FC" w:rsidRDefault="009178AD" w:rsidP="009C6C63">
            <w:pPr>
              <w:pStyle w:val="EQ"/>
              <w:rPr>
                <w:sz w:val="16"/>
                <w:szCs w:val="16"/>
              </w:rPr>
            </w:pPr>
          </w:p>
        </w:tc>
        <w:tc>
          <w:tcPr>
            <w:tcW w:w="2401" w:type="dxa"/>
            <w:vMerge/>
            <w:vAlign w:val="center"/>
          </w:tcPr>
          <w:p w14:paraId="5A6142E3" w14:textId="77777777" w:rsidR="009178AD" w:rsidRPr="006276FC" w:rsidRDefault="009178AD" w:rsidP="009C6C63">
            <w:pPr>
              <w:pStyle w:val="EQ"/>
              <w:rPr>
                <w:sz w:val="16"/>
                <w:szCs w:val="16"/>
              </w:rPr>
            </w:pPr>
          </w:p>
        </w:tc>
        <w:tc>
          <w:tcPr>
            <w:tcW w:w="3098" w:type="dxa"/>
            <w:gridSpan w:val="7"/>
          </w:tcPr>
          <w:p w14:paraId="604FDBAD" w14:textId="77777777" w:rsidR="009178AD" w:rsidRPr="006276FC" w:rsidRDefault="009178AD" w:rsidP="009C6C63">
            <w:pPr>
              <w:pStyle w:val="TAL"/>
              <w:rPr>
                <w:sz w:val="16"/>
                <w:szCs w:val="16"/>
              </w:rPr>
            </w:pPr>
            <w:r w:rsidRPr="006276FC">
              <w:rPr>
                <w:sz w:val="16"/>
                <w:szCs w:val="16"/>
              </w:rPr>
              <w:t>UE-SRVCC-Capability</w:t>
            </w:r>
          </w:p>
        </w:tc>
        <w:tc>
          <w:tcPr>
            <w:tcW w:w="2651" w:type="dxa"/>
            <w:gridSpan w:val="4"/>
          </w:tcPr>
          <w:p w14:paraId="72AB542F" w14:textId="77777777" w:rsidR="009178AD" w:rsidRPr="006276FC" w:rsidRDefault="009178AD" w:rsidP="009C6C63">
            <w:pPr>
              <w:pStyle w:val="TAL"/>
              <w:rPr>
                <w:sz w:val="16"/>
                <w:szCs w:val="16"/>
              </w:rPr>
            </w:pPr>
            <w:r w:rsidRPr="006276FC">
              <w:rPr>
                <w:sz w:val="16"/>
                <w:szCs w:val="16"/>
              </w:rPr>
              <w:t>tUE-SRVCC-Capability</w:t>
            </w:r>
          </w:p>
        </w:tc>
        <w:tc>
          <w:tcPr>
            <w:tcW w:w="0" w:type="auto"/>
            <w:gridSpan w:val="4"/>
          </w:tcPr>
          <w:p w14:paraId="31C9953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52FB477" w14:textId="77777777" w:rsidTr="009C6C63">
        <w:trPr>
          <w:cantSplit/>
          <w:jc w:val="center"/>
        </w:trPr>
        <w:tc>
          <w:tcPr>
            <w:tcW w:w="0" w:type="auto"/>
            <w:vMerge/>
            <w:vAlign w:val="center"/>
          </w:tcPr>
          <w:p w14:paraId="0C96E3BA" w14:textId="77777777" w:rsidR="009178AD" w:rsidRPr="006276FC" w:rsidRDefault="009178AD" w:rsidP="009C6C63">
            <w:pPr>
              <w:pStyle w:val="EQ"/>
              <w:rPr>
                <w:sz w:val="16"/>
                <w:szCs w:val="16"/>
              </w:rPr>
            </w:pPr>
          </w:p>
        </w:tc>
        <w:tc>
          <w:tcPr>
            <w:tcW w:w="2401" w:type="dxa"/>
            <w:vMerge/>
            <w:vAlign w:val="center"/>
          </w:tcPr>
          <w:p w14:paraId="13AB13CA" w14:textId="77777777" w:rsidR="009178AD" w:rsidRPr="006276FC" w:rsidRDefault="009178AD" w:rsidP="009C6C63">
            <w:pPr>
              <w:pStyle w:val="EQ"/>
              <w:rPr>
                <w:sz w:val="16"/>
                <w:szCs w:val="16"/>
              </w:rPr>
            </w:pPr>
          </w:p>
        </w:tc>
        <w:tc>
          <w:tcPr>
            <w:tcW w:w="3098" w:type="dxa"/>
            <w:gridSpan w:val="7"/>
          </w:tcPr>
          <w:p w14:paraId="2522EF39" w14:textId="77777777" w:rsidR="009178AD" w:rsidRPr="006276FC" w:rsidRDefault="009178AD" w:rsidP="009C6C63">
            <w:pPr>
              <w:pStyle w:val="TAL"/>
              <w:rPr>
                <w:sz w:val="16"/>
                <w:szCs w:val="16"/>
              </w:rPr>
            </w:pPr>
            <w:r w:rsidRPr="006276FC">
              <w:rPr>
                <w:sz w:val="16"/>
              </w:rPr>
              <w:t>ExtendedPriority</w:t>
            </w:r>
          </w:p>
        </w:tc>
        <w:tc>
          <w:tcPr>
            <w:tcW w:w="2651" w:type="dxa"/>
            <w:gridSpan w:val="4"/>
          </w:tcPr>
          <w:p w14:paraId="48401215" w14:textId="77777777" w:rsidR="009178AD" w:rsidRPr="006276FC" w:rsidRDefault="009178AD" w:rsidP="009C6C63">
            <w:pPr>
              <w:pStyle w:val="TAL"/>
              <w:rPr>
                <w:sz w:val="16"/>
                <w:szCs w:val="16"/>
              </w:rPr>
            </w:pPr>
            <w:r w:rsidRPr="006276FC">
              <w:rPr>
                <w:sz w:val="16"/>
              </w:rPr>
              <w:t>tExtendedPriority</w:t>
            </w:r>
          </w:p>
        </w:tc>
        <w:tc>
          <w:tcPr>
            <w:tcW w:w="0" w:type="auto"/>
            <w:gridSpan w:val="4"/>
          </w:tcPr>
          <w:p w14:paraId="5D028831"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3B87008F" w14:textId="77777777" w:rsidTr="009C6C63">
        <w:trPr>
          <w:cantSplit/>
          <w:jc w:val="center"/>
        </w:trPr>
        <w:tc>
          <w:tcPr>
            <w:tcW w:w="0" w:type="auto"/>
            <w:vMerge/>
            <w:vAlign w:val="center"/>
          </w:tcPr>
          <w:p w14:paraId="522B0BF3" w14:textId="77777777" w:rsidR="009178AD" w:rsidRPr="006276FC" w:rsidRDefault="009178AD" w:rsidP="009C6C63">
            <w:pPr>
              <w:pStyle w:val="EQ"/>
              <w:rPr>
                <w:sz w:val="16"/>
                <w:szCs w:val="16"/>
              </w:rPr>
            </w:pPr>
          </w:p>
        </w:tc>
        <w:tc>
          <w:tcPr>
            <w:tcW w:w="2401" w:type="dxa"/>
            <w:vMerge/>
            <w:vAlign w:val="center"/>
          </w:tcPr>
          <w:p w14:paraId="5876577F" w14:textId="77777777" w:rsidR="009178AD" w:rsidRPr="006276FC" w:rsidRDefault="009178AD" w:rsidP="009C6C63">
            <w:pPr>
              <w:pStyle w:val="EQ"/>
              <w:rPr>
                <w:sz w:val="16"/>
                <w:szCs w:val="16"/>
              </w:rPr>
            </w:pPr>
          </w:p>
        </w:tc>
        <w:tc>
          <w:tcPr>
            <w:tcW w:w="3098" w:type="dxa"/>
            <w:gridSpan w:val="7"/>
          </w:tcPr>
          <w:p w14:paraId="4F078465" w14:textId="77777777" w:rsidR="009178AD" w:rsidRPr="006276FC" w:rsidRDefault="009178AD" w:rsidP="009C6C63">
            <w:pPr>
              <w:pStyle w:val="TAL"/>
              <w:rPr>
                <w:sz w:val="16"/>
              </w:rPr>
            </w:pPr>
            <w:r w:rsidRPr="006276FC">
              <w:rPr>
                <w:sz w:val="16"/>
                <w:szCs w:val="16"/>
              </w:rPr>
              <w:t>CSRN</w:t>
            </w:r>
          </w:p>
        </w:tc>
        <w:tc>
          <w:tcPr>
            <w:tcW w:w="2651" w:type="dxa"/>
            <w:gridSpan w:val="4"/>
          </w:tcPr>
          <w:p w14:paraId="6E6EE7B0" w14:textId="77777777" w:rsidR="009178AD" w:rsidRPr="006276FC" w:rsidRDefault="009178AD" w:rsidP="009C6C63">
            <w:pPr>
              <w:pStyle w:val="TAL"/>
              <w:rPr>
                <w:sz w:val="16"/>
              </w:rPr>
            </w:pPr>
            <w:r w:rsidRPr="006276FC">
              <w:rPr>
                <w:sz w:val="16"/>
                <w:szCs w:val="16"/>
              </w:rPr>
              <w:t>tMSISDN</w:t>
            </w:r>
          </w:p>
        </w:tc>
        <w:tc>
          <w:tcPr>
            <w:tcW w:w="0" w:type="auto"/>
            <w:gridSpan w:val="4"/>
          </w:tcPr>
          <w:p w14:paraId="2FBB325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938DDCF" w14:textId="77777777" w:rsidTr="009C6C63">
        <w:trPr>
          <w:cantSplit/>
          <w:jc w:val="center"/>
        </w:trPr>
        <w:tc>
          <w:tcPr>
            <w:tcW w:w="0" w:type="auto"/>
            <w:vMerge/>
            <w:vAlign w:val="center"/>
          </w:tcPr>
          <w:p w14:paraId="452D3654" w14:textId="77777777" w:rsidR="009178AD" w:rsidRPr="006276FC" w:rsidRDefault="009178AD" w:rsidP="009C6C63">
            <w:pPr>
              <w:pStyle w:val="EQ"/>
              <w:rPr>
                <w:sz w:val="16"/>
                <w:szCs w:val="16"/>
              </w:rPr>
            </w:pPr>
          </w:p>
        </w:tc>
        <w:tc>
          <w:tcPr>
            <w:tcW w:w="2401" w:type="dxa"/>
            <w:vMerge/>
            <w:vAlign w:val="center"/>
          </w:tcPr>
          <w:p w14:paraId="728A202F" w14:textId="77777777" w:rsidR="009178AD" w:rsidRPr="006276FC" w:rsidRDefault="009178AD" w:rsidP="009C6C63">
            <w:pPr>
              <w:pStyle w:val="EQ"/>
              <w:rPr>
                <w:sz w:val="16"/>
                <w:szCs w:val="16"/>
              </w:rPr>
            </w:pPr>
          </w:p>
        </w:tc>
        <w:tc>
          <w:tcPr>
            <w:tcW w:w="3098" w:type="dxa"/>
            <w:gridSpan w:val="7"/>
          </w:tcPr>
          <w:p w14:paraId="3801ABF4" w14:textId="77777777" w:rsidR="009178AD" w:rsidRPr="006276FC" w:rsidRDefault="009178AD" w:rsidP="009C6C63">
            <w:pPr>
              <w:pStyle w:val="TAL"/>
              <w:rPr>
                <w:sz w:val="16"/>
                <w:szCs w:val="16"/>
              </w:rPr>
            </w:pPr>
            <w:r w:rsidRPr="006276FC">
              <w:rPr>
                <w:rFonts w:hint="eastAsia"/>
                <w:sz w:val="16"/>
                <w:szCs w:val="16"/>
                <w:lang w:eastAsia="zh-CN"/>
              </w:rPr>
              <w:t>Extention</w:t>
            </w:r>
          </w:p>
        </w:tc>
        <w:tc>
          <w:tcPr>
            <w:tcW w:w="2651" w:type="dxa"/>
            <w:gridSpan w:val="4"/>
          </w:tcPr>
          <w:p w14:paraId="332E734D"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180A2BA3" w14:textId="77777777" w:rsidR="009178AD" w:rsidRPr="006276FC" w:rsidRDefault="009178AD" w:rsidP="009C6C63">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14:paraId="48CA38A9" w14:textId="77777777" w:rsidTr="009C6C63">
        <w:trPr>
          <w:cantSplit/>
          <w:jc w:val="center"/>
        </w:trPr>
        <w:tc>
          <w:tcPr>
            <w:tcW w:w="0" w:type="auto"/>
            <w:vMerge w:val="restart"/>
            <w:vAlign w:val="center"/>
          </w:tcPr>
          <w:p w14:paraId="75A246FB" w14:textId="77777777"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D8A03E4" w14:textId="77777777"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14:paraId="62C433A4"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1BFE177C"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7DD7C204" w14:textId="77777777" w:rsidR="009178AD" w:rsidRPr="006276FC" w:rsidRDefault="009178AD" w:rsidP="009C6C63">
            <w:pPr>
              <w:pStyle w:val="TAL"/>
              <w:jc w:val="center"/>
              <w:rPr>
                <w:sz w:val="16"/>
                <w:szCs w:val="16"/>
                <w:lang w:eastAsia="zh-CN"/>
              </w:rPr>
            </w:pPr>
            <w:r w:rsidRPr="006276FC">
              <w:rPr>
                <w:rFonts w:hint="eastAsia"/>
                <w:sz w:val="16"/>
                <w:szCs w:val="16"/>
                <w:lang w:eastAsia="zh-CN"/>
              </w:rPr>
              <w:t>0 to n</w:t>
            </w:r>
          </w:p>
          <w:p w14:paraId="593B08B7" w14:textId="77777777" w:rsidR="009178AD" w:rsidRPr="006276FC" w:rsidRDefault="009178AD" w:rsidP="009C6C63">
            <w:pPr>
              <w:pStyle w:val="TAL"/>
              <w:jc w:val="center"/>
              <w:rPr>
                <w:sz w:val="16"/>
                <w:szCs w:val="16"/>
                <w:lang w:eastAsia="zh-CN"/>
              </w:rPr>
            </w:pPr>
            <w:r w:rsidRPr="006276FC">
              <w:rPr>
                <w:sz w:val="16"/>
                <w:szCs w:val="16"/>
                <w:lang w:eastAsia="zh-CN"/>
              </w:rPr>
              <w:t>(NOTE 7)</w:t>
            </w:r>
          </w:p>
        </w:tc>
      </w:tr>
      <w:tr w:rsidR="009178AD" w:rsidRPr="006276FC" w14:paraId="4EFDDA92" w14:textId="77777777" w:rsidTr="009C6C63">
        <w:trPr>
          <w:cantSplit/>
          <w:jc w:val="center"/>
        </w:trPr>
        <w:tc>
          <w:tcPr>
            <w:tcW w:w="0" w:type="auto"/>
            <w:vMerge/>
            <w:vAlign w:val="center"/>
          </w:tcPr>
          <w:p w14:paraId="10EC7F9E" w14:textId="77777777" w:rsidR="009178AD" w:rsidRPr="006276FC" w:rsidRDefault="009178AD" w:rsidP="009C6C63">
            <w:pPr>
              <w:pStyle w:val="EQ"/>
              <w:rPr>
                <w:sz w:val="16"/>
                <w:szCs w:val="16"/>
              </w:rPr>
            </w:pPr>
          </w:p>
        </w:tc>
        <w:tc>
          <w:tcPr>
            <w:tcW w:w="2401" w:type="dxa"/>
            <w:vMerge/>
            <w:vAlign w:val="center"/>
          </w:tcPr>
          <w:p w14:paraId="5BE88A2B" w14:textId="77777777" w:rsidR="009178AD" w:rsidRPr="006276FC" w:rsidRDefault="009178AD" w:rsidP="009C6C63">
            <w:pPr>
              <w:pStyle w:val="EQ"/>
              <w:rPr>
                <w:sz w:val="16"/>
                <w:szCs w:val="16"/>
              </w:rPr>
            </w:pPr>
          </w:p>
        </w:tc>
        <w:tc>
          <w:tcPr>
            <w:tcW w:w="3098" w:type="dxa"/>
            <w:gridSpan w:val="7"/>
          </w:tcPr>
          <w:p w14:paraId="03096F3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BFB3691" w14:textId="77777777" w:rsidR="009178AD" w:rsidRPr="006276FC" w:rsidRDefault="009178AD" w:rsidP="009C6C63">
            <w:pPr>
              <w:pStyle w:val="TAL"/>
              <w:rPr>
                <w:sz w:val="16"/>
                <w:szCs w:val="16"/>
              </w:rPr>
            </w:pPr>
            <w:r w:rsidRPr="006276FC">
              <w:rPr>
                <w:sz w:val="16"/>
                <w:szCs w:val="16"/>
              </w:rPr>
              <w:t>tShIMSDataExtension6</w:t>
            </w:r>
          </w:p>
        </w:tc>
        <w:tc>
          <w:tcPr>
            <w:tcW w:w="0" w:type="auto"/>
            <w:gridSpan w:val="4"/>
          </w:tcPr>
          <w:p w14:paraId="0F692003" w14:textId="77777777" w:rsidR="009178AD" w:rsidRPr="006276FC" w:rsidRDefault="009178AD" w:rsidP="009C6C63">
            <w:pPr>
              <w:pStyle w:val="TAL"/>
              <w:jc w:val="center"/>
              <w:rPr>
                <w:sz w:val="16"/>
                <w:szCs w:val="16"/>
                <w:lang w:eastAsia="zh-CN"/>
              </w:rPr>
            </w:pPr>
            <w:r w:rsidRPr="006276FC">
              <w:rPr>
                <w:sz w:val="16"/>
                <w:szCs w:val="16"/>
                <w:lang w:eastAsia="zh-CN"/>
              </w:rPr>
              <w:t>0 to 1</w:t>
            </w:r>
          </w:p>
        </w:tc>
      </w:tr>
      <w:tr w:rsidR="009C6C63" w:rsidRPr="006276FC" w14:paraId="27EAA5A6" w14:textId="77777777" w:rsidTr="009C6C63">
        <w:trPr>
          <w:cantSplit/>
          <w:trHeight w:val="241"/>
          <w:jc w:val="center"/>
        </w:trPr>
        <w:tc>
          <w:tcPr>
            <w:tcW w:w="0" w:type="auto"/>
            <w:vMerge w:val="restart"/>
            <w:vAlign w:val="center"/>
          </w:tcPr>
          <w:p w14:paraId="7BB6F7D0" w14:textId="77777777"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14:paraId="354DF288" w14:textId="77777777"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14:paraId="0A5E0A93" w14:textId="77777777"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14:paraId="54C86199" w14:textId="77777777"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14:paraId="26550D44" w14:textId="77777777" w:rsidR="009C6C63" w:rsidRPr="006276FC" w:rsidRDefault="009C6C63" w:rsidP="009C6C63">
            <w:pPr>
              <w:pStyle w:val="TAL"/>
              <w:jc w:val="center"/>
              <w:rPr>
                <w:sz w:val="16"/>
                <w:szCs w:val="16"/>
              </w:rPr>
            </w:pPr>
            <w:r w:rsidRPr="006276FC">
              <w:rPr>
                <w:sz w:val="16"/>
                <w:szCs w:val="16"/>
                <w:lang w:eastAsia="zh-CN"/>
              </w:rPr>
              <w:t>0 to 1</w:t>
            </w:r>
          </w:p>
        </w:tc>
      </w:tr>
      <w:tr w:rsidR="009C6C63" w:rsidRPr="006276FC" w14:paraId="5D193398" w14:textId="77777777" w:rsidTr="009C6C63">
        <w:trPr>
          <w:cantSplit/>
          <w:trHeight w:val="241"/>
          <w:jc w:val="center"/>
        </w:trPr>
        <w:tc>
          <w:tcPr>
            <w:tcW w:w="0" w:type="auto"/>
            <w:vMerge/>
            <w:vAlign w:val="center"/>
          </w:tcPr>
          <w:p w14:paraId="6FE190C4" w14:textId="77777777" w:rsidR="009C6C63" w:rsidRPr="006276FC" w:rsidRDefault="009C6C63" w:rsidP="009C6C63">
            <w:pPr>
              <w:pStyle w:val="TAL"/>
              <w:rPr>
                <w:sz w:val="16"/>
                <w:szCs w:val="16"/>
              </w:rPr>
            </w:pPr>
          </w:p>
        </w:tc>
        <w:tc>
          <w:tcPr>
            <w:tcW w:w="2401" w:type="dxa"/>
            <w:vMerge/>
            <w:vAlign w:val="center"/>
          </w:tcPr>
          <w:p w14:paraId="3B7BA9A3" w14:textId="77777777" w:rsidR="009C6C63" w:rsidRPr="006276FC" w:rsidRDefault="009C6C63" w:rsidP="009C6C63">
            <w:pPr>
              <w:pStyle w:val="TAL"/>
              <w:rPr>
                <w:sz w:val="16"/>
                <w:szCs w:val="16"/>
              </w:rPr>
            </w:pPr>
          </w:p>
        </w:tc>
        <w:tc>
          <w:tcPr>
            <w:tcW w:w="3098" w:type="dxa"/>
            <w:gridSpan w:val="7"/>
          </w:tcPr>
          <w:p w14:paraId="1227A490" w14:textId="77777777" w:rsidR="009C6C63" w:rsidRDefault="009C6C63" w:rsidP="009C6C63">
            <w:pPr>
              <w:pStyle w:val="TAL"/>
              <w:rPr>
                <w:sz w:val="16"/>
                <w:szCs w:val="16"/>
              </w:rPr>
            </w:pPr>
            <w:r>
              <w:rPr>
                <w:sz w:val="16"/>
                <w:szCs w:val="16"/>
              </w:rPr>
              <w:t>Extension</w:t>
            </w:r>
          </w:p>
        </w:tc>
        <w:tc>
          <w:tcPr>
            <w:tcW w:w="2651" w:type="dxa"/>
            <w:gridSpan w:val="4"/>
            <w:shd w:val="clear" w:color="auto" w:fill="auto"/>
          </w:tcPr>
          <w:p w14:paraId="15E0F3B1" w14:textId="77777777" w:rsidR="009C6C63" w:rsidRDefault="009C6C63" w:rsidP="009C6C63">
            <w:pPr>
              <w:pStyle w:val="TAL"/>
              <w:rPr>
                <w:sz w:val="16"/>
                <w:szCs w:val="16"/>
              </w:rPr>
            </w:pPr>
            <w:r>
              <w:rPr>
                <w:sz w:val="16"/>
                <w:szCs w:val="16"/>
              </w:rPr>
              <w:t>tShIMSDataExtension7</w:t>
            </w:r>
          </w:p>
        </w:tc>
        <w:tc>
          <w:tcPr>
            <w:tcW w:w="0" w:type="auto"/>
            <w:gridSpan w:val="4"/>
            <w:shd w:val="clear" w:color="auto" w:fill="auto"/>
          </w:tcPr>
          <w:p w14:paraId="71F19CCC" w14:textId="77777777" w:rsidR="009C6C63" w:rsidRDefault="009C6C63" w:rsidP="009C6C63">
            <w:pPr>
              <w:pStyle w:val="TAL"/>
              <w:jc w:val="center"/>
              <w:rPr>
                <w:sz w:val="16"/>
                <w:szCs w:val="16"/>
                <w:lang w:eastAsia="zh-CN"/>
              </w:rPr>
            </w:pPr>
            <w:r>
              <w:rPr>
                <w:sz w:val="16"/>
                <w:szCs w:val="16"/>
                <w:lang w:eastAsia="zh-CN"/>
              </w:rPr>
              <w:t>0 to 1</w:t>
            </w:r>
          </w:p>
        </w:tc>
      </w:tr>
      <w:tr w:rsidR="009C6C63" w:rsidRPr="006276FC" w14:paraId="24E3C7F9" w14:textId="77777777" w:rsidTr="009C6C63">
        <w:trPr>
          <w:cantSplit/>
          <w:trHeight w:val="241"/>
          <w:jc w:val="center"/>
        </w:trPr>
        <w:tc>
          <w:tcPr>
            <w:tcW w:w="0" w:type="auto"/>
            <w:vAlign w:val="center"/>
          </w:tcPr>
          <w:p w14:paraId="2ADD473B" w14:textId="77777777" w:rsidR="009C6C63" w:rsidRDefault="009C6C63" w:rsidP="009C6C63">
            <w:pPr>
              <w:pStyle w:val="TAL"/>
              <w:rPr>
                <w:sz w:val="16"/>
                <w:szCs w:val="16"/>
              </w:rPr>
            </w:pPr>
            <w:r>
              <w:rPr>
                <w:sz w:val="16"/>
                <w:szCs w:val="16"/>
              </w:rPr>
              <w:t>tShIMSDataExtension7</w:t>
            </w:r>
          </w:p>
        </w:tc>
        <w:tc>
          <w:tcPr>
            <w:tcW w:w="2401" w:type="dxa"/>
            <w:vAlign w:val="center"/>
          </w:tcPr>
          <w:p w14:paraId="06026353" w14:textId="77777777" w:rsidR="009C6C63" w:rsidRDefault="009C6C63" w:rsidP="009C6C63">
            <w:pPr>
              <w:pStyle w:val="TAL"/>
              <w:rPr>
                <w:sz w:val="16"/>
                <w:szCs w:val="16"/>
              </w:rPr>
            </w:pPr>
            <w:r>
              <w:rPr>
                <w:sz w:val="16"/>
                <w:szCs w:val="16"/>
              </w:rPr>
              <w:t>Extension</w:t>
            </w:r>
          </w:p>
        </w:tc>
        <w:tc>
          <w:tcPr>
            <w:tcW w:w="3098" w:type="dxa"/>
            <w:gridSpan w:val="7"/>
          </w:tcPr>
          <w:p w14:paraId="24A9262B" w14:textId="77777777" w:rsidR="009C6C63" w:rsidRDefault="009C6C63" w:rsidP="009C6C63">
            <w:pPr>
              <w:pStyle w:val="TAL"/>
              <w:rPr>
                <w:sz w:val="16"/>
                <w:szCs w:val="16"/>
              </w:rPr>
            </w:pPr>
            <w:r>
              <w:rPr>
                <w:sz w:val="16"/>
                <w:szCs w:val="16"/>
              </w:rPr>
              <w:t>UE-5G-SRVCC-Capability</w:t>
            </w:r>
          </w:p>
        </w:tc>
        <w:tc>
          <w:tcPr>
            <w:tcW w:w="2651" w:type="dxa"/>
            <w:gridSpan w:val="4"/>
            <w:shd w:val="clear" w:color="auto" w:fill="auto"/>
          </w:tcPr>
          <w:p w14:paraId="082A103F" w14:textId="77777777" w:rsidR="009C6C63" w:rsidRDefault="009C6C63" w:rsidP="009C6C63">
            <w:pPr>
              <w:pStyle w:val="TAL"/>
              <w:rPr>
                <w:sz w:val="16"/>
                <w:szCs w:val="16"/>
              </w:rPr>
            </w:pPr>
            <w:r>
              <w:rPr>
                <w:sz w:val="16"/>
                <w:szCs w:val="16"/>
              </w:rPr>
              <w:t>tUE-5G-SRVCC-Capability</w:t>
            </w:r>
          </w:p>
        </w:tc>
        <w:tc>
          <w:tcPr>
            <w:tcW w:w="0" w:type="auto"/>
            <w:gridSpan w:val="4"/>
            <w:shd w:val="clear" w:color="auto" w:fill="auto"/>
          </w:tcPr>
          <w:p w14:paraId="50BE0572" w14:textId="77777777" w:rsidR="009C6C63" w:rsidRDefault="009C6C63" w:rsidP="009C6C63">
            <w:pPr>
              <w:pStyle w:val="TAL"/>
              <w:jc w:val="center"/>
              <w:rPr>
                <w:sz w:val="16"/>
                <w:szCs w:val="16"/>
                <w:lang w:eastAsia="zh-CN"/>
              </w:rPr>
            </w:pPr>
            <w:r>
              <w:rPr>
                <w:sz w:val="16"/>
                <w:szCs w:val="16"/>
              </w:rPr>
              <w:t>0 to 1</w:t>
            </w:r>
          </w:p>
        </w:tc>
      </w:tr>
      <w:tr w:rsidR="009178AD" w:rsidRPr="006276FC" w14:paraId="0563EE82" w14:textId="77777777" w:rsidTr="009C6C63">
        <w:trPr>
          <w:cantSplit/>
          <w:trHeight w:val="241"/>
          <w:jc w:val="center"/>
        </w:trPr>
        <w:tc>
          <w:tcPr>
            <w:tcW w:w="0" w:type="auto"/>
            <w:vMerge w:val="restart"/>
            <w:vAlign w:val="center"/>
          </w:tcPr>
          <w:p w14:paraId="517B61F7" w14:textId="77777777"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056A17A7" w14:textId="77777777"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521A09C1" w14:textId="77777777"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14:paraId="4BF511C5"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13B7988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83E377A" w14:textId="77777777" w:rsidTr="009C6C63">
        <w:trPr>
          <w:cantSplit/>
          <w:trHeight w:val="241"/>
          <w:jc w:val="center"/>
        </w:trPr>
        <w:tc>
          <w:tcPr>
            <w:tcW w:w="0" w:type="auto"/>
            <w:vMerge/>
            <w:vAlign w:val="center"/>
          </w:tcPr>
          <w:p w14:paraId="65C194D1" w14:textId="77777777" w:rsidR="009178AD" w:rsidRPr="006276FC" w:rsidRDefault="009178AD" w:rsidP="009C6C63">
            <w:pPr>
              <w:pStyle w:val="TOC8"/>
              <w:rPr>
                <w:sz w:val="16"/>
              </w:rPr>
            </w:pPr>
          </w:p>
        </w:tc>
        <w:tc>
          <w:tcPr>
            <w:tcW w:w="2401" w:type="dxa"/>
            <w:vMerge/>
            <w:vAlign w:val="center"/>
          </w:tcPr>
          <w:p w14:paraId="4E76FA7B" w14:textId="77777777" w:rsidR="009178AD" w:rsidRPr="006276FC" w:rsidRDefault="009178AD" w:rsidP="009C6C63">
            <w:pPr>
              <w:pStyle w:val="TOC8"/>
              <w:rPr>
                <w:sz w:val="16"/>
                <w:szCs w:val="16"/>
              </w:rPr>
            </w:pPr>
          </w:p>
        </w:tc>
        <w:tc>
          <w:tcPr>
            <w:tcW w:w="3098" w:type="dxa"/>
            <w:gridSpan w:val="7"/>
          </w:tcPr>
          <w:p w14:paraId="45741162" w14:textId="77777777"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14:paraId="10CBA822"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6FFDD76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30B9712" w14:textId="77777777" w:rsidTr="009C6C63">
        <w:trPr>
          <w:cantSplit/>
          <w:trHeight w:val="241"/>
          <w:jc w:val="center"/>
        </w:trPr>
        <w:tc>
          <w:tcPr>
            <w:tcW w:w="0" w:type="auto"/>
            <w:vMerge/>
            <w:vAlign w:val="center"/>
          </w:tcPr>
          <w:p w14:paraId="05E33D3C" w14:textId="77777777" w:rsidR="009178AD" w:rsidRPr="006276FC" w:rsidRDefault="009178AD" w:rsidP="009C6C63">
            <w:pPr>
              <w:pStyle w:val="TOC8"/>
              <w:rPr>
                <w:sz w:val="16"/>
              </w:rPr>
            </w:pPr>
          </w:p>
        </w:tc>
        <w:tc>
          <w:tcPr>
            <w:tcW w:w="2401" w:type="dxa"/>
            <w:vMerge/>
            <w:vAlign w:val="center"/>
          </w:tcPr>
          <w:p w14:paraId="79B0C849" w14:textId="77777777" w:rsidR="009178AD" w:rsidRPr="006276FC" w:rsidRDefault="009178AD" w:rsidP="009C6C63">
            <w:pPr>
              <w:pStyle w:val="TOC8"/>
              <w:rPr>
                <w:sz w:val="16"/>
                <w:szCs w:val="16"/>
              </w:rPr>
            </w:pPr>
          </w:p>
        </w:tc>
        <w:tc>
          <w:tcPr>
            <w:tcW w:w="3098" w:type="dxa"/>
            <w:gridSpan w:val="7"/>
          </w:tcPr>
          <w:p w14:paraId="0E00A025" w14:textId="77777777"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14:paraId="490C563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7954BE0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1E9E094" w14:textId="77777777" w:rsidTr="009C6C63">
        <w:trPr>
          <w:cantSplit/>
          <w:jc w:val="center"/>
        </w:trPr>
        <w:tc>
          <w:tcPr>
            <w:tcW w:w="0" w:type="auto"/>
            <w:vMerge w:val="restart"/>
            <w:vAlign w:val="center"/>
          </w:tcPr>
          <w:p w14:paraId="2EAF56BF" w14:textId="77777777"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
          <w:p w14:paraId="179FA2A0" w14:textId="77777777" w:rsidR="009178AD" w:rsidRPr="006276FC" w:rsidRDefault="009178AD" w:rsidP="009C6C63">
            <w:pPr>
              <w:pStyle w:val="TAL"/>
              <w:rPr>
                <w:sz w:val="16"/>
                <w:szCs w:val="16"/>
              </w:rPr>
            </w:pPr>
            <w:r w:rsidRPr="006276FC">
              <w:rPr>
                <w:sz w:val="16"/>
                <w:szCs w:val="16"/>
              </w:rPr>
              <w:t>CSLocationInformation</w:t>
            </w:r>
          </w:p>
        </w:tc>
        <w:tc>
          <w:tcPr>
            <w:tcW w:w="3098" w:type="dxa"/>
            <w:gridSpan w:val="7"/>
          </w:tcPr>
          <w:p w14:paraId="622E814E" w14:textId="77777777" w:rsidR="009178AD" w:rsidRPr="006276FC" w:rsidRDefault="009178AD" w:rsidP="009C6C63">
            <w:pPr>
              <w:pStyle w:val="TAL"/>
              <w:rPr>
                <w:sz w:val="16"/>
                <w:szCs w:val="16"/>
              </w:rPr>
            </w:pPr>
            <w:r w:rsidRPr="006276FC">
              <w:rPr>
                <w:sz w:val="16"/>
                <w:szCs w:val="16"/>
              </w:rPr>
              <w:t>LocationNumber</w:t>
            </w:r>
          </w:p>
        </w:tc>
        <w:tc>
          <w:tcPr>
            <w:tcW w:w="2651" w:type="dxa"/>
            <w:gridSpan w:val="4"/>
          </w:tcPr>
          <w:p w14:paraId="2D237B7B" w14:textId="77777777" w:rsidR="009178AD" w:rsidRPr="006276FC" w:rsidRDefault="009178AD" w:rsidP="009C6C63">
            <w:pPr>
              <w:pStyle w:val="TAL"/>
              <w:rPr>
                <w:sz w:val="16"/>
                <w:szCs w:val="16"/>
              </w:rPr>
            </w:pPr>
            <w:r w:rsidRPr="006276FC">
              <w:rPr>
                <w:sz w:val="16"/>
                <w:szCs w:val="16"/>
              </w:rPr>
              <w:t>tLocationNumber</w:t>
            </w:r>
          </w:p>
        </w:tc>
        <w:tc>
          <w:tcPr>
            <w:tcW w:w="0" w:type="auto"/>
            <w:gridSpan w:val="4"/>
          </w:tcPr>
          <w:p w14:paraId="4544F7F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0711040" w14:textId="77777777" w:rsidTr="009C6C63">
        <w:trPr>
          <w:cantSplit/>
          <w:trHeight w:val="273"/>
          <w:jc w:val="center"/>
        </w:trPr>
        <w:tc>
          <w:tcPr>
            <w:tcW w:w="0" w:type="auto"/>
            <w:vMerge/>
            <w:vAlign w:val="center"/>
          </w:tcPr>
          <w:p w14:paraId="04594E6F" w14:textId="77777777" w:rsidR="009178AD" w:rsidRPr="006276FC" w:rsidRDefault="009178AD" w:rsidP="009C6C63">
            <w:pPr>
              <w:pStyle w:val="TAL"/>
              <w:rPr>
                <w:sz w:val="16"/>
                <w:szCs w:val="16"/>
              </w:rPr>
            </w:pPr>
          </w:p>
        </w:tc>
        <w:tc>
          <w:tcPr>
            <w:tcW w:w="2401" w:type="dxa"/>
            <w:vMerge/>
            <w:vAlign w:val="center"/>
          </w:tcPr>
          <w:p w14:paraId="7122A26F" w14:textId="77777777" w:rsidR="009178AD" w:rsidRPr="006276FC" w:rsidRDefault="009178AD" w:rsidP="009C6C63">
            <w:pPr>
              <w:pStyle w:val="TAL"/>
              <w:rPr>
                <w:sz w:val="16"/>
                <w:szCs w:val="16"/>
              </w:rPr>
            </w:pPr>
          </w:p>
        </w:tc>
        <w:tc>
          <w:tcPr>
            <w:tcW w:w="448" w:type="dxa"/>
            <w:gridSpan w:val="4"/>
            <w:textDirection w:val="btLr"/>
          </w:tcPr>
          <w:p w14:paraId="58BE704D" w14:textId="77777777" w:rsidR="009178AD" w:rsidRPr="006276FC" w:rsidRDefault="009178AD" w:rsidP="009C6C63">
            <w:pPr>
              <w:pStyle w:val="TAL"/>
              <w:ind w:left="113" w:right="113"/>
              <w:jc w:val="center"/>
              <w:rPr>
                <w:sz w:val="16"/>
                <w:szCs w:val="16"/>
              </w:rPr>
            </w:pPr>
            <w:r w:rsidRPr="006276FC">
              <w:rPr>
                <w:sz w:val="16"/>
                <w:szCs w:val="16"/>
              </w:rPr>
              <w:t>Choice of</w:t>
            </w:r>
          </w:p>
        </w:tc>
        <w:tc>
          <w:tcPr>
            <w:tcW w:w="2679" w:type="dxa"/>
            <w:gridSpan w:val="4"/>
          </w:tcPr>
          <w:p w14:paraId="1CE731EF" w14:textId="77777777" w:rsidR="009178AD" w:rsidRPr="006276FC" w:rsidRDefault="009178AD" w:rsidP="009C6C63">
            <w:pPr>
              <w:pStyle w:val="TAL"/>
              <w:rPr>
                <w:sz w:val="16"/>
                <w:szCs w:val="16"/>
              </w:rPr>
            </w:pPr>
            <w:r w:rsidRPr="006276FC">
              <w:rPr>
                <w:sz w:val="16"/>
                <w:szCs w:val="16"/>
              </w:rPr>
              <w:t>CellGlobalId</w:t>
            </w:r>
          </w:p>
        </w:tc>
        <w:tc>
          <w:tcPr>
            <w:tcW w:w="2651" w:type="dxa"/>
            <w:gridSpan w:val="4"/>
          </w:tcPr>
          <w:p w14:paraId="6C73703E"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23A5F33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30B23E9" w14:textId="77777777" w:rsidTr="009C6C63">
        <w:trPr>
          <w:cantSplit/>
          <w:trHeight w:val="276"/>
          <w:jc w:val="center"/>
        </w:trPr>
        <w:tc>
          <w:tcPr>
            <w:tcW w:w="0" w:type="auto"/>
            <w:vMerge/>
            <w:vAlign w:val="center"/>
          </w:tcPr>
          <w:p w14:paraId="7C893DB7" w14:textId="77777777" w:rsidR="009178AD" w:rsidRPr="006276FC" w:rsidRDefault="009178AD" w:rsidP="009C6C63">
            <w:pPr>
              <w:pStyle w:val="TAL"/>
              <w:rPr>
                <w:sz w:val="16"/>
                <w:szCs w:val="16"/>
              </w:rPr>
            </w:pPr>
          </w:p>
        </w:tc>
        <w:tc>
          <w:tcPr>
            <w:tcW w:w="2430" w:type="dxa"/>
            <w:gridSpan w:val="2"/>
            <w:vAlign w:val="center"/>
          </w:tcPr>
          <w:p w14:paraId="381186D9" w14:textId="77777777" w:rsidR="009178AD" w:rsidRPr="006276FC" w:rsidRDefault="009178AD" w:rsidP="009C6C63">
            <w:pPr>
              <w:pStyle w:val="TAL"/>
              <w:rPr>
                <w:sz w:val="16"/>
                <w:szCs w:val="16"/>
              </w:rPr>
            </w:pPr>
          </w:p>
        </w:tc>
        <w:tc>
          <w:tcPr>
            <w:tcW w:w="434" w:type="dxa"/>
            <w:gridSpan w:val="4"/>
          </w:tcPr>
          <w:p w14:paraId="136F05EE" w14:textId="77777777" w:rsidR="009178AD" w:rsidRPr="006276FC" w:rsidRDefault="009178AD" w:rsidP="009C6C63">
            <w:pPr>
              <w:pStyle w:val="TAL"/>
              <w:rPr>
                <w:sz w:val="16"/>
                <w:szCs w:val="16"/>
              </w:rPr>
            </w:pPr>
          </w:p>
        </w:tc>
        <w:tc>
          <w:tcPr>
            <w:tcW w:w="2679" w:type="dxa"/>
            <w:gridSpan w:val="4"/>
          </w:tcPr>
          <w:p w14:paraId="25433FCC"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1FF341C3"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522EA8B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D6095A8" w14:textId="77777777" w:rsidTr="009C6C63">
        <w:trPr>
          <w:cantSplit/>
          <w:trHeight w:val="210"/>
          <w:jc w:val="center"/>
        </w:trPr>
        <w:tc>
          <w:tcPr>
            <w:tcW w:w="0" w:type="auto"/>
            <w:vMerge/>
            <w:vAlign w:val="center"/>
          </w:tcPr>
          <w:p w14:paraId="3D6D7AA9" w14:textId="77777777" w:rsidR="009178AD" w:rsidRPr="006276FC" w:rsidRDefault="009178AD" w:rsidP="009C6C63">
            <w:pPr>
              <w:pStyle w:val="TAL"/>
              <w:rPr>
                <w:sz w:val="16"/>
                <w:szCs w:val="16"/>
              </w:rPr>
            </w:pPr>
          </w:p>
        </w:tc>
        <w:tc>
          <w:tcPr>
            <w:tcW w:w="2443" w:type="dxa"/>
            <w:gridSpan w:val="3"/>
            <w:vAlign w:val="center"/>
          </w:tcPr>
          <w:p w14:paraId="2C077725" w14:textId="77777777" w:rsidR="009178AD" w:rsidRPr="006276FC" w:rsidRDefault="009178AD" w:rsidP="009C6C63">
            <w:pPr>
              <w:pStyle w:val="TAL"/>
              <w:rPr>
                <w:sz w:val="16"/>
                <w:szCs w:val="16"/>
              </w:rPr>
            </w:pPr>
          </w:p>
        </w:tc>
        <w:tc>
          <w:tcPr>
            <w:tcW w:w="433" w:type="dxa"/>
            <w:gridSpan w:val="4"/>
          </w:tcPr>
          <w:p w14:paraId="35728070" w14:textId="77777777" w:rsidR="009178AD" w:rsidRPr="006276FC" w:rsidRDefault="009178AD" w:rsidP="009C6C63">
            <w:pPr>
              <w:pStyle w:val="TAL"/>
              <w:rPr>
                <w:sz w:val="16"/>
                <w:szCs w:val="16"/>
              </w:rPr>
            </w:pPr>
          </w:p>
        </w:tc>
        <w:tc>
          <w:tcPr>
            <w:tcW w:w="2678" w:type="dxa"/>
            <w:gridSpan w:val="4"/>
          </w:tcPr>
          <w:p w14:paraId="04B612CC"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7FBC1DF"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704976D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192292" w14:textId="77777777" w:rsidTr="009C6C63">
        <w:trPr>
          <w:cantSplit/>
          <w:trHeight w:val="130"/>
          <w:jc w:val="center"/>
        </w:trPr>
        <w:tc>
          <w:tcPr>
            <w:tcW w:w="0" w:type="auto"/>
            <w:vMerge/>
            <w:vAlign w:val="center"/>
          </w:tcPr>
          <w:p w14:paraId="0D5A2494" w14:textId="77777777" w:rsidR="009178AD" w:rsidRPr="006276FC" w:rsidRDefault="009178AD" w:rsidP="009C6C63">
            <w:pPr>
              <w:pStyle w:val="TAL"/>
              <w:rPr>
                <w:sz w:val="16"/>
                <w:szCs w:val="16"/>
              </w:rPr>
            </w:pPr>
          </w:p>
        </w:tc>
        <w:tc>
          <w:tcPr>
            <w:tcW w:w="2454" w:type="dxa"/>
            <w:gridSpan w:val="4"/>
            <w:vMerge w:val="restart"/>
            <w:vAlign w:val="center"/>
          </w:tcPr>
          <w:p w14:paraId="5639ED5F" w14:textId="77777777" w:rsidR="009178AD" w:rsidRPr="006276FC" w:rsidRDefault="009178AD" w:rsidP="009C6C63">
            <w:pPr>
              <w:pStyle w:val="TAL"/>
              <w:rPr>
                <w:sz w:val="16"/>
                <w:szCs w:val="16"/>
              </w:rPr>
            </w:pPr>
          </w:p>
        </w:tc>
        <w:tc>
          <w:tcPr>
            <w:tcW w:w="3045" w:type="dxa"/>
            <w:gridSpan w:val="4"/>
          </w:tcPr>
          <w:p w14:paraId="07544AC7"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7C57209"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CB490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05E1F95" w14:textId="77777777" w:rsidTr="009C6C63">
        <w:trPr>
          <w:cantSplit/>
          <w:jc w:val="center"/>
        </w:trPr>
        <w:tc>
          <w:tcPr>
            <w:tcW w:w="0" w:type="auto"/>
            <w:vMerge/>
            <w:vAlign w:val="center"/>
          </w:tcPr>
          <w:p w14:paraId="7D501660" w14:textId="77777777" w:rsidR="009178AD" w:rsidRPr="006276FC" w:rsidRDefault="009178AD" w:rsidP="009C6C63">
            <w:pPr>
              <w:pStyle w:val="TAL"/>
              <w:rPr>
                <w:sz w:val="16"/>
                <w:szCs w:val="16"/>
              </w:rPr>
            </w:pPr>
          </w:p>
        </w:tc>
        <w:tc>
          <w:tcPr>
            <w:tcW w:w="2454" w:type="dxa"/>
            <w:gridSpan w:val="4"/>
            <w:vMerge/>
            <w:vAlign w:val="center"/>
          </w:tcPr>
          <w:p w14:paraId="04774AD4" w14:textId="77777777" w:rsidR="009178AD" w:rsidRPr="006276FC" w:rsidRDefault="009178AD" w:rsidP="009C6C63">
            <w:pPr>
              <w:pStyle w:val="TAL"/>
              <w:rPr>
                <w:sz w:val="16"/>
                <w:szCs w:val="16"/>
              </w:rPr>
            </w:pPr>
          </w:p>
        </w:tc>
        <w:tc>
          <w:tcPr>
            <w:tcW w:w="3045" w:type="dxa"/>
            <w:gridSpan w:val="4"/>
          </w:tcPr>
          <w:p w14:paraId="6F7E547F"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5C7C6FCA"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CD988B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5E4C803" w14:textId="77777777" w:rsidTr="009C6C63">
        <w:trPr>
          <w:cantSplit/>
          <w:jc w:val="center"/>
        </w:trPr>
        <w:tc>
          <w:tcPr>
            <w:tcW w:w="0" w:type="auto"/>
            <w:vMerge/>
            <w:vAlign w:val="center"/>
          </w:tcPr>
          <w:p w14:paraId="25EE67D4" w14:textId="77777777" w:rsidR="009178AD" w:rsidRPr="006276FC" w:rsidRDefault="009178AD" w:rsidP="009C6C63">
            <w:pPr>
              <w:pStyle w:val="TAL"/>
              <w:rPr>
                <w:sz w:val="16"/>
                <w:szCs w:val="16"/>
              </w:rPr>
            </w:pPr>
          </w:p>
        </w:tc>
        <w:tc>
          <w:tcPr>
            <w:tcW w:w="2454" w:type="dxa"/>
            <w:gridSpan w:val="4"/>
            <w:vMerge/>
            <w:vAlign w:val="center"/>
          </w:tcPr>
          <w:p w14:paraId="4611FB8B" w14:textId="77777777" w:rsidR="009178AD" w:rsidRPr="006276FC" w:rsidRDefault="009178AD" w:rsidP="009C6C63">
            <w:pPr>
              <w:pStyle w:val="TAL"/>
              <w:rPr>
                <w:sz w:val="16"/>
                <w:szCs w:val="16"/>
              </w:rPr>
            </w:pPr>
          </w:p>
        </w:tc>
        <w:tc>
          <w:tcPr>
            <w:tcW w:w="3045" w:type="dxa"/>
            <w:gridSpan w:val="4"/>
          </w:tcPr>
          <w:p w14:paraId="3AEBE0EF" w14:textId="77777777" w:rsidR="009178AD" w:rsidRPr="006276FC" w:rsidRDefault="009178AD" w:rsidP="009C6C63">
            <w:pPr>
              <w:pStyle w:val="TAL"/>
              <w:rPr>
                <w:sz w:val="16"/>
                <w:szCs w:val="16"/>
              </w:rPr>
            </w:pPr>
            <w:r w:rsidRPr="006276FC">
              <w:rPr>
                <w:sz w:val="16"/>
                <w:szCs w:val="16"/>
              </w:rPr>
              <w:t>VLRNumber</w:t>
            </w:r>
          </w:p>
        </w:tc>
        <w:tc>
          <w:tcPr>
            <w:tcW w:w="2651" w:type="dxa"/>
            <w:gridSpan w:val="4"/>
          </w:tcPr>
          <w:p w14:paraId="0620F7B6"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9CBAE2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F633861" w14:textId="77777777" w:rsidTr="009C6C63">
        <w:trPr>
          <w:cantSplit/>
          <w:trHeight w:val="125"/>
          <w:jc w:val="center"/>
        </w:trPr>
        <w:tc>
          <w:tcPr>
            <w:tcW w:w="0" w:type="auto"/>
            <w:vMerge/>
            <w:vAlign w:val="center"/>
          </w:tcPr>
          <w:p w14:paraId="44D9FD9F" w14:textId="77777777" w:rsidR="009178AD" w:rsidRPr="006276FC" w:rsidRDefault="009178AD" w:rsidP="009C6C63">
            <w:pPr>
              <w:pStyle w:val="TAL"/>
              <w:rPr>
                <w:sz w:val="16"/>
                <w:szCs w:val="16"/>
              </w:rPr>
            </w:pPr>
          </w:p>
        </w:tc>
        <w:tc>
          <w:tcPr>
            <w:tcW w:w="2454" w:type="dxa"/>
            <w:gridSpan w:val="4"/>
            <w:vMerge/>
            <w:vAlign w:val="center"/>
          </w:tcPr>
          <w:p w14:paraId="79E39121" w14:textId="77777777" w:rsidR="009178AD" w:rsidRPr="006276FC" w:rsidRDefault="009178AD" w:rsidP="009C6C63">
            <w:pPr>
              <w:pStyle w:val="TAL"/>
              <w:rPr>
                <w:sz w:val="16"/>
                <w:szCs w:val="16"/>
              </w:rPr>
            </w:pPr>
          </w:p>
        </w:tc>
        <w:tc>
          <w:tcPr>
            <w:tcW w:w="3045" w:type="dxa"/>
            <w:gridSpan w:val="4"/>
          </w:tcPr>
          <w:p w14:paraId="2A438D0F" w14:textId="77777777"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14:paraId="7C874BD7" w14:textId="77777777"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14:paraId="6D757DA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77F0542" w14:textId="77777777" w:rsidTr="009C6C63">
        <w:trPr>
          <w:cantSplit/>
          <w:trHeight w:val="125"/>
          <w:jc w:val="center"/>
        </w:trPr>
        <w:tc>
          <w:tcPr>
            <w:tcW w:w="0" w:type="auto"/>
            <w:vMerge/>
            <w:vAlign w:val="center"/>
          </w:tcPr>
          <w:p w14:paraId="2C76B5AF" w14:textId="77777777" w:rsidR="009178AD" w:rsidRPr="006276FC" w:rsidRDefault="009178AD" w:rsidP="009C6C63">
            <w:pPr>
              <w:pStyle w:val="TAL"/>
              <w:rPr>
                <w:sz w:val="16"/>
                <w:szCs w:val="16"/>
              </w:rPr>
            </w:pPr>
          </w:p>
        </w:tc>
        <w:tc>
          <w:tcPr>
            <w:tcW w:w="2454" w:type="dxa"/>
            <w:gridSpan w:val="4"/>
            <w:vMerge/>
            <w:vAlign w:val="center"/>
          </w:tcPr>
          <w:p w14:paraId="6124C93F" w14:textId="77777777" w:rsidR="009178AD" w:rsidRPr="006276FC" w:rsidRDefault="009178AD" w:rsidP="009C6C63">
            <w:pPr>
              <w:pStyle w:val="TAL"/>
              <w:rPr>
                <w:sz w:val="16"/>
                <w:szCs w:val="16"/>
              </w:rPr>
            </w:pPr>
          </w:p>
        </w:tc>
        <w:tc>
          <w:tcPr>
            <w:tcW w:w="3045" w:type="dxa"/>
            <w:gridSpan w:val="4"/>
          </w:tcPr>
          <w:p w14:paraId="5B496B7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14:paraId="2AABF465" w14:textId="77777777"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14:paraId="21CB837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E6C3A66" w14:textId="77777777" w:rsidTr="009C6C63">
        <w:trPr>
          <w:cantSplit/>
          <w:jc w:val="center"/>
        </w:trPr>
        <w:tc>
          <w:tcPr>
            <w:tcW w:w="0" w:type="auto"/>
            <w:vMerge/>
            <w:vAlign w:val="center"/>
          </w:tcPr>
          <w:p w14:paraId="7EF98213" w14:textId="77777777" w:rsidR="009178AD" w:rsidRPr="006276FC" w:rsidRDefault="009178AD" w:rsidP="009C6C63">
            <w:pPr>
              <w:pStyle w:val="TAL"/>
              <w:rPr>
                <w:sz w:val="16"/>
                <w:szCs w:val="16"/>
              </w:rPr>
            </w:pPr>
          </w:p>
        </w:tc>
        <w:tc>
          <w:tcPr>
            <w:tcW w:w="2454" w:type="dxa"/>
            <w:gridSpan w:val="4"/>
            <w:vMerge/>
            <w:vAlign w:val="center"/>
          </w:tcPr>
          <w:p w14:paraId="45000F95" w14:textId="77777777" w:rsidR="009178AD" w:rsidRPr="006276FC" w:rsidRDefault="009178AD" w:rsidP="009C6C63">
            <w:pPr>
              <w:pStyle w:val="TAL"/>
              <w:rPr>
                <w:sz w:val="16"/>
                <w:szCs w:val="16"/>
              </w:rPr>
            </w:pPr>
          </w:p>
        </w:tc>
        <w:tc>
          <w:tcPr>
            <w:tcW w:w="3045" w:type="dxa"/>
            <w:gridSpan w:val="4"/>
          </w:tcPr>
          <w:p w14:paraId="2E62AA8F"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1A360B37"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2658F99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E686AA0" w14:textId="77777777" w:rsidTr="009C6C63">
        <w:trPr>
          <w:cantSplit/>
          <w:jc w:val="center"/>
        </w:trPr>
        <w:tc>
          <w:tcPr>
            <w:tcW w:w="0" w:type="auto"/>
            <w:vMerge/>
            <w:vAlign w:val="center"/>
          </w:tcPr>
          <w:p w14:paraId="59093066" w14:textId="77777777" w:rsidR="009178AD" w:rsidRPr="006276FC" w:rsidRDefault="009178AD" w:rsidP="009C6C63">
            <w:pPr>
              <w:pStyle w:val="TAL"/>
              <w:rPr>
                <w:sz w:val="16"/>
                <w:szCs w:val="16"/>
              </w:rPr>
            </w:pPr>
          </w:p>
        </w:tc>
        <w:tc>
          <w:tcPr>
            <w:tcW w:w="2454" w:type="dxa"/>
            <w:gridSpan w:val="4"/>
            <w:vMerge/>
            <w:vAlign w:val="center"/>
          </w:tcPr>
          <w:p w14:paraId="50928E9F" w14:textId="77777777" w:rsidR="009178AD" w:rsidRPr="006276FC" w:rsidRDefault="009178AD" w:rsidP="009C6C63">
            <w:pPr>
              <w:pStyle w:val="TAL"/>
              <w:rPr>
                <w:sz w:val="16"/>
                <w:szCs w:val="16"/>
              </w:rPr>
            </w:pPr>
          </w:p>
        </w:tc>
        <w:tc>
          <w:tcPr>
            <w:tcW w:w="3045" w:type="dxa"/>
            <w:gridSpan w:val="4"/>
          </w:tcPr>
          <w:p w14:paraId="2176543D"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38A5FE8"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7E8E268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224FE5F" w14:textId="77777777" w:rsidTr="009C6C63">
        <w:trPr>
          <w:cantSplit/>
          <w:jc w:val="center"/>
        </w:trPr>
        <w:tc>
          <w:tcPr>
            <w:tcW w:w="0" w:type="auto"/>
            <w:vMerge w:val="restart"/>
            <w:vAlign w:val="center"/>
          </w:tcPr>
          <w:p w14:paraId="76CF397D"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06DD678D" w14:textId="77777777"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76DA3881"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14:paraId="2CB6941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735D020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58A8980" w14:textId="77777777" w:rsidTr="009C6C63">
        <w:trPr>
          <w:cantSplit/>
          <w:jc w:val="center"/>
        </w:trPr>
        <w:tc>
          <w:tcPr>
            <w:tcW w:w="0" w:type="auto"/>
            <w:vMerge/>
            <w:vAlign w:val="center"/>
          </w:tcPr>
          <w:p w14:paraId="703F6557" w14:textId="77777777" w:rsidR="009178AD" w:rsidRPr="006276FC" w:rsidRDefault="009178AD" w:rsidP="009C6C63">
            <w:pPr>
              <w:pStyle w:val="TAL"/>
              <w:rPr>
                <w:sz w:val="16"/>
                <w:szCs w:val="16"/>
              </w:rPr>
            </w:pPr>
          </w:p>
        </w:tc>
        <w:tc>
          <w:tcPr>
            <w:tcW w:w="2454" w:type="dxa"/>
            <w:gridSpan w:val="4"/>
            <w:vAlign w:val="center"/>
          </w:tcPr>
          <w:p w14:paraId="4B1FAAD9" w14:textId="77777777" w:rsidR="009178AD" w:rsidRPr="006276FC" w:rsidRDefault="009178AD" w:rsidP="009C6C63">
            <w:pPr>
              <w:pStyle w:val="TAL"/>
              <w:rPr>
                <w:sz w:val="16"/>
                <w:szCs w:val="16"/>
                <w:lang w:eastAsia="zh-CN"/>
              </w:rPr>
            </w:pPr>
          </w:p>
        </w:tc>
        <w:tc>
          <w:tcPr>
            <w:tcW w:w="3045" w:type="dxa"/>
            <w:gridSpan w:val="4"/>
          </w:tcPr>
          <w:p w14:paraId="18EA2492"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6989B16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6268B23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7265B46" w14:textId="77777777" w:rsidTr="009C6C63">
        <w:trPr>
          <w:cantSplit/>
          <w:jc w:val="center"/>
        </w:trPr>
        <w:tc>
          <w:tcPr>
            <w:tcW w:w="0" w:type="auto"/>
            <w:vMerge w:val="restart"/>
            <w:vAlign w:val="center"/>
          </w:tcPr>
          <w:p w14:paraId="0EC9EE5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73C81B5F"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5ECF0113" w14:textId="77777777" w:rsidR="009178AD" w:rsidRPr="006276FC" w:rsidRDefault="009178AD" w:rsidP="009C6C63">
            <w:pPr>
              <w:pStyle w:val="TAL"/>
              <w:rPr>
                <w:sz w:val="16"/>
                <w:szCs w:val="16"/>
              </w:rPr>
            </w:pPr>
            <w:r w:rsidRPr="006276FC">
              <w:rPr>
                <w:rFonts w:hint="eastAsia"/>
                <w:sz w:val="16"/>
                <w:szCs w:val="16"/>
                <w:lang w:eastAsia="zh-CN"/>
              </w:rPr>
              <w:t>E-UTRANCellGlobalId</w:t>
            </w:r>
          </w:p>
        </w:tc>
        <w:tc>
          <w:tcPr>
            <w:tcW w:w="2651" w:type="dxa"/>
            <w:gridSpan w:val="4"/>
          </w:tcPr>
          <w:p w14:paraId="46690F97"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14:paraId="4787FDF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5BA2F53" w14:textId="77777777" w:rsidTr="009C6C63">
        <w:trPr>
          <w:cantSplit/>
          <w:jc w:val="center"/>
        </w:trPr>
        <w:tc>
          <w:tcPr>
            <w:tcW w:w="0" w:type="auto"/>
            <w:vMerge/>
            <w:vAlign w:val="center"/>
          </w:tcPr>
          <w:p w14:paraId="258859E8" w14:textId="77777777" w:rsidR="009178AD" w:rsidRPr="006276FC" w:rsidRDefault="009178AD" w:rsidP="009C6C63">
            <w:pPr>
              <w:pStyle w:val="TAL"/>
              <w:rPr>
                <w:sz w:val="16"/>
                <w:szCs w:val="16"/>
              </w:rPr>
            </w:pPr>
          </w:p>
        </w:tc>
        <w:tc>
          <w:tcPr>
            <w:tcW w:w="2454" w:type="dxa"/>
            <w:gridSpan w:val="4"/>
            <w:vMerge w:val="restart"/>
            <w:vAlign w:val="center"/>
          </w:tcPr>
          <w:p w14:paraId="7AEDEC13" w14:textId="77777777" w:rsidR="009178AD" w:rsidRPr="006276FC" w:rsidRDefault="009178AD" w:rsidP="009C6C63">
            <w:pPr>
              <w:pStyle w:val="TAL"/>
              <w:rPr>
                <w:sz w:val="16"/>
                <w:szCs w:val="16"/>
                <w:lang w:eastAsia="zh-CN"/>
              </w:rPr>
            </w:pPr>
          </w:p>
        </w:tc>
        <w:tc>
          <w:tcPr>
            <w:tcW w:w="3045" w:type="dxa"/>
            <w:gridSpan w:val="4"/>
          </w:tcPr>
          <w:p w14:paraId="14868A18" w14:textId="77777777"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14:paraId="086C717F"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434AC02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7DC112D" w14:textId="77777777" w:rsidTr="009C6C63">
        <w:trPr>
          <w:cantSplit/>
          <w:jc w:val="center"/>
        </w:trPr>
        <w:tc>
          <w:tcPr>
            <w:tcW w:w="0" w:type="auto"/>
            <w:vMerge/>
            <w:vAlign w:val="center"/>
          </w:tcPr>
          <w:p w14:paraId="72B63B7F" w14:textId="77777777" w:rsidR="009178AD" w:rsidRPr="006276FC" w:rsidRDefault="009178AD" w:rsidP="009C6C63">
            <w:pPr>
              <w:pStyle w:val="TAL"/>
              <w:rPr>
                <w:sz w:val="16"/>
                <w:szCs w:val="16"/>
              </w:rPr>
            </w:pPr>
          </w:p>
        </w:tc>
        <w:tc>
          <w:tcPr>
            <w:tcW w:w="2454" w:type="dxa"/>
            <w:gridSpan w:val="4"/>
            <w:vMerge/>
            <w:vAlign w:val="center"/>
          </w:tcPr>
          <w:p w14:paraId="541567C1" w14:textId="77777777" w:rsidR="009178AD" w:rsidRPr="006276FC" w:rsidRDefault="009178AD" w:rsidP="009C6C63">
            <w:pPr>
              <w:pStyle w:val="TAL"/>
              <w:rPr>
                <w:sz w:val="16"/>
                <w:szCs w:val="16"/>
                <w:lang w:eastAsia="zh-CN"/>
              </w:rPr>
            </w:pPr>
          </w:p>
        </w:tc>
        <w:tc>
          <w:tcPr>
            <w:tcW w:w="3045" w:type="dxa"/>
            <w:gridSpan w:val="4"/>
          </w:tcPr>
          <w:p w14:paraId="543A3140"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578051CB"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70CEC80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ECD978D" w14:textId="77777777" w:rsidTr="009C6C63">
        <w:trPr>
          <w:cantSplit/>
          <w:jc w:val="center"/>
        </w:trPr>
        <w:tc>
          <w:tcPr>
            <w:tcW w:w="0" w:type="auto"/>
            <w:vAlign w:val="center"/>
          </w:tcPr>
          <w:p w14:paraId="608BCF60"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6E9F8285" w14:textId="77777777"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85F10B0" w14:textId="77777777" w:rsidR="009178AD" w:rsidRPr="006276FC" w:rsidRDefault="009178AD" w:rsidP="009C6C6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72103130" w14:textId="77777777"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23BE50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B8812E8" w14:textId="77777777" w:rsidTr="009C6C63">
        <w:trPr>
          <w:cantSplit/>
          <w:trHeight w:val="159"/>
          <w:jc w:val="center"/>
        </w:trPr>
        <w:tc>
          <w:tcPr>
            <w:tcW w:w="0" w:type="auto"/>
            <w:vMerge w:val="restart"/>
            <w:vAlign w:val="center"/>
          </w:tcPr>
          <w:p w14:paraId="303BF8FB" w14:textId="77777777" w:rsidR="009178AD" w:rsidRPr="006276FC" w:rsidRDefault="009178AD" w:rsidP="009C6C63">
            <w:pPr>
              <w:pStyle w:val="TAL"/>
              <w:rPr>
                <w:sz w:val="16"/>
                <w:szCs w:val="16"/>
              </w:rPr>
            </w:pPr>
            <w:r w:rsidRPr="006276FC">
              <w:rPr>
                <w:sz w:val="16"/>
                <w:szCs w:val="16"/>
              </w:rPr>
              <w:t>tPSLocationInformation</w:t>
            </w:r>
          </w:p>
        </w:tc>
        <w:tc>
          <w:tcPr>
            <w:tcW w:w="2401" w:type="dxa"/>
            <w:vAlign w:val="center"/>
          </w:tcPr>
          <w:p w14:paraId="07CB794C" w14:textId="77777777" w:rsidR="009178AD" w:rsidRPr="006276FC" w:rsidRDefault="009178AD" w:rsidP="009C6C63">
            <w:pPr>
              <w:pStyle w:val="TAL"/>
              <w:rPr>
                <w:sz w:val="16"/>
                <w:szCs w:val="16"/>
              </w:rPr>
            </w:pPr>
            <w:r w:rsidRPr="006276FC">
              <w:rPr>
                <w:sz w:val="16"/>
                <w:szCs w:val="16"/>
              </w:rPr>
              <w:t>PSLocationInformation</w:t>
            </w:r>
          </w:p>
        </w:tc>
        <w:tc>
          <w:tcPr>
            <w:tcW w:w="448" w:type="dxa"/>
            <w:gridSpan w:val="4"/>
            <w:textDirection w:val="btLr"/>
          </w:tcPr>
          <w:p w14:paraId="0F2C2AF6" w14:textId="77777777" w:rsidR="00F80D7D" w:rsidRPr="006276FC" w:rsidRDefault="009178AD" w:rsidP="009C6C63">
            <w:pPr>
              <w:pStyle w:val="TAL"/>
              <w:ind w:left="113" w:right="113"/>
              <w:jc w:val="center"/>
              <w:rPr>
                <w:sz w:val="16"/>
                <w:szCs w:val="16"/>
              </w:rPr>
            </w:pPr>
            <w:r w:rsidRPr="006276FC">
              <w:rPr>
                <w:sz w:val="16"/>
                <w:szCs w:val="16"/>
              </w:rPr>
              <w:t>Choice of</w:t>
            </w:r>
          </w:p>
          <w:p w14:paraId="24F5524B" w14:textId="2C78E6ED" w:rsidR="009178AD" w:rsidRPr="006276FC" w:rsidRDefault="009178AD" w:rsidP="009C6C63">
            <w:pPr>
              <w:pStyle w:val="TAL"/>
              <w:ind w:left="113" w:right="113"/>
              <w:rPr>
                <w:sz w:val="16"/>
                <w:szCs w:val="16"/>
              </w:rPr>
            </w:pPr>
          </w:p>
        </w:tc>
        <w:tc>
          <w:tcPr>
            <w:tcW w:w="2679" w:type="dxa"/>
            <w:gridSpan w:val="4"/>
          </w:tcPr>
          <w:p w14:paraId="7262DBEA" w14:textId="77777777" w:rsidR="009178AD" w:rsidRPr="006276FC" w:rsidRDefault="009178AD" w:rsidP="009C6C63">
            <w:pPr>
              <w:pStyle w:val="TAL"/>
              <w:rPr>
                <w:sz w:val="16"/>
                <w:szCs w:val="16"/>
              </w:rPr>
            </w:pPr>
            <w:r w:rsidRPr="006276FC">
              <w:rPr>
                <w:sz w:val="16"/>
                <w:szCs w:val="16"/>
              </w:rPr>
              <w:t>CellGlobalId</w:t>
            </w:r>
          </w:p>
        </w:tc>
        <w:tc>
          <w:tcPr>
            <w:tcW w:w="2651" w:type="dxa"/>
            <w:gridSpan w:val="4"/>
          </w:tcPr>
          <w:p w14:paraId="559B8396" w14:textId="77777777" w:rsidR="009178AD" w:rsidRPr="006276FC" w:rsidRDefault="009178AD" w:rsidP="009C6C63">
            <w:pPr>
              <w:pStyle w:val="TAL"/>
              <w:rPr>
                <w:sz w:val="16"/>
                <w:szCs w:val="16"/>
              </w:rPr>
            </w:pPr>
            <w:r w:rsidRPr="006276FC">
              <w:rPr>
                <w:sz w:val="16"/>
                <w:szCs w:val="16"/>
              </w:rPr>
              <w:t>tCellGlobalId</w:t>
            </w:r>
          </w:p>
        </w:tc>
        <w:tc>
          <w:tcPr>
            <w:tcW w:w="0" w:type="auto"/>
            <w:gridSpan w:val="3"/>
          </w:tcPr>
          <w:p w14:paraId="4A13FAC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2616C2" w14:textId="77777777" w:rsidTr="009C6C63">
        <w:trPr>
          <w:cantSplit/>
          <w:trHeight w:val="261"/>
          <w:jc w:val="center"/>
        </w:trPr>
        <w:tc>
          <w:tcPr>
            <w:tcW w:w="0" w:type="auto"/>
            <w:vMerge/>
            <w:vAlign w:val="center"/>
          </w:tcPr>
          <w:p w14:paraId="2E4A4917" w14:textId="77777777" w:rsidR="009178AD" w:rsidRPr="006276FC" w:rsidRDefault="009178AD" w:rsidP="009C6C63">
            <w:pPr>
              <w:pStyle w:val="TAL"/>
              <w:rPr>
                <w:sz w:val="16"/>
                <w:szCs w:val="16"/>
              </w:rPr>
            </w:pPr>
          </w:p>
        </w:tc>
        <w:tc>
          <w:tcPr>
            <w:tcW w:w="2430" w:type="dxa"/>
            <w:gridSpan w:val="2"/>
            <w:vAlign w:val="center"/>
          </w:tcPr>
          <w:p w14:paraId="72E2C61A" w14:textId="77777777" w:rsidR="009178AD" w:rsidRPr="006276FC" w:rsidRDefault="009178AD" w:rsidP="009C6C63">
            <w:pPr>
              <w:pStyle w:val="TAL"/>
              <w:rPr>
                <w:sz w:val="16"/>
                <w:szCs w:val="16"/>
              </w:rPr>
            </w:pPr>
          </w:p>
        </w:tc>
        <w:tc>
          <w:tcPr>
            <w:tcW w:w="434" w:type="dxa"/>
            <w:gridSpan w:val="4"/>
          </w:tcPr>
          <w:p w14:paraId="00D6CFFB" w14:textId="77777777" w:rsidR="009178AD" w:rsidRPr="006276FC" w:rsidRDefault="009178AD" w:rsidP="009C6C63">
            <w:pPr>
              <w:pStyle w:val="TAL"/>
              <w:rPr>
                <w:sz w:val="16"/>
                <w:szCs w:val="16"/>
              </w:rPr>
            </w:pPr>
          </w:p>
        </w:tc>
        <w:tc>
          <w:tcPr>
            <w:tcW w:w="2679" w:type="dxa"/>
            <w:gridSpan w:val="4"/>
          </w:tcPr>
          <w:p w14:paraId="4BF57F77" w14:textId="77777777"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14:paraId="2427C350" w14:textId="77777777"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14:paraId="247C932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9D50660" w14:textId="77777777" w:rsidTr="009C6C63">
        <w:trPr>
          <w:cantSplit/>
          <w:trHeight w:val="265"/>
          <w:jc w:val="center"/>
        </w:trPr>
        <w:tc>
          <w:tcPr>
            <w:tcW w:w="0" w:type="auto"/>
            <w:vMerge/>
            <w:vAlign w:val="center"/>
          </w:tcPr>
          <w:p w14:paraId="0243F748" w14:textId="77777777" w:rsidR="009178AD" w:rsidRPr="006276FC" w:rsidRDefault="009178AD" w:rsidP="009C6C63">
            <w:pPr>
              <w:pStyle w:val="TAL"/>
              <w:rPr>
                <w:sz w:val="16"/>
                <w:szCs w:val="16"/>
              </w:rPr>
            </w:pPr>
          </w:p>
        </w:tc>
        <w:tc>
          <w:tcPr>
            <w:tcW w:w="2443" w:type="dxa"/>
            <w:gridSpan w:val="3"/>
            <w:vAlign w:val="center"/>
          </w:tcPr>
          <w:p w14:paraId="047240BA" w14:textId="77777777" w:rsidR="009178AD" w:rsidRPr="006276FC" w:rsidRDefault="009178AD" w:rsidP="009C6C63">
            <w:pPr>
              <w:pStyle w:val="TAL"/>
              <w:rPr>
                <w:sz w:val="16"/>
                <w:szCs w:val="16"/>
              </w:rPr>
            </w:pPr>
          </w:p>
        </w:tc>
        <w:tc>
          <w:tcPr>
            <w:tcW w:w="433" w:type="dxa"/>
            <w:gridSpan w:val="4"/>
          </w:tcPr>
          <w:p w14:paraId="2E29E28F" w14:textId="77777777" w:rsidR="009178AD" w:rsidRPr="006276FC" w:rsidRDefault="009178AD" w:rsidP="009C6C63">
            <w:pPr>
              <w:pStyle w:val="TAL"/>
              <w:rPr>
                <w:sz w:val="16"/>
                <w:szCs w:val="16"/>
              </w:rPr>
            </w:pPr>
          </w:p>
        </w:tc>
        <w:tc>
          <w:tcPr>
            <w:tcW w:w="2678" w:type="dxa"/>
            <w:gridSpan w:val="4"/>
          </w:tcPr>
          <w:p w14:paraId="17E56142" w14:textId="77777777"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14:paraId="55D0D8FC" w14:textId="77777777"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14:paraId="48211FF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174F03A" w14:textId="77777777" w:rsidTr="009C6C63">
        <w:trPr>
          <w:cantSplit/>
          <w:trHeight w:val="121"/>
          <w:jc w:val="center"/>
        </w:trPr>
        <w:tc>
          <w:tcPr>
            <w:tcW w:w="0" w:type="auto"/>
            <w:vMerge/>
            <w:vAlign w:val="center"/>
          </w:tcPr>
          <w:p w14:paraId="3C626612" w14:textId="77777777" w:rsidR="009178AD" w:rsidRPr="006276FC" w:rsidRDefault="009178AD" w:rsidP="009C6C63">
            <w:pPr>
              <w:pStyle w:val="TAL"/>
              <w:rPr>
                <w:sz w:val="16"/>
                <w:szCs w:val="16"/>
              </w:rPr>
            </w:pPr>
          </w:p>
        </w:tc>
        <w:tc>
          <w:tcPr>
            <w:tcW w:w="2454" w:type="dxa"/>
            <w:gridSpan w:val="4"/>
            <w:vMerge w:val="restart"/>
            <w:vAlign w:val="center"/>
          </w:tcPr>
          <w:p w14:paraId="25F2882C" w14:textId="77777777" w:rsidR="009178AD" w:rsidRPr="006276FC" w:rsidRDefault="009178AD" w:rsidP="009C6C63">
            <w:pPr>
              <w:pStyle w:val="TAL"/>
              <w:rPr>
                <w:sz w:val="16"/>
                <w:szCs w:val="16"/>
              </w:rPr>
            </w:pPr>
          </w:p>
        </w:tc>
        <w:tc>
          <w:tcPr>
            <w:tcW w:w="3045" w:type="dxa"/>
            <w:gridSpan w:val="4"/>
          </w:tcPr>
          <w:p w14:paraId="645ECC56" w14:textId="77777777" w:rsidR="009178AD" w:rsidRPr="006276FC" w:rsidRDefault="009178AD" w:rsidP="009C6C63">
            <w:pPr>
              <w:pStyle w:val="TAL"/>
              <w:rPr>
                <w:sz w:val="16"/>
                <w:szCs w:val="16"/>
              </w:rPr>
            </w:pPr>
            <w:r w:rsidRPr="006276FC">
              <w:rPr>
                <w:sz w:val="16"/>
                <w:szCs w:val="16"/>
              </w:rPr>
              <w:t>RoutingAreaId</w:t>
            </w:r>
          </w:p>
        </w:tc>
        <w:tc>
          <w:tcPr>
            <w:tcW w:w="2651" w:type="dxa"/>
            <w:gridSpan w:val="4"/>
          </w:tcPr>
          <w:p w14:paraId="23D1DC9B" w14:textId="77777777" w:rsidR="009178AD" w:rsidRPr="006276FC" w:rsidRDefault="009178AD" w:rsidP="009C6C63">
            <w:pPr>
              <w:pStyle w:val="TAL"/>
              <w:rPr>
                <w:sz w:val="16"/>
                <w:szCs w:val="16"/>
              </w:rPr>
            </w:pPr>
            <w:r w:rsidRPr="006276FC">
              <w:rPr>
                <w:sz w:val="16"/>
                <w:szCs w:val="16"/>
              </w:rPr>
              <w:t>tRoutingAreaId</w:t>
            </w:r>
          </w:p>
        </w:tc>
        <w:tc>
          <w:tcPr>
            <w:tcW w:w="0" w:type="auto"/>
            <w:gridSpan w:val="4"/>
          </w:tcPr>
          <w:p w14:paraId="4508E63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C71725A" w14:textId="77777777" w:rsidTr="009C6C63">
        <w:trPr>
          <w:cantSplit/>
          <w:jc w:val="center"/>
        </w:trPr>
        <w:tc>
          <w:tcPr>
            <w:tcW w:w="0" w:type="auto"/>
            <w:vMerge/>
            <w:vAlign w:val="center"/>
          </w:tcPr>
          <w:p w14:paraId="7E309A89" w14:textId="77777777" w:rsidR="009178AD" w:rsidRPr="006276FC" w:rsidRDefault="009178AD" w:rsidP="009C6C63">
            <w:pPr>
              <w:pStyle w:val="TAL"/>
              <w:rPr>
                <w:sz w:val="16"/>
                <w:szCs w:val="16"/>
              </w:rPr>
            </w:pPr>
          </w:p>
        </w:tc>
        <w:tc>
          <w:tcPr>
            <w:tcW w:w="2454" w:type="dxa"/>
            <w:gridSpan w:val="4"/>
            <w:vMerge/>
            <w:vAlign w:val="center"/>
          </w:tcPr>
          <w:p w14:paraId="29A58630" w14:textId="77777777" w:rsidR="009178AD" w:rsidRPr="006276FC" w:rsidRDefault="009178AD" w:rsidP="009C6C63">
            <w:pPr>
              <w:pStyle w:val="TAL"/>
              <w:rPr>
                <w:sz w:val="16"/>
                <w:szCs w:val="16"/>
              </w:rPr>
            </w:pPr>
          </w:p>
        </w:tc>
        <w:tc>
          <w:tcPr>
            <w:tcW w:w="3045" w:type="dxa"/>
            <w:gridSpan w:val="4"/>
          </w:tcPr>
          <w:p w14:paraId="4E19AD96" w14:textId="77777777" w:rsidR="009178AD" w:rsidRPr="006276FC" w:rsidRDefault="009178AD" w:rsidP="009C6C63">
            <w:pPr>
              <w:pStyle w:val="TAL"/>
              <w:rPr>
                <w:sz w:val="16"/>
                <w:szCs w:val="16"/>
              </w:rPr>
            </w:pPr>
            <w:r w:rsidRPr="006276FC">
              <w:rPr>
                <w:sz w:val="16"/>
                <w:szCs w:val="16"/>
              </w:rPr>
              <w:t>GeographicalInformation</w:t>
            </w:r>
          </w:p>
        </w:tc>
        <w:tc>
          <w:tcPr>
            <w:tcW w:w="2651" w:type="dxa"/>
            <w:gridSpan w:val="4"/>
          </w:tcPr>
          <w:p w14:paraId="4A253EA4"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11E0E9A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DAD318C" w14:textId="77777777" w:rsidTr="009C6C63">
        <w:trPr>
          <w:cantSplit/>
          <w:jc w:val="center"/>
        </w:trPr>
        <w:tc>
          <w:tcPr>
            <w:tcW w:w="0" w:type="auto"/>
            <w:vMerge/>
            <w:vAlign w:val="center"/>
          </w:tcPr>
          <w:p w14:paraId="273CE51A" w14:textId="77777777" w:rsidR="009178AD" w:rsidRPr="006276FC" w:rsidRDefault="009178AD" w:rsidP="009C6C63">
            <w:pPr>
              <w:pStyle w:val="TAL"/>
              <w:rPr>
                <w:sz w:val="16"/>
                <w:szCs w:val="16"/>
              </w:rPr>
            </w:pPr>
          </w:p>
        </w:tc>
        <w:tc>
          <w:tcPr>
            <w:tcW w:w="2454" w:type="dxa"/>
            <w:gridSpan w:val="4"/>
            <w:vMerge/>
            <w:vAlign w:val="center"/>
          </w:tcPr>
          <w:p w14:paraId="662DDA67" w14:textId="77777777" w:rsidR="009178AD" w:rsidRPr="006276FC" w:rsidRDefault="009178AD" w:rsidP="009C6C63">
            <w:pPr>
              <w:pStyle w:val="TAL"/>
              <w:rPr>
                <w:sz w:val="16"/>
                <w:szCs w:val="16"/>
              </w:rPr>
            </w:pPr>
          </w:p>
        </w:tc>
        <w:tc>
          <w:tcPr>
            <w:tcW w:w="3045" w:type="dxa"/>
            <w:gridSpan w:val="4"/>
          </w:tcPr>
          <w:p w14:paraId="082097F5" w14:textId="77777777" w:rsidR="009178AD" w:rsidRPr="006276FC" w:rsidRDefault="009178AD" w:rsidP="009C6C63">
            <w:pPr>
              <w:pStyle w:val="TAL"/>
              <w:rPr>
                <w:sz w:val="16"/>
                <w:szCs w:val="16"/>
              </w:rPr>
            </w:pPr>
            <w:r w:rsidRPr="006276FC">
              <w:rPr>
                <w:sz w:val="16"/>
                <w:szCs w:val="16"/>
              </w:rPr>
              <w:t>GeodeticInformation</w:t>
            </w:r>
          </w:p>
        </w:tc>
        <w:tc>
          <w:tcPr>
            <w:tcW w:w="2651" w:type="dxa"/>
            <w:gridSpan w:val="4"/>
          </w:tcPr>
          <w:p w14:paraId="6572531D"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6DEB79D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6AA0889" w14:textId="77777777" w:rsidTr="009C6C63">
        <w:trPr>
          <w:cantSplit/>
          <w:jc w:val="center"/>
        </w:trPr>
        <w:tc>
          <w:tcPr>
            <w:tcW w:w="0" w:type="auto"/>
            <w:vMerge/>
            <w:vAlign w:val="center"/>
          </w:tcPr>
          <w:p w14:paraId="7852B3FA" w14:textId="77777777" w:rsidR="009178AD" w:rsidRPr="006276FC" w:rsidRDefault="009178AD" w:rsidP="009C6C63">
            <w:pPr>
              <w:pStyle w:val="TAL"/>
              <w:rPr>
                <w:sz w:val="16"/>
                <w:szCs w:val="16"/>
              </w:rPr>
            </w:pPr>
          </w:p>
        </w:tc>
        <w:tc>
          <w:tcPr>
            <w:tcW w:w="2454" w:type="dxa"/>
            <w:gridSpan w:val="4"/>
            <w:vMerge/>
            <w:vAlign w:val="center"/>
          </w:tcPr>
          <w:p w14:paraId="17CF8239" w14:textId="77777777" w:rsidR="009178AD" w:rsidRPr="006276FC" w:rsidRDefault="009178AD" w:rsidP="009C6C63">
            <w:pPr>
              <w:pStyle w:val="TAL"/>
              <w:rPr>
                <w:sz w:val="16"/>
                <w:szCs w:val="16"/>
              </w:rPr>
            </w:pPr>
          </w:p>
        </w:tc>
        <w:tc>
          <w:tcPr>
            <w:tcW w:w="3045" w:type="dxa"/>
            <w:gridSpan w:val="4"/>
          </w:tcPr>
          <w:p w14:paraId="0EC376B0" w14:textId="77777777" w:rsidR="009178AD" w:rsidRPr="006276FC" w:rsidRDefault="009178AD" w:rsidP="009C6C63">
            <w:pPr>
              <w:pStyle w:val="TAL"/>
              <w:rPr>
                <w:sz w:val="16"/>
                <w:szCs w:val="16"/>
              </w:rPr>
            </w:pPr>
            <w:r w:rsidRPr="006276FC">
              <w:rPr>
                <w:sz w:val="16"/>
                <w:szCs w:val="16"/>
              </w:rPr>
              <w:t>SGSNNumber</w:t>
            </w:r>
          </w:p>
        </w:tc>
        <w:tc>
          <w:tcPr>
            <w:tcW w:w="2651" w:type="dxa"/>
            <w:gridSpan w:val="4"/>
          </w:tcPr>
          <w:p w14:paraId="7BACF754" w14:textId="77777777" w:rsidR="009178AD" w:rsidRPr="006276FC" w:rsidRDefault="009178AD" w:rsidP="009C6C63">
            <w:pPr>
              <w:pStyle w:val="TAL"/>
              <w:rPr>
                <w:sz w:val="16"/>
                <w:szCs w:val="16"/>
              </w:rPr>
            </w:pPr>
            <w:r w:rsidRPr="006276FC">
              <w:rPr>
                <w:sz w:val="16"/>
                <w:szCs w:val="16"/>
              </w:rPr>
              <w:t>tISDNAddress</w:t>
            </w:r>
          </w:p>
        </w:tc>
        <w:tc>
          <w:tcPr>
            <w:tcW w:w="0" w:type="auto"/>
            <w:gridSpan w:val="4"/>
          </w:tcPr>
          <w:p w14:paraId="359956F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A6860E" w14:textId="77777777" w:rsidTr="009C6C63">
        <w:trPr>
          <w:cantSplit/>
          <w:jc w:val="center"/>
        </w:trPr>
        <w:tc>
          <w:tcPr>
            <w:tcW w:w="0" w:type="auto"/>
            <w:vMerge/>
            <w:vAlign w:val="center"/>
          </w:tcPr>
          <w:p w14:paraId="5416628F" w14:textId="77777777" w:rsidR="009178AD" w:rsidRPr="006276FC" w:rsidRDefault="009178AD" w:rsidP="009C6C63">
            <w:pPr>
              <w:pStyle w:val="TAL"/>
              <w:rPr>
                <w:sz w:val="16"/>
                <w:szCs w:val="16"/>
              </w:rPr>
            </w:pPr>
          </w:p>
        </w:tc>
        <w:tc>
          <w:tcPr>
            <w:tcW w:w="2454" w:type="dxa"/>
            <w:gridSpan w:val="4"/>
            <w:vMerge/>
            <w:vAlign w:val="center"/>
          </w:tcPr>
          <w:p w14:paraId="79CFEC46" w14:textId="77777777" w:rsidR="009178AD" w:rsidRPr="006276FC" w:rsidRDefault="009178AD" w:rsidP="009C6C63">
            <w:pPr>
              <w:pStyle w:val="TAL"/>
              <w:rPr>
                <w:sz w:val="16"/>
                <w:szCs w:val="16"/>
              </w:rPr>
            </w:pPr>
          </w:p>
        </w:tc>
        <w:tc>
          <w:tcPr>
            <w:tcW w:w="3045" w:type="dxa"/>
            <w:gridSpan w:val="4"/>
          </w:tcPr>
          <w:p w14:paraId="38A841F3" w14:textId="77777777"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14:paraId="29F6DF5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7EE210A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55E600E" w14:textId="77777777" w:rsidTr="009C6C63">
        <w:trPr>
          <w:cantSplit/>
          <w:jc w:val="center"/>
        </w:trPr>
        <w:tc>
          <w:tcPr>
            <w:tcW w:w="0" w:type="auto"/>
            <w:vMerge/>
            <w:vAlign w:val="center"/>
          </w:tcPr>
          <w:p w14:paraId="2C718C65" w14:textId="77777777" w:rsidR="009178AD" w:rsidRPr="006276FC" w:rsidRDefault="009178AD" w:rsidP="009C6C63">
            <w:pPr>
              <w:pStyle w:val="TAL"/>
              <w:rPr>
                <w:sz w:val="16"/>
                <w:szCs w:val="16"/>
              </w:rPr>
            </w:pPr>
          </w:p>
        </w:tc>
        <w:tc>
          <w:tcPr>
            <w:tcW w:w="2454" w:type="dxa"/>
            <w:gridSpan w:val="4"/>
            <w:vMerge/>
            <w:vAlign w:val="center"/>
          </w:tcPr>
          <w:p w14:paraId="1B23D935" w14:textId="77777777" w:rsidR="009178AD" w:rsidRPr="006276FC" w:rsidRDefault="009178AD" w:rsidP="009C6C63">
            <w:pPr>
              <w:pStyle w:val="TAL"/>
              <w:rPr>
                <w:sz w:val="16"/>
                <w:szCs w:val="16"/>
              </w:rPr>
            </w:pPr>
          </w:p>
        </w:tc>
        <w:tc>
          <w:tcPr>
            <w:tcW w:w="3045" w:type="dxa"/>
            <w:gridSpan w:val="4"/>
          </w:tcPr>
          <w:p w14:paraId="495089EA" w14:textId="77777777"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14:paraId="31C7B0AC"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54D1881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E6E53AD" w14:textId="77777777" w:rsidTr="009C6C63">
        <w:trPr>
          <w:cantSplit/>
          <w:jc w:val="center"/>
        </w:trPr>
        <w:tc>
          <w:tcPr>
            <w:tcW w:w="0" w:type="auto"/>
            <w:vMerge/>
            <w:vAlign w:val="center"/>
          </w:tcPr>
          <w:p w14:paraId="1097A512" w14:textId="77777777" w:rsidR="009178AD" w:rsidRPr="006276FC" w:rsidRDefault="009178AD" w:rsidP="009C6C63">
            <w:pPr>
              <w:pStyle w:val="TAL"/>
              <w:rPr>
                <w:sz w:val="16"/>
                <w:szCs w:val="16"/>
              </w:rPr>
            </w:pPr>
          </w:p>
        </w:tc>
        <w:tc>
          <w:tcPr>
            <w:tcW w:w="2454" w:type="dxa"/>
            <w:gridSpan w:val="4"/>
            <w:vMerge/>
            <w:vAlign w:val="center"/>
          </w:tcPr>
          <w:p w14:paraId="24A46EEB" w14:textId="77777777" w:rsidR="009178AD" w:rsidRPr="006276FC" w:rsidRDefault="009178AD" w:rsidP="009C6C63">
            <w:pPr>
              <w:pStyle w:val="TAL"/>
              <w:rPr>
                <w:sz w:val="16"/>
                <w:szCs w:val="16"/>
              </w:rPr>
            </w:pPr>
          </w:p>
        </w:tc>
        <w:tc>
          <w:tcPr>
            <w:tcW w:w="3045" w:type="dxa"/>
            <w:gridSpan w:val="4"/>
          </w:tcPr>
          <w:p w14:paraId="533FFCDF"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58D4C62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75C1FF5C"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2CC3640" w14:textId="77777777" w:rsidTr="009C6C63">
        <w:trPr>
          <w:cantSplit/>
          <w:jc w:val="center"/>
        </w:trPr>
        <w:tc>
          <w:tcPr>
            <w:tcW w:w="0" w:type="auto"/>
            <w:vMerge w:val="restart"/>
            <w:vAlign w:val="center"/>
          </w:tcPr>
          <w:p w14:paraId="598CD303"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14:paraId="0A87F8A7" w14:textId="77777777" w:rsidR="009178AD" w:rsidRPr="006276FC" w:rsidRDefault="009178AD" w:rsidP="009C6C63">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14:paraId="1D5ADAFD"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14:paraId="418FD7D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4658AC0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7E428D7" w14:textId="77777777" w:rsidTr="009C6C63">
        <w:trPr>
          <w:cantSplit/>
          <w:jc w:val="center"/>
        </w:trPr>
        <w:tc>
          <w:tcPr>
            <w:tcW w:w="0" w:type="auto"/>
            <w:vMerge/>
            <w:vAlign w:val="center"/>
          </w:tcPr>
          <w:p w14:paraId="7F4A0771" w14:textId="77777777" w:rsidR="009178AD" w:rsidRPr="006276FC" w:rsidRDefault="009178AD" w:rsidP="009C6C63">
            <w:pPr>
              <w:pStyle w:val="TAL"/>
              <w:rPr>
                <w:sz w:val="16"/>
                <w:szCs w:val="16"/>
              </w:rPr>
            </w:pPr>
          </w:p>
        </w:tc>
        <w:tc>
          <w:tcPr>
            <w:tcW w:w="2454" w:type="dxa"/>
            <w:gridSpan w:val="4"/>
            <w:vAlign w:val="center"/>
          </w:tcPr>
          <w:p w14:paraId="560C8438" w14:textId="77777777" w:rsidR="009178AD" w:rsidRPr="006276FC" w:rsidRDefault="009178AD" w:rsidP="009C6C63">
            <w:pPr>
              <w:pStyle w:val="TAL"/>
              <w:rPr>
                <w:sz w:val="16"/>
                <w:szCs w:val="16"/>
                <w:lang w:eastAsia="zh-CN"/>
              </w:rPr>
            </w:pPr>
          </w:p>
        </w:tc>
        <w:tc>
          <w:tcPr>
            <w:tcW w:w="3045" w:type="dxa"/>
            <w:gridSpan w:val="4"/>
          </w:tcPr>
          <w:p w14:paraId="39393016" w14:textId="77777777"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14:paraId="61F68A5E"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4A2711D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958CA34" w14:textId="77777777" w:rsidTr="009C6C63">
        <w:trPr>
          <w:cantSplit/>
          <w:jc w:val="center"/>
        </w:trPr>
        <w:tc>
          <w:tcPr>
            <w:tcW w:w="0" w:type="auto"/>
            <w:vMerge w:val="restart"/>
            <w:vAlign w:val="center"/>
          </w:tcPr>
          <w:p w14:paraId="66FFA1BC"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14:paraId="77EC9D22" w14:textId="77777777" w:rsidR="009178AD" w:rsidRPr="006276FC" w:rsidRDefault="009178AD" w:rsidP="009C6C63">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14:paraId="4B551A83" w14:textId="77777777" w:rsidR="009178AD" w:rsidRPr="006276FC" w:rsidRDefault="009178AD" w:rsidP="009C6C63">
            <w:pPr>
              <w:pStyle w:val="TAL"/>
              <w:rPr>
                <w:sz w:val="16"/>
                <w:szCs w:val="16"/>
                <w:lang w:eastAsia="zh-CN"/>
              </w:rPr>
            </w:pPr>
            <w:r w:rsidRPr="006276FC">
              <w:rPr>
                <w:rFonts w:hint="eastAsia"/>
                <w:sz w:val="16"/>
                <w:szCs w:val="16"/>
                <w:lang w:eastAsia="zh-CN"/>
              </w:rPr>
              <w:t>VisitedPLMNID</w:t>
            </w:r>
          </w:p>
        </w:tc>
        <w:tc>
          <w:tcPr>
            <w:tcW w:w="2651" w:type="dxa"/>
            <w:gridSpan w:val="4"/>
          </w:tcPr>
          <w:p w14:paraId="1AE6E27E"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14:paraId="268BB9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9DDD81F" w14:textId="77777777" w:rsidTr="009C6C63">
        <w:trPr>
          <w:cantSplit/>
          <w:jc w:val="center"/>
        </w:trPr>
        <w:tc>
          <w:tcPr>
            <w:tcW w:w="0" w:type="auto"/>
            <w:vMerge/>
            <w:vAlign w:val="center"/>
          </w:tcPr>
          <w:p w14:paraId="3E521125" w14:textId="77777777" w:rsidR="009178AD" w:rsidRPr="006276FC" w:rsidRDefault="009178AD" w:rsidP="009C6C63">
            <w:pPr>
              <w:pStyle w:val="TAL"/>
              <w:rPr>
                <w:sz w:val="16"/>
                <w:szCs w:val="16"/>
              </w:rPr>
            </w:pPr>
          </w:p>
        </w:tc>
        <w:tc>
          <w:tcPr>
            <w:tcW w:w="2454" w:type="dxa"/>
            <w:gridSpan w:val="4"/>
            <w:vMerge w:val="restart"/>
            <w:vAlign w:val="center"/>
          </w:tcPr>
          <w:p w14:paraId="6D6893A0" w14:textId="77777777" w:rsidR="009178AD" w:rsidRPr="006276FC" w:rsidRDefault="009178AD" w:rsidP="009C6C63">
            <w:pPr>
              <w:pStyle w:val="TAL"/>
              <w:rPr>
                <w:sz w:val="16"/>
                <w:szCs w:val="16"/>
                <w:lang w:eastAsia="zh-CN"/>
              </w:rPr>
            </w:pPr>
          </w:p>
        </w:tc>
        <w:tc>
          <w:tcPr>
            <w:tcW w:w="3045" w:type="dxa"/>
            <w:gridSpan w:val="4"/>
          </w:tcPr>
          <w:p w14:paraId="5FF46380" w14:textId="77777777"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3D9A0170" w14:textId="77777777"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5835FAA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3BDE47B" w14:textId="77777777" w:rsidTr="009C6C63">
        <w:trPr>
          <w:cantSplit/>
          <w:jc w:val="center"/>
        </w:trPr>
        <w:tc>
          <w:tcPr>
            <w:tcW w:w="0" w:type="auto"/>
            <w:vMerge/>
            <w:vAlign w:val="center"/>
          </w:tcPr>
          <w:p w14:paraId="3EB8F5FA" w14:textId="77777777" w:rsidR="009178AD" w:rsidRPr="006276FC" w:rsidRDefault="009178AD" w:rsidP="009C6C63">
            <w:pPr>
              <w:pStyle w:val="TAL"/>
              <w:rPr>
                <w:sz w:val="16"/>
                <w:szCs w:val="16"/>
              </w:rPr>
            </w:pPr>
          </w:p>
        </w:tc>
        <w:tc>
          <w:tcPr>
            <w:tcW w:w="2454" w:type="dxa"/>
            <w:gridSpan w:val="4"/>
            <w:vMerge/>
            <w:vAlign w:val="center"/>
          </w:tcPr>
          <w:p w14:paraId="58C1540E" w14:textId="77777777" w:rsidR="009178AD" w:rsidRPr="006276FC" w:rsidRDefault="009178AD" w:rsidP="009C6C63">
            <w:pPr>
              <w:pStyle w:val="TAL"/>
              <w:rPr>
                <w:sz w:val="16"/>
                <w:szCs w:val="16"/>
                <w:lang w:eastAsia="zh-CN"/>
              </w:rPr>
            </w:pPr>
          </w:p>
        </w:tc>
        <w:tc>
          <w:tcPr>
            <w:tcW w:w="3045" w:type="dxa"/>
            <w:gridSpan w:val="4"/>
          </w:tcPr>
          <w:p w14:paraId="0BC28DEE" w14:textId="77777777"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14:paraId="41CBAC11" w14:textId="77777777"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14:paraId="3D94E26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980A48D" w14:textId="77777777" w:rsidTr="009C6C63">
        <w:trPr>
          <w:cantSplit/>
          <w:jc w:val="center"/>
        </w:trPr>
        <w:tc>
          <w:tcPr>
            <w:tcW w:w="0" w:type="auto"/>
            <w:vMerge w:val="restart"/>
            <w:vAlign w:val="center"/>
          </w:tcPr>
          <w:p w14:paraId="76F30777"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lastRenderedPageBreak/>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14:paraId="647256B1"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14:paraId="1174A4E3" w14:textId="77777777"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14:paraId="42E6511C" w14:textId="77777777"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14:paraId="18C2854D"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7E67A68E" w14:textId="77777777" w:rsidTr="009C6C63">
        <w:trPr>
          <w:cantSplit/>
          <w:jc w:val="center"/>
        </w:trPr>
        <w:tc>
          <w:tcPr>
            <w:tcW w:w="0" w:type="auto"/>
            <w:vMerge/>
            <w:vAlign w:val="center"/>
          </w:tcPr>
          <w:p w14:paraId="57359D4C" w14:textId="77777777" w:rsidR="009178AD" w:rsidRPr="006276FC" w:rsidRDefault="009178AD" w:rsidP="009C6C63">
            <w:pPr>
              <w:keepNext/>
              <w:keepLines/>
              <w:spacing w:after="0"/>
              <w:rPr>
                <w:rFonts w:ascii="Arial" w:hAnsi="Arial"/>
                <w:sz w:val="16"/>
                <w:szCs w:val="16"/>
                <w:lang w:eastAsia="ja-JP"/>
              </w:rPr>
            </w:pPr>
          </w:p>
        </w:tc>
        <w:tc>
          <w:tcPr>
            <w:tcW w:w="2454" w:type="dxa"/>
            <w:gridSpan w:val="4"/>
            <w:vAlign w:val="center"/>
          </w:tcPr>
          <w:p w14:paraId="3EE051FD"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3EB62789" w14:textId="77777777"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14:paraId="6D177754" w14:textId="77777777"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14:paraId="3849B313"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14:paraId="2B161300" w14:textId="77777777" w:rsidTr="009C6C63">
        <w:trPr>
          <w:cantSplit/>
          <w:jc w:val="center"/>
        </w:trPr>
        <w:tc>
          <w:tcPr>
            <w:tcW w:w="0" w:type="auto"/>
            <w:vMerge w:val="restart"/>
            <w:vAlign w:val="center"/>
          </w:tcPr>
          <w:p w14:paraId="696DA0CD"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2401" w:type="dxa"/>
            <w:vAlign w:val="center"/>
          </w:tcPr>
          <w:p w14:paraId="2DBEC532" w14:textId="77777777" w:rsidR="009178AD" w:rsidRPr="006276FC" w:rsidRDefault="009178AD" w:rsidP="009C6C63">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14:paraId="0A9FD826" w14:textId="77777777" w:rsidR="009178AD" w:rsidRPr="006276FC" w:rsidRDefault="009178AD" w:rsidP="009C6C63">
            <w:pPr>
              <w:pStyle w:val="TAL"/>
              <w:rPr>
                <w:sz w:val="16"/>
                <w:szCs w:val="16"/>
                <w:lang w:eastAsia="zh-CN"/>
              </w:rPr>
            </w:pPr>
            <w:r w:rsidRPr="006276FC">
              <w:rPr>
                <w:rFonts w:hint="eastAsia"/>
                <w:sz w:val="16"/>
                <w:szCs w:val="16"/>
                <w:lang w:eastAsia="zh-CN"/>
              </w:rPr>
              <w:t>E-UTRANCellGlobalId</w:t>
            </w:r>
          </w:p>
        </w:tc>
        <w:tc>
          <w:tcPr>
            <w:tcW w:w="2651" w:type="dxa"/>
            <w:gridSpan w:val="4"/>
          </w:tcPr>
          <w:p w14:paraId="3133DA22" w14:textId="77777777"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14:paraId="2D442A4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927FB32" w14:textId="77777777" w:rsidTr="009C6C63">
        <w:trPr>
          <w:cantSplit/>
          <w:jc w:val="center"/>
        </w:trPr>
        <w:tc>
          <w:tcPr>
            <w:tcW w:w="0" w:type="auto"/>
            <w:vMerge/>
            <w:vAlign w:val="center"/>
          </w:tcPr>
          <w:p w14:paraId="08E3A57E" w14:textId="77777777" w:rsidR="009178AD" w:rsidRPr="006276FC" w:rsidRDefault="009178AD" w:rsidP="009C6C63">
            <w:pPr>
              <w:pStyle w:val="TAL"/>
              <w:rPr>
                <w:sz w:val="16"/>
                <w:szCs w:val="16"/>
              </w:rPr>
            </w:pPr>
          </w:p>
        </w:tc>
        <w:tc>
          <w:tcPr>
            <w:tcW w:w="2454" w:type="dxa"/>
            <w:gridSpan w:val="4"/>
            <w:vMerge w:val="restart"/>
            <w:vAlign w:val="center"/>
          </w:tcPr>
          <w:p w14:paraId="205098FC" w14:textId="77777777" w:rsidR="009178AD" w:rsidRPr="006276FC" w:rsidRDefault="009178AD" w:rsidP="009C6C63">
            <w:pPr>
              <w:pStyle w:val="TAL"/>
              <w:rPr>
                <w:sz w:val="16"/>
                <w:szCs w:val="16"/>
                <w:lang w:eastAsia="zh-CN"/>
              </w:rPr>
            </w:pPr>
          </w:p>
        </w:tc>
        <w:tc>
          <w:tcPr>
            <w:tcW w:w="3045" w:type="dxa"/>
            <w:gridSpan w:val="4"/>
          </w:tcPr>
          <w:p w14:paraId="4F09B697" w14:textId="77777777" w:rsidR="009178AD" w:rsidRPr="006276FC" w:rsidRDefault="009178AD" w:rsidP="009C6C63">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14:paraId="42AE9DCA" w14:textId="77777777"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3FE82D8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3E069F" w14:textId="77777777" w:rsidTr="009C6C63">
        <w:trPr>
          <w:cantSplit/>
          <w:jc w:val="center"/>
        </w:trPr>
        <w:tc>
          <w:tcPr>
            <w:tcW w:w="0" w:type="auto"/>
            <w:vMerge/>
            <w:vAlign w:val="center"/>
          </w:tcPr>
          <w:p w14:paraId="1DDC94DE" w14:textId="77777777" w:rsidR="009178AD" w:rsidRPr="006276FC" w:rsidRDefault="009178AD" w:rsidP="009C6C63">
            <w:pPr>
              <w:pStyle w:val="TAL"/>
              <w:rPr>
                <w:sz w:val="16"/>
                <w:szCs w:val="16"/>
              </w:rPr>
            </w:pPr>
          </w:p>
        </w:tc>
        <w:tc>
          <w:tcPr>
            <w:tcW w:w="2454" w:type="dxa"/>
            <w:gridSpan w:val="4"/>
            <w:vMerge/>
            <w:vAlign w:val="center"/>
          </w:tcPr>
          <w:p w14:paraId="3247CB1C" w14:textId="77777777" w:rsidR="009178AD" w:rsidRPr="006276FC" w:rsidRDefault="009178AD" w:rsidP="009C6C63">
            <w:pPr>
              <w:pStyle w:val="TAL"/>
              <w:rPr>
                <w:sz w:val="16"/>
                <w:szCs w:val="16"/>
                <w:lang w:eastAsia="zh-CN"/>
              </w:rPr>
            </w:pPr>
          </w:p>
        </w:tc>
        <w:tc>
          <w:tcPr>
            <w:tcW w:w="3045" w:type="dxa"/>
            <w:gridSpan w:val="4"/>
          </w:tcPr>
          <w:p w14:paraId="0747CF6F" w14:textId="77777777" w:rsidR="009178AD" w:rsidRPr="006276FC" w:rsidRDefault="009178AD" w:rsidP="009C6C63">
            <w:pPr>
              <w:pStyle w:val="TAL"/>
              <w:rPr>
                <w:sz w:val="16"/>
                <w:szCs w:val="16"/>
                <w:lang w:eastAsia="zh-CN"/>
              </w:rPr>
            </w:pPr>
            <w:r w:rsidRPr="006276FC">
              <w:rPr>
                <w:sz w:val="16"/>
                <w:szCs w:val="16"/>
              </w:rPr>
              <w:t>GeographicalInformation</w:t>
            </w:r>
          </w:p>
        </w:tc>
        <w:tc>
          <w:tcPr>
            <w:tcW w:w="2651" w:type="dxa"/>
            <w:gridSpan w:val="4"/>
          </w:tcPr>
          <w:p w14:paraId="68ED9C21" w14:textId="77777777" w:rsidR="009178AD" w:rsidRPr="006276FC" w:rsidRDefault="009178AD" w:rsidP="009C6C63">
            <w:pPr>
              <w:pStyle w:val="TAL"/>
              <w:rPr>
                <w:sz w:val="16"/>
                <w:szCs w:val="16"/>
              </w:rPr>
            </w:pPr>
            <w:r w:rsidRPr="006276FC">
              <w:rPr>
                <w:sz w:val="16"/>
                <w:szCs w:val="16"/>
              </w:rPr>
              <w:t>tGeographicalInformation</w:t>
            </w:r>
          </w:p>
        </w:tc>
        <w:tc>
          <w:tcPr>
            <w:tcW w:w="0" w:type="auto"/>
            <w:gridSpan w:val="4"/>
          </w:tcPr>
          <w:p w14:paraId="7E8B90C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F25A01A" w14:textId="77777777" w:rsidTr="009C6C63">
        <w:trPr>
          <w:cantSplit/>
          <w:jc w:val="center"/>
        </w:trPr>
        <w:tc>
          <w:tcPr>
            <w:tcW w:w="0" w:type="auto"/>
            <w:vMerge/>
            <w:vAlign w:val="center"/>
          </w:tcPr>
          <w:p w14:paraId="2590E3FF" w14:textId="77777777" w:rsidR="009178AD" w:rsidRPr="006276FC" w:rsidRDefault="009178AD" w:rsidP="009C6C63">
            <w:pPr>
              <w:pStyle w:val="TAL"/>
              <w:rPr>
                <w:sz w:val="16"/>
                <w:szCs w:val="16"/>
              </w:rPr>
            </w:pPr>
          </w:p>
        </w:tc>
        <w:tc>
          <w:tcPr>
            <w:tcW w:w="2454" w:type="dxa"/>
            <w:gridSpan w:val="4"/>
            <w:vMerge/>
            <w:vAlign w:val="center"/>
          </w:tcPr>
          <w:p w14:paraId="42876622" w14:textId="77777777" w:rsidR="009178AD" w:rsidRPr="006276FC" w:rsidRDefault="009178AD" w:rsidP="009C6C63">
            <w:pPr>
              <w:pStyle w:val="TAL"/>
              <w:rPr>
                <w:sz w:val="16"/>
                <w:szCs w:val="16"/>
                <w:lang w:eastAsia="zh-CN"/>
              </w:rPr>
            </w:pPr>
          </w:p>
        </w:tc>
        <w:tc>
          <w:tcPr>
            <w:tcW w:w="3045" w:type="dxa"/>
            <w:gridSpan w:val="4"/>
          </w:tcPr>
          <w:p w14:paraId="5F65FE8A" w14:textId="77777777" w:rsidR="009178AD" w:rsidRPr="006276FC" w:rsidRDefault="009178AD" w:rsidP="009C6C63">
            <w:pPr>
              <w:pStyle w:val="TAL"/>
              <w:rPr>
                <w:sz w:val="16"/>
                <w:szCs w:val="16"/>
                <w:lang w:eastAsia="zh-CN"/>
              </w:rPr>
            </w:pPr>
            <w:r w:rsidRPr="006276FC">
              <w:rPr>
                <w:sz w:val="16"/>
                <w:szCs w:val="16"/>
              </w:rPr>
              <w:t>GeodeticInformation</w:t>
            </w:r>
          </w:p>
        </w:tc>
        <w:tc>
          <w:tcPr>
            <w:tcW w:w="2651" w:type="dxa"/>
            <w:gridSpan w:val="4"/>
          </w:tcPr>
          <w:p w14:paraId="66E2EC51" w14:textId="77777777" w:rsidR="009178AD" w:rsidRPr="006276FC" w:rsidRDefault="009178AD" w:rsidP="009C6C63">
            <w:pPr>
              <w:pStyle w:val="TAL"/>
              <w:rPr>
                <w:sz w:val="16"/>
                <w:szCs w:val="16"/>
              </w:rPr>
            </w:pPr>
            <w:r w:rsidRPr="006276FC">
              <w:rPr>
                <w:sz w:val="16"/>
                <w:szCs w:val="16"/>
              </w:rPr>
              <w:t>tGeodeticInformation</w:t>
            </w:r>
          </w:p>
        </w:tc>
        <w:tc>
          <w:tcPr>
            <w:tcW w:w="0" w:type="auto"/>
            <w:gridSpan w:val="4"/>
          </w:tcPr>
          <w:p w14:paraId="2A90C6C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C4A3BE8" w14:textId="77777777" w:rsidTr="009C6C63">
        <w:trPr>
          <w:cantSplit/>
          <w:jc w:val="center"/>
        </w:trPr>
        <w:tc>
          <w:tcPr>
            <w:tcW w:w="0" w:type="auto"/>
            <w:vMerge/>
            <w:vAlign w:val="center"/>
          </w:tcPr>
          <w:p w14:paraId="317BAB96" w14:textId="77777777" w:rsidR="009178AD" w:rsidRPr="006276FC" w:rsidRDefault="009178AD" w:rsidP="009C6C63">
            <w:pPr>
              <w:pStyle w:val="TAL"/>
              <w:rPr>
                <w:sz w:val="16"/>
                <w:szCs w:val="16"/>
              </w:rPr>
            </w:pPr>
          </w:p>
        </w:tc>
        <w:tc>
          <w:tcPr>
            <w:tcW w:w="2454" w:type="dxa"/>
            <w:gridSpan w:val="4"/>
            <w:vMerge/>
            <w:vAlign w:val="center"/>
          </w:tcPr>
          <w:p w14:paraId="70725E6C" w14:textId="77777777" w:rsidR="009178AD" w:rsidRPr="006276FC" w:rsidRDefault="009178AD" w:rsidP="009C6C63">
            <w:pPr>
              <w:pStyle w:val="TAL"/>
              <w:rPr>
                <w:sz w:val="16"/>
                <w:szCs w:val="16"/>
                <w:lang w:eastAsia="zh-CN"/>
              </w:rPr>
            </w:pPr>
          </w:p>
        </w:tc>
        <w:tc>
          <w:tcPr>
            <w:tcW w:w="3045" w:type="dxa"/>
            <w:gridSpan w:val="4"/>
          </w:tcPr>
          <w:p w14:paraId="6E9D59A1" w14:textId="77777777" w:rsidR="009178AD" w:rsidRPr="006276FC" w:rsidRDefault="009178AD" w:rsidP="009C6C63">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14:paraId="25847432" w14:textId="77777777" w:rsidR="009178AD" w:rsidRPr="006276FC" w:rsidRDefault="009178AD" w:rsidP="009C6C63">
            <w:pPr>
              <w:pStyle w:val="TAL"/>
              <w:rPr>
                <w:sz w:val="16"/>
                <w:szCs w:val="16"/>
              </w:rPr>
            </w:pPr>
            <w:r w:rsidRPr="006276FC">
              <w:rPr>
                <w:rFonts w:hint="eastAsia"/>
                <w:sz w:val="16"/>
                <w:szCs w:val="16"/>
                <w:lang w:eastAsia="zh-CN"/>
              </w:rPr>
              <w:t>tString</w:t>
            </w:r>
          </w:p>
        </w:tc>
        <w:tc>
          <w:tcPr>
            <w:tcW w:w="0" w:type="auto"/>
            <w:gridSpan w:val="4"/>
          </w:tcPr>
          <w:p w14:paraId="656A5BA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FCD9B6" w14:textId="77777777" w:rsidTr="009C6C63">
        <w:trPr>
          <w:cantSplit/>
          <w:jc w:val="center"/>
        </w:trPr>
        <w:tc>
          <w:tcPr>
            <w:tcW w:w="0" w:type="auto"/>
            <w:vMerge/>
            <w:vAlign w:val="center"/>
          </w:tcPr>
          <w:p w14:paraId="06E8F5E5" w14:textId="77777777" w:rsidR="009178AD" w:rsidRPr="006276FC" w:rsidRDefault="009178AD" w:rsidP="009C6C63">
            <w:pPr>
              <w:pStyle w:val="TAL"/>
              <w:rPr>
                <w:sz w:val="16"/>
                <w:szCs w:val="16"/>
              </w:rPr>
            </w:pPr>
          </w:p>
        </w:tc>
        <w:tc>
          <w:tcPr>
            <w:tcW w:w="2454" w:type="dxa"/>
            <w:gridSpan w:val="4"/>
            <w:vMerge/>
            <w:vAlign w:val="center"/>
          </w:tcPr>
          <w:p w14:paraId="322E1807" w14:textId="77777777" w:rsidR="009178AD" w:rsidRPr="006276FC" w:rsidRDefault="009178AD" w:rsidP="009C6C63">
            <w:pPr>
              <w:pStyle w:val="TAL"/>
              <w:rPr>
                <w:sz w:val="16"/>
                <w:szCs w:val="16"/>
                <w:lang w:eastAsia="zh-CN"/>
              </w:rPr>
            </w:pPr>
          </w:p>
        </w:tc>
        <w:tc>
          <w:tcPr>
            <w:tcW w:w="3045" w:type="dxa"/>
            <w:gridSpan w:val="4"/>
          </w:tcPr>
          <w:p w14:paraId="2D5C831C" w14:textId="77777777" w:rsidR="009178AD" w:rsidRPr="006276FC" w:rsidRDefault="009178AD" w:rsidP="009C6C63">
            <w:pPr>
              <w:pStyle w:val="TAL"/>
              <w:rPr>
                <w:sz w:val="16"/>
                <w:szCs w:val="16"/>
                <w:lang w:eastAsia="zh-CN"/>
              </w:rPr>
            </w:pPr>
            <w:r w:rsidRPr="006276FC">
              <w:rPr>
                <w:sz w:val="16"/>
                <w:szCs w:val="16"/>
              </w:rPr>
              <w:t>CurrentLocationRetrieved</w:t>
            </w:r>
          </w:p>
        </w:tc>
        <w:tc>
          <w:tcPr>
            <w:tcW w:w="2651" w:type="dxa"/>
            <w:gridSpan w:val="4"/>
          </w:tcPr>
          <w:p w14:paraId="511E9659"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D7AB19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DD7875F" w14:textId="77777777" w:rsidTr="009C6C63">
        <w:trPr>
          <w:cantSplit/>
          <w:jc w:val="center"/>
        </w:trPr>
        <w:tc>
          <w:tcPr>
            <w:tcW w:w="0" w:type="auto"/>
            <w:vMerge/>
            <w:vAlign w:val="center"/>
          </w:tcPr>
          <w:p w14:paraId="2D38D065" w14:textId="77777777" w:rsidR="009178AD" w:rsidRPr="006276FC" w:rsidRDefault="009178AD" w:rsidP="009C6C63">
            <w:pPr>
              <w:pStyle w:val="TAL"/>
              <w:rPr>
                <w:sz w:val="16"/>
                <w:szCs w:val="16"/>
              </w:rPr>
            </w:pPr>
          </w:p>
        </w:tc>
        <w:tc>
          <w:tcPr>
            <w:tcW w:w="2454" w:type="dxa"/>
            <w:gridSpan w:val="4"/>
            <w:vMerge/>
            <w:vAlign w:val="center"/>
          </w:tcPr>
          <w:p w14:paraId="779F6BC9" w14:textId="77777777" w:rsidR="009178AD" w:rsidRPr="006276FC" w:rsidRDefault="009178AD" w:rsidP="009C6C63">
            <w:pPr>
              <w:pStyle w:val="TAL"/>
              <w:rPr>
                <w:sz w:val="16"/>
                <w:szCs w:val="16"/>
                <w:lang w:eastAsia="zh-CN"/>
              </w:rPr>
            </w:pPr>
          </w:p>
        </w:tc>
        <w:tc>
          <w:tcPr>
            <w:tcW w:w="3045" w:type="dxa"/>
            <w:gridSpan w:val="4"/>
          </w:tcPr>
          <w:p w14:paraId="39F6E798" w14:textId="77777777" w:rsidR="009178AD" w:rsidRPr="006276FC" w:rsidRDefault="009178AD" w:rsidP="009C6C63">
            <w:pPr>
              <w:pStyle w:val="TAL"/>
              <w:rPr>
                <w:sz w:val="16"/>
                <w:szCs w:val="16"/>
                <w:lang w:eastAsia="zh-CN"/>
              </w:rPr>
            </w:pPr>
            <w:r w:rsidRPr="006276FC">
              <w:rPr>
                <w:sz w:val="16"/>
                <w:szCs w:val="16"/>
              </w:rPr>
              <w:t>AgeOfLocationInformation</w:t>
            </w:r>
          </w:p>
        </w:tc>
        <w:tc>
          <w:tcPr>
            <w:tcW w:w="2651" w:type="dxa"/>
            <w:gridSpan w:val="4"/>
          </w:tcPr>
          <w:p w14:paraId="501F8982" w14:textId="77777777" w:rsidR="009178AD" w:rsidRPr="006276FC" w:rsidRDefault="009178AD" w:rsidP="009C6C63">
            <w:pPr>
              <w:pStyle w:val="TAL"/>
              <w:rPr>
                <w:sz w:val="16"/>
                <w:szCs w:val="16"/>
              </w:rPr>
            </w:pPr>
            <w:r w:rsidRPr="006276FC">
              <w:rPr>
                <w:sz w:val="16"/>
                <w:szCs w:val="16"/>
              </w:rPr>
              <w:t>tAgeOfLocationInformation</w:t>
            </w:r>
          </w:p>
        </w:tc>
        <w:tc>
          <w:tcPr>
            <w:tcW w:w="0" w:type="auto"/>
            <w:gridSpan w:val="4"/>
          </w:tcPr>
          <w:p w14:paraId="64EB318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5EEFCE2" w14:textId="77777777" w:rsidTr="009C6C63">
        <w:trPr>
          <w:cantSplit/>
          <w:jc w:val="center"/>
        </w:trPr>
        <w:tc>
          <w:tcPr>
            <w:tcW w:w="0" w:type="auto"/>
            <w:vMerge/>
            <w:vAlign w:val="center"/>
          </w:tcPr>
          <w:p w14:paraId="40710900" w14:textId="77777777" w:rsidR="009178AD" w:rsidRPr="006276FC" w:rsidRDefault="009178AD" w:rsidP="009C6C63">
            <w:pPr>
              <w:pStyle w:val="TAL"/>
              <w:rPr>
                <w:sz w:val="16"/>
                <w:szCs w:val="16"/>
              </w:rPr>
            </w:pPr>
          </w:p>
        </w:tc>
        <w:tc>
          <w:tcPr>
            <w:tcW w:w="2454" w:type="dxa"/>
            <w:gridSpan w:val="4"/>
            <w:vMerge/>
            <w:vAlign w:val="center"/>
          </w:tcPr>
          <w:p w14:paraId="4B731566" w14:textId="77777777" w:rsidR="009178AD" w:rsidRPr="006276FC" w:rsidRDefault="009178AD" w:rsidP="009C6C63">
            <w:pPr>
              <w:pStyle w:val="TAL"/>
              <w:rPr>
                <w:sz w:val="16"/>
                <w:szCs w:val="16"/>
                <w:lang w:eastAsia="zh-CN"/>
              </w:rPr>
            </w:pPr>
          </w:p>
        </w:tc>
        <w:tc>
          <w:tcPr>
            <w:tcW w:w="3045" w:type="dxa"/>
            <w:gridSpan w:val="4"/>
          </w:tcPr>
          <w:p w14:paraId="1908C013" w14:textId="77777777" w:rsidR="009178AD" w:rsidRPr="006276FC" w:rsidRDefault="009178AD" w:rsidP="009C6C63">
            <w:pPr>
              <w:pStyle w:val="TAL"/>
              <w:rPr>
                <w:sz w:val="16"/>
                <w:szCs w:val="16"/>
              </w:rPr>
            </w:pPr>
            <w:r w:rsidRPr="006276FC">
              <w:rPr>
                <w:sz w:val="16"/>
                <w:szCs w:val="16"/>
              </w:rPr>
              <w:t>UserCSGInformation</w:t>
            </w:r>
          </w:p>
        </w:tc>
        <w:tc>
          <w:tcPr>
            <w:tcW w:w="2651" w:type="dxa"/>
            <w:gridSpan w:val="4"/>
          </w:tcPr>
          <w:p w14:paraId="7FBD6075" w14:textId="77777777" w:rsidR="009178AD" w:rsidRPr="006276FC" w:rsidRDefault="009178AD" w:rsidP="009C6C63">
            <w:pPr>
              <w:pStyle w:val="TAL"/>
              <w:rPr>
                <w:sz w:val="16"/>
                <w:szCs w:val="16"/>
              </w:rPr>
            </w:pPr>
            <w:r w:rsidRPr="006276FC">
              <w:rPr>
                <w:sz w:val="16"/>
                <w:szCs w:val="16"/>
              </w:rPr>
              <w:t>tUserCSGInformation</w:t>
            </w:r>
          </w:p>
        </w:tc>
        <w:tc>
          <w:tcPr>
            <w:tcW w:w="0" w:type="auto"/>
            <w:gridSpan w:val="4"/>
          </w:tcPr>
          <w:p w14:paraId="1F2A5441" w14:textId="77777777" w:rsidR="009178AD" w:rsidRPr="006276FC" w:rsidRDefault="009178AD" w:rsidP="009C6C63">
            <w:pPr>
              <w:pStyle w:val="TAL"/>
              <w:jc w:val="center"/>
              <w:rPr>
                <w:sz w:val="16"/>
                <w:szCs w:val="16"/>
              </w:rPr>
            </w:pPr>
          </w:p>
        </w:tc>
      </w:tr>
      <w:tr w:rsidR="009178AD" w:rsidRPr="006276FC" w14:paraId="40ACC5F1" w14:textId="77777777" w:rsidTr="009C6C63">
        <w:trPr>
          <w:cantSplit/>
          <w:jc w:val="center"/>
        </w:trPr>
        <w:tc>
          <w:tcPr>
            <w:tcW w:w="0" w:type="auto"/>
            <w:vMerge/>
            <w:vAlign w:val="center"/>
          </w:tcPr>
          <w:p w14:paraId="2C683794" w14:textId="77777777" w:rsidR="009178AD" w:rsidRPr="006276FC" w:rsidRDefault="009178AD" w:rsidP="009C6C63">
            <w:pPr>
              <w:pStyle w:val="TAL"/>
              <w:rPr>
                <w:sz w:val="16"/>
                <w:szCs w:val="16"/>
              </w:rPr>
            </w:pPr>
          </w:p>
        </w:tc>
        <w:tc>
          <w:tcPr>
            <w:tcW w:w="2454" w:type="dxa"/>
            <w:gridSpan w:val="4"/>
            <w:vMerge/>
            <w:vAlign w:val="center"/>
          </w:tcPr>
          <w:p w14:paraId="3528FB90" w14:textId="77777777" w:rsidR="009178AD" w:rsidRPr="006276FC" w:rsidRDefault="009178AD" w:rsidP="009C6C63">
            <w:pPr>
              <w:pStyle w:val="TAL"/>
              <w:rPr>
                <w:sz w:val="16"/>
                <w:szCs w:val="16"/>
                <w:lang w:eastAsia="zh-CN"/>
              </w:rPr>
            </w:pPr>
          </w:p>
        </w:tc>
        <w:tc>
          <w:tcPr>
            <w:tcW w:w="3045" w:type="dxa"/>
            <w:gridSpan w:val="4"/>
          </w:tcPr>
          <w:p w14:paraId="00479224" w14:textId="77777777"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14:paraId="54BE25DA"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14:paraId="1DBEED92" w14:textId="77777777" w:rsidR="009178AD" w:rsidRPr="006276FC" w:rsidRDefault="009178AD" w:rsidP="009C6C63">
            <w:pPr>
              <w:pStyle w:val="TAL"/>
              <w:jc w:val="center"/>
              <w:rPr>
                <w:sz w:val="16"/>
                <w:szCs w:val="16"/>
              </w:rPr>
            </w:pPr>
            <w:r w:rsidRPr="006276FC">
              <w:rPr>
                <w:sz w:val="16"/>
                <w:szCs w:val="16"/>
                <w:lang w:eastAsia="ja-JP"/>
              </w:rPr>
              <w:t>0 to 1</w:t>
            </w:r>
          </w:p>
        </w:tc>
      </w:tr>
      <w:tr w:rsidR="009178AD" w:rsidRPr="006276FC" w14:paraId="5BABEC7D" w14:textId="77777777" w:rsidTr="009C6C63">
        <w:trPr>
          <w:cantSplit/>
          <w:jc w:val="center"/>
        </w:trPr>
        <w:tc>
          <w:tcPr>
            <w:tcW w:w="0" w:type="auto"/>
            <w:vMerge w:val="restart"/>
            <w:vAlign w:val="center"/>
          </w:tcPr>
          <w:p w14:paraId="3F328877"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14:paraId="10AA15E0"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14:paraId="6815E147"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14:paraId="2A7055C2"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14:paraId="3296BBB5"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47139753" w14:textId="77777777" w:rsidTr="009C6C63">
        <w:trPr>
          <w:cantSplit/>
          <w:jc w:val="center"/>
        </w:trPr>
        <w:tc>
          <w:tcPr>
            <w:tcW w:w="0" w:type="auto"/>
            <w:vMerge/>
            <w:vAlign w:val="center"/>
          </w:tcPr>
          <w:p w14:paraId="6D9C5A2A" w14:textId="77777777" w:rsidR="009178AD" w:rsidRPr="006276FC" w:rsidRDefault="009178AD" w:rsidP="009C6C63">
            <w:pPr>
              <w:keepNext/>
              <w:keepLines/>
              <w:spacing w:after="0"/>
              <w:rPr>
                <w:rFonts w:ascii="Arial" w:hAnsi="Arial"/>
                <w:sz w:val="16"/>
                <w:szCs w:val="16"/>
                <w:lang w:eastAsia="ja-JP"/>
              </w:rPr>
            </w:pPr>
          </w:p>
        </w:tc>
        <w:tc>
          <w:tcPr>
            <w:tcW w:w="2454" w:type="dxa"/>
            <w:gridSpan w:val="4"/>
            <w:vMerge w:val="restart"/>
            <w:vAlign w:val="center"/>
          </w:tcPr>
          <w:p w14:paraId="223BE689"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6F07D12F" w14:textId="77777777"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14:paraId="19F0F9DA" w14:textId="77777777"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14:paraId="4CADEAC0" w14:textId="77777777"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14:paraId="7960AAD4" w14:textId="77777777" w:rsidTr="009C6C63">
        <w:trPr>
          <w:cantSplit/>
          <w:jc w:val="center"/>
        </w:trPr>
        <w:tc>
          <w:tcPr>
            <w:tcW w:w="0" w:type="auto"/>
            <w:vMerge/>
            <w:vAlign w:val="center"/>
          </w:tcPr>
          <w:p w14:paraId="55A1213E" w14:textId="77777777" w:rsidR="009178AD" w:rsidRPr="006276FC" w:rsidRDefault="009178AD" w:rsidP="009C6C63">
            <w:pPr>
              <w:keepNext/>
              <w:keepLines/>
              <w:spacing w:after="0"/>
              <w:rPr>
                <w:rFonts w:ascii="Arial" w:hAnsi="Arial"/>
                <w:sz w:val="16"/>
                <w:szCs w:val="16"/>
                <w:lang w:eastAsia="ja-JP"/>
              </w:rPr>
            </w:pPr>
          </w:p>
        </w:tc>
        <w:tc>
          <w:tcPr>
            <w:tcW w:w="2454" w:type="dxa"/>
            <w:gridSpan w:val="4"/>
            <w:vMerge/>
            <w:vAlign w:val="center"/>
          </w:tcPr>
          <w:p w14:paraId="21853C6A" w14:textId="77777777" w:rsidR="009178AD" w:rsidRPr="006276FC" w:rsidRDefault="009178AD" w:rsidP="009C6C63">
            <w:pPr>
              <w:keepNext/>
              <w:keepLines/>
              <w:spacing w:after="0"/>
              <w:rPr>
                <w:rFonts w:ascii="Arial" w:hAnsi="Arial"/>
                <w:sz w:val="16"/>
                <w:szCs w:val="16"/>
                <w:lang w:eastAsia="zh-CN"/>
              </w:rPr>
            </w:pPr>
          </w:p>
        </w:tc>
        <w:tc>
          <w:tcPr>
            <w:tcW w:w="3045" w:type="dxa"/>
            <w:gridSpan w:val="4"/>
          </w:tcPr>
          <w:p w14:paraId="0F6B6FC6" w14:textId="77777777"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14:paraId="27ABBA6D"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021BA39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F6C0A7A" w14:textId="77777777" w:rsidTr="009C6C63">
        <w:trPr>
          <w:cantSplit/>
          <w:jc w:val="center"/>
        </w:trPr>
        <w:tc>
          <w:tcPr>
            <w:tcW w:w="0" w:type="auto"/>
            <w:vAlign w:val="center"/>
          </w:tcPr>
          <w:p w14:paraId="0C867D55" w14:textId="77777777"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14:paraId="1E82E918" w14:textId="77777777" w:rsidR="009178AD" w:rsidRPr="006276FC" w:rsidRDefault="009178AD" w:rsidP="009C6C63">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14:paraId="1F34EE93" w14:textId="77777777" w:rsidR="009178AD" w:rsidRPr="006276FC" w:rsidRDefault="009178AD" w:rsidP="009C6C63">
            <w:pPr>
              <w:pStyle w:val="TAL"/>
              <w:rPr>
                <w:sz w:val="16"/>
                <w:szCs w:val="16"/>
              </w:rPr>
            </w:pPr>
            <w:r w:rsidRPr="006276FC">
              <w:rPr>
                <w:sz w:val="16"/>
                <w:szCs w:val="16"/>
                <w:lang w:eastAsia="zh-CN"/>
              </w:rPr>
              <w:t>RATtype</w:t>
            </w:r>
          </w:p>
        </w:tc>
        <w:tc>
          <w:tcPr>
            <w:tcW w:w="2651" w:type="dxa"/>
            <w:gridSpan w:val="4"/>
          </w:tcPr>
          <w:p w14:paraId="4CB1415D" w14:textId="77777777" w:rsidR="009178AD" w:rsidRPr="006276FC" w:rsidRDefault="009178AD" w:rsidP="009C6C63">
            <w:pPr>
              <w:pStyle w:val="TAL"/>
              <w:rPr>
                <w:sz w:val="16"/>
                <w:szCs w:val="16"/>
              </w:rPr>
            </w:pPr>
            <w:r w:rsidRPr="006276FC">
              <w:rPr>
                <w:sz w:val="16"/>
                <w:szCs w:val="16"/>
                <w:lang w:eastAsia="ja-JP"/>
              </w:rPr>
              <w:t>tRATtype</w:t>
            </w:r>
          </w:p>
        </w:tc>
        <w:tc>
          <w:tcPr>
            <w:tcW w:w="0" w:type="auto"/>
            <w:gridSpan w:val="4"/>
          </w:tcPr>
          <w:p w14:paraId="47255CF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B1325A7" w14:textId="77777777" w:rsidTr="009C6C63">
        <w:trPr>
          <w:cantSplit/>
          <w:jc w:val="center"/>
        </w:trPr>
        <w:tc>
          <w:tcPr>
            <w:tcW w:w="0" w:type="auto"/>
            <w:vMerge w:val="restart"/>
            <w:vAlign w:val="center"/>
          </w:tcPr>
          <w:p w14:paraId="6EDAE49A" w14:textId="77777777" w:rsidR="009178AD" w:rsidRPr="006276FC" w:rsidRDefault="009178AD" w:rsidP="009C6C63">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1" w:type="dxa"/>
            <w:vMerge w:val="restart"/>
            <w:vAlign w:val="center"/>
          </w:tcPr>
          <w:p w14:paraId="5E80D291" w14:textId="77777777" w:rsidR="009178AD" w:rsidRPr="006276FC" w:rsidRDefault="009178AD" w:rsidP="009C6C63">
            <w:pPr>
              <w:pStyle w:val="TAL"/>
              <w:rPr>
                <w:sz w:val="16"/>
                <w:szCs w:val="16"/>
                <w:lang w:eastAsia="zh-CN"/>
              </w:rPr>
            </w:pPr>
            <w:r>
              <w:rPr>
                <w:sz w:val="16"/>
                <w:szCs w:val="16"/>
                <w:lang w:eastAsia="zh-CN"/>
              </w:rPr>
              <w:t>Sh-</w:t>
            </w:r>
            <w:r w:rsidRPr="006276FC">
              <w:rPr>
                <w:sz w:val="16"/>
                <w:szCs w:val="16"/>
                <w:lang w:eastAsia="zh-CN"/>
              </w:rPr>
              <w:t>5GSLocationInformation</w:t>
            </w:r>
          </w:p>
        </w:tc>
        <w:tc>
          <w:tcPr>
            <w:tcW w:w="3098" w:type="dxa"/>
            <w:gridSpan w:val="7"/>
          </w:tcPr>
          <w:p w14:paraId="0F1AF0CD" w14:textId="77777777" w:rsidR="009178AD" w:rsidRPr="006276FC" w:rsidRDefault="009178AD" w:rsidP="009C6C63">
            <w:pPr>
              <w:pStyle w:val="TAL"/>
              <w:rPr>
                <w:sz w:val="16"/>
                <w:szCs w:val="16"/>
                <w:lang w:eastAsia="zh-CN"/>
              </w:rPr>
            </w:pPr>
            <w:r w:rsidRPr="006276FC">
              <w:rPr>
                <w:sz w:val="16"/>
                <w:szCs w:val="16"/>
                <w:lang w:eastAsia="zh-CN"/>
              </w:rPr>
              <w:t>NRCellGlobalId</w:t>
            </w:r>
          </w:p>
        </w:tc>
        <w:tc>
          <w:tcPr>
            <w:tcW w:w="2651" w:type="dxa"/>
            <w:gridSpan w:val="4"/>
          </w:tcPr>
          <w:p w14:paraId="1794A012" w14:textId="77777777" w:rsidR="009178AD" w:rsidRPr="006276FC" w:rsidRDefault="009178AD" w:rsidP="009C6C63">
            <w:pPr>
              <w:pStyle w:val="TAL"/>
              <w:rPr>
                <w:sz w:val="16"/>
                <w:szCs w:val="16"/>
                <w:lang w:eastAsia="ja-JP"/>
              </w:rPr>
            </w:pPr>
            <w:r w:rsidRPr="006276FC">
              <w:rPr>
                <w:sz w:val="16"/>
                <w:szCs w:val="16"/>
                <w:lang w:eastAsia="ja-JP"/>
              </w:rPr>
              <w:t>tNRCellGlobalId</w:t>
            </w:r>
          </w:p>
        </w:tc>
        <w:tc>
          <w:tcPr>
            <w:tcW w:w="0" w:type="auto"/>
            <w:gridSpan w:val="4"/>
          </w:tcPr>
          <w:p w14:paraId="3BCDA3D6"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863F22" w14:textId="77777777" w:rsidTr="009C6C63">
        <w:trPr>
          <w:cantSplit/>
          <w:jc w:val="center"/>
        </w:trPr>
        <w:tc>
          <w:tcPr>
            <w:tcW w:w="0" w:type="auto"/>
            <w:vMerge/>
            <w:vAlign w:val="center"/>
          </w:tcPr>
          <w:p w14:paraId="08985A81" w14:textId="77777777" w:rsidR="009178AD" w:rsidRPr="006276FC" w:rsidRDefault="009178AD" w:rsidP="009C6C63">
            <w:pPr>
              <w:pStyle w:val="TAL"/>
              <w:rPr>
                <w:sz w:val="16"/>
                <w:szCs w:val="16"/>
                <w:lang w:eastAsia="ja-JP"/>
              </w:rPr>
            </w:pPr>
          </w:p>
        </w:tc>
        <w:tc>
          <w:tcPr>
            <w:tcW w:w="2401" w:type="dxa"/>
            <w:vMerge/>
            <w:vAlign w:val="center"/>
          </w:tcPr>
          <w:p w14:paraId="57D4AA61" w14:textId="77777777" w:rsidR="009178AD" w:rsidRPr="006276FC" w:rsidRDefault="009178AD" w:rsidP="009C6C63">
            <w:pPr>
              <w:pStyle w:val="TAL"/>
              <w:rPr>
                <w:sz w:val="16"/>
                <w:szCs w:val="16"/>
                <w:lang w:eastAsia="zh-CN"/>
              </w:rPr>
            </w:pPr>
          </w:p>
        </w:tc>
        <w:tc>
          <w:tcPr>
            <w:tcW w:w="3098" w:type="dxa"/>
            <w:gridSpan w:val="7"/>
          </w:tcPr>
          <w:p w14:paraId="149928D4" w14:textId="77777777" w:rsidR="009178AD" w:rsidRPr="006276FC" w:rsidRDefault="009178AD" w:rsidP="009C6C63">
            <w:pPr>
              <w:pStyle w:val="TAL"/>
              <w:rPr>
                <w:sz w:val="16"/>
                <w:szCs w:val="16"/>
                <w:lang w:eastAsia="zh-CN"/>
              </w:rPr>
            </w:pPr>
            <w:bookmarkStart w:id="665" w:name="_Hlk513732442"/>
            <w:r w:rsidRPr="006276FC">
              <w:rPr>
                <w:sz w:val="16"/>
                <w:szCs w:val="16"/>
                <w:lang w:eastAsia="zh-CN"/>
              </w:rPr>
              <w:t>E-UTRANCellGlobalId</w:t>
            </w:r>
            <w:bookmarkEnd w:id="665"/>
          </w:p>
        </w:tc>
        <w:tc>
          <w:tcPr>
            <w:tcW w:w="2651" w:type="dxa"/>
            <w:gridSpan w:val="4"/>
          </w:tcPr>
          <w:p w14:paraId="52BFFB78" w14:textId="77777777" w:rsidR="009178AD" w:rsidRPr="006276FC" w:rsidRDefault="009178AD" w:rsidP="009C6C63">
            <w:pPr>
              <w:pStyle w:val="TAL"/>
              <w:rPr>
                <w:sz w:val="16"/>
                <w:szCs w:val="16"/>
                <w:lang w:eastAsia="ja-JP"/>
              </w:rPr>
            </w:pPr>
            <w:bookmarkStart w:id="666" w:name="_Hlk513732464"/>
            <w:r w:rsidRPr="006276FC">
              <w:rPr>
                <w:sz w:val="16"/>
                <w:szCs w:val="16"/>
                <w:lang w:eastAsia="ja-JP"/>
              </w:rPr>
              <w:t>tE-UTRANCellGlobalId</w:t>
            </w:r>
            <w:bookmarkEnd w:id="666"/>
          </w:p>
        </w:tc>
        <w:tc>
          <w:tcPr>
            <w:tcW w:w="0" w:type="auto"/>
            <w:gridSpan w:val="4"/>
          </w:tcPr>
          <w:p w14:paraId="2A1F1C1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6B33F37" w14:textId="77777777" w:rsidTr="009C6C63">
        <w:trPr>
          <w:cantSplit/>
          <w:jc w:val="center"/>
        </w:trPr>
        <w:tc>
          <w:tcPr>
            <w:tcW w:w="0" w:type="auto"/>
            <w:vMerge/>
            <w:vAlign w:val="center"/>
          </w:tcPr>
          <w:p w14:paraId="6730B079" w14:textId="77777777" w:rsidR="009178AD" w:rsidRPr="006276FC" w:rsidRDefault="009178AD" w:rsidP="009C6C63">
            <w:pPr>
              <w:pStyle w:val="TAL"/>
              <w:rPr>
                <w:sz w:val="16"/>
                <w:szCs w:val="16"/>
                <w:lang w:eastAsia="ja-JP"/>
              </w:rPr>
            </w:pPr>
          </w:p>
        </w:tc>
        <w:tc>
          <w:tcPr>
            <w:tcW w:w="2401" w:type="dxa"/>
            <w:vMerge/>
            <w:vAlign w:val="center"/>
          </w:tcPr>
          <w:p w14:paraId="51EF09D7" w14:textId="77777777" w:rsidR="009178AD" w:rsidRPr="006276FC" w:rsidRDefault="009178AD" w:rsidP="009C6C63">
            <w:pPr>
              <w:pStyle w:val="TAL"/>
              <w:rPr>
                <w:sz w:val="16"/>
                <w:szCs w:val="16"/>
                <w:lang w:eastAsia="zh-CN"/>
              </w:rPr>
            </w:pPr>
          </w:p>
        </w:tc>
        <w:tc>
          <w:tcPr>
            <w:tcW w:w="3098" w:type="dxa"/>
            <w:gridSpan w:val="7"/>
          </w:tcPr>
          <w:p w14:paraId="5A596EEC" w14:textId="77777777" w:rsidR="009178AD" w:rsidRPr="006276FC" w:rsidRDefault="009178AD" w:rsidP="009C6C63">
            <w:pPr>
              <w:pStyle w:val="TAL"/>
              <w:rPr>
                <w:sz w:val="16"/>
                <w:szCs w:val="16"/>
                <w:lang w:eastAsia="zh-CN"/>
              </w:rPr>
            </w:pPr>
            <w:r w:rsidRPr="006276FC">
              <w:rPr>
                <w:sz w:val="16"/>
                <w:szCs w:val="16"/>
                <w:lang w:eastAsia="zh-CN"/>
              </w:rPr>
              <w:t>TrackingAreaId</w:t>
            </w:r>
          </w:p>
        </w:tc>
        <w:tc>
          <w:tcPr>
            <w:tcW w:w="2651" w:type="dxa"/>
            <w:gridSpan w:val="4"/>
          </w:tcPr>
          <w:p w14:paraId="34012A34" w14:textId="77777777" w:rsidR="009178AD" w:rsidRPr="006276FC" w:rsidRDefault="009178AD" w:rsidP="009C6C63">
            <w:pPr>
              <w:pStyle w:val="TAL"/>
              <w:rPr>
                <w:sz w:val="16"/>
                <w:szCs w:val="16"/>
                <w:lang w:eastAsia="ja-JP"/>
              </w:rPr>
            </w:pPr>
            <w:bookmarkStart w:id="667" w:name="_Hlk513732471"/>
            <w:r w:rsidRPr="006276FC">
              <w:rPr>
                <w:sz w:val="16"/>
                <w:szCs w:val="16"/>
                <w:lang w:eastAsia="ja-JP"/>
              </w:rPr>
              <w:t>tTrackingAreaId</w:t>
            </w:r>
            <w:bookmarkEnd w:id="667"/>
          </w:p>
        </w:tc>
        <w:tc>
          <w:tcPr>
            <w:tcW w:w="0" w:type="auto"/>
            <w:gridSpan w:val="4"/>
          </w:tcPr>
          <w:p w14:paraId="2BBCD7E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E0310F8" w14:textId="77777777" w:rsidTr="009C6C63">
        <w:trPr>
          <w:cantSplit/>
          <w:jc w:val="center"/>
        </w:trPr>
        <w:tc>
          <w:tcPr>
            <w:tcW w:w="0" w:type="auto"/>
            <w:vMerge/>
            <w:vAlign w:val="center"/>
          </w:tcPr>
          <w:p w14:paraId="258CDE59" w14:textId="77777777" w:rsidR="009178AD" w:rsidRPr="006276FC" w:rsidRDefault="009178AD" w:rsidP="009C6C63">
            <w:pPr>
              <w:pStyle w:val="TAL"/>
              <w:rPr>
                <w:sz w:val="16"/>
                <w:szCs w:val="16"/>
                <w:lang w:eastAsia="ja-JP"/>
              </w:rPr>
            </w:pPr>
          </w:p>
        </w:tc>
        <w:tc>
          <w:tcPr>
            <w:tcW w:w="2401" w:type="dxa"/>
            <w:vMerge/>
            <w:vAlign w:val="center"/>
          </w:tcPr>
          <w:p w14:paraId="283ACD1B" w14:textId="77777777" w:rsidR="009178AD" w:rsidRPr="006276FC" w:rsidRDefault="009178AD" w:rsidP="009C6C63">
            <w:pPr>
              <w:pStyle w:val="TAL"/>
              <w:rPr>
                <w:sz w:val="16"/>
                <w:szCs w:val="16"/>
                <w:lang w:eastAsia="zh-CN"/>
              </w:rPr>
            </w:pPr>
          </w:p>
        </w:tc>
        <w:tc>
          <w:tcPr>
            <w:tcW w:w="3098" w:type="dxa"/>
            <w:gridSpan w:val="7"/>
          </w:tcPr>
          <w:p w14:paraId="72DB574D" w14:textId="77777777" w:rsidR="009178AD" w:rsidRPr="006276FC" w:rsidRDefault="009178AD" w:rsidP="009C6C63">
            <w:pPr>
              <w:pStyle w:val="TAL"/>
              <w:rPr>
                <w:sz w:val="16"/>
                <w:szCs w:val="16"/>
                <w:lang w:eastAsia="zh-CN"/>
              </w:rPr>
            </w:pPr>
            <w:r w:rsidRPr="006276FC">
              <w:rPr>
                <w:sz w:val="16"/>
                <w:szCs w:val="16"/>
                <w:lang w:eastAsia="zh-CN"/>
              </w:rPr>
              <w:t>GeographicalInformation</w:t>
            </w:r>
          </w:p>
        </w:tc>
        <w:tc>
          <w:tcPr>
            <w:tcW w:w="2651" w:type="dxa"/>
            <w:gridSpan w:val="4"/>
          </w:tcPr>
          <w:p w14:paraId="63B124A6" w14:textId="77777777" w:rsidR="009178AD" w:rsidRPr="006276FC" w:rsidRDefault="009178AD" w:rsidP="009C6C63">
            <w:pPr>
              <w:pStyle w:val="TAL"/>
              <w:rPr>
                <w:sz w:val="16"/>
                <w:szCs w:val="16"/>
                <w:lang w:eastAsia="ja-JP"/>
              </w:rPr>
            </w:pPr>
            <w:r w:rsidRPr="006276FC">
              <w:rPr>
                <w:sz w:val="16"/>
                <w:szCs w:val="16"/>
                <w:lang w:eastAsia="ja-JP"/>
              </w:rPr>
              <w:t>tGeographicalInformation</w:t>
            </w:r>
          </w:p>
        </w:tc>
        <w:tc>
          <w:tcPr>
            <w:tcW w:w="0" w:type="auto"/>
            <w:gridSpan w:val="4"/>
          </w:tcPr>
          <w:p w14:paraId="1DD7E1ED"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38F8C61" w14:textId="77777777" w:rsidTr="009C6C63">
        <w:trPr>
          <w:cantSplit/>
          <w:jc w:val="center"/>
        </w:trPr>
        <w:tc>
          <w:tcPr>
            <w:tcW w:w="0" w:type="auto"/>
            <w:vMerge/>
            <w:vAlign w:val="center"/>
          </w:tcPr>
          <w:p w14:paraId="56AEEC0F" w14:textId="77777777" w:rsidR="009178AD" w:rsidRPr="006276FC" w:rsidRDefault="009178AD" w:rsidP="009C6C63">
            <w:pPr>
              <w:pStyle w:val="TAL"/>
              <w:rPr>
                <w:sz w:val="16"/>
                <w:szCs w:val="16"/>
                <w:lang w:eastAsia="ja-JP"/>
              </w:rPr>
            </w:pPr>
          </w:p>
        </w:tc>
        <w:tc>
          <w:tcPr>
            <w:tcW w:w="2401" w:type="dxa"/>
            <w:vMerge/>
            <w:vAlign w:val="center"/>
          </w:tcPr>
          <w:p w14:paraId="0FA2DFEE" w14:textId="77777777" w:rsidR="009178AD" w:rsidRPr="006276FC" w:rsidRDefault="009178AD" w:rsidP="009C6C63">
            <w:pPr>
              <w:pStyle w:val="TAL"/>
              <w:rPr>
                <w:sz w:val="16"/>
                <w:szCs w:val="16"/>
                <w:lang w:eastAsia="zh-CN"/>
              </w:rPr>
            </w:pPr>
          </w:p>
        </w:tc>
        <w:tc>
          <w:tcPr>
            <w:tcW w:w="3098" w:type="dxa"/>
            <w:gridSpan w:val="7"/>
          </w:tcPr>
          <w:p w14:paraId="76757730" w14:textId="77777777" w:rsidR="009178AD" w:rsidRPr="006276FC" w:rsidRDefault="009178AD" w:rsidP="009C6C63">
            <w:pPr>
              <w:pStyle w:val="TAL"/>
              <w:rPr>
                <w:sz w:val="16"/>
                <w:szCs w:val="16"/>
                <w:lang w:eastAsia="zh-CN"/>
              </w:rPr>
            </w:pPr>
            <w:r w:rsidRPr="006276FC">
              <w:rPr>
                <w:sz w:val="16"/>
                <w:szCs w:val="16"/>
                <w:lang w:eastAsia="zh-CN"/>
              </w:rPr>
              <w:t>AMFAddress</w:t>
            </w:r>
          </w:p>
        </w:tc>
        <w:tc>
          <w:tcPr>
            <w:tcW w:w="2651" w:type="dxa"/>
            <w:gridSpan w:val="4"/>
          </w:tcPr>
          <w:p w14:paraId="136A6274" w14:textId="77777777" w:rsidR="009178AD" w:rsidRPr="006276FC" w:rsidRDefault="009178AD" w:rsidP="009C6C63">
            <w:pPr>
              <w:pStyle w:val="TAL"/>
              <w:rPr>
                <w:sz w:val="16"/>
                <w:szCs w:val="16"/>
                <w:lang w:eastAsia="ja-JP"/>
              </w:rPr>
            </w:pPr>
            <w:r w:rsidRPr="006276FC">
              <w:rPr>
                <w:sz w:val="16"/>
                <w:szCs w:val="16"/>
                <w:lang w:eastAsia="ja-JP"/>
              </w:rPr>
              <w:t>tString</w:t>
            </w:r>
          </w:p>
        </w:tc>
        <w:tc>
          <w:tcPr>
            <w:tcW w:w="0" w:type="auto"/>
            <w:gridSpan w:val="4"/>
          </w:tcPr>
          <w:p w14:paraId="734FB2E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B2995CB" w14:textId="77777777" w:rsidTr="009C6C63">
        <w:trPr>
          <w:cantSplit/>
          <w:jc w:val="center"/>
        </w:trPr>
        <w:tc>
          <w:tcPr>
            <w:tcW w:w="0" w:type="auto"/>
            <w:vMerge/>
            <w:vAlign w:val="center"/>
          </w:tcPr>
          <w:p w14:paraId="45094944" w14:textId="77777777" w:rsidR="009178AD" w:rsidRPr="006276FC" w:rsidRDefault="009178AD" w:rsidP="009C6C63">
            <w:pPr>
              <w:pStyle w:val="TAL"/>
              <w:rPr>
                <w:sz w:val="16"/>
                <w:szCs w:val="16"/>
                <w:lang w:eastAsia="ja-JP"/>
              </w:rPr>
            </w:pPr>
          </w:p>
        </w:tc>
        <w:tc>
          <w:tcPr>
            <w:tcW w:w="2401" w:type="dxa"/>
            <w:vMerge/>
            <w:vAlign w:val="center"/>
          </w:tcPr>
          <w:p w14:paraId="104CA25A" w14:textId="77777777" w:rsidR="009178AD" w:rsidRPr="006276FC" w:rsidRDefault="009178AD" w:rsidP="009C6C63">
            <w:pPr>
              <w:pStyle w:val="TAL"/>
              <w:rPr>
                <w:sz w:val="16"/>
                <w:szCs w:val="16"/>
                <w:lang w:eastAsia="zh-CN"/>
              </w:rPr>
            </w:pPr>
          </w:p>
        </w:tc>
        <w:tc>
          <w:tcPr>
            <w:tcW w:w="3098" w:type="dxa"/>
            <w:gridSpan w:val="7"/>
          </w:tcPr>
          <w:p w14:paraId="66FD18B5" w14:textId="77777777" w:rsidR="009178AD" w:rsidRPr="006276FC" w:rsidRDefault="009178AD" w:rsidP="009C6C63">
            <w:pPr>
              <w:pStyle w:val="TAL"/>
              <w:rPr>
                <w:sz w:val="16"/>
                <w:szCs w:val="16"/>
              </w:rPr>
            </w:pPr>
            <w:r>
              <w:rPr>
                <w:sz w:val="16"/>
                <w:szCs w:val="16"/>
              </w:rPr>
              <w:t>SMSFAddress</w:t>
            </w:r>
          </w:p>
        </w:tc>
        <w:tc>
          <w:tcPr>
            <w:tcW w:w="2651" w:type="dxa"/>
            <w:gridSpan w:val="4"/>
          </w:tcPr>
          <w:p w14:paraId="16A9B292" w14:textId="77777777" w:rsidR="009178AD" w:rsidRPr="006276FC" w:rsidRDefault="009178AD" w:rsidP="009C6C63">
            <w:pPr>
              <w:pStyle w:val="TAL"/>
              <w:rPr>
                <w:sz w:val="16"/>
                <w:szCs w:val="16"/>
                <w:lang w:eastAsia="ja-JP"/>
              </w:rPr>
            </w:pPr>
            <w:r>
              <w:rPr>
                <w:sz w:val="16"/>
                <w:szCs w:val="16"/>
                <w:lang w:eastAsia="ja-JP"/>
              </w:rPr>
              <w:t>tString</w:t>
            </w:r>
          </w:p>
        </w:tc>
        <w:tc>
          <w:tcPr>
            <w:tcW w:w="0" w:type="auto"/>
            <w:gridSpan w:val="4"/>
          </w:tcPr>
          <w:p w14:paraId="07344437" w14:textId="77777777" w:rsidR="009178AD" w:rsidRPr="006276FC" w:rsidRDefault="009178AD" w:rsidP="009C6C63">
            <w:pPr>
              <w:pStyle w:val="TAL"/>
              <w:jc w:val="center"/>
              <w:rPr>
                <w:sz w:val="16"/>
                <w:szCs w:val="16"/>
              </w:rPr>
            </w:pPr>
            <w:r>
              <w:rPr>
                <w:sz w:val="16"/>
                <w:szCs w:val="16"/>
              </w:rPr>
              <w:t>0 to 1</w:t>
            </w:r>
          </w:p>
        </w:tc>
      </w:tr>
      <w:tr w:rsidR="009178AD" w:rsidRPr="006276FC" w14:paraId="45CF17A1" w14:textId="77777777" w:rsidTr="009C6C63">
        <w:trPr>
          <w:cantSplit/>
          <w:jc w:val="center"/>
        </w:trPr>
        <w:tc>
          <w:tcPr>
            <w:tcW w:w="0" w:type="auto"/>
            <w:vMerge/>
            <w:vAlign w:val="center"/>
          </w:tcPr>
          <w:p w14:paraId="05648635" w14:textId="77777777" w:rsidR="009178AD" w:rsidRPr="006276FC" w:rsidRDefault="009178AD" w:rsidP="009C6C63">
            <w:pPr>
              <w:pStyle w:val="TAL"/>
              <w:rPr>
                <w:sz w:val="16"/>
                <w:szCs w:val="16"/>
                <w:lang w:eastAsia="ja-JP"/>
              </w:rPr>
            </w:pPr>
          </w:p>
        </w:tc>
        <w:tc>
          <w:tcPr>
            <w:tcW w:w="2401" w:type="dxa"/>
            <w:vMerge/>
            <w:vAlign w:val="center"/>
          </w:tcPr>
          <w:p w14:paraId="7C7D63A9" w14:textId="77777777" w:rsidR="009178AD" w:rsidRPr="006276FC" w:rsidRDefault="009178AD" w:rsidP="009C6C63">
            <w:pPr>
              <w:pStyle w:val="TAL"/>
              <w:rPr>
                <w:sz w:val="16"/>
                <w:szCs w:val="16"/>
                <w:lang w:eastAsia="zh-CN"/>
              </w:rPr>
            </w:pPr>
          </w:p>
        </w:tc>
        <w:tc>
          <w:tcPr>
            <w:tcW w:w="3098" w:type="dxa"/>
            <w:gridSpan w:val="7"/>
          </w:tcPr>
          <w:p w14:paraId="71654460" w14:textId="77777777" w:rsidR="009178AD" w:rsidRPr="006276FC" w:rsidRDefault="009178AD" w:rsidP="009C6C63">
            <w:pPr>
              <w:pStyle w:val="TAL"/>
              <w:rPr>
                <w:sz w:val="16"/>
                <w:szCs w:val="16"/>
                <w:lang w:eastAsia="zh-CN"/>
              </w:rPr>
            </w:pPr>
            <w:r w:rsidRPr="006276FC">
              <w:rPr>
                <w:sz w:val="16"/>
                <w:szCs w:val="16"/>
                <w:lang w:eastAsia="zh-CN"/>
              </w:rPr>
              <w:t>CurrentLocationRetrieved</w:t>
            </w:r>
          </w:p>
        </w:tc>
        <w:tc>
          <w:tcPr>
            <w:tcW w:w="2651" w:type="dxa"/>
            <w:gridSpan w:val="4"/>
          </w:tcPr>
          <w:p w14:paraId="54FD0BFD" w14:textId="77777777" w:rsidR="009178AD" w:rsidRPr="006276FC" w:rsidRDefault="009178AD" w:rsidP="009C6C63">
            <w:pPr>
              <w:pStyle w:val="TAL"/>
              <w:rPr>
                <w:sz w:val="16"/>
                <w:szCs w:val="16"/>
                <w:lang w:eastAsia="ja-JP"/>
              </w:rPr>
            </w:pPr>
            <w:r w:rsidRPr="006276FC">
              <w:rPr>
                <w:sz w:val="16"/>
                <w:szCs w:val="16"/>
                <w:lang w:eastAsia="ja-JP"/>
              </w:rPr>
              <w:t>tBool</w:t>
            </w:r>
          </w:p>
        </w:tc>
        <w:tc>
          <w:tcPr>
            <w:tcW w:w="0" w:type="auto"/>
            <w:gridSpan w:val="4"/>
          </w:tcPr>
          <w:p w14:paraId="0AC1BF2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3FDFADA" w14:textId="77777777" w:rsidTr="009C6C63">
        <w:trPr>
          <w:cantSplit/>
          <w:jc w:val="center"/>
        </w:trPr>
        <w:tc>
          <w:tcPr>
            <w:tcW w:w="0" w:type="auto"/>
            <w:vMerge/>
            <w:vAlign w:val="center"/>
          </w:tcPr>
          <w:p w14:paraId="34CA5ADF" w14:textId="77777777" w:rsidR="009178AD" w:rsidRPr="006276FC" w:rsidRDefault="009178AD" w:rsidP="009C6C63">
            <w:pPr>
              <w:pStyle w:val="TAL"/>
              <w:rPr>
                <w:sz w:val="16"/>
                <w:szCs w:val="16"/>
                <w:lang w:eastAsia="ja-JP"/>
              </w:rPr>
            </w:pPr>
          </w:p>
        </w:tc>
        <w:tc>
          <w:tcPr>
            <w:tcW w:w="2401" w:type="dxa"/>
            <w:vMerge/>
            <w:vAlign w:val="center"/>
          </w:tcPr>
          <w:p w14:paraId="520CFF9E" w14:textId="77777777" w:rsidR="009178AD" w:rsidRPr="006276FC" w:rsidRDefault="009178AD" w:rsidP="009C6C63">
            <w:pPr>
              <w:pStyle w:val="TAL"/>
              <w:rPr>
                <w:sz w:val="16"/>
                <w:szCs w:val="16"/>
                <w:lang w:eastAsia="zh-CN"/>
              </w:rPr>
            </w:pPr>
          </w:p>
        </w:tc>
        <w:tc>
          <w:tcPr>
            <w:tcW w:w="3098" w:type="dxa"/>
            <w:gridSpan w:val="7"/>
          </w:tcPr>
          <w:p w14:paraId="57B72BBC" w14:textId="77777777" w:rsidR="009178AD" w:rsidRPr="006276FC" w:rsidRDefault="009178AD" w:rsidP="009C6C63">
            <w:pPr>
              <w:pStyle w:val="TAL"/>
              <w:rPr>
                <w:sz w:val="16"/>
                <w:szCs w:val="16"/>
                <w:lang w:eastAsia="zh-CN"/>
              </w:rPr>
            </w:pPr>
            <w:r w:rsidRPr="006276FC">
              <w:rPr>
                <w:sz w:val="16"/>
                <w:szCs w:val="16"/>
                <w:lang w:eastAsia="zh-CN"/>
              </w:rPr>
              <w:t>AgeOfLocationInformation</w:t>
            </w:r>
          </w:p>
        </w:tc>
        <w:tc>
          <w:tcPr>
            <w:tcW w:w="2651" w:type="dxa"/>
            <w:gridSpan w:val="4"/>
          </w:tcPr>
          <w:p w14:paraId="2915B53F" w14:textId="77777777" w:rsidR="009178AD" w:rsidRPr="006276FC" w:rsidRDefault="009178AD" w:rsidP="009C6C63">
            <w:pPr>
              <w:pStyle w:val="TAL"/>
              <w:rPr>
                <w:sz w:val="16"/>
                <w:szCs w:val="16"/>
                <w:lang w:eastAsia="ja-JP"/>
              </w:rPr>
            </w:pPr>
            <w:r w:rsidRPr="006276FC">
              <w:rPr>
                <w:sz w:val="16"/>
                <w:szCs w:val="16"/>
                <w:lang w:eastAsia="ja-JP"/>
              </w:rPr>
              <w:t>tAgeOfLocationInformation</w:t>
            </w:r>
          </w:p>
        </w:tc>
        <w:tc>
          <w:tcPr>
            <w:tcW w:w="0" w:type="auto"/>
            <w:gridSpan w:val="4"/>
          </w:tcPr>
          <w:p w14:paraId="40D7059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2738FDD" w14:textId="77777777" w:rsidTr="009C6C63">
        <w:trPr>
          <w:cantSplit/>
          <w:jc w:val="center"/>
        </w:trPr>
        <w:tc>
          <w:tcPr>
            <w:tcW w:w="0" w:type="auto"/>
            <w:vMerge/>
            <w:vAlign w:val="center"/>
          </w:tcPr>
          <w:p w14:paraId="118D28E2" w14:textId="77777777" w:rsidR="009178AD" w:rsidRPr="006276FC" w:rsidRDefault="009178AD" w:rsidP="009C6C63">
            <w:pPr>
              <w:pStyle w:val="TAL"/>
              <w:rPr>
                <w:sz w:val="16"/>
                <w:szCs w:val="16"/>
                <w:lang w:eastAsia="ja-JP"/>
              </w:rPr>
            </w:pPr>
          </w:p>
        </w:tc>
        <w:tc>
          <w:tcPr>
            <w:tcW w:w="2401" w:type="dxa"/>
            <w:vMerge/>
            <w:vAlign w:val="center"/>
          </w:tcPr>
          <w:p w14:paraId="6F66159B" w14:textId="77777777" w:rsidR="009178AD" w:rsidRPr="006276FC" w:rsidRDefault="009178AD" w:rsidP="009C6C63">
            <w:pPr>
              <w:pStyle w:val="TAL"/>
              <w:rPr>
                <w:sz w:val="16"/>
                <w:szCs w:val="16"/>
                <w:lang w:eastAsia="zh-CN"/>
              </w:rPr>
            </w:pPr>
          </w:p>
        </w:tc>
        <w:tc>
          <w:tcPr>
            <w:tcW w:w="3098" w:type="dxa"/>
            <w:gridSpan w:val="7"/>
          </w:tcPr>
          <w:p w14:paraId="3A57BB4B" w14:textId="77777777" w:rsidR="009178AD" w:rsidRPr="006276FC" w:rsidRDefault="009178AD" w:rsidP="009C6C63">
            <w:pPr>
              <w:pStyle w:val="TAL"/>
              <w:rPr>
                <w:sz w:val="16"/>
                <w:szCs w:val="16"/>
                <w:lang w:eastAsia="zh-CN"/>
              </w:rPr>
            </w:pPr>
            <w:r w:rsidRPr="006276FC">
              <w:rPr>
                <w:sz w:val="16"/>
                <w:szCs w:val="16"/>
                <w:lang w:eastAsia="zh-CN"/>
              </w:rPr>
              <w:t>VisitedPLMNID</w:t>
            </w:r>
          </w:p>
        </w:tc>
        <w:tc>
          <w:tcPr>
            <w:tcW w:w="2651" w:type="dxa"/>
            <w:gridSpan w:val="4"/>
          </w:tcPr>
          <w:p w14:paraId="52B8F9F2" w14:textId="77777777" w:rsidR="009178AD" w:rsidRPr="006276FC" w:rsidRDefault="009178AD" w:rsidP="009C6C63">
            <w:pPr>
              <w:pStyle w:val="TAL"/>
              <w:rPr>
                <w:sz w:val="16"/>
                <w:szCs w:val="16"/>
                <w:lang w:eastAsia="ja-JP"/>
              </w:rPr>
            </w:pPr>
            <w:r w:rsidRPr="006276FC">
              <w:rPr>
                <w:sz w:val="16"/>
                <w:szCs w:val="16"/>
                <w:lang w:eastAsia="ja-JP"/>
              </w:rPr>
              <w:t>tVisitedPLMNID</w:t>
            </w:r>
          </w:p>
        </w:tc>
        <w:tc>
          <w:tcPr>
            <w:tcW w:w="0" w:type="auto"/>
            <w:gridSpan w:val="4"/>
          </w:tcPr>
          <w:p w14:paraId="1D59A09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1B30D36" w14:textId="77777777" w:rsidTr="009C6C63">
        <w:trPr>
          <w:cantSplit/>
          <w:jc w:val="center"/>
        </w:trPr>
        <w:tc>
          <w:tcPr>
            <w:tcW w:w="0" w:type="auto"/>
            <w:vMerge/>
            <w:vAlign w:val="center"/>
          </w:tcPr>
          <w:p w14:paraId="7662C92E" w14:textId="77777777" w:rsidR="009178AD" w:rsidRPr="006276FC" w:rsidRDefault="009178AD" w:rsidP="009C6C63">
            <w:pPr>
              <w:pStyle w:val="TAL"/>
              <w:rPr>
                <w:sz w:val="16"/>
                <w:szCs w:val="16"/>
                <w:lang w:eastAsia="ja-JP"/>
              </w:rPr>
            </w:pPr>
          </w:p>
        </w:tc>
        <w:tc>
          <w:tcPr>
            <w:tcW w:w="2401" w:type="dxa"/>
            <w:vMerge/>
            <w:vAlign w:val="center"/>
          </w:tcPr>
          <w:p w14:paraId="46CCD6E2" w14:textId="77777777" w:rsidR="009178AD" w:rsidRPr="006276FC" w:rsidRDefault="009178AD" w:rsidP="009C6C63">
            <w:pPr>
              <w:pStyle w:val="TAL"/>
              <w:rPr>
                <w:sz w:val="16"/>
                <w:szCs w:val="16"/>
                <w:lang w:eastAsia="zh-CN"/>
              </w:rPr>
            </w:pPr>
          </w:p>
        </w:tc>
        <w:tc>
          <w:tcPr>
            <w:tcW w:w="3098" w:type="dxa"/>
            <w:gridSpan w:val="7"/>
          </w:tcPr>
          <w:p w14:paraId="3B5C689B" w14:textId="77777777" w:rsidR="009178AD" w:rsidRPr="006276FC" w:rsidRDefault="009178AD" w:rsidP="009C6C63">
            <w:pPr>
              <w:pStyle w:val="TAL"/>
              <w:rPr>
                <w:sz w:val="16"/>
                <w:szCs w:val="16"/>
                <w:lang w:eastAsia="zh-CN"/>
              </w:rPr>
            </w:pPr>
            <w:r w:rsidRPr="006276FC">
              <w:rPr>
                <w:sz w:val="16"/>
                <w:szCs w:val="16"/>
                <w:lang w:eastAsia="zh-CN"/>
              </w:rPr>
              <w:t>LocalTimeZone</w:t>
            </w:r>
          </w:p>
        </w:tc>
        <w:tc>
          <w:tcPr>
            <w:tcW w:w="2651" w:type="dxa"/>
            <w:gridSpan w:val="4"/>
          </w:tcPr>
          <w:p w14:paraId="6325C73E" w14:textId="77777777" w:rsidR="009178AD" w:rsidRPr="006276FC" w:rsidRDefault="009178AD" w:rsidP="009C6C63">
            <w:pPr>
              <w:pStyle w:val="TAL"/>
              <w:rPr>
                <w:sz w:val="16"/>
                <w:szCs w:val="16"/>
                <w:lang w:eastAsia="ja-JP"/>
              </w:rPr>
            </w:pPr>
            <w:r w:rsidRPr="006276FC">
              <w:rPr>
                <w:sz w:val="16"/>
                <w:szCs w:val="16"/>
                <w:lang w:eastAsia="ja-JP"/>
              </w:rPr>
              <w:t>tLocalTimeZone</w:t>
            </w:r>
          </w:p>
        </w:tc>
        <w:tc>
          <w:tcPr>
            <w:tcW w:w="0" w:type="auto"/>
            <w:gridSpan w:val="4"/>
          </w:tcPr>
          <w:p w14:paraId="3B59738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A7EFE4D" w14:textId="77777777" w:rsidTr="009C6C63">
        <w:trPr>
          <w:cantSplit/>
          <w:jc w:val="center"/>
        </w:trPr>
        <w:tc>
          <w:tcPr>
            <w:tcW w:w="0" w:type="auto"/>
            <w:vMerge/>
            <w:vAlign w:val="center"/>
          </w:tcPr>
          <w:p w14:paraId="7D0ECFC4" w14:textId="77777777" w:rsidR="009178AD" w:rsidRPr="006276FC" w:rsidRDefault="009178AD" w:rsidP="009C6C63">
            <w:pPr>
              <w:pStyle w:val="TAL"/>
              <w:rPr>
                <w:sz w:val="16"/>
                <w:szCs w:val="16"/>
                <w:lang w:eastAsia="ja-JP"/>
              </w:rPr>
            </w:pPr>
          </w:p>
        </w:tc>
        <w:tc>
          <w:tcPr>
            <w:tcW w:w="2401" w:type="dxa"/>
            <w:vMerge/>
            <w:vAlign w:val="center"/>
          </w:tcPr>
          <w:p w14:paraId="3C459BD9" w14:textId="77777777" w:rsidR="009178AD" w:rsidRPr="006276FC" w:rsidRDefault="009178AD" w:rsidP="009C6C63">
            <w:pPr>
              <w:pStyle w:val="TAL"/>
              <w:rPr>
                <w:sz w:val="16"/>
                <w:szCs w:val="16"/>
                <w:lang w:eastAsia="zh-CN"/>
              </w:rPr>
            </w:pPr>
          </w:p>
        </w:tc>
        <w:tc>
          <w:tcPr>
            <w:tcW w:w="3098" w:type="dxa"/>
            <w:gridSpan w:val="7"/>
          </w:tcPr>
          <w:p w14:paraId="5578A13B" w14:textId="77777777"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14:paraId="0FCE46A1" w14:textId="77777777"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14:paraId="77783B1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4D3308E" w14:textId="77777777" w:rsidTr="009C6C63">
        <w:trPr>
          <w:cantSplit/>
          <w:jc w:val="center"/>
        </w:trPr>
        <w:tc>
          <w:tcPr>
            <w:tcW w:w="0" w:type="auto"/>
            <w:vMerge w:val="restart"/>
            <w:vAlign w:val="center"/>
          </w:tcPr>
          <w:p w14:paraId="54EEA504" w14:textId="77777777" w:rsidR="009178AD" w:rsidRPr="006276FC" w:rsidRDefault="009178AD" w:rsidP="009C6C63">
            <w:pPr>
              <w:pStyle w:val="TAL"/>
              <w:rPr>
                <w:sz w:val="16"/>
                <w:szCs w:val="16"/>
              </w:rPr>
            </w:pPr>
            <w:r w:rsidRPr="006276FC">
              <w:rPr>
                <w:rFonts w:hint="eastAsia"/>
                <w:sz w:val="16"/>
                <w:szCs w:val="16"/>
                <w:lang w:eastAsia="zh-CN"/>
              </w:rPr>
              <w:t>tUserCSGInformation</w:t>
            </w:r>
          </w:p>
        </w:tc>
        <w:tc>
          <w:tcPr>
            <w:tcW w:w="2401" w:type="dxa"/>
            <w:vMerge w:val="restart"/>
            <w:vAlign w:val="center"/>
          </w:tcPr>
          <w:p w14:paraId="623D6A82" w14:textId="77777777" w:rsidR="009178AD" w:rsidRPr="006276FC" w:rsidRDefault="009178AD" w:rsidP="009C6C63">
            <w:pPr>
              <w:pStyle w:val="TAL"/>
              <w:rPr>
                <w:sz w:val="16"/>
                <w:szCs w:val="16"/>
              </w:rPr>
            </w:pPr>
            <w:r w:rsidRPr="006276FC">
              <w:rPr>
                <w:rFonts w:hint="eastAsia"/>
                <w:sz w:val="16"/>
                <w:szCs w:val="16"/>
                <w:lang w:eastAsia="zh-CN"/>
              </w:rPr>
              <w:t>UserCSGInformation</w:t>
            </w:r>
          </w:p>
        </w:tc>
        <w:tc>
          <w:tcPr>
            <w:tcW w:w="3098" w:type="dxa"/>
            <w:gridSpan w:val="7"/>
          </w:tcPr>
          <w:p w14:paraId="692BF82F" w14:textId="77777777" w:rsidR="009178AD" w:rsidRPr="006276FC" w:rsidRDefault="009178AD" w:rsidP="009C6C63">
            <w:pPr>
              <w:pStyle w:val="TAL"/>
              <w:rPr>
                <w:sz w:val="16"/>
                <w:szCs w:val="16"/>
              </w:rPr>
            </w:pPr>
            <w:r w:rsidRPr="006276FC">
              <w:rPr>
                <w:rFonts w:hint="eastAsia"/>
                <w:sz w:val="16"/>
                <w:szCs w:val="16"/>
                <w:lang w:eastAsia="zh-CN"/>
              </w:rPr>
              <w:t>CSGId</w:t>
            </w:r>
          </w:p>
        </w:tc>
        <w:tc>
          <w:tcPr>
            <w:tcW w:w="2651" w:type="dxa"/>
            <w:gridSpan w:val="4"/>
          </w:tcPr>
          <w:p w14:paraId="56DCFFAF" w14:textId="77777777" w:rsidR="009178AD" w:rsidRPr="006276FC" w:rsidRDefault="009178AD" w:rsidP="009C6C63">
            <w:pPr>
              <w:pStyle w:val="TAL"/>
              <w:rPr>
                <w:sz w:val="16"/>
                <w:szCs w:val="16"/>
              </w:rPr>
            </w:pPr>
            <w:r w:rsidRPr="006276FC">
              <w:rPr>
                <w:rFonts w:hint="eastAsia"/>
                <w:sz w:val="16"/>
                <w:szCs w:val="16"/>
                <w:lang w:eastAsia="zh-CN"/>
              </w:rPr>
              <w:t>tCSGId</w:t>
            </w:r>
          </w:p>
        </w:tc>
        <w:tc>
          <w:tcPr>
            <w:tcW w:w="0" w:type="auto"/>
            <w:gridSpan w:val="4"/>
          </w:tcPr>
          <w:p w14:paraId="7749C9E4"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C4569D0" w14:textId="77777777" w:rsidTr="009C6C63">
        <w:trPr>
          <w:cantSplit/>
          <w:jc w:val="center"/>
        </w:trPr>
        <w:tc>
          <w:tcPr>
            <w:tcW w:w="0" w:type="auto"/>
            <w:vMerge/>
            <w:vAlign w:val="center"/>
          </w:tcPr>
          <w:p w14:paraId="14FA93D3" w14:textId="77777777" w:rsidR="009178AD" w:rsidRPr="006276FC" w:rsidRDefault="009178AD" w:rsidP="009C6C63">
            <w:pPr>
              <w:pStyle w:val="TAL"/>
              <w:rPr>
                <w:sz w:val="16"/>
                <w:szCs w:val="16"/>
              </w:rPr>
            </w:pPr>
          </w:p>
        </w:tc>
        <w:tc>
          <w:tcPr>
            <w:tcW w:w="2401" w:type="dxa"/>
            <w:vMerge/>
            <w:vAlign w:val="center"/>
          </w:tcPr>
          <w:p w14:paraId="6C05D021" w14:textId="77777777" w:rsidR="009178AD" w:rsidRPr="006276FC" w:rsidRDefault="009178AD" w:rsidP="009C6C63">
            <w:pPr>
              <w:pStyle w:val="TAL"/>
              <w:rPr>
                <w:sz w:val="16"/>
                <w:szCs w:val="16"/>
              </w:rPr>
            </w:pPr>
          </w:p>
        </w:tc>
        <w:tc>
          <w:tcPr>
            <w:tcW w:w="3098" w:type="dxa"/>
            <w:gridSpan w:val="7"/>
          </w:tcPr>
          <w:p w14:paraId="360E70F5" w14:textId="77777777"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14:paraId="6310414A" w14:textId="77777777"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14:paraId="01A5AF5E"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BA65068" w14:textId="77777777" w:rsidTr="009C6C63">
        <w:trPr>
          <w:cantSplit/>
          <w:jc w:val="center"/>
        </w:trPr>
        <w:tc>
          <w:tcPr>
            <w:tcW w:w="0" w:type="auto"/>
            <w:vMerge w:val="restart"/>
            <w:vAlign w:val="center"/>
          </w:tcPr>
          <w:p w14:paraId="1DF9210A" w14:textId="77777777" w:rsidR="009178AD" w:rsidRPr="006276FC" w:rsidRDefault="009178AD" w:rsidP="009C6C63">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14:paraId="79753EB7" w14:textId="77777777" w:rsidR="009178AD" w:rsidRPr="006276FC" w:rsidRDefault="009178AD" w:rsidP="009C6C63">
            <w:pPr>
              <w:pStyle w:val="TAL"/>
              <w:rPr>
                <w:sz w:val="16"/>
                <w:szCs w:val="16"/>
              </w:rPr>
            </w:pPr>
            <w:r w:rsidRPr="006276FC">
              <w:rPr>
                <w:rFonts w:hint="eastAsia"/>
                <w:sz w:val="16"/>
                <w:szCs w:val="16"/>
                <w:lang w:eastAsia="zh-CN"/>
              </w:rPr>
              <w:t>UserCSGInformation-Extension</w:t>
            </w:r>
          </w:p>
        </w:tc>
        <w:tc>
          <w:tcPr>
            <w:tcW w:w="3098" w:type="dxa"/>
            <w:gridSpan w:val="7"/>
          </w:tcPr>
          <w:p w14:paraId="21F3FAA1" w14:textId="77777777" w:rsidR="009178AD" w:rsidRPr="006276FC" w:rsidRDefault="009178AD" w:rsidP="009C6C63">
            <w:pPr>
              <w:pStyle w:val="TAL"/>
              <w:rPr>
                <w:sz w:val="16"/>
                <w:szCs w:val="16"/>
              </w:rPr>
            </w:pPr>
            <w:r w:rsidRPr="006276FC">
              <w:rPr>
                <w:rFonts w:hint="eastAsia"/>
                <w:sz w:val="16"/>
                <w:szCs w:val="16"/>
                <w:lang w:eastAsia="zh-CN"/>
              </w:rPr>
              <w:t>AccessMode</w:t>
            </w:r>
          </w:p>
        </w:tc>
        <w:tc>
          <w:tcPr>
            <w:tcW w:w="2651" w:type="dxa"/>
            <w:gridSpan w:val="4"/>
          </w:tcPr>
          <w:p w14:paraId="27E2A79D" w14:textId="77777777"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gridSpan w:val="4"/>
          </w:tcPr>
          <w:p w14:paraId="3D45038F" w14:textId="77777777"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14:paraId="737B2C2F" w14:textId="77777777" w:rsidTr="009C6C63">
        <w:trPr>
          <w:cantSplit/>
          <w:jc w:val="center"/>
        </w:trPr>
        <w:tc>
          <w:tcPr>
            <w:tcW w:w="0" w:type="auto"/>
            <w:vMerge/>
            <w:vAlign w:val="center"/>
          </w:tcPr>
          <w:p w14:paraId="566755E2" w14:textId="77777777" w:rsidR="009178AD" w:rsidRPr="006276FC" w:rsidRDefault="009178AD" w:rsidP="009C6C63">
            <w:pPr>
              <w:pStyle w:val="TAL"/>
              <w:rPr>
                <w:sz w:val="16"/>
                <w:szCs w:val="16"/>
              </w:rPr>
            </w:pPr>
          </w:p>
        </w:tc>
        <w:tc>
          <w:tcPr>
            <w:tcW w:w="2401" w:type="dxa"/>
            <w:vMerge/>
            <w:vAlign w:val="center"/>
          </w:tcPr>
          <w:p w14:paraId="5556B078" w14:textId="77777777" w:rsidR="009178AD" w:rsidRPr="006276FC" w:rsidRDefault="009178AD" w:rsidP="009C6C63">
            <w:pPr>
              <w:pStyle w:val="TAL"/>
              <w:rPr>
                <w:sz w:val="16"/>
                <w:szCs w:val="16"/>
              </w:rPr>
            </w:pPr>
          </w:p>
        </w:tc>
        <w:tc>
          <w:tcPr>
            <w:tcW w:w="3098" w:type="dxa"/>
            <w:gridSpan w:val="7"/>
          </w:tcPr>
          <w:p w14:paraId="79BCBE9C" w14:textId="77777777" w:rsidR="009178AD" w:rsidRPr="006276FC" w:rsidRDefault="009178AD" w:rsidP="009C6C63">
            <w:pPr>
              <w:pStyle w:val="TAL"/>
              <w:rPr>
                <w:sz w:val="16"/>
                <w:szCs w:val="16"/>
              </w:rPr>
            </w:pPr>
            <w:r w:rsidRPr="006276FC">
              <w:rPr>
                <w:rFonts w:hint="eastAsia"/>
                <w:sz w:val="16"/>
                <w:szCs w:val="16"/>
                <w:lang w:eastAsia="zh-CN"/>
              </w:rPr>
              <w:t>CMI</w:t>
            </w:r>
          </w:p>
        </w:tc>
        <w:tc>
          <w:tcPr>
            <w:tcW w:w="2651" w:type="dxa"/>
            <w:gridSpan w:val="4"/>
          </w:tcPr>
          <w:p w14:paraId="58E970C3" w14:textId="77777777" w:rsidR="009178AD" w:rsidRPr="006276FC" w:rsidRDefault="009178AD" w:rsidP="009C6C63">
            <w:pPr>
              <w:pStyle w:val="TAL"/>
              <w:rPr>
                <w:sz w:val="16"/>
                <w:szCs w:val="16"/>
              </w:rPr>
            </w:pPr>
            <w:r w:rsidRPr="006276FC">
              <w:rPr>
                <w:rFonts w:hint="eastAsia"/>
                <w:sz w:val="16"/>
                <w:szCs w:val="16"/>
                <w:lang w:eastAsia="zh-CN"/>
              </w:rPr>
              <w:t>tBool</w:t>
            </w:r>
          </w:p>
        </w:tc>
        <w:tc>
          <w:tcPr>
            <w:tcW w:w="0" w:type="auto"/>
            <w:gridSpan w:val="4"/>
          </w:tcPr>
          <w:p w14:paraId="0E97E00E" w14:textId="77777777"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14:paraId="0D1878E9" w14:textId="77777777" w:rsidTr="009C6C63">
        <w:trPr>
          <w:cantSplit/>
          <w:jc w:val="center"/>
        </w:trPr>
        <w:tc>
          <w:tcPr>
            <w:tcW w:w="0" w:type="auto"/>
            <w:vMerge w:val="restart"/>
            <w:vAlign w:val="center"/>
          </w:tcPr>
          <w:p w14:paraId="575B02A1" w14:textId="77777777" w:rsidR="009178AD" w:rsidRPr="006276FC" w:rsidRDefault="009178AD" w:rsidP="009C6C63">
            <w:pPr>
              <w:pStyle w:val="TAL"/>
              <w:rPr>
                <w:sz w:val="16"/>
                <w:szCs w:val="16"/>
              </w:rPr>
            </w:pPr>
            <w:r w:rsidRPr="006276FC">
              <w:rPr>
                <w:rFonts w:cs="Arial"/>
                <w:bCs/>
                <w:sz w:val="16"/>
                <w:szCs w:val="16"/>
              </w:rPr>
              <w:t>tTADSinformation</w:t>
            </w:r>
          </w:p>
        </w:tc>
        <w:tc>
          <w:tcPr>
            <w:tcW w:w="2401" w:type="dxa"/>
            <w:vMerge w:val="restart"/>
            <w:vAlign w:val="center"/>
          </w:tcPr>
          <w:p w14:paraId="5980C88F" w14:textId="77777777" w:rsidR="009178AD" w:rsidRPr="006276FC" w:rsidRDefault="009178AD" w:rsidP="009C6C63">
            <w:pPr>
              <w:pStyle w:val="TAL"/>
              <w:rPr>
                <w:sz w:val="16"/>
                <w:szCs w:val="16"/>
              </w:rPr>
            </w:pPr>
            <w:r w:rsidRPr="006276FC">
              <w:rPr>
                <w:rFonts w:cs="Arial"/>
                <w:bCs/>
                <w:sz w:val="16"/>
                <w:szCs w:val="16"/>
              </w:rPr>
              <w:t>TADSinformation</w:t>
            </w:r>
          </w:p>
        </w:tc>
        <w:tc>
          <w:tcPr>
            <w:tcW w:w="3098" w:type="dxa"/>
            <w:gridSpan w:val="7"/>
          </w:tcPr>
          <w:p w14:paraId="3C9AE945" w14:textId="77777777"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14:paraId="1DF3D54F" w14:textId="77777777"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14:paraId="2E4AF7F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533970B" w14:textId="77777777" w:rsidTr="009C6C63">
        <w:trPr>
          <w:cantSplit/>
          <w:jc w:val="center"/>
        </w:trPr>
        <w:tc>
          <w:tcPr>
            <w:tcW w:w="0" w:type="auto"/>
            <w:vMerge/>
            <w:vAlign w:val="center"/>
          </w:tcPr>
          <w:p w14:paraId="7EE32781" w14:textId="77777777" w:rsidR="009178AD" w:rsidRPr="006276FC" w:rsidRDefault="009178AD" w:rsidP="009C6C63">
            <w:pPr>
              <w:pStyle w:val="TAL"/>
              <w:rPr>
                <w:sz w:val="16"/>
                <w:szCs w:val="16"/>
              </w:rPr>
            </w:pPr>
          </w:p>
        </w:tc>
        <w:tc>
          <w:tcPr>
            <w:tcW w:w="2401" w:type="dxa"/>
            <w:vMerge/>
            <w:vAlign w:val="center"/>
          </w:tcPr>
          <w:p w14:paraId="6B6F8E26" w14:textId="77777777" w:rsidR="009178AD" w:rsidRPr="006276FC" w:rsidRDefault="009178AD" w:rsidP="009C6C63">
            <w:pPr>
              <w:pStyle w:val="TAL"/>
              <w:rPr>
                <w:sz w:val="16"/>
                <w:szCs w:val="16"/>
              </w:rPr>
            </w:pPr>
          </w:p>
        </w:tc>
        <w:tc>
          <w:tcPr>
            <w:tcW w:w="3098" w:type="dxa"/>
            <w:gridSpan w:val="7"/>
          </w:tcPr>
          <w:p w14:paraId="31AD459C" w14:textId="77777777" w:rsidR="009178AD" w:rsidRPr="006276FC" w:rsidRDefault="009178AD" w:rsidP="009C6C63">
            <w:pPr>
              <w:pStyle w:val="TAL"/>
              <w:rPr>
                <w:sz w:val="16"/>
                <w:szCs w:val="16"/>
              </w:rPr>
            </w:pPr>
            <w:r w:rsidRPr="006276FC">
              <w:rPr>
                <w:sz w:val="16"/>
                <w:szCs w:val="16"/>
              </w:rPr>
              <w:t>RATtype</w:t>
            </w:r>
          </w:p>
        </w:tc>
        <w:tc>
          <w:tcPr>
            <w:tcW w:w="2651" w:type="dxa"/>
            <w:gridSpan w:val="4"/>
          </w:tcPr>
          <w:p w14:paraId="5F544A9C" w14:textId="77777777" w:rsidR="009178AD" w:rsidRPr="006276FC" w:rsidRDefault="009178AD" w:rsidP="009C6C63">
            <w:pPr>
              <w:pStyle w:val="TAL"/>
              <w:rPr>
                <w:sz w:val="16"/>
                <w:szCs w:val="16"/>
              </w:rPr>
            </w:pPr>
            <w:r w:rsidRPr="006276FC">
              <w:rPr>
                <w:sz w:val="16"/>
                <w:szCs w:val="16"/>
              </w:rPr>
              <w:t>tRATtype</w:t>
            </w:r>
          </w:p>
        </w:tc>
        <w:tc>
          <w:tcPr>
            <w:tcW w:w="0" w:type="auto"/>
            <w:gridSpan w:val="4"/>
          </w:tcPr>
          <w:p w14:paraId="3FBF33D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AF5043C" w14:textId="77777777" w:rsidTr="009C6C63">
        <w:trPr>
          <w:cantSplit/>
          <w:jc w:val="center"/>
        </w:trPr>
        <w:tc>
          <w:tcPr>
            <w:tcW w:w="0" w:type="auto"/>
            <w:vMerge/>
            <w:vAlign w:val="center"/>
          </w:tcPr>
          <w:p w14:paraId="47364ABA" w14:textId="77777777" w:rsidR="009178AD" w:rsidRPr="006276FC" w:rsidRDefault="009178AD" w:rsidP="009C6C63">
            <w:pPr>
              <w:pStyle w:val="TAL"/>
              <w:rPr>
                <w:sz w:val="16"/>
                <w:szCs w:val="16"/>
              </w:rPr>
            </w:pPr>
          </w:p>
        </w:tc>
        <w:tc>
          <w:tcPr>
            <w:tcW w:w="2401" w:type="dxa"/>
            <w:vMerge/>
            <w:vAlign w:val="center"/>
          </w:tcPr>
          <w:p w14:paraId="08DD9139" w14:textId="77777777" w:rsidR="009178AD" w:rsidRPr="006276FC" w:rsidRDefault="009178AD" w:rsidP="009C6C63">
            <w:pPr>
              <w:pStyle w:val="TAL"/>
              <w:rPr>
                <w:sz w:val="16"/>
                <w:szCs w:val="16"/>
              </w:rPr>
            </w:pPr>
          </w:p>
        </w:tc>
        <w:tc>
          <w:tcPr>
            <w:tcW w:w="3098" w:type="dxa"/>
            <w:gridSpan w:val="7"/>
          </w:tcPr>
          <w:p w14:paraId="3718EE68"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527ED62F" w14:textId="77777777" w:rsidR="009178AD" w:rsidRPr="006276FC" w:rsidRDefault="009178AD" w:rsidP="009C6C63">
            <w:pPr>
              <w:pStyle w:val="TAL"/>
              <w:rPr>
                <w:sz w:val="16"/>
                <w:szCs w:val="16"/>
              </w:rPr>
            </w:pPr>
            <w:r w:rsidRPr="006276FC">
              <w:rPr>
                <w:sz w:val="16"/>
                <w:szCs w:val="16"/>
              </w:rPr>
              <w:t>tTADSinformationExtension</w:t>
            </w:r>
          </w:p>
        </w:tc>
        <w:tc>
          <w:tcPr>
            <w:tcW w:w="0" w:type="auto"/>
            <w:gridSpan w:val="4"/>
          </w:tcPr>
          <w:p w14:paraId="66EBB11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95F19CE" w14:textId="77777777" w:rsidTr="009C6C63">
        <w:trPr>
          <w:cantSplit/>
          <w:jc w:val="center"/>
        </w:trPr>
        <w:tc>
          <w:tcPr>
            <w:tcW w:w="0" w:type="auto"/>
            <w:vMerge w:val="restart"/>
            <w:vAlign w:val="center"/>
          </w:tcPr>
          <w:p w14:paraId="24B065F0" w14:textId="77777777" w:rsidR="009178AD" w:rsidRPr="006276FC" w:rsidRDefault="009178AD" w:rsidP="009C6C63">
            <w:pPr>
              <w:pStyle w:val="TAL"/>
              <w:rPr>
                <w:sz w:val="16"/>
                <w:szCs w:val="16"/>
              </w:rPr>
            </w:pPr>
            <w:r w:rsidRPr="006276FC">
              <w:rPr>
                <w:rFonts w:hint="eastAsia"/>
                <w:sz w:val="16"/>
                <w:szCs w:val="16"/>
                <w:lang w:eastAsia="zh-CN"/>
              </w:rPr>
              <w:t>tTWANLocationInformation</w:t>
            </w:r>
          </w:p>
        </w:tc>
        <w:tc>
          <w:tcPr>
            <w:tcW w:w="2401" w:type="dxa"/>
            <w:vMerge w:val="restart"/>
            <w:vAlign w:val="center"/>
          </w:tcPr>
          <w:p w14:paraId="1E4370A5" w14:textId="77777777" w:rsidR="009178AD" w:rsidRPr="006276FC" w:rsidRDefault="009178AD" w:rsidP="009C6C63">
            <w:pPr>
              <w:pStyle w:val="TAL"/>
              <w:rPr>
                <w:sz w:val="16"/>
                <w:szCs w:val="16"/>
              </w:rPr>
            </w:pPr>
            <w:r w:rsidRPr="006276FC">
              <w:rPr>
                <w:rFonts w:hint="eastAsia"/>
                <w:sz w:val="16"/>
                <w:szCs w:val="16"/>
                <w:lang w:eastAsia="zh-CN"/>
              </w:rPr>
              <w:t>TWANLocationInformation</w:t>
            </w:r>
          </w:p>
        </w:tc>
        <w:tc>
          <w:tcPr>
            <w:tcW w:w="3098" w:type="dxa"/>
            <w:gridSpan w:val="7"/>
            <w:vAlign w:val="center"/>
          </w:tcPr>
          <w:p w14:paraId="1C453639" w14:textId="77777777" w:rsidR="009178AD" w:rsidRPr="006276FC" w:rsidRDefault="009178AD" w:rsidP="009C6C63">
            <w:pPr>
              <w:pStyle w:val="TAL"/>
              <w:rPr>
                <w:sz w:val="16"/>
                <w:szCs w:val="16"/>
                <w:lang w:eastAsia="zh-CN"/>
              </w:rPr>
            </w:pPr>
            <w:r w:rsidRPr="006276FC">
              <w:rPr>
                <w:rFonts w:hint="eastAsia"/>
                <w:sz w:val="16"/>
                <w:szCs w:val="16"/>
                <w:lang w:eastAsia="zh-CN"/>
              </w:rPr>
              <w:t>TWAN-SSID</w:t>
            </w:r>
          </w:p>
        </w:tc>
        <w:tc>
          <w:tcPr>
            <w:tcW w:w="2651" w:type="dxa"/>
            <w:gridSpan w:val="4"/>
            <w:vAlign w:val="center"/>
          </w:tcPr>
          <w:p w14:paraId="263DD8BD" w14:textId="77777777" w:rsidR="009178AD" w:rsidRPr="006276FC" w:rsidRDefault="009178AD" w:rsidP="009C6C63">
            <w:pPr>
              <w:pStyle w:val="TAL"/>
              <w:rPr>
                <w:sz w:val="16"/>
                <w:szCs w:val="16"/>
                <w:lang w:eastAsia="zh-CN"/>
              </w:rPr>
            </w:pPr>
            <w:r w:rsidRPr="006276FC">
              <w:rPr>
                <w:rFonts w:hint="eastAsia"/>
                <w:sz w:val="16"/>
                <w:szCs w:val="16"/>
                <w:lang w:eastAsia="zh-CN"/>
              </w:rPr>
              <w:t>tTWAN-SSID</w:t>
            </w:r>
          </w:p>
        </w:tc>
        <w:tc>
          <w:tcPr>
            <w:tcW w:w="0" w:type="auto"/>
            <w:gridSpan w:val="4"/>
            <w:vAlign w:val="center"/>
          </w:tcPr>
          <w:p w14:paraId="2DB08EB2"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28998970" w14:textId="77777777" w:rsidTr="009C6C63">
        <w:trPr>
          <w:cantSplit/>
          <w:jc w:val="center"/>
        </w:trPr>
        <w:tc>
          <w:tcPr>
            <w:tcW w:w="0" w:type="auto"/>
            <w:vMerge/>
            <w:vAlign w:val="center"/>
          </w:tcPr>
          <w:p w14:paraId="006DD732" w14:textId="77777777" w:rsidR="009178AD" w:rsidRPr="006276FC" w:rsidRDefault="009178AD" w:rsidP="009C6C63">
            <w:pPr>
              <w:pStyle w:val="TAL"/>
              <w:rPr>
                <w:sz w:val="16"/>
                <w:szCs w:val="16"/>
              </w:rPr>
            </w:pPr>
          </w:p>
        </w:tc>
        <w:tc>
          <w:tcPr>
            <w:tcW w:w="2401" w:type="dxa"/>
            <w:vMerge/>
            <w:vAlign w:val="center"/>
          </w:tcPr>
          <w:p w14:paraId="10E54719" w14:textId="77777777" w:rsidR="009178AD" w:rsidRPr="006276FC" w:rsidRDefault="009178AD" w:rsidP="009C6C63">
            <w:pPr>
              <w:pStyle w:val="TAL"/>
              <w:rPr>
                <w:sz w:val="16"/>
                <w:szCs w:val="16"/>
              </w:rPr>
            </w:pPr>
          </w:p>
        </w:tc>
        <w:tc>
          <w:tcPr>
            <w:tcW w:w="3098" w:type="dxa"/>
            <w:gridSpan w:val="7"/>
            <w:vAlign w:val="center"/>
          </w:tcPr>
          <w:p w14:paraId="46E54AD2" w14:textId="77777777" w:rsidR="009178AD" w:rsidRPr="006276FC" w:rsidRDefault="009178AD" w:rsidP="009C6C63">
            <w:pPr>
              <w:pStyle w:val="TAL"/>
              <w:rPr>
                <w:sz w:val="16"/>
                <w:szCs w:val="16"/>
                <w:lang w:eastAsia="zh-CN"/>
              </w:rPr>
            </w:pPr>
            <w:r w:rsidRPr="006276FC">
              <w:rPr>
                <w:rFonts w:hint="eastAsia"/>
                <w:sz w:val="16"/>
                <w:szCs w:val="16"/>
                <w:lang w:eastAsia="zh-CN"/>
              </w:rPr>
              <w:t>TWAN-BSSID</w:t>
            </w:r>
          </w:p>
        </w:tc>
        <w:tc>
          <w:tcPr>
            <w:tcW w:w="2651" w:type="dxa"/>
            <w:gridSpan w:val="4"/>
            <w:vAlign w:val="center"/>
          </w:tcPr>
          <w:p w14:paraId="65743D3B" w14:textId="77777777" w:rsidR="009178AD" w:rsidRPr="006276FC" w:rsidRDefault="009178AD" w:rsidP="009C6C63">
            <w:pPr>
              <w:pStyle w:val="TAL"/>
              <w:rPr>
                <w:sz w:val="16"/>
                <w:szCs w:val="16"/>
                <w:lang w:eastAsia="zh-CN"/>
              </w:rPr>
            </w:pPr>
            <w:r w:rsidRPr="006276FC">
              <w:rPr>
                <w:rFonts w:hint="eastAsia"/>
                <w:sz w:val="16"/>
                <w:szCs w:val="16"/>
                <w:lang w:eastAsia="zh-CN"/>
              </w:rPr>
              <w:t>tTWAN-BSSID</w:t>
            </w:r>
          </w:p>
        </w:tc>
        <w:tc>
          <w:tcPr>
            <w:tcW w:w="0" w:type="auto"/>
            <w:gridSpan w:val="4"/>
            <w:vAlign w:val="center"/>
          </w:tcPr>
          <w:p w14:paraId="375DE7FC"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5C334C13" w14:textId="77777777" w:rsidTr="009C6C63">
        <w:trPr>
          <w:cantSplit/>
          <w:jc w:val="center"/>
        </w:trPr>
        <w:tc>
          <w:tcPr>
            <w:tcW w:w="0" w:type="auto"/>
            <w:vMerge/>
            <w:vAlign w:val="center"/>
          </w:tcPr>
          <w:p w14:paraId="253A4DD4" w14:textId="77777777" w:rsidR="009178AD" w:rsidRPr="006276FC" w:rsidRDefault="009178AD" w:rsidP="009C6C63">
            <w:pPr>
              <w:pStyle w:val="TAL"/>
              <w:rPr>
                <w:sz w:val="16"/>
                <w:szCs w:val="16"/>
              </w:rPr>
            </w:pPr>
          </w:p>
        </w:tc>
        <w:tc>
          <w:tcPr>
            <w:tcW w:w="2401" w:type="dxa"/>
            <w:vMerge/>
            <w:vAlign w:val="center"/>
          </w:tcPr>
          <w:p w14:paraId="48C88413" w14:textId="77777777" w:rsidR="009178AD" w:rsidRPr="006276FC" w:rsidRDefault="009178AD" w:rsidP="009C6C63">
            <w:pPr>
              <w:pStyle w:val="TAL"/>
              <w:rPr>
                <w:sz w:val="16"/>
                <w:szCs w:val="16"/>
              </w:rPr>
            </w:pPr>
          </w:p>
        </w:tc>
        <w:tc>
          <w:tcPr>
            <w:tcW w:w="3098" w:type="dxa"/>
            <w:gridSpan w:val="7"/>
            <w:vAlign w:val="center"/>
          </w:tcPr>
          <w:p w14:paraId="4F7FA05F" w14:textId="77777777" w:rsidR="009178AD" w:rsidRPr="006276FC" w:rsidRDefault="009178AD" w:rsidP="009C6C63">
            <w:pPr>
              <w:pStyle w:val="TAL"/>
              <w:rPr>
                <w:sz w:val="16"/>
                <w:szCs w:val="16"/>
                <w:lang w:eastAsia="zh-CN"/>
              </w:rPr>
            </w:pPr>
            <w:r w:rsidRPr="006276FC">
              <w:rPr>
                <w:rFonts w:hint="eastAsia"/>
                <w:sz w:val="16"/>
                <w:szCs w:val="16"/>
                <w:lang w:eastAsia="zh-CN"/>
              </w:rPr>
              <w:t>TWAN-PLMNID</w:t>
            </w:r>
          </w:p>
        </w:tc>
        <w:tc>
          <w:tcPr>
            <w:tcW w:w="2651" w:type="dxa"/>
            <w:gridSpan w:val="4"/>
            <w:vAlign w:val="center"/>
          </w:tcPr>
          <w:p w14:paraId="6E3843AF" w14:textId="77777777"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14:paraId="7F899558"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3188EDF2" w14:textId="77777777" w:rsidTr="009C6C63">
        <w:trPr>
          <w:cantSplit/>
          <w:jc w:val="center"/>
        </w:trPr>
        <w:tc>
          <w:tcPr>
            <w:tcW w:w="0" w:type="auto"/>
            <w:vMerge/>
            <w:vAlign w:val="center"/>
          </w:tcPr>
          <w:p w14:paraId="36FA5F87" w14:textId="77777777" w:rsidR="009178AD" w:rsidRPr="006276FC" w:rsidRDefault="009178AD" w:rsidP="009C6C63">
            <w:pPr>
              <w:pStyle w:val="TAL"/>
              <w:rPr>
                <w:sz w:val="16"/>
                <w:szCs w:val="16"/>
              </w:rPr>
            </w:pPr>
          </w:p>
        </w:tc>
        <w:tc>
          <w:tcPr>
            <w:tcW w:w="2401" w:type="dxa"/>
            <w:vMerge/>
            <w:vAlign w:val="center"/>
          </w:tcPr>
          <w:p w14:paraId="3E2F83BA" w14:textId="77777777" w:rsidR="009178AD" w:rsidRPr="006276FC" w:rsidRDefault="009178AD" w:rsidP="009C6C63">
            <w:pPr>
              <w:pStyle w:val="TAL"/>
              <w:rPr>
                <w:sz w:val="16"/>
                <w:szCs w:val="16"/>
              </w:rPr>
            </w:pPr>
          </w:p>
        </w:tc>
        <w:tc>
          <w:tcPr>
            <w:tcW w:w="3098" w:type="dxa"/>
            <w:gridSpan w:val="7"/>
            <w:vAlign w:val="center"/>
          </w:tcPr>
          <w:p w14:paraId="3FDD4D90" w14:textId="77777777" w:rsidR="009178AD" w:rsidRPr="006276FC" w:rsidRDefault="009178AD" w:rsidP="009C6C63">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14:paraId="27F562BC" w14:textId="77777777" w:rsidR="009178AD" w:rsidRPr="006276FC" w:rsidRDefault="009178AD" w:rsidP="009C6C63">
            <w:pPr>
              <w:pStyle w:val="TAL"/>
              <w:rPr>
                <w:sz w:val="16"/>
                <w:szCs w:val="16"/>
                <w:lang w:eastAsia="zh-CN"/>
              </w:rPr>
            </w:pPr>
            <w:r w:rsidRPr="006276FC">
              <w:rPr>
                <w:rFonts w:hint="eastAsia"/>
                <w:sz w:val="16"/>
                <w:szCs w:val="16"/>
                <w:lang w:eastAsia="zh-CN"/>
              </w:rPr>
              <w:t>tCivicAddress</w:t>
            </w:r>
          </w:p>
        </w:tc>
        <w:tc>
          <w:tcPr>
            <w:tcW w:w="0" w:type="auto"/>
            <w:gridSpan w:val="4"/>
            <w:vAlign w:val="center"/>
          </w:tcPr>
          <w:p w14:paraId="0BD97C79" w14:textId="77777777" w:rsidR="009178AD" w:rsidRPr="006276FC" w:rsidRDefault="009178AD" w:rsidP="009C6C63">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14:paraId="168F95E2" w14:textId="77777777" w:rsidTr="009C6C63">
        <w:trPr>
          <w:cantSplit/>
          <w:jc w:val="center"/>
        </w:trPr>
        <w:tc>
          <w:tcPr>
            <w:tcW w:w="0" w:type="auto"/>
            <w:vMerge/>
            <w:vAlign w:val="center"/>
          </w:tcPr>
          <w:p w14:paraId="6D1D3B65" w14:textId="77777777" w:rsidR="009178AD" w:rsidRPr="006276FC" w:rsidRDefault="009178AD" w:rsidP="009C6C63">
            <w:pPr>
              <w:pStyle w:val="TAL"/>
              <w:rPr>
                <w:sz w:val="16"/>
                <w:szCs w:val="16"/>
              </w:rPr>
            </w:pPr>
          </w:p>
        </w:tc>
        <w:tc>
          <w:tcPr>
            <w:tcW w:w="2401" w:type="dxa"/>
            <w:vMerge/>
            <w:vAlign w:val="center"/>
          </w:tcPr>
          <w:p w14:paraId="157C93C5" w14:textId="77777777" w:rsidR="009178AD" w:rsidRPr="006276FC" w:rsidRDefault="009178AD" w:rsidP="009C6C63">
            <w:pPr>
              <w:pStyle w:val="TAL"/>
              <w:rPr>
                <w:sz w:val="16"/>
                <w:szCs w:val="16"/>
              </w:rPr>
            </w:pPr>
          </w:p>
        </w:tc>
        <w:tc>
          <w:tcPr>
            <w:tcW w:w="3098" w:type="dxa"/>
            <w:gridSpan w:val="7"/>
            <w:vAlign w:val="center"/>
          </w:tcPr>
          <w:p w14:paraId="673DACA1" w14:textId="77777777" w:rsidR="009178AD" w:rsidRPr="006276FC" w:rsidRDefault="009178AD" w:rsidP="009C6C63">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14:paraId="441481F1" w14:textId="77777777" w:rsidR="009178AD" w:rsidRPr="006276FC" w:rsidRDefault="009178AD" w:rsidP="009C6C63">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14:paraId="61C9D224" w14:textId="77777777"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14:paraId="123348EC" w14:textId="77777777" w:rsidTr="009C6C63">
        <w:trPr>
          <w:cantSplit/>
          <w:jc w:val="center"/>
        </w:trPr>
        <w:tc>
          <w:tcPr>
            <w:tcW w:w="0" w:type="auto"/>
            <w:vMerge/>
            <w:vAlign w:val="center"/>
          </w:tcPr>
          <w:p w14:paraId="1D75BAAC" w14:textId="77777777" w:rsidR="009178AD" w:rsidRPr="006276FC" w:rsidRDefault="009178AD" w:rsidP="009C6C63">
            <w:pPr>
              <w:pStyle w:val="TAL"/>
              <w:rPr>
                <w:sz w:val="16"/>
                <w:szCs w:val="16"/>
              </w:rPr>
            </w:pPr>
          </w:p>
        </w:tc>
        <w:tc>
          <w:tcPr>
            <w:tcW w:w="2401" w:type="dxa"/>
            <w:vMerge/>
            <w:vAlign w:val="center"/>
          </w:tcPr>
          <w:p w14:paraId="48871B78" w14:textId="77777777" w:rsidR="009178AD" w:rsidRPr="006276FC" w:rsidRDefault="009178AD" w:rsidP="009C6C63">
            <w:pPr>
              <w:pStyle w:val="TAL"/>
              <w:rPr>
                <w:sz w:val="16"/>
                <w:szCs w:val="16"/>
              </w:rPr>
            </w:pPr>
          </w:p>
        </w:tc>
        <w:tc>
          <w:tcPr>
            <w:tcW w:w="3098" w:type="dxa"/>
            <w:gridSpan w:val="7"/>
          </w:tcPr>
          <w:p w14:paraId="0235B346" w14:textId="77777777"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612B2E63" w14:textId="77777777" w:rsidR="009178AD" w:rsidRPr="006276FC" w:rsidRDefault="009178AD" w:rsidP="009C6C63">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509F8161" w14:textId="77777777" w:rsidR="009178AD" w:rsidRPr="006276FC" w:rsidRDefault="009178AD" w:rsidP="009C6C63">
            <w:pPr>
              <w:pStyle w:val="TAL"/>
              <w:jc w:val="center"/>
              <w:rPr>
                <w:sz w:val="16"/>
                <w:szCs w:val="16"/>
                <w:lang w:eastAsia="zh-CN"/>
              </w:rPr>
            </w:pPr>
            <w:r w:rsidRPr="006276FC">
              <w:rPr>
                <w:sz w:val="16"/>
                <w:szCs w:val="16"/>
              </w:rPr>
              <w:t>0 to 1</w:t>
            </w:r>
          </w:p>
        </w:tc>
      </w:tr>
      <w:tr w:rsidR="009178AD" w:rsidRPr="006276FC" w14:paraId="6965FBB5" w14:textId="77777777" w:rsidTr="009C6C63">
        <w:trPr>
          <w:cantSplit/>
          <w:jc w:val="center"/>
        </w:trPr>
        <w:tc>
          <w:tcPr>
            <w:tcW w:w="0" w:type="auto"/>
            <w:vMerge/>
            <w:vAlign w:val="center"/>
          </w:tcPr>
          <w:p w14:paraId="548141AD" w14:textId="77777777" w:rsidR="009178AD" w:rsidRPr="006276FC" w:rsidRDefault="009178AD" w:rsidP="009C6C63">
            <w:pPr>
              <w:pStyle w:val="TAL"/>
              <w:rPr>
                <w:sz w:val="16"/>
                <w:szCs w:val="16"/>
              </w:rPr>
            </w:pPr>
          </w:p>
        </w:tc>
        <w:tc>
          <w:tcPr>
            <w:tcW w:w="2401" w:type="dxa"/>
            <w:vMerge/>
            <w:vAlign w:val="center"/>
          </w:tcPr>
          <w:p w14:paraId="7DC16FAC" w14:textId="77777777" w:rsidR="009178AD" w:rsidRPr="006276FC" w:rsidRDefault="009178AD" w:rsidP="009C6C63">
            <w:pPr>
              <w:pStyle w:val="TAL"/>
              <w:rPr>
                <w:sz w:val="16"/>
                <w:szCs w:val="16"/>
              </w:rPr>
            </w:pPr>
          </w:p>
        </w:tc>
        <w:tc>
          <w:tcPr>
            <w:tcW w:w="3098" w:type="dxa"/>
            <w:gridSpan w:val="7"/>
          </w:tcPr>
          <w:p w14:paraId="00E613EC" w14:textId="77777777" w:rsidR="009178AD" w:rsidRPr="006276FC" w:rsidRDefault="009178AD" w:rsidP="009C6C63">
            <w:pPr>
              <w:pStyle w:val="TAL"/>
              <w:rPr>
                <w:sz w:val="16"/>
                <w:szCs w:val="16"/>
                <w:lang w:eastAsia="zh-CN"/>
              </w:rPr>
            </w:pPr>
            <w:r w:rsidRPr="006276FC">
              <w:rPr>
                <w:sz w:val="16"/>
                <w:szCs w:val="16"/>
                <w:lang w:eastAsia="zh-CN"/>
              </w:rPr>
              <w:t>LogicalAccessID</w:t>
            </w:r>
          </w:p>
        </w:tc>
        <w:tc>
          <w:tcPr>
            <w:tcW w:w="2651" w:type="dxa"/>
            <w:gridSpan w:val="4"/>
          </w:tcPr>
          <w:p w14:paraId="1596F0B8" w14:textId="77777777" w:rsidR="009178AD" w:rsidRPr="006276FC" w:rsidRDefault="009178AD" w:rsidP="009C6C63">
            <w:pPr>
              <w:pStyle w:val="TAL"/>
              <w:rPr>
                <w:sz w:val="16"/>
                <w:szCs w:val="16"/>
                <w:lang w:eastAsia="ja-JP"/>
              </w:rPr>
            </w:pPr>
            <w:r w:rsidRPr="006276FC">
              <w:rPr>
                <w:sz w:val="16"/>
                <w:szCs w:val="16"/>
                <w:lang w:eastAsia="ja-JP"/>
              </w:rPr>
              <w:t>tLogicalAccessID</w:t>
            </w:r>
          </w:p>
        </w:tc>
        <w:tc>
          <w:tcPr>
            <w:tcW w:w="0" w:type="auto"/>
            <w:gridSpan w:val="4"/>
          </w:tcPr>
          <w:p w14:paraId="5A9D8E3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50B03C4" w14:textId="77777777" w:rsidTr="009C6C63">
        <w:trPr>
          <w:cantSplit/>
          <w:jc w:val="center"/>
        </w:trPr>
        <w:tc>
          <w:tcPr>
            <w:tcW w:w="0" w:type="auto"/>
            <w:vMerge w:val="restart"/>
            <w:vAlign w:val="center"/>
          </w:tcPr>
          <w:p w14:paraId="08762C91" w14:textId="77777777"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
          <w:p w14:paraId="38987A09" w14:textId="77777777" w:rsidR="009178AD" w:rsidRPr="006276FC" w:rsidRDefault="009178AD" w:rsidP="009C6C63">
            <w:pPr>
              <w:pStyle w:val="TAL"/>
              <w:rPr>
                <w:sz w:val="16"/>
                <w:szCs w:val="16"/>
              </w:rPr>
            </w:pPr>
            <w:r w:rsidRPr="006276FC">
              <w:rPr>
                <w:sz w:val="16"/>
                <w:szCs w:val="16"/>
              </w:rPr>
              <w:t>TADSinformationExtension</w:t>
            </w:r>
          </w:p>
        </w:tc>
        <w:tc>
          <w:tcPr>
            <w:tcW w:w="3098" w:type="dxa"/>
            <w:gridSpan w:val="7"/>
          </w:tcPr>
          <w:p w14:paraId="4C8E906C" w14:textId="77777777" w:rsidR="009178AD" w:rsidRPr="006276FC" w:rsidRDefault="009178AD" w:rsidP="009C6C63">
            <w:pPr>
              <w:pStyle w:val="TAL"/>
              <w:rPr>
                <w:sz w:val="16"/>
                <w:szCs w:val="16"/>
              </w:rPr>
            </w:pPr>
            <w:r w:rsidRPr="006276FC">
              <w:rPr>
                <w:sz w:val="16"/>
                <w:szCs w:val="16"/>
              </w:rPr>
              <w:t>LastUEActivityTime</w:t>
            </w:r>
          </w:p>
        </w:tc>
        <w:tc>
          <w:tcPr>
            <w:tcW w:w="2651" w:type="dxa"/>
            <w:gridSpan w:val="4"/>
          </w:tcPr>
          <w:p w14:paraId="14476152" w14:textId="77777777" w:rsidR="009178AD" w:rsidRPr="006276FC" w:rsidRDefault="009178AD" w:rsidP="009C6C63">
            <w:pPr>
              <w:pStyle w:val="TAL"/>
              <w:rPr>
                <w:sz w:val="16"/>
                <w:szCs w:val="16"/>
              </w:rPr>
            </w:pPr>
            <w:r w:rsidRPr="006276FC">
              <w:rPr>
                <w:sz w:val="16"/>
                <w:szCs w:val="16"/>
              </w:rPr>
              <w:t>tDateTime</w:t>
            </w:r>
          </w:p>
        </w:tc>
        <w:tc>
          <w:tcPr>
            <w:tcW w:w="0" w:type="auto"/>
            <w:gridSpan w:val="4"/>
          </w:tcPr>
          <w:p w14:paraId="116D315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E97A637" w14:textId="77777777" w:rsidTr="009C6C63">
        <w:trPr>
          <w:cantSplit/>
          <w:jc w:val="center"/>
        </w:trPr>
        <w:tc>
          <w:tcPr>
            <w:tcW w:w="0" w:type="auto"/>
            <w:vMerge/>
            <w:vAlign w:val="center"/>
          </w:tcPr>
          <w:p w14:paraId="329C4747" w14:textId="77777777" w:rsidR="009178AD" w:rsidRPr="006276FC" w:rsidRDefault="009178AD" w:rsidP="009C6C63">
            <w:pPr>
              <w:pStyle w:val="TAL"/>
              <w:rPr>
                <w:sz w:val="16"/>
                <w:szCs w:val="16"/>
              </w:rPr>
            </w:pPr>
          </w:p>
        </w:tc>
        <w:tc>
          <w:tcPr>
            <w:tcW w:w="2401" w:type="dxa"/>
            <w:vMerge/>
            <w:vAlign w:val="center"/>
          </w:tcPr>
          <w:p w14:paraId="306736CD" w14:textId="77777777" w:rsidR="009178AD" w:rsidRPr="006276FC" w:rsidRDefault="009178AD" w:rsidP="009C6C63">
            <w:pPr>
              <w:pStyle w:val="TAL"/>
              <w:rPr>
                <w:sz w:val="16"/>
                <w:szCs w:val="16"/>
              </w:rPr>
            </w:pPr>
          </w:p>
        </w:tc>
        <w:tc>
          <w:tcPr>
            <w:tcW w:w="3098" w:type="dxa"/>
            <w:gridSpan w:val="7"/>
          </w:tcPr>
          <w:p w14:paraId="02AE1F4F" w14:textId="77777777" w:rsidR="009178AD" w:rsidRDefault="009178AD" w:rsidP="009C6C63">
            <w:pPr>
              <w:pStyle w:val="TAL"/>
              <w:rPr>
                <w:sz w:val="16"/>
                <w:szCs w:val="16"/>
              </w:rPr>
            </w:pPr>
            <w:r>
              <w:rPr>
                <w:sz w:val="16"/>
                <w:szCs w:val="16"/>
              </w:rPr>
              <w:t>Extension</w:t>
            </w:r>
          </w:p>
        </w:tc>
        <w:tc>
          <w:tcPr>
            <w:tcW w:w="2651" w:type="dxa"/>
            <w:gridSpan w:val="4"/>
          </w:tcPr>
          <w:p w14:paraId="6CF3BC17" w14:textId="77777777" w:rsidR="009178AD" w:rsidRDefault="009178AD" w:rsidP="009C6C63">
            <w:pPr>
              <w:pStyle w:val="TAL"/>
              <w:rPr>
                <w:sz w:val="16"/>
                <w:szCs w:val="16"/>
              </w:rPr>
            </w:pPr>
            <w:r>
              <w:rPr>
                <w:sz w:val="16"/>
                <w:szCs w:val="16"/>
              </w:rPr>
              <w:t>tTADSinformationExtension2</w:t>
            </w:r>
          </w:p>
        </w:tc>
        <w:tc>
          <w:tcPr>
            <w:tcW w:w="0" w:type="auto"/>
            <w:gridSpan w:val="4"/>
          </w:tcPr>
          <w:p w14:paraId="5D83A682" w14:textId="77777777" w:rsidR="009178AD" w:rsidRDefault="009178AD" w:rsidP="009C6C63">
            <w:pPr>
              <w:pStyle w:val="TAL"/>
              <w:jc w:val="center"/>
              <w:rPr>
                <w:sz w:val="16"/>
                <w:szCs w:val="16"/>
              </w:rPr>
            </w:pPr>
            <w:r>
              <w:rPr>
                <w:sz w:val="16"/>
                <w:szCs w:val="16"/>
              </w:rPr>
              <w:t>0 to 1</w:t>
            </w:r>
          </w:p>
        </w:tc>
      </w:tr>
      <w:tr w:rsidR="009178AD" w:rsidRPr="006276FC" w14:paraId="525C4B64" w14:textId="77777777" w:rsidTr="009C6C63">
        <w:trPr>
          <w:cantSplit/>
          <w:jc w:val="center"/>
        </w:trPr>
        <w:tc>
          <w:tcPr>
            <w:tcW w:w="0" w:type="auto"/>
            <w:vAlign w:val="center"/>
          </w:tcPr>
          <w:p w14:paraId="3AD04F6B" w14:textId="77777777" w:rsidR="009178AD" w:rsidRPr="006276FC" w:rsidRDefault="009178AD" w:rsidP="009C6C63">
            <w:pPr>
              <w:pStyle w:val="TAL"/>
              <w:rPr>
                <w:sz w:val="16"/>
                <w:szCs w:val="16"/>
              </w:rPr>
            </w:pPr>
            <w:r>
              <w:rPr>
                <w:sz w:val="16"/>
                <w:szCs w:val="16"/>
              </w:rPr>
              <w:t>tTADSinformationExtension2</w:t>
            </w:r>
          </w:p>
        </w:tc>
        <w:tc>
          <w:tcPr>
            <w:tcW w:w="2401" w:type="dxa"/>
            <w:vAlign w:val="center"/>
          </w:tcPr>
          <w:p w14:paraId="648381A1" w14:textId="77777777" w:rsidR="009178AD" w:rsidRPr="006276FC" w:rsidRDefault="009178AD" w:rsidP="009C6C63">
            <w:pPr>
              <w:pStyle w:val="TAL"/>
              <w:rPr>
                <w:sz w:val="16"/>
                <w:szCs w:val="16"/>
              </w:rPr>
            </w:pPr>
            <w:r>
              <w:rPr>
                <w:sz w:val="16"/>
                <w:szCs w:val="16"/>
              </w:rPr>
              <w:t>TADSinformationExtension2</w:t>
            </w:r>
          </w:p>
        </w:tc>
        <w:tc>
          <w:tcPr>
            <w:tcW w:w="3098" w:type="dxa"/>
            <w:gridSpan w:val="7"/>
          </w:tcPr>
          <w:p w14:paraId="2410DB73" w14:textId="77777777" w:rsidR="009178AD" w:rsidRDefault="009178AD" w:rsidP="009C6C63">
            <w:pPr>
              <w:pStyle w:val="TAL"/>
              <w:rPr>
                <w:sz w:val="16"/>
                <w:szCs w:val="16"/>
              </w:rPr>
            </w:pPr>
            <w:r>
              <w:rPr>
                <w:sz w:val="16"/>
                <w:szCs w:val="16"/>
              </w:rPr>
              <w:t>AccessType</w:t>
            </w:r>
          </w:p>
        </w:tc>
        <w:tc>
          <w:tcPr>
            <w:tcW w:w="2651" w:type="dxa"/>
            <w:gridSpan w:val="4"/>
          </w:tcPr>
          <w:p w14:paraId="35BF9C13" w14:textId="77777777" w:rsidR="009178AD" w:rsidRDefault="009178AD" w:rsidP="009C6C63">
            <w:pPr>
              <w:pStyle w:val="TAL"/>
              <w:rPr>
                <w:sz w:val="16"/>
                <w:szCs w:val="16"/>
              </w:rPr>
            </w:pPr>
            <w:r>
              <w:rPr>
                <w:sz w:val="16"/>
                <w:szCs w:val="16"/>
              </w:rPr>
              <w:t>tAccessType</w:t>
            </w:r>
          </w:p>
        </w:tc>
        <w:tc>
          <w:tcPr>
            <w:tcW w:w="0" w:type="auto"/>
            <w:gridSpan w:val="4"/>
          </w:tcPr>
          <w:p w14:paraId="12D361D1" w14:textId="77777777" w:rsidR="009178AD" w:rsidRPr="006276FC" w:rsidRDefault="009178AD" w:rsidP="009C6C63">
            <w:pPr>
              <w:pStyle w:val="TAL"/>
              <w:jc w:val="center"/>
              <w:rPr>
                <w:sz w:val="16"/>
                <w:szCs w:val="16"/>
              </w:rPr>
            </w:pPr>
            <w:r>
              <w:rPr>
                <w:sz w:val="16"/>
                <w:szCs w:val="16"/>
              </w:rPr>
              <w:t>0 to 1</w:t>
            </w:r>
          </w:p>
        </w:tc>
      </w:tr>
      <w:tr w:rsidR="009178AD" w:rsidRPr="006276FC" w14:paraId="720646D6" w14:textId="77777777" w:rsidTr="009C6C63">
        <w:trPr>
          <w:cantSplit/>
          <w:jc w:val="center"/>
        </w:trPr>
        <w:tc>
          <w:tcPr>
            <w:tcW w:w="0" w:type="auto"/>
            <w:vAlign w:val="center"/>
          </w:tcPr>
          <w:p w14:paraId="39C52B92" w14:textId="77777777" w:rsidR="009178AD" w:rsidRPr="006276FC" w:rsidRDefault="009178AD" w:rsidP="009C6C63">
            <w:pPr>
              <w:pStyle w:val="TAL"/>
              <w:rPr>
                <w:sz w:val="16"/>
                <w:szCs w:val="16"/>
              </w:rPr>
            </w:pPr>
            <w:r w:rsidRPr="006276FC">
              <w:rPr>
                <w:sz w:val="16"/>
                <w:szCs w:val="16"/>
              </w:rPr>
              <w:t>tISDNAddress</w:t>
            </w:r>
          </w:p>
        </w:tc>
        <w:tc>
          <w:tcPr>
            <w:tcW w:w="2401" w:type="dxa"/>
            <w:vAlign w:val="center"/>
          </w:tcPr>
          <w:p w14:paraId="5C255DA0" w14:textId="77777777" w:rsidR="009178AD" w:rsidRPr="006276FC" w:rsidRDefault="009178AD" w:rsidP="009C6C63">
            <w:pPr>
              <w:pStyle w:val="TAL"/>
              <w:rPr>
                <w:sz w:val="16"/>
                <w:szCs w:val="16"/>
              </w:rPr>
            </w:pPr>
            <w:r w:rsidRPr="006276FC">
              <w:rPr>
                <w:sz w:val="16"/>
                <w:szCs w:val="16"/>
              </w:rPr>
              <w:t>SGSNNumber, VLRNumber, MSCNumber</w:t>
            </w:r>
          </w:p>
        </w:tc>
        <w:tc>
          <w:tcPr>
            <w:tcW w:w="3098" w:type="dxa"/>
            <w:gridSpan w:val="7"/>
          </w:tcPr>
          <w:p w14:paraId="208597F2" w14:textId="77777777" w:rsidR="009178AD" w:rsidRPr="006276FC" w:rsidRDefault="009178AD" w:rsidP="009C6C63">
            <w:pPr>
              <w:pStyle w:val="TAL"/>
              <w:rPr>
                <w:sz w:val="16"/>
                <w:szCs w:val="16"/>
              </w:rPr>
            </w:pPr>
            <w:r w:rsidRPr="006276FC">
              <w:rPr>
                <w:sz w:val="16"/>
                <w:szCs w:val="16"/>
              </w:rPr>
              <w:t>Address</w:t>
            </w:r>
          </w:p>
        </w:tc>
        <w:tc>
          <w:tcPr>
            <w:tcW w:w="2651" w:type="dxa"/>
            <w:gridSpan w:val="4"/>
          </w:tcPr>
          <w:p w14:paraId="4022EA11" w14:textId="77777777" w:rsidR="009178AD" w:rsidRPr="006276FC" w:rsidRDefault="009178AD" w:rsidP="009C6C63">
            <w:pPr>
              <w:pStyle w:val="TAL"/>
              <w:rPr>
                <w:sz w:val="16"/>
                <w:szCs w:val="16"/>
              </w:rPr>
            </w:pPr>
            <w:r w:rsidRPr="006276FC">
              <w:rPr>
                <w:sz w:val="16"/>
                <w:szCs w:val="16"/>
              </w:rPr>
              <w:t>tAddressString</w:t>
            </w:r>
          </w:p>
        </w:tc>
        <w:tc>
          <w:tcPr>
            <w:tcW w:w="0" w:type="auto"/>
            <w:gridSpan w:val="4"/>
          </w:tcPr>
          <w:p w14:paraId="167A6F23"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F47AD1B" w14:textId="77777777" w:rsidTr="009C6C63">
        <w:trPr>
          <w:cantSplit/>
          <w:jc w:val="center"/>
        </w:trPr>
        <w:tc>
          <w:tcPr>
            <w:tcW w:w="0" w:type="auto"/>
            <w:vMerge w:val="restart"/>
            <w:vAlign w:val="center"/>
          </w:tcPr>
          <w:p w14:paraId="75D877A0" w14:textId="77777777" w:rsidR="009178AD" w:rsidRPr="006276FC" w:rsidRDefault="009178AD" w:rsidP="009C6C63">
            <w:pPr>
              <w:pStyle w:val="TAL"/>
              <w:rPr>
                <w:sz w:val="16"/>
                <w:szCs w:val="16"/>
              </w:rPr>
            </w:pPr>
            <w:r w:rsidRPr="006276FC">
              <w:rPr>
                <w:sz w:val="16"/>
                <w:szCs w:val="16"/>
              </w:rPr>
              <w:lastRenderedPageBreak/>
              <w:t>tPublicIdentity</w:t>
            </w:r>
          </w:p>
        </w:tc>
        <w:tc>
          <w:tcPr>
            <w:tcW w:w="2401" w:type="dxa"/>
            <w:vMerge w:val="restart"/>
            <w:vAlign w:val="center"/>
          </w:tcPr>
          <w:p w14:paraId="0C7226F2" w14:textId="77777777"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124CC219" w14:textId="77777777"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7"/>
          </w:tcPr>
          <w:p w14:paraId="25BEE4B1"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27582934"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7C316DA1"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66B78D61" w14:textId="77777777" w:rsidTr="009C6C63">
        <w:trPr>
          <w:cantSplit/>
          <w:jc w:val="center"/>
        </w:trPr>
        <w:tc>
          <w:tcPr>
            <w:tcW w:w="0" w:type="auto"/>
            <w:vMerge/>
            <w:vAlign w:val="center"/>
          </w:tcPr>
          <w:p w14:paraId="4BC8A2C6" w14:textId="77777777" w:rsidR="009178AD" w:rsidRPr="006276FC" w:rsidRDefault="009178AD" w:rsidP="009C6C63">
            <w:pPr>
              <w:pStyle w:val="TAL"/>
              <w:rPr>
                <w:sz w:val="16"/>
                <w:szCs w:val="16"/>
              </w:rPr>
            </w:pPr>
          </w:p>
        </w:tc>
        <w:tc>
          <w:tcPr>
            <w:tcW w:w="2401" w:type="dxa"/>
            <w:vMerge/>
            <w:vAlign w:val="center"/>
          </w:tcPr>
          <w:p w14:paraId="6B196815" w14:textId="77777777" w:rsidR="009178AD" w:rsidRPr="006276FC" w:rsidRDefault="009178AD" w:rsidP="009C6C63">
            <w:pPr>
              <w:pStyle w:val="TAL"/>
              <w:rPr>
                <w:sz w:val="16"/>
                <w:szCs w:val="16"/>
              </w:rPr>
            </w:pPr>
          </w:p>
        </w:tc>
        <w:tc>
          <w:tcPr>
            <w:tcW w:w="3098" w:type="dxa"/>
            <w:gridSpan w:val="7"/>
          </w:tcPr>
          <w:p w14:paraId="48BAEBE2"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45F8197D" w14:textId="77777777" w:rsidR="009178AD" w:rsidRPr="006276FC" w:rsidRDefault="009178AD" w:rsidP="009C6C63">
            <w:pPr>
              <w:pStyle w:val="TAL"/>
              <w:rPr>
                <w:sz w:val="16"/>
                <w:szCs w:val="16"/>
              </w:rPr>
            </w:pPr>
            <w:r w:rsidRPr="006276FC">
              <w:rPr>
                <w:sz w:val="16"/>
                <w:szCs w:val="16"/>
              </w:rPr>
              <w:t>tMSISDN</w:t>
            </w:r>
          </w:p>
        </w:tc>
        <w:tc>
          <w:tcPr>
            <w:tcW w:w="0" w:type="auto"/>
            <w:gridSpan w:val="4"/>
          </w:tcPr>
          <w:p w14:paraId="59F6A8D3"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278C0F1E" w14:textId="77777777" w:rsidTr="009C6C63">
        <w:trPr>
          <w:cantSplit/>
          <w:jc w:val="center"/>
        </w:trPr>
        <w:tc>
          <w:tcPr>
            <w:tcW w:w="0" w:type="auto"/>
            <w:vMerge/>
            <w:vAlign w:val="center"/>
          </w:tcPr>
          <w:p w14:paraId="2AB79D34" w14:textId="77777777" w:rsidR="009178AD" w:rsidRPr="006276FC" w:rsidRDefault="009178AD" w:rsidP="009C6C63">
            <w:pPr>
              <w:pStyle w:val="TAL"/>
              <w:rPr>
                <w:sz w:val="16"/>
                <w:szCs w:val="16"/>
              </w:rPr>
            </w:pPr>
          </w:p>
        </w:tc>
        <w:tc>
          <w:tcPr>
            <w:tcW w:w="2401" w:type="dxa"/>
            <w:vMerge/>
            <w:vAlign w:val="center"/>
          </w:tcPr>
          <w:p w14:paraId="61169AFF" w14:textId="77777777" w:rsidR="009178AD" w:rsidRPr="006276FC" w:rsidRDefault="009178AD" w:rsidP="009C6C63">
            <w:pPr>
              <w:pStyle w:val="TAL"/>
              <w:rPr>
                <w:sz w:val="16"/>
                <w:szCs w:val="16"/>
              </w:rPr>
            </w:pPr>
          </w:p>
        </w:tc>
        <w:tc>
          <w:tcPr>
            <w:tcW w:w="3098" w:type="dxa"/>
            <w:gridSpan w:val="7"/>
          </w:tcPr>
          <w:p w14:paraId="3B4510F0"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63A79B08" w14:textId="77777777" w:rsidR="009178AD" w:rsidRPr="006276FC" w:rsidRDefault="009178AD" w:rsidP="009C6C63">
            <w:pPr>
              <w:pStyle w:val="TAL"/>
              <w:rPr>
                <w:sz w:val="16"/>
                <w:szCs w:val="16"/>
              </w:rPr>
            </w:pPr>
            <w:r w:rsidRPr="006276FC">
              <w:rPr>
                <w:sz w:val="16"/>
                <w:szCs w:val="16"/>
              </w:rPr>
              <w:t>tPublicIdentityExtension</w:t>
            </w:r>
          </w:p>
        </w:tc>
        <w:tc>
          <w:tcPr>
            <w:tcW w:w="0" w:type="auto"/>
            <w:gridSpan w:val="4"/>
          </w:tcPr>
          <w:p w14:paraId="2FF36590"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1BC2200" w14:textId="77777777" w:rsidTr="009C6C63">
        <w:trPr>
          <w:cantSplit/>
          <w:jc w:val="center"/>
        </w:trPr>
        <w:tc>
          <w:tcPr>
            <w:tcW w:w="0" w:type="auto"/>
            <w:vMerge w:val="restart"/>
            <w:vAlign w:val="center"/>
          </w:tcPr>
          <w:p w14:paraId="432CC884" w14:textId="77777777"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
          <w:p w14:paraId="281548E5"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39A43F8"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602E6592"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6EFB822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61F056EE" w14:textId="77777777" w:rsidTr="009C6C63">
        <w:trPr>
          <w:cantSplit/>
          <w:jc w:val="center"/>
        </w:trPr>
        <w:tc>
          <w:tcPr>
            <w:tcW w:w="0" w:type="auto"/>
            <w:vMerge/>
            <w:vAlign w:val="center"/>
          </w:tcPr>
          <w:p w14:paraId="69713722" w14:textId="77777777" w:rsidR="009178AD" w:rsidRPr="006276FC" w:rsidRDefault="009178AD" w:rsidP="009C6C63">
            <w:pPr>
              <w:pStyle w:val="TAL"/>
              <w:rPr>
                <w:sz w:val="16"/>
                <w:szCs w:val="16"/>
              </w:rPr>
            </w:pPr>
          </w:p>
        </w:tc>
        <w:tc>
          <w:tcPr>
            <w:tcW w:w="2401" w:type="dxa"/>
            <w:vMerge/>
            <w:vAlign w:val="center"/>
          </w:tcPr>
          <w:p w14:paraId="375D0B16" w14:textId="77777777" w:rsidR="009178AD" w:rsidRPr="006276FC" w:rsidRDefault="009178AD" w:rsidP="009C6C63">
            <w:pPr>
              <w:pStyle w:val="TAL"/>
              <w:rPr>
                <w:sz w:val="16"/>
                <w:szCs w:val="16"/>
              </w:rPr>
            </w:pPr>
          </w:p>
        </w:tc>
        <w:tc>
          <w:tcPr>
            <w:tcW w:w="3098" w:type="dxa"/>
            <w:gridSpan w:val="7"/>
          </w:tcPr>
          <w:p w14:paraId="077F2EE0" w14:textId="77777777" w:rsidR="009178AD" w:rsidRPr="006276FC" w:rsidRDefault="009178AD" w:rsidP="009C6C63">
            <w:pPr>
              <w:pStyle w:val="TAL"/>
              <w:rPr>
                <w:sz w:val="16"/>
                <w:szCs w:val="16"/>
              </w:rPr>
            </w:pPr>
            <w:r w:rsidRPr="006276FC">
              <w:rPr>
                <w:sz w:val="16"/>
                <w:szCs w:val="16"/>
              </w:rPr>
              <w:t>WildcardedPSI</w:t>
            </w:r>
          </w:p>
        </w:tc>
        <w:tc>
          <w:tcPr>
            <w:tcW w:w="2651" w:type="dxa"/>
            <w:gridSpan w:val="4"/>
          </w:tcPr>
          <w:p w14:paraId="3535FFB9" w14:textId="77777777" w:rsidR="009178AD" w:rsidRPr="006276FC" w:rsidRDefault="009178AD" w:rsidP="009C6C63">
            <w:pPr>
              <w:pStyle w:val="TAL"/>
              <w:rPr>
                <w:sz w:val="16"/>
                <w:szCs w:val="16"/>
              </w:rPr>
            </w:pPr>
            <w:r w:rsidRPr="006276FC">
              <w:rPr>
                <w:sz w:val="16"/>
                <w:szCs w:val="16"/>
              </w:rPr>
              <w:t>tWildcardedPSI</w:t>
            </w:r>
          </w:p>
        </w:tc>
        <w:tc>
          <w:tcPr>
            <w:tcW w:w="0" w:type="auto"/>
            <w:gridSpan w:val="4"/>
          </w:tcPr>
          <w:p w14:paraId="73A0267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D25632" w14:textId="77777777" w:rsidTr="009C6C63">
        <w:trPr>
          <w:cantSplit/>
          <w:jc w:val="center"/>
        </w:trPr>
        <w:tc>
          <w:tcPr>
            <w:tcW w:w="0" w:type="auto"/>
            <w:vMerge/>
            <w:vAlign w:val="center"/>
          </w:tcPr>
          <w:p w14:paraId="5C43CF30" w14:textId="77777777" w:rsidR="009178AD" w:rsidRPr="006276FC" w:rsidRDefault="009178AD" w:rsidP="009C6C63">
            <w:pPr>
              <w:pStyle w:val="TAL"/>
              <w:rPr>
                <w:sz w:val="16"/>
                <w:szCs w:val="16"/>
              </w:rPr>
            </w:pPr>
          </w:p>
        </w:tc>
        <w:tc>
          <w:tcPr>
            <w:tcW w:w="2401" w:type="dxa"/>
            <w:vMerge/>
            <w:vAlign w:val="center"/>
          </w:tcPr>
          <w:p w14:paraId="30703F67" w14:textId="77777777" w:rsidR="009178AD" w:rsidRPr="006276FC" w:rsidRDefault="009178AD" w:rsidP="009C6C63">
            <w:pPr>
              <w:pStyle w:val="TAL"/>
              <w:rPr>
                <w:sz w:val="16"/>
                <w:szCs w:val="16"/>
              </w:rPr>
            </w:pPr>
          </w:p>
        </w:tc>
        <w:tc>
          <w:tcPr>
            <w:tcW w:w="3098" w:type="dxa"/>
            <w:gridSpan w:val="7"/>
          </w:tcPr>
          <w:p w14:paraId="5D3D1986"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0C0911FC" w14:textId="77777777" w:rsidR="009178AD" w:rsidRPr="006276FC" w:rsidRDefault="009178AD" w:rsidP="009C6C63">
            <w:pPr>
              <w:pStyle w:val="TAL"/>
              <w:rPr>
                <w:sz w:val="16"/>
                <w:szCs w:val="16"/>
              </w:rPr>
            </w:pPr>
            <w:r w:rsidRPr="006276FC">
              <w:rPr>
                <w:sz w:val="16"/>
                <w:szCs w:val="16"/>
              </w:rPr>
              <w:t>tPublicIdentityExtension2</w:t>
            </w:r>
          </w:p>
        </w:tc>
        <w:tc>
          <w:tcPr>
            <w:tcW w:w="0" w:type="auto"/>
            <w:gridSpan w:val="4"/>
          </w:tcPr>
          <w:p w14:paraId="53039E0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CF4720D" w14:textId="77777777" w:rsidTr="009C6C63">
        <w:trPr>
          <w:cantSplit/>
          <w:jc w:val="center"/>
        </w:trPr>
        <w:tc>
          <w:tcPr>
            <w:tcW w:w="0" w:type="auto"/>
            <w:vMerge w:val="restart"/>
            <w:vAlign w:val="center"/>
          </w:tcPr>
          <w:p w14:paraId="3C41AC55" w14:textId="77777777"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14:paraId="3E7D0F7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5EC85413" w14:textId="77777777" w:rsidR="009178AD" w:rsidRPr="006276FC" w:rsidRDefault="009178AD" w:rsidP="009C6C63">
            <w:pPr>
              <w:pStyle w:val="TAL"/>
              <w:rPr>
                <w:sz w:val="16"/>
                <w:szCs w:val="16"/>
              </w:rPr>
            </w:pPr>
            <w:r w:rsidRPr="006276FC">
              <w:rPr>
                <w:sz w:val="16"/>
                <w:szCs w:val="16"/>
              </w:rPr>
              <w:t>WildcardedIMPU</w:t>
            </w:r>
          </w:p>
        </w:tc>
        <w:tc>
          <w:tcPr>
            <w:tcW w:w="2651" w:type="dxa"/>
            <w:gridSpan w:val="4"/>
          </w:tcPr>
          <w:p w14:paraId="464E4E0B" w14:textId="77777777" w:rsidR="009178AD" w:rsidRPr="006276FC" w:rsidRDefault="009178AD" w:rsidP="009C6C63">
            <w:pPr>
              <w:pStyle w:val="TAL"/>
              <w:rPr>
                <w:sz w:val="16"/>
                <w:szCs w:val="16"/>
              </w:rPr>
            </w:pPr>
            <w:r w:rsidRPr="006276FC">
              <w:rPr>
                <w:sz w:val="16"/>
                <w:szCs w:val="16"/>
              </w:rPr>
              <w:t>tWildcardedIMPU</w:t>
            </w:r>
          </w:p>
        </w:tc>
        <w:tc>
          <w:tcPr>
            <w:tcW w:w="0" w:type="auto"/>
            <w:gridSpan w:val="4"/>
          </w:tcPr>
          <w:p w14:paraId="4514E07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654AD1E" w14:textId="77777777" w:rsidTr="009C6C63">
        <w:trPr>
          <w:cantSplit/>
          <w:jc w:val="center"/>
        </w:trPr>
        <w:tc>
          <w:tcPr>
            <w:tcW w:w="0" w:type="auto"/>
            <w:vMerge/>
            <w:vAlign w:val="center"/>
          </w:tcPr>
          <w:p w14:paraId="58C82C5F" w14:textId="77777777" w:rsidR="009178AD" w:rsidRPr="006276FC" w:rsidRDefault="009178AD" w:rsidP="009C6C63">
            <w:pPr>
              <w:pStyle w:val="TAL"/>
              <w:rPr>
                <w:sz w:val="16"/>
                <w:szCs w:val="16"/>
              </w:rPr>
            </w:pPr>
          </w:p>
        </w:tc>
        <w:tc>
          <w:tcPr>
            <w:tcW w:w="2401" w:type="dxa"/>
            <w:vMerge/>
            <w:vAlign w:val="center"/>
          </w:tcPr>
          <w:p w14:paraId="125B1593" w14:textId="77777777" w:rsidR="009178AD" w:rsidRPr="006276FC" w:rsidRDefault="009178AD" w:rsidP="009C6C63">
            <w:pPr>
              <w:pStyle w:val="TAL"/>
              <w:rPr>
                <w:sz w:val="16"/>
                <w:szCs w:val="16"/>
              </w:rPr>
            </w:pPr>
          </w:p>
        </w:tc>
        <w:tc>
          <w:tcPr>
            <w:tcW w:w="3098" w:type="dxa"/>
            <w:gridSpan w:val="7"/>
          </w:tcPr>
          <w:p w14:paraId="4B5772CE"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74DC30D5" w14:textId="77777777" w:rsidR="009178AD" w:rsidRPr="006276FC" w:rsidRDefault="009178AD" w:rsidP="009C6C63">
            <w:pPr>
              <w:pStyle w:val="TAL"/>
              <w:rPr>
                <w:sz w:val="16"/>
                <w:szCs w:val="16"/>
              </w:rPr>
            </w:pPr>
            <w:r w:rsidRPr="006276FC">
              <w:rPr>
                <w:sz w:val="16"/>
                <w:szCs w:val="16"/>
              </w:rPr>
              <w:t>tPublicIdentityExtension3</w:t>
            </w:r>
          </w:p>
        </w:tc>
        <w:tc>
          <w:tcPr>
            <w:tcW w:w="0" w:type="auto"/>
            <w:gridSpan w:val="4"/>
          </w:tcPr>
          <w:p w14:paraId="3E4A601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AB69DED" w14:textId="77777777" w:rsidTr="009C6C63">
        <w:trPr>
          <w:cantSplit/>
          <w:trHeight w:val="188"/>
          <w:jc w:val="center"/>
        </w:trPr>
        <w:tc>
          <w:tcPr>
            <w:tcW w:w="0" w:type="auto"/>
            <w:vMerge w:val="restart"/>
            <w:vAlign w:val="center"/>
          </w:tcPr>
          <w:p w14:paraId="3982272C" w14:textId="77777777"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14:paraId="5125A39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2C00D0B0" w14:textId="77777777" w:rsidR="009178AD" w:rsidRPr="006276FC" w:rsidRDefault="009178AD" w:rsidP="009C6C63">
            <w:pPr>
              <w:pStyle w:val="TAL"/>
              <w:rPr>
                <w:sz w:val="16"/>
                <w:szCs w:val="16"/>
              </w:rPr>
            </w:pPr>
            <w:r w:rsidRPr="006276FC">
              <w:rPr>
                <w:sz w:val="16"/>
                <w:szCs w:val="16"/>
              </w:rPr>
              <w:t>ExtendedMSISDN</w:t>
            </w:r>
          </w:p>
        </w:tc>
        <w:tc>
          <w:tcPr>
            <w:tcW w:w="2651" w:type="dxa"/>
            <w:gridSpan w:val="4"/>
          </w:tcPr>
          <w:p w14:paraId="3652AFB4" w14:textId="77777777" w:rsidR="009178AD" w:rsidRPr="006276FC" w:rsidRDefault="009178AD" w:rsidP="009C6C63">
            <w:pPr>
              <w:pStyle w:val="TAL"/>
              <w:rPr>
                <w:sz w:val="16"/>
                <w:szCs w:val="16"/>
              </w:rPr>
            </w:pPr>
            <w:r w:rsidRPr="006276FC">
              <w:rPr>
                <w:sz w:val="16"/>
                <w:szCs w:val="16"/>
              </w:rPr>
              <w:t>tExtendedMSISDN</w:t>
            </w:r>
          </w:p>
        </w:tc>
        <w:tc>
          <w:tcPr>
            <w:tcW w:w="0" w:type="auto"/>
            <w:gridSpan w:val="4"/>
          </w:tcPr>
          <w:p w14:paraId="1D2B55F9" w14:textId="77777777" w:rsidR="009178AD" w:rsidRPr="006276FC" w:rsidRDefault="009178AD" w:rsidP="009C6C63">
            <w:pPr>
              <w:pStyle w:val="TAL"/>
              <w:jc w:val="center"/>
              <w:rPr>
                <w:sz w:val="16"/>
                <w:szCs w:val="16"/>
              </w:rPr>
            </w:pPr>
            <w:r w:rsidRPr="006276FC">
              <w:rPr>
                <w:sz w:val="16"/>
                <w:szCs w:val="16"/>
              </w:rPr>
              <w:t>0 to n</w:t>
            </w:r>
          </w:p>
          <w:p w14:paraId="228DF32C" w14:textId="77777777" w:rsidR="009178AD" w:rsidRPr="006276FC" w:rsidRDefault="009178AD" w:rsidP="009C6C63">
            <w:pPr>
              <w:pStyle w:val="TAL"/>
              <w:jc w:val="center"/>
              <w:rPr>
                <w:sz w:val="16"/>
                <w:szCs w:val="16"/>
              </w:rPr>
            </w:pPr>
            <w:r w:rsidRPr="006276FC">
              <w:rPr>
                <w:sz w:val="16"/>
                <w:szCs w:val="16"/>
              </w:rPr>
              <w:t>(NOTE 5)</w:t>
            </w:r>
          </w:p>
        </w:tc>
      </w:tr>
      <w:tr w:rsidR="009178AD" w:rsidRPr="006276FC" w14:paraId="6D5C0D66" w14:textId="77777777" w:rsidTr="009C6C63">
        <w:trPr>
          <w:cantSplit/>
          <w:trHeight w:val="187"/>
          <w:jc w:val="center"/>
        </w:trPr>
        <w:tc>
          <w:tcPr>
            <w:tcW w:w="0" w:type="auto"/>
            <w:vMerge/>
            <w:vAlign w:val="center"/>
          </w:tcPr>
          <w:p w14:paraId="0AD556C1" w14:textId="77777777" w:rsidR="009178AD" w:rsidRPr="006276FC" w:rsidRDefault="009178AD" w:rsidP="009C6C63">
            <w:pPr>
              <w:pStyle w:val="TAL"/>
              <w:rPr>
                <w:sz w:val="16"/>
                <w:szCs w:val="16"/>
              </w:rPr>
            </w:pPr>
          </w:p>
        </w:tc>
        <w:tc>
          <w:tcPr>
            <w:tcW w:w="2401" w:type="dxa"/>
            <w:vMerge/>
            <w:vAlign w:val="center"/>
          </w:tcPr>
          <w:p w14:paraId="356DF2CB" w14:textId="77777777" w:rsidR="009178AD" w:rsidRPr="006276FC" w:rsidRDefault="009178AD" w:rsidP="009C6C63">
            <w:pPr>
              <w:pStyle w:val="TAL"/>
              <w:rPr>
                <w:sz w:val="16"/>
                <w:szCs w:val="16"/>
              </w:rPr>
            </w:pPr>
          </w:p>
        </w:tc>
        <w:tc>
          <w:tcPr>
            <w:tcW w:w="3098" w:type="dxa"/>
            <w:gridSpan w:val="7"/>
          </w:tcPr>
          <w:p w14:paraId="560836ED"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1430127E" w14:textId="77777777" w:rsidR="009178AD" w:rsidRPr="006276FC" w:rsidRDefault="009178AD" w:rsidP="009C6C63">
            <w:pPr>
              <w:pStyle w:val="TAL"/>
              <w:rPr>
                <w:sz w:val="16"/>
                <w:szCs w:val="16"/>
              </w:rPr>
            </w:pPr>
            <w:r w:rsidRPr="006276FC">
              <w:rPr>
                <w:sz w:val="16"/>
                <w:szCs w:val="16"/>
              </w:rPr>
              <w:t>tPublicIdentityExtension4</w:t>
            </w:r>
          </w:p>
        </w:tc>
        <w:tc>
          <w:tcPr>
            <w:tcW w:w="0" w:type="auto"/>
            <w:gridSpan w:val="4"/>
          </w:tcPr>
          <w:p w14:paraId="134230E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2620F14" w14:textId="77777777" w:rsidTr="009C6C63">
        <w:trPr>
          <w:cantSplit/>
          <w:jc w:val="center"/>
        </w:trPr>
        <w:tc>
          <w:tcPr>
            <w:tcW w:w="0" w:type="auto"/>
            <w:vAlign w:val="center"/>
          </w:tcPr>
          <w:p w14:paraId="7F7AF451" w14:textId="77777777"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14:paraId="2AFBC7C8"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82BFCFB" w14:textId="77777777"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14:paraId="6A94DAEF" w14:textId="77777777"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14:paraId="6B9FF40A" w14:textId="77777777" w:rsidR="009178AD" w:rsidRPr="006276FC" w:rsidRDefault="009178AD" w:rsidP="009C6C63">
            <w:pPr>
              <w:pStyle w:val="TAL"/>
              <w:jc w:val="center"/>
              <w:rPr>
                <w:sz w:val="16"/>
                <w:szCs w:val="16"/>
              </w:rPr>
            </w:pPr>
            <w:r w:rsidRPr="006276FC">
              <w:rPr>
                <w:sz w:val="16"/>
                <w:szCs w:val="16"/>
              </w:rPr>
              <w:t>0 to n</w:t>
            </w:r>
          </w:p>
        </w:tc>
      </w:tr>
      <w:tr w:rsidR="009178AD" w:rsidRPr="006276FC" w14:paraId="24ADDA8B" w14:textId="77777777" w:rsidTr="009C6C63">
        <w:trPr>
          <w:cantSplit/>
          <w:trHeight w:val="90"/>
          <w:jc w:val="center"/>
        </w:trPr>
        <w:tc>
          <w:tcPr>
            <w:tcW w:w="0" w:type="auto"/>
            <w:vMerge w:val="restart"/>
            <w:vAlign w:val="center"/>
          </w:tcPr>
          <w:p w14:paraId="36E95E63" w14:textId="77777777"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
          <w:p w14:paraId="31D6DA00" w14:textId="77777777" w:rsidR="009178AD" w:rsidRPr="006276FC" w:rsidRDefault="009178AD" w:rsidP="009C6C63">
            <w:pPr>
              <w:pStyle w:val="TAL"/>
              <w:rPr>
                <w:sz w:val="16"/>
                <w:szCs w:val="16"/>
              </w:rPr>
            </w:pPr>
            <w:r w:rsidRPr="006276FC">
              <w:rPr>
                <w:sz w:val="16"/>
                <w:szCs w:val="16"/>
              </w:rPr>
              <w:t>EnhancedIMSPublicIdentifiers</w:t>
            </w:r>
          </w:p>
        </w:tc>
        <w:tc>
          <w:tcPr>
            <w:tcW w:w="3098" w:type="dxa"/>
            <w:gridSpan w:val="7"/>
          </w:tcPr>
          <w:p w14:paraId="1A760A45" w14:textId="77777777" w:rsidR="009178AD" w:rsidRPr="006276FC" w:rsidRDefault="009178AD" w:rsidP="009C6C63">
            <w:pPr>
              <w:pStyle w:val="TAL"/>
              <w:rPr>
                <w:sz w:val="16"/>
                <w:szCs w:val="16"/>
              </w:rPr>
            </w:pPr>
            <w:r w:rsidRPr="006276FC">
              <w:rPr>
                <w:sz w:val="16"/>
                <w:szCs w:val="16"/>
              </w:rPr>
              <w:t>IMSPublicIdentity</w:t>
            </w:r>
          </w:p>
        </w:tc>
        <w:tc>
          <w:tcPr>
            <w:tcW w:w="2651" w:type="dxa"/>
            <w:gridSpan w:val="4"/>
          </w:tcPr>
          <w:p w14:paraId="3D74AB7E" w14:textId="77777777" w:rsidR="009178AD" w:rsidRPr="006276FC" w:rsidRDefault="009178AD" w:rsidP="009C6C63">
            <w:pPr>
              <w:pStyle w:val="TAL"/>
              <w:rPr>
                <w:sz w:val="16"/>
                <w:szCs w:val="16"/>
              </w:rPr>
            </w:pPr>
            <w:r w:rsidRPr="006276FC">
              <w:rPr>
                <w:sz w:val="16"/>
                <w:szCs w:val="16"/>
              </w:rPr>
              <w:t>tIMSPublicIdentity</w:t>
            </w:r>
          </w:p>
        </w:tc>
        <w:tc>
          <w:tcPr>
            <w:tcW w:w="0" w:type="auto"/>
            <w:gridSpan w:val="4"/>
          </w:tcPr>
          <w:p w14:paraId="3FE3E3F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23EFEAD" w14:textId="77777777" w:rsidTr="009C6C63">
        <w:trPr>
          <w:cantSplit/>
          <w:trHeight w:val="90"/>
          <w:jc w:val="center"/>
        </w:trPr>
        <w:tc>
          <w:tcPr>
            <w:tcW w:w="0" w:type="auto"/>
            <w:vMerge/>
            <w:vAlign w:val="center"/>
          </w:tcPr>
          <w:p w14:paraId="3CA5CF7A" w14:textId="77777777" w:rsidR="009178AD" w:rsidRPr="006276FC" w:rsidRDefault="009178AD" w:rsidP="009C6C63">
            <w:pPr>
              <w:pStyle w:val="TAL"/>
              <w:rPr>
                <w:sz w:val="16"/>
                <w:szCs w:val="16"/>
              </w:rPr>
            </w:pPr>
          </w:p>
        </w:tc>
        <w:tc>
          <w:tcPr>
            <w:tcW w:w="2401" w:type="dxa"/>
            <w:vMerge/>
            <w:vAlign w:val="center"/>
          </w:tcPr>
          <w:p w14:paraId="40155203" w14:textId="77777777" w:rsidR="009178AD" w:rsidRPr="006276FC" w:rsidRDefault="009178AD" w:rsidP="009C6C63">
            <w:pPr>
              <w:pStyle w:val="TAL"/>
              <w:rPr>
                <w:sz w:val="16"/>
                <w:szCs w:val="16"/>
              </w:rPr>
            </w:pPr>
          </w:p>
        </w:tc>
        <w:tc>
          <w:tcPr>
            <w:tcW w:w="3098" w:type="dxa"/>
            <w:gridSpan w:val="7"/>
          </w:tcPr>
          <w:p w14:paraId="0CF81D00" w14:textId="77777777" w:rsidR="009178AD" w:rsidRPr="006276FC" w:rsidRDefault="009178AD" w:rsidP="009C6C63">
            <w:pPr>
              <w:pStyle w:val="TAL"/>
              <w:rPr>
                <w:sz w:val="16"/>
                <w:szCs w:val="16"/>
              </w:rPr>
            </w:pPr>
            <w:r w:rsidRPr="006276FC">
              <w:rPr>
                <w:sz w:val="16"/>
                <w:szCs w:val="16"/>
              </w:rPr>
              <w:t>IdentityType</w:t>
            </w:r>
          </w:p>
        </w:tc>
        <w:tc>
          <w:tcPr>
            <w:tcW w:w="2651" w:type="dxa"/>
            <w:gridSpan w:val="4"/>
          </w:tcPr>
          <w:p w14:paraId="257D4FA9" w14:textId="77777777" w:rsidR="009178AD" w:rsidRPr="006276FC" w:rsidRDefault="009178AD" w:rsidP="009C6C63">
            <w:pPr>
              <w:pStyle w:val="TAL"/>
              <w:rPr>
                <w:sz w:val="16"/>
                <w:szCs w:val="16"/>
              </w:rPr>
            </w:pPr>
            <w:r w:rsidRPr="006276FC">
              <w:rPr>
                <w:sz w:val="16"/>
                <w:szCs w:val="16"/>
              </w:rPr>
              <w:t>tIdentityType</w:t>
            </w:r>
          </w:p>
        </w:tc>
        <w:tc>
          <w:tcPr>
            <w:tcW w:w="0" w:type="auto"/>
            <w:gridSpan w:val="4"/>
          </w:tcPr>
          <w:p w14:paraId="5365C4E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8EF2189" w14:textId="77777777" w:rsidTr="009C6C63">
        <w:trPr>
          <w:cantSplit/>
          <w:jc w:val="center"/>
        </w:trPr>
        <w:tc>
          <w:tcPr>
            <w:tcW w:w="0" w:type="auto"/>
            <w:vMerge w:val="restart"/>
            <w:vAlign w:val="center"/>
          </w:tcPr>
          <w:p w14:paraId="45BCEDE4" w14:textId="77777777"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
          <w:p w14:paraId="7BFF22C3" w14:textId="77777777" w:rsidR="009178AD" w:rsidRPr="006276FC" w:rsidRDefault="009178AD" w:rsidP="009C6C63">
            <w:pPr>
              <w:pStyle w:val="TAL"/>
              <w:rPr>
                <w:sz w:val="16"/>
                <w:szCs w:val="16"/>
              </w:rPr>
            </w:pPr>
            <w:r w:rsidRPr="006276FC">
              <w:rPr>
                <w:sz w:val="16"/>
                <w:szCs w:val="16"/>
              </w:rPr>
              <w:t>InitialFilterCriteria</w:t>
            </w:r>
          </w:p>
        </w:tc>
        <w:tc>
          <w:tcPr>
            <w:tcW w:w="3098" w:type="dxa"/>
            <w:gridSpan w:val="7"/>
          </w:tcPr>
          <w:p w14:paraId="05E58901" w14:textId="77777777" w:rsidR="009178AD" w:rsidRPr="006276FC" w:rsidRDefault="009178AD" w:rsidP="009C6C63">
            <w:pPr>
              <w:pStyle w:val="TAL"/>
              <w:rPr>
                <w:sz w:val="16"/>
                <w:szCs w:val="16"/>
              </w:rPr>
            </w:pPr>
            <w:r w:rsidRPr="006276FC">
              <w:rPr>
                <w:sz w:val="16"/>
                <w:szCs w:val="16"/>
              </w:rPr>
              <w:t>Priority</w:t>
            </w:r>
          </w:p>
        </w:tc>
        <w:tc>
          <w:tcPr>
            <w:tcW w:w="2651" w:type="dxa"/>
            <w:gridSpan w:val="4"/>
          </w:tcPr>
          <w:p w14:paraId="51C5B012" w14:textId="77777777" w:rsidR="009178AD" w:rsidRPr="006276FC" w:rsidRDefault="009178AD" w:rsidP="009C6C63">
            <w:pPr>
              <w:pStyle w:val="TAL"/>
              <w:rPr>
                <w:sz w:val="16"/>
                <w:szCs w:val="16"/>
              </w:rPr>
            </w:pPr>
            <w:r w:rsidRPr="006276FC">
              <w:rPr>
                <w:sz w:val="16"/>
                <w:szCs w:val="16"/>
              </w:rPr>
              <w:t>tPriority</w:t>
            </w:r>
          </w:p>
        </w:tc>
        <w:tc>
          <w:tcPr>
            <w:tcW w:w="0" w:type="auto"/>
            <w:gridSpan w:val="4"/>
          </w:tcPr>
          <w:p w14:paraId="2800920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E8E8724" w14:textId="77777777" w:rsidTr="009C6C63">
        <w:trPr>
          <w:cantSplit/>
          <w:jc w:val="center"/>
        </w:trPr>
        <w:tc>
          <w:tcPr>
            <w:tcW w:w="0" w:type="auto"/>
            <w:vMerge/>
            <w:vAlign w:val="center"/>
          </w:tcPr>
          <w:p w14:paraId="48E65C6F" w14:textId="77777777" w:rsidR="009178AD" w:rsidRPr="006276FC" w:rsidRDefault="009178AD" w:rsidP="009C6C63">
            <w:pPr>
              <w:pStyle w:val="TAL"/>
              <w:rPr>
                <w:sz w:val="16"/>
                <w:szCs w:val="16"/>
              </w:rPr>
            </w:pPr>
          </w:p>
        </w:tc>
        <w:tc>
          <w:tcPr>
            <w:tcW w:w="2401" w:type="dxa"/>
            <w:vMerge/>
            <w:vAlign w:val="center"/>
          </w:tcPr>
          <w:p w14:paraId="4874FC18" w14:textId="77777777" w:rsidR="009178AD" w:rsidRPr="006276FC" w:rsidRDefault="009178AD" w:rsidP="009C6C63">
            <w:pPr>
              <w:pStyle w:val="TAL"/>
              <w:rPr>
                <w:sz w:val="16"/>
                <w:szCs w:val="16"/>
              </w:rPr>
            </w:pPr>
          </w:p>
        </w:tc>
        <w:tc>
          <w:tcPr>
            <w:tcW w:w="3098" w:type="dxa"/>
            <w:gridSpan w:val="7"/>
          </w:tcPr>
          <w:p w14:paraId="4AF80287" w14:textId="77777777" w:rsidR="009178AD" w:rsidRPr="006276FC" w:rsidRDefault="009178AD" w:rsidP="009C6C63">
            <w:pPr>
              <w:pStyle w:val="TAL"/>
              <w:rPr>
                <w:sz w:val="16"/>
                <w:szCs w:val="16"/>
              </w:rPr>
            </w:pPr>
            <w:r w:rsidRPr="006276FC">
              <w:rPr>
                <w:sz w:val="16"/>
                <w:szCs w:val="16"/>
              </w:rPr>
              <w:t>TriggerPoint</w:t>
            </w:r>
          </w:p>
        </w:tc>
        <w:tc>
          <w:tcPr>
            <w:tcW w:w="2651" w:type="dxa"/>
            <w:gridSpan w:val="4"/>
          </w:tcPr>
          <w:p w14:paraId="2785DEC5" w14:textId="77777777" w:rsidR="009178AD" w:rsidRPr="006276FC" w:rsidRDefault="009178AD" w:rsidP="009C6C63">
            <w:pPr>
              <w:pStyle w:val="TAL"/>
              <w:rPr>
                <w:sz w:val="16"/>
                <w:szCs w:val="16"/>
              </w:rPr>
            </w:pPr>
            <w:r w:rsidRPr="006276FC">
              <w:rPr>
                <w:sz w:val="16"/>
                <w:szCs w:val="16"/>
              </w:rPr>
              <w:t>tTrigger</w:t>
            </w:r>
          </w:p>
        </w:tc>
        <w:tc>
          <w:tcPr>
            <w:tcW w:w="0" w:type="auto"/>
            <w:gridSpan w:val="4"/>
          </w:tcPr>
          <w:p w14:paraId="55BFEA5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A8D2DE7" w14:textId="77777777" w:rsidTr="009C6C63">
        <w:trPr>
          <w:cantSplit/>
          <w:jc w:val="center"/>
        </w:trPr>
        <w:tc>
          <w:tcPr>
            <w:tcW w:w="0" w:type="auto"/>
            <w:vMerge/>
            <w:vAlign w:val="center"/>
          </w:tcPr>
          <w:p w14:paraId="7CE340FF" w14:textId="77777777" w:rsidR="009178AD" w:rsidRPr="006276FC" w:rsidRDefault="009178AD" w:rsidP="009C6C63">
            <w:pPr>
              <w:pStyle w:val="TAL"/>
              <w:rPr>
                <w:sz w:val="16"/>
                <w:szCs w:val="16"/>
              </w:rPr>
            </w:pPr>
          </w:p>
        </w:tc>
        <w:tc>
          <w:tcPr>
            <w:tcW w:w="2401" w:type="dxa"/>
            <w:vMerge/>
            <w:vAlign w:val="center"/>
          </w:tcPr>
          <w:p w14:paraId="35417D6F" w14:textId="77777777" w:rsidR="009178AD" w:rsidRPr="006276FC" w:rsidRDefault="009178AD" w:rsidP="009C6C63">
            <w:pPr>
              <w:pStyle w:val="TAL"/>
              <w:rPr>
                <w:sz w:val="16"/>
                <w:szCs w:val="16"/>
              </w:rPr>
            </w:pPr>
          </w:p>
        </w:tc>
        <w:tc>
          <w:tcPr>
            <w:tcW w:w="3098" w:type="dxa"/>
            <w:gridSpan w:val="7"/>
          </w:tcPr>
          <w:p w14:paraId="2C75DC79" w14:textId="77777777" w:rsidR="009178AD" w:rsidRPr="006276FC" w:rsidRDefault="009178AD" w:rsidP="009C6C63">
            <w:pPr>
              <w:pStyle w:val="TAL"/>
              <w:rPr>
                <w:sz w:val="16"/>
                <w:szCs w:val="16"/>
              </w:rPr>
            </w:pPr>
            <w:r w:rsidRPr="006276FC">
              <w:rPr>
                <w:sz w:val="16"/>
                <w:szCs w:val="16"/>
              </w:rPr>
              <w:t>ApplicationServer</w:t>
            </w:r>
          </w:p>
        </w:tc>
        <w:tc>
          <w:tcPr>
            <w:tcW w:w="2651" w:type="dxa"/>
            <w:gridSpan w:val="4"/>
          </w:tcPr>
          <w:p w14:paraId="4097DCEF" w14:textId="77777777" w:rsidR="009178AD" w:rsidRPr="006276FC" w:rsidRDefault="009178AD" w:rsidP="009C6C63">
            <w:pPr>
              <w:pStyle w:val="TAL"/>
              <w:rPr>
                <w:sz w:val="16"/>
                <w:szCs w:val="16"/>
              </w:rPr>
            </w:pPr>
            <w:r w:rsidRPr="006276FC">
              <w:rPr>
                <w:sz w:val="16"/>
                <w:szCs w:val="16"/>
              </w:rPr>
              <w:t>tApplicationServer</w:t>
            </w:r>
          </w:p>
        </w:tc>
        <w:tc>
          <w:tcPr>
            <w:tcW w:w="0" w:type="auto"/>
            <w:gridSpan w:val="4"/>
          </w:tcPr>
          <w:p w14:paraId="1D038189"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6758309" w14:textId="77777777" w:rsidTr="009C6C63">
        <w:trPr>
          <w:cantSplit/>
          <w:jc w:val="center"/>
        </w:trPr>
        <w:tc>
          <w:tcPr>
            <w:tcW w:w="0" w:type="auto"/>
            <w:vMerge/>
            <w:vAlign w:val="center"/>
          </w:tcPr>
          <w:p w14:paraId="0526B530" w14:textId="77777777" w:rsidR="009178AD" w:rsidRPr="006276FC" w:rsidRDefault="009178AD" w:rsidP="009C6C63">
            <w:pPr>
              <w:pStyle w:val="TAL"/>
              <w:rPr>
                <w:sz w:val="16"/>
                <w:szCs w:val="16"/>
              </w:rPr>
            </w:pPr>
          </w:p>
        </w:tc>
        <w:tc>
          <w:tcPr>
            <w:tcW w:w="2401" w:type="dxa"/>
            <w:vMerge/>
            <w:vAlign w:val="center"/>
          </w:tcPr>
          <w:p w14:paraId="3901A3BE" w14:textId="77777777" w:rsidR="009178AD" w:rsidRPr="006276FC" w:rsidRDefault="009178AD" w:rsidP="009C6C63">
            <w:pPr>
              <w:pStyle w:val="TAL"/>
              <w:rPr>
                <w:sz w:val="16"/>
                <w:szCs w:val="16"/>
              </w:rPr>
            </w:pPr>
          </w:p>
        </w:tc>
        <w:tc>
          <w:tcPr>
            <w:tcW w:w="3098" w:type="dxa"/>
            <w:gridSpan w:val="7"/>
          </w:tcPr>
          <w:p w14:paraId="0EF3776F" w14:textId="77777777" w:rsidR="009178AD" w:rsidRPr="006276FC" w:rsidRDefault="009178AD" w:rsidP="009C6C63">
            <w:pPr>
              <w:pStyle w:val="TAL"/>
              <w:rPr>
                <w:sz w:val="16"/>
                <w:szCs w:val="16"/>
              </w:rPr>
            </w:pPr>
            <w:r w:rsidRPr="006276FC">
              <w:rPr>
                <w:sz w:val="16"/>
                <w:szCs w:val="16"/>
              </w:rPr>
              <w:t>ProfilePartIndicator</w:t>
            </w:r>
          </w:p>
        </w:tc>
        <w:tc>
          <w:tcPr>
            <w:tcW w:w="2651" w:type="dxa"/>
            <w:gridSpan w:val="4"/>
          </w:tcPr>
          <w:p w14:paraId="2D3994C6" w14:textId="77777777" w:rsidR="009178AD" w:rsidRPr="006276FC" w:rsidRDefault="009178AD" w:rsidP="009C6C63">
            <w:pPr>
              <w:pStyle w:val="TAL"/>
              <w:rPr>
                <w:sz w:val="16"/>
                <w:szCs w:val="16"/>
              </w:rPr>
            </w:pPr>
            <w:r w:rsidRPr="006276FC">
              <w:rPr>
                <w:sz w:val="16"/>
                <w:szCs w:val="16"/>
              </w:rPr>
              <w:t>tProfilePartIndicator</w:t>
            </w:r>
          </w:p>
        </w:tc>
        <w:tc>
          <w:tcPr>
            <w:tcW w:w="0" w:type="auto"/>
            <w:gridSpan w:val="4"/>
          </w:tcPr>
          <w:p w14:paraId="150D334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6F22074" w14:textId="77777777" w:rsidTr="009C6C63">
        <w:trPr>
          <w:cantSplit/>
          <w:jc w:val="center"/>
        </w:trPr>
        <w:tc>
          <w:tcPr>
            <w:tcW w:w="0" w:type="auto"/>
            <w:vMerge w:val="restart"/>
            <w:vAlign w:val="center"/>
          </w:tcPr>
          <w:p w14:paraId="5530D25A" w14:textId="77777777"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
          <w:p w14:paraId="4D02979E" w14:textId="77777777" w:rsidR="009178AD" w:rsidRPr="006276FC" w:rsidRDefault="009178AD" w:rsidP="009C6C63">
            <w:pPr>
              <w:pStyle w:val="TAL"/>
              <w:rPr>
                <w:sz w:val="16"/>
                <w:szCs w:val="16"/>
              </w:rPr>
            </w:pPr>
            <w:r w:rsidRPr="006276FC">
              <w:rPr>
                <w:sz w:val="16"/>
                <w:szCs w:val="16"/>
              </w:rPr>
              <w:t>TriggerPoint</w:t>
            </w:r>
          </w:p>
        </w:tc>
        <w:tc>
          <w:tcPr>
            <w:tcW w:w="3098" w:type="dxa"/>
            <w:gridSpan w:val="7"/>
          </w:tcPr>
          <w:p w14:paraId="777F68D4" w14:textId="77777777"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14:paraId="6DE58473"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19171E4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9C6E84D" w14:textId="77777777" w:rsidTr="009C6C63">
        <w:trPr>
          <w:cantSplit/>
          <w:jc w:val="center"/>
        </w:trPr>
        <w:tc>
          <w:tcPr>
            <w:tcW w:w="0" w:type="auto"/>
            <w:vMerge/>
            <w:vAlign w:val="center"/>
          </w:tcPr>
          <w:p w14:paraId="31D3C9A0" w14:textId="77777777" w:rsidR="009178AD" w:rsidRPr="006276FC" w:rsidRDefault="009178AD" w:rsidP="009C6C63">
            <w:pPr>
              <w:pStyle w:val="TAL"/>
              <w:rPr>
                <w:sz w:val="16"/>
                <w:szCs w:val="16"/>
              </w:rPr>
            </w:pPr>
          </w:p>
        </w:tc>
        <w:tc>
          <w:tcPr>
            <w:tcW w:w="2401" w:type="dxa"/>
            <w:vMerge/>
            <w:vAlign w:val="center"/>
          </w:tcPr>
          <w:p w14:paraId="24EABD8B" w14:textId="77777777" w:rsidR="009178AD" w:rsidRPr="006276FC" w:rsidRDefault="009178AD" w:rsidP="009C6C63">
            <w:pPr>
              <w:pStyle w:val="TAL"/>
              <w:rPr>
                <w:sz w:val="16"/>
                <w:szCs w:val="16"/>
              </w:rPr>
            </w:pPr>
          </w:p>
        </w:tc>
        <w:tc>
          <w:tcPr>
            <w:tcW w:w="3098" w:type="dxa"/>
            <w:gridSpan w:val="7"/>
          </w:tcPr>
          <w:p w14:paraId="5C763CBC" w14:textId="77777777" w:rsidR="009178AD" w:rsidRPr="006276FC" w:rsidRDefault="009178AD" w:rsidP="009C6C63">
            <w:pPr>
              <w:pStyle w:val="TAL"/>
              <w:rPr>
                <w:sz w:val="16"/>
                <w:szCs w:val="16"/>
              </w:rPr>
            </w:pPr>
            <w:r w:rsidRPr="006276FC">
              <w:rPr>
                <w:sz w:val="16"/>
                <w:szCs w:val="16"/>
              </w:rPr>
              <w:t>SPT</w:t>
            </w:r>
          </w:p>
        </w:tc>
        <w:tc>
          <w:tcPr>
            <w:tcW w:w="2651" w:type="dxa"/>
            <w:gridSpan w:val="4"/>
          </w:tcPr>
          <w:p w14:paraId="3F04DDD3" w14:textId="77777777"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14:paraId="38BEC636" w14:textId="77777777" w:rsidR="009178AD" w:rsidRPr="006276FC" w:rsidRDefault="009178AD" w:rsidP="009C6C63">
            <w:pPr>
              <w:pStyle w:val="TAL"/>
              <w:jc w:val="center"/>
              <w:rPr>
                <w:sz w:val="16"/>
                <w:szCs w:val="16"/>
              </w:rPr>
            </w:pPr>
            <w:r w:rsidRPr="006276FC">
              <w:rPr>
                <w:sz w:val="16"/>
                <w:szCs w:val="16"/>
              </w:rPr>
              <w:t>1 to n</w:t>
            </w:r>
          </w:p>
        </w:tc>
      </w:tr>
      <w:tr w:rsidR="009178AD" w:rsidRPr="006276FC" w14:paraId="45277CE6" w14:textId="77777777" w:rsidTr="009C6C63">
        <w:trPr>
          <w:cantSplit/>
          <w:jc w:val="center"/>
        </w:trPr>
        <w:tc>
          <w:tcPr>
            <w:tcW w:w="0" w:type="auto"/>
            <w:vMerge w:val="restart"/>
            <w:vAlign w:val="center"/>
          </w:tcPr>
          <w:p w14:paraId="2ECA8DEB" w14:textId="77777777"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
          <w:p w14:paraId="2BB32FD6" w14:textId="77777777" w:rsidR="009178AD" w:rsidRPr="006276FC" w:rsidRDefault="009178AD" w:rsidP="009C6C63">
            <w:pPr>
              <w:pStyle w:val="TAL"/>
              <w:rPr>
                <w:sz w:val="16"/>
                <w:szCs w:val="16"/>
              </w:rPr>
            </w:pPr>
            <w:r w:rsidRPr="006276FC">
              <w:rPr>
                <w:sz w:val="16"/>
                <w:szCs w:val="16"/>
              </w:rPr>
              <w:t>SPT</w:t>
            </w:r>
          </w:p>
        </w:tc>
        <w:tc>
          <w:tcPr>
            <w:tcW w:w="3098" w:type="dxa"/>
            <w:gridSpan w:val="7"/>
          </w:tcPr>
          <w:p w14:paraId="143EF8D1" w14:textId="77777777" w:rsidR="009178AD" w:rsidRPr="006276FC" w:rsidRDefault="009178AD" w:rsidP="009C6C63">
            <w:pPr>
              <w:pStyle w:val="TAL"/>
              <w:rPr>
                <w:sz w:val="16"/>
                <w:szCs w:val="16"/>
              </w:rPr>
            </w:pPr>
            <w:r w:rsidRPr="006276FC">
              <w:rPr>
                <w:sz w:val="16"/>
                <w:szCs w:val="16"/>
              </w:rPr>
              <w:t>ConditionNegated</w:t>
            </w:r>
          </w:p>
        </w:tc>
        <w:tc>
          <w:tcPr>
            <w:tcW w:w="2651" w:type="dxa"/>
            <w:gridSpan w:val="4"/>
          </w:tcPr>
          <w:p w14:paraId="4EDC15C2" w14:textId="77777777" w:rsidR="009178AD" w:rsidRPr="006276FC" w:rsidRDefault="009178AD" w:rsidP="009C6C63">
            <w:pPr>
              <w:pStyle w:val="TAL"/>
              <w:rPr>
                <w:sz w:val="16"/>
                <w:szCs w:val="16"/>
              </w:rPr>
            </w:pPr>
            <w:r w:rsidRPr="006276FC">
              <w:rPr>
                <w:sz w:val="16"/>
                <w:szCs w:val="16"/>
              </w:rPr>
              <w:t>tBool</w:t>
            </w:r>
          </w:p>
        </w:tc>
        <w:tc>
          <w:tcPr>
            <w:tcW w:w="0" w:type="auto"/>
            <w:gridSpan w:val="4"/>
          </w:tcPr>
          <w:p w14:paraId="6C3B9747"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2C0479E" w14:textId="77777777" w:rsidTr="009C6C63">
        <w:trPr>
          <w:cantSplit/>
          <w:jc w:val="center"/>
        </w:trPr>
        <w:tc>
          <w:tcPr>
            <w:tcW w:w="0" w:type="auto"/>
            <w:vMerge/>
            <w:vAlign w:val="center"/>
          </w:tcPr>
          <w:p w14:paraId="16EF5202" w14:textId="77777777" w:rsidR="009178AD" w:rsidRPr="006276FC" w:rsidRDefault="009178AD" w:rsidP="009C6C63">
            <w:pPr>
              <w:pStyle w:val="TAL"/>
              <w:rPr>
                <w:sz w:val="16"/>
                <w:szCs w:val="16"/>
              </w:rPr>
            </w:pPr>
          </w:p>
        </w:tc>
        <w:tc>
          <w:tcPr>
            <w:tcW w:w="2401" w:type="dxa"/>
            <w:vMerge/>
            <w:vAlign w:val="center"/>
          </w:tcPr>
          <w:p w14:paraId="7629D105" w14:textId="77777777" w:rsidR="009178AD" w:rsidRPr="006276FC" w:rsidRDefault="009178AD" w:rsidP="009C6C63">
            <w:pPr>
              <w:pStyle w:val="TAL"/>
              <w:rPr>
                <w:sz w:val="16"/>
                <w:szCs w:val="16"/>
              </w:rPr>
            </w:pPr>
          </w:p>
        </w:tc>
        <w:tc>
          <w:tcPr>
            <w:tcW w:w="3098" w:type="dxa"/>
            <w:gridSpan w:val="7"/>
          </w:tcPr>
          <w:p w14:paraId="3D4492CB" w14:textId="77777777" w:rsidR="009178AD" w:rsidRPr="006276FC" w:rsidRDefault="009178AD" w:rsidP="009C6C63">
            <w:pPr>
              <w:pStyle w:val="TAL"/>
              <w:rPr>
                <w:sz w:val="16"/>
                <w:szCs w:val="16"/>
              </w:rPr>
            </w:pPr>
            <w:r w:rsidRPr="006276FC">
              <w:rPr>
                <w:sz w:val="16"/>
                <w:szCs w:val="16"/>
              </w:rPr>
              <w:t>Group</w:t>
            </w:r>
          </w:p>
        </w:tc>
        <w:tc>
          <w:tcPr>
            <w:tcW w:w="2651" w:type="dxa"/>
            <w:gridSpan w:val="4"/>
          </w:tcPr>
          <w:p w14:paraId="0AC057D5" w14:textId="77777777" w:rsidR="009178AD" w:rsidRPr="006276FC" w:rsidRDefault="009178AD" w:rsidP="009C6C63">
            <w:pPr>
              <w:pStyle w:val="TAL"/>
              <w:rPr>
                <w:sz w:val="16"/>
                <w:szCs w:val="16"/>
              </w:rPr>
            </w:pPr>
            <w:r w:rsidRPr="006276FC">
              <w:rPr>
                <w:sz w:val="16"/>
                <w:szCs w:val="16"/>
              </w:rPr>
              <w:t>tGroupID</w:t>
            </w:r>
          </w:p>
        </w:tc>
        <w:tc>
          <w:tcPr>
            <w:tcW w:w="0" w:type="auto"/>
            <w:gridSpan w:val="4"/>
          </w:tcPr>
          <w:p w14:paraId="0FF630F1" w14:textId="77777777" w:rsidR="009178AD" w:rsidRPr="006276FC" w:rsidRDefault="009178AD" w:rsidP="009C6C63">
            <w:pPr>
              <w:pStyle w:val="TAL"/>
              <w:jc w:val="center"/>
              <w:rPr>
                <w:sz w:val="16"/>
                <w:szCs w:val="16"/>
              </w:rPr>
            </w:pPr>
            <w:r w:rsidRPr="006276FC">
              <w:rPr>
                <w:sz w:val="16"/>
                <w:szCs w:val="16"/>
              </w:rPr>
              <w:t>1 to n</w:t>
            </w:r>
          </w:p>
        </w:tc>
      </w:tr>
      <w:tr w:rsidR="009178AD" w:rsidRPr="006276FC" w14:paraId="1F0F436F" w14:textId="77777777" w:rsidTr="009C6C63">
        <w:trPr>
          <w:cantSplit/>
          <w:jc w:val="center"/>
        </w:trPr>
        <w:tc>
          <w:tcPr>
            <w:tcW w:w="0" w:type="auto"/>
            <w:vMerge/>
            <w:vAlign w:val="center"/>
          </w:tcPr>
          <w:p w14:paraId="55886FD5" w14:textId="77777777" w:rsidR="009178AD" w:rsidRPr="006276FC" w:rsidRDefault="009178AD" w:rsidP="009C6C63">
            <w:pPr>
              <w:pStyle w:val="TAL"/>
              <w:rPr>
                <w:sz w:val="16"/>
                <w:szCs w:val="16"/>
              </w:rPr>
            </w:pPr>
          </w:p>
        </w:tc>
        <w:tc>
          <w:tcPr>
            <w:tcW w:w="2401" w:type="dxa"/>
            <w:vMerge/>
            <w:vAlign w:val="center"/>
          </w:tcPr>
          <w:p w14:paraId="6E372CE5" w14:textId="77777777" w:rsidR="009178AD" w:rsidRPr="006276FC" w:rsidRDefault="009178AD" w:rsidP="009C6C63">
            <w:pPr>
              <w:pStyle w:val="TAL"/>
              <w:rPr>
                <w:sz w:val="16"/>
                <w:szCs w:val="16"/>
              </w:rPr>
            </w:pPr>
          </w:p>
        </w:tc>
        <w:tc>
          <w:tcPr>
            <w:tcW w:w="448" w:type="dxa"/>
            <w:gridSpan w:val="4"/>
            <w:textDirection w:val="btLr"/>
            <w:vAlign w:val="center"/>
          </w:tcPr>
          <w:p w14:paraId="55C24A52" w14:textId="77777777" w:rsidR="009178AD" w:rsidRPr="006276FC" w:rsidRDefault="009178AD" w:rsidP="009C6C63">
            <w:pPr>
              <w:pStyle w:val="TAL"/>
              <w:jc w:val="center"/>
              <w:rPr>
                <w:sz w:val="16"/>
                <w:szCs w:val="16"/>
              </w:rPr>
            </w:pPr>
            <w:r w:rsidRPr="006276FC">
              <w:rPr>
                <w:sz w:val="16"/>
                <w:szCs w:val="16"/>
              </w:rPr>
              <w:t>Choice of</w:t>
            </w:r>
          </w:p>
        </w:tc>
        <w:tc>
          <w:tcPr>
            <w:tcW w:w="2679" w:type="dxa"/>
            <w:gridSpan w:val="4"/>
          </w:tcPr>
          <w:p w14:paraId="19AA12D1" w14:textId="77777777" w:rsidR="009178AD" w:rsidRPr="006276FC" w:rsidRDefault="009178AD" w:rsidP="009C6C63">
            <w:pPr>
              <w:pStyle w:val="TAL"/>
              <w:rPr>
                <w:sz w:val="16"/>
                <w:szCs w:val="16"/>
              </w:rPr>
            </w:pPr>
            <w:r w:rsidRPr="006276FC">
              <w:rPr>
                <w:sz w:val="16"/>
                <w:szCs w:val="16"/>
              </w:rPr>
              <w:t>RequestURI</w:t>
            </w:r>
          </w:p>
        </w:tc>
        <w:tc>
          <w:tcPr>
            <w:tcW w:w="2651" w:type="dxa"/>
            <w:gridSpan w:val="4"/>
          </w:tcPr>
          <w:p w14:paraId="2CA0AC66" w14:textId="77777777" w:rsidR="009178AD" w:rsidRPr="006276FC" w:rsidRDefault="009178AD" w:rsidP="009C6C63">
            <w:pPr>
              <w:pStyle w:val="TAL"/>
              <w:rPr>
                <w:sz w:val="16"/>
                <w:szCs w:val="16"/>
              </w:rPr>
            </w:pPr>
            <w:r w:rsidRPr="006276FC">
              <w:rPr>
                <w:sz w:val="16"/>
                <w:szCs w:val="16"/>
              </w:rPr>
              <w:t>tString</w:t>
            </w:r>
          </w:p>
        </w:tc>
        <w:tc>
          <w:tcPr>
            <w:tcW w:w="0" w:type="auto"/>
            <w:gridSpan w:val="3"/>
          </w:tcPr>
          <w:p w14:paraId="2B02A20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BE8EE28" w14:textId="77777777" w:rsidTr="009C6C63">
        <w:trPr>
          <w:cantSplit/>
          <w:jc w:val="center"/>
        </w:trPr>
        <w:tc>
          <w:tcPr>
            <w:tcW w:w="0" w:type="auto"/>
            <w:vMerge/>
            <w:vAlign w:val="center"/>
          </w:tcPr>
          <w:p w14:paraId="279ABF16" w14:textId="77777777" w:rsidR="009178AD" w:rsidRPr="006276FC" w:rsidRDefault="009178AD" w:rsidP="009C6C63">
            <w:pPr>
              <w:pStyle w:val="TAL"/>
              <w:rPr>
                <w:sz w:val="16"/>
                <w:szCs w:val="16"/>
              </w:rPr>
            </w:pPr>
          </w:p>
        </w:tc>
        <w:tc>
          <w:tcPr>
            <w:tcW w:w="2430" w:type="dxa"/>
            <w:gridSpan w:val="2"/>
            <w:vAlign w:val="center"/>
          </w:tcPr>
          <w:p w14:paraId="76A16696" w14:textId="77777777" w:rsidR="009178AD" w:rsidRPr="006276FC" w:rsidRDefault="009178AD" w:rsidP="009C6C63">
            <w:pPr>
              <w:pStyle w:val="TAL"/>
              <w:rPr>
                <w:sz w:val="16"/>
                <w:szCs w:val="16"/>
              </w:rPr>
            </w:pPr>
          </w:p>
        </w:tc>
        <w:tc>
          <w:tcPr>
            <w:tcW w:w="434" w:type="dxa"/>
            <w:gridSpan w:val="4"/>
            <w:textDirection w:val="btLr"/>
          </w:tcPr>
          <w:p w14:paraId="28E98028" w14:textId="77777777" w:rsidR="009178AD" w:rsidRPr="006276FC" w:rsidRDefault="009178AD" w:rsidP="009C6C63">
            <w:pPr>
              <w:pStyle w:val="TAL"/>
              <w:rPr>
                <w:sz w:val="16"/>
                <w:szCs w:val="16"/>
              </w:rPr>
            </w:pPr>
          </w:p>
        </w:tc>
        <w:tc>
          <w:tcPr>
            <w:tcW w:w="2679" w:type="dxa"/>
            <w:gridSpan w:val="4"/>
          </w:tcPr>
          <w:p w14:paraId="20E63528" w14:textId="77777777" w:rsidR="009178AD" w:rsidRPr="006276FC" w:rsidRDefault="009178AD" w:rsidP="009C6C63">
            <w:pPr>
              <w:pStyle w:val="TAL"/>
              <w:rPr>
                <w:sz w:val="16"/>
                <w:szCs w:val="16"/>
              </w:rPr>
            </w:pPr>
            <w:r w:rsidRPr="006276FC">
              <w:rPr>
                <w:sz w:val="16"/>
                <w:szCs w:val="16"/>
              </w:rPr>
              <w:t>Method</w:t>
            </w:r>
          </w:p>
        </w:tc>
        <w:tc>
          <w:tcPr>
            <w:tcW w:w="2651" w:type="dxa"/>
            <w:gridSpan w:val="4"/>
          </w:tcPr>
          <w:p w14:paraId="3A9202F8" w14:textId="77777777" w:rsidR="009178AD" w:rsidRPr="006276FC" w:rsidRDefault="009178AD" w:rsidP="009C6C63">
            <w:pPr>
              <w:pStyle w:val="TAL"/>
              <w:rPr>
                <w:sz w:val="16"/>
                <w:szCs w:val="16"/>
              </w:rPr>
            </w:pPr>
            <w:r w:rsidRPr="006276FC">
              <w:rPr>
                <w:sz w:val="16"/>
                <w:szCs w:val="16"/>
              </w:rPr>
              <w:t>tString</w:t>
            </w:r>
          </w:p>
        </w:tc>
        <w:tc>
          <w:tcPr>
            <w:tcW w:w="0" w:type="auto"/>
            <w:gridSpan w:val="2"/>
          </w:tcPr>
          <w:p w14:paraId="0E88A9DB"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A224DEA" w14:textId="77777777" w:rsidTr="009C6C63">
        <w:trPr>
          <w:cantSplit/>
          <w:jc w:val="center"/>
        </w:trPr>
        <w:tc>
          <w:tcPr>
            <w:tcW w:w="0" w:type="auto"/>
            <w:vMerge/>
            <w:vAlign w:val="center"/>
          </w:tcPr>
          <w:p w14:paraId="220545D5" w14:textId="77777777" w:rsidR="009178AD" w:rsidRPr="006276FC" w:rsidRDefault="009178AD" w:rsidP="009C6C63">
            <w:pPr>
              <w:pStyle w:val="TAL"/>
              <w:rPr>
                <w:sz w:val="16"/>
                <w:szCs w:val="16"/>
              </w:rPr>
            </w:pPr>
          </w:p>
        </w:tc>
        <w:tc>
          <w:tcPr>
            <w:tcW w:w="2443" w:type="dxa"/>
            <w:gridSpan w:val="3"/>
            <w:vAlign w:val="center"/>
          </w:tcPr>
          <w:p w14:paraId="3F54B2ED" w14:textId="77777777" w:rsidR="009178AD" w:rsidRPr="006276FC" w:rsidRDefault="009178AD" w:rsidP="009C6C63">
            <w:pPr>
              <w:pStyle w:val="TAL"/>
              <w:rPr>
                <w:sz w:val="16"/>
                <w:szCs w:val="16"/>
              </w:rPr>
            </w:pPr>
          </w:p>
        </w:tc>
        <w:tc>
          <w:tcPr>
            <w:tcW w:w="433" w:type="dxa"/>
            <w:gridSpan w:val="4"/>
          </w:tcPr>
          <w:p w14:paraId="2F6110EE" w14:textId="77777777" w:rsidR="009178AD" w:rsidRPr="006276FC" w:rsidRDefault="009178AD" w:rsidP="009C6C63">
            <w:pPr>
              <w:pStyle w:val="TAL"/>
              <w:rPr>
                <w:sz w:val="16"/>
                <w:szCs w:val="16"/>
              </w:rPr>
            </w:pPr>
          </w:p>
        </w:tc>
        <w:tc>
          <w:tcPr>
            <w:tcW w:w="2678" w:type="dxa"/>
            <w:gridSpan w:val="4"/>
          </w:tcPr>
          <w:p w14:paraId="39D34457" w14:textId="77777777" w:rsidR="009178AD" w:rsidRPr="006276FC" w:rsidRDefault="009178AD" w:rsidP="009C6C63">
            <w:pPr>
              <w:pStyle w:val="TAL"/>
              <w:rPr>
                <w:sz w:val="16"/>
                <w:szCs w:val="16"/>
              </w:rPr>
            </w:pPr>
            <w:r w:rsidRPr="006276FC">
              <w:rPr>
                <w:sz w:val="16"/>
                <w:szCs w:val="16"/>
              </w:rPr>
              <w:t>SIPHeader</w:t>
            </w:r>
          </w:p>
        </w:tc>
        <w:tc>
          <w:tcPr>
            <w:tcW w:w="2651" w:type="dxa"/>
            <w:gridSpan w:val="4"/>
          </w:tcPr>
          <w:p w14:paraId="78F19B30" w14:textId="77777777" w:rsidR="009178AD" w:rsidRPr="006276FC" w:rsidRDefault="009178AD" w:rsidP="009C6C63">
            <w:pPr>
              <w:pStyle w:val="TAL"/>
              <w:rPr>
                <w:sz w:val="16"/>
                <w:szCs w:val="16"/>
              </w:rPr>
            </w:pPr>
            <w:r w:rsidRPr="006276FC">
              <w:rPr>
                <w:sz w:val="16"/>
                <w:szCs w:val="16"/>
              </w:rPr>
              <w:t>tHeader</w:t>
            </w:r>
          </w:p>
        </w:tc>
        <w:tc>
          <w:tcPr>
            <w:tcW w:w="0" w:type="auto"/>
          </w:tcPr>
          <w:p w14:paraId="67DB7B9E"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854E730" w14:textId="77777777" w:rsidTr="009C6C63">
        <w:trPr>
          <w:cantSplit/>
          <w:jc w:val="center"/>
        </w:trPr>
        <w:tc>
          <w:tcPr>
            <w:tcW w:w="0" w:type="auto"/>
            <w:vMerge/>
            <w:vAlign w:val="center"/>
          </w:tcPr>
          <w:p w14:paraId="4113EAF7" w14:textId="77777777" w:rsidR="009178AD" w:rsidRPr="006276FC" w:rsidRDefault="009178AD" w:rsidP="009C6C63">
            <w:pPr>
              <w:pStyle w:val="TAL"/>
              <w:rPr>
                <w:sz w:val="16"/>
                <w:szCs w:val="16"/>
              </w:rPr>
            </w:pPr>
          </w:p>
        </w:tc>
        <w:tc>
          <w:tcPr>
            <w:tcW w:w="2454" w:type="dxa"/>
            <w:gridSpan w:val="4"/>
            <w:vMerge w:val="restart"/>
            <w:vAlign w:val="center"/>
          </w:tcPr>
          <w:p w14:paraId="3429E138" w14:textId="77777777" w:rsidR="009178AD" w:rsidRPr="006276FC" w:rsidRDefault="009178AD" w:rsidP="009C6C63">
            <w:pPr>
              <w:pStyle w:val="TAL"/>
              <w:rPr>
                <w:sz w:val="16"/>
                <w:szCs w:val="16"/>
              </w:rPr>
            </w:pPr>
          </w:p>
        </w:tc>
        <w:tc>
          <w:tcPr>
            <w:tcW w:w="422" w:type="dxa"/>
            <w:gridSpan w:val="3"/>
            <w:vMerge w:val="restart"/>
          </w:tcPr>
          <w:p w14:paraId="45B1F2DE" w14:textId="77777777" w:rsidR="009178AD" w:rsidRPr="006276FC" w:rsidRDefault="009178AD" w:rsidP="009C6C63">
            <w:pPr>
              <w:pStyle w:val="TAL"/>
              <w:rPr>
                <w:sz w:val="16"/>
                <w:szCs w:val="16"/>
              </w:rPr>
            </w:pPr>
          </w:p>
        </w:tc>
        <w:tc>
          <w:tcPr>
            <w:tcW w:w="2678" w:type="dxa"/>
            <w:gridSpan w:val="4"/>
          </w:tcPr>
          <w:p w14:paraId="56BEFA1A" w14:textId="77777777" w:rsidR="009178AD" w:rsidRPr="006276FC" w:rsidRDefault="009178AD" w:rsidP="009C6C63">
            <w:pPr>
              <w:pStyle w:val="TAL"/>
              <w:rPr>
                <w:sz w:val="16"/>
                <w:szCs w:val="16"/>
              </w:rPr>
            </w:pPr>
            <w:r w:rsidRPr="006276FC">
              <w:rPr>
                <w:sz w:val="16"/>
                <w:szCs w:val="16"/>
              </w:rPr>
              <w:t>SessionCase</w:t>
            </w:r>
          </w:p>
        </w:tc>
        <w:tc>
          <w:tcPr>
            <w:tcW w:w="2651" w:type="dxa"/>
            <w:gridSpan w:val="4"/>
          </w:tcPr>
          <w:p w14:paraId="778D8DE9" w14:textId="77777777" w:rsidR="009178AD" w:rsidRPr="006276FC" w:rsidRDefault="009178AD" w:rsidP="009C6C63">
            <w:pPr>
              <w:pStyle w:val="TAL"/>
              <w:rPr>
                <w:sz w:val="16"/>
                <w:szCs w:val="16"/>
              </w:rPr>
            </w:pPr>
            <w:r w:rsidRPr="006276FC">
              <w:rPr>
                <w:sz w:val="16"/>
                <w:szCs w:val="16"/>
              </w:rPr>
              <w:t>tDirectionOfRequest</w:t>
            </w:r>
          </w:p>
        </w:tc>
        <w:tc>
          <w:tcPr>
            <w:tcW w:w="0" w:type="auto"/>
          </w:tcPr>
          <w:p w14:paraId="0C8A1504"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0FD158DA" w14:textId="77777777" w:rsidTr="009C6C63">
        <w:trPr>
          <w:cantSplit/>
          <w:jc w:val="center"/>
        </w:trPr>
        <w:tc>
          <w:tcPr>
            <w:tcW w:w="0" w:type="auto"/>
            <w:vMerge/>
            <w:vAlign w:val="center"/>
          </w:tcPr>
          <w:p w14:paraId="5C35E0C5" w14:textId="77777777" w:rsidR="009178AD" w:rsidRPr="006276FC" w:rsidRDefault="009178AD" w:rsidP="009C6C63">
            <w:pPr>
              <w:pStyle w:val="TAL"/>
              <w:rPr>
                <w:sz w:val="16"/>
                <w:szCs w:val="16"/>
              </w:rPr>
            </w:pPr>
          </w:p>
        </w:tc>
        <w:tc>
          <w:tcPr>
            <w:tcW w:w="2454" w:type="dxa"/>
            <w:gridSpan w:val="4"/>
            <w:vMerge/>
            <w:vAlign w:val="center"/>
          </w:tcPr>
          <w:p w14:paraId="19FCD895" w14:textId="77777777" w:rsidR="009178AD" w:rsidRPr="006276FC" w:rsidRDefault="009178AD" w:rsidP="009C6C63">
            <w:pPr>
              <w:pStyle w:val="TAL"/>
              <w:rPr>
                <w:sz w:val="16"/>
                <w:szCs w:val="16"/>
              </w:rPr>
            </w:pPr>
          </w:p>
        </w:tc>
        <w:tc>
          <w:tcPr>
            <w:tcW w:w="422" w:type="dxa"/>
            <w:gridSpan w:val="3"/>
            <w:vMerge/>
          </w:tcPr>
          <w:p w14:paraId="140D9F01" w14:textId="77777777" w:rsidR="009178AD" w:rsidRPr="006276FC" w:rsidRDefault="009178AD" w:rsidP="009C6C63">
            <w:pPr>
              <w:pStyle w:val="TAL"/>
              <w:rPr>
                <w:sz w:val="16"/>
                <w:szCs w:val="16"/>
              </w:rPr>
            </w:pPr>
          </w:p>
        </w:tc>
        <w:tc>
          <w:tcPr>
            <w:tcW w:w="2678" w:type="dxa"/>
            <w:gridSpan w:val="4"/>
          </w:tcPr>
          <w:p w14:paraId="699998CA" w14:textId="77777777" w:rsidR="009178AD" w:rsidRPr="006276FC" w:rsidRDefault="009178AD" w:rsidP="009C6C63">
            <w:pPr>
              <w:pStyle w:val="TAL"/>
              <w:rPr>
                <w:sz w:val="16"/>
                <w:szCs w:val="16"/>
              </w:rPr>
            </w:pPr>
            <w:r w:rsidRPr="006276FC">
              <w:rPr>
                <w:sz w:val="16"/>
                <w:szCs w:val="16"/>
              </w:rPr>
              <w:t>SessionDescription</w:t>
            </w:r>
          </w:p>
        </w:tc>
        <w:tc>
          <w:tcPr>
            <w:tcW w:w="2651" w:type="dxa"/>
            <w:gridSpan w:val="4"/>
          </w:tcPr>
          <w:p w14:paraId="44877CC3" w14:textId="77777777" w:rsidR="009178AD" w:rsidRPr="006276FC" w:rsidRDefault="009178AD" w:rsidP="009C6C63">
            <w:pPr>
              <w:pStyle w:val="TAL"/>
              <w:rPr>
                <w:sz w:val="16"/>
                <w:szCs w:val="16"/>
              </w:rPr>
            </w:pPr>
            <w:r w:rsidRPr="006276FC">
              <w:rPr>
                <w:sz w:val="16"/>
                <w:szCs w:val="16"/>
              </w:rPr>
              <w:t>tSessionDescription</w:t>
            </w:r>
          </w:p>
        </w:tc>
        <w:tc>
          <w:tcPr>
            <w:tcW w:w="0" w:type="auto"/>
          </w:tcPr>
          <w:p w14:paraId="1CCA1697"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05F7010" w14:textId="77777777" w:rsidTr="009C6C63">
        <w:trPr>
          <w:cantSplit/>
          <w:jc w:val="center"/>
        </w:trPr>
        <w:tc>
          <w:tcPr>
            <w:tcW w:w="0" w:type="auto"/>
            <w:vMerge/>
            <w:vAlign w:val="center"/>
          </w:tcPr>
          <w:p w14:paraId="6D4A6D4C" w14:textId="77777777" w:rsidR="009178AD" w:rsidRPr="006276FC" w:rsidRDefault="009178AD" w:rsidP="009C6C63">
            <w:pPr>
              <w:pStyle w:val="TAL"/>
              <w:rPr>
                <w:sz w:val="16"/>
                <w:szCs w:val="16"/>
              </w:rPr>
            </w:pPr>
          </w:p>
        </w:tc>
        <w:tc>
          <w:tcPr>
            <w:tcW w:w="2454" w:type="dxa"/>
            <w:gridSpan w:val="4"/>
            <w:vMerge/>
            <w:vAlign w:val="center"/>
          </w:tcPr>
          <w:p w14:paraId="5B4FEF19" w14:textId="77777777" w:rsidR="009178AD" w:rsidRPr="006276FC" w:rsidRDefault="009178AD" w:rsidP="009C6C63">
            <w:pPr>
              <w:pStyle w:val="TAL"/>
              <w:rPr>
                <w:sz w:val="16"/>
                <w:szCs w:val="16"/>
              </w:rPr>
            </w:pPr>
          </w:p>
        </w:tc>
        <w:tc>
          <w:tcPr>
            <w:tcW w:w="3045" w:type="dxa"/>
            <w:gridSpan w:val="4"/>
          </w:tcPr>
          <w:p w14:paraId="249480E7" w14:textId="77777777" w:rsidR="009178AD" w:rsidRPr="006276FC" w:rsidRDefault="009178AD" w:rsidP="009C6C63">
            <w:pPr>
              <w:pStyle w:val="TAL"/>
              <w:rPr>
                <w:bCs/>
                <w:sz w:val="16"/>
                <w:szCs w:val="16"/>
              </w:rPr>
            </w:pPr>
            <w:r w:rsidRPr="006276FC">
              <w:rPr>
                <w:bCs/>
                <w:sz w:val="16"/>
                <w:szCs w:val="16"/>
              </w:rPr>
              <w:t>Extension</w:t>
            </w:r>
          </w:p>
        </w:tc>
        <w:tc>
          <w:tcPr>
            <w:tcW w:w="2651" w:type="dxa"/>
            <w:gridSpan w:val="4"/>
          </w:tcPr>
          <w:p w14:paraId="7021EA31" w14:textId="77777777" w:rsidR="009178AD" w:rsidRPr="006276FC" w:rsidRDefault="009178AD" w:rsidP="009C6C63">
            <w:pPr>
              <w:pStyle w:val="TAL"/>
              <w:rPr>
                <w:bCs/>
                <w:sz w:val="16"/>
                <w:szCs w:val="16"/>
              </w:rPr>
            </w:pPr>
            <w:r w:rsidRPr="006276FC">
              <w:rPr>
                <w:bCs/>
                <w:sz w:val="16"/>
                <w:szCs w:val="16"/>
              </w:rPr>
              <w:t>tSePoTriExtension</w:t>
            </w:r>
          </w:p>
        </w:tc>
        <w:tc>
          <w:tcPr>
            <w:tcW w:w="0" w:type="auto"/>
            <w:gridSpan w:val="4"/>
          </w:tcPr>
          <w:p w14:paraId="6022568E"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7E4B8C2D" w14:textId="77777777" w:rsidTr="009C6C63">
        <w:trPr>
          <w:cantSplit/>
          <w:jc w:val="center"/>
        </w:trPr>
        <w:tc>
          <w:tcPr>
            <w:tcW w:w="0" w:type="auto"/>
            <w:vAlign w:val="center"/>
          </w:tcPr>
          <w:p w14:paraId="085ACD90" w14:textId="77777777" w:rsidR="009178AD" w:rsidRPr="006276FC" w:rsidRDefault="009178AD" w:rsidP="009C6C63">
            <w:pPr>
              <w:pStyle w:val="TAL"/>
              <w:rPr>
                <w:sz w:val="16"/>
                <w:szCs w:val="16"/>
              </w:rPr>
            </w:pPr>
            <w:r w:rsidRPr="006276FC">
              <w:rPr>
                <w:sz w:val="16"/>
                <w:szCs w:val="16"/>
              </w:rPr>
              <w:t>tSePoTriExtension</w:t>
            </w:r>
          </w:p>
        </w:tc>
        <w:tc>
          <w:tcPr>
            <w:tcW w:w="2401" w:type="dxa"/>
            <w:vAlign w:val="center"/>
          </w:tcPr>
          <w:p w14:paraId="1E8CC62F"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199BCDBF" w14:textId="77777777" w:rsidR="009178AD" w:rsidRPr="006276FC" w:rsidRDefault="009178AD" w:rsidP="009C6C63">
            <w:pPr>
              <w:pStyle w:val="TAL"/>
              <w:rPr>
                <w:sz w:val="16"/>
                <w:szCs w:val="16"/>
              </w:rPr>
            </w:pPr>
            <w:r w:rsidRPr="006276FC">
              <w:rPr>
                <w:sz w:val="16"/>
                <w:szCs w:val="16"/>
              </w:rPr>
              <w:t>RegistrationType</w:t>
            </w:r>
          </w:p>
        </w:tc>
        <w:tc>
          <w:tcPr>
            <w:tcW w:w="2651" w:type="dxa"/>
            <w:gridSpan w:val="4"/>
          </w:tcPr>
          <w:p w14:paraId="0930D59B" w14:textId="77777777" w:rsidR="009178AD" w:rsidRPr="006276FC" w:rsidRDefault="009178AD" w:rsidP="009C6C63">
            <w:pPr>
              <w:pStyle w:val="TAL"/>
              <w:rPr>
                <w:sz w:val="16"/>
                <w:szCs w:val="16"/>
              </w:rPr>
            </w:pPr>
            <w:r w:rsidRPr="006276FC">
              <w:rPr>
                <w:sz w:val="16"/>
                <w:szCs w:val="16"/>
              </w:rPr>
              <w:t>tRegistrationType</w:t>
            </w:r>
          </w:p>
        </w:tc>
        <w:tc>
          <w:tcPr>
            <w:tcW w:w="0" w:type="auto"/>
            <w:gridSpan w:val="4"/>
          </w:tcPr>
          <w:p w14:paraId="317F5E25" w14:textId="77777777" w:rsidR="009178AD" w:rsidRPr="006276FC" w:rsidRDefault="009178AD" w:rsidP="009C6C63">
            <w:pPr>
              <w:pStyle w:val="TAL"/>
              <w:jc w:val="center"/>
              <w:rPr>
                <w:sz w:val="16"/>
                <w:szCs w:val="16"/>
              </w:rPr>
            </w:pPr>
            <w:r w:rsidRPr="006276FC">
              <w:rPr>
                <w:sz w:val="16"/>
                <w:szCs w:val="16"/>
              </w:rPr>
              <w:t>(0 to 2)</w:t>
            </w:r>
          </w:p>
        </w:tc>
      </w:tr>
      <w:tr w:rsidR="009178AD" w:rsidRPr="006276FC" w14:paraId="7100D2DE" w14:textId="77777777" w:rsidTr="009C6C63">
        <w:trPr>
          <w:cantSplit/>
          <w:jc w:val="center"/>
        </w:trPr>
        <w:tc>
          <w:tcPr>
            <w:tcW w:w="0" w:type="auto"/>
            <w:vMerge w:val="restart"/>
            <w:vAlign w:val="center"/>
          </w:tcPr>
          <w:p w14:paraId="334D9947" w14:textId="77777777"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
          <w:p w14:paraId="42FE073E" w14:textId="77777777" w:rsidR="009178AD" w:rsidRPr="006276FC" w:rsidRDefault="009178AD" w:rsidP="009C6C63">
            <w:pPr>
              <w:pStyle w:val="TAL"/>
              <w:rPr>
                <w:sz w:val="16"/>
                <w:szCs w:val="16"/>
              </w:rPr>
            </w:pPr>
            <w:r w:rsidRPr="006276FC">
              <w:rPr>
                <w:sz w:val="16"/>
                <w:szCs w:val="16"/>
              </w:rPr>
              <w:t>SIPHeader</w:t>
            </w:r>
          </w:p>
        </w:tc>
        <w:tc>
          <w:tcPr>
            <w:tcW w:w="3098" w:type="dxa"/>
            <w:gridSpan w:val="7"/>
          </w:tcPr>
          <w:p w14:paraId="2668B62F" w14:textId="77777777" w:rsidR="009178AD" w:rsidRPr="006276FC" w:rsidRDefault="009178AD" w:rsidP="009C6C63">
            <w:pPr>
              <w:pStyle w:val="TAL"/>
              <w:rPr>
                <w:sz w:val="16"/>
                <w:szCs w:val="16"/>
              </w:rPr>
            </w:pPr>
            <w:r w:rsidRPr="006276FC">
              <w:rPr>
                <w:sz w:val="16"/>
                <w:szCs w:val="16"/>
              </w:rPr>
              <w:t>Header</w:t>
            </w:r>
          </w:p>
        </w:tc>
        <w:tc>
          <w:tcPr>
            <w:tcW w:w="2651" w:type="dxa"/>
            <w:gridSpan w:val="4"/>
          </w:tcPr>
          <w:p w14:paraId="1A21E8B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21E889F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27806B09" w14:textId="77777777" w:rsidTr="009C6C63">
        <w:trPr>
          <w:cantSplit/>
          <w:jc w:val="center"/>
        </w:trPr>
        <w:tc>
          <w:tcPr>
            <w:tcW w:w="0" w:type="auto"/>
            <w:vMerge/>
            <w:vAlign w:val="center"/>
          </w:tcPr>
          <w:p w14:paraId="47A67334" w14:textId="77777777" w:rsidR="009178AD" w:rsidRPr="006276FC" w:rsidRDefault="009178AD" w:rsidP="009C6C63">
            <w:pPr>
              <w:pStyle w:val="TAL"/>
              <w:rPr>
                <w:sz w:val="16"/>
                <w:szCs w:val="16"/>
              </w:rPr>
            </w:pPr>
          </w:p>
        </w:tc>
        <w:tc>
          <w:tcPr>
            <w:tcW w:w="2401" w:type="dxa"/>
            <w:vMerge/>
            <w:vAlign w:val="center"/>
          </w:tcPr>
          <w:p w14:paraId="579E62BD" w14:textId="77777777" w:rsidR="009178AD" w:rsidRPr="006276FC" w:rsidRDefault="009178AD" w:rsidP="009C6C63">
            <w:pPr>
              <w:pStyle w:val="TAL"/>
              <w:rPr>
                <w:sz w:val="16"/>
                <w:szCs w:val="16"/>
              </w:rPr>
            </w:pPr>
          </w:p>
        </w:tc>
        <w:tc>
          <w:tcPr>
            <w:tcW w:w="3098" w:type="dxa"/>
            <w:gridSpan w:val="7"/>
          </w:tcPr>
          <w:p w14:paraId="723EC61F"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D438ED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53CAD5FF"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6FAAFE1" w14:textId="77777777" w:rsidTr="009C6C63">
        <w:trPr>
          <w:cantSplit/>
          <w:jc w:val="center"/>
        </w:trPr>
        <w:tc>
          <w:tcPr>
            <w:tcW w:w="0" w:type="auto"/>
            <w:vMerge w:val="restart"/>
            <w:vAlign w:val="center"/>
          </w:tcPr>
          <w:p w14:paraId="0496F21E" w14:textId="77777777"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
          <w:p w14:paraId="2DD32511" w14:textId="77777777" w:rsidR="009178AD" w:rsidRPr="006276FC" w:rsidRDefault="009178AD" w:rsidP="009C6C63">
            <w:pPr>
              <w:pStyle w:val="TAL"/>
              <w:rPr>
                <w:sz w:val="16"/>
                <w:szCs w:val="16"/>
              </w:rPr>
            </w:pPr>
            <w:r w:rsidRPr="006276FC">
              <w:rPr>
                <w:sz w:val="16"/>
                <w:szCs w:val="16"/>
              </w:rPr>
              <w:t>SessionDescription</w:t>
            </w:r>
          </w:p>
        </w:tc>
        <w:tc>
          <w:tcPr>
            <w:tcW w:w="3098" w:type="dxa"/>
            <w:gridSpan w:val="7"/>
          </w:tcPr>
          <w:p w14:paraId="1841D18C" w14:textId="77777777" w:rsidR="009178AD" w:rsidRPr="006276FC" w:rsidRDefault="009178AD" w:rsidP="009C6C63">
            <w:pPr>
              <w:pStyle w:val="TAL"/>
              <w:rPr>
                <w:sz w:val="16"/>
                <w:szCs w:val="16"/>
              </w:rPr>
            </w:pPr>
            <w:r w:rsidRPr="006276FC">
              <w:rPr>
                <w:sz w:val="16"/>
                <w:szCs w:val="16"/>
              </w:rPr>
              <w:t>Line</w:t>
            </w:r>
          </w:p>
        </w:tc>
        <w:tc>
          <w:tcPr>
            <w:tcW w:w="2651" w:type="dxa"/>
            <w:gridSpan w:val="4"/>
          </w:tcPr>
          <w:p w14:paraId="3010AF91"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B2C2100"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486D62EC" w14:textId="77777777" w:rsidTr="009C6C63">
        <w:trPr>
          <w:cantSplit/>
          <w:jc w:val="center"/>
        </w:trPr>
        <w:tc>
          <w:tcPr>
            <w:tcW w:w="0" w:type="auto"/>
            <w:vMerge/>
            <w:vAlign w:val="center"/>
          </w:tcPr>
          <w:p w14:paraId="4A3A0B07" w14:textId="77777777" w:rsidR="009178AD" w:rsidRPr="006276FC" w:rsidRDefault="009178AD" w:rsidP="009C6C63">
            <w:pPr>
              <w:pStyle w:val="TAL"/>
              <w:rPr>
                <w:sz w:val="16"/>
                <w:szCs w:val="16"/>
              </w:rPr>
            </w:pPr>
          </w:p>
        </w:tc>
        <w:tc>
          <w:tcPr>
            <w:tcW w:w="2401" w:type="dxa"/>
            <w:vMerge/>
            <w:vAlign w:val="center"/>
          </w:tcPr>
          <w:p w14:paraId="2FC5DF8A" w14:textId="77777777" w:rsidR="009178AD" w:rsidRPr="006276FC" w:rsidRDefault="009178AD" w:rsidP="009C6C63">
            <w:pPr>
              <w:pStyle w:val="TAL"/>
              <w:rPr>
                <w:sz w:val="16"/>
                <w:szCs w:val="16"/>
              </w:rPr>
            </w:pPr>
          </w:p>
        </w:tc>
        <w:tc>
          <w:tcPr>
            <w:tcW w:w="3098" w:type="dxa"/>
            <w:gridSpan w:val="7"/>
          </w:tcPr>
          <w:p w14:paraId="551D7C5C" w14:textId="77777777" w:rsidR="009178AD" w:rsidRPr="006276FC" w:rsidRDefault="009178AD" w:rsidP="009C6C63">
            <w:pPr>
              <w:pStyle w:val="TAL"/>
              <w:rPr>
                <w:sz w:val="16"/>
                <w:szCs w:val="16"/>
              </w:rPr>
            </w:pPr>
            <w:r w:rsidRPr="006276FC">
              <w:rPr>
                <w:sz w:val="16"/>
                <w:szCs w:val="16"/>
              </w:rPr>
              <w:t>Content</w:t>
            </w:r>
          </w:p>
        </w:tc>
        <w:tc>
          <w:tcPr>
            <w:tcW w:w="2651" w:type="dxa"/>
            <w:gridSpan w:val="4"/>
          </w:tcPr>
          <w:p w14:paraId="6738BD58" w14:textId="77777777" w:rsidR="009178AD" w:rsidRPr="006276FC" w:rsidRDefault="009178AD" w:rsidP="009C6C63">
            <w:pPr>
              <w:pStyle w:val="TAL"/>
              <w:rPr>
                <w:sz w:val="16"/>
                <w:szCs w:val="16"/>
              </w:rPr>
            </w:pPr>
            <w:r w:rsidRPr="006276FC">
              <w:rPr>
                <w:sz w:val="16"/>
                <w:szCs w:val="16"/>
              </w:rPr>
              <w:t>tString</w:t>
            </w:r>
          </w:p>
        </w:tc>
        <w:tc>
          <w:tcPr>
            <w:tcW w:w="0" w:type="auto"/>
            <w:gridSpan w:val="4"/>
          </w:tcPr>
          <w:p w14:paraId="06C4D6B4"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C15478E" w14:textId="77777777" w:rsidTr="009C6C63">
        <w:trPr>
          <w:cantSplit/>
          <w:jc w:val="center"/>
        </w:trPr>
        <w:tc>
          <w:tcPr>
            <w:tcW w:w="0" w:type="auto"/>
            <w:vMerge w:val="restart"/>
            <w:vAlign w:val="center"/>
          </w:tcPr>
          <w:p w14:paraId="2778E608" w14:textId="77777777"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
          <w:p w14:paraId="641D82C4" w14:textId="77777777" w:rsidR="009178AD" w:rsidRPr="006276FC" w:rsidRDefault="009178AD" w:rsidP="009C6C63">
            <w:pPr>
              <w:pStyle w:val="TAL"/>
              <w:rPr>
                <w:sz w:val="16"/>
                <w:szCs w:val="16"/>
              </w:rPr>
            </w:pPr>
            <w:r w:rsidRPr="006276FC">
              <w:rPr>
                <w:sz w:val="16"/>
                <w:szCs w:val="16"/>
              </w:rPr>
              <w:t>ApplicationServer</w:t>
            </w:r>
          </w:p>
        </w:tc>
        <w:tc>
          <w:tcPr>
            <w:tcW w:w="3098" w:type="dxa"/>
            <w:gridSpan w:val="7"/>
          </w:tcPr>
          <w:p w14:paraId="5B2E8C71" w14:textId="77777777" w:rsidR="009178AD" w:rsidRPr="006276FC" w:rsidRDefault="009178AD" w:rsidP="009C6C63">
            <w:pPr>
              <w:pStyle w:val="TAL"/>
              <w:rPr>
                <w:sz w:val="16"/>
                <w:szCs w:val="16"/>
              </w:rPr>
            </w:pPr>
            <w:r w:rsidRPr="006276FC">
              <w:rPr>
                <w:sz w:val="16"/>
                <w:szCs w:val="16"/>
              </w:rPr>
              <w:t>ServerName</w:t>
            </w:r>
          </w:p>
        </w:tc>
        <w:tc>
          <w:tcPr>
            <w:tcW w:w="2651" w:type="dxa"/>
            <w:gridSpan w:val="4"/>
          </w:tcPr>
          <w:p w14:paraId="23CEB2D4" w14:textId="77777777" w:rsidR="009178AD" w:rsidRPr="006276FC" w:rsidRDefault="009178AD" w:rsidP="009C6C63">
            <w:pPr>
              <w:pStyle w:val="TAL"/>
              <w:rPr>
                <w:sz w:val="16"/>
                <w:szCs w:val="16"/>
              </w:rPr>
            </w:pPr>
            <w:r w:rsidRPr="006276FC">
              <w:rPr>
                <w:sz w:val="16"/>
                <w:szCs w:val="16"/>
              </w:rPr>
              <w:t>tSIP_URL</w:t>
            </w:r>
          </w:p>
        </w:tc>
        <w:tc>
          <w:tcPr>
            <w:tcW w:w="0" w:type="auto"/>
            <w:gridSpan w:val="4"/>
          </w:tcPr>
          <w:p w14:paraId="4BAF3872"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4301E69" w14:textId="77777777" w:rsidTr="009C6C63">
        <w:trPr>
          <w:cantSplit/>
          <w:jc w:val="center"/>
        </w:trPr>
        <w:tc>
          <w:tcPr>
            <w:tcW w:w="0" w:type="auto"/>
            <w:vMerge/>
            <w:vAlign w:val="center"/>
          </w:tcPr>
          <w:p w14:paraId="7766D9C4" w14:textId="77777777" w:rsidR="009178AD" w:rsidRPr="006276FC" w:rsidRDefault="009178AD" w:rsidP="009C6C63">
            <w:pPr>
              <w:pStyle w:val="TAL"/>
              <w:rPr>
                <w:sz w:val="16"/>
                <w:szCs w:val="16"/>
              </w:rPr>
            </w:pPr>
          </w:p>
        </w:tc>
        <w:tc>
          <w:tcPr>
            <w:tcW w:w="2401" w:type="dxa"/>
            <w:vMerge/>
            <w:vAlign w:val="center"/>
          </w:tcPr>
          <w:p w14:paraId="3FBD2379" w14:textId="77777777" w:rsidR="009178AD" w:rsidRPr="006276FC" w:rsidRDefault="009178AD" w:rsidP="009C6C63">
            <w:pPr>
              <w:pStyle w:val="TAL"/>
              <w:rPr>
                <w:sz w:val="16"/>
                <w:szCs w:val="16"/>
              </w:rPr>
            </w:pPr>
          </w:p>
        </w:tc>
        <w:tc>
          <w:tcPr>
            <w:tcW w:w="3098" w:type="dxa"/>
            <w:gridSpan w:val="7"/>
          </w:tcPr>
          <w:p w14:paraId="5606A8C1" w14:textId="77777777" w:rsidR="009178AD" w:rsidRPr="006276FC" w:rsidRDefault="009178AD" w:rsidP="009C6C63">
            <w:pPr>
              <w:pStyle w:val="TAL"/>
              <w:rPr>
                <w:sz w:val="16"/>
                <w:szCs w:val="16"/>
              </w:rPr>
            </w:pPr>
            <w:r w:rsidRPr="006276FC">
              <w:rPr>
                <w:sz w:val="16"/>
                <w:szCs w:val="16"/>
              </w:rPr>
              <w:t>DefaultHandling</w:t>
            </w:r>
          </w:p>
        </w:tc>
        <w:tc>
          <w:tcPr>
            <w:tcW w:w="2651" w:type="dxa"/>
            <w:gridSpan w:val="4"/>
          </w:tcPr>
          <w:p w14:paraId="5884DF1C" w14:textId="77777777" w:rsidR="009178AD" w:rsidRPr="006276FC" w:rsidRDefault="009178AD" w:rsidP="009C6C63">
            <w:pPr>
              <w:pStyle w:val="TAL"/>
              <w:rPr>
                <w:sz w:val="16"/>
                <w:szCs w:val="16"/>
              </w:rPr>
            </w:pPr>
            <w:r w:rsidRPr="006276FC">
              <w:rPr>
                <w:sz w:val="16"/>
                <w:szCs w:val="16"/>
              </w:rPr>
              <w:t>tDefaultHandling</w:t>
            </w:r>
          </w:p>
        </w:tc>
        <w:tc>
          <w:tcPr>
            <w:tcW w:w="0" w:type="auto"/>
            <w:gridSpan w:val="4"/>
          </w:tcPr>
          <w:p w14:paraId="7C701DB2"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2FD67F7" w14:textId="77777777" w:rsidTr="009C6C63">
        <w:trPr>
          <w:cantSplit/>
          <w:jc w:val="center"/>
        </w:trPr>
        <w:tc>
          <w:tcPr>
            <w:tcW w:w="0" w:type="auto"/>
            <w:vMerge/>
            <w:vAlign w:val="center"/>
          </w:tcPr>
          <w:p w14:paraId="750B9FF2" w14:textId="77777777" w:rsidR="009178AD" w:rsidRPr="006276FC" w:rsidRDefault="009178AD" w:rsidP="009C6C63">
            <w:pPr>
              <w:pStyle w:val="TAL"/>
              <w:rPr>
                <w:sz w:val="16"/>
                <w:szCs w:val="16"/>
              </w:rPr>
            </w:pPr>
          </w:p>
        </w:tc>
        <w:tc>
          <w:tcPr>
            <w:tcW w:w="2401" w:type="dxa"/>
            <w:vMerge/>
            <w:vAlign w:val="center"/>
          </w:tcPr>
          <w:p w14:paraId="5A040637" w14:textId="77777777" w:rsidR="009178AD" w:rsidRPr="006276FC" w:rsidRDefault="009178AD" w:rsidP="009C6C63">
            <w:pPr>
              <w:pStyle w:val="TAL"/>
              <w:rPr>
                <w:sz w:val="16"/>
                <w:szCs w:val="16"/>
              </w:rPr>
            </w:pPr>
          </w:p>
        </w:tc>
        <w:tc>
          <w:tcPr>
            <w:tcW w:w="3098" w:type="dxa"/>
            <w:gridSpan w:val="7"/>
          </w:tcPr>
          <w:p w14:paraId="676F5D32" w14:textId="77777777" w:rsidR="009178AD" w:rsidRPr="006276FC" w:rsidRDefault="009178AD" w:rsidP="009C6C63">
            <w:pPr>
              <w:pStyle w:val="TAL"/>
              <w:rPr>
                <w:sz w:val="16"/>
                <w:szCs w:val="16"/>
              </w:rPr>
            </w:pPr>
            <w:r w:rsidRPr="006276FC">
              <w:rPr>
                <w:sz w:val="16"/>
                <w:szCs w:val="16"/>
              </w:rPr>
              <w:t>ServiceInfo</w:t>
            </w:r>
          </w:p>
        </w:tc>
        <w:tc>
          <w:tcPr>
            <w:tcW w:w="2651" w:type="dxa"/>
            <w:gridSpan w:val="4"/>
          </w:tcPr>
          <w:p w14:paraId="3657329D" w14:textId="77777777" w:rsidR="009178AD" w:rsidRPr="006276FC" w:rsidRDefault="009178AD" w:rsidP="009C6C63">
            <w:pPr>
              <w:pStyle w:val="TAL"/>
              <w:rPr>
                <w:sz w:val="16"/>
                <w:szCs w:val="16"/>
              </w:rPr>
            </w:pPr>
            <w:r w:rsidRPr="006276FC">
              <w:rPr>
                <w:sz w:val="16"/>
                <w:szCs w:val="16"/>
              </w:rPr>
              <w:t>tServiceInfo</w:t>
            </w:r>
          </w:p>
        </w:tc>
        <w:tc>
          <w:tcPr>
            <w:tcW w:w="0" w:type="auto"/>
            <w:gridSpan w:val="4"/>
          </w:tcPr>
          <w:p w14:paraId="4A3D76A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144F508C" w14:textId="77777777" w:rsidTr="009C6C63">
        <w:trPr>
          <w:cantSplit/>
          <w:jc w:val="center"/>
        </w:trPr>
        <w:tc>
          <w:tcPr>
            <w:tcW w:w="0" w:type="auto"/>
            <w:vMerge/>
            <w:vAlign w:val="center"/>
          </w:tcPr>
          <w:p w14:paraId="3E8A4845" w14:textId="77777777" w:rsidR="009178AD" w:rsidRPr="006276FC" w:rsidRDefault="009178AD" w:rsidP="009C6C63">
            <w:pPr>
              <w:pStyle w:val="TAL"/>
              <w:rPr>
                <w:sz w:val="16"/>
                <w:szCs w:val="16"/>
              </w:rPr>
            </w:pPr>
          </w:p>
        </w:tc>
        <w:tc>
          <w:tcPr>
            <w:tcW w:w="2401" w:type="dxa"/>
            <w:vMerge/>
            <w:vAlign w:val="center"/>
          </w:tcPr>
          <w:p w14:paraId="5A035B3A" w14:textId="77777777" w:rsidR="009178AD" w:rsidRPr="006276FC" w:rsidRDefault="009178AD" w:rsidP="009C6C63">
            <w:pPr>
              <w:pStyle w:val="TAL"/>
              <w:rPr>
                <w:sz w:val="16"/>
                <w:szCs w:val="16"/>
              </w:rPr>
            </w:pPr>
          </w:p>
        </w:tc>
        <w:tc>
          <w:tcPr>
            <w:tcW w:w="3098" w:type="dxa"/>
            <w:gridSpan w:val="7"/>
          </w:tcPr>
          <w:p w14:paraId="4DCFA9F2" w14:textId="77777777" w:rsidR="009178AD" w:rsidRPr="006276FC" w:rsidRDefault="009178AD" w:rsidP="009C6C63">
            <w:pPr>
              <w:pStyle w:val="TAL"/>
              <w:rPr>
                <w:sz w:val="16"/>
                <w:szCs w:val="16"/>
              </w:rPr>
            </w:pPr>
            <w:r w:rsidRPr="006276FC">
              <w:rPr>
                <w:sz w:val="16"/>
                <w:szCs w:val="16"/>
              </w:rPr>
              <w:t>Extension</w:t>
            </w:r>
          </w:p>
        </w:tc>
        <w:tc>
          <w:tcPr>
            <w:tcW w:w="2651" w:type="dxa"/>
            <w:gridSpan w:val="4"/>
          </w:tcPr>
          <w:p w14:paraId="32B775A4" w14:textId="77777777"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14:paraId="4328EE6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566480EC" w14:textId="77777777" w:rsidTr="009C6C63">
        <w:trPr>
          <w:cantSplit/>
          <w:jc w:val="center"/>
        </w:trPr>
        <w:tc>
          <w:tcPr>
            <w:tcW w:w="0" w:type="auto"/>
            <w:vMerge w:val="restart"/>
            <w:vAlign w:val="center"/>
          </w:tcPr>
          <w:p w14:paraId="41D1BDE3" w14:textId="77777777"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
          <w:p w14:paraId="266E7BB1" w14:textId="77777777" w:rsidR="009178AD" w:rsidRPr="006276FC" w:rsidRDefault="009178AD" w:rsidP="009C6C63">
            <w:pPr>
              <w:pStyle w:val="TAL"/>
              <w:rPr>
                <w:sz w:val="16"/>
                <w:szCs w:val="16"/>
              </w:rPr>
            </w:pPr>
            <w:r w:rsidRPr="006276FC">
              <w:rPr>
                <w:sz w:val="16"/>
                <w:szCs w:val="16"/>
              </w:rPr>
              <w:t>Extension</w:t>
            </w:r>
          </w:p>
        </w:tc>
        <w:tc>
          <w:tcPr>
            <w:tcW w:w="3098" w:type="dxa"/>
            <w:gridSpan w:val="7"/>
          </w:tcPr>
          <w:p w14:paraId="778C010D" w14:textId="77777777" w:rsidR="009178AD" w:rsidRPr="006276FC" w:rsidRDefault="009178AD" w:rsidP="009C6C63">
            <w:pPr>
              <w:pStyle w:val="TAL"/>
              <w:rPr>
                <w:sz w:val="16"/>
                <w:szCs w:val="16"/>
              </w:rPr>
            </w:pPr>
            <w:r w:rsidRPr="006276FC">
              <w:rPr>
                <w:sz w:val="16"/>
                <w:szCs w:val="16"/>
              </w:rPr>
              <w:t>IncludeRegisterRequest</w:t>
            </w:r>
          </w:p>
        </w:tc>
        <w:tc>
          <w:tcPr>
            <w:tcW w:w="2651" w:type="dxa"/>
            <w:gridSpan w:val="4"/>
          </w:tcPr>
          <w:p w14:paraId="51114210" w14:textId="77777777" w:rsidR="009178AD" w:rsidRPr="006276FC" w:rsidRDefault="009178AD" w:rsidP="009C6C63">
            <w:pPr>
              <w:pStyle w:val="TAL"/>
              <w:rPr>
                <w:sz w:val="16"/>
                <w:szCs w:val="16"/>
              </w:rPr>
            </w:pPr>
            <w:r w:rsidRPr="006276FC">
              <w:rPr>
                <w:sz w:val="16"/>
                <w:szCs w:val="16"/>
              </w:rPr>
              <w:t>tIncludeRegisterRequest</w:t>
            </w:r>
          </w:p>
        </w:tc>
        <w:tc>
          <w:tcPr>
            <w:tcW w:w="0" w:type="auto"/>
            <w:gridSpan w:val="4"/>
          </w:tcPr>
          <w:p w14:paraId="1E2040D9"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CC049B8" w14:textId="77777777" w:rsidTr="009C6C63">
        <w:trPr>
          <w:cantSplit/>
          <w:jc w:val="center"/>
        </w:trPr>
        <w:tc>
          <w:tcPr>
            <w:tcW w:w="0" w:type="auto"/>
            <w:vMerge/>
            <w:vAlign w:val="center"/>
          </w:tcPr>
          <w:p w14:paraId="68B2D17F" w14:textId="77777777" w:rsidR="009178AD" w:rsidRPr="006276FC" w:rsidRDefault="009178AD" w:rsidP="009C6C63">
            <w:pPr>
              <w:pStyle w:val="TAL"/>
              <w:rPr>
                <w:sz w:val="16"/>
                <w:szCs w:val="16"/>
              </w:rPr>
            </w:pPr>
          </w:p>
        </w:tc>
        <w:tc>
          <w:tcPr>
            <w:tcW w:w="2401" w:type="dxa"/>
            <w:vMerge/>
            <w:vAlign w:val="center"/>
          </w:tcPr>
          <w:p w14:paraId="2F1BE754" w14:textId="77777777" w:rsidR="009178AD" w:rsidRPr="006276FC" w:rsidRDefault="009178AD" w:rsidP="009C6C63">
            <w:pPr>
              <w:pStyle w:val="TAL"/>
              <w:rPr>
                <w:sz w:val="16"/>
                <w:szCs w:val="16"/>
              </w:rPr>
            </w:pPr>
          </w:p>
        </w:tc>
        <w:tc>
          <w:tcPr>
            <w:tcW w:w="3098" w:type="dxa"/>
            <w:gridSpan w:val="7"/>
          </w:tcPr>
          <w:p w14:paraId="5C865476" w14:textId="77777777" w:rsidR="009178AD" w:rsidRPr="006276FC" w:rsidRDefault="009178AD" w:rsidP="009C6C63">
            <w:pPr>
              <w:pStyle w:val="TAL"/>
              <w:rPr>
                <w:sz w:val="16"/>
                <w:szCs w:val="16"/>
              </w:rPr>
            </w:pPr>
            <w:r w:rsidRPr="006276FC">
              <w:rPr>
                <w:sz w:val="16"/>
                <w:szCs w:val="16"/>
              </w:rPr>
              <w:t>IncludeRegisterResponse</w:t>
            </w:r>
          </w:p>
        </w:tc>
        <w:tc>
          <w:tcPr>
            <w:tcW w:w="2651" w:type="dxa"/>
            <w:gridSpan w:val="4"/>
          </w:tcPr>
          <w:p w14:paraId="28630FA1" w14:textId="77777777" w:rsidR="009178AD" w:rsidRPr="006276FC" w:rsidRDefault="009178AD" w:rsidP="009C6C63">
            <w:pPr>
              <w:pStyle w:val="TAL"/>
              <w:rPr>
                <w:sz w:val="16"/>
                <w:szCs w:val="16"/>
              </w:rPr>
            </w:pPr>
            <w:r w:rsidRPr="006276FC">
              <w:rPr>
                <w:sz w:val="16"/>
                <w:szCs w:val="16"/>
              </w:rPr>
              <w:t>tIncludeRegisterResponse</w:t>
            </w:r>
          </w:p>
        </w:tc>
        <w:tc>
          <w:tcPr>
            <w:tcW w:w="0" w:type="auto"/>
            <w:gridSpan w:val="4"/>
          </w:tcPr>
          <w:p w14:paraId="7B5B6861"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D0FA3F1" w14:textId="77777777" w:rsidTr="009C6C63">
        <w:trPr>
          <w:cantSplit/>
          <w:jc w:val="center"/>
        </w:trPr>
        <w:tc>
          <w:tcPr>
            <w:tcW w:w="0" w:type="auto"/>
            <w:vAlign w:val="center"/>
          </w:tcPr>
          <w:p w14:paraId="77D91B0A" w14:textId="77777777" w:rsidR="009178AD" w:rsidRPr="006276FC" w:rsidRDefault="009178AD" w:rsidP="009C6C63">
            <w:pPr>
              <w:pStyle w:val="TAL"/>
              <w:rPr>
                <w:sz w:val="16"/>
                <w:szCs w:val="16"/>
              </w:rPr>
            </w:pPr>
            <w:r w:rsidRPr="006276FC">
              <w:rPr>
                <w:sz w:val="16"/>
                <w:szCs w:val="16"/>
              </w:rPr>
              <w:t>tIncludeRegisterRequest</w:t>
            </w:r>
          </w:p>
        </w:tc>
        <w:tc>
          <w:tcPr>
            <w:tcW w:w="2401" w:type="dxa"/>
            <w:vAlign w:val="center"/>
          </w:tcPr>
          <w:p w14:paraId="5EEF50EE" w14:textId="77777777" w:rsidR="009178AD" w:rsidRPr="006276FC" w:rsidRDefault="009178AD" w:rsidP="009C6C63">
            <w:pPr>
              <w:pStyle w:val="TAL"/>
              <w:rPr>
                <w:sz w:val="16"/>
                <w:szCs w:val="16"/>
              </w:rPr>
            </w:pPr>
            <w:r w:rsidRPr="006276FC">
              <w:rPr>
                <w:sz w:val="16"/>
                <w:szCs w:val="16"/>
              </w:rPr>
              <w:t>IncludeRegisterRequest</w:t>
            </w:r>
          </w:p>
        </w:tc>
        <w:tc>
          <w:tcPr>
            <w:tcW w:w="3098" w:type="dxa"/>
            <w:gridSpan w:val="7"/>
          </w:tcPr>
          <w:p w14:paraId="1E00B5DF"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1C4DE5B6"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73722558"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31CA22A1" w14:textId="77777777" w:rsidTr="009C6C63">
        <w:trPr>
          <w:cantSplit/>
          <w:jc w:val="center"/>
        </w:trPr>
        <w:tc>
          <w:tcPr>
            <w:tcW w:w="0" w:type="auto"/>
            <w:vAlign w:val="center"/>
          </w:tcPr>
          <w:p w14:paraId="5C1141DF" w14:textId="77777777" w:rsidR="009178AD" w:rsidRPr="006276FC" w:rsidRDefault="009178AD" w:rsidP="009C6C63">
            <w:pPr>
              <w:pStyle w:val="TAL"/>
              <w:rPr>
                <w:sz w:val="16"/>
                <w:szCs w:val="16"/>
              </w:rPr>
            </w:pPr>
            <w:r w:rsidRPr="006276FC">
              <w:rPr>
                <w:sz w:val="16"/>
                <w:szCs w:val="16"/>
              </w:rPr>
              <w:t>tIncludeRegisterResponse</w:t>
            </w:r>
          </w:p>
        </w:tc>
        <w:tc>
          <w:tcPr>
            <w:tcW w:w="2401" w:type="dxa"/>
            <w:vAlign w:val="center"/>
          </w:tcPr>
          <w:p w14:paraId="1D18E274" w14:textId="77777777" w:rsidR="009178AD" w:rsidRPr="006276FC" w:rsidRDefault="009178AD" w:rsidP="009C6C63">
            <w:pPr>
              <w:pStyle w:val="TAL"/>
              <w:rPr>
                <w:sz w:val="16"/>
                <w:szCs w:val="16"/>
              </w:rPr>
            </w:pPr>
            <w:r w:rsidRPr="006276FC">
              <w:rPr>
                <w:sz w:val="16"/>
                <w:szCs w:val="16"/>
              </w:rPr>
              <w:t>tIncludeRegisterResponse</w:t>
            </w:r>
          </w:p>
        </w:tc>
        <w:tc>
          <w:tcPr>
            <w:tcW w:w="3098" w:type="dxa"/>
            <w:gridSpan w:val="7"/>
          </w:tcPr>
          <w:p w14:paraId="5EB438D5"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2F5222A" w14:textId="77777777"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12C767B"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4B399065" w14:textId="77777777" w:rsidTr="009C6C63">
        <w:trPr>
          <w:cantSplit/>
          <w:jc w:val="center"/>
        </w:trPr>
        <w:tc>
          <w:tcPr>
            <w:tcW w:w="0" w:type="auto"/>
            <w:vMerge w:val="restart"/>
            <w:vAlign w:val="center"/>
          </w:tcPr>
          <w:p w14:paraId="329F3B14" w14:textId="77777777"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
          <w:p w14:paraId="21AA37C6" w14:textId="77777777" w:rsidR="009178AD" w:rsidRPr="006276FC" w:rsidRDefault="009178AD" w:rsidP="009C6C63">
            <w:pPr>
              <w:pStyle w:val="TAL"/>
              <w:rPr>
                <w:sz w:val="16"/>
                <w:szCs w:val="16"/>
              </w:rPr>
            </w:pPr>
            <w:r w:rsidRPr="006276FC">
              <w:rPr>
                <w:sz w:val="16"/>
                <w:szCs w:val="16"/>
              </w:rPr>
              <w:t>ChargingInformation</w:t>
            </w:r>
          </w:p>
        </w:tc>
        <w:tc>
          <w:tcPr>
            <w:tcW w:w="3098" w:type="dxa"/>
            <w:gridSpan w:val="7"/>
          </w:tcPr>
          <w:p w14:paraId="1A2A61AD" w14:textId="77777777"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14:paraId="66F1ECE8"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A1A6FEC" w14:textId="77777777" w:rsidR="009178AD" w:rsidRPr="006276FC" w:rsidRDefault="009178AD" w:rsidP="009C6C63">
            <w:pPr>
              <w:pStyle w:val="TAL"/>
              <w:jc w:val="center"/>
              <w:rPr>
                <w:sz w:val="16"/>
                <w:szCs w:val="16"/>
              </w:rPr>
            </w:pPr>
            <w:r w:rsidRPr="006276FC">
              <w:rPr>
                <w:sz w:val="16"/>
                <w:szCs w:val="16"/>
              </w:rPr>
              <w:t>0 to 1</w:t>
            </w:r>
          </w:p>
          <w:p w14:paraId="1344A34E" w14:textId="77777777" w:rsidR="009178AD" w:rsidRPr="006276FC" w:rsidRDefault="009178AD" w:rsidP="009C6C63">
            <w:pPr>
              <w:pStyle w:val="TAL"/>
              <w:jc w:val="center"/>
              <w:rPr>
                <w:sz w:val="16"/>
                <w:szCs w:val="16"/>
              </w:rPr>
            </w:pPr>
            <w:r w:rsidRPr="006276FC">
              <w:rPr>
                <w:sz w:val="16"/>
                <w:szCs w:val="16"/>
              </w:rPr>
              <w:t>(NOTE 2)</w:t>
            </w:r>
          </w:p>
        </w:tc>
      </w:tr>
      <w:tr w:rsidR="009178AD" w:rsidRPr="006276FC" w14:paraId="32A0717F" w14:textId="77777777" w:rsidTr="009C6C63">
        <w:trPr>
          <w:cantSplit/>
          <w:jc w:val="center"/>
        </w:trPr>
        <w:tc>
          <w:tcPr>
            <w:tcW w:w="0" w:type="auto"/>
            <w:vMerge/>
            <w:vAlign w:val="center"/>
          </w:tcPr>
          <w:p w14:paraId="7A656135" w14:textId="77777777" w:rsidR="009178AD" w:rsidRPr="006276FC" w:rsidRDefault="009178AD" w:rsidP="009C6C63">
            <w:pPr>
              <w:pStyle w:val="TAL"/>
              <w:rPr>
                <w:sz w:val="16"/>
                <w:szCs w:val="16"/>
              </w:rPr>
            </w:pPr>
          </w:p>
        </w:tc>
        <w:tc>
          <w:tcPr>
            <w:tcW w:w="2401" w:type="dxa"/>
            <w:vMerge/>
            <w:vAlign w:val="center"/>
          </w:tcPr>
          <w:p w14:paraId="1E4F2B63" w14:textId="77777777" w:rsidR="009178AD" w:rsidRPr="006276FC" w:rsidRDefault="009178AD" w:rsidP="009C6C63">
            <w:pPr>
              <w:pStyle w:val="TAL"/>
              <w:rPr>
                <w:sz w:val="16"/>
                <w:szCs w:val="16"/>
              </w:rPr>
            </w:pPr>
          </w:p>
        </w:tc>
        <w:tc>
          <w:tcPr>
            <w:tcW w:w="3098" w:type="dxa"/>
            <w:gridSpan w:val="7"/>
          </w:tcPr>
          <w:p w14:paraId="5E4035A0" w14:textId="77777777"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14:paraId="605631F6"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65C7875A"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28BC5544" w14:textId="77777777" w:rsidTr="009C6C63">
        <w:trPr>
          <w:cantSplit/>
          <w:jc w:val="center"/>
        </w:trPr>
        <w:tc>
          <w:tcPr>
            <w:tcW w:w="0" w:type="auto"/>
            <w:vMerge/>
            <w:vAlign w:val="center"/>
          </w:tcPr>
          <w:p w14:paraId="502EDAE5" w14:textId="77777777" w:rsidR="009178AD" w:rsidRPr="006276FC" w:rsidRDefault="009178AD" w:rsidP="009C6C63">
            <w:pPr>
              <w:pStyle w:val="TAL"/>
              <w:rPr>
                <w:sz w:val="16"/>
                <w:szCs w:val="16"/>
              </w:rPr>
            </w:pPr>
          </w:p>
        </w:tc>
        <w:tc>
          <w:tcPr>
            <w:tcW w:w="2401" w:type="dxa"/>
            <w:vMerge/>
            <w:vAlign w:val="center"/>
          </w:tcPr>
          <w:p w14:paraId="30906127" w14:textId="77777777" w:rsidR="009178AD" w:rsidRPr="006276FC" w:rsidRDefault="009178AD" w:rsidP="009C6C63">
            <w:pPr>
              <w:pStyle w:val="TAL"/>
              <w:rPr>
                <w:sz w:val="16"/>
                <w:szCs w:val="16"/>
              </w:rPr>
            </w:pPr>
          </w:p>
        </w:tc>
        <w:tc>
          <w:tcPr>
            <w:tcW w:w="3098" w:type="dxa"/>
            <w:gridSpan w:val="7"/>
          </w:tcPr>
          <w:p w14:paraId="2DEBE677" w14:textId="77777777"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14:paraId="4DF54024"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54AA87E8" w14:textId="77777777" w:rsidR="009178AD" w:rsidRPr="006276FC" w:rsidRDefault="009178AD" w:rsidP="009C6C63">
            <w:pPr>
              <w:pStyle w:val="TAL"/>
              <w:jc w:val="center"/>
              <w:rPr>
                <w:sz w:val="16"/>
                <w:szCs w:val="16"/>
              </w:rPr>
            </w:pPr>
            <w:r w:rsidRPr="006276FC">
              <w:rPr>
                <w:sz w:val="16"/>
                <w:szCs w:val="16"/>
              </w:rPr>
              <w:t>0 to 1</w:t>
            </w:r>
          </w:p>
          <w:p w14:paraId="2D2CBF86" w14:textId="77777777" w:rsidR="009178AD" w:rsidRPr="006276FC" w:rsidRDefault="009178AD" w:rsidP="009C6C63">
            <w:pPr>
              <w:pStyle w:val="TAL"/>
              <w:jc w:val="center"/>
              <w:rPr>
                <w:sz w:val="16"/>
                <w:szCs w:val="16"/>
              </w:rPr>
            </w:pPr>
            <w:r w:rsidRPr="006276FC">
              <w:rPr>
                <w:sz w:val="16"/>
                <w:szCs w:val="16"/>
              </w:rPr>
              <w:t>(NOTE 2)</w:t>
            </w:r>
          </w:p>
        </w:tc>
      </w:tr>
      <w:tr w:rsidR="009178AD" w:rsidRPr="006276FC" w14:paraId="089995F6" w14:textId="77777777" w:rsidTr="009C6C63">
        <w:trPr>
          <w:cantSplit/>
          <w:jc w:val="center"/>
        </w:trPr>
        <w:tc>
          <w:tcPr>
            <w:tcW w:w="0" w:type="auto"/>
            <w:vMerge/>
            <w:vAlign w:val="center"/>
          </w:tcPr>
          <w:p w14:paraId="5C1FE685" w14:textId="77777777" w:rsidR="009178AD" w:rsidRPr="006276FC" w:rsidRDefault="009178AD" w:rsidP="009C6C63">
            <w:pPr>
              <w:pStyle w:val="TAL"/>
              <w:rPr>
                <w:sz w:val="16"/>
                <w:szCs w:val="16"/>
              </w:rPr>
            </w:pPr>
          </w:p>
        </w:tc>
        <w:tc>
          <w:tcPr>
            <w:tcW w:w="2401" w:type="dxa"/>
            <w:vMerge/>
            <w:vAlign w:val="center"/>
          </w:tcPr>
          <w:p w14:paraId="4EDB6DD5" w14:textId="77777777" w:rsidR="009178AD" w:rsidRPr="006276FC" w:rsidRDefault="009178AD" w:rsidP="009C6C63">
            <w:pPr>
              <w:pStyle w:val="TAL"/>
              <w:rPr>
                <w:sz w:val="16"/>
                <w:szCs w:val="16"/>
              </w:rPr>
            </w:pPr>
          </w:p>
        </w:tc>
        <w:tc>
          <w:tcPr>
            <w:tcW w:w="3098" w:type="dxa"/>
            <w:gridSpan w:val="7"/>
          </w:tcPr>
          <w:p w14:paraId="53116556" w14:textId="77777777"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14:paraId="5D696FBA" w14:textId="77777777" w:rsidR="009178AD" w:rsidRPr="006276FC" w:rsidRDefault="009178AD" w:rsidP="009C6C63">
            <w:pPr>
              <w:pStyle w:val="TAL"/>
              <w:rPr>
                <w:sz w:val="16"/>
                <w:szCs w:val="16"/>
              </w:rPr>
            </w:pPr>
            <w:r w:rsidRPr="006276FC">
              <w:rPr>
                <w:sz w:val="16"/>
                <w:szCs w:val="16"/>
              </w:rPr>
              <w:t>tDiameterURI</w:t>
            </w:r>
          </w:p>
        </w:tc>
        <w:tc>
          <w:tcPr>
            <w:tcW w:w="0" w:type="auto"/>
            <w:gridSpan w:val="4"/>
          </w:tcPr>
          <w:p w14:paraId="30F02A75"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0A837756" w14:textId="77777777" w:rsidTr="009C6C63">
        <w:trPr>
          <w:cantSplit/>
          <w:jc w:val="center"/>
        </w:trPr>
        <w:tc>
          <w:tcPr>
            <w:tcW w:w="0" w:type="auto"/>
            <w:vMerge w:val="restart"/>
            <w:vAlign w:val="center"/>
          </w:tcPr>
          <w:p w14:paraId="071AAE7A" w14:textId="77777777" w:rsidR="009178AD" w:rsidRPr="006276FC" w:rsidRDefault="009178AD" w:rsidP="009C6C63">
            <w:pPr>
              <w:pStyle w:val="TAL"/>
              <w:rPr>
                <w:sz w:val="16"/>
                <w:szCs w:val="16"/>
              </w:rPr>
            </w:pPr>
            <w:r w:rsidRPr="006276FC">
              <w:rPr>
                <w:sz w:val="16"/>
                <w:szCs w:val="16"/>
              </w:rPr>
              <w:lastRenderedPageBreak/>
              <w:t>tDSAI</w:t>
            </w:r>
          </w:p>
        </w:tc>
        <w:tc>
          <w:tcPr>
            <w:tcW w:w="2401" w:type="dxa"/>
            <w:vMerge w:val="restart"/>
            <w:vAlign w:val="center"/>
          </w:tcPr>
          <w:p w14:paraId="25A422F6" w14:textId="77777777" w:rsidR="009178AD" w:rsidRPr="006276FC" w:rsidRDefault="009178AD" w:rsidP="009C6C63">
            <w:pPr>
              <w:pStyle w:val="TAL"/>
              <w:rPr>
                <w:sz w:val="16"/>
                <w:szCs w:val="16"/>
              </w:rPr>
            </w:pPr>
            <w:r w:rsidRPr="006276FC">
              <w:rPr>
                <w:sz w:val="16"/>
                <w:szCs w:val="16"/>
              </w:rPr>
              <w:t>DSAI</w:t>
            </w:r>
          </w:p>
        </w:tc>
        <w:tc>
          <w:tcPr>
            <w:tcW w:w="3098" w:type="dxa"/>
            <w:gridSpan w:val="7"/>
          </w:tcPr>
          <w:p w14:paraId="24DE0A64" w14:textId="77777777" w:rsidR="009178AD" w:rsidRPr="006276FC" w:rsidRDefault="009178AD" w:rsidP="009C6C63">
            <w:pPr>
              <w:pStyle w:val="TAL"/>
              <w:rPr>
                <w:sz w:val="16"/>
                <w:szCs w:val="16"/>
              </w:rPr>
            </w:pPr>
            <w:r w:rsidRPr="006276FC">
              <w:rPr>
                <w:sz w:val="16"/>
                <w:szCs w:val="16"/>
              </w:rPr>
              <w:t>DSAI-Tag</w:t>
            </w:r>
          </w:p>
        </w:tc>
        <w:tc>
          <w:tcPr>
            <w:tcW w:w="2651" w:type="dxa"/>
            <w:gridSpan w:val="4"/>
          </w:tcPr>
          <w:p w14:paraId="75415BB1" w14:textId="77777777" w:rsidR="009178AD" w:rsidRPr="006276FC" w:rsidRDefault="009178AD" w:rsidP="009C6C63">
            <w:pPr>
              <w:pStyle w:val="TAL"/>
              <w:rPr>
                <w:sz w:val="16"/>
                <w:szCs w:val="16"/>
              </w:rPr>
            </w:pPr>
            <w:r w:rsidRPr="006276FC">
              <w:rPr>
                <w:sz w:val="16"/>
                <w:szCs w:val="16"/>
              </w:rPr>
              <w:t>tDSAI-Tag</w:t>
            </w:r>
          </w:p>
        </w:tc>
        <w:tc>
          <w:tcPr>
            <w:tcW w:w="0" w:type="auto"/>
            <w:gridSpan w:val="4"/>
          </w:tcPr>
          <w:p w14:paraId="67678C6F"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51F54CE" w14:textId="77777777" w:rsidTr="009C6C63">
        <w:trPr>
          <w:cantSplit/>
          <w:jc w:val="center"/>
        </w:trPr>
        <w:tc>
          <w:tcPr>
            <w:tcW w:w="0" w:type="auto"/>
            <w:vMerge/>
            <w:vAlign w:val="center"/>
          </w:tcPr>
          <w:p w14:paraId="7085DF21" w14:textId="77777777" w:rsidR="009178AD" w:rsidRPr="006276FC" w:rsidRDefault="009178AD" w:rsidP="009C6C63">
            <w:pPr>
              <w:pStyle w:val="TH"/>
              <w:spacing w:after="60"/>
              <w:jc w:val="left"/>
              <w:rPr>
                <w:b w:val="0"/>
              </w:rPr>
            </w:pPr>
          </w:p>
        </w:tc>
        <w:tc>
          <w:tcPr>
            <w:tcW w:w="2401" w:type="dxa"/>
            <w:vMerge/>
            <w:vAlign w:val="center"/>
          </w:tcPr>
          <w:p w14:paraId="5ACDDA5D" w14:textId="77777777" w:rsidR="009178AD" w:rsidRPr="006276FC" w:rsidRDefault="009178AD" w:rsidP="009C6C63">
            <w:pPr>
              <w:pStyle w:val="TH"/>
              <w:spacing w:after="60"/>
              <w:rPr>
                <w:b w:val="0"/>
              </w:rPr>
            </w:pPr>
          </w:p>
        </w:tc>
        <w:tc>
          <w:tcPr>
            <w:tcW w:w="3098" w:type="dxa"/>
            <w:gridSpan w:val="7"/>
          </w:tcPr>
          <w:p w14:paraId="263F18D9" w14:textId="77777777" w:rsidR="009178AD" w:rsidRPr="006276FC" w:rsidRDefault="009178AD" w:rsidP="009C6C63">
            <w:pPr>
              <w:pStyle w:val="TAL"/>
              <w:rPr>
                <w:sz w:val="16"/>
                <w:szCs w:val="16"/>
              </w:rPr>
            </w:pPr>
            <w:r w:rsidRPr="006276FC">
              <w:rPr>
                <w:sz w:val="16"/>
                <w:szCs w:val="16"/>
              </w:rPr>
              <w:t>DSAI-Value</w:t>
            </w:r>
          </w:p>
        </w:tc>
        <w:tc>
          <w:tcPr>
            <w:tcW w:w="2651" w:type="dxa"/>
            <w:gridSpan w:val="4"/>
          </w:tcPr>
          <w:p w14:paraId="5DA9085C" w14:textId="77777777" w:rsidR="009178AD" w:rsidRPr="006276FC" w:rsidRDefault="009178AD" w:rsidP="009C6C63">
            <w:pPr>
              <w:pStyle w:val="TAL"/>
              <w:rPr>
                <w:sz w:val="16"/>
                <w:szCs w:val="16"/>
              </w:rPr>
            </w:pPr>
            <w:r w:rsidRPr="006276FC">
              <w:rPr>
                <w:sz w:val="16"/>
                <w:szCs w:val="16"/>
              </w:rPr>
              <w:t>tDSAI-Value</w:t>
            </w:r>
          </w:p>
        </w:tc>
        <w:tc>
          <w:tcPr>
            <w:tcW w:w="0" w:type="auto"/>
            <w:gridSpan w:val="4"/>
          </w:tcPr>
          <w:p w14:paraId="38B28EDC"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77461D19" w14:textId="77777777" w:rsidTr="009C6C63">
        <w:trPr>
          <w:cantSplit/>
          <w:jc w:val="center"/>
        </w:trPr>
        <w:tc>
          <w:tcPr>
            <w:tcW w:w="0" w:type="auto"/>
            <w:vAlign w:val="center"/>
          </w:tcPr>
          <w:p w14:paraId="0E05363C" w14:textId="77777777" w:rsidR="009178AD" w:rsidRPr="006276FC" w:rsidRDefault="009178AD" w:rsidP="009C6C63">
            <w:pPr>
              <w:pStyle w:val="TAL"/>
              <w:rPr>
                <w:sz w:val="16"/>
                <w:szCs w:val="16"/>
              </w:rPr>
            </w:pPr>
            <w:r w:rsidRPr="006276FC">
              <w:rPr>
                <w:sz w:val="16"/>
                <w:szCs w:val="16"/>
              </w:rPr>
              <w:t>tUEReachabilityForIP</w:t>
            </w:r>
          </w:p>
        </w:tc>
        <w:tc>
          <w:tcPr>
            <w:tcW w:w="2401" w:type="dxa"/>
            <w:vAlign w:val="center"/>
          </w:tcPr>
          <w:p w14:paraId="78FE55A3" w14:textId="77777777" w:rsidR="009178AD" w:rsidRPr="006276FC" w:rsidRDefault="009178AD" w:rsidP="009C6C63">
            <w:pPr>
              <w:pStyle w:val="TAL"/>
              <w:rPr>
                <w:sz w:val="16"/>
                <w:szCs w:val="16"/>
              </w:rPr>
            </w:pPr>
            <w:r w:rsidRPr="006276FC">
              <w:rPr>
                <w:sz w:val="16"/>
                <w:szCs w:val="16"/>
              </w:rPr>
              <w:t>UEReachabilityForIP</w:t>
            </w:r>
          </w:p>
        </w:tc>
        <w:tc>
          <w:tcPr>
            <w:tcW w:w="3098" w:type="dxa"/>
            <w:gridSpan w:val="7"/>
          </w:tcPr>
          <w:p w14:paraId="5028571C" w14:textId="77777777" w:rsidR="009178AD" w:rsidRPr="006276FC" w:rsidRDefault="009178AD" w:rsidP="009C6C63">
            <w:pPr>
              <w:pStyle w:val="TAL"/>
              <w:rPr>
                <w:sz w:val="16"/>
                <w:szCs w:val="16"/>
              </w:rPr>
            </w:pPr>
            <w:r w:rsidRPr="006276FC">
              <w:rPr>
                <w:sz w:val="16"/>
                <w:szCs w:val="16"/>
                <w:lang w:val="es-ES_tradnl"/>
              </w:rPr>
              <w:t>UEIPReachabilityMME</w:t>
            </w:r>
          </w:p>
        </w:tc>
        <w:tc>
          <w:tcPr>
            <w:tcW w:w="2651" w:type="dxa"/>
            <w:gridSpan w:val="4"/>
          </w:tcPr>
          <w:p w14:paraId="36A2A19E" w14:textId="77777777" w:rsidR="009178AD" w:rsidRPr="006276FC" w:rsidRDefault="009178AD" w:rsidP="009C6C63">
            <w:pPr>
              <w:pStyle w:val="TAL"/>
              <w:rPr>
                <w:sz w:val="16"/>
                <w:szCs w:val="16"/>
              </w:rPr>
            </w:pPr>
            <w:r w:rsidRPr="006276FC">
              <w:rPr>
                <w:sz w:val="16"/>
                <w:szCs w:val="16"/>
                <w:lang w:val="es-ES_tradnl"/>
              </w:rPr>
              <w:t>tUEIPReachabilityMME</w:t>
            </w:r>
          </w:p>
        </w:tc>
        <w:tc>
          <w:tcPr>
            <w:tcW w:w="0" w:type="auto"/>
            <w:gridSpan w:val="4"/>
          </w:tcPr>
          <w:p w14:paraId="181EF913" w14:textId="77777777" w:rsidR="009178AD" w:rsidRPr="006276FC" w:rsidRDefault="009178AD" w:rsidP="009C6C63">
            <w:pPr>
              <w:pStyle w:val="TAL"/>
              <w:jc w:val="center"/>
              <w:rPr>
                <w:sz w:val="16"/>
                <w:szCs w:val="16"/>
              </w:rPr>
            </w:pPr>
            <w:r w:rsidRPr="006276FC">
              <w:rPr>
                <w:sz w:val="16"/>
                <w:szCs w:val="16"/>
              </w:rPr>
              <w:t>(0 to 1)</w:t>
            </w:r>
          </w:p>
        </w:tc>
      </w:tr>
      <w:tr w:rsidR="009178AD" w:rsidRPr="006276FC" w14:paraId="76B787A5" w14:textId="77777777" w:rsidTr="009C6C63">
        <w:trPr>
          <w:cantSplit/>
          <w:jc w:val="center"/>
        </w:trPr>
        <w:tc>
          <w:tcPr>
            <w:tcW w:w="0" w:type="auto"/>
            <w:vAlign w:val="center"/>
          </w:tcPr>
          <w:p w14:paraId="57D7480F" w14:textId="77777777" w:rsidR="009178AD" w:rsidRPr="006276FC" w:rsidRDefault="009178AD" w:rsidP="009C6C63">
            <w:pPr>
              <w:pStyle w:val="TAL"/>
              <w:rPr>
                <w:sz w:val="16"/>
                <w:szCs w:val="16"/>
              </w:rPr>
            </w:pPr>
          </w:p>
        </w:tc>
        <w:tc>
          <w:tcPr>
            <w:tcW w:w="2401" w:type="dxa"/>
            <w:vAlign w:val="center"/>
          </w:tcPr>
          <w:p w14:paraId="78F44A94" w14:textId="77777777" w:rsidR="009178AD" w:rsidRPr="006276FC" w:rsidRDefault="009178AD" w:rsidP="009C6C63">
            <w:pPr>
              <w:pStyle w:val="TAL"/>
              <w:rPr>
                <w:sz w:val="16"/>
                <w:szCs w:val="16"/>
              </w:rPr>
            </w:pPr>
          </w:p>
        </w:tc>
        <w:tc>
          <w:tcPr>
            <w:tcW w:w="3098" w:type="dxa"/>
            <w:gridSpan w:val="7"/>
          </w:tcPr>
          <w:p w14:paraId="4EDDF585" w14:textId="77777777"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14:paraId="3420BC92" w14:textId="77777777" w:rsidR="009178AD" w:rsidRPr="006276FC" w:rsidRDefault="009178AD" w:rsidP="009C6C6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66EEEAEE"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1BE6F2A5" w14:textId="77777777" w:rsidTr="009C6C63">
        <w:trPr>
          <w:cantSplit/>
          <w:jc w:val="center"/>
        </w:trPr>
        <w:tc>
          <w:tcPr>
            <w:tcW w:w="0" w:type="auto"/>
            <w:vMerge w:val="restart"/>
            <w:vAlign w:val="center"/>
          </w:tcPr>
          <w:p w14:paraId="79DBC750"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14:paraId="7F7A4A5C"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1183A6D5" w14:textId="77777777" w:rsidR="009178AD" w:rsidRPr="006276FC" w:rsidRDefault="009178AD" w:rsidP="009C6C6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02A3F327"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66B3D45D"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03828F58" w14:textId="77777777" w:rsidTr="009C6C63">
        <w:trPr>
          <w:cantSplit/>
          <w:jc w:val="center"/>
        </w:trPr>
        <w:tc>
          <w:tcPr>
            <w:tcW w:w="0" w:type="auto"/>
            <w:vMerge/>
            <w:vAlign w:val="center"/>
          </w:tcPr>
          <w:p w14:paraId="05F75BEB" w14:textId="77777777" w:rsidR="009178AD" w:rsidRPr="006276FC" w:rsidRDefault="009178AD" w:rsidP="009C6C63">
            <w:pPr>
              <w:pStyle w:val="TAL"/>
              <w:rPr>
                <w:sz w:val="16"/>
                <w:szCs w:val="16"/>
              </w:rPr>
            </w:pPr>
          </w:p>
        </w:tc>
        <w:tc>
          <w:tcPr>
            <w:tcW w:w="2401" w:type="dxa"/>
            <w:vMerge/>
            <w:vAlign w:val="center"/>
          </w:tcPr>
          <w:p w14:paraId="7D8DEDC8" w14:textId="77777777" w:rsidR="009178AD" w:rsidRPr="006276FC" w:rsidRDefault="009178AD" w:rsidP="009C6C63">
            <w:pPr>
              <w:pStyle w:val="TAL"/>
              <w:rPr>
                <w:bCs/>
                <w:sz w:val="16"/>
                <w:szCs w:val="16"/>
              </w:rPr>
            </w:pPr>
          </w:p>
        </w:tc>
        <w:tc>
          <w:tcPr>
            <w:tcW w:w="3098" w:type="dxa"/>
            <w:gridSpan w:val="7"/>
          </w:tcPr>
          <w:p w14:paraId="48E80053" w14:textId="77777777" w:rsidR="009178AD" w:rsidRPr="006276FC" w:rsidRDefault="009178AD" w:rsidP="009C6C63">
            <w:pPr>
              <w:pStyle w:val="TAL"/>
              <w:rPr>
                <w:sz w:val="16"/>
                <w:szCs w:val="16"/>
                <w:lang w:val="es-ES_tradnl"/>
              </w:rPr>
            </w:pPr>
            <w:r w:rsidRPr="006276FC">
              <w:rPr>
                <w:sz w:val="16"/>
                <w:szCs w:val="16"/>
                <w:lang w:val="es-ES_tradnl"/>
              </w:rPr>
              <w:t>Extension</w:t>
            </w:r>
          </w:p>
        </w:tc>
        <w:tc>
          <w:tcPr>
            <w:tcW w:w="2651" w:type="dxa"/>
            <w:gridSpan w:val="4"/>
          </w:tcPr>
          <w:p w14:paraId="076154EF" w14:textId="77777777"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14:paraId="3C041410"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08F1ABCE" w14:textId="77777777" w:rsidTr="009C6C63">
        <w:trPr>
          <w:cantSplit/>
          <w:jc w:val="center"/>
        </w:trPr>
        <w:tc>
          <w:tcPr>
            <w:tcW w:w="0" w:type="auto"/>
            <w:vMerge w:val="restart"/>
            <w:vAlign w:val="center"/>
          </w:tcPr>
          <w:p w14:paraId="42C1DB2A" w14:textId="77777777"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2201BCF1" w14:textId="77777777" w:rsidR="009178AD" w:rsidRPr="006276FC" w:rsidRDefault="009178AD" w:rsidP="009C6C63">
            <w:pPr>
              <w:pStyle w:val="TAL"/>
              <w:rPr>
                <w:sz w:val="16"/>
                <w:szCs w:val="16"/>
              </w:rPr>
            </w:pPr>
            <w:r w:rsidRPr="006276FC">
              <w:rPr>
                <w:bCs/>
                <w:sz w:val="16"/>
                <w:szCs w:val="16"/>
              </w:rPr>
              <w:t>Extension</w:t>
            </w:r>
          </w:p>
        </w:tc>
        <w:tc>
          <w:tcPr>
            <w:tcW w:w="3098" w:type="dxa"/>
            <w:gridSpan w:val="7"/>
          </w:tcPr>
          <w:p w14:paraId="37BA257F" w14:textId="77777777"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14:paraId="7B3D3899" w14:textId="77777777"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76B14003"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79A317EB" w14:textId="77777777" w:rsidTr="009C6C63">
        <w:trPr>
          <w:cantSplit/>
          <w:jc w:val="center"/>
        </w:trPr>
        <w:tc>
          <w:tcPr>
            <w:tcW w:w="0" w:type="auto"/>
            <w:vMerge/>
            <w:vAlign w:val="center"/>
          </w:tcPr>
          <w:p w14:paraId="3A58A2ED" w14:textId="77777777" w:rsidR="009178AD" w:rsidRPr="006276FC" w:rsidRDefault="009178AD" w:rsidP="009C6C63">
            <w:pPr>
              <w:pStyle w:val="TAL"/>
              <w:rPr>
                <w:sz w:val="16"/>
                <w:szCs w:val="16"/>
              </w:rPr>
            </w:pPr>
          </w:p>
        </w:tc>
        <w:tc>
          <w:tcPr>
            <w:tcW w:w="2401" w:type="dxa"/>
            <w:vMerge/>
            <w:vAlign w:val="center"/>
          </w:tcPr>
          <w:p w14:paraId="756F3490" w14:textId="77777777" w:rsidR="009178AD" w:rsidRPr="006276FC" w:rsidRDefault="009178AD" w:rsidP="009C6C63">
            <w:pPr>
              <w:pStyle w:val="TAL"/>
              <w:rPr>
                <w:sz w:val="16"/>
                <w:szCs w:val="16"/>
              </w:rPr>
            </w:pPr>
          </w:p>
        </w:tc>
        <w:tc>
          <w:tcPr>
            <w:tcW w:w="3098" w:type="dxa"/>
            <w:gridSpan w:val="7"/>
          </w:tcPr>
          <w:p w14:paraId="464069AE" w14:textId="77777777"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14:paraId="30230B4F" w14:textId="77777777"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14:paraId="4B759A09" w14:textId="77777777" w:rsidR="009178AD" w:rsidRPr="006276FC" w:rsidRDefault="009178AD" w:rsidP="009C6C63">
            <w:pPr>
              <w:pStyle w:val="TAL"/>
              <w:jc w:val="center"/>
              <w:rPr>
                <w:bCs/>
                <w:sz w:val="16"/>
                <w:szCs w:val="16"/>
              </w:rPr>
            </w:pPr>
            <w:r w:rsidRPr="006276FC">
              <w:rPr>
                <w:bCs/>
                <w:sz w:val="16"/>
                <w:szCs w:val="16"/>
              </w:rPr>
              <w:t>(0 to 1)</w:t>
            </w:r>
          </w:p>
        </w:tc>
      </w:tr>
      <w:tr w:rsidR="009178AD" w:rsidRPr="006276FC" w14:paraId="40ABE9B0" w14:textId="77777777" w:rsidTr="009C6C63">
        <w:trPr>
          <w:cantSplit/>
          <w:jc w:val="center"/>
        </w:trPr>
        <w:tc>
          <w:tcPr>
            <w:tcW w:w="0" w:type="auto"/>
            <w:vMerge w:val="restart"/>
            <w:vAlign w:val="center"/>
          </w:tcPr>
          <w:p w14:paraId="00D98B9C" w14:textId="77777777"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
          <w:p w14:paraId="34CD8F41" w14:textId="77777777" w:rsidR="009178AD" w:rsidRPr="006276FC" w:rsidRDefault="009178AD" w:rsidP="009C6C63">
            <w:pPr>
              <w:pStyle w:val="TAL"/>
              <w:rPr>
                <w:sz w:val="16"/>
                <w:szCs w:val="16"/>
              </w:rPr>
            </w:pPr>
            <w:r w:rsidRPr="006276FC">
              <w:rPr>
                <w:sz w:val="16"/>
                <w:szCs w:val="16"/>
              </w:rPr>
              <w:t>SMSRegistrationInfo</w:t>
            </w:r>
          </w:p>
        </w:tc>
        <w:tc>
          <w:tcPr>
            <w:tcW w:w="3098" w:type="dxa"/>
            <w:gridSpan w:val="7"/>
          </w:tcPr>
          <w:p w14:paraId="4CFD7134" w14:textId="77777777" w:rsidR="009178AD" w:rsidRPr="006276FC" w:rsidRDefault="009178AD" w:rsidP="009C6C63">
            <w:pPr>
              <w:pStyle w:val="TAL"/>
              <w:rPr>
                <w:sz w:val="16"/>
                <w:szCs w:val="16"/>
              </w:rPr>
            </w:pPr>
            <w:r w:rsidRPr="006276FC">
              <w:rPr>
                <w:sz w:val="16"/>
                <w:szCs w:val="16"/>
              </w:rPr>
              <w:t>IP-SM-GW-Number</w:t>
            </w:r>
          </w:p>
        </w:tc>
        <w:tc>
          <w:tcPr>
            <w:tcW w:w="2651" w:type="dxa"/>
            <w:gridSpan w:val="4"/>
          </w:tcPr>
          <w:p w14:paraId="31ECACE6" w14:textId="77777777" w:rsidR="009178AD" w:rsidRPr="006276FC" w:rsidRDefault="009178AD" w:rsidP="009C6C63">
            <w:pPr>
              <w:pStyle w:val="TAL"/>
              <w:rPr>
                <w:sz w:val="16"/>
                <w:szCs w:val="16"/>
              </w:rPr>
            </w:pPr>
            <w:r w:rsidRPr="006276FC">
              <w:rPr>
                <w:sz w:val="16"/>
                <w:szCs w:val="16"/>
              </w:rPr>
              <w:t>tIP-SM-GW-Number</w:t>
            </w:r>
          </w:p>
        </w:tc>
        <w:tc>
          <w:tcPr>
            <w:tcW w:w="0" w:type="auto"/>
            <w:gridSpan w:val="4"/>
          </w:tcPr>
          <w:p w14:paraId="5FB1BCFC"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B022367" w14:textId="77777777" w:rsidTr="009C6C63">
        <w:trPr>
          <w:cantSplit/>
          <w:jc w:val="center"/>
        </w:trPr>
        <w:tc>
          <w:tcPr>
            <w:tcW w:w="0" w:type="auto"/>
            <w:vMerge/>
            <w:vAlign w:val="center"/>
          </w:tcPr>
          <w:p w14:paraId="1E30CC1F" w14:textId="77777777" w:rsidR="009178AD" w:rsidRPr="006276FC" w:rsidRDefault="009178AD" w:rsidP="009C6C63">
            <w:pPr>
              <w:pStyle w:val="TAL"/>
              <w:rPr>
                <w:sz w:val="16"/>
                <w:szCs w:val="16"/>
              </w:rPr>
            </w:pPr>
          </w:p>
        </w:tc>
        <w:tc>
          <w:tcPr>
            <w:tcW w:w="2401" w:type="dxa"/>
            <w:vMerge/>
            <w:vAlign w:val="center"/>
          </w:tcPr>
          <w:p w14:paraId="51138A2B" w14:textId="77777777" w:rsidR="009178AD" w:rsidRPr="006276FC" w:rsidRDefault="009178AD" w:rsidP="009C6C63">
            <w:pPr>
              <w:pStyle w:val="TAL"/>
              <w:rPr>
                <w:sz w:val="16"/>
                <w:szCs w:val="16"/>
              </w:rPr>
            </w:pPr>
          </w:p>
        </w:tc>
        <w:tc>
          <w:tcPr>
            <w:tcW w:w="3098" w:type="dxa"/>
            <w:gridSpan w:val="7"/>
          </w:tcPr>
          <w:p w14:paraId="75A86358" w14:textId="77777777" w:rsidR="009178AD" w:rsidRPr="006276FC" w:rsidRDefault="009178AD" w:rsidP="009C6C63">
            <w:pPr>
              <w:pStyle w:val="TAL"/>
              <w:rPr>
                <w:sz w:val="16"/>
                <w:szCs w:val="16"/>
              </w:rPr>
            </w:pPr>
            <w:r w:rsidRPr="006276FC">
              <w:rPr>
                <w:bCs/>
                <w:sz w:val="16"/>
                <w:szCs w:val="16"/>
              </w:rPr>
              <w:t>Extension</w:t>
            </w:r>
          </w:p>
        </w:tc>
        <w:tc>
          <w:tcPr>
            <w:tcW w:w="2651" w:type="dxa"/>
            <w:gridSpan w:val="4"/>
          </w:tcPr>
          <w:p w14:paraId="57F80AFF"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61CAC55B" w14:textId="77777777" w:rsidR="009178AD" w:rsidRPr="006276FC" w:rsidRDefault="009178AD" w:rsidP="009C6C63">
            <w:pPr>
              <w:pStyle w:val="TAL"/>
              <w:jc w:val="center"/>
              <w:rPr>
                <w:sz w:val="16"/>
                <w:szCs w:val="16"/>
              </w:rPr>
            </w:pPr>
            <w:r w:rsidRPr="006276FC">
              <w:rPr>
                <w:bCs/>
                <w:sz w:val="16"/>
                <w:szCs w:val="16"/>
              </w:rPr>
              <w:t>(0 to 1)</w:t>
            </w:r>
          </w:p>
        </w:tc>
      </w:tr>
      <w:tr w:rsidR="009178AD" w:rsidRPr="006276FC" w14:paraId="1712B00A" w14:textId="77777777" w:rsidTr="009C6C63">
        <w:trPr>
          <w:cantSplit/>
          <w:jc w:val="center"/>
        </w:trPr>
        <w:tc>
          <w:tcPr>
            <w:tcW w:w="0" w:type="auto"/>
            <w:vAlign w:val="center"/>
          </w:tcPr>
          <w:p w14:paraId="5C14FD1C" w14:textId="77777777"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14:paraId="2C3EFB15" w14:textId="77777777" w:rsidR="009178AD" w:rsidRPr="006276FC" w:rsidRDefault="009178AD" w:rsidP="009C6C6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14:paraId="07331B4A" w14:textId="77777777" w:rsidR="009178AD" w:rsidRPr="006276FC" w:rsidRDefault="009178AD" w:rsidP="009C6C63">
            <w:pPr>
              <w:pStyle w:val="TAL"/>
              <w:rPr>
                <w:bCs/>
                <w:sz w:val="16"/>
                <w:szCs w:val="16"/>
              </w:rPr>
            </w:pPr>
            <w:r w:rsidRPr="006276FC">
              <w:rPr>
                <w:rFonts w:hint="eastAsia"/>
                <w:sz w:val="16"/>
                <w:szCs w:val="16"/>
                <w:lang w:val="es-ES_tradnl" w:eastAsia="zh-CN"/>
              </w:rPr>
              <w:t>SCAddress</w:t>
            </w:r>
          </w:p>
        </w:tc>
        <w:tc>
          <w:tcPr>
            <w:tcW w:w="2651" w:type="dxa"/>
            <w:gridSpan w:val="4"/>
          </w:tcPr>
          <w:p w14:paraId="4EAAA45F" w14:textId="77777777" w:rsidR="009178AD" w:rsidRPr="006276FC" w:rsidRDefault="009178AD" w:rsidP="009C6C63">
            <w:pPr>
              <w:pStyle w:val="TAL"/>
              <w:rPr>
                <w:sz w:val="16"/>
                <w:szCs w:val="16"/>
                <w:lang w:eastAsia="zh-CN"/>
              </w:rPr>
            </w:pPr>
            <w:r w:rsidRPr="006276FC">
              <w:rPr>
                <w:sz w:val="16"/>
                <w:szCs w:val="16"/>
              </w:rPr>
              <w:t>tSCAddress</w:t>
            </w:r>
          </w:p>
        </w:tc>
        <w:tc>
          <w:tcPr>
            <w:tcW w:w="0" w:type="auto"/>
            <w:gridSpan w:val="4"/>
          </w:tcPr>
          <w:p w14:paraId="0370BD16" w14:textId="77777777" w:rsidR="009178AD" w:rsidRPr="006276FC" w:rsidRDefault="009178AD" w:rsidP="009C6C63">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14:paraId="4B0ECB90" w14:textId="77777777" w:rsidTr="009C6C63">
        <w:trPr>
          <w:cantSplit/>
          <w:jc w:val="center"/>
        </w:trPr>
        <w:tc>
          <w:tcPr>
            <w:tcW w:w="0" w:type="auto"/>
            <w:vMerge w:val="restart"/>
            <w:vAlign w:val="center"/>
          </w:tcPr>
          <w:p w14:paraId="42F82834" w14:textId="77777777" w:rsidR="009178AD" w:rsidRPr="006276FC" w:rsidRDefault="009178AD" w:rsidP="009C6C63">
            <w:pPr>
              <w:pStyle w:val="TAL"/>
              <w:rPr>
                <w:sz w:val="16"/>
                <w:szCs w:val="16"/>
              </w:rPr>
            </w:pPr>
            <w:r w:rsidRPr="006276FC">
              <w:rPr>
                <w:sz w:val="16"/>
              </w:rPr>
              <w:t>tExtendedPriority</w:t>
            </w:r>
          </w:p>
        </w:tc>
        <w:tc>
          <w:tcPr>
            <w:tcW w:w="2401" w:type="dxa"/>
            <w:vMerge w:val="restart"/>
            <w:vAlign w:val="center"/>
          </w:tcPr>
          <w:p w14:paraId="452B320D" w14:textId="77777777" w:rsidR="009178AD" w:rsidRPr="006276FC" w:rsidRDefault="009178AD" w:rsidP="009C6C63">
            <w:pPr>
              <w:pStyle w:val="TAL"/>
              <w:rPr>
                <w:sz w:val="16"/>
                <w:szCs w:val="16"/>
              </w:rPr>
            </w:pPr>
            <w:r w:rsidRPr="006276FC">
              <w:rPr>
                <w:sz w:val="16"/>
              </w:rPr>
              <w:t>ExtendedPriority</w:t>
            </w:r>
          </w:p>
        </w:tc>
        <w:tc>
          <w:tcPr>
            <w:tcW w:w="3098" w:type="dxa"/>
            <w:gridSpan w:val="7"/>
          </w:tcPr>
          <w:p w14:paraId="252BEA6D" w14:textId="77777777" w:rsidR="009178AD" w:rsidRPr="006276FC" w:rsidRDefault="009178AD" w:rsidP="009C6C63">
            <w:pPr>
              <w:pStyle w:val="TAL"/>
              <w:rPr>
                <w:sz w:val="16"/>
                <w:szCs w:val="16"/>
              </w:rPr>
            </w:pPr>
            <w:r w:rsidRPr="006276FC">
              <w:rPr>
                <w:sz w:val="16"/>
              </w:rPr>
              <w:t>PriorityNamespace</w:t>
            </w:r>
          </w:p>
        </w:tc>
        <w:tc>
          <w:tcPr>
            <w:tcW w:w="2651" w:type="dxa"/>
            <w:gridSpan w:val="4"/>
          </w:tcPr>
          <w:p w14:paraId="20CD18F0" w14:textId="77777777" w:rsidR="009178AD" w:rsidRPr="006276FC" w:rsidRDefault="009178AD" w:rsidP="009C6C63">
            <w:pPr>
              <w:pStyle w:val="TAL"/>
              <w:rPr>
                <w:sz w:val="16"/>
                <w:szCs w:val="16"/>
              </w:rPr>
            </w:pPr>
            <w:r w:rsidRPr="006276FC">
              <w:rPr>
                <w:sz w:val="16"/>
              </w:rPr>
              <w:t>tPriorityNamespace</w:t>
            </w:r>
          </w:p>
        </w:tc>
        <w:tc>
          <w:tcPr>
            <w:tcW w:w="0" w:type="auto"/>
            <w:gridSpan w:val="4"/>
          </w:tcPr>
          <w:p w14:paraId="774271A5"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62E059C8" w14:textId="77777777" w:rsidTr="009C6C63">
        <w:trPr>
          <w:cantSplit/>
          <w:jc w:val="center"/>
        </w:trPr>
        <w:tc>
          <w:tcPr>
            <w:tcW w:w="0" w:type="auto"/>
            <w:vMerge/>
            <w:vAlign w:val="center"/>
          </w:tcPr>
          <w:p w14:paraId="11A440A3" w14:textId="77777777" w:rsidR="009178AD" w:rsidRPr="006276FC" w:rsidRDefault="009178AD" w:rsidP="009C6C63">
            <w:pPr>
              <w:pStyle w:val="TAL"/>
              <w:rPr>
                <w:sz w:val="16"/>
                <w:szCs w:val="16"/>
              </w:rPr>
            </w:pPr>
          </w:p>
        </w:tc>
        <w:tc>
          <w:tcPr>
            <w:tcW w:w="2401" w:type="dxa"/>
            <w:vMerge/>
            <w:vAlign w:val="center"/>
          </w:tcPr>
          <w:p w14:paraId="65506137" w14:textId="77777777" w:rsidR="009178AD" w:rsidRPr="006276FC" w:rsidRDefault="009178AD" w:rsidP="009C6C63">
            <w:pPr>
              <w:pStyle w:val="TAL"/>
              <w:rPr>
                <w:sz w:val="16"/>
                <w:szCs w:val="16"/>
              </w:rPr>
            </w:pPr>
          </w:p>
        </w:tc>
        <w:tc>
          <w:tcPr>
            <w:tcW w:w="3098" w:type="dxa"/>
            <w:gridSpan w:val="7"/>
          </w:tcPr>
          <w:p w14:paraId="57AE5711" w14:textId="77777777" w:rsidR="009178AD" w:rsidRPr="006276FC" w:rsidRDefault="009178AD" w:rsidP="009C6C63">
            <w:pPr>
              <w:pStyle w:val="TAL"/>
              <w:rPr>
                <w:sz w:val="16"/>
                <w:szCs w:val="16"/>
              </w:rPr>
            </w:pPr>
            <w:r w:rsidRPr="006276FC">
              <w:rPr>
                <w:sz w:val="16"/>
              </w:rPr>
              <w:t>PriorityLevel</w:t>
            </w:r>
          </w:p>
        </w:tc>
        <w:tc>
          <w:tcPr>
            <w:tcW w:w="2651" w:type="dxa"/>
            <w:gridSpan w:val="4"/>
          </w:tcPr>
          <w:p w14:paraId="564F0A15" w14:textId="77777777" w:rsidR="009178AD" w:rsidRPr="006276FC" w:rsidRDefault="009178AD" w:rsidP="009C6C63">
            <w:pPr>
              <w:pStyle w:val="TAL"/>
              <w:rPr>
                <w:sz w:val="16"/>
                <w:szCs w:val="16"/>
              </w:rPr>
            </w:pPr>
            <w:r w:rsidRPr="006276FC">
              <w:rPr>
                <w:sz w:val="16"/>
              </w:rPr>
              <w:t>tPriorityLevel</w:t>
            </w:r>
          </w:p>
        </w:tc>
        <w:tc>
          <w:tcPr>
            <w:tcW w:w="0" w:type="auto"/>
            <w:gridSpan w:val="4"/>
          </w:tcPr>
          <w:p w14:paraId="3142987A"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38E2657A" w14:textId="77777777" w:rsidTr="009C6C63">
        <w:trPr>
          <w:cantSplit/>
          <w:jc w:val="center"/>
        </w:trPr>
        <w:tc>
          <w:tcPr>
            <w:tcW w:w="0" w:type="auto"/>
            <w:vMerge w:val="restart"/>
            <w:vAlign w:val="center"/>
          </w:tcPr>
          <w:p w14:paraId="53E14936" w14:textId="77777777" w:rsidR="009178AD" w:rsidRPr="006276FC" w:rsidRDefault="009178AD" w:rsidP="009C6C63">
            <w:pPr>
              <w:pStyle w:val="TAL"/>
              <w:rPr>
                <w:sz w:val="16"/>
                <w:szCs w:val="16"/>
              </w:rPr>
            </w:pPr>
            <w:r w:rsidRPr="006276FC">
              <w:rPr>
                <w:sz w:val="16"/>
              </w:rPr>
              <w:t>tExtendedMSISDN</w:t>
            </w:r>
          </w:p>
        </w:tc>
        <w:tc>
          <w:tcPr>
            <w:tcW w:w="2401" w:type="dxa"/>
            <w:vMerge w:val="restart"/>
            <w:vAlign w:val="center"/>
          </w:tcPr>
          <w:p w14:paraId="04C28A9E" w14:textId="77777777" w:rsidR="009178AD" w:rsidRPr="006276FC" w:rsidRDefault="009178AD" w:rsidP="009C6C63">
            <w:pPr>
              <w:pStyle w:val="TAL"/>
              <w:rPr>
                <w:sz w:val="16"/>
                <w:szCs w:val="16"/>
              </w:rPr>
            </w:pPr>
            <w:r w:rsidRPr="006276FC">
              <w:rPr>
                <w:sz w:val="16"/>
              </w:rPr>
              <w:t>ExtendedMSISDN</w:t>
            </w:r>
          </w:p>
        </w:tc>
        <w:tc>
          <w:tcPr>
            <w:tcW w:w="3098" w:type="dxa"/>
            <w:gridSpan w:val="7"/>
          </w:tcPr>
          <w:p w14:paraId="364C7563" w14:textId="77777777" w:rsidR="009178AD" w:rsidRPr="006276FC" w:rsidRDefault="009178AD" w:rsidP="009C6C63">
            <w:pPr>
              <w:pStyle w:val="TAL"/>
              <w:rPr>
                <w:sz w:val="16"/>
                <w:szCs w:val="16"/>
              </w:rPr>
            </w:pPr>
            <w:r w:rsidRPr="006276FC">
              <w:rPr>
                <w:sz w:val="16"/>
                <w:szCs w:val="16"/>
              </w:rPr>
              <w:t>MSISDN</w:t>
            </w:r>
          </w:p>
        </w:tc>
        <w:tc>
          <w:tcPr>
            <w:tcW w:w="2651" w:type="dxa"/>
            <w:gridSpan w:val="4"/>
          </w:tcPr>
          <w:p w14:paraId="2E403454" w14:textId="77777777" w:rsidR="009178AD" w:rsidRPr="006276FC" w:rsidRDefault="009178AD" w:rsidP="009C6C63">
            <w:pPr>
              <w:pStyle w:val="TAL"/>
              <w:rPr>
                <w:sz w:val="16"/>
                <w:szCs w:val="16"/>
              </w:rPr>
            </w:pPr>
            <w:r w:rsidRPr="006276FC">
              <w:rPr>
                <w:sz w:val="16"/>
              </w:rPr>
              <w:t>tMSISDN</w:t>
            </w:r>
          </w:p>
        </w:tc>
        <w:tc>
          <w:tcPr>
            <w:tcW w:w="0" w:type="auto"/>
            <w:gridSpan w:val="4"/>
          </w:tcPr>
          <w:p w14:paraId="70243A6D"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1043768E" w14:textId="77777777" w:rsidTr="009C6C63">
        <w:trPr>
          <w:cantSplit/>
          <w:jc w:val="center"/>
        </w:trPr>
        <w:tc>
          <w:tcPr>
            <w:tcW w:w="0" w:type="auto"/>
            <w:vMerge/>
            <w:vAlign w:val="center"/>
          </w:tcPr>
          <w:p w14:paraId="605BD927" w14:textId="77777777" w:rsidR="009178AD" w:rsidRPr="006276FC" w:rsidRDefault="009178AD" w:rsidP="009C6C63">
            <w:pPr>
              <w:pStyle w:val="TAL"/>
              <w:rPr>
                <w:sz w:val="16"/>
                <w:szCs w:val="16"/>
              </w:rPr>
            </w:pPr>
          </w:p>
        </w:tc>
        <w:tc>
          <w:tcPr>
            <w:tcW w:w="2401" w:type="dxa"/>
            <w:vMerge/>
            <w:vAlign w:val="center"/>
          </w:tcPr>
          <w:p w14:paraId="3EA69339" w14:textId="77777777" w:rsidR="009178AD" w:rsidRPr="006276FC" w:rsidRDefault="009178AD" w:rsidP="009C6C63">
            <w:pPr>
              <w:pStyle w:val="TAL"/>
              <w:rPr>
                <w:sz w:val="16"/>
                <w:szCs w:val="16"/>
              </w:rPr>
            </w:pPr>
          </w:p>
        </w:tc>
        <w:tc>
          <w:tcPr>
            <w:tcW w:w="3098" w:type="dxa"/>
            <w:gridSpan w:val="7"/>
          </w:tcPr>
          <w:p w14:paraId="176AB452" w14:textId="77777777" w:rsidR="009178AD" w:rsidRPr="006276FC" w:rsidRDefault="009178AD" w:rsidP="009C6C63">
            <w:pPr>
              <w:pStyle w:val="TAL"/>
              <w:rPr>
                <w:sz w:val="16"/>
                <w:szCs w:val="16"/>
              </w:rPr>
            </w:pPr>
            <w:r w:rsidRPr="006276FC">
              <w:rPr>
                <w:sz w:val="16"/>
                <w:szCs w:val="16"/>
              </w:rPr>
              <w:t>MSISDNType</w:t>
            </w:r>
          </w:p>
        </w:tc>
        <w:tc>
          <w:tcPr>
            <w:tcW w:w="2651" w:type="dxa"/>
            <w:gridSpan w:val="4"/>
          </w:tcPr>
          <w:p w14:paraId="7394739F" w14:textId="77777777" w:rsidR="009178AD" w:rsidRPr="006276FC" w:rsidRDefault="009178AD" w:rsidP="009C6C63">
            <w:pPr>
              <w:pStyle w:val="TAL"/>
              <w:rPr>
                <w:sz w:val="16"/>
                <w:szCs w:val="16"/>
              </w:rPr>
            </w:pPr>
            <w:r w:rsidRPr="006276FC">
              <w:rPr>
                <w:sz w:val="16"/>
                <w:szCs w:val="16"/>
              </w:rPr>
              <w:t>tMSISDNType</w:t>
            </w:r>
          </w:p>
        </w:tc>
        <w:tc>
          <w:tcPr>
            <w:tcW w:w="0" w:type="auto"/>
            <w:gridSpan w:val="4"/>
          </w:tcPr>
          <w:p w14:paraId="21247FB1" w14:textId="77777777" w:rsidR="009178AD" w:rsidRPr="006276FC" w:rsidRDefault="009178AD" w:rsidP="009C6C63">
            <w:pPr>
              <w:pStyle w:val="TAL"/>
              <w:jc w:val="center"/>
              <w:rPr>
                <w:sz w:val="16"/>
                <w:szCs w:val="16"/>
              </w:rPr>
            </w:pPr>
            <w:r w:rsidRPr="006276FC">
              <w:rPr>
                <w:sz w:val="16"/>
                <w:szCs w:val="16"/>
              </w:rPr>
              <w:t>1</w:t>
            </w:r>
          </w:p>
        </w:tc>
      </w:tr>
      <w:tr w:rsidR="009178AD" w:rsidRPr="006276FC" w14:paraId="5424CC76" w14:textId="77777777" w:rsidTr="009C6C63">
        <w:trPr>
          <w:cantSplit/>
          <w:jc w:val="center"/>
        </w:trPr>
        <w:tc>
          <w:tcPr>
            <w:tcW w:w="0" w:type="auto"/>
            <w:gridSpan w:val="17"/>
            <w:vAlign w:val="center"/>
          </w:tcPr>
          <w:p w14:paraId="0727E37B" w14:textId="77777777"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14:paraId="204E9A83" w14:textId="77777777"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14:paraId="752E1028" w14:textId="6233676B" w:rsidR="00F80D7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 xml:space="preserve">AccessType, AccessInfo and AccessValue is as described in 3GPP </w:t>
            </w:r>
            <w:r w:rsidR="00F80D7D" w:rsidRPr="006276FC">
              <w:rPr>
                <w:rFonts w:hint="eastAsia"/>
              </w:rPr>
              <w:t>TS</w:t>
            </w:r>
            <w:r w:rsidR="00F80D7D">
              <w:t> </w:t>
            </w:r>
            <w:r w:rsidR="00F80D7D" w:rsidRPr="006276FC">
              <w:rPr>
                <w:rFonts w:hint="eastAsia"/>
              </w:rPr>
              <w:t>2</w:t>
            </w:r>
            <w:r w:rsidRPr="006276FC">
              <w:rPr>
                <w:rFonts w:hint="eastAsia"/>
                <w:lang w:eastAsia="zh-CN"/>
              </w:rPr>
              <w:t>9</w:t>
            </w:r>
            <w:r w:rsidRPr="006276FC">
              <w:rPr>
                <w:rFonts w:hint="eastAsia"/>
              </w:rPr>
              <w:t>.22</w:t>
            </w:r>
            <w:r w:rsidRPr="006276FC">
              <w:rPr>
                <w:rFonts w:hint="eastAsia"/>
                <w:lang w:eastAsia="zh-CN"/>
              </w:rPr>
              <w:t>8</w:t>
            </w:r>
            <w:r w:rsidR="00F80D7D">
              <w:t> </w:t>
            </w:r>
            <w:r w:rsidR="00F80D7D" w:rsidRPr="006276FC">
              <w:rPr>
                <w:rFonts w:hint="eastAsia"/>
              </w:rPr>
              <w:t>[</w:t>
            </w:r>
            <w:r w:rsidRPr="006276FC">
              <w:rPr>
                <w:rFonts w:hint="eastAsia"/>
                <w:lang w:eastAsia="zh-CN"/>
              </w:rPr>
              <w:t>6</w:t>
            </w:r>
            <w:r w:rsidRPr="006276FC">
              <w:rPr>
                <w:rFonts w:hint="eastAsia"/>
              </w:rPr>
              <w:t>]</w:t>
            </w:r>
            <w:r w:rsidRPr="006276FC">
              <w:t>.</w:t>
            </w:r>
          </w:p>
          <w:p w14:paraId="0E28851A" w14:textId="032ECFF0"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14:paraId="4386E50E" w14:textId="77777777"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290E13D1" w14:textId="2F99BA9C" w:rsidR="009178AD" w:rsidRPr="006276FC" w:rsidRDefault="009178AD" w:rsidP="009C6C63">
            <w:pPr>
              <w:pStyle w:val="TAN"/>
            </w:pPr>
            <w:r w:rsidRPr="006276FC">
              <w:t>NOTE 6:</w:t>
            </w:r>
            <w:r w:rsidRPr="006276FC">
              <w:tab/>
              <w:t xml:space="preserve">Syntax described in 3GPP </w:t>
            </w:r>
            <w:r w:rsidR="00F80D7D" w:rsidRPr="006276FC">
              <w:t>TS</w:t>
            </w:r>
            <w:r w:rsidR="00F80D7D">
              <w:t> </w:t>
            </w:r>
            <w:r w:rsidR="00F80D7D" w:rsidRPr="006276FC">
              <w:t>2</w:t>
            </w:r>
            <w:r w:rsidRPr="006276FC">
              <w:t>3.003</w:t>
            </w:r>
            <w:r w:rsidR="00F80D7D">
              <w:t> </w:t>
            </w:r>
            <w:r w:rsidR="00F80D7D" w:rsidRPr="006276FC">
              <w:t>[</w:t>
            </w:r>
            <w:r w:rsidRPr="006276FC">
              <w:t>11]; it shall contain either an IMEI value (a string of 14 digits) or an IMEISV value (a string of 16 digits).</w:t>
            </w:r>
          </w:p>
          <w:p w14:paraId="1C1B0894" w14:textId="77777777"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22C4BBA3" w14:textId="77777777" w:rsidR="009178AD" w:rsidRPr="006276FC" w:rsidRDefault="009178AD" w:rsidP="009178AD">
      <w:pPr>
        <w:rPr>
          <w:noProof/>
        </w:rPr>
      </w:pPr>
    </w:p>
    <w:p w14:paraId="705F1DD9" w14:textId="77777777" w:rsidR="009178AD" w:rsidRPr="006276FC" w:rsidRDefault="009178AD" w:rsidP="009178AD">
      <w:pPr>
        <w:pStyle w:val="Heading8"/>
        <w:sectPr w:rsidR="009178AD" w:rsidRPr="006276FC" w:rsidSect="009C6C63">
          <w:footnotePr>
            <w:numRestart w:val="eachSect"/>
          </w:footnotePr>
          <w:pgSz w:w="16840" w:h="11907" w:orient="landscape" w:code="9"/>
          <w:pgMar w:top="1134" w:right="1134" w:bottom="1134" w:left="1418" w:header="680" w:footer="567" w:gutter="0"/>
          <w:cols w:space="720"/>
        </w:sectPr>
      </w:pPr>
    </w:p>
    <w:p w14:paraId="0C091289" w14:textId="77777777" w:rsidR="009178AD" w:rsidRPr="006276FC" w:rsidRDefault="009178AD" w:rsidP="009178AD">
      <w:pPr>
        <w:pStyle w:val="Heading8"/>
      </w:pPr>
      <w:bookmarkStart w:id="668" w:name="_Toc2694405"/>
      <w:bookmarkStart w:id="669" w:name="_Toc20215985"/>
      <w:bookmarkStart w:id="670" w:name="_Toc27756271"/>
      <w:bookmarkStart w:id="671" w:name="_Toc36056821"/>
      <w:bookmarkStart w:id="672" w:name="_Toc44878621"/>
      <w:bookmarkStart w:id="673" w:name="_Toc74132410"/>
      <w:r w:rsidRPr="006276FC">
        <w:lastRenderedPageBreak/>
        <w:t>Annex E (informative):</w:t>
      </w:r>
      <w:r w:rsidRPr="006276FC">
        <w:tab/>
        <w:t>T-ADS request handling in the HSS</w:t>
      </w:r>
      <w:bookmarkEnd w:id="668"/>
      <w:bookmarkEnd w:id="669"/>
      <w:bookmarkEnd w:id="670"/>
      <w:bookmarkEnd w:id="671"/>
      <w:bookmarkEnd w:id="672"/>
      <w:bookmarkEnd w:id="673"/>
    </w:p>
    <w:p w14:paraId="5318B942" w14:textId="77777777" w:rsidR="009178AD" w:rsidRPr="006276FC" w:rsidRDefault="009178AD" w:rsidP="009178AD">
      <w:r w:rsidRPr="006276FC">
        <w:t>E.1</w:t>
      </w:r>
      <w:r w:rsidRPr="006276FC">
        <w:tab/>
        <w:t>T-ADS request handling in the HSSThe following figure shows a possible detailed handling of T-ADS Information request in the HSS:</w:t>
      </w:r>
    </w:p>
    <w:p w14:paraId="7687E83F" w14:textId="77777777" w:rsidR="009178AD" w:rsidRPr="006276FC" w:rsidRDefault="009178AD" w:rsidP="009178AD">
      <w:pPr>
        <w:rPr>
          <w:lang w:val="en-US"/>
        </w:rPr>
      </w:pPr>
    </w:p>
    <w:p w14:paraId="56E5BFD5" w14:textId="77777777" w:rsidR="009178AD" w:rsidRPr="006276FC" w:rsidRDefault="009178AD" w:rsidP="009178AD">
      <w:pPr>
        <w:pStyle w:val="TH"/>
        <w:rPr>
          <w:lang w:val="de-DE"/>
        </w:rPr>
      </w:pPr>
      <w:r w:rsidRPr="006276FC">
        <w:object w:dxaOrig="10826" w:dyaOrig="16077" w14:anchorId="34B1A1B2">
          <v:shape id="_x0000_i1031" type="#_x0000_t75" style="width:454.6pt;height:672.7pt" o:ole="">
            <v:imagedata r:id="rId21" o:title=""/>
          </v:shape>
          <o:OLEObject Type="Embed" ProgID="Visio.Drawing.11" ShapeID="_x0000_i1031" DrawAspect="Content" ObjectID="_1684745204" r:id="rId22"/>
        </w:object>
      </w:r>
    </w:p>
    <w:p w14:paraId="46FD2D76" w14:textId="77777777" w:rsidR="009178AD" w:rsidRPr="006276FC" w:rsidRDefault="009178AD" w:rsidP="009178AD">
      <w:pPr>
        <w:pStyle w:val="TF"/>
      </w:pPr>
    </w:p>
    <w:p w14:paraId="79C5F4F6" w14:textId="77777777" w:rsidR="009178AD" w:rsidRPr="006276FC" w:rsidRDefault="009178AD" w:rsidP="009178AD">
      <w:pPr>
        <w:pStyle w:val="TH"/>
        <w:rPr>
          <w:lang w:val="de-DE"/>
        </w:rPr>
      </w:pPr>
      <w:r w:rsidRPr="006276FC">
        <w:object w:dxaOrig="10811" w:dyaOrig="15617" w14:anchorId="1D94FE69">
          <v:shape id="_x0000_i1032" type="#_x0000_t75" style="width:493.1pt;height:712.05pt" o:ole="">
            <v:imagedata r:id="rId23" o:title=""/>
          </v:shape>
          <o:OLEObject Type="Embed" ProgID="Visio.Drawing.11" ShapeID="_x0000_i1032" DrawAspect="Content" ObjectID="_1684745205" r:id="rId24"/>
        </w:object>
      </w:r>
    </w:p>
    <w:p w14:paraId="3A536D31" w14:textId="77777777" w:rsidR="009178AD" w:rsidRPr="006276FC" w:rsidRDefault="009178AD" w:rsidP="009178AD">
      <w:pPr>
        <w:pStyle w:val="TF"/>
        <w:rPr>
          <w:lang w:val="de-DE"/>
        </w:rPr>
      </w:pPr>
    </w:p>
    <w:p w14:paraId="2D90B2F7" w14:textId="77777777" w:rsidR="009178AD" w:rsidRPr="006276FC" w:rsidRDefault="009178AD" w:rsidP="009178AD">
      <w:pPr>
        <w:pStyle w:val="TH"/>
      </w:pPr>
      <w:r w:rsidRPr="006276FC">
        <w:object w:dxaOrig="9946" w:dyaOrig="14583" w14:anchorId="77F0C654">
          <v:shape id="_x0000_i1033" type="#_x0000_t75" style="width:453.35pt;height:665.15pt" o:ole="">
            <v:imagedata r:id="rId25" o:title=""/>
          </v:shape>
          <o:OLEObject Type="Embed" ProgID="Visio.Drawing.11" ShapeID="_x0000_i1033" DrawAspect="Content" ObjectID="_1684745206" r:id="rId26"/>
        </w:object>
      </w:r>
    </w:p>
    <w:p w14:paraId="232E701E" w14:textId="77777777" w:rsidR="009178AD" w:rsidRPr="006276FC" w:rsidRDefault="009178AD" w:rsidP="009178AD">
      <w:pPr>
        <w:pStyle w:val="TF"/>
        <w:rPr>
          <w:lang w:val="de-DE"/>
        </w:rPr>
      </w:pPr>
    </w:p>
    <w:p w14:paraId="47900631" w14:textId="77777777" w:rsidR="009178AD" w:rsidRPr="006276FC" w:rsidRDefault="009178AD" w:rsidP="009178AD">
      <w:pPr>
        <w:pStyle w:val="TH"/>
        <w:rPr>
          <w:lang w:val="de-DE"/>
        </w:rPr>
      </w:pPr>
      <w:r w:rsidRPr="006276FC">
        <w:rPr>
          <w:lang w:val="de-DE"/>
        </w:rPr>
        <w:object w:dxaOrig="10146" w:dyaOrig="13415" w14:anchorId="6AF56997">
          <v:shape id="_x0000_i1034" type="#_x0000_t75" style="width:483.05pt;height:637.1pt" o:ole="">
            <v:imagedata r:id="rId27" o:title=""/>
          </v:shape>
          <o:OLEObject Type="Embed" ProgID="Visio.Drawing.11" ShapeID="_x0000_i1034" DrawAspect="Content" ObjectID="_1684745207" r:id="rId28"/>
        </w:object>
      </w:r>
    </w:p>
    <w:p w14:paraId="7B4A50BA" w14:textId="77777777" w:rsidR="009178AD" w:rsidRPr="006276FC" w:rsidRDefault="009178AD" w:rsidP="009178AD">
      <w:pPr>
        <w:pStyle w:val="TF"/>
        <w:rPr>
          <w:lang w:val="de-DE"/>
        </w:rPr>
      </w:pPr>
    </w:p>
    <w:p w14:paraId="6D07E1FC" w14:textId="77777777" w:rsidR="009178AD" w:rsidRPr="006276FC" w:rsidRDefault="009178AD" w:rsidP="009178AD">
      <w:pPr>
        <w:pStyle w:val="TH"/>
        <w:rPr>
          <w:lang w:val="de-DE"/>
        </w:rPr>
      </w:pPr>
      <w:r w:rsidRPr="006276FC">
        <w:rPr>
          <w:lang w:val="de-DE"/>
        </w:rPr>
        <w:object w:dxaOrig="3783" w:dyaOrig="10198" w14:anchorId="63E0C768">
          <v:shape id="_x0000_i1035" type="#_x0000_t75" style="width:188.8pt;height:509.85pt" o:ole="">
            <v:imagedata r:id="rId29" o:title=""/>
          </v:shape>
          <o:OLEObject Type="Embed" ProgID="Visio.Drawing.11" ShapeID="_x0000_i1035" DrawAspect="Content" ObjectID="_1684745208" r:id="rId30"/>
        </w:object>
      </w:r>
    </w:p>
    <w:p w14:paraId="62756878" w14:textId="77777777" w:rsidR="009178AD" w:rsidRPr="006276FC" w:rsidRDefault="009178AD" w:rsidP="009178AD">
      <w:pPr>
        <w:pStyle w:val="TF"/>
      </w:pPr>
    </w:p>
    <w:p w14:paraId="4F99A969" w14:textId="77777777" w:rsidR="00F80D7D" w:rsidRPr="006276FC" w:rsidRDefault="009178AD" w:rsidP="009178AD">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p>
    <w:p w14:paraId="2784FC09" w14:textId="77777777" w:rsidR="00F80D7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p>
    <w:p w14:paraId="6EFFA78B" w14:textId="33C5AEA0" w:rsidR="009178AD" w:rsidRPr="006276FC" w:rsidRDefault="009178AD" w:rsidP="009178AD">
      <w:r w:rsidRPr="006276FC">
        <w:t>If both MME and SGSN are registered but the registered SGSN is a Gn/Gp-SGSN, the HSS treats the MME as not registered in the following T-ADS request handling.</w:t>
      </w:r>
    </w:p>
    <w:p w14:paraId="54D6EA8A" w14:textId="77777777" w:rsidR="00F80D7D" w:rsidRPr="006276FC" w:rsidRDefault="009178AD" w:rsidP="009178AD">
      <w:pPr>
        <w:rPr>
          <w:lang w:val="en-US"/>
        </w:rPr>
      </w:pPr>
      <w:r w:rsidRPr="006276FC">
        <w:rPr>
          <w:lang w:val="en-US"/>
        </w:rPr>
        <w:t>Otherwise,</w:t>
      </w:r>
    </w:p>
    <w:p w14:paraId="7665506F" w14:textId="53F08361" w:rsidR="009178AD" w:rsidRPr="006276FC" w:rsidRDefault="009178AD" w:rsidP="009178AD">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14:paraId="27CBABDC" w14:textId="77777777" w:rsidR="009178AD" w:rsidRPr="006276FC" w:rsidRDefault="009178AD" w:rsidP="009178AD">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14:paraId="4B8CE260" w14:textId="77777777" w:rsidR="009178AD" w:rsidRPr="006276FC" w:rsidRDefault="009178AD" w:rsidP="009178AD">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76D55357" w14:textId="77777777" w:rsidR="009178AD" w:rsidRPr="006276FC" w:rsidRDefault="009178AD" w:rsidP="009178AD">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14:paraId="70EB21F8" w14:textId="77777777" w:rsidR="009178AD" w:rsidRPr="006276FC" w:rsidRDefault="009178AD" w:rsidP="009178AD">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14:paraId="0783208E" w14:textId="77777777" w:rsidR="009178AD" w:rsidRPr="006276FC" w:rsidRDefault="009178AD" w:rsidP="009178AD">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4C84ABFF" w14:textId="77777777" w:rsidR="009178AD" w:rsidRPr="006276FC" w:rsidRDefault="009178AD" w:rsidP="009178AD">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14:paraId="18C72942" w14:textId="77777777" w:rsidR="009178AD" w:rsidRPr="006276FC" w:rsidRDefault="009178AD" w:rsidP="009178AD">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14:paraId="2B8697BA" w14:textId="77777777" w:rsidR="009178AD" w:rsidRPr="006276FC" w:rsidRDefault="009178AD" w:rsidP="009178AD">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14:paraId="657790BC" w14:textId="77777777" w:rsidR="009178AD" w:rsidRPr="006276FC" w:rsidRDefault="009178AD" w:rsidP="009178AD">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14:paraId="36F87827" w14:textId="77777777"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14:paraId="752653AB" w14:textId="77777777"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14:paraId="5A64CFB7" w14:textId="77777777"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14:paraId="68817E6A" w14:textId="77777777"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14:paraId="4ADB87AB" w14:textId="77777777" w:rsidR="009178AD" w:rsidRPr="006276FC" w:rsidRDefault="009178AD" w:rsidP="009178AD">
      <w:pPr>
        <w:pStyle w:val="Heading8"/>
      </w:pPr>
      <w:r w:rsidRPr="006276FC">
        <w:rPr>
          <w:lang w:val="en-US"/>
        </w:rPr>
        <w:br w:type="page"/>
      </w:r>
      <w:bookmarkStart w:id="674" w:name="_Toc2694406"/>
      <w:bookmarkStart w:id="675" w:name="_Toc20215986"/>
      <w:bookmarkStart w:id="676" w:name="_Toc27756272"/>
      <w:bookmarkStart w:id="677" w:name="_Toc36056822"/>
      <w:bookmarkStart w:id="678" w:name="_Toc44878622"/>
      <w:bookmarkStart w:id="679" w:name="_Toc74132411"/>
      <w:r w:rsidRPr="006276FC">
        <w:rPr>
          <w:lang w:val="en-US"/>
        </w:rPr>
        <w:lastRenderedPageBreak/>
        <w:t>Annex F (normative):</w:t>
      </w:r>
      <w:r w:rsidRPr="006276FC">
        <w:br/>
        <w:t>Diameter overload control mechanism</w:t>
      </w:r>
      <w:bookmarkEnd w:id="674"/>
      <w:bookmarkEnd w:id="675"/>
      <w:bookmarkEnd w:id="676"/>
      <w:bookmarkEnd w:id="677"/>
      <w:bookmarkEnd w:id="678"/>
      <w:bookmarkEnd w:id="679"/>
    </w:p>
    <w:p w14:paraId="62F078D2" w14:textId="77777777" w:rsidR="009178AD" w:rsidRPr="006276FC" w:rsidRDefault="009178AD" w:rsidP="009178AD">
      <w:pPr>
        <w:pStyle w:val="Heading2"/>
      </w:pPr>
      <w:bookmarkStart w:id="680" w:name="_Toc2694407"/>
      <w:bookmarkStart w:id="681" w:name="_Toc20215987"/>
      <w:bookmarkStart w:id="682" w:name="_Toc27756273"/>
      <w:bookmarkStart w:id="683" w:name="_Toc36056823"/>
      <w:bookmarkStart w:id="684" w:name="_Toc44878623"/>
      <w:bookmarkStart w:id="685" w:name="_Toc74132412"/>
      <w:r w:rsidRPr="006276FC">
        <w:t>F.1</w:t>
      </w:r>
      <w:r w:rsidRPr="006276FC">
        <w:tab/>
        <w:t>General</w:t>
      </w:r>
      <w:bookmarkEnd w:id="680"/>
      <w:bookmarkEnd w:id="681"/>
      <w:bookmarkEnd w:id="682"/>
      <w:bookmarkEnd w:id="683"/>
      <w:bookmarkEnd w:id="684"/>
      <w:bookmarkEnd w:id="685"/>
    </w:p>
    <w:p w14:paraId="3E57F7FE" w14:textId="77777777" w:rsidR="009178AD" w:rsidRPr="006276FC" w:rsidRDefault="009178AD" w:rsidP="009178AD">
      <w:pPr>
        <w:rPr>
          <w:lang w:eastAsia="zh-CN"/>
        </w:rPr>
      </w:pPr>
      <w:r w:rsidRPr="006276FC">
        <w:t>Diameter overload control mechanism is an optional feature.</w:t>
      </w:r>
    </w:p>
    <w:p w14:paraId="4FD18DBC" w14:textId="15A8D89B" w:rsidR="009178AD" w:rsidRPr="006276FC" w:rsidRDefault="009178AD" w:rsidP="009178AD">
      <w:pPr>
        <w:rPr>
          <w:lang w:eastAsia="zh-CN"/>
        </w:rPr>
      </w:pPr>
      <w:r w:rsidRPr="006276FC">
        <w:t>IETF RFC 7683</w:t>
      </w:r>
      <w:r w:rsidR="00F80D7D">
        <w:t> </w:t>
      </w:r>
      <w:r w:rsidR="00F80D7D" w:rsidRPr="006276FC">
        <w:t>[</w:t>
      </w:r>
      <w:r w:rsidRPr="006276FC">
        <w:t>36] specifies a Diameter overload control mechanism which includes the definition and the transfer of related AVPs between Diameter nodes.</w:t>
      </w:r>
    </w:p>
    <w:p w14:paraId="27A9E39F" w14:textId="13C95DE6" w:rsidR="00F80D7D" w:rsidRPr="006276FC" w:rsidRDefault="009178AD" w:rsidP="009178AD">
      <w:r w:rsidRPr="006276FC">
        <w:t>It is recommended to make use of IETF RFC 7683</w:t>
      </w:r>
      <w:r w:rsidR="00F80D7D">
        <w:t> </w:t>
      </w:r>
      <w:r w:rsidR="00F80D7D" w:rsidRPr="006276FC">
        <w:t>[</w:t>
      </w:r>
      <w:r w:rsidRPr="006276FC">
        <w:t xml:space="preserve">36] on the Sh interface where, when applied, the AS shall behave as </w:t>
      </w:r>
      <w:r w:rsidRPr="006276FC">
        <w:rPr>
          <w:rFonts w:hint="eastAsia"/>
          <w:lang w:eastAsia="zh-CN"/>
        </w:rPr>
        <w:t xml:space="preserve">a </w:t>
      </w:r>
      <w:r w:rsidRPr="006276FC">
        <w:t>reacting node and the HSS as a reporting node.</w:t>
      </w:r>
    </w:p>
    <w:p w14:paraId="24278BC2" w14:textId="25EAD19A" w:rsidR="009178AD" w:rsidRPr="006276FC" w:rsidRDefault="009178AD" w:rsidP="009178AD">
      <w:r w:rsidRPr="006276FC">
        <w:t>Depending on regional/national requirements and network operator policy, priority traffic (e.g. MPS as described in 3GPP TS 22.153</w:t>
      </w:r>
      <w:r w:rsidR="00F80D7D">
        <w:t> </w:t>
      </w:r>
      <w:r w:rsidR="00F80D7D" w:rsidRPr="006276FC">
        <w:t>[</w:t>
      </w:r>
      <w:r w:rsidRPr="006276FC">
        <w:t>38]) shall be exempted from throttling due to Diameter overload control up to the point where requested traffic reduction cannot be achieved without throttling the priority traffic.</w:t>
      </w:r>
    </w:p>
    <w:p w14:paraId="1C295DE8" w14:textId="77777777" w:rsidR="009178AD" w:rsidRPr="006276FC" w:rsidRDefault="009178AD" w:rsidP="009178AD">
      <w:pPr>
        <w:pStyle w:val="Heading2"/>
      </w:pPr>
      <w:bookmarkStart w:id="686" w:name="_Toc2694408"/>
      <w:bookmarkStart w:id="687" w:name="_Toc20215988"/>
      <w:bookmarkStart w:id="688" w:name="_Toc27756274"/>
      <w:bookmarkStart w:id="689" w:name="_Toc36056824"/>
      <w:bookmarkStart w:id="690" w:name="_Toc44878624"/>
      <w:bookmarkStart w:id="691" w:name="_Toc74132413"/>
      <w:r w:rsidRPr="006276FC">
        <w:t>F.2</w:t>
      </w:r>
      <w:r w:rsidRPr="006276FC">
        <w:tab/>
        <w:t>HSS behaviour</w:t>
      </w:r>
      <w:bookmarkEnd w:id="686"/>
      <w:bookmarkEnd w:id="687"/>
      <w:bookmarkEnd w:id="688"/>
      <w:bookmarkEnd w:id="689"/>
      <w:bookmarkEnd w:id="690"/>
      <w:bookmarkEnd w:id="691"/>
    </w:p>
    <w:p w14:paraId="075BE49A" w14:textId="6395391C" w:rsidR="00F80D7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IETF RFC 7683</w:t>
      </w:r>
      <w:r w:rsidR="00F80D7D">
        <w:t> </w:t>
      </w:r>
      <w:r w:rsidR="00F80D7D" w:rsidRPr="006276FC">
        <w:t>[</w:t>
      </w:r>
      <w:r w:rsidRPr="006276FC">
        <w:t>36].</w:t>
      </w:r>
    </w:p>
    <w:p w14:paraId="2BDA7B2A" w14:textId="77777777" w:rsidR="00F80D7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w:t>
      </w:r>
    </w:p>
    <w:p w14:paraId="303A880A" w14:textId="77B3C9FA"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5081AB84" w14:textId="77777777" w:rsidR="009178AD" w:rsidRPr="006276FC" w:rsidRDefault="009178AD" w:rsidP="009178AD">
      <w:pPr>
        <w:pStyle w:val="Heading2"/>
      </w:pPr>
      <w:bookmarkStart w:id="692" w:name="_Toc2694409"/>
      <w:bookmarkStart w:id="693" w:name="_Toc20215989"/>
      <w:bookmarkStart w:id="694" w:name="_Toc27756275"/>
      <w:bookmarkStart w:id="695" w:name="_Toc36056825"/>
      <w:bookmarkStart w:id="696" w:name="_Toc44878625"/>
      <w:bookmarkStart w:id="697" w:name="_Toc74132414"/>
      <w:r w:rsidRPr="006276FC">
        <w:t>F.3</w:t>
      </w:r>
      <w:r w:rsidRPr="006276FC">
        <w:tab/>
        <w:t>AS behaviour</w:t>
      </w:r>
      <w:bookmarkEnd w:id="692"/>
      <w:bookmarkEnd w:id="693"/>
      <w:bookmarkEnd w:id="694"/>
      <w:bookmarkEnd w:id="695"/>
      <w:bookmarkEnd w:id="696"/>
      <w:bookmarkEnd w:id="697"/>
    </w:p>
    <w:p w14:paraId="199DD686" w14:textId="35B16028" w:rsidR="009178AD" w:rsidRPr="006276FC" w:rsidRDefault="009178AD" w:rsidP="009178AD">
      <w:r w:rsidRPr="006276FC">
        <w:t>The AS applies required traffic reduction received in answer commands to subsequent applicable requests, as per IETF RFC 7683</w:t>
      </w:r>
      <w:r w:rsidR="00F80D7D">
        <w:t> </w:t>
      </w:r>
      <w:r w:rsidR="00F80D7D" w:rsidRPr="006276FC">
        <w:t>[</w:t>
      </w:r>
      <w:r w:rsidRPr="006276FC">
        <w:t>36].</w:t>
      </w:r>
    </w:p>
    <w:p w14:paraId="69C37C95" w14:textId="77777777" w:rsidR="00F80D7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p>
    <w:p w14:paraId="243FBF8E" w14:textId="57826B54"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w:t>
      </w:r>
      <w:r w:rsidR="00F80D7D">
        <w:t> </w:t>
      </w:r>
      <w:r w:rsidR="00F80D7D" w:rsidRPr="006276FC">
        <w:t>[</w:t>
      </w:r>
      <w:r w:rsidRPr="006276FC">
        <w:t>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14:paraId="3CA4725E" w14:textId="77777777" w:rsidR="009178AD" w:rsidRPr="006276FC" w:rsidRDefault="009178AD" w:rsidP="009178AD">
      <w:pPr>
        <w:pStyle w:val="Heading8"/>
      </w:pPr>
      <w:r w:rsidRPr="006276FC">
        <w:rPr>
          <w:lang w:val="en-US"/>
        </w:rPr>
        <w:br w:type="page"/>
      </w:r>
      <w:bookmarkStart w:id="698" w:name="_Toc2694410"/>
      <w:bookmarkStart w:id="699" w:name="_Toc20215990"/>
      <w:bookmarkStart w:id="700" w:name="_Toc27756276"/>
      <w:bookmarkStart w:id="701" w:name="_Toc36056826"/>
      <w:bookmarkStart w:id="702" w:name="_Toc44878626"/>
      <w:bookmarkStart w:id="703" w:name="_Toc74132415"/>
      <w:r w:rsidRPr="006276FC">
        <w:rPr>
          <w:lang w:val="en-US"/>
        </w:rPr>
        <w:lastRenderedPageBreak/>
        <w:t>Annex G (Informative):</w:t>
      </w:r>
      <w:r w:rsidRPr="006276FC">
        <w:br/>
        <w:t>Diameter overload node behaviour</w:t>
      </w:r>
      <w:bookmarkEnd w:id="698"/>
      <w:bookmarkEnd w:id="699"/>
      <w:bookmarkEnd w:id="700"/>
      <w:bookmarkEnd w:id="701"/>
      <w:bookmarkEnd w:id="702"/>
      <w:bookmarkEnd w:id="703"/>
    </w:p>
    <w:p w14:paraId="6AC65CBE" w14:textId="77777777" w:rsidR="00F80D7D" w:rsidRPr="006276FC" w:rsidRDefault="009178AD" w:rsidP="009178AD">
      <w:pPr>
        <w:pStyle w:val="Heading2"/>
      </w:pPr>
      <w:bookmarkStart w:id="704" w:name="_Toc2694411"/>
      <w:bookmarkStart w:id="705" w:name="_Toc20215991"/>
      <w:bookmarkStart w:id="706" w:name="_Toc27756277"/>
      <w:bookmarkStart w:id="707" w:name="_Toc36056827"/>
      <w:bookmarkStart w:id="708" w:name="_Toc44878627"/>
      <w:bookmarkStart w:id="709" w:name="_Toc74132416"/>
      <w:r w:rsidRPr="006276FC">
        <w:t>G.</w:t>
      </w:r>
      <w:r w:rsidRPr="006276FC">
        <w:rPr>
          <w:rFonts w:hint="eastAsia"/>
          <w:lang w:eastAsia="zh-CN"/>
        </w:rPr>
        <w:t>1</w:t>
      </w:r>
      <w:r w:rsidRPr="006276FC">
        <w:tab/>
        <w:t>Message prioritization</w:t>
      </w:r>
      <w:bookmarkEnd w:id="704"/>
      <w:bookmarkEnd w:id="705"/>
      <w:bookmarkEnd w:id="706"/>
      <w:bookmarkEnd w:id="707"/>
      <w:bookmarkEnd w:id="708"/>
      <w:bookmarkEnd w:id="709"/>
    </w:p>
    <w:p w14:paraId="06CE4FCF" w14:textId="56E0D198"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14:paraId="33D878DD" w14:textId="77777777"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14:paraId="70A15A7F" w14:textId="77777777" w:rsidR="00F80D7D" w:rsidRPr="006276FC" w:rsidRDefault="009178AD" w:rsidP="009178AD">
      <w:pPr>
        <w:pStyle w:val="B10"/>
      </w:pPr>
      <w:r w:rsidRPr="006276FC">
        <w:t>-</w:t>
      </w:r>
      <w:r w:rsidRPr="006276FC">
        <w:tab/>
        <w:t xml:space="preserve">Identification of the procedures that can be deferred (e.g. </w:t>
      </w:r>
      <w:r w:rsidRPr="006276FC">
        <w:rPr>
          <w:lang w:eastAsia="zh-CN"/>
        </w:rPr>
        <w:t>Subscription to notification of Data Update</w:t>
      </w:r>
      <w:r w:rsidRPr="006276FC">
        <w:t>), so to avoid to drop non deferrable procedures;</w:t>
      </w:r>
    </w:p>
    <w:p w14:paraId="59BB9D76" w14:textId="7919AE92" w:rsidR="009178AD" w:rsidRPr="006276FC" w:rsidRDefault="009178AD" w:rsidP="009178AD">
      <w:pPr>
        <w:pStyle w:val="B10"/>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14:paraId="0D94A1AB" w14:textId="77777777" w:rsidR="009178AD" w:rsidRPr="006276FC" w:rsidRDefault="009178AD" w:rsidP="009178AD">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14:paraId="4DB95B1E" w14:textId="77777777" w:rsidR="00F80D7D" w:rsidRPr="006276FC" w:rsidRDefault="009178AD" w:rsidP="009178AD">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p>
    <w:p w14:paraId="2EAEAFB3" w14:textId="5AE96617" w:rsidR="009178AD" w:rsidRPr="006276FC" w:rsidRDefault="009178AD" w:rsidP="009178AD">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14:paraId="7E973752" w14:textId="77777777" w:rsidR="009178AD" w:rsidRPr="006276FC" w:rsidRDefault="009178AD" w:rsidP="009178AD">
      <w:pPr>
        <w:pStyle w:val="Heading8"/>
      </w:pPr>
      <w:bookmarkStart w:id="710" w:name="_Toc2694412"/>
      <w:bookmarkStart w:id="711" w:name="_Toc20215992"/>
      <w:bookmarkStart w:id="712" w:name="_Toc27756278"/>
      <w:bookmarkStart w:id="713" w:name="_Toc36056828"/>
      <w:bookmarkStart w:id="714" w:name="_Toc44878628"/>
      <w:bookmarkStart w:id="715" w:name="_Toc74132417"/>
      <w:r w:rsidRPr="006276FC">
        <w:rPr>
          <w:lang w:val="en-US"/>
        </w:rPr>
        <w:t>Annex H (Informative):</w:t>
      </w:r>
      <w:r w:rsidRPr="006276FC">
        <w:br/>
        <w:t>Data shared among multiple subscribers</w:t>
      </w:r>
      <w:bookmarkEnd w:id="710"/>
      <w:bookmarkEnd w:id="711"/>
      <w:bookmarkEnd w:id="712"/>
      <w:bookmarkEnd w:id="713"/>
      <w:bookmarkEnd w:id="714"/>
      <w:bookmarkEnd w:id="715"/>
    </w:p>
    <w:p w14:paraId="48710244" w14:textId="77777777" w:rsidR="00F80D7D" w:rsidRPr="006276FC" w:rsidRDefault="009178AD" w:rsidP="009178AD">
      <w:pPr>
        <w:pStyle w:val="Heading2"/>
      </w:pPr>
      <w:bookmarkStart w:id="716" w:name="_Toc2694413"/>
      <w:bookmarkStart w:id="717" w:name="_Toc20215993"/>
      <w:bookmarkStart w:id="718" w:name="_Toc27756279"/>
      <w:bookmarkStart w:id="719" w:name="_Toc36056829"/>
      <w:bookmarkStart w:id="720" w:name="_Toc44878629"/>
      <w:bookmarkStart w:id="721" w:name="_Toc74132418"/>
      <w:r w:rsidRPr="006276FC">
        <w:t>H.</w:t>
      </w:r>
      <w:r w:rsidRPr="006276FC">
        <w:rPr>
          <w:rFonts w:hint="eastAsia"/>
          <w:lang w:eastAsia="zh-CN"/>
        </w:rPr>
        <w:t>1</w:t>
      </w:r>
      <w:r w:rsidRPr="006276FC">
        <w:tab/>
        <w:t>General</w:t>
      </w:r>
      <w:bookmarkEnd w:id="716"/>
      <w:bookmarkEnd w:id="717"/>
      <w:bookmarkEnd w:id="718"/>
      <w:bookmarkEnd w:id="719"/>
      <w:bookmarkEnd w:id="720"/>
      <w:bookmarkEnd w:id="721"/>
    </w:p>
    <w:p w14:paraId="460370A5" w14:textId="3270B722" w:rsidR="009178AD" w:rsidRPr="006276FC" w:rsidRDefault="009178AD" w:rsidP="009178AD">
      <w:r w:rsidRPr="006276FC">
        <w:t>This clause applies only to Repository Data.</w:t>
      </w:r>
    </w:p>
    <w:p w14:paraId="20229606" w14:textId="77777777" w:rsidR="00F80D7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w:t>
      </w:r>
    </w:p>
    <w:p w14:paraId="1BA1DCE1" w14:textId="69E21A33"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14:paraId="2BA35232" w14:textId="22E3EA7F" w:rsidR="009178AD" w:rsidRPr="006276FC" w:rsidRDefault="009178AD" w:rsidP="009178AD">
      <w:r w:rsidRPr="006276FC">
        <w:t xml:space="preserve">See 3GPP </w:t>
      </w:r>
      <w:r w:rsidR="00F80D7D" w:rsidRPr="006276FC">
        <w:t>TS</w:t>
      </w:r>
      <w:r w:rsidR="00F80D7D">
        <w:t> </w:t>
      </w:r>
      <w:r w:rsidR="00F80D7D" w:rsidRPr="006276FC">
        <w:t>2</w:t>
      </w:r>
      <w:r w:rsidRPr="006276FC">
        <w:t>9.364</w:t>
      </w:r>
      <w:r w:rsidR="00F80D7D">
        <w:t> </w:t>
      </w:r>
      <w:r w:rsidR="00F80D7D" w:rsidRPr="006276FC">
        <w:t>[</w:t>
      </w:r>
      <w:r w:rsidRPr="006276FC">
        <w:t>40] for a description of a solution to avoid this massive amount of update operations. However, it is important to remark that there may be other implementation specific solutions that handle data sharing among multiple individual subscribers.</w:t>
      </w:r>
    </w:p>
    <w:p w14:paraId="33951351" w14:textId="77777777" w:rsidR="009178AD" w:rsidRPr="006276FC" w:rsidRDefault="009178AD" w:rsidP="009178AD">
      <w:pPr>
        <w:pStyle w:val="Heading8"/>
      </w:pPr>
      <w:bookmarkStart w:id="722" w:name="_Toc2694414"/>
      <w:bookmarkStart w:id="723" w:name="_Toc20215994"/>
      <w:bookmarkStart w:id="724" w:name="_Toc27756280"/>
      <w:bookmarkStart w:id="725" w:name="_Toc36056830"/>
      <w:bookmarkStart w:id="726" w:name="_Toc44878630"/>
      <w:bookmarkStart w:id="727" w:name="_Toc74132419"/>
      <w:r w:rsidRPr="006276FC">
        <w:rPr>
          <w:lang w:val="en-US"/>
        </w:rPr>
        <w:t>Annex I (normative):</w:t>
      </w:r>
      <w:r w:rsidRPr="006276FC">
        <w:br/>
        <w:t>Diameter message priority mechanism</w:t>
      </w:r>
      <w:bookmarkEnd w:id="722"/>
      <w:bookmarkEnd w:id="723"/>
      <w:bookmarkEnd w:id="724"/>
      <w:bookmarkEnd w:id="725"/>
      <w:bookmarkEnd w:id="726"/>
      <w:bookmarkEnd w:id="727"/>
    </w:p>
    <w:p w14:paraId="7912EB61" w14:textId="77777777" w:rsidR="009178AD" w:rsidRPr="006276FC" w:rsidRDefault="009178AD" w:rsidP="009178AD">
      <w:pPr>
        <w:pStyle w:val="Heading2"/>
      </w:pPr>
      <w:bookmarkStart w:id="728" w:name="_Toc2694415"/>
      <w:bookmarkStart w:id="729" w:name="_Toc20215995"/>
      <w:bookmarkStart w:id="730" w:name="_Toc27756281"/>
      <w:bookmarkStart w:id="731" w:name="_Toc36056831"/>
      <w:bookmarkStart w:id="732" w:name="_Toc44878631"/>
      <w:bookmarkStart w:id="733" w:name="_Toc74132420"/>
      <w:r w:rsidRPr="006276FC">
        <w:t>I.1</w:t>
      </w:r>
      <w:r w:rsidRPr="006276FC">
        <w:tab/>
        <w:t>General</w:t>
      </w:r>
      <w:bookmarkEnd w:id="728"/>
      <w:bookmarkEnd w:id="729"/>
      <w:bookmarkEnd w:id="730"/>
      <w:bookmarkEnd w:id="731"/>
      <w:bookmarkEnd w:id="732"/>
      <w:bookmarkEnd w:id="733"/>
    </w:p>
    <w:p w14:paraId="65DCEA16" w14:textId="77777777"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70D45F3" w14:textId="77777777" w:rsidR="009178AD" w:rsidRPr="006276FC" w:rsidRDefault="009178AD" w:rsidP="009178AD">
      <w:pPr>
        <w:pStyle w:val="Heading2"/>
      </w:pPr>
      <w:bookmarkStart w:id="734" w:name="_Toc2694416"/>
      <w:bookmarkStart w:id="735" w:name="_Toc20215996"/>
      <w:bookmarkStart w:id="736" w:name="_Toc27756282"/>
      <w:bookmarkStart w:id="737" w:name="_Toc36056832"/>
      <w:bookmarkStart w:id="738" w:name="_Toc44878632"/>
      <w:bookmarkStart w:id="739" w:name="_Toc74132421"/>
      <w:r w:rsidRPr="006276FC">
        <w:lastRenderedPageBreak/>
        <w:t>I.2</w:t>
      </w:r>
      <w:r w:rsidRPr="006276FC">
        <w:tab/>
        <w:t>Sh/Dh interface</w:t>
      </w:r>
      <w:bookmarkEnd w:id="734"/>
      <w:bookmarkEnd w:id="735"/>
      <w:bookmarkEnd w:id="736"/>
      <w:bookmarkEnd w:id="737"/>
      <w:bookmarkEnd w:id="738"/>
      <w:bookmarkEnd w:id="739"/>
    </w:p>
    <w:p w14:paraId="59AD98C6" w14:textId="77777777" w:rsidR="00F80D7D" w:rsidRPr="006276FC" w:rsidRDefault="009178AD" w:rsidP="009178AD">
      <w:pPr>
        <w:pStyle w:val="Heading3"/>
      </w:pPr>
      <w:bookmarkStart w:id="740" w:name="_Toc2694417"/>
      <w:bookmarkStart w:id="741" w:name="_Toc20215997"/>
      <w:bookmarkStart w:id="742" w:name="_Toc27756283"/>
      <w:bookmarkStart w:id="743" w:name="_Toc36056833"/>
      <w:bookmarkStart w:id="744" w:name="_Toc44878633"/>
      <w:bookmarkStart w:id="745" w:name="_Toc74132422"/>
      <w:r w:rsidRPr="006276FC">
        <w:t>I.2.1</w:t>
      </w:r>
      <w:r w:rsidRPr="006276FC">
        <w:tab/>
        <w:t>General</w:t>
      </w:r>
      <w:bookmarkEnd w:id="740"/>
      <w:bookmarkEnd w:id="741"/>
      <w:bookmarkEnd w:id="742"/>
      <w:bookmarkEnd w:id="743"/>
      <w:bookmarkEnd w:id="744"/>
      <w:bookmarkEnd w:id="745"/>
    </w:p>
    <w:p w14:paraId="010E5C2A" w14:textId="73CAD18C" w:rsidR="009178AD" w:rsidRPr="006276FC" w:rsidRDefault="009178AD" w:rsidP="009178AD">
      <w:r w:rsidRPr="006276FC">
        <w:t>The Diameter message priority mechanism is an optional feature.</w:t>
      </w:r>
    </w:p>
    <w:p w14:paraId="1EF25C47" w14:textId="313ABE41" w:rsidR="009178AD" w:rsidRPr="006276FC" w:rsidRDefault="009178AD" w:rsidP="009178AD">
      <w:r w:rsidRPr="006276FC">
        <w:t>It is recommended to make use of IETF draft-ietf-drmp-02</w:t>
      </w:r>
      <w:r w:rsidR="00F80D7D">
        <w:t> </w:t>
      </w:r>
      <w:r w:rsidR="00F80D7D" w:rsidRPr="006276FC">
        <w:t>[</w:t>
      </w:r>
      <w:r w:rsidRPr="006276FC">
        <w:t>42] over the Sh/Dh interface of an operator network when the overload control defined in Annex F is applied on this Sh/Dh interface.</w:t>
      </w:r>
    </w:p>
    <w:p w14:paraId="52CACFED" w14:textId="77777777" w:rsidR="009178AD" w:rsidRPr="006276FC" w:rsidRDefault="009178AD" w:rsidP="009178AD">
      <w:pPr>
        <w:pStyle w:val="Heading3"/>
      </w:pPr>
      <w:bookmarkStart w:id="746" w:name="_Toc2694418"/>
      <w:bookmarkStart w:id="747" w:name="_Toc20215998"/>
      <w:bookmarkStart w:id="748" w:name="_Toc27756284"/>
      <w:bookmarkStart w:id="749" w:name="_Toc36056834"/>
      <w:bookmarkStart w:id="750" w:name="_Toc44878634"/>
      <w:bookmarkStart w:id="751" w:name="_Toc74132423"/>
      <w:r w:rsidRPr="006276FC">
        <w:t>I.2.2</w:t>
      </w:r>
      <w:r w:rsidRPr="006276FC">
        <w:tab/>
        <w:t>AS/OSA SCS behaviour</w:t>
      </w:r>
      <w:bookmarkEnd w:id="746"/>
      <w:bookmarkEnd w:id="747"/>
      <w:bookmarkEnd w:id="748"/>
      <w:bookmarkEnd w:id="749"/>
      <w:bookmarkEnd w:id="750"/>
      <w:bookmarkEnd w:id="751"/>
    </w:p>
    <w:p w14:paraId="097C4DB9" w14:textId="458FCD01" w:rsidR="00F80D7D" w:rsidRPr="006276FC" w:rsidRDefault="009178AD" w:rsidP="009178AD">
      <w:r w:rsidRPr="006276FC">
        <w:t>When the AS/OSA SCS supports the Diameter message priority mechanism, the AS/OSA SCS shall comply with IETF RFC 7944</w:t>
      </w:r>
      <w:r w:rsidR="00F80D7D">
        <w:t> </w:t>
      </w:r>
      <w:r w:rsidR="00F80D7D" w:rsidRPr="006276FC">
        <w:t>[</w:t>
      </w:r>
      <w:r w:rsidRPr="006276FC">
        <w:t>42].</w:t>
      </w:r>
    </w:p>
    <w:p w14:paraId="568A89CA" w14:textId="00BE6CBB"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14:paraId="1BD4FF33" w14:textId="77777777"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14:paraId="554F01D2" w14:textId="77777777"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305BB44" w14:textId="77777777" w:rsidR="009178AD" w:rsidRPr="006276FC" w:rsidRDefault="009178AD" w:rsidP="009178AD">
      <w:r w:rsidRPr="006276FC">
        <w:t>If:</w:t>
      </w:r>
    </w:p>
    <w:p w14:paraId="52986E94" w14:textId="77777777" w:rsidR="00F80D7D" w:rsidRPr="006276FC" w:rsidRDefault="009178AD" w:rsidP="009178AD">
      <w:pPr>
        <w:pStyle w:val="B10"/>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p>
    <w:p w14:paraId="4EC46D12" w14:textId="3CD70C5E"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14:paraId="50FBFF92" w14:textId="77777777" w:rsidR="00F80D7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6FD6D96A" w14:textId="6E887301" w:rsidR="009178AD" w:rsidRPr="006276FC" w:rsidRDefault="009178AD" w:rsidP="009178AD">
      <w:r w:rsidRPr="006276FC">
        <w:t>then the AS/OSA SCS shall set the DSCP marking for transport of the request or response according to the required priority level.</w:t>
      </w:r>
    </w:p>
    <w:p w14:paraId="205FA967" w14:textId="77777777"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14:paraId="10F28B7E" w14:textId="77777777" w:rsidR="009178AD" w:rsidRPr="006276FC" w:rsidRDefault="009178AD" w:rsidP="009178AD">
      <w:r w:rsidRPr="006276FC">
        <w:t>When not-explicitly requested, the inclusion and priority value of the DRMP AVP in Diameter messages are implementation specific.</w:t>
      </w:r>
    </w:p>
    <w:p w14:paraId="43DE27A8" w14:textId="77777777" w:rsidR="009178AD" w:rsidRPr="006276FC" w:rsidRDefault="009178AD" w:rsidP="009178AD">
      <w:pPr>
        <w:pStyle w:val="Heading3"/>
      </w:pPr>
      <w:bookmarkStart w:id="752" w:name="_Toc2694419"/>
      <w:bookmarkStart w:id="753" w:name="_Toc20215999"/>
      <w:bookmarkStart w:id="754" w:name="_Toc27756285"/>
      <w:bookmarkStart w:id="755" w:name="_Toc36056835"/>
      <w:bookmarkStart w:id="756" w:name="_Toc44878635"/>
      <w:bookmarkStart w:id="757" w:name="_Toc74132424"/>
      <w:r w:rsidRPr="006276FC">
        <w:t>I.2.3</w:t>
      </w:r>
      <w:r w:rsidRPr="006276FC">
        <w:tab/>
        <w:t>HSS/SLF behaviour</w:t>
      </w:r>
      <w:bookmarkEnd w:id="752"/>
      <w:bookmarkEnd w:id="753"/>
      <w:bookmarkEnd w:id="754"/>
      <w:bookmarkEnd w:id="755"/>
      <w:bookmarkEnd w:id="756"/>
      <w:bookmarkEnd w:id="757"/>
    </w:p>
    <w:p w14:paraId="16B2322D" w14:textId="739A6348" w:rsidR="00F80D7D" w:rsidRPr="006276FC" w:rsidRDefault="009178AD" w:rsidP="009178AD">
      <w:r w:rsidRPr="006276FC">
        <w:t>When the HSS/SLF supports the Diameter message priority mechanism, the HSS/SLF shall comply with IETF RFC 7944</w:t>
      </w:r>
      <w:r w:rsidR="00F80D7D">
        <w:t> </w:t>
      </w:r>
      <w:r w:rsidR="00F80D7D" w:rsidRPr="006276FC">
        <w:t>[</w:t>
      </w:r>
      <w:r w:rsidRPr="006276FC">
        <w:t>42].</w:t>
      </w:r>
    </w:p>
    <w:p w14:paraId="0122D4CF" w14:textId="4D3BB872"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304AC55E" w14:textId="77777777"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14:paraId="3F827B85" w14:textId="77777777"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C97087" w14:textId="77777777" w:rsidR="009178AD" w:rsidRPr="006276FC" w:rsidRDefault="009178AD" w:rsidP="009178AD">
      <w:r w:rsidRPr="006276FC">
        <w:t>If:</w:t>
      </w:r>
    </w:p>
    <w:p w14:paraId="28DCCC2E" w14:textId="77777777" w:rsidR="00F80D7D" w:rsidRPr="006276FC" w:rsidRDefault="009178AD" w:rsidP="009178AD">
      <w:pPr>
        <w:pStyle w:val="B10"/>
        <w:rPr>
          <w:lang w:val="x-none"/>
        </w:rPr>
      </w:pPr>
      <w:r w:rsidRPr="006276FC">
        <w:rPr>
          <w:lang w:val="x-none"/>
        </w:rPr>
        <w:lastRenderedPageBreak/>
        <w:t>-</w:t>
      </w:r>
      <w:r w:rsidRPr="006276FC">
        <w:rPr>
          <w:lang w:val="x-none"/>
        </w:rPr>
        <w:tab/>
      </w:r>
      <w:r w:rsidRPr="006276FC">
        <w:rPr>
          <w:lang w:val="en-US"/>
        </w:rPr>
        <w:t xml:space="preserve">the </w:t>
      </w:r>
      <w:r w:rsidRPr="006276FC">
        <w:t>HSS/SLF supports using the Diameter message priority mechanism for DSCP marking purposes,</w:t>
      </w:r>
    </w:p>
    <w:p w14:paraId="637D77E4" w14:textId="3991C9EB"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14:paraId="4ACE1B57" w14:textId="77777777" w:rsidR="00F80D7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7ECB624C" w14:textId="5FFBB2E4" w:rsidR="009178AD" w:rsidRPr="006276FC" w:rsidRDefault="009178AD" w:rsidP="009178AD">
      <w:r w:rsidRPr="006276FC">
        <w:t>then the HSS/SLF shall set the DSCP marking for transport of the request or response according to the required priority level.</w:t>
      </w:r>
    </w:p>
    <w:p w14:paraId="5B86EF80" w14:textId="77777777" w:rsidR="009178AD" w:rsidRPr="006276FC" w:rsidRDefault="009178AD" w:rsidP="009178AD">
      <w:r w:rsidRPr="006276FC">
        <w:t>When not-explicitly requested, the inclusion and priority value of the DRMP AVP in Diameter messages are implementation specific.</w:t>
      </w:r>
    </w:p>
    <w:p w14:paraId="629EDEEF" w14:textId="77777777" w:rsidR="009178AD" w:rsidRPr="006276FC" w:rsidRDefault="009178AD" w:rsidP="009178AD">
      <w:pPr>
        <w:pStyle w:val="Heading3"/>
      </w:pPr>
      <w:bookmarkStart w:id="758" w:name="_Toc2694420"/>
      <w:bookmarkStart w:id="759" w:name="_Toc20216000"/>
      <w:bookmarkStart w:id="760" w:name="_Toc27756286"/>
      <w:bookmarkStart w:id="761" w:name="_Toc36056836"/>
      <w:bookmarkStart w:id="762" w:name="_Toc44878636"/>
      <w:bookmarkStart w:id="763" w:name="_Toc74132425"/>
      <w:r w:rsidRPr="006276FC">
        <w:t>I.2.4</w:t>
      </w:r>
      <w:r w:rsidRPr="006276FC">
        <w:tab/>
        <w:t>Interactions</w:t>
      </w:r>
      <w:bookmarkEnd w:id="758"/>
      <w:bookmarkEnd w:id="759"/>
      <w:bookmarkEnd w:id="760"/>
      <w:bookmarkEnd w:id="761"/>
      <w:bookmarkEnd w:id="762"/>
      <w:bookmarkEnd w:id="763"/>
    </w:p>
    <w:p w14:paraId="03DB6413" w14:textId="77777777"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14:paraId="129AD9F0" w14:textId="77777777" w:rsidR="009178AD" w:rsidRPr="006276FC" w:rsidRDefault="009178AD" w:rsidP="009178AD">
      <w:pPr>
        <w:pStyle w:val="Heading8"/>
      </w:pPr>
      <w:bookmarkStart w:id="764" w:name="_Toc2694421"/>
      <w:bookmarkStart w:id="765" w:name="_Toc20216001"/>
      <w:bookmarkStart w:id="766" w:name="_Toc27756287"/>
      <w:bookmarkStart w:id="767" w:name="_Toc36056837"/>
      <w:bookmarkStart w:id="768" w:name="_Toc44878637"/>
      <w:bookmarkStart w:id="769" w:name="_Toc74132426"/>
      <w:r w:rsidRPr="006276FC">
        <w:rPr>
          <w:lang w:val="en-US"/>
        </w:rPr>
        <w:t>Annex J (normative):</w:t>
      </w:r>
      <w:r w:rsidRPr="006276FC">
        <w:br/>
        <w:t>Diameter load control mechanism</w:t>
      </w:r>
      <w:bookmarkEnd w:id="764"/>
      <w:bookmarkEnd w:id="765"/>
      <w:bookmarkEnd w:id="766"/>
      <w:bookmarkEnd w:id="767"/>
      <w:bookmarkEnd w:id="768"/>
      <w:bookmarkEnd w:id="769"/>
    </w:p>
    <w:p w14:paraId="5940A90B" w14:textId="77777777" w:rsidR="00F80D7D" w:rsidRPr="006276FC" w:rsidRDefault="009178AD" w:rsidP="009178AD">
      <w:pPr>
        <w:pStyle w:val="Heading2"/>
      </w:pPr>
      <w:bookmarkStart w:id="770" w:name="_Toc2694422"/>
      <w:bookmarkStart w:id="771" w:name="_Toc20216002"/>
      <w:bookmarkStart w:id="772" w:name="_Toc27756288"/>
      <w:bookmarkStart w:id="773" w:name="_Toc36056838"/>
      <w:bookmarkStart w:id="774" w:name="_Toc44878638"/>
      <w:bookmarkStart w:id="775" w:name="_Toc74132427"/>
      <w:r w:rsidRPr="006276FC">
        <w:rPr>
          <w:lang w:val="de-DE"/>
        </w:rPr>
        <w:t>J</w:t>
      </w:r>
      <w:r w:rsidRPr="006276FC">
        <w:t>.1</w:t>
      </w:r>
      <w:r w:rsidRPr="006276FC">
        <w:tab/>
        <w:t>General</w:t>
      </w:r>
      <w:bookmarkEnd w:id="770"/>
      <w:bookmarkEnd w:id="771"/>
      <w:bookmarkEnd w:id="772"/>
      <w:bookmarkEnd w:id="773"/>
      <w:bookmarkEnd w:id="774"/>
      <w:bookmarkEnd w:id="775"/>
    </w:p>
    <w:p w14:paraId="0ACDC371" w14:textId="20A1E822" w:rsidR="009178AD" w:rsidRPr="006276FC" w:rsidRDefault="009178AD" w:rsidP="009178AD">
      <w:r w:rsidRPr="006276FC">
        <w:t>Diameter load control mechanism is an optional feature.</w:t>
      </w:r>
    </w:p>
    <w:p w14:paraId="12CF740F" w14:textId="77777777"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14:paraId="3BA42B28" w14:textId="77777777" w:rsidR="009178AD" w:rsidRPr="006276FC" w:rsidRDefault="009178AD" w:rsidP="009178AD">
      <w:pPr>
        <w:pStyle w:val="Heading2"/>
      </w:pPr>
      <w:bookmarkStart w:id="776" w:name="_Toc2694423"/>
      <w:bookmarkStart w:id="777" w:name="_Toc20216003"/>
      <w:bookmarkStart w:id="778" w:name="_Toc27756289"/>
      <w:bookmarkStart w:id="779" w:name="_Toc36056839"/>
      <w:bookmarkStart w:id="780" w:name="_Toc44878639"/>
      <w:bookmarkStart w:id="781" w:name="_Toc74132428"/>
      <w:r w:rsidRPr="006276FC">
        <w:rPr>
          <w:lang w:val="de-DE"/>
        </w:rPr>
        <w:t>J</w:t>
      </w:r>
      <w:r w:rsidRPr="006276FC">
        <w:t>.2</w:t>
      </w:r>
      <w:r w:rsidRPr="006276FC">
        <w:tab/>
        <w:t>HSS behaviour</w:t>
      </w:r>
      <w:bookmarkEnd w:id="776"/>
      <w:bookmarkEnd w:id="777"/>
      <w:bookmarkEnd w:id="778"/>
      <w:bookmarkEnd w:id="779"/>
      <w:bookmarkEnd w:id="780"/>
      <w:bookmarkEnd w:id="781"/>
    </w:p>
    <w:p w14:paraId="299DACC7" w14:textId="77777777" w:rsidR="00F80D7D" w:rsidRPr="006276FC" w:rsidRDefault="009178AD" w:rsidP="009178AD">
      <w:r w:rsidRPr="006276FC">
        <w:t>The HSS may report its current load by including a Load AVP of type HOST in answer commands as described in IETF </w:t>
      </w:r>
      <w:r>
        <w:t>RFC 8583</w:t>
      </w:r>
      <w:r w:rsidRPr="006276FC">
        <w:t> [43].</w:t>
      </w:r>
    </w:p>
    <w:p w14:paraId="1B288CF3" w14:textId="77777777" w:rsidR="00F80D7D" w:rsidRPr="006276FC" w:rsidRDefault="009178AD" w:rsidP="009178AD">
      <w:r w:rsidRPr="006276FC">
        <w:t>The HSS calculates its current load by implementation specific means. For example, the HSS may take into account the traffic over the Sh interface or other interfaces, the level of usage of internal resources (e.g. CPU, memory), the access to external resources, etc.</w:t>
      </w:r>
    </w:p>
    <w:p w14:paraId="2E1E6CFA" w14:textId="7DB40118" w:rsidR="009178AD" w:rsidRPr="006276FC" w:rsidRDefault="009178AD" w:rsidP="009178AD">
      <w:r w:rsidRPr="006276FC">
        <w:t>The HSS determines when to send Load AVPs of type HOST by implementation specific means.</w:t>
      </w:r>
    </w:p>
    <w:p w14:paraId="604786D0" w14:textId="77777777" w:rsidR="009178AD" w:rsidRPr="006276FC" w:rsidRDefault="009178AD" w:rsidP="009178AD">
      <w:pPr>
        <w:pStyle w:val="Heading2"/>
      </w:pPr>
      <w:bookmarkStart w:id="782" w:name="_Toc2694424"/>
      <w:bookmarkStart w:id="783" w:name="_Toc20216004"/>
      <w:bookmarkStart w:id="784" w:name="_Toc27756290"/>
      <w:bookmarkStart w:id="785" w:name="_Toc36056840"/>
      <w:bookmarkStart w:id="786" w:name="_Toc44878640"/>
      <w:bookmarkStart w:id="787" w:name="_Toc74132429"/>
      <w:r w:rsidRPr="006276FC">
        <w:rPr>
          <w:lang w:val="de-DE"/>
        </w:rPr>
        <w:t>J</w:t>
      </w:r>
      <w:r w:rsidRPr="006276FC">
        <w:t>.3</w:t>
      </w:r>
      <w:r w:rsidRPr="006276FC">
        <w:tab/>
        <w:t>AS behaviour</w:t>
      </w:r>
      <w:bookmarkEnd w:id="782"/>
      <w:bookmarkEnd w:id="783"/>
      <w:bookmarkEnd w:id="784"/>
      <w:bookmarkEnd w:id="785"/>
      <w:bookmarkEnd w:id="786"/>
      <w:bookmarkEnd w:id="787"/>
    </w:p>
    <w:p w14:paraId="330BCB28" w14:textId="77777777"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14:paraId="667D7F17" w14:textId="77777777" w:rsidR="009178AD" w:rsidRPr="006276FC" w:rsidRDefault="009178AD" w:rsidP="009178AD">
      <w:pPr>
        <w:pStyle w:val="Heading8"/>
      </w:pPr>
      <w:r w:rsidRPr="006276FC">
        <w:br w:type="page"/>
      </w:r>
      <w:bookmarkStart w:id="788" w:name="_Toc2694425"/>
      <w:bookmarkStart w:id="789" w:name="_Toc20216005"/>
      <w:bookmarkStart w:id="790" w:name="_Toc27756291"/>
      <w:bookmarkStart w:id="791" w:name="_Toc36056841"/>
      <w:bookmarkStart w:id="792" w:name="_Toc44878641"/>
      <w:bookmarkStart w:id="793" w:name="_Toc74132430"/>
      <w:r w:rsidRPr="006276FC">
        <w:lastRenderedPageBreak/>
        <w:t>Annex K (informative):</w:t>
      </w:r>
      <w:r w:rsidRPr="006276FC">
        <w:br/>
        <w:t>Change history</w:t>
      </w:r>
      <w:bookmarkEnd w:id="788"/>
      <w:bookmarkEnd w:id="789"/>
      <w:bookmarkEnd w:id="790"/>
      <w:bookmarkEnd w:id="791"/>
      <w:bookmarkEnd w:id="792"/>
      <w:bookmarkEnd w:id="79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9178AD" w:rsidRPr="006276FC" w14:paraId="5CDFF578" w14:textId="77777777" w:rsidTr="00A55BE6">
        <w:tc>
          <w:tcPr>
            <w:tcW w:w="851" w:type="dxa"/>
            <w:shd w:val="pct10" w:color="auto" w:fill="FFFFFF"/>
          </w:tcPr>
          <w:bookmarkEnd w:id="584"/>
          <w:p w14:paraId="77819315" w14:textId="77777777" w:rsidR="009178AD" w:rsidRPr="006276FC" w:rsidRDefault="009178AD" w:rsidP="009C6C63">
            <w:pPr>
              <w:pStyle w:val="TAL"/>
              <w:rPr>
                <w:b/>
                <w:sz w:val="16"/>
              </w:rPr>
            </w:pPr>
            <w:r w:rsidRPr="006276FC">
              <w:rPr>
                <w:b/>
                <w:sz w:val="16"/>
              </w:rPr>
              <w:t>Date</w:t>
            </w:r>
          </w:p>
        </w:tc>
        <w:tc>
          <w:tcPr>
            <w:tcW w:w="749" w:type="dxa"/>
            <w:shd w:val="pct10" w:color="auto" w:fill="FFFFFF"/>
          </w:tcPr>
          <w:p w14:paraId="40F484E4" w14:textId="77777777" w:rsidR="009178AD" w:rsidRPr="006276FC" w:rsidRDefault="009178AD" w:rsidP="009C6C63">
            <w:pPr>
              <w:pStyle w:val="TAL"/>
              <w:rPr>
                <w:b/>
                <w:sz w:val="16"/>
              </w:rPr>
            </w:pPr>
            <w:r w:rsidRPr="006276FC">
              <w:rPr>
                <w:b/>
                <w:sz w:val="16"/>
              </w:rPr>
              <w:t>TSG #</w:t>
            </w:r>
          </w:p>
        </w:tc>
        <w:tc>
          <w:tcPr>
            <w:tcW w:w="901" w:type="dxa"/>
            <w:shd w:val="pct10" w:color="auto" w:fill="FFFFFF"/>
          </w:tcPr>
          <w:p w14:paraId="7F9AE6D5" w14:textId="77777777" w:rsidR="009178AD" w:rsidRPr="006276FC" w:rsidRDefault="009178AD" w:rsidP="009C6C63">
            <w:pPr>
              <w:pStyle w:val="TAL"/>
              <w:rPr>
                <w:b/>
                <w:sz w:val="16"/>
              </w:rPr>
            </w:pPr>
            <w:r w:rsidRPr="006276FC">
              <w:rPr>
                <w:b/>
                <w:sz w:val="16"/>
              </w:rPr>
              <w:t>TSG Doc.</w:t>
            </w:r>
          </w:p>
        </w:tc>
        <w:tc>
          <w:tcPr>
            <w:tcW w:w="476" w:type="dxa"/>
            <w:shd w:val="pct10" w:color="auto" w:fill="FFFFFF"/>
          </w:tcPr>
          <w:p w14:paraId="74966892" w14:textId="77777777" w:rsidR="009178AD" w:rsidRPr="006276FC" w:rsidRDefault="009178AD" w:rsidP="009C6C63">
            <w:pPr>
              <w:pStyle w:val="TAL"/>
              <w:rPr>
                <w:b/>
                <w:sz w:val="16"/>
              </w:rPr>
            </w:pPr>
            <w:r w:rsidRPr="006276FC">
              <w:rPr>
                <w:b/>
                <w:sz w:val="16"/>
              </w:rPr>
              <w:t>CR</w:t>
            </w:r>
          </w:p>
        </w:tc>
        <w:tc>
          <w:tcPr>
            <w:tcW w:w="378" w:type="dxa"/>
            <w:shd w:val="pct10" w:color="auto" w:fill="FFFFFF"/>
          </w:tcPr>
          <w:p w14:paraId="49369828" w14:textId="77777777" w:rsidR="009178AD" w:rsidRPr="006276FC" w:rsidRDefault="009178AD" w:rsidP="009C6C63">
            <w:pPr>
              <w:pStyle w:val="TAL"/>
              <w:rPr>
                <w:b/>
                <w:sz w:val="16"/>
              </w:rPr>
            </w:pPr>
            <w:r w:rsidRPr="006276FC">
              <w:rPr>
                <w:b/>
                <w:sz w:val="16"/>
              </w:rPr>
              <w:t>Rev</w:t>
            </w:r>
          </w:p>
        </w:tc>
        <w:tc>
          <w:tcPr>
            <w:tcW w:w="4867" w:type="dxa"/>
            <w:shd w:val="pct10" w:color="auto" w:fill="FFFFFF"/>
          </w:tcPr>
          <w:p w14:paraId="4E781EC2" w14:textId="77777777" w:rsidR="009178AD" w:rsidRPr="006276FC" w:rsidRDefault="009178AD" w:rsidP="009C6C63">
            <w:pPr>
              <w:pStyle w:val="TAL"/>
              <w:rPr>
                <w:b/>
                <w:sz w:val="16"/>
              </w:rPr>
            </w:pPr>
            <w:r w:rsidRPr="006276FC">
              <w:rPr>
                <w:b/>
                <w:sz w:val="16"/>
              </w:rPr>
              <w:t>Subject/Comment</w:t>
            </w:r>
          </w:p>
        </w:tc>
        <w:tc>
          <w:tcPr>
            <w:tcW w:w="567" w:type="dxa"/>
            <w:shd w:val="pct10" w:color="auto" w:fill="FFFFFF"/>
          </w:tcPr>
          <w:p w14:paraId="7140C55A" w14:textId="77777777" w:rsidR="009178AD" w:rsidRPr="006276FC" w:rsidRDefault="009178AD" w:rsidP="009C6C63">
            <w:pPr>
              <w:pStyle w:val="TAL"/>
              <w:rPr>
                <w:b/>
                <w:sz w:val="16"/>
              </w:rPr>
            </w:pPr>
            <w:r w:rsidRPr="006276FC">
              <w:rPr>
                <w:b/>
                <w:sz w:val="16"/>
              </w:rPr>
              <w:t>New</w:t>
            </w:r>
          </w:p>
        </w:tc>
      </w:tr>
      <w:tr w:rsidR="009178AD" w:rsidRPr="006276FC" w14:paraId="44AD06CB" w14:textId="77777777" w:rsidTr="00A55BE6">
        <w:tc>
          <w:tcPr>
            <w:tcW w:w="851" w:type="dxa"/>
            <w:shd w:val="solid" w:color="FFFFFF" w:fill="auto"/>
          </w:tcPr>
          <w:p w14:paraId="16D8EC77" w14:textId="77777777" w:rsidR="009178AD" w:rsidRPr="006276FC" w:rsidRDefault="009178AD" w:rsidP="009C6C63">
            <w:pPr>
              <w:pStyle w:val="TAL"/>
              <w:rPr>
                <w:snapToGrid w:val="0"/>
                <w:sz w:val="16"/>
              </w:rPr>
            </w:pPr>
            <w:r w:rsidRPr="006276FC">
              <w:rPr>
                <w:snapToGrid w:val="0"/>
                <w:sz w:val="16"/>
              </w:rPr>
              <w:t>Jun 2002</w:t>
            </w:r>
          </w:p>
        </w:tc>
        <w:tc>
          <w:tcPr>
            <w:tcW w:w="749" w:type="dxa"/>
            <w:shd w:val="solid" w:color="FFFFFF" w:fill="auto"/>
          </w:tcPr>
          <w:p w14:paraId="1AF44BFA" w14:textId="77777777" w:rsidR="009178AD" w:rsidRPr="006276FC" w:rsidRDefault="009178AD" w:rsidP="009C6C63">
            <w:pPr>
              <w:pStyle w:val="TAL"/>
              <w:rPr>
                <w:snapToGrid w:val="0"/>
                <w:sz w:val="16"/>
              </w:rPr>
            </w:pPr>
            <w:r w:rsidRPr="006276FC">
              <w:rPr>
                <w:snapToGrid w:val="0"/>
                <w:sz w:val="16"/>
              </w:rPr>
              <w:t>CN#16</w:t>
            </w:r>
          </w:p>
        </w:tc>
        <w:tc>
          <w:tcPr>
            <w:tcW w:w="901" w:type="dxa"/>
            <w:shd w:val="solid" w:color="FFFFFF" w:fill="auto"/>
          </w:tcPr>
          <w:p w14:paraId="291378E2" w14:textId="77777777" w:rsidR="009178AD" w:rsidRPr="006276FC" w:rsidRDefault="009178AD" w:rsidP="009C6C63">
            <w:pPr>
              <w:pStyle w:val="TAL"/>
              <w:rPr>
                <w:snapToGrid w:val="0"/>
                <w:sz w:val="16"/>
              </w:rPr>
            </w:pPr>
            <w:r w:rsidRPr="006276FC">
              <w:rPr>
                <w:snapToGrid w:val="0"/>
                <w:sz w:val="16"/>
              </w:rPr>
              <w:t>NP-020277</w:t>
            </w:r>
          </w:p>
        </w:tc>
        <w:tc>
          <w:tcPr>
            <w:tcW w:w="476" w:type="dxa"/>
            <w:shd w:val="solid" w:color="FFFFFF" w:fill="auto"/>
          </w:tcPr>
          <w:p w14:paraId="6B113F61" w14:textId="77777777" w:rsidR="009178AD" w:rsidRPr="006276FC" w:rsidRDefault="009178AD" w:rsidP="009C6C63">
            <w:pPr>
              <w:pStyle w:val="TAL"/>
              <w:rPr>
                <w:snapToGrid w:val="0"/>
                <w:sz w:val="16"/>
              </w:rPr>
            </w:pPr>
          </w:p>
        </w:tc>
        <w:tc>
          <w:tcPr>
            <w:tcW w:w="378" w:type="dxa"/>
            <w:shd w:val="solid" w:color="FFFFFF" w:fill="auto"/>
          </w:tcPr>
          <w:p w14:paraId="0FB95ECF" w14:textId="77777777" w:rsidR="009178AD" w:rsidRPr="006276FC" w:rsidRDefault="009178AD" w:rsidP="009C6C63">
            <w:pPr>
              <w:pStyle w:val="TAL"/>
              <w:rPr>
                <w:snapToGrid w:val="0"/>
                <w:sz w:val="16"/>
              </w:rPr>
            </w:pPr>
          </w:p>
        </w:tc>
        <w:tc>
          <w:tcPr>
            <w:tcW w:w="4867" w:type="dxa"/>
            <w:shd w:val="solid" w:color="FFFFFF" w:fill="auto"/>
          </w:tcPr>
          <w:p w14:paraId="5576D455" w14:textId="77777777" w:rsidR="009178AD" w:rsidRPr="006276FC" w:rsidRDefault="009178AD" w:rsidP="009C6C63">
            <w:pPr>
              <w:pStyle w:val="TAL"/>
              <w:rPr>
                <w:snapToGrid w:val="0"/>
                <w:sz w:val="16"/>
              </w:rPr>
            </w:pPr>
            <w:r w:rsidRPr="006276FC">
              <w:rPr>
                <w:snapToGrid w:val="0"/>
                <w:sz w:val="16"/>
              </w:rPr>
              <w:t>Version 2.0.0 approved at CN#16</w:t>
            </w:r>
          </w:p>
        </w:tc>
        <w:tc>
          <w:tcPr>
            <w:tcW w:w="567" w:type="dxa"/>
            <w:shd w:val="solid" w:color="FFFFFF" w:fill="auto"/>
          </w:tcPr>
          <w:p w14:paraId="4ABCB65E" w14:textId="77777777" w:rsidR="009178AD" w:rsidRPr="006276FC" w:rsidRDefault="009178AD" w:rsidP="009C6C63">
            <w:pPr>
              <w:pStyle w:val="TAL"/>
              <w:rPr>
                <w:snapToGrid w:val="0"/>
                <w:sz w:val="16"/>
              </w:rPr>
            </w:pPr>
            <w:r w:rsidRPr="006276FC">
              <w:rPr>
                <w:snapToGrid w:val="0"/>
                <w:sz w:val="16"/>
              </w:rPr>
              <w:t>5.0.0</w:t>
            </w:r>
          </w:p>
        </w:tc>
      </w:tr>
      <w:tr w:rsidR="009178AD" w:rsidRPr="006276FC" w14:paraId="7FCCDBF1" w14:textId="77777777" w:rsidTr="00A55BE6">
        <w:tc>
          <w:tcPr>
            <w:tcW w:w="851" w:type="dxa"/>
            <w:shd w:val="solid" w:color="FFFFFF" w:fill="auto"/>
          </w:tcPr>
          <w:p w14:paraId="3CEA80FF"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0B639C05"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07651614"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4C0CC1D3" w14:textId="77777777" w:rsidR="009178AD" w:rsidRPr="006276FC" w:rsidRDefault="009178AD" w:rsidP="009C6C63">
            <w:pPr>
              <w:pStyle w:val="TAL"/>
              <w:rPr>
                <w:snapToGrid w:val="0"/>
                <w:sz w:val="16"/>
              </w:rPr>
            </w:pPr>
            <w:r w:rsidRPr="006276FC">
              <w:rPr>
                <w:snapToGrid w:val="0"/>
                <w:sz w:val="16"/>
              </w:rPr>
              <w:t>1</w:t>
            </w:r>
          </w:p>
        </w:tc>
        <w:tc>
          <w:tcPr>
            <w:tcW w:w="378" w:type="dxa"/>
            <w:shd w:val="solid" w:color="FFFFFF" w:fill="auto"/>
          </w:tcPr>
          <w:p w14:paraId="20749D3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4BFE720" w14:textId="77777777" w:rsidR="009178AD" w:rsidRPr="006276FC" w:rsidRDefault="009178AD"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567" w:type="dxa"/>
            <w:shd w:val="solid" w:color="FFFFFF" w:fill="auto"/>
          </w:tcPr>
          <w:p w14:paraId="41128D8B" w14:textId="77777777" w:rsidR="009178AD" w:rsidRPr="006276FC" w:rsidRDefault="009178AD" w:rsidP="009C6C63">
            <w:pPr>
              <w:pStyle w:val="TAL"/>
              <w:rPr>
                <w:snapToGrid w:val="0"/>
                <w:sz w:val="16"/>
              </w:rPr>
            </w:pPr>
            <w:r w:rsidRPr="006276FC">
              <w:rPr>
                <w:snapToGrid w:val="0"/>
                <w:sz w:val="16"/>
              </w:rPr>
              <w:t>5.1.0</w:t>
            </w:r>
          </w:p>
        </w:tc>
      </w:tr>
      <w:tr w:rsidR="009178AD" w:rsidRPr="006276FC" w14:paraId="3DAC8D59" w14:textId="77777777" w:rsidTr="00A55BE6">
        <w:tc>
          <w:tcPr>
            <w:tcW w:w="851" w:type="dxa"/>
            <w:shd w:val="solid" w:color="FFFFFF" w:fill="auto"/>
          </w:tcPr>
          <w:p w14:paraId="711EB392"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41DBCE2B"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28811147"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7A809978" w14:textId="77777777" w:rsidR="009178AD" w:rsidRPr="006276FC" w:rsidRDefault="009178AD" w:rsidP="009C6C63">
            <w:pPr>
              <w:pStyle w:val="TAL"/>
              <w:rPr>
                <w:snapToGrid w:val="0"/>
                <w:sz w:val="16"/>
              </w:rPr>
            </w:pPr>
            <w:r w:rsidRPr="006276FC">
              <w:rPr>
                <w:snapToGrid w:val="0"/>
                <w:sz w:val="16"/>
              </w:rPr>
              <w:t>2</w:t>
            </w:r>
          </w:p>
        </w:tc>
        <w:tc>
          <w:tcPr>
            <w:tcW w:w="378" w:type="dxa"/>
            <w:shd w:val="solid" w:color="FFFFFF" w:fill="auto"/>
          </w:tcPr>
          <w:p w14:paraId="328C9824"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56B5672E" w14:textId="77777777" w:rsidR="009178AD" w:rsidRPr="006276FC" w:rsidRDefault="009178AD" w:rsidP="009C6C63">
            <w:pPr>
              <w:pStyle w:val="TAL"/>
              <w:rPr>
                <w:snapToGrid w:val="0"/>
                <w:sz w:val="16"/>
              </w:rPr>
            </w:pPr>
            <w:r w:rsidRPr="006276FC">
              <w:rPr>
                <w:snapToGrid w:val="0"/>
                <w:sz w:val="16"/>
              </w:rPr>
              <w:t>Correction of handling of subscriptions to notifications</w:t>
            </w:r>
          </w:p>
        </w:tc>
        <w:tc>
          <w:tcPr>
            <w:tcW w:w="567" w:type="dxa"/>
            <w:shd w:val="solid" w:color="FFFFFF" w:fill="auto"/>
          </w:tcPr>
          <w:p w14:paraId="08444235" w14:textId="77777777" w:rsidR="009178AD" w:rsidRPr="006276FC" w:rsidRDefault="009178AD" w:rsidP="009C6C63">
            <w:pPr>
              <w:pStyle w:val="TAL"/>
              <w:rPr>
                <w:snapToGrid w:val="0"/>
                <w:sz w:val="16"/>
              </w:rPr>
            </w:pPr>
            <w:r w:rsidRPr="006276FC">
              <w:rPr>
                <w:snapToGrid w:val="0"/>
                <w:sz w:val="16"/>
              </w:rPr>
              <w:t>5.1.0</w:t>
            </w:r>
          </w:p>
        </w:tc>
      </w:tr>
      <w:tr w:rsidR="009178AD" w:rsidRPr="006276FC" w14:paraId="3C97ECF5" w14:textId="77777777" w:rsidTr="00A55BE6">
        <w:tc>
          <w:tcPr>
            <w:tcW w:w="851" w:type="dxa"/>
            <w:shd w:val="solid" w:color="FFFFFF" w:fill="auto"/>
          </w:tcPr>
          <w:p w14:paraId="1FB75B9D"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58424610"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0186BE37"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293BF4C3" w14:textId="77777777" w:rsidR="009178AD" w:rsidRPr="006276FC" w:rsidRDefault="009178AD" w:rsidP="009C6C63">
            <w:pPr>
              <w:pStyle w:val="TAL"/>
              <w:rPr>
                <w:snapToGrid w:val="0"/>
                <w:sz w:val="16"/>
              </w:rPr>
            </w:pPr>
            <w:r w:rsidRPr="006276FC">
              <w:rPr>
                <w:snapToGrid w:val="0"/>
                <w:sz w:val="16"/>
              </w:rPr>
              <w:t>3</w:t>
            </w:r>
          </w:p>
        </w:tc>
        <w:tc>
          <w:tcPr>
            <w:tcW w:w="378" w:type="dxa"/>
            <w:shd w:val="solid" w:color="FFFFFF" w:fill="auto"/>
          </w:tcPr>
          <w:p w14:paraId="7C2999D4"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2FF602C" w14:textId="77777777" w:rsidR="009178AD" w:rsidRPr="006276FC" w:rsidRDefault="009178AD" w:rsidP="009C6C63">
            <w:pPr>
              <w:pStyle w:val="TAL"/>
              <w:rPr>
                <w:snapToGrid w:val="0"/>
                <w:sz w:val="16"/>
              </w:rPr>
            </w:pPr>
            <w:r w:rsidRPr="006276FC">
              <w:rPr>
                <w:snapToGrid w:val="0"/>
                <w:sz w:val="16"/>
              </w:rPr>
              <w:t>Definition of User Location for Sh interface</w:t>
            </w:r>
          </w:p>
        </w:tc>
        <w:tc>
          <w:tcPr>
            <w:tcW w:w="567" w:type="dxa"/>
            <w:shd w:val="solid" w:color="FFFFFF" w:fill="auto"/>
          </w:tcPr>
          <w:p w14:paraId="7A196DD8" w14:textId="77777777" w:rsidR="009178AD" w:rsidRPr="006276FC" w:rsidRDefault="009178AD" w:rsidP="009C6C63">
            <w:pPr>
              <w:pStyle w:val="TAL"/>
              <w:rPr>
                <w:snapToGrid w:val="0"/>
                <w:sz w:val="16"/>
              </w:rPr>
            </w:pPr>
            <w:r w:rsidRPr="006276FC">
              <w:rPr>
                <w:snapToGrid w:val="0"/>
                <w:sz w:val="16"/>
              </w:rPr>
              <w:t>5.1.0</w:t>
            </w:r>
          </w:p>
        </w:tc>
      </w:tr>
      <w:tr w:rsidR="009178AD" w:rsidRPr="006276FC" w14:paraId="03C4B467" w14:textId="77777777" w:rsidTr="00A55BE6">
        <w:tc>
          <w:tcPr>
            <w:tcW w:w="851" w:type="dxa"/>
            <w:shd w:val="solid" w:color="FFFFFF" w:fill="auto"/>
          </w:tcPr>
          <w:p w14:paraId="2B6A45A7"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26FED88F"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19C6A4F7"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74B3685A" w14:textId="77777777" w:rsidR="009178AD" w:rsidRPr="006276FC" w:rsidRDefault="009178AD" w:rsidP="009C6C63">
            <w:pPr>
              <w:pStyle w:val="TAL"/>
              <w:rPr>
                <w:snapToGrid w:val="0"/>
                <w:sz w:val="16"/>
              </w:rPr>
            </w:pPr>
            <w:r w:rsidRPr="006276FC">
              <w:rPr>
                <w:snapToGrid w:val="0"/>
                <w:sz w:val="16"/>
              </w:rPr>
              <w:t>4</w:t>
            </w:r>
          </w:p>
        </w:tc>
        <w:tc>
          <w:tcPr>
            <w:tcW w:w="378" w:type="dxa"/>
            <w:shd w:val="solid" w:color="FFFFFF" w:fill="auto"/>
          </w:tcPr>
          <w:p w14:paraId="21B72F9F"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0BAAA209" w14:textId="77777777" w:rsidR="009178AD" w:rsidRPr="006276FC" w:rsidRDefault="009178AD" w:rsidP="009C6C63">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14:paraId="2C16DA62" w14:textId="77777777" w:rsidR="009178AD" w:rsidRPr="006276FC" w:rsidRDefault="009178AD" w:rsidP="009C6C63">
            <w:pPr>
              <w:pStyle w:val="TAL"/>
              <w:rPr>
                <w:snapToGrid w:val="0"/>
                <w:sz w:val="16"/>
              </w:rPr>
            </w:pPr>
            <w:r w:rsidRPr="006276FC">
              <w:rPr>
                <w:snapToGrid w:val="0"/>
                <w:sz w:val="16"/>
              </w:rPr>
              <w:t>5.1.0</w:t>
            </w:r>
          </w:p>
        </w:tc>
      </w:tr>
      <w:tr w:rsidR="009178AD" w:rsidRPr="006276FC" w14:paraId="32189D7F" w14:textId="77777777" w:rsidTr="00A55BE6">
        <w:tc>
          <w:tcPr>
            <w:tcW w:w="851" w:type="dxa"/>
            <w:shd w:val="solid" w:color="FFFFFF" w:fill="auto"/>
          </w:tcPr>
          <w:p w14:paraId="2C497BE1"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1A2243E0"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2F92B9C0"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2AECB845" w14:textId="77777777" w:rsidR="009178AD" w:rsidRPr="006276FC" w:rsidRDefault="009178AD" w:rsidP="009C6C63">
            <w:pPr>
              <w:pStyle w:val="TAL"/>
              <w:rPr>
                <w:snapToGrid w:val="0"/>
                <w:sz w:val="16"/>
              </w:rPr>
            </w:pPr>
            <w:r w:rsidRPr="006276FC">
              <w:rPr>
                <w:snapToGrid w:val="0"/>
                <w:sz w:val="16"/>
              </w:rPr>
              <w:t>5</w:t>
            </w:r>
          </w:p>
        </w:tc>
        <w:tc>
          <w:tcPr>
            <w:tcW w:w="378" w:type="dxa"/>
            <w:shd w:val="solid" w:color="FFFFFF" w:fill="auto"/>
          </w:tcPr>
          <w:p w14:paraId="5665E769"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E6B97C4" w14:textId="77777777" w:rsidR="009178AD" w:rsidRPr="006276FC" w:rsidRDefault="009178AD" w:rsidP="009C6C63">
            <w:pPr>
              <w:pStyle w:val="TAL"/>
              <w:rPr>
                <w:snapToGrid w:val="0"/>
                <w:sz w:val="16"/>
              </w:rPr>
            </w:pPr>
            <w:r w:rsidRPr="006276FC">
              <w:rPr>
                <w:snapToGrid w:val="0"/>
                <w:sz w:val="16"/>
              </w:rPr>
              <w:t>Missing references to XML schema for Sh interface</w:t>
            </w:r>
          </w:p>
        </w:tc>
        <w:tc>
          <w:tcPr>
            <w:tcW w:w="567" w:type="dxa"/>
            <w:shd w:val="solid" w:color="FFFFFF" w:fill="auto"/>
          </w:tcPr>
          <w:p w14:paraId="20A9EDE8" w14:textId="77777777" w:rsidR="009178AD" w:rsidRPr="006276FC" w:rsidRDefault="009178AD" w:rsidP="009C6C63">
            <w:pPr>
              <w:pStyle w:val="TAL"/>
              <w:rPr>
                <w:snapToGrid w:val="0"/>
                <w:sz w:val="16"/>
              </w:rPr>
            </w:pPr>
            <w:r w:rsidRPr="006276FC">
              <w:rPr>
                <w:snapToGrid w:val="0"/>
                <w:sz w:val="16"/>
              </w:rPr>
              <w:t>5.1.0</w:t>
            </w:r>
          </w:p>
        </w:tc>
      </w:tr>
      <w:tr w:rsidR="009178AD" w:rsidRPr="006276FC" w14:paraId="5F73A4BB" w14:textId="77777777" w:rsidTr="00A55BE6">
        <w:tc>
          <w:tcPr>
            <w:tcW w:w="851" w:type="dxa"/>
            <w:shd w:val="solid" w:color="FFFFFF" w:fill="auto"/>
          </w:tcPr>
          <w:p w14:paraId="755EDE29" w14:textId="77777777"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14:paraId="537DC09B" w14:textId="77777777"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14:paraId="1A52E1F0" w14:textId="77777777"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14:paraId="78B26FAD" w14:textId="77777777" w:rsidR="009178AD" w:rsidRPr="006276FC" w:rsidRDefault="009178AD" w:rsidP="009C6C63">
            <w:pPr>
              <w:pStyle w:val="TAL"/>
              <w:rPr>
                <w:snapToGrid w:val="0"/>
                <w:sz w:val="16"/>
              </w:rPr>
            </w:pPr>
            <w:r w:rsidRPr="006276FC">
              <w:rPr>
                <w:snapToGrid w:val="0"/>
                <w:sz w:val="16"/>
              </w:rPr>
              <w:t>6</w:t>
            </w:r>
          </w:p>
        </w:tc>
        <w:tc>
          <w:tcPr>
            <w:tcW w:w="378" w:type="dxa"/>
            <w:shd w:val="solid" w:color="FFFFFF" w:fill="auto"/>
          </w:tcPr>
          <w:p w14:paraId="70734897"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1B4B5BB" w14:textId="77777777" w:rsidR="009178AD" w:rsidRPr="006276FC" w:rsidRDefault="009178AD" w:rsidP="009C6C63">
            <w:pPr>
              <w:pStyle w:val="TAL"/>
              <w:rPr>
                <w:snapToGrid w:val="0"/>
                <w:sz w:val="16"/>
              </w:rPr>
            </w:pPr>
            <w:r w:rsidRPr="006276FC">
              <w:rPr>
                <w:snapToGrid w:val="0"/>
                <w:sz w:val="16"/>
              </w:rPr>
              <w:t>Extensibility of XML schema for Sh interface</w:t>
            </w:r>
          </w:p>
        </w:tc>
        <w:tc>
          <w:tcPr>
            <w:tcW w:w="567" w:type="dxa"/>
            <w:shd w:val="solid" w:color="FFFFFF" w:fill="auto"/>
          </w:tcPr>
          <w:p w14:paraId="5CAC7790" w14:textId="77777777" w:rsidR="009178AD" w:rsidRPr="006276FC" w:rsidRDefault="009178AD" w:rsidP="009C6C63">
            <w:pPr>
              <w:pStyle w:val="TAL"/>
              <w:rPr>
                <w:snapToGrid w:val="0"/>
                <w:sz w:val="16"/>
              </w:rPr>
            </w:pPr>
            <w:r w:rsidRPr="006276FC">
              <w:rPr>
                <w:snapToGrid w:val="0"/>
                <w:sz w:val="16"/>
              </w:rPr>
              <w:t>5.1.0</w:t>
            </w:r>
          </w:p>
        </w:tc>
      </w:tr>
      <w:tr w:rsidR="009178AD" w:rsidRPr="006276FC" w14:paraId="75BA0795" w14:textId="77777777" w:rsidTr="00A55BE6">
        <w:tc>
          <w:tcPr>
            <w:tcW w:w="851" w:type="dxa"/>
            <w:shd w:val="solid" w:color="FFFFFF" w:fill="auto"/>
          </w:tcPr>
          <w:p w14:paraId="72837678"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3864BFF2"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0C24858D" w14:textId="77777777"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14:paraId="70243581" w14:textId="77777777" w:rsidR="009178AD" w:rsidRPr="006276FC" w:rsidRDefault="009178AD" w:rsidP="009C6C63">
            <w:pPr>
              <w:pStyle w:val="TAL"/>
              <w:rPr>
                <w:snapToGrid w:val="0"/>
                <w:sz w:val="16"/>
              </w:rPr>
            </w:pPr>
            <w:r w:rsidRPr="006276FC">
              <w:rPr>
                <w:snapToGrid w:val="0"/>
                <w:sz w:val="16"/>
              </w:rPr>
              <w:t>007</w:t>
            </w:r>
          </w:p>
        </w:tc>
        <w:tc>
          <w:tcPr>
            <w:tcW w:w="378" w:type="dxa"/>
            <w:shd w:val="solid" w:color="FFFFFF" w:fill="auto"/>
          </w:tcPr>
          <w:p w14:paraId="38259A6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5A1946D" w14:textId="77777777" w:rsidR="009178AD" w:rsidRPr="006276FC" w:rsidRDefault="009178AD" w:rsidP="009C6C63">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14:paraId="72C7CABF" w14:textId="77777777" w:rsidR="009178AD" w:rsidRPr="006276FC" w:rsidRDefault="009178AD" w:rsidP="009C6C63">
            <w:pPr>
              <w:pStyle w:val="TAL"/>
              <w:rPr>
                <w:snapToGrid w:val="0"/>
                <w:sz w:val="16"/>
              </w:rPr>
            </w:pPr>
            <w:r w:rsidRPr="006276FC">
              <w:rPr>
                <w:snapToGrid w:val="0"/>
                <w:sz w:val="16"/>
              </w:rPr>
              <w:t>5.2.0</w:t>
            </w:r>
          </w:p>
        </w:tc>
      </w:tr>
      <w:tr w:rsidR="009178AD" w:rsidRPr="006276FC" w14:paraId="6B6EAC32" w14:textId="77777777" w:rsidTr="00A55BE6">
        <w:tc>
          <w:tcPr>
            <w:tcW w:w="851" w:type="dxa"/>
            <w:shd w:val="solid" w:color="FFFFFF" w:fill="auto"/>
          </w:tcPr>
          <w:p w14:paraId="7CC1C541"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30B93EA2"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4DA4959B" w14:textId="77777777"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14:paraId="3E0C4376" w14:textId="77777777" w:rsidR="009178AD" w:rsidRPr="006276FC" w:rsidRDefault="009178AD" w:rsidP="009C6C63">
            <w:pPr>
              <w:pStyle w:val="TAL"/>
              <w:rPr>
                <w:snapToGrid w:val="0"/>
                <w:sz w:val="16"/>
              </w:rPr>
            </w:pPr>
            <w:r w:rsidRPr="006276FC">
              <w:rPr>
                <w:snapToGrid w:val="0"/>
                <w:sz w:val="16"/>
              </w:rPr>
              <w:t>008</w:t>
            </w:r>
          </w:p>
        </w:tc>
        <w:tc>
          <w:tcPr>
            <w:tcW w:w="378" w:type="dxa"/>
            <w:shd w:val="solid" w:color="FFFFFF" w:fill="auto"/>
          </w:tcPr>
          <w:p w14:paraId="7784CBC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C8A56D4" w14:textId="77777777" w:rsidR="009178AD" w:rsidRPr="006276FC" w:rsidRDefault="009178AD" w:rsidP="009C6C63">
            <w:pPr>
              <w:pStyle w:val="TAL"/>
              <w:rPr>
                <w:snapToGrid w:val="0"/>
                <w:sz w:val="16"/>
              </w:rPr>
            </w:pPr>
            <w:r w:rsidRPr="006276FC">
              <w:rPr>
                <w:snapToGrid w:val="0"/>
                <w:sz w:val="16"/>
              </w:rPr>
              <w:t>Clarification on update of repository data</w:t>
            </w:r>
          </w:p>
        </w:tc>
        <w:tc>
          <w:tcPr>
            <w:tcW w:w="567" w:type="dxa"/>
            <w:shd w:val="solid" w:color="FFFFFF" w:fill="auto"/>
          </w:tcPr>
          <w:p w14:paraId="2231CC13" w14:textId="77777777" w:rsidR="009178AD" w:rsidRPr="006276FC" w:rsidRDefault="009178AD" w:rsidP="009C6C63">
            <w:pPr>
              <w:pStyle w:val="TAL"/>
              <w:rPr>
                <w:snapToGrid w:val="0"/>
                <w:sz w:val="16"/>
              </w:rPr>
            </w:pPr>
            <w:r w:rsidRPr="006276FC">
              <w:rPr>
                <w:snapToGrid w:val="0"/>
                <w:sz w:val="16"/>
              </w:rPr>
              <w:t>5.2.0</w:t>
            </w:r>
          </w:p>
        </w:tc>
      </w:tr>
      <w:tr w:rsidR="009178AD" w:rsidRPr="006276FC" w14:paraId="5790DD0D" w14:textId="77777777" w:rsidTr="00A55BE6">
        <w:tc>
          <w:tcPr>
            <w:tcW w:w="851" w:type="dxa"/>
            <w:shd w:val="solid" w:color="FFFFFF" w:fill="auto"/>
          </w:tcPr>
          <w:p w14:paraId="0FD0FC51"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5F6C7688"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5F0C27B4" w14:textId="77777777"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14:paraId="705C1E99" w14:textId="77777777" w:rsidR="009178AD" w:rsidRPr="006276FC" w:rsidRDefault="009178AD" w:rsidP="009C6C63">
            <w:pPr>
              <w:pStyle w:val="TAL"/>
              <w:rPr>
                <w:snapToGrid w:val="0"/>
                <w:sz w:val="16"/>
              </w:rPr>
            </w:pPr>
            <w:r w:rsidRPr="006276FC">
              <w:rPr>
                <w:snapToGrid w:val="0"/>
                <w:sz w:val="16"/>
              </w:rPr>
              <w:t>009</w:t>
            </w:r>
          </w:p>
        </w:tc>
        <w:tc>
          <w:tcPr>
            <w:tcW w:w="378" w:type="dxa"/>
            <w:shd w:val="solid" w:color="FFFFFF" w:fill="auto"/>
          </w:tcPr>
          <w:p w14:paraId="190EB73D"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498691D" w14:textId="77777777" w:rsidR="009178AD" w:rsidRPr="006276FC" w:rsidRDefault="009178AD" w:rsidP="009C6C63">
            <w:pPr>
              <w:pStyle w:val="TAL"/>
              <w:rPr>
                <w:snapToGrid w:val="0"/>
                <w:sz w:val="16"/>
              </w:rPr>
            </w:pPr>
            <w:r w:rsidRPr="006276FC">
              <w:rPr>
                <w:snapToGrid w:val="0"/>
                <w:sz w:val="16"/>
              </w:rPr>
              <w:t>Removing the DDF dependencies from Sh interface</w:t>
            </w:r>
          </w:p>
        </w:tc>
        <w:tc>
          <w:tcPr>
            <w:tcW w:w="567" w:type="dxa"/>
            <w:shd w:val="solid" w:color="FFFFFF" w:fill="auto"/>
          </w:tcPr>
          <w:p w14:paraId="46056217" w14:textId="77777777" w:rsidR="009178AD" w:rsidRPr="006276FC" w:rsidRDefault="009178AD" w:rsidP="009C6C63">
            <w:pPr>
              <w:pStyle w:val="TAL"/>
              <w:rPr>
                <w:snapToGrid w:val="0"/>
                <w:sz w:val="16"/>
              </w:rPr>
            </w:pPr>
            <w:r w:rsidRPr="006276FC">
              <w:rPr>
                <w:snapToGrid w:val="0"/>
                <w:sz w:val="16"/>
              </w:rPr>
              <w:t>5.2.0</w:t>
            </w:r>
          </w:p>
        </w:tc>
      </w:tr>
      <w:tr w:rsidR="009178AD" w:rsidRPr="006276FC" w14:paraId="03E87972" w14:textId="77777777" w:rsidTr="00A55BE6">
        <w:tc>
          <w:tcPr>
            <w:tcW w:w="851" w:type="dxa"/>
            <w:shd w:val="solid" w:color="FFFFFF" w:fill="auto"/>
          </w:tcPr>
          <w:p w14:paraId="6B7D2D9D"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3C4BBD79"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40B091EA" w14:textId="77777777"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14:paraId="50DA985F" w14:textId="77777777" w:rsidR="009178AD" w:rsidRPr="006276FC" w:rsidRDefault="009178AD" w:rsidP="009C6C63">
            <w:pPr>
              <w:pStyle w:val="TAL"/>
              <w:rPr>
                <w:snapToGrid w:val="0"/>
                <w:sz w:val="16"/>
              </w:rPr>
            </w:pPr>
            <w:r w:rsidRPr="006276FC">
              <w:rPr>
                <w:snapToGrid w:val="0"/>
                <w:sz w:val="16"/>
              </w:rPr>
              <w:t>013</w:t>
            </w:r>
          </w:p>
        </w:tc>
        <w:tc>
          <w:tcPr>
            <w:tcW w:w="378" w:type="dxa"/>
            <w:shd w:val="solid" w:color="FFFFFF" w:fill="auto"/>
          </w:tcPr>
          <w:p w14:paraId="6D145099"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F64E07D" w14:textId="77777777" w:rsidR="009178AD" w:rsidRPr="006276FC" w:rsidRDefault="009178AD" w:rsidP="009C6C63">
            <w:pPr>
              <w:pStyle w:val="TAL"/>
              <w:rPr>
                <w:snapToGrid w:val="0"/>
                <w:sz w:val="16"/>
              </w:rPr>
            </w:pPr>
            <w:r w:rsidRPr="006276FC">
              <w:rPr>
                <w:snapToGrid w:val="0"/>
                <w:sz w:val="16"/>
              </w:rPr>
              <w:t>Error handling in HSS when being updated with too much data</w:t>
            </w:r>
          </w:p>
        </w:tc>
        <w:tc>
          <w:tcPr>
            <w:tcW w:w="567" w:type="dxa"/>
            <w:shd w:val="solid" w:color="FFFFFF" w:fill="auto"/>
          </w:tcPr>
          <w:p w14:paraId="1C04EC43" w14:textId="77777777" w:rsidR="009178AD" w:rsidRPr="006276FC" w:rsidRDefault="009178AD" w:rsidP="009C6C63">
            <w:pPr>
              <w:pStyle w:val="TAL"/>
              <w:rPr>
                <w:snapToGrid w:val="0"/>
                <w:sz w:val="16"/>
              </w:rPr>
            </w:pPr>
            <w:r w:rsidRPr="006276FC">
              <w:rPr>
                <w:snapToGrid w:val="0"/>
                <w:sz w:val="16"/>
              </w:rPr>
              <w:t>5.2.0</w:t>
            </w:r>
          </w:p>
        </w:tc>
      </w:tr>
      <w:tr w:rsidR="009178AD" w:rsidRPr="006276FC" w14:paraId="2726A5C5" w14:textId="77777777" w:rsidTr="00A55BE6">
        <w:tc>
          <w:tcPr>
            <w:tcW w:w="851" w:type="dxa"/>
            <w:shd w:val="solid" w:color="FFFFFF" w:fill="auto"/>
          </w:tcPr>
          <w:p w14:paraId="0887B93F" w14:textId="77777777"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14:paraId="59DA6D84" w14:textId="77777777"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14:paraId="2BA853AB" w14:textId="77777777" w:rsidR="009178AD" w:rsidRPr="006276FC" w:rsidRDefault="009178AD" w:rsidP="009C6C63">
            <w:pPr>
              <w:pStyle w:val="TAL"/>
              <w:rPr>
                <w:snapToGrid w:val="0"/>
                <w:sz w:val="16"/>
              </w:rPr>
            </w:pPr>
            <w:r w:rsidRPr="006276FC">
              <w:rPr>
                <w:snapToGrid w:val="0"/>
                <w:sz w:val="16"/>
              </w:rPr>
              <w:t>NP-020591</w:t>
            </w:r>
          </w:p>
        </w:tc>
        <w:tc>
          <w:tcPr>
            <w:tcW w:w="476" w:type="dxa"/>
            <w:shd w:val="solid" w:color="FFFFFF" w:fill="auto"/>
          </w:tcPr>
          <w:p w14:paraId="739EA47B" w14:textId="77777777" w:rsidR="009178AD" w:rsidRPr="006276FC" w:rsidRDefault="009178AD" w:rsidP="009C6C63">
            <w:pPr>
              <w:pStyle w:val="TAL"/>
              <w:rPr>
                <w:snapToGrid w:val="0"/>
                <w:sz w:val="16"/>
              </w:rPr>
            </w:pPr>
            <w:r w:rsidRPr="006276FC">
              <w:rPr>
                <w:snapToGrid w:val="0"/>
                <w:sz w:val="16"/>
              </w:rPr>
              <w:t>014</w:t>
            </w:r>
          </w:p>
        </w:tc>
        <w:tc>
          <w:tcPr>
            <w:tcW w:w="378" w:type="dxa"/>
            <w:shd w:val="solid" w:color="FFFFFF" w:fill="auto"/>
          </w:tcPr>
          <w:p w14:paraId="2818E8F6"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EADFCF5" w14:textId="77777777" w:rsidR="009178AD" w:rsidRPr="006276FC" w:rsidRDefault="009178AD" w:rsidP="009C6C63">
            <w:pPr>
              <w:pStyle w:val="TAL"/>
              <w:rPr>
                <w:snapToGrid w:val="0"/>
                <w:sz w:val="16"/>
              </w:rPr>
            </w:pPr>
            <w:r w:rsidRPr="006276FC">
              <w:rPr>
                <w:snapToGrid w:val="0"/>
                <w:sz w:val="16"/>
              </w:rPr>
              <w:t>Correction of the SPI</w:t>
            </w:r>
          </w:p>
        </w:tc>
        <w:tc>
          <w:tcPr>
            <w:tcW w:w="567" w:type="dxa"/>
            <w:shd w:val="solid" w:color="FFFFFF" w:fill="auto"/>
          </w:tcPr>
          <w:p w14:paraId="53CE29CE" w14:textId="77777777" w:rsidR="009178AD" w:rsidRPr="006276FC" w:rsidRDefault="009178AD" w:rsidP="009C6C63">
            <w:pPr>
              <w:pStyle w:val="TAL"/>
              <w:rPr>
                <w:snapToGrid w:val="0"/>
                <w:sz w:val="16"/>
              </w:rPr>
            </w:pPr>
            <w:r w:rsidRPr="006276FC">
              <w:rPr>
                <w:snapToGrid w:val="0"/>
                <w:sz w:val="16"/>
              </w:rPr>
              <w:t>5.2.0</w:t>
            </w:r>
          </w:p>
        </w:tc>
      </w:tr>
      <w:tr w:rsidR="009178AD" w:rsidRPr="006276FC" w14:paraId="2DB3D864" w14:textId="77777777" w:rsidTr="00A55BE6">
        <w:tc>
          <w:tcPr>
            <w:tcW w:w="851" w:type="dxa"/>
            <w:shd w:val="solid" w:color="FFFFFF" w:fill="auto"/>
          </w:tcPr>
          <w:p w14:paraId="10B2398E" w14:textId="77777777" w:rsidR="009178AD" w:rsidRPr="006276FC" w:rsidRDefault="009178AD" w:rsidP="009C6C63">
            <w:pPr>
              <w:pStyle w:val="TAL"/>
              <w:rPr>
                <w:snapToGrid w:val="0"/>
                <w:sz w:val="16"/>
              </w:rPr>
            </w:pPr>
            <w:r w:rsidRPr="006276FC">
              <w:rPr>
                <w:snapToGrid w:val="0"/>
                <w:sz w:val="16"/>
              </w:rPr>
              <w:t>Jan 2003</w:t>
            </w:r>
          </w:p>
        </w:tc>
        <w:tc>
          <w:tcPr>
            <w:tcW w:w="749" w:type="dxa"/>
            <w:shd w:val="solid" w:color="FFFFFF" w:fill="auto"/>
          </w:tcPr>
          <w:p w14:paraId="2056BEE6" w14:textId="77777777" w:rsidR="009178AD" w:rsidRPr="006276FC" w:rsidRDefault="009178AD" w:rsidP="009C6C63">
            <w:pPr>
              <w:pStyle w:val="TAL"/>
              <w:rPr>
                <w:snapToGrid w:val="0"/>
                <w:sz w:val="16"/>
              </w:rPr>
            </w:pPr>
          </w:p>
        </w:tc>
        <w:tc>
          <w:tcPr>
            <w:tcW w:w="901" w:type="dxa"/>
            <w:shd w:val="solid" w:color="FFFFFF" w:fill="auto"/>
          </w:tcPr>
          <w:p w14:paraId="3AE64DE1" w14:textId="77777777" w:rsidR="009178AD" w:rsidRPr="006276FC" w:rsidRDefault="009178AD" w:rsidP="009C6C63">
            <w:pPr>
              <w:pStyle w:val="TAL"/>
              <w:rPr>
                <w:snapToGrid w:val="0"/>
                <w:sz w:val="16"/>
              </w:rPr>
            </w:pPr>
          </w:p>
        </w:tc>
        <w:tc>
          <w:tcPr>
            <w:tcW w:w="476" w:type="dxa"/>
            <w:shd w:val="solid" w:color="FFFFFF" w:fill="auto"/>
          </w:tcPr>
          <w:p w14:paraId="30467FCA" w14:textId="77777777" w:rsidR="009178AD" w:rsidRPr="006276FC" w:rsidRDefault="009178AD" w:rsidP="009C6C63">
            <w:pPr>
              <w:pStyle w:val="TAL"/>
              <w:rPr>
                <w:snapToGrid w:val="0"/>
                <w:sz w:val="16"/>
              </w:rPr>
            </w:pPr>
          </w:p>
        </w:tc>
        <w:tc>
          <w:tcPr>
            <w:tcW w:w="378" w:type="dxa"/>
            <w:shd w:val="solid" w:color="FFFFFF" w:fill="auto"/>
          </w:tcPr>
          <w:p w14:paraId="1BA13410" w14:textId="77777777" w:rsidR="009178AD" w:rsidRPr="006276FC" w:rsidRDefault="009178AD" w:rsidP="009C6C63">
            <w:pPr>
              <w:pStyle w:val="TAL"/>
              <w:rPr>
                <w:snapToGrid w:val="0"/>
                <w:sz w:val="16"/>
              </w:rPr>
            </w:pPr>
          </w:p>
        </w:tc>
        <w:tc>
          <w:tcPr>
            <w:tcW w:w="4867" w:type="dxa"/>
            <w:shd w:val="solid" w:color="FFFFFF" w:fill="auto"/>
          </w:tcPr>
          <w:p w14:paraId="12570ED3" w14:textId="77777777" w:rsidR="009178AD" w:rsidRPr="006276FC" w:rsidRDefault="009178AD" w:rsidP="009C6C63">
            <w:pPr>
              <w:pStyle w:val="TAL"/>
              <w:rPr>
                <w:snapToGrid w:val="0"/>
                <w:sz w:val="16"/>
              </w:rPr>
            </w:pPr>
            <w:r w:rsidRPr="006276FC">
              <w:rPr>
                <w:snapToGrid w:val="0"/>
                <w:sz w:val="16"/>
              </w:rPr>
              <w:t>Restoration of Annex E</w:t>
            </w:r>
          </w:p>
        </w:tc>
        <w:tc>
          <w:tcPr>
            <w:tcW w:w="567" w:type="dxa"/>
            <w:shd w:val="solid" w:color="FFFFFF" w:fill="auto"/>
          </w:tcPr>
          <w:p w14:paraId="30E0734B" w14:textId="77777777" w:rsidR="009178AD" w:rsidRPr="006276FC" w:rsidRDefault="009178AD" w:rsidP="009C6C63">
            <w:pPr>
              <w:pStyle w:val="TAL"/>
              <w:rPr>
                <w:snapToGrid w:val="0"/>
                <w:sz w:val="16"/>
                <w:lang w:val="es-ES_tradnl"/>
              </w:rPr>
            </w:pPr>
            <w:r w:rsidRPr="006276FC">
              <w:rPr>
                <w:snapToGrid w:val="0"/>
                <w:sz w:val="16"/>
                <w:lang w:val="es-ES_tradnl"/>
              </w:rPr>
              <w:t>5.2.1</w:t>
            </w:r>
          </w:p>
        </w:tc>
      </w:tr>
      <w:tr w:rsidR="009178AD" w:rsidRPr="006276FC" w14:paraId="139DC7A1" w14:textId="77777777" w:rsidTr="00A55BE6">
        <w:tc>
          <w:tcPr>
            <w:tcW w:w="851" w:type="dxa"/>
            <w:shd w:val="solid" w:color="FFFFFF" w:fill="auto"/>
          </w:tcPr>
          <w:p w14:paraId="67814D7E"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6686BA74"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59ABF29E"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3487889E" w14:textId="77777777" w:rsidR="009178AD" w:rsidRPr="006276FC" w:rsidRDefault="009178AD" w:rsidP="009C6C63">
            <w:pPr>
              <w:pStyle w:val="TAL"/>
              <w:rPr>
                <w:snapToGrid w:val="0"/>
                <w:sz w:val="16"/>
                <w:lang w:val="es-ES_tradnl"/>
              </w:rPr>
            </w:pPr>
            <w:r w:rsidRPr="006276FC">
              <w:rPr>
                <w:snapToGrid w:val="0"/>
                <w:sz w:val="16"/>
                <w:lang w:val="es-ES_tradnl"/>
              </w:rPr>
              <w:t>012</w:t>
            </w:r>
          </w:p>
        </w:tc>
        <w:tc>
          <w:tcPr>
            <w:tcW w:w="378" w:type="dxa"/>
            <w:shd w:val="solid" w:color="FFFFFF" w:fill="auto"/>
          </w:tcPr>
          <w:p w14:paraId="4E90DA7B" w14:textId="77777777" w:rsidR="009178AD" w:rsidRPr="006276FC" w:rsidRDefault="009178AD" w:rsidP="009C6C63">
            <w:pPr>
              <w:pStyle w:val="TAL"/>
              <w:rPr>
                <w:snapToGrid w:val="0"/>
                <w:sz w:val="16"/>
                <w:lang w:val="es-ES_tradnl"/>
              </w:rPr>
            </w:pPr>
            <w:r w:rsidRPr="006276FC">
              <w:rPr>
                <w:snapToGrid w:val="0"/>
                <w:sz w:val="16"/>
                <w:lang w:val="es-ES_tradnl"/>
              </w:rPr>
              <w:t>3</w:t>
            </w:r>
          </w:p>
        </w:tc>
        <w:tc>
          <w:tcPr>
            <w:tcW w:w="4867" w:type="dxa"/>
            <w:shd w:val="solid" w:color="FFFFFF" w:fill="auto"/>
          </w:tcPr>
          <w:p w14:paraId="261A8CA8" w14:textId="77777777" w:rsidR="009178AD" w:rsidRPr="006276FC" w:rsidRDefault="009178AD" w:rsidP="009C6C63">
            <w:pPr>
              <w:pStyle w:val="TAL"/>
              <w:rPr>
                <w:snapToGrid w:val="0"/>
                <w:sz w:val="16"/>
                <w:lang w:val="es-ES_tradnl"/>
              </w:rPr>
            </w:pPr>
            <w:r w:rsidRPr="006276FC">
              <w:rPr>
                <w:noProof/>
                <w:sz w:val="16"/>
                <w:lang w:val="es-ES_tradnl"/>
              </w:rPr>
              <w:t>Initial Filter Criteria</w:t>
            </w:r>
          </w:p>
        </w:tc>
        <w:tc>
          <w:tcPr>
            <w:tcW w:w="567" w:type="dxa"/>
            <w:shd w:val="solid" w:color="FFFFFF" w:fill="auto"/>
          </w:tcPr>
          <w:p w14:paraId="6392D90E"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37E6E149" w14:textId="77777777" w:rsidTr="00A55BE6">
        <w:tc>
          <w:tcPr>
            <w:tcW w:w="851" w:type="dxa"/>
            <w:shd w:val="solid" w:color="FFFFFF" w:fill="auto"/>
          </w:tcPr>
          <w:p w14:paraId="2700214A"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4B09D765" w14:textId="77777777" w:rsidR="009178AD" w:rsidRPr="006276FC" w:rsidRDefault="009178AD" w:rsidP="009C6C63">
            <w:pPr>
              <w:pStyle w:val="TAL"/>
              <w:rPr>
                <w:snapToGrid w:val="0"/>
                <w:sz w:val="16"/>
              </w:rPr>
            </w:pPr>
            <w:r w:rsidRPr="006276FC">
              <w:rPr>
                <w:snapToGrid w:val="0"/>
                <w:sz w:val="16"/>
              </w:rPr>
              <w:t>CN#19</w:t>
            </w:r>
          </w:p>
        </w:tc>
        <w:tc>
          <w:tcPr>
            <w:tcW w:w="901" w:type="dxa"/>
            <w:shd w:val="solid" w:color="FFFFFF" w:fill="auto"/>
          </w:tcPr>
          <w:p w14:paraId="53990A6B" w14:textId="77777777" w:rsidR="009178AD" w:rsidRPr="006276FC" w:rsidRDefault="009178AD" w:rsidP="009C6C63">
            <w:pPr>
              <w:pStyle w:val="TAL"/>
              <w:rPr>
                <w:snapToGrid w:val="0"/>
                <w:sz w:val="16"/>
              </w:rPr>
            </w:pPr>
            <w:r w:rsidRPr="006276FC">
              <w:rPr>
                <w:snapToGrid w:val="0"/>
                <w:sz w:val="16"/>
              </w:rPr>
              <w:t>NP-030102</w:t>
            </w:r>
          </w:p>
        </w:tc>
        <w:tc>
          <w:tcPr>
            <w:tcW w:w="476" w:type="dxa"/>
            <w:shd w:val="solid" w:color="FFFFFF" w:fill="auto"/>
          </w:tcPr>
          <w:p w14:paraId="313184B6" w14:textId="77777777" w:rsidR="009178AD" w:rsidRPr="006276FC" w:rsidRDefault="009178AD" w:rsidP="009C6C63">
            <w:pPr>
              <w:pStyle w:val="TAL"/>
              <w:rPr>
                <w:snapToGrid w:val="0"/>
                <w:sz w:val="16"/>
              </w:rPr>
            </w:pPr>
            <w:r w:rsidRPr="006276FC">
              <w:rPr>
                <w:snapToGrid w:val="0"/>
                <w:sz w:val="16"/>
              </w:rPr>
              <w:t>015</w:t>
            </w:r>
          </w:p>
        </w:tc>
        <w:tc>
          <w:tcPr>
            <w:tcW w:w="378" w:type="dxa"/>
            <w:shd w:val="solid" w:color="FFFFFF" w:fill="auto"/>
          </w:tcPr>
          <w:p w14:paraId="53BD0BC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67A1DC6" w14:textId="77777777" w:rsidR="009178AD" w:rsidRPr="006276FC" w:rsidRDefault="009178AD" w:rsidP="009C6C63">
            <w:pPr>
              <w:pStyle w:val="TAL"/>
              <w:rPr>
                <w:snapToGrid w:val="0"/>
                <w:sz w:val="16"/>
              </w:rPr>
            </w:pPr>
            <w:r w:rsidRPr="006276FC">
              <w:rPr>
                <w:noProof/>
                <w:sz w:val="16"/>
              </w:rPr>
              <w:t>Deletion of Annex E</w:t>
            </w:r>
          </w:p>
        </w:tc>
        <w:tc>
          <w:tcPr>
            <w:tcW w:w="567" w:type="dxa"/>
            <w:shd w:val="solid" w:color="FFFFFF" w:fill="auto"/>
          </w:tcPr>
          <w:p w14:paraId="65D50327"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450DB52E" w14:textId="77777777" w:rsidTr="00A55BE6">
        <w:tc>
          <w:tcPr>
            <w:tcW w:w="851" w:type="dxa"/>
            <w:shd w:val="solid" w:color="FFFFFF" w:fill="auto"/>
          </w:tcPr>
          <w:p w14:paraId="2F5D7980"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00ADE05"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2BF43A56"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536ECAE2" w14:textId="77777777" w:rsidR="009178AD" w:rsidRPr="006276FC" w:rsidRDefault="009178AD" w:rsidP="009C6C63">
            <w:pPr>
              <w:pStyle w:val="TAL"/>
              <w:rPr>
                <w:snapToGrid w:val="0"/>
                <w:sz w:val="16"/>
              </w:rPr>
            </w:pPr>
            <w:r w:rsidRPr="006276FC">
              <w:rPr>
                <w:snapToGrid w:val="0"/>
                <w:sz w:val="16"/>
              </w:rPr>
              <w:t>016</w:t>
            </w:r>
          </w:p>
        </w:tc>
        <w:tc>
          <w:tcPr>
            <w:tcW w:w="378" w:type="dxa"/>
            <w:shd w:val="solid" w:color="FFFFFF" w:fill="auto"/>
          </w:tcPr>
          <w:p w14:paraId="5C6A318B"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0FB7B7B" w14:textId="77777777" w:rsidR="009178AD" w:rsidRPr="006276FC" w:rsidRDefault="009178AD" w:rsidP="009C6C63">
            <w:pPr>
              <w:pStyle w:val="TAL"/>
              <w:rPr>
                <w:snapToGrid w:val="0"/>
                <w:sz w:val="16"/>
              </w:rPr>
            </w:pPr>
            <w:r w:rsidRPr="006276FC">
              <w:rPr>
                <w:noProof/>
                <w:sz w:val="16"/>
              </w:rPr>
              <w:t>Update after Diameter has become RFC</w:t>
            </w:r>
          </w:p>
        </w:tc>
        <w:tc>
          <w:tcPr>
            <w:tcW w:w="567" w:type="dxa"/>
            <w:shd w:val="solid" w:color="FFFFFF" w:fill="auto"/>
          </w:tcPr>
          <w:p w14:paraId="7ABD23A7"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3861E21F" w14:textId="77777777" w:rsidTr="00A55BE6">
        <w:tc>
          <w:tcPr>
            <w:tcW w:w="851" w:type="dxa"/>
            <w:shd w:val="solid" w:color="FFFFFF" w:fill="auto"/>
          </w:tcPr>
          <w:p w14:paraId="39EC74C3"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3F482885"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4E473B53"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1DBBC428" w14:textId="77777777" w:rsidR="009178AD" w:rsidRPr="006276FC" w:rsidRDefault="009178AD" w:rsidP="009C6C63">
            <w:pPr>
              <w:pStyle w:val="TAL"/>
              <w:rPr>
                <w:snapToGrid w:val="0"/>
                <w:sz w:val="16"/>
              </w:rPr>
            </w:pPr>
            <w:r w:rsidRPr="006276FC">
              <w:rPr>
                <w:snapToGrid w:val="0"/>
                <w:sz w:val="16"/>
              </w:rPr>
              <w:t>017</w:t>
            </w:r>
          </w:p>
        </w:tc>
        <w:tc>
          <w:tcPr>
            <w:tcW w:w="378" w:type="dxa"/>
            <w:shd w:val="solid" w:color="FFFFFF" w:fill="auto"/>
          </w:tcPr>
          <w:p w14:paraId="476106AD"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7049F402" w14:textId="77777777" w:rsidR="009178AD" w:rsidRPr="006276FC" w:rsidRDefault="009178AD" w:rsidP="009C6C63">
            <w:pPr>
              <w:pStyle w:val="TAL"/>
              <w:rPr>
                <w:snapToGrid w:val="0"/>
                <w:sz w:val="16"/>
              </w:rPr>
            </w:pPr>
            <w:r w:rsidRPr="006276FC">
              <w:rPr>
                <w:noProof/>
                <w:sz w:val="16"/>
              </w:rPr>
              <w:t>Correction to application server identity</w:t>
            </w:r>
          </w:p>
        </w:tc>
        <w:tc>
          <w:tcPr>
            <w:tcW w:w="567" w:type="dxa"/>
            <w:shd w:val="solid" w:color="FFFFFF" w:fill="auto"/>
          </w:tcPr>
          <w:p w14:paraId="6022F6C6"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6E4A7BEA" w14:textId="77777777" w:rsidTr="00A55BE6">
        <w:tc>
          <w:tcPr>
            <w:tcW w:w="851" w:type="dxa"/>
            <w:shd w:val="solid" w:color="FFFFFF" w:fill="auto"/>
          </w:tcPr>
          <w:p w14:paraId="1E2C9116"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2EC6B9F5"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18D8B1FD" w14:textId="77777777"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14:paraId="4C310369" w14:textId="77777777" w:rsidR="009178AD" w:rsidRPr="006276FC" w:rsidRDefault="009178AD" w:rsidP="009C6C63">
            <w:pPr>
              <w:pStyle w:val="TAL"/>
              <w:rPr>
                <w:snapToGrid w:val="0"/>
                <w:sz w:val="16"/>
              </w:rPr>
            </w:pPr>
            <w:r w:rsidRPr="006276FC">
              <w:rPr>
                <w:snapToGrid w:val="0"/>
                <w:sz w:val="16"/>
              </w:rPr>
              <w:t>018</w:t>
            </w:r>
          </w:p>
        </w:tc>
        <w:tc>
          <w:tcPr>
            <w:tcW w:w="378" w:type="dxa"/>
            <w:shd w:val="solid" w:color="FFFFFF" w:fill="auto"/>
          </w:tcPr>
          <w:p w14:paraId="0F5CBE72"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402D315" w14:textId="77777777" w:rsidR="009178AD" w:rsidRPr="006276FC" w:rsidRDefault="009178AD" w:rsidP="009C6C63">
            <w:pPr>
              <w:pStyle w:val="TAL"/>
              <w:rPr>
                <w:snapToGrid w:val="0"/>
                <w:sz w:val="16"/>
              </w:rPr>
            </w:pPr>
            <w:r w:rsidRPr="006276FC">
              <w:rPr>
                <w:noProof/>
                <w:sz w:val="16"/>
              </w:rPr>
              <w:t>Clarification on Sh interface for charging purposes</w:t>
            </w:r>
          </w:p>
        </w:tc>
        <w:tc>
          <w:tcPr>
            <w:tcW w:w="567" w:type="dxa"/>
            <w:shd w:val="solid" w:color="FFFFFF" w:fill="auto"/>
          </w:tcPr>
          <w:p w14:paraId="2B68CB42" w14:textId="77777777"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14:paraId="36ED0557" w14:textId="77777777" w:rsidTr="00A55BE6">
        <w:tc>
          <w:tcPr>
            <w:tcW w:w="851" w:type="dxa"/>
            <w:shd w:val="solid" w:color="FFFFFF" w:fill="auto"/>
          </w:tcPr>
          <w:p w14:paraId="3A80B126" w14:textId="77777777"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14:paraId="7618E36E" w14:textId="77777777"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14:paraId="33D9F0FE" w14:textId="77777777" w:rsidR="009178AD" w:rsidRPr="006276FC" w:rsidRDefault="009178AD" w:rsidP="009C6C63">
            <w:pPr>
              <w:pStyle w:val="TAL"/>
              <w:rPr>
                <w:snapToGrid w:val="0"/>
                <w:sz w:val="16"/>
                <w:lang w:val="es-ES_tradnl"/>
              </w:rPr>
            </w:pPr>
            <w:r w:rsidRPr="006276FC">
              <w:rPr>
                <w:snapToGrid w:val="0"/>
                <w:sz w:val="16"/>
                <w:lang w:val="es-ES_tradnl"/>
              </w:rPr>
              <w:t>NP-030101</w:t>
            </w:r>
          </w:p>
        </w:tc>
        <w:tc>
          <w:tcPr>
            <w:tcW w:w="476" w:type="dxa"/>
            <w:shd w:val="solid" w:color="FFFFFF" w:fill="auto"/>
          </w:tcPr>
          <w:p w14:paraId="4AFF07D4" w14:textId="77777777" w:rsidR="009178AD" w:rsidRPr="006276FC" w:rsidRDefault="009178AD" w:rsidP="009C6C63">
            <w:pPr>
              <w:pStyle w:val="TAL"/>
              <w:rPr>
                <w:snapToGrid w:val="0"/>
                <w:sz w:val="16"/>
              </w:rPr>
            </w:pPr>
            <w:r w:rsidRPr="006276FC">
              <w:rPr>
                <w:snapToGrid w:val="0"/>
                <w:sz w:val="16"/>
              </w:rPr>
              <w:t>019</w:t>
            </w:r>
          </w:p>
        </w:tc>
        <w:tc>
          <w:tcPr>
            <w:tcW w:w="378" w:type="dxa"/>
            <w:shd w:val="solid" w:color="FFFFFF" w:fill="auto"/>
          </w:tcPr>
          <w:p w14:paraId="34DC3BC3"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FED8951" w14:textId="77777777" w:rsidR="009178AD" w:rsidRPr="006276FC" w:rsidRDefault="009178AD" w:rsidP="009C6C63">
            <w:pPr>
              <w:pStyle w:val="TAL"/>
              <w:rPr>
                <w:snapToGrid w:val="0"/>
                <w:sz w:val="16"/>
              </w:rPr>
            </w:pPr>
            <w:r w:rsidRPr="006276FC">
              <w:rPr>
                <w:noProof/>
                <w:sz w:val="16"/>
              </w:rPr>
              <w:t>Change of SPI to SPT</w:t>
            </w:r>
          </w:p>
        </w:tc>
        <w:tc>
          <w:tcPr>
            <w:tcW w:w="567" w:type="dxa"/>
            <w:shd w:val="solid" w:color="FFFFFF" w:fill="auto"/>
          </w:tcPr>
          <w:p w14:paraId="56B9F4B1" w14:textId="77777777" w:rsidR="009178AD" w:rsidRPr="006276FC" w:rsidRDefault="009178AD" w:rsidP="009C6C63">
            <w:pPr>
              <w:pStyle w:val="TAL"/>
              <w:rPr>
                <w:snapToGrid w:val="0"/>
                <w:sz w:val="16"/>
              </w:rPr>
            </w:pPr>
            <w:r w:rsidRPr="006276FC">
              <w:rPr>
                <w:snapToGrid w:val="0"/>
                <w:sz w:val="16"/>
              </w:rPr>
              <w:t>5.3.0</w:t>
            </w:r>
          </w:p>
        </w:tc>
      </w:tr>
      <w:tr w:rsidR="009178AD" w:rsidRPr="006276FC" w14:paraId="46EB1BD4" w14:textId="77777777" w:rsidTr="00A55BE6">
        <w:tc>
          <w:tcPr>
            <w:tcW w:w="851" w:type="dxa"/>
            <w:shd w:val="solid" w:color="FFFFFF" w:fill="auto"/>
          </w:tcPr>
          <w:p w14:paraId="3DF2A8AE" w14:textId="77777777"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14:paraId="213DFF64" w14:textId="77777777" w:rsidR="009178AD" w:rsidRPr="006276FC" w:rsidRDefault="009178AD" w:rsidP="009C6C63">
            <w:pPr>
              <w:pStyle w:val="TAL"/>
              <w:rPr>
                <w:snapToGrid w:val="0"/>
                <w:sz w:val="16"/>
              </w:rPr>
            </w:pPr>
          </w:p>
        </w:tc>
        <w:tc>
          <w:tcPr>
            <w:tcW w:w="901" w:type="dxa"/>
            <w:shd w:val="solid" w:color="FFFFFF" w:fill="auto"/>
          </w:tcPr>
          <w:p w14:paraId="627B738C" w14:textId="77777777" w:rsidR="009178AD" w:rsidRPr="006276FC" w:rsidRDefault="009178AD" w:rsidP="009C6C63">
            <w:pPr>
              <w:pStyle w:val="TAL"/>
              <w:rPr>
                <w:snapToGrid w:val="0"/>
                <w:sz w:val="16"/>
              </w:rPr>
            </w:pPr>
          </w:p>
        </w:tc>
        <w:tc>
          <w:tcPr>
            <w:tcW w:w="476" w:type="dxa"/>
            <w:shd w:val="solid" w:color="FFFFFF" w:fill="auto"/>
          </w:tcPr>
          <w:p w14:paraId="350CA1FE" w14:textId="77777777" w:rsidR="009178AD" w:rsidRPr="006276FC" w:rsidRDefault="009178AD" w:rsidP="009C6C63">
            <w:pPr>
              <w:pStyle w:val="TAL"/>
              <w:rPr>
                <w:snapToGrid w:val="0"/>
                <w:sz w:val="16"/>
              </w:rPr>
            </w:pPr>
          </w:p>
        </w:tc>
        <w:tc>
          <w:tcPr>
            <w:tcW w:w="378" w:type="dxa"/>
            <w:shd w:val="solid" w:color="FFFFFF" w:fill="auto"/>
          </w:tcPr>
          <w:p w14:paraId="40AF68D6" w14:textId="77777777" w:rsidR="009178AD" w:rsidRPr="006276FC" w:rsidRDefault="009178AD" w:rsidP="009C6C63">
            <w:pPr>
              <w:pStyle w:val="TAL"/>
              <w:rPr>
                <w:snapToGrid w:val="0"/>
                <w:sz w:val="16"/>
              </w:rPr>
            </w:pPr>
          </w:p>
        </w:tc>
        <w:tc>
          <w:tcPr>
            <w:tcW w:w="4867" w:type="dxa"/>
            <w:shd w:val="solid" w:color="FFFFFF" w:fill="auto"/>
          </w:tcPr>
          <w:p w14:paraId="2455B23C" w14:textId="77777777" w:rsidR="009178AD" w:rsidRPr="006276FC" w:rsidRDefault="009178AD" w:rsidP="009C6C63">
            <w:pPr>
              <w:pStyle w:val="TAL"/>
              <w:rPr>
                <w:noProof/>
                <w:sz w:val="16"/>
              </w:rPr>
            </w:pPr>
            <w:r w:rsidRPr="006276FC">
              <w:rPr>
                <w:noProof/>
                <w:sz w:val="16"/>
              </w:rPr>
              <w:t>ShDataType.xsd - file attached</w:t>
            </w:r>
          </w:p>
        </w:tc>
        <w:tc>
          <w:tcPr>
            <w:tcW w:w="567" w:type="dxa"/>
            <w:shd w:val="solid" w:color="FFFFFF" w:fill="auto"/>
          </w:tcPr>
          <w:p w14:paraId="06A36F22" w14:textId="77777777" w:rsidR="009178AD" w:rsidRPr="006276FC" w:rsidRDefault="009178AD" w:rsidP="009C6C63">
            <w:pPr>
              <w:pStyle w:val="TAL"/>
              <w:rPr>
                <w:snapToGrid w:val="0"/>
                <w:sz w:val="16"/>
              </w:rPr>
            </w:pPr>
            <w:r w:rsidRPr="006276FC">
              <w:rPr>
                <w:snapToGrid w:val="0"/>
                <w:sz w:val="16"/>
              </w:rPr>
              <w:t>5.3.1</w:t>
            </w:r>
          </w:p>
        </w:tc>
      </w:tr>
      <w:tr w:rsidR="009178AD" w:rsidRPr="006276FC" w14:paraId="7F1C1FD6" w14:textId="77777777" w:rsidTr="00A55BE6">
        <w:tc>
          <w:tcPr>
            <w:tcW w:w="851" w:type="dxa"/>
            <w:shd w:val="solid" w:color="FFFFFF" w:fill="auto"/>
          </w:tcPr>
          <w:p w14:paraId="449781DC" w14:textId="77777777"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14:paraId="035DB9B4" w14:textId="77777777" w:rsidR="009178AD" w:rsidRPr="006276FC" w:rsidRDefault="009178AD" w:rsidP="009C6C63">
            <w:pPr>
              <w:pStyle w:val="TAL"/>
              <w:rPr>
                <w:snapToGrid w:val="0"/>
                <w:sz w:val="16"/>
              </w:rPr>
            </w:pPr>
          </w:p>
        </w:tc>
        <w:tc>
          <w:tcPr>
            <w:tcW w:w="901" w:type="dxa"/>
            <w:shd w:val="solid" w:color="FFFFFF" w:fill="auto"/>
          </w:tcPr>
          <w:p w14:paraId="3DA9EDA1" w14:textId="77777777" w:rsidR="009178AD" w:rsidRPr="006276FC" w:rsidRDefault="009178AD" w:rsidP="009C6C63">
            <w:pPr>
              <w:pStyle w:val="TAL"/>
              <w:rPr>
                <w:snapToGrid w:val="0"/>
                <w:sz w:val="16"/>
              </w:rPr>
            </w:pPr>
          </w:p>
        </w:tc>
        <w:tc>
          <w:tcPr>
            <w:tcW w:w="476" w:type="dxa"/>
            <w:shd w:val="solid" w:color="FFFFFF" w:fill="auto"/>
          </w:tcPr>
          <w:p w14:paraId="3B0E1F04" w14:textId="77777777" w:rsidR="009178AD" w:rsidRPr="006276FC" w:rsidRDefault="009178AD" w:rsidP="009C6C63">
            <w:pPr>
              <w:pStyle w:val="TAL"/>
              <w:rPr>
                <w:snapToGrid w:val="0"/>
                <w:sz w:val="16"/>
              </w:rPr>
            </w:pPr>
          </w:p>
        </w:tc>
        <w:tc>
          <w:tcPr>
            <w:tcW w:w="378" w:type="dxa"/>
            <w:shd w:val="solid" w:color="FFFFFF" w:fill="auto"/>
          </w:tcPr>
          <w:p w14:paraId="27C8BB04" w14:textId="77777777" w:rsidR="009178AD" w:rsidRPr="006276FC" w:rsidRDefault="009178AD" w:rsidP="009C6C63">
            <w:pPr>
              <w:pStyle w:val="TAL"/>
              <w:rPr>
                <w:snapToGrid w:val="0"/>
                <w:sz w:val="16"/>
              </w:rPr>
            </w:pPr>
          </w:p>
        </w:tc>
        <w:tc>
          <w:tcPr>
            <w:tcW w:w="4867" w:type="dxa"/>
            <w:shd w:val="solid" w:color="FFFFFF" w:fill="auto"/>
          </w:tcPr>
          <w:p w14:paraId="5ABB44C5" w14:textId="77777777" w:rsidR="009178AD" w:rsidRPr="006276FC" w:rsidRDefault="009178AD" w:rsidP="009C6C63">
            <w:pPr>
              <w:pStyle w:val="TAL"/>
              <w:rPr>
                <w:noProof/>
                <w:sz w:val="16"/>
              </w:rPr>
            </w:pPr>
            <w:r w:rsidRPr="006276FC">
              <w:rPr>
                <w:noProof/>
                <w:sz w:val="16"/>
              </w:rPr>
              <w:t>Updated ShDataType.xsd - file attached</w:t>
            </w:r>
          </w:p>
        </w:tc>
        <w:tc>
          <w:tcPr>
            <w:tcW w:w="567" w:type="dxa"/>
            <w:shd w:val="solid" w:color="FFFFFF" w:fill="auto"/>
          </w:tcPr>
          <w:p w14:paraId="5D4A1BDF" w14:textId="77777777" w:rsidR="009178AD" w:rsidRPr="006276FC" w:rsidRDefault="009178AD" w:rsidP="009C6C63">
            <w:pPr>
              <w:pStyle w:val="TAL"/>
              <w:rPr>
                <w:snapToGrid w:val="0"/>
                <w:sz w:val="16"/>
                <w:lang w:val="es-ES_tradnl"/>
              </w:rPr>
            </w:pPr>
            <w:r w:rsidRPr="006276FC">
              <w:rPr>
                <w:snapToGrid w:val="0"/>
                <w:sz w:val="16"/>
                <w:lang w:val="es-ES_tradnl"/>
              </w:rPr>
              <w:t>5.3.2</w:t>
            </w:r>
          </w:p>
        </w:tc>
      </w:tr>
      <w:tr w:rsidR="009178AD" w:rsidRPr="006276FC" w14:paraId="54DC9378" w14:textId="77777777" w:rsidTr="00A55BE6">
        <w:tc>
          <w:tcPr>
            <w:tcW w:w="851" w:type="dxa"/>
            <w:shd w:val="solid" w:color="FFFFFF" w:fill="auto"/>
          </w:tcPr>
          <w:p w14:paraId="74FE4F2C"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5B3043B1"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65A1CF1D"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0B93885F" w14:textId="77777777" w:rsidR="009178AD" w:rsidRPr="006276FC" w:rsidRDefault="009178AD" w:rsidP="009C6C63">
            <w:pPr>
              <w:pStyle w:val="TAL"/>
              <w:rPr>
                <w:snapToGrid w:val="0"/>
                <w:sz w:val="16"/>
              </w:rPr>
            </w:pPr>
            <w:r w:rsidRPr="006276FC">
              <w:rPr>
                <w:snapToGrid w:val="0"/>
                <w:sz w:val="16"/>
              </w:rPr>
              <w:t>022</w:t>
            </w:r>
          </w:p>
        </w:tc>
        <w:tc>
          <w:tcPr>
            <w:tcW w:w="378" w:type="dxa"/>
            <w:shd w:val="solid" w:color="FFFFFF" w:fill="auto"/>
          </w:tcPr>
          <w:p w14:paraId="35E34927"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B7A3030" w14:textId="77777777" w:rsidR="009178AD" w:rsidRPr="006276FC" w:rsidRDefault="009178AD" w:rsidP="009C6C63">
            <w:pPr>
              <w:pStyle w:val="TAL"/>
              <w:rPr>
                <w:noProof/>
                <w:sz w:val="16"/>
              </w:rPr>
            </w:pPr>
            <w:r w:rsidRPr="006276FC">
              <w:rPr>
                <w:noProof/>
                <w:sz w:val="16"/>
              </w:rPr>
              <w:t>Co-ordination of Update of Repository Data</w:t>
            </w:r>
          </w:p>
        </w:tc>
        <w:tc>
          <w:tcPr>
            <w:tcW w:w="567" w:type="dxa"/>
            <w:shd w:val="solid" w:color="FFFFFF" w:fill="auto"/>
          </w:tcPr>
          <w:p w14:paraId="4997852B"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344702E6" w14:textId="77777777" w:rsidTr="00A55BE6">
        <w:tc>
          <w:tcPr>
            <w:tcW w:w="851" w:type="dxa"/>
            <w:shd w:val="solid" w:color="FFFFFF" w:fill="auto"/>
          </w:tcPr>
          <w:p w14:paraId="2D123C0F"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2F96E0A5"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4A34E193"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69BE90C1" w14:textId="77777777" w:rsidR="009178AD" w:rsidRPr="006276FC" w:rsidRDefault="009178AD" w:rsidP="009C6C63">
            <w:pPr>
              <w:pStyle w:val="TAL"/>
              <w:rPr>
                <w:snapToGrid w:val="0"/>
                <w:sz w:val="16"/>
              </w:rPr>
            </w:pPr>
            <w:r w:rsidRPr="006276FC">
              <w:rPr>
                <w:snapToGrid w:val="0"/>
                <w:sz w:val="16"/>
              </w:rPr>
              <w:t>023</w:t>
            </w:r>
          </w:p>
        </w:tc>
        <w:tc>
          <w:tcPr>
            <w:tcW w:w="378" w:type="dxa"/>
            <w:shd w:val="solid" w:color="FFFFFF" w:fill="auto"/>
          </w:tcPr>
          <w:p w14:paraId="4EC41979"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54121D3C" w14:textId="77777777" w:rsidR="009178AD" w:rsidRPr="006276FC" w:rsidRDefault="009178AD" w:rsidP="009C6C63">
            <w:pPr>
              <w:pStyle w:val="TAL"/>
              <w:rPr>
                <w:noProof/>
                <w:sz w:val="16"/>
              </w:rPr>
            </w:pPr>
            <w:r w:rsidRPr="006276FC">
              <w:rPr>
                <w:noProof/>
                <w:sz w:val="16"/>
              </w:rPr>
              <w:t>Enhanced description of Sh-Pull Request and Response</w:t>
            </w:r>
          </w:p>
        </w:tc>
        <w:tc>
          <w:tcPr>
            <w:tcW w:w="567" w:type="dxa"/>
            <w:shd w:val="solid" w:color="FFFFFF" w:fill="auto"/>
          </w:tcPr>
          <w:p w14:paraId="55F85E50"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36698987" w14:textId="77777777" w:rsidTr="00A55BE6">
        <w:tc>
          <w:tcPr>
            <w:tcW w:w="851" w:type="dxa"/>
            <w:shd w:val="solid" w:color="FFFFFF" w:fill="auto"/>
          </w:tcPr>
          <w:p w14:paraId="2346F13F"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73A1C07F"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1F62B456"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28AD05CF" w14:textId="77777777" w:rsidR="009178AD" w:rsidRPr="006276FC" w:rsidRDefault="009178AD" w:rsidP="009C6C63">
            <w:pPr>
              <w:pStyle w:val="TAL"/>
              <w:rPr>
                <w:snapToGrid w:val="0"/>
                <w:sz w:val="16"/>
              </w:rPr>
            </w:pPr>
            <w:r w:rsidRPr="006276FC">
              <w:rPr>
                <w:snapToGrid w:val="0"/>
                <w:sz w:val="16"/>
              </w:rPr>
              <w:t>024</w:t>
            </w:r>
          </w:p>
        </w:tc>
        <w:tc>
          <w:tcPr>
            <w:tcW w:w="378" w:type="dxa"/>
            <w:shd w:val="solid" w:color="FFFFFF" w:fill="auto"/>
          </w:tcPr>
          <w:p w14:paraId="10C4A361"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62BC7729" w14:textId="77777777" w:rsidR="009178AD" w:rsidRPr="006276FC" w:rsidRDefault="009178AD" w:rsidP="009C6C63">
            <w:pPr>
              <w:pStyle w:val="TAL"/>
              <w:rPr>
                <w:noProof/>
                <w:sz w:val="16"/>
              </w:rPr>
            </w:pPr>
            <w:r w:rsidRPr="006276FC">
              <w:rPr>
                <w:noProof/>
                <w:sz w:val="16"/>
              </w:rPr>
              <w:t>Enhanced description of Sh-Notif and Sh-Notif-Subs Request and Response</w:t>
            </w:r>
          </w:p>
        </w:tc>
        <w:tc>
          <w:tcPr>
            <w:tcW w:w="567" w:type="dxa"/>
            <w:shd w:val="solid" w:color="FFFFFF" w:fill="auto"/>
          </w:tcPr>
          <w:p w14:paraId="73343F33"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1B6EED51" w14:textId="77777777" w:rsidTr="00A55BE6">
        <w:tc>
          <w:tcPr>
            <w:tcW w:w="851" w:type="dxa"/>
            <w:shd w:val="solid" w:color="FFFFFF" w:fill="auto"/>
          </w:tcPr>
          <w:p w14:paraId="09CDDF95"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3A06FAF2"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38D5E903"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0158DC6E" w14:textId="77777777" w:rsidR="009178AD" w:rsidRPr="006276FC" w:rsidRDefault="009178AD" w:rsidP="009C6C63">
            <w:pPr>
              <w:pStyle w:val="TAL"/>
              <w:rPr>
                <w:snapToGrid w:val="0"/>
                <w:sz w:val="16"/>
              </w:rPr>
            </w:pPr>
            <w:r w:rsidRPr="006276FC">
              <w:rPr>
                <w:snapToGrid w:val="0"/>
                <w:sz w:val="16"/>
              </w:rPr>
              <w:t>025</w:t>
            </w:r>
          </w:p>
        </w:tc>
        <w:tc>
          <w:tcPr>
            <w:tcW w:w="378" w:type="dxa"/>
            <w:shd w:val="solid" w:color="FFFFFF" w:fill="auto"/>
          </w:tcPr>
          <w:p w14:paraId="490D0E40"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14E88020" w14:textId="77777777" w:rsidR="009178AD" w:rsidRPr="006276FC" w:rsidRDefault="009178AD" w:rsidP="009C6C63">
            <w:pPr>
              <w:pStyle w:val="TAL"/>
              <w:rPr>
                <w:noProof/>
                <w:sz w:val="16"/>
              </w:rPr>
            </w:pPr>
            <w:r w:rsidRPr="006276FC">
              <w:rPr>
                <w:noProof/>
                <w:sz w:val="16"/>
              </w:rPr>
              <w:t>A range of editorial changes and corrections and additions of references</w:t>
            </w:r>
          </w:p>
        </w:tc>
        <w:tc>
          <w:tcPr>
            <w:tcW w:w="567" w:type="dxa"/>
            <w:shd w:val="solid" w:color="FFFFFF" w:fill="auto"/>
          </w:tcPr>
          <w:p w14:paraId="36880685"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7F9B676F" w14:textId="77777777" w:rsidTr="00A55BE6">
        <w:tc>
          <w:tcPr>
            <w:tcW w:w="851" w:type="dxa"/>
            <w:shd w:val="solid" w:color="FFFFFF" w:fill="auto"/>
          </w:tcPr>
          <w:p w14:paraId="0992FD78"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67128B2E"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4D725274"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35D217D0" w14:textId="77777777" w:rsidR="009178AD" w:rsidRPr="006276FC" w:rsidRDefault="009178AD" w:rsidP="009C6C63">
            <w:pPr>
              <w:pStyle w:val="TAL"/>
              <w:rPr>
                <w:snapToGrid w:val="0"/>
                <w:sz w:val="16"/>
              </w:rPr>
            </w:pPr>
            <w:r w:rsidRPr="006276FC">
              <w:rPr>
                <w:snapToGrid w:val="0"/>
                <w:sz w:val="16"/>
              </w:rPr>
              <w:t>027</w:t>
            </w:r>
          </w:p>
        </w:tc>
        <w:tc>
          <w:tcPr>
            <w:tcW w:w="378" w:type="dxa"/>
            <w:shd w:val="solid" w:color="FFFFFF" w:fill="auto"/>
          </w:tcPr>
          <w:p w14:paraId="57E86113"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08E0FFEE" w14:textId="77777777" w:rsidR="009178AD" w:rsidRPr="006276FC" w:rsidRDefault="009178AD" w:rsidP="009C6C63">
            <w:pPr>
              <w:pStyle w:val="TAL"/>
              <w:rPr>
                <w:noProof/>
                <w:sz w:val="16"/>
              </w:rPr>
            </w:pPr>
            <w:r w:rsidRPr="006276FC">
              <w:rPr>
                <w:noProof/>
                <w:sz w:val="16"/>
              </w:rPr>
              <w:t>Discrepancy between XML schema of Cx and Sh interface</w:t>
            </w:r>
          </w:p>
        </w:tc>
        <w:tc>
          <w:tcPr>
            <w:tcW w:w="567" w:type="dxa"/>
            <w:shd w:val="solid" w:color="FFFFFF" w:fill="auto"/>
          </w:tcPr>
          <w:p w14:paraId="3AC701C3"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429A1318" w14:textId="77777777" w:rsidTr="00A55BE6">
        <w:tc>
          <w:tcPr>
            <w:tcW w:w="851" w:type="dxa"/>
            <w:shd w:val="solid" w:color="FFFFFF" w:fill="auto"/>
          </w:tcPr>
          <w:p w14:paraId="07DC061D"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EE33285"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0D15E3B3"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1BCCF32A" w14:textId="77777777" w:rsidR="009178AD" w:rsidRPr="006276FC" w:rsidRDefault="009178AD" w:rsidP="009C6C63">
            <w:pPr>
              <w:pStyle w:val="TAL"/>
              <w:rPr>
                <w:snapToGrid w:val="0"/>
                <w:sz w:val="16"/>
              </w:rPr>
            </w:pPr>
            <w:r w:rsidRPr="006276FC">
              <w:rPr>
                <w:snapToGrid w:val="0"/>
                <w:sz w:val="16"/>
              </w:rPr>
              <w:t>029</w:t>
            </w:r>
          </w:p>
        </w:tc>
        <w:tc>
          <w:tcPr>
            <w:tcW w:w="378" w:type="dxa"/>
            <w:shd w:val="solid" w:color="FFFFFF" w:fill="auto"/>
          </w:tcPr>
          <w:p w14:paraId="20996162"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3739BF40" w14:textId="77777777" w:rsidR="009178AD" w:rsidRPr="006276FC" w:rsidRDefault="009178AD" w:rsidP="009C6C63">
            <w:pPr>
              <w:pStyle w:val="TAL"/>
              <w:rPr>
                <w:noProof/>
                <w:sz w:val="16"/>
              </w:rPr>
            </w:pPr>
            <w:r w:rsidRPr="006276FC">
              <w:rPr>
                <w:noProof/>
                <w:sz w:val="16"/>
              </w:rPr>
              <w:t>Correction to the use of User-Identity</w:t>
            </w:r>
          </w:p>
        </w:tc>
        <w:tc>
          <w:tcPr>
            <w:tcW w:w="567" w:type="dxa"/>
            <w:shd w:val="solid" w:color="FFFFFF" w:fill="auto"/>
          </w:tcPr>
          <w:p w14:paraId="3D6ABB23" w14:textId="77777777"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14:paraId="418991BF" w14:textId="77777777" w:rsidTr="00A55BE6">
        <w:tc>
          <w:tcPr>
            <w:tcW w:w="851" w:type="dxa"/>
            <w:shd w:val="solid" w:color="FFFFFF" w:fill="auto"/>
          </w:tcPr>
          <w:p w14:paraId="2BDB5058" w14:textId="77777777"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14:paraId="17A60488" w14:textId="77777777"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14:paraId="57089099" w14:textId="77777777"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14:paraId="7EA02A73" w14:textId="77777777" w:rsidR="009178AD" w:rsidRPr="006276FC" w:rsidRDefault="009178AD" w:rsidP="009C6C63">
            <w:pPr>
              <w:pStyle w:val="TAL"/>
              <w:rPr>
                <w:snapToGrid w:val="0"/>
                <w:sz w:val="16"/>
              </w:rPr>
            </w:pPr>
            <w:r w:rsidRPr="006276FC">
              <w:rPr>
                <w:snapToGrid w:val="0"/>
                <w:sz w:val="16"/>
              </w:rPr>
              <w:t>030</w:t>
            </w:r>
          </w:p>
        </w:tc>
        <w:tc>
          <w:tcPr>
            <w:tcW w:w="378" w:type="dxa"/>
            <w:shd w:val="solid" w:color="FFFFFF" w:fill="auto"/>
          </w:tcPr>
          <w:p w14:paraId="61897B0E"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242BCE5" w14:textId="77777777" w:rsidR="009178AD" w:rsidRPr="006276FC" w:rsidRDefault="009178AD" w:rsidP="009C6C63">
            <w:pPr>
              <w:pStyle w:val="TAL"/>
              <w:rPr>
                <w:noProof/>
                <w:sz w:val="16"/>
              </w:rPr>
            </w:pPr>
            <w:r w:rsidRPr="006276FC">
              <w:rPr>
                <w:noProof/>
                <w:sz w:val="16"/>
              </w:rPr>
              <w:t>Clarification on the handling of the "Charging Information" via the Sh interface</w:t>
            </w:r>
          </w:p>
        </w:tc>
        <w:tc>
          <w:tcPr>
            <w:tcW w:w="567" w:type="dxa"/>
            <w:shd w:val="solid" w:color="FFFFFF" w:fill="auto"/>
          </w:tcPr>
          <w:p w14:paraId="0555A437" w14:textId="77777777" w:rsidR="009178AD" w:rsidRPr="006276FC" w:rsidRDefault="009178AD" w:rsidP="009C6C63">
            <w:pPr>
              <w:pStyle w:val="TAL"/>
              <w:rPr>
                <w:snapToGrid w:val="0"/>
                <w:sz w:val="16"/>
              </w:rPr>
            </w:pPr>
            <w:r w:rsidRPr="006276FC">
              <w:rPr>
                <w:snapToGrid w:val="0"/>
                <w:sz w:val="16"/>
              </w:rPr>
              <w:t>5.4.0</w:t>
            </w:r>
          </w:p>
        </w:tc>
      </w:tr>
      <w:tr w:rsidR="009178AD" w:rsidRPr="006276FC" w14:paraId="5A52A1D9" w14:textId="77777777" w:rsidTr="00A55BE6">
        <w:tc>
          <w:tcPr>
            <w:tcW w:w="851" w:type="dxa"/>
            <w:shd w:val="solid" w:color="FFFFFF" w:fill="auto"/>
          </w:tcPr>
          <w:p w14:paraId="55A915F7"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52BC8CCE"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2672A024"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16764EBC" w14:textId="77777777" w:rsidR="009178AD" w:rsidRPr="006276FC" w:rsidRDefault="009178AD" w:rsidP="009C6C63">
            <w:pPr>
              <w:pStyle w:val="TAL"/>
              <w:rPr>
                <w:snapToGrid w:val="0"/>
                <w:sz w:val="16"/>
              </w:rPr>
            </w:pPr>
            <w:r w:rsidRPr="006276FC">
              <w:rPr>
                <w:snapToGrid w:val="0"/>
                <w:sz w:val="16"/>
              </w:rPr>
              <w:t>032</w:t>
            </w:r>
          </w:p>
        </w:tc>
        <w:tc>
          <w:tcPr>
            <w:tcW w:w="378" w:type="dxa"/>
            <w:shd w:val="solid" w:color="FFFFFF" w:fill="auto"/>
          </w:tcPr>
          <w:p w14:paraId="53B74AFA"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9C43A01" w14:textId="77777777" w:rsidR="009178AD" w:rsidRPr="006276FC" w:rsidRDefault="009178AD" w:rsidP="009C6C63">
            <w:pPr>
              <w:pStyle w:val="TAL"/>
              <w:rPr>
                <w:noProof/>
                <w:sz w:val="16"/>
              </w:rPr>
            </w:pPr>
            <w:r w:rsidRPr="006276FC">
              <w:rPr>
                <w:noProof/>
                <w:sz w:val="16"/>
              </w:rPr>
              <w:t>Correction of message flow</w:t>
            </w:r>
          </w:p>
        </w:tc>
        <w:tc>
          <w:tcPr>
            <w:tcW w:w="567" w:type="dxa"/>
            <w:shd w:val="solid" w:color="FFFFFF" w:fill="auto"/>
          </w:tcPr>
          <w:p w14:paraId="37F20265" w14:textId="77777777" w:rsidR="009178AD" w:rsidRPr="006276FC" w:rsidRDefault="009178AD" w:rsidP="009C6C63">
            <w:pPr>
              <w:pStyle w:val="TAL"/>
              <w:rPr>
                <w:snapToGrid w:val="0"/>
                <w:sz w:val="16"/>
              </w:rPr>
            </w:pPr>
            <w:r w:rsidRPr="006276FC">
              <w:rPr>
                <w:snapToGrid w:val="0"/>
                <w:sz w:val="16"/>
              </w:rPr>
              <w:t>5.5.0</w:t>
            </w:r>
          </w:p>
        </w:tc>
      </w:tr>
      <w:tr w:rsidR="009178AD" w:rsidRPr="006276FC" w14:paraId="327EDFF5" w14:textId="77777777" w:rsidTr="00A55BE6">
        <w:tc>
          <w:tcPr>
            <w:tcW w:w="851" w:type="dxa"/>
            <w:shd w:val="solid" w:color="FFFFFF" w:fill="auto"/>
          </w:tcPr>
          <w:p w14:paraId="2F17F4C6"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45161BD5"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7C36944A"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54E3D9E3" w14:textId="77777777" w:rsidR="009178AD" w:rsidRPr="006276FC" w:rsidRDefault="009178AD" w:rsidP="009C6C63">
            <w:pPr>
              <w:pStyle w:val="TAL"/>
              <w:rPr>
                <w:snapToGrid w:val="0"/>
                <w:sz w:val="16"/>
              </w:rPr>
            </w:pPr>
            <w:r w:rsidRPr="006276FC">
              <w:rPr>
                <w:snapToGrid w:val="0"/>
                <w:sz w:val="16"/>
              </w:rPr>
              <w:t>033</w:t>
            </w:r>
          </w:p>
        </w:tc>
        <w:tc>
          <w:tcPr>
            <w:tcW w:w="378" w:type="dxa"/>
            <w:shd w:val="solid" w:color="FFFFFF" w:fill="auto"/>
          </w:tcPr>
          <w:p w14:paraId="442AAECF"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48110C5" w14:textId="77777777" w:rsidR="009178AD" w:rsidRPr="006276FC" w:rsidRDefault="009178AD" w:rsidP="009C6C63">
            <w:pPr>
              <w:pStyle w:val="TAL"/>
              <w:rPr>
                <w:noProof/>
                <w:sz w:val="16"/>
              </w:rPr>
            </w:pPr>
            <w:r w:rsidRPr="006276FC">
              <w:rPr>
                <w:noProof/>
                <w:sz w:val="16"/>
              </w:rPr>
              <w:t>Correction of Sh data definition in Annex C and D</w:t>
            </w:r>
          </w:p>
        </w:tc>
        <w:tc>
          <w:tcPr>
            <w:tcW w:w="567" w:type="dxa"/>
            <w:shd w:val="solid" w:color="FFFFFF" w:fill="auto"/>
          </w:tcPr>
          <w:p w14:paraId="566D19AD" w14:textId="77777777" w:rsidR="009178AD" w:rsidRPr="006276FC" w:rsidRDefault="009178AD" w:rsidP="009C6C63">
            <w:pPr>
              <w:pStyle w:val="TAL"/>
              <w:rPr>
                <w:snapToGrid w:val="0"/>
                <w:sz w:val="16"/>
              </w:rPr>
            </w:pPr>
            <w:r w:rsidRPr="006276FC">
              <w:rPr>
                <w:snapToGrid w:val="0"/>
                <w:sz w:val="16"/>
              </w:rPr>
              <w:t>5.5.0</w:t>
            </w:r>
          </w:p>
        </w:tc>
      </w:tr>
      <w:tr w:rsidR="009178AD" w:rsidRPr="006276FC" w14:paraId="560E98A9" w14:textId="77777777" w:rsidTr="00A55BE6">
        <w:tc>
          <w:tcPr>
            <w:tcW w:w="851" w:type="dxa"/>
            <w:shd w:val="solid" w:color="FFFFFF" w:fill="auto"/>
          </w:tcPr>
          <w:p w14:paraId="4862993D" w14:textId="77777777"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14:paraId="099D8DD5" w14:textId="77777777"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14:paraId="7C56E198" w14:textId="77777777"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14:paraId="2C196D6B" w14:textId="77777777" w:rsidR="009178AD" w:rsidRPr="006276FC" w:rsidRDefault="009178AD" w:rsidP="009C6C63">
            <w:pPr>
              <w:pStyle w:val="TAL"/>
              <w:rPr>
                <w:snapToGrid w:val="0"/>
                <w:sz w:val="16"/>
              </w:rPr>
            </w:pPr>
            <w:r w:rsidRPr="006276FC">
              <w:rPr>
                <w:snapToGrid w:val="0"/>
                <w:sz w:val="16"/>
              </w:rPr>
              <w:t>035</w:t>
            </w:r>
          </w:p>
        </w:tc>
        <w:tc>
          <w:tcPr>
            <w:tcW w:w="378" w:type="dxa"/>
            <w:shd w:val="solid" w:color="FFFFFF" w:fill="auto"/>
          </w:tcPr>
          <w:p w14:paraId="66877C9B"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6C4453C" w14:textId="77777777" w:rsidR="009178AD" w:rsidRPr="006276FC" w:rsidRDefault="009178AD" w:rsidP="009C6C63">
            <w:pPr>
              <w:pStyle w:val="TAL"/>
              <w:rPr>
                <w:noProof/>
                <w:sz w:val="16"/>
              </w:rPr>
            </w:pPr>
            <w:r w:rsidRPr="006276FC">
              <w:rPr>
                <w:bCs/>
                <w:sz w:val="16"/>
              </w:rPr>
              <w:t>Mistakes in the XML schema</w:t>
            </w:r>
          </w:p>
        </w:tc>
        <w:tc>
          <w:tcPr>
            <w:tcW w:w="567" w:type="dxa"/>
            <w:shd w:val="solid" w:color="FFFFFF" w:fill="auto"/>
          </w:tcPr>
          <w:p w14:paraId="62A10375" w14:textId="77777777" w:rsidR="009178AD" w:rsidRPr="006276FC" w:rsidRDefault="009178AD" w:rsidP="009C6C63">
            <w:pPr>
              <w:pStyle w:val="TAL"/>
              <w:rPr>
                <w:snapToGrid w:val="0"/>
                <w:sz w:val="16"/>
              </w:rPr>
            </w:pPr>
            <w:r w:rsidRPr="006276FC">
              <w:rPr>
                <w:snapToGrid w:val="0"/>
                <w:sz w:val="16"/>
              </w:rPr>
              <w:t>5.5.0</w:t>
            </w:r>
          </w:p>
        </w:tc>
      </w:tr>
      <w:tr w:rsidR="009178AD" w:rsidRPr="006276FC" w14:paraId="62CE8C69" w14:textId="77777777" w:rsidTr="00A55BE6">
        <w:tc>
          <w:tcPr>
            <w:tcW w:w="851" w:type="dxa"/>
            <w:shd w:val="solid" w:color="FFFFFF" w:fill="auto"/>
          </w:tcPr>
          <w:p w14:paraId="09038096"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6668B143"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59654F13" w14:textId="77777777"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14:paraId="1E976FC9" w14:textId="77777777" w:rsidR="009178AD" w:rsidRPr="006276FC" w:rsidRDefault="009178AD" w:rsidP="009C6C63">
            <w:pPr>
              <w:pStyle w:val="TAL"/>
              <w:rPr>
                <w:snapToGrid w:val="0"/>
                <w:sz w:val="16"/>
              </w:rPr>
            </w:pPr>
            <w:r w:rsidRPr="006276FC">
              <w:rPr>
                <w:snapToGrid w:val="0"/>
                <w:sz w:val="16"/>
              </w:rPr>
              <w:t>038</w:t>
            </w:r>
          </w:p>
        </w:tc>
        <w:tc>
          <w:tcPr>
            <w:tcW w:w="378" w:type="dxa"/>
            <w:shd w:val="solid" w:color="FFFFFF" w:fill="auto"/>
          </w:tcPr>
          <w:p w14:paraId="32A82A5E"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86E2266" w14:textId="77777777" w:rsidR="009178AD" w:rsidRPr="006276FC" w:rsidRDefault="009178AD" w:rsidP="009C6C63">
            <w:pPr>
              <w:pStyle w:val="TAL"/>
              <w:rPr>
                <w:noProof/>
                <w:sz w:val="16"/>
              </w:rPr>
            </w:pPr>
            <w:r w:rsidRPr="006276FC">
              <w:rPr>
                <w:noProof/>
                <w:sz w:val="16"/>
              </w:rPr>
              <w:t>XML Schema Correction</w:t>
            </w:r>
          </w:p>
        </w:tc>
        <w:tc>
          <w:tcPr>
            <w:tcW w:w="567" w:type="dxa"/>
            <w:shd w:val="solid" w:color="FFFFFF" w:fill="auto"/>
          </w:tcPr>
          <w:p w14:paraId="342AA37C" w14:textId="77777777" w:rsidR="009178AD" w:rsidRPr="006276FC" w:rsidRDefault="009178AD" w:rsidP="009C6C63">
            <w:pPr>
              <w:pStyle w:val="TAL"/>
              <w:rPr>
                <w:snapToGrid w:val="0"/>
                <w:sz w:val="16"/>
              </w:rPr>
            </w:pPr>
            <w:r w:rsidRPr="006276FC">
              <w:rPr>
                <w:snapToGrid w:val="0"/>
                <w:sz w:val="16"/>
              </w:rPr>
              <w:t>5.6.0</w:t>
            </w:r>
          </w:p>
        </w:tc>
      </w:tr>
      <w:tr w:rsidR="009178AD" w:rsidRPr="006276FC" w14:paraId="3B826CED" w14:textId="77777777" w:rsidTr="00A55BE6">
        <w:tc>
          <w:tcPr>
            <w:tcW w:w="851" w:type="dxa"/>
            <w:shd w:val="solid" w:color="FFFFFF" w:fill="auto"/>
          </w:tcPr>
          <w:p w14:paraId="28ED731C"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3865C048"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328E4C18" w14:textId="77777777"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14:paraId="180A0891" w14:textId="77777777" w:rsidR="009178AD" w:rsidRPr="006276FC" w:rsidRDefault="009178AD" w:rsidP="009C6C63">
            <w:pPr>
              <w:pStyle w:val="TAL"/>
              <w:rPr>
                <w:snapToGrid w:val="0"/>
                <w:sz w:val="16"/>
              </w:rPr>
            </w:pPr>
            <w:r w:rsidRPr="006276FC">
              <w:rPr>
                <w:snapToGrid w:val="0"/>
                <w:sz w:val="16"/>
              </w:rPr>
              <w:t>041</w:t>
            </w:r>
          </w:p>
        </w:tc>
        <w:tc>
          <w:tcPr>
            <w:tcW w:w="378" w:type="dxa"/>
            <w:shd w:val="solid" w:color="FFFFFF" w:fill="auto"/>
          </w:tcPr>
          <w:p w14:paraId="53F75FF7"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42976E6" w14:textId="77777777" w:rsidR="009178AD" w:rsidRPr="006276FC" w:rsidRDefault="009178AD" w:rsidP="009C6C63">
            <w:pPr>
              <w:pStyle w:val="TAL"/>
              <w:rPr>
                <w:noProof/>
                <w:sz w:val="16"/>
              </w:rPr>
            </w:pPr>
            <w:r w:rsidRPr="006276FC">
              <w:rPr>
                <w:noProof/>
                <w:sz w:val="16"/>
              </w:rPr>
              <w:t>The extensibility of the XML schema</w:t>
            </w:r>
          </w:p>
        </w:tc>
        <w:tc>
          <w:tcPr>
            <w:tcW w:w="567" w:type="dxa"/>
            <w:shd w:val="solid" w:color="FFFFFF" w:fill="auto"/>
          </w:tcPr>
          <w:p w14:paraId="55C32C2C" w14:textId="77777777" w:rsidR="009178AD" w:rsidRPr="006276FC" w:rsidRDefault="009178AD" w:rsidP="009C6C63">
            <w:pPr>
              <w:pStyle w:val="TAL"/>
              <w:rPr>
                <w:snapToGrid w:val="0"/>
                <w:sz w:val="16"/>
              </w:rPr>
            </w:pPr>
            <w:r w:rsidRPr="006276FC">
              <w:rPr>
                <w:snapToGrid w:val="0"/>
                <w:sz w:val="16"/>
              </w:rPr>
              <w:t>5.6.0</w:t>
            </w:r>
          </w:p>
        </w:tc>
      </w:tr>
      <w:tr w:rsidR="009178AD" w:rsidRPr="006276FC" w14:paraId="7EBC188C" w14:textId="77777777" w:rsidTr="00A55BE6">
        <w:tc>
          <w:tcPr>
            <w:tcW w:w="851" w:type="dxa"/>
            <w:shd w:val="solid" w:color="FFFFFF" w:fill="auto"/>
          </w:tcPr>
          <w:p w14:paraId="15998AE1"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3E7197DB"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26DB764A" w14:textId="77777777" w:rsidR="009178AD" w:rsidRPr="006276FC" w:rsidRDefault="009178AD" w:rsidP="009C6C63">
            <w:pPr>
              <w:pStyle w:val="TAL"/>
              <w:rPr>
                <w:snapToGrid w:val="0"/>
                <w:sz w:val="16"/>
              </w:rPr>
            </w:pPr>
            <w:r w:rsidRPr="006276FC">
              <w:rPr>
                <w:snapToGrid w:val="0"/>
                <w:sz w:val="16"/>
              </w:rPr>
              <w:t>NP-030518</w:t>
            </w:r>
          </w:p>
        </w:tc>
        <w:tc>
          <w:tcPr>
            <w:tcW w:w="476" w:type="dxa"/>
            <w:shd w:val="solid" w:color="FFFFFF" w:fill="auto"/>
          </w:tcPr>
          <w:p w14:paraId="4C55C488" w14:textId="77777777" w:rsidR="009178AD" w:rsidRPr="006276FC" w:rsidRDefault="009178AD" w:rsidP="009C6C63">
            <w:pPr>
              <w:pStyle w:val="TAL"/>
              <w:rPr>
                <w:snapToGrid w:val="0"/>
                <w:sz w:val="16"/>
              </w:rPr>
            </w:pPr>
            <w:r w:rsidRPr="006276FC">
              <w:rPr>
                <w:snapToGrid w:val="0"/>
                <w:sz w:val="16"/>
              </w:rPr>
              <w:t>042</w:t>
            </w:r>
          </w:p>
        </w:tc>
        <w:tc>
          <w:tcPr>
            <w:tcW w:w="378" w:type="dxa"/>
            <w:shd w:val="solid" w:color="FFFFFF" w:fill="auto"/>
          </w:tcPr>
          <w:p w14:paraId="11617278"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2712FFF" w14:textId="77777777" w:rsidR="009178AD" w:rsidRPr="006276FC" w:rsidRDefault="009178AD" w:rsidP="009C6C63">
            <w:pPr>
              <w:pStyle w:val="TAL"/>
              <w:rPr>
                <w:noProof/>
                <w:sz w:val="16"/>
              </w:rPr>
            </w:pPr>
            <w:r w:rsidRPr="006276FC">
              <w:rPr>
                <w:noProof/>
                <w:sz w:val="16"/>
              </w:rPr>
              <w:t>Clarification of inclusion of elements in Charging Information</w:t>
            </w:r>
          </w:p>
        </w:tc>
        <w:tc>
          <w:tcPr>
            <w:tcW w:w="567" w:type="dxa"/>
            <w:shd w:val="solid" w:color="FFFFFF" w:fill="auto"/>
          </w:tcPr>
          <w:p w14:paraId="2B4B31A4" w14:textId="77777777" w:rsidR="009178AD" w:rsidRPr="006276FC" w:rsidRDefault="009178AD" w:rsidP="009C6C63">
            <w:pPr>
              <w:pStyle w:val="TAL"/>
              <w:rPr>
                <w:snapToGrid w:val="0"/>
                <w:sz w:val="16"/>
              </w:rPr>
            </w:pPr>
            <w:r w:rsidRPr="006276FC">
              <w:rPr>
                <w:snapToGrid w:val="0"/>
                <w:sz w:val="16"/>
              </w:rPr>
              <w:t>5.6.0</w:t>
            </w:r>
          </w:p>
        </w:tc>
      </w:tr>
      <w:tr w:rsidR="009178AD" w:rsidRPr="006276FC" w14:paraId="2A0F6D48" w14:textId="77777777" w:rsidTr="00A55BE6">
        <w:tc>
          <w:tcPr>
            <w:tcW w:w="851" w:type="dxa"/>
            <w:shd w:val="solid" w:color="FFFFFF" w:fill="auto"/>
          </w:tcPr>
          <w:p w14:paraId="1106A700"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47417375"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34F71BC8" w14:textId="77777777" w:rsidR="009178AD" w:rsidRPr="006276FC" w:rsidRDefault="009178AD" w:rsidP="009C6C63">
            <w:pPr>
              <w:pStyle w:val="TAL"/>
              <w:rPr>
                <w:snapToGrid w:val="0"/>
                <w:sz w:val="16"/>
              </w:rPr>
            </w:pPr>
          </w:p>
        </w:tc>
        <w:tc>
          <w:tcPr>
            <w:tcW w:w="476" w:type="dxa"/>
            <w:shd w:val="solid" w:color="FFFFFF" w:fill="auto"/>
          </w:tcPr>
          <w:p w14:paraId="06F19E0D" w14:textId="77777777" w:rsidR="009178AD" w:rsidRPr="006276FC" w:rsidRDefault="009178AD" w:rsidP="009C6C63">
            <w:pPr>
              <w:pStyle w:val="TAL"/>
              <w:rPr>
                <w:snapToGrid w:val="0"/>
                <w:sz w:val="16"/>
              </w:rPr>
            </w:pPr>
          </w:p>
        </w:tc>
        <w:tc>
          <w:tcPr>
            <w:tcW w:w="378" w:type="dxa"/>
            <w:shd w:val="solid" w:color="FFFFFF" w:fill="auto"/>
          </w:tcPr>
          <w:p w14:paraId="7E491CC1" w14:textId="77777777" w:rsidR="009178AD" w:rsidRPr="006276FC" w:rsidRDefault="009178AD" w:rsidP="009C6C63">
            <w:pPr>
              <w:pStyle w:val="TAL"/>
              <w:rPr>
                <w:snapToGrid w:val="0"/>
                <w:sz w:val="16"/>
              </w:rPr>
            </w:pPr>
          </w:p>
        </w:tc>
        <w:tc>
          <w:tcPr>
            <w:tcW w:w="4867" w:type="dxa"/>
            <w:shd w:val="solid" w:color="FFFFFF" w:fill="auto"/>
          </w:tcPr>
          <w:p w14:paraId="55E1159E" w14:textId="77777777" w:rsidR="009178AD" w:rsidRPr="006276FC" w:rsidRDefault="009178AD" w:rsidP="009C6C63">
            <w:pPr>
              <w:pStyle w:val="TAL"/>
              <w:rPr>
                <w:noProof/>
                <w:sz w:val="16"/>
              </w:rPr>
            </w:pPr>
            <w:r w:rsidRPr="006276FC">
              <w:rPr>
                <w:noProof/>
                <w:sz w:val="16"/>
              </w:rPr>
              <w:t>Reference [8] updated</w:t>
            </w:r>
          </w:p>
        </w:tc>
        <w:tc>
          <w:tcPr>
            <w:tcW w:w="567" w:type="dxa"/>
            <w:shd w:val="solid" w:color="FFFFFF" w:fill="auto"/>
          </w:tcPr>
          <w:p w14:paraId="370731D4" w14:textId="77777777" w:rsidR="009178AD" w:rsidRPr="006276FC" w:rsidRDefault="009178AD" w:rsidP="009C6C63">
            <w:pPr>
              <w:pStyle w:val="TAL"/>
              <w:rPr>
                <w:snapToGrid w:val="0"/>
                <w:sz w:val="16"/>
              </w:rPr>
            </w:pPr>
            <w:r w:rsidRPr="006276FC">
              <w:rPr>
                <w:snapToGrid w:val="0"/>
                <w:sz w:val="16"/>
              </w:rPr>
              <w:t>5.6.0</w:t>
            </w:r>
          </w:p>
        </w:tc>
      </w:tr>
      <w:tr w:rsidR="009178AD" w:rsidRPr="006276FC" w14:paraId="37C66F64" w14:textId="77777777" w:rsidTr="00A55BE6">
        <w:tc>
          <w:tcPr>
            <w:tcW w:w="851" w:type="dxa"/>
            <w:shd w:val="solid" w:color="FFFFFF" w:fill="auto"/>
          </w:tcPr>
          <w:p w14:paraId="2CE01FC6" w14:textId="77777777"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14:paraId="2D2FC6BF" w14:textId="77777777"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14:paraId="1CE862BC" w14:textId="77777777" w:rsidR="009178AD" w:rsidRPr="006276FC" w:rsidRDefault="009178AD" w:rsidP="009C6C63">
            <w:pPr>
              <w:pStyle w:val="TAL"/>
              <w:rPr>
                <w:snapToGrid w:val="0"/>
                <w:sz w:val="16"/>
              </w:rPr>
            </w:pPr>
            <w:r w:rsidRPr="006276FC">
              <w:rPr>
                <w:snapToGrid w:val="0"/>
                <w:sz w:val="16"/>
              </w:rPr>
              <w:t>NP-030510</w:t>
            </w:r>
          </w:p>
        </w:tc>
        <w:tc>
          <w:tcPr>
            <w:tcW w:w="476" w:type="dxa"/>
            <w:shd w:val="solid" w:color="FFFFFF" w:fill="auto"/>
          </w:tcPr>
          <w:p w14:paraId="1A207581" w14:textId="77777777" w:rsidR="009178AD" w:rsidRPr="006276FC" w:rsidRDefault="009178AD" w:rsidP="009C6C63">
            <w:pPr>
              <w:pStyle w:val="TAL"/>
              <w:rPr>
                <w:snapToGrid w:val="0"/>
                <w:sz w:val="16"/>
              </w:rPr>
            </w:pPr>
            <w:r w:rsidRPr="006276FC">
              <w:rPr>
                <w:snapToGrid w:val="0"/>
                <w:sz w:val="16"/>
              </w:rPr>
              <w:t>026</w:t>
            </w:r>
          </w:p>
        </w:tc>
        <w:tc>
          <w:tcPr>
            <w:tcW w:w="378" w:type="dxa"/>
            <w:shd w:val="solid" w:color="FFFFFF" w:fill="auto"/>
          </w:tcPr>
          <w:p w14:paraId="6A4899F9" w14:textId="77777777"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14:paraId="7E47C390" w14:textId="77777777" w:rsidR="009178AD" w:rsidRPr="006276FC" w:rsidRDefault="009178AD" w:rsidP="009C6C63">
            <w:pPr>
              <w:pStyle w:val="TAL"/>
              <w:rPr>
                <w:noProof/>
                <w:sz w:val="16"/>
              </w:rPr>
            </w:pPr>
            <w:r w:rsidRPr="006276FC">
              <w:rPr>
                <w:noProof/>
                <w:sz w:val="16"/>
              </w:rPr>
              <w:t>Introduction of Presence Stage 3 (Ph) to the Sh interface</w:t>
            </w:r>
          </w:p>
        </w:tc>
        <w:tc>
          <w:tcPr>
            <w:tcW w:w="567" w:type="dxa"/>
            <w:shd w:val="solid" w:color="FFFFFF" w:fill="auto"/>
          </w:tcPr>
          <w:p w14:paraId="222670E9" w14:textId="77777777" w:rsidR="009178AD" w:rsidRPr="006276FC" w:rsidRDefault="009178AD" w:rsidP="009C6C63">
            <w:pPr>
              <w:pStyle w:val="TAL"/>
              <w:rPr>
                <w:snapToGrid w:val="0"/>
                <w:sz w:val="16"/>
                <w:lang w:val="es-ES_tradnl"/>
              </w:rPr>
            </w:pPr>
            <w:r w:rsidRPr="006276FC">
              <w:rPr>
                <w:snapToGrid w:val="0"/>
                <w:sz w:val="16"/>
                <w:lang w:val="es-ES_tradnl"/>
              </w:rPr>
              <w:t>6.0.0</w:t>
            </w:r>
          </w:p>
        </w:tc>
      </w:tr>
      <w:tr w:rsidR="009178AD" w:rsidRPr="006276FC" w14:paraId="7E919C27" w14:textId="77777777" w:rsidTr="00A55BE6">
        <w:tc>
          <w:tcPr>
            <w:tcW w:w="851" w:type="dxa"/>
            <w:shd w:val="solid" w:color="FFFFFF" w:fill="auto"/>
          </w:tcPr>
          <w:p w14:paraId="52AC1383"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E756DAB" w14:textId="77777777"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14:paraId="69FD143B" w14:textId="77777777" w:rsidR="009178AD" w:rsidRPr="006276FC" w:rsidRDefault="009178AD" w:rsidP="009C6C63">
            <w:pPr>
              <w:pStyle w:val="TAL"/>
              <w:rPr>
                <w:snapToGrid w:val="0"/>
                <w:sz w:val="16"/>
                <w:lang w:val="es-ES_tradnl"/>
              </w:rPr>
            </w:pPr>
            <w:r w:rsidRPr="006276FC">
              <w:rPr>
                <w:snapToGrid w:val="0"/>
                <w:sz w:val="16"/>
                <w:lang w:val="es-ES_tradnl"/>
              </w:rPr>
              <w:t>NP-040055</w:t>
            </w:r>
          </w:p>
        </w:tc>
        <w:tc>
          <w:tcPr>
            <w:tcW w:w="476" w:type="dxa"/>
            <w:shd w:val="solid" w:color="FFFFFF" w:fill="auto"/>
          </w:tcPr>
          <w:p w14:paraId="2CFE16D8" w14:textId="77777777" w:rsidR="009178AD" w:rsidRPr="006276FC" w:rsidRDefault="009178AD" w:rsidP="009C6C63">
            <w:pPr>
              <w:pStyle w:val="TAL"/>
              <w:rPr>
                <w:snapToGrid w:val="0"/>
                <w:sz w:val="16"/>
                <w:lang w:val="es-ES_tradnl"/>
              </w:rPr>
            </w:pPr>
            <w:r w:rsidRPr="006276FC">
              <w:rPr>
                <w:snapToGrid w:val="0"/>
                <w:sz w:val="16"/>
                <w:lang w:val="es-ES_tradnl"/>
              </w:rPr>
              <w:t>036</w:t>
            </w:r>
          </w:p>
        </w:tc>
        <w:tc>
          <w:tcPr>
            <w:tcW w:w="378" w:type="dxa"/>
            <w:shd w:val="solid" w:color="FFFFFF" w:fill="auto"/>
          </w:tcPr>
          <w:p w14:paraId="2ABF162A" w14:textId="77777777" w:rsidR="009178AD" w:rsidRPr="006276FC" w:rsidRDefault="009178AD" w:rsidP="009C6C63">
            <w:pPr>
              <w:pStyle w:val="TAL"/>
              <w:rPr>
                <w:snapToGrid w:val="0"/>
                <w:sz w:val="16"/>
                <w:lang w:val="es-ES_tradnl"/>
              </w:rPr>
            </w:pPr>
            <w:r w:rsidRPr="006276FC">
              <w:rPr>
                <w:snapToGrid w:val="0"/>
                <w:sz w:val="16"/>
                <w:lang w:val="es-ES_tradnl"/>
              </w:rPr>
              <w:t>2</w:t>
            </w:r>
          </w:p>
        </w:tc>
        <w:tc>
          <w:tcPr>
            <w:tcW w:w="4867" w:type="dxa"/>
            <w:shd w:val="solid" w:color="FFFFFF" w:fill="auto"/>
          </w:tcPr>
          <w:p w14:paraId="7FC21DD9" w14:textId="77777777" w:rsidR="009178AD" w:rsidRPr="006276FC" w:rsidRDefault="009178AD" w:rsidP="009C6C63">
            <w:pPr>
              <w:pStyle w:val="TAL"/>
              <w:rPr>
                <w:noProof/>
                <w:sz w:val="16"/>
                <w:lang w:val="es-ES_tradnl"/>
              </w:rPr>
            </w:pPr>
            <w:r w:rsidRPr="006276FC">
              <w:rPr>
                <w:noProof/>
                <w:sz w:val="16"/>
                <w:lang w:val="es-ES_tradnl"/>
              </w:rPr>
              <w:t>Dh interface</w:t>
            </w:r>
          </w:p>
        </w:tc>
        <w:tc>
          <w:tcPr>
            <w:tcW w:w="567" w:type="dxa"/>
            <w:shd w:val="solid" w:color="FFFFFF" w:fill="auto"/>
          </w:tcPr>
          <w:p w14:paraId="550010CE" w14:textId="77777777"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14:paraId="01AA7727" w14:textId="77777777" w:rsidTr="00A55BE6">
        <w:tc>
          <w:tcPr>
            <w:tcW w:w="851" w:type="dxa"/>
            <w:shd w:val="solid" w:color="FFFFFF" w:fill="auto"/>
          </w:tcPr>
          <w:p w14:paraId="332084E5"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0197216F" w14:textId="77777777" w:rsidR="009178AD" w:rsidRPr="006276FC" w:rsidRDefault="009178AD" w:rsidP="009C6C63">
            <w:pPr>
              <w:pStyle w:val="TAL"/>
              <w:rPr>
                <w:snapToGrid w:val="0"/>
                <w:sz w:val="16"/>
              </w:rPr>
            </w:pPr>
            <w:r w:rsidRPr="006276FC">
              <w:rPr>
                <w:snapToGrid w:val="0"/>
                <w:sz w:val="16"/>
              </w:rPr>
              <w:t>CN#23</w:t>
            </w:r>
          </w:p>
        </w:tc>
        <w:tc>
          <w:tcPr>
            <w:tcW w:w="901" w:type="dxa"/>
            <w:shd w:val="solid" w:color="FFFFFF" w:fill="auto"/>
          </w:tcPr>
          <w:p w14:paraId="1DEA4371" w14:textId="77777777" w:rsidR="009178AD" w:rsidRPr="006276FC" w:rsidRDefault="009178AD" w:rsidP="009C6C63">
            <w:pPr>
              <w:pStyle w:val="TAL"/>
              <w:rPr>
                <w:snapToGrid w:val="0"/>
                <w:sz w:val="16"/>
              </w:rPr>
            </w:pPr>
            <w:r w:rsidRPr="006276FC">
              <w:rPr>
                <w:snapToGrid w:val="0"/>
                <w:sz w:val="16"/>
              </w:rPr>
              <w:t>NP-040055</w:t>
            </w:r>
          </w:p>
        </w:tc>
        <w:tc>
          <w:tcPr>
            <w:tcW w:w="476" w:type="dxa"/>
            <w:shd w:val="solid" w:color="FFFFFF" w:fill="auto"/>
          </w:tcPr>
          <w:p w14:paraId="3F2A0EA8" w14:textId="77777777" w:rsidR="009178AD" w:rsidRPr="006276FC" w:rsidRDefault="009178AD" w:rsidP="009C6C63">
            <w:pPr>
              <w:pStyle w:val="TAL"/>
              <w:rPr>
                <w:snapToGrid w:val="0"/>
                <w:sz w:val="16"/>
              </w:rPr>
            </w:pPr>
            <w:r w:rsidRPr="006276FC">
              <w:rPr>
                <w:snapToGrid w:val="0"/>
                <w:sz w:val="16"/>
              </w:rPr>
              <w:t>043</w:t>
            </w:r>
          </w:p>
        </w:tc>
        <w:tc>
          <w:tcPr>
            <w:tcW w:w="378" w:type="dxa"/>
            <w:shd w:val="solid" w:color="FFFFFF" w:fill="auto"/>
          </w:tcPr>
          <w:p w14:paraId="4B8128BF"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5050426" w14:textId="77777777" w:rsidR="009178AD" w:rsidRPr="006276FC" w:rsidRDefault="009178AD" w:rsidP="009C6C63">
            <w:pPr>
              <w:pStyle w:val="TAL"/>
              <w:rPr>
                <w:noProof/>
                <w:sz w:val="16"/>
              </w:rPr>
            </w:pPr>
            <w:r w:rsidRPr="006276FC">
              <w:rPr>
                <w:noProof/>
                <w:sz w:val="16"/>
              </w:rPr>
              <w:t>Clarification of the AS Permissions List and its relevance to table 7.6.1</w:t>
            </w:r>
          </w:p>
        </w:tc>
        <w:tc>
          <w:tcPr>
            <w:tcW w:w="567" w:type="dxa"/>
            <w:shd w:val="solid" w:color="FFFFFF" w:fill="auto"/>
          </w:tcPr>
          <w:p w14:paraId="1C7CFAB3" w14:textId="77777777"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14:paraId="4DE0CF99" w14:textId="77777777" w:rsidTr="00A55BE6">
        <w:tc>
          <w:tcPr>
            <w:tcW w:w="851" w:type="dxa"/>
            <w:shd w:val="solid" w:color="FFFFFF" w:fill="auto"/>
          </w:tcPr>
          <w:p w14:paraId="03A9C9A5" w14:textId="77777777"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14:paraId="23A97472" w14:textId="77777777"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14:paraId="36E4F80C" w14:textId="77777777" w:rsidR="009178AD" w:rsidRPr="006276FC" w:rsidRDefault="009178AD" w:rsidP="009C6C63">
            <w:pPr>
              <w:pStyle w:val="TAL"/>
              <w:rPr>
                <w:snapToGrid w:val="0"/>
                <w:sz w:val="16"/>
                <w:lang w:val="es-ES_tradnl"/>
              </w:rPr>
            </w:pPr>
            <w:r w:rsidRPr="006276FC">
              <w:rPr>
                <w:snapToGrid w:val="0"/>
                <w:sz w:val="16"/>
                <w:lang w:val="es-ES_tradnl"/>
              </w:rPr>
              <w:t>NP-040135</w:t>
            </w:r>
          </w:p>
        </w:tc>
        <w:tc>
          <w:tcPr>
            <w:tcW w:w="476" w:type="dxa"/>
            <w:shd w:val="solid" w:color="FFFFFF" w:fill="auto"/>
          </w:tcPr>
          <w:p w14:paraId="090CA942" w14:textId="77777777" w:rsidR="009178AD" w:rsidRPr="006276FC" w:rsidRDefault="009178AD" w:rsidP="009C6C63">
            <w:pPr>
              <w:pStyle w:val="TAL"/>
              <w:rPr>
                <w:snapToGrid w:val="0"/>
                <w:sz w:val="16"/>
              </w:rPr>
            </w:pPr>
            <w:r w:rsidRPr="006276FC">
              <w:rPr>
                <w:snapToGrid w:val="0"/>
                <w:sz w:val="16"/>
              </w:rPr>
              <w:t>045</w:t>
            </w:r>
          </w:p>
        </w:tc>
        <w:tc>
          <w:tcPr>
            <w:tcW w:w="378" w:type="dxa"/>
            <w:shd w:val="solid" w:color="FFFFFF" w:fill="auto"/>
          </w:tcPr>
          <w:p w14:paraId="45C6104F" w14:textId="77777777"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14:paraId="5A6C7D8A" w14:textId="77777777" w:rsidR="009178AD" w:rsidRPr="006276FC" w:rsidRDefault="009178AD" w:rsidP="009C6C63">
            <w:pPr>
              <w:pStyle w:val="TAL"/>
              <w:rPr>
                <w:noProof/>
                <w:sz w:val="16"/>
              </w:rPr>
            </w:pPr>
            <w:r w:rsidRPr="006276FC">
              <w:rPr>
                <w:noProof/>
                <w:sz w:val="16"/>
              </w:rPr>
              <w:t>Clarification of which Public Identities are downloaded</w:t>
            </w:r>
          </w:p>
        </w:tc>
        <w:tc>
          <w:tcPr>
            <w:tcW w:w="567" w:type="dxa"/>
            <w:shd w:val="solid" w:color="FFFFFF" w:fill="auto"/>
          </w:tcPr>
          <w:p w14:paraId="0F1904FB" w14:textId="77777777" w:rsidR="009178AD" w:rsidRPr="006276FC" w:rsidRDefault="009178AD" w:rsidP="009C6C63">
            <w:pPr>
              <w:pStyle w:val="TAL"/>
              <w:rPr>
                <w:snapToGrid w:val="0"/>
                <w:sz w:val="16"/>
              </w:rPr>
            </w:pPr>
            <w:r w:rsidRPr="006276FC">
              <w:rPr>
                <w:snapToGrid w:val="0"/>
                <w:sz w:val="16"/>
              </w:rPr>
              <w:t>6.1.0</w:t>
            </w:r>
          </w:p>
        </w:tc>
      </w:tr>
      <w:tr w:rsidR="009178AD" w:rsidRPr="006276FC" w14:paraId="49111958" w14:textId="77777777" w:rsidTr="00A55BE6">
        <w:tc>
          <w:tcPr>
            <w:tcW w:w="851" w:type="dxa"/>
            <w:shd w:val="solid" w:color="FFFFFF" w:fill="auto"/>
          </w:tcPr>
          <w:p w14:paraId="4489062F" w14:textId="77777777" w:rsidR="009178AD" w:rsidRPr="006276FC" w:rsidRDefault="009178AD" w:rsidP="009C6C63">
            <w:pPr>
              <w:pStyle w:val="TAL"/>
              <w:rPr>
                <w:snapToGrid w:val="0"/>
                <w:sz w:val="16"/>
              </w:rPr>
            </w:pPr>
            <w:r w:rsidRPr="006276FC">
              <w:rPr>
                <w:snapToGrid w:val="0"/>
                <w:sz w:val="16"/>
              </w:rPr>
              <w:t>June 2004</w:t>
            </w:r>
          </w:p>
        </w:tc>
        <w:tc>
          <w:tcPr>
            <w:tcW w:w="749" w:type="dxa"/>
            <w:shd w:val="solid" w:color="FFFFFF" w:fill="auto"/>
          </w:tcPr>
          <w:p w14:paraId="57BF1E9A" w14:textId="77777777" w:rsidR="009178AD" w:rsidRPr="006276FC" w:rsidRDefault="009178AD" w:rsidP="009C6C63">
            <w:pPr>
              <w:pStyle w:val="TAL"/>
              <w:rPr>
                <w:snapToGrid w:val="0"/>
                <w:sz w:val="16"/>
              </w:rPr>
            </w:pPr>
            <w:r w:rsidRPr="006276FC">
              <w:rPr>
                <w:snapToGrid w:val="0"/>
                <w:sz w:val="16"/>
              </w:rPr>
              <w:t>CN#24</w:t>
            </w:r>
          </w:p>
        </w:tc>
        <w:tc>
          <w:tcPr>
            <w:tcW w:w="901" w:type="dxa"/>
            <w:shd w:val="solid" w:color="FFFFFF" w:fill="auto"/>
          </w:tcPr>
          <w:p w14:paraId="5A05D881" w14:textId="77777777" w:rsidR="009178AD" w:rsidRPr="006276FC" w:rsidRDefault="009178AD" w:rsidP="009C6C63">
            <w:pPr>
              <w:pStyle w:val="TAL"/>
              <w:rPr>
                <w:snapToGrid w:val="0"/>
                <w:sz w:val="16"/>
              </w:rPr>
            </w:pPr>
            <w:r w:rsidRPr="006276FC">
              <w:rPr>
                <w:snapToGrid w:val="0"/>
                <w:sz w:val="16"/>
              </w:rPr>
              <w:t>NP-040220</w:t>
            </w:r>
          </w:p>
        </w:tc>
        <w:tc>
          <w:tcPr>
            <w:tcW w:w="476" w:type="dxa"/>
            <w:shd w:val="solid" w:color="FFFFFF" w:fill="auto"/>
          </w:tcPr>
          <w:p w14:paraId="2D4FAF8C" w14:textId="77777777" w:rsidR="009178AD" w:rsidRPr="006276FC" w:rsidRDefault="009178AD" w:rsidP="009C6C63">
            <w:pPr>
              <w:pStyle w:val="TAL"/>
              <w:rPr>
                <w:snapToGrid w:val="0"/>
                <w:sz w:val="16"/>
              </w:rPr>
            </w:pPr>
            <w:r w:rsidRPr="006276FC">
              <w:rPr>
                <w:snapToGrid w:val="0"/>
                <w:sz w:val="16"/>
              </w:rPr>
              <w:t>0085</w:t>
            </w:r>
          </w:p>
        </w:tc>
        <w:tc>
          <w:tcPr>
            <w:tcW w:w="378" w:type="dxa"/>
            <w:shd w:val="solid" w:color="FFFFFF" w:fill="auto"/>
          </w:tcPr>
          <w:p w14:paraId="650E49CD"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032234C" w14:textId="77777777" w:rsidR="009178AD" w:rsidRPr="006276FC" w:rsidRDefault="009178AD" w:rsidP="009C6C63">
            <w:pPr>
              <w:pStyle w:val="TAL"/>
              <w:rPr>
                <w:noProof/>
                <w:sz w:val="16"/>
              </w:rPr>
            </w:pPr>
            <w:r w:rsidRPr="006276FC">
              <w:rPr>
                <w:noProof/>
                <w:sz w:val="16"/>
              </w:rPr>
              <w:t>Mapping to Diameter AVP for Requested Identity Set</w:t>
            </w:r>
          </w:p>
        </w:tc>
        <w:tc>
          <w:tcPr>
            <w:tcW w:w="567" w:type="dxa"/>
            <w:shd w:val="solid" w:color="FFFFFF" w:fill="auto"/>
          </w:tcPr>
          <w:p w14:paraId="4E81150B" w14:textId="77777777" w:rsidR="009178AD" w:rsidRPr="006276FC" w:rsidRDefault="009178AD" w:rsidP="009C6C63">
            <w:pPr>
              <w:pStyle w:val="TAL"/>
              <w:rPr>
                <w:snapToGrid w:val="0"/>
                <w:sz w:val="16"/>
              </w:rPr>
            </w:pPr>
            <w:r w:rsidRPr="006276FC">
              <w:rPr>
                <w:snapToGrid w:val="0"/>
                <w:sz w:val="16"/>
              </w:rPr>
              <w:t>6.2.0</w:t>
            </w:r>
          </w:p>
        </w:tc>
      </w:tr>
      <w:tr w:rsidR="009178AD" w:rsidRPr="006276FC" w14:paraId="28F3472C" w14:textId="77777777" w:rsidTr="00A55BE6">
        <w:tc>
          <w:tcPr>
            <w:tcW w:w="851" w:type="dxa"/>
            <w:shd w:val="solid" w:color="FFFFFF" w:fill="auto"/>
          </w:tcPr>
          <w:p w14:paraId="30061059" w14:textId="77777777"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14:paraId="73ADF5D4" w14:textId="77777777"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14:paraId="73BCBB80" w14:textId="77777777"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14:paraId="2A721683" w14:textId="77777777" w:rsidR="009178AD" w:rsidRPr="006276FC" w:rsidRDefault="009178AD" w:rsidP="009C6C63">
            <w:pPr>
              <w:pStyle w:val="TAL"/>
              <w:rPr>
                <w:snapToGrid w:val="0"/>
                <w:sz w:val="16"/>
              </w:rPr>
            </w:pPr>
            <w:r w:rsidRPr="006276FC">
              <w:rPr>
                <w:snapToGrid w:val="0"/>
                <w:sz w:val="16"/>
              </w:rPr>
              <w:t>094</w:t>
            </w:r>
          </w:p>
        </w:tc>
        <w:tc>
          <w:tcPr>
            <w:tcW w:w="378" w:type="dxa"/>
            <w:shd w:val="solid" w:color="FFFFFF" w:fill="auto"/>
          </w:tcPr>
          <w:p w14:paraId="75D6608D"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C42ED92" w14:textId="77777777" w:rsidR="009178AD" w:rsidRPr="006276FC" w:rsidRDefault="009178AD" w:rsidP="009C6C63">
            <w:pPr>
              <w:pStyle w:val="TAL"/>
              <w:rPr>
                <w:noProof/>
                <w:sz w:val="16"/>
              </w:rPr>
            </w:pPr>
            <w:r w:rsidRPr="006276FC">
              <w:rPr>
                <w:noProof/>
                <w:sz w:val="16"/>
              </w:rPr>
              <w:t>Triggering initial REGISTER messages</w:t>
            </w:r>
          </w:p>
        </w:tc>
        <w:tc>
          <w:tcPr>
            <w:tcW w:w="567" w:type="dxa"/>
            <w:shd w:val="solid" w:color="FFFFFF" w:fill="auto"/>
          </w:tcPr>
          <w:p w14:paraId="6EA0C6B0" w14:textId="77777777" w:rsidR="009178AD" w:rsidRPr="006276FC" w:rsidRDefault="009178AD" w:rsidP="009C6C63">
            <w:pPr>
              <w:pStyle w:val="TAL"/>
              <w:rPr>
                <w:snapToGrid w:val="0"/>
                <w:sz w:val="16"/>
              </w:rPr>
            </w:pPr>
            <w:r w:rsidRPr="006276FC">
              <w:rPr>
                <w:snapToGrid w:val="0"/>
                <w:sz w:val="16"/>
              </w:rPr>
              <w:t>6.3.0</w:t>
            </w:r>
          </w:p>
        </w:tc>
      </w:tr>
      <w:tr w:rsidR="009178AD" w:rsidRPr="006276FC" w14:paraId="3BE6E788" w14:textId="77777777" w:rsidTr="00A55BE6">
        <w:tc>
          <w:tcPr>
            <w:tcW w:w="851" w:type="dxa"/>
            <w:shd w:val="solid" w:color="FFFFFF" w:fill="auto"/>
          </w:tcPr>
          <w:p w14:paraId="17FE38EE" w14:textId="77777777"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14:paraId="0EDAC30D" w14:textId="77777777"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14:paraId="79799339" w14:textId="77777777"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14:paraId="4811F92D" w14:textId="77777777" w:rsidR="009178AD" w:rsidRPr="006276FC" w:rsidRDefault="009178AD" w:rsidP="009C6C63">
            <w:pPr>
              <w:pStyle w:val="TAL"/>
              <w:rPr>
                <w:snapToGrid w:val="0"/>
                <w:sz w:val="16"/>
              </w:rPr>
            </w:pPr>
            <w:r w:rsidRPr="006276FC">
              <w:rPr>
                <w:snapToGrid w:val="0"/>
                <w:sz w:val="16"/>
              </w:rPr>
              <w:t>088</w:t>
            </w:r>
          </w:p>
        </w:tc>
        <w:tc>
          <w:tcPr>
            <w:tcW w:w="378" w:type="dxa"/>
            <w:shd w:val="solid" w:color="FFFFFF" w:fill="auto"/>
          </w:tcPr>
          <w:p w14:paraId="74911CC5"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7E09A135" w14:textId="77777777" w:rsidR="009178AD" w:rsidRPr="006276FC" w:rsidRDefault="009178AD" w:rsidP="009C6C63">
            <w:pPr>
              <w:pStyle w:val="TAL"/>
              <w:rPr>
                <w:noProof/>
                <w:sz w:val="16"/>
              </w:rPr>
            </w:pPr>
            <w:r w:rsidRPr="006276FC">
              <w:rPr>
                <w:noProof/>
                <w:sz w:val="16"/>
              </w:rPr>
              <w:t>XML versioning</w:t>
            </w:r>
          </w:p>
        </w:tc>
        <w:tc>
          <w:tcPr>
            <w:tcW w:w="567" w:type="dxa"/>
            <w:shd w:val="solid" w:color="FFFFFF" w:fill="auto"/>
          </w:tcPr>
          <w:p w14:paraId="527A60F8" w14:textId="77777777" w:rsidR="009178AD" w:rsidRPr="006276FC" w:rsidRDefault="009178AD" w:rsidP="009C6C63">
            <w:pPr>
              <w:pStyle w:val="TAL"/>
              <w:rPr>
                <w:snapToGrid w:val="0"/>
                <w:sz w:val="16"/>
              </w:rPr>
            </w:pPr>
            <w:r w:rsidRPr="006276FC">
              <w:rPr>
                <w:snapToGrid w:val="0"/>
                <w:sz w:val="16"/>
              </w:rPr>
              <w:t>6.3.0</w:t>
            </w:r>
          </w:p>
        </w:tc>
      </w:tr>
      <w:tr w:rsidR="009178AD" w:rsidRPr="006276FC" w14:paraId="2B13DC08" w14:textId="77777777" w:rsidTr="00A55BE6">
        <w:tc>
          <w:tcPr>
            <w:tcW w:w="851" w:type="dxa"/>
            <w:shd w:val="solid" w:color="FFFFFF" w:fill="auto"/>
          </w:tcPr>
          <w:p w14:paraId="244D134A"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3BE9D147"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140E7101"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0911EF89" w14:textId="77777777" w:rsidR="009178AD" w:rsidRPr="006276FC" w:rsidRDefault="009178AD" w:rsidP="009C6C63">
            <w:pPr>
              <w:pStyle w:val="TAL"/>
              <w:rPr>
                <w:snapToGrid w:val="0"/>
                <w:sz w:val="16"/>
              </w:rPr>
            </w:pPr>
            <w:r w:rsidRPr="006276FC">
              <w:rPr>
                <w:snapToGrid w:val="0"/>
                <w:sz w:val="16"/>
              </w:rPr>
              <w:t>097</w:t>
            </w:r>
          </w:p>
        </w:tc>
        <w:tc>
          <w:tcPr>
            <w:tcW w:w="378" w:type="dxa"/>
            <w:shd w:val="solid" w:color="FFFFFF" w:fill="auto"/>
          </w:tcPr>
          <w:p w14:paraId="101F08C7"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11A08201" w14:textId="77777777" w:rsidR="009178AD" w:rsidRPr="006276FC" w:rsidRDefault="009178AD" w:rsidP="009C6C63">
            <w:pPr>
              <w:pStyle w:val="TAL"/>
              <w:rPr>
                <w:noProof/>
                <w:sz w:val="16"/>
              </w:rPr>
            </w:pPr>
            <w:r w:rsidRPr="006276FC">
              <w:rPr>
                <w:noProof/>
                <w:sz w:val="16"/>
              </w:rPr>
              <w:t>Removal of Notification of the Authentication Pending State upon Registration</w:t>
            </w:r>
          </w:p>
        </w:tc>
        <w:tc>
          <w:tcPr>
            <w:tcW w:w="567" w:type="dxa"/>
            <w:shd w:val="solid" w:color="FFFFFF" w:fill="auto"/>
          </w:tcPr>
          <w:p w14:paraId="55A80D52" w14:textId="77777777" w:rsidR="009178AD" w:rsidRPr="006276FC" w:rsidRDefault="009178AD" w:rsidP="009C6C63">
            <w:pPr>
              <w:pStyle w:val="TAL"/>
              <w:rPr>
                <w:snapToGrid w:val="0"/>
                <w:sz w:val="16"/>
              </w:rPr>
            </w:pPr>
            <w:r w:rsidRPr="006276FC">
              <w:rPr>
                <w:snapToGrid w:val="0"/>
                <w:sz w:val="16"/>
              </w:rPr>
              <w:t>6.4.0</w:t>
            </w:r>
          </w:p>
        </w:tc>
      </w:tr>
      <w:tr w:rsidR="009178AD" w:rsidRPr="006276FC" w14:paraId="3B0E7F80" w14:textId="77777777" w:rsidTr="00A55BE6">
        <w:tc>
          <w:tcPr>
            <w:tcW w:w="851" w:type="dxa"/>
            <w:shd w:val="solid" w:color="FFFFFF" w:fill="auto"/>
          </w:tcPr>
          <w:p w14:paraId="33ECDF32"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213B5529"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7C3ED11F"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10E97A31" w14:textId="77777777" w:rsidR="009178AD" w:rsidRPr="006276FC" w:rsidRDefault="009178AD" w:rsidP="009C6C63">
            <w:pPr>
              <w:pStyle w:val="TAL"/>
              <w:rPr>
                <w:snapToGrid w:val="0"/>
                <w:sz w:val="16"/>
              </w:rPr>
            </w:pPr>
            <w:r w:rsidRPr="006276FC">
              <w:rPr>
                <w:snapToGrid w:val="0"/>
                <w:sz w:val="16"/>
              </w:rPr>
              <w:t>102</w:t>
            </w:r>
          </w:p>
        </w:tc>
        <w:tc>
          <w:tcPr>
            <w:tcW w:w="378" w:type="dxa"/>
            <w:shd w:val="solid" w:color="FFFFFF" w:fill="auto"/>
          </w:tcPr>
          <w:p w14:paraId="68015AE0"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1708429B" w14:textId="77777777" w:rsidR="009178AD" w:rsidRPr="006276FC" w:rsidRDefault="009178AD" w:rsidP="009C6C63">
            <w:pPr>
              <w:pStyle w:val="TAL"/>
              <w:rPr>
                <w:noProof/>
                <w:sz w:val="16"/>
              </w:rPr>
            </w:pPr>
            <w:r w:rsidRPr="006276FC">
              <w:rPr>
                <w:noProof/>
                <w:sz w:val="16"/>
              </w:rPr>
              <w:t>Only One Error Required for the AS Permissions Table Checking Procedure</w:t>
            </w:r>
          </w:p>
        </w:tc>
        <w:tc>
          <w:tcPr>
            <w:tcW w:w="567" w:type="dxa"/>
            <w:shd w:val="solid" w:color="FFFFFF" w:fill="auto"/>
          </w:tcPr>
          <w:p w14:paraId="32EFF81F" w14:textId="77777777" w:rsidR="009178AD" w:rsidRPr="006276FC" w:rsidRDefault="009178AD" w:rsidP="009C6C63">
            <w:pPr>
              <w:pStyle w:val="TAL"/>
              <w:rPr>
                <w:snapToGrid w:val="0"/>
                <w:sz w:val="16"/>
              </w:rPr>
            </w:pPr>
            <w:r w:rsidRPr="006276FC">
              <w:rPr>
                <w:snapToGrid w:val="0"/>
                <w:sz w:val="16"/>
              </w:rPr>
              <w:t>6.4.0</w:t>
            </w:r>
          </w:p>
        </w:tc>
      </w:tr>
      <w:tr w:rsidR="009178AD" w:rsidRPr="006276FC" w14:paraId="03BA433A" w14:textId="77777777" w:rsidTr="00A55BE6">
        <w:tc>
          <w:tcPr>
            <w:tcW w:w="851" w:type="dxa"/>
            <w:shd w:val="solid" w:color="FFFFFF" w:fill="auto"/>
          </w:tcPr>
          <w:p w14:paraId="363E1ADB"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079916BC"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1709CF3D"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6E601FB0" w14:textId="77777777" w:rsidR="009178AD" w:rsidRPr="006276FC" w:rsidRDefault="009178AD" w:rsidP="009C6C63">
            <w:pPr>
              <w:pStyle w:val="TAL"/>
              <w:rPr>
                <w:snapToGrid w:val="0"/>
                <w:sz w:val="16"/>
              </w:rPr>
            </w:pPr>
            <w:r w:rsidRPr="006276FC">
              <w:rPr>
                <w:snapToGrid w:val="0"/>
                <w:sz w:val="16"/>
              </w:rPr>
              <w:t>103</w:t>
            </w:r>
          </w:p>
        </w:tc>
        <w:tc>
          <w:tcPr>
            <w:tcW w:w="378" w:type="dxa"/>
            <w:shd w:val="solid" w:color="FFFFFF" w:fill="auto"/>
          </w:tcPr>
          <w:p w14:paraId="78AC9C8B"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10FE7935" w14:textId="77777777" w:rsidR="009178AD" w:rsidRPr="006276FC" w:rsidRDefault="009178AD" w:rsidP="009C6C63">
            <w:pPr>
              <w:pStyle w:val="TAL"/>
              <w:rPr>
                <w:noProof/>
                <w:sz w:val="16"/>
              </w:rPr>
            </w:pPr>
            <w:r w:rsidRPr="006276FC">
              <w:rPr>
                <w:noProof/>
                <w:sz w:val="16"/>
              </w:rPr>
              <w:t>Default Handling of Error Cases</w:t>
            </w:r>
          </w:p>
        </w:tc>
        <w:tc>
          <w:tcPr>
            <w:tcW w:w="567" w:type="dxa"/>
            <w:shd w:val="solid" w:color="FFFFFF" w:fill="auto"/>
          </w:tcPr>
          <w:p w14:paraId="0D7CB1B6" w14:textId="77777777" w:rsidR="009178AD" w:rsidRPr="006276FC" w:rsidRDefault="009178AD" w:rsidP="009C6C63">
            <w:pPr>
              <w:pStyle w:val="TAL"/>
              <w:rPr>
                <w:snapToGrid w:val="0"/>
                <w:sz w:val="16"/>
              </w:rPr>
            </w:pPr>
            <w:r w:rsidRPr="006276FC">
              <w:rPr>
                <w:snapToGrid w:val="0"/>
                <w:sz w:val="16"/>
              </w:rPr>
              <w:t>6.4.0</w:t>
            </w:r>
          </w:p>
        </w:tc>
      </w:tr>
      <w:tr w:rsidR="009178AD" w:rsidRPr="006276FC" w14:paraId="1C45051E" w14:textId="77777777" w:rsidTr="00A55BE6">
        <w:tc>
          <w:tcPr>
            <w:tcW w:w="851" w:type="dxa"/>
            <w:shd w:val="solid" w:color="FFFFFF" w:fill="auto"/>
          </w:tcPr>
          <w:p w14:paraId="1BB1ACB6"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0A3B9524"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2AD54372" w14:textId="77777777"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14:paraId="52893D30" w14:textId="77777777" w:rsidR="009178AD" w:rsidRPr="006276FC" w:rsidRDefault="009178AD" w:rsidP="009C6C63">
            <w:pPr>
              <w:pStyle w:val="TAL"/>
              <w:rPr>
                <w:snapToGrid w:val="0"/>
                <w:sz w:val="16"/>
              </w:rPr>
            </w:pPr>
            <w:r w:rsidRPr="006276FC">
              <w:rPr>
                <w:snapToGrid w:val="0"/>
                <w:sz w:val="16"/>
              </w:rPr>
              <w:t>104</w:t>
            </w:r>
          </w:p>
        </w:tc>
        <w:tc>
          <w:tcPr>
            <w:tcW w:w="378" w:type="dxa"/>
            <w:shd w:val="solid" w:color="FFFFFF" w:fill="auto"/>
          </w:tcPr>
          <w:p w14:paraId="75FD2CEE"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0CB1A624" w14:textId="77777777" w:rsidR="009178AD" w:rsidRPr="006276FC" w:rsidRDefault="009178AD" w:rsidP="009C6C63">
            <w:pPr>
              <w:pStyle w:val="TAL"/>
              <w:rPr>
                <w:noProof/>
                <w:sz w:val="16"/>
              </w:rPr>
            </w:pPr>
            <w:r w:rsidRPr="006276FC">
              <w:rPr>
                <w:noProof/>
                <w:sz w:val="16"/>
              </w:rPr>
              <w:t>Access Key for Charging Information</w:t>
            </w:r>
          </w:p>
        </w:tc>
        <w:tc>
          <w:tcPr>
            <w:tcW w:w="567" w:type="dxa"/>
            <w:shd w:val="solid" w:color="FFFFFF" w:fill="auto"/>
          </w:tcPr>
          <w:p w14:paraId="163F7A56" w14:textId="77777777" w:rsidR="009178AD" w:rsidRPr="006276FC" w:rsidRDefault="009178AD" w:rsidP="009C6C63">
            <w:pPr>
              <w:pStyle w:val="TAL"/>
              <w:rPr>
                <w:snapToGrid w:val="0"/>
                <w:sz w:val="16"/>
              </w:rPr>
            </w:pPr>
            <w:r w:rsidRPr="006276FC">
              <w:rPr>
                <w:snapToGrid w:val="0"/>
                <w:sz w:val="16"/>
              </w:rPr>
              <w:t>6.4.0</w:t>
            </w:r>
          </w:p>
        </w:tc>
      </w:tr>
      <w:tr w:rsidR="009178AD" w:rsidRPr="006276FC" w14:paraId="0982FF6A" w14:textId="77777777" w:rsidTr="00A55BE6">
        <w:tc>
          <w:tcPr>
            <w:tcW w:w="851" w:type="dxa"/>
            <w:shd w:val="solid" w:color="FFFFFF" w:fill="auto"/>
          </w:tcPr>
          <w:p w14:paraId="1EE21B81"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6345E1E7"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0AF8440C" w14:textId="77777777"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14:paraId="71572DC3" w14:textId="77777777" w:rsidR="009178AD" w:rsidRPr="006276FC" w:rsidRDefault="009178AD" w:rsidP="009C6C63">
            <w:pPr>
              <w:pStyle w:val="TAL"/>
              <w:rPr>
                <w:snapToGrid w:val="0"/>
                <w:sz w:val="16"/>
              </w:rPr>
            </w:pPr>
            <w:r w:rsidRPr="006276FC">
              <w:rPr>
                <w:snapToGrid w:val="0"/>
                <w:sz w:val="16"/>
              </w:rPr>
              <w:t>108</w:t>
            </w:r>
          </w:p>
        </w:tc>
        <w:tc>
          <w:tcPr>
            <w:tcW w:w="378" w:type="dxa"/>
            <w:shd w:val="solid" w:color="FFFFFF" w:fill="auto"/>
          </w:tcPr>
          <w:p w14:paraId="388394E4"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2AF3BCD5" w14:textId="77777777" w:rsidR="009178AD" w:rsidRPr="006276FC" w:rsidRDefault="009178AD" w:rsidP="009C6C63">
            <w:pPr>
              <w:pStyle w:val="TAL"/>
              <w:rPr>
                <w:noProof/>
                <w:sz w:val="16"/>
              </w:rPr>
            </w:pPr>
            <w:r w:rsidRPr="006276FC">
              <w:rPr>
                <w:noProof/>
                <w:sz w:val="16"/>
              </w:rPr>
              <w:t>Handling of Information Element marked as (M), (C) or (O)</w:t>
            </w:r>
          </w:p>
        </w:tc>
        <w:tc>
          <w:tcPr>
            <w:tcW w:w="567" w:type="dxa"/>
            <w:shd w:val="solid" w:color="FFFFFF" w:fill="auto"/>
          </w:tcPr>
          <w:p w14:paraId="639FEE39" w14:textId="77777777" w:rsidR="009178AD" w:rsidRPr="006276FC" w:rsidRDefault="009178AD" w:rsidP="009C6C63">
            <w:pPr>
              <w:pStyle w:val="TAL"/>
              <w:rPr>
                <w:snapToGrid w:val="0"/>
                <w:sz w:val="16"/>
              </w:rPr>
            </w:pPr>
            <w:r w:rsidRPr="006276FC">
              <w:rPr>
                <w:snapToGrid w:val="0"/>
                <w:sz w:val="16"/>
              </w:rPr>
              <w:t>6.4.0</w:t>
            </w:r>
          </w:p>
        </w:tc>
      </w:tr>
      <w:tr w:rsidR="009178AD" w:rsidRPr="006276FC" w14:paraId="2A962588" w14:textId="77777777" w:rsidTr="00A55BE6">
        <w:tc>
          <w:tcPr>
            <w:tcW w:w="851" w:type="dxa"/>
            <w:shd w:val="solid" w:color="FFFFFF" w:fill="auto"/>
          </w:tcPr>
          <w:p w14:paraId="018D3EE8" w14:textId="77777777"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14:paraId="22B30301" w14:textId="77777777"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14:paraId="48870419" w14:textId="77777777"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14:paraId="7EB5040A" w14:textId="77777777" w:rsidR="009178AD" w:rsidRPr="006276FC" w:rsidRDefault="009178AD" w:rsidP="009C6C63">
            <w:pPr>
              <w:pStyle w:val="TAL"/>
              <w:rPr>
                <w:snapToGrid w:val="0"/>
                <w:sz w:val="16"/>
              </w:rPr>
            </w:pPr>
            <w:r w:rsidRPr="006276FC">
              <w:rPr>
                <w:snapToGrid w:val="0"/>
                <w:sz w:val="16"/>
              </w:rPr>
              <w:t>101</w:t>
            </w:r>
          </w:p>
        </w:tc>
        <w:tc>
          <w:tcPr>
            <w:tcW w:w="378" w:type="dxa"/>
            <w:shd w:val="solid" w:color="FFFFFF" w:fill="auto"/>
          </w:tcPr>
          <w:p w14:paraId="0168EAC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31035A37" w14:textId="77777777" w:rsidR="009178AD" w:rsidRPr="006276FC" w:rsidRDefault="009178AD" w:rsidP="009C6C63">
            <w:pPr>
              <w:pStyle w:val="TAL"/>
              <w:rPr>
                <w:noProof/>
                <w:sz w:val="16"/>
              </w:rPr>
            </w:pPr>
            <w:r w:rsidRPr="006276FC">
              <w:rPr>
                <w:noProof/>
                <w:sz w:val="16"/>
              </w:rPr>
              <w:t>Sh-Pull Data Download</w:t>
            </w:r>
          </w:p>
        </w:tc>
        <w:tc>
          <w:tcPr>
            <w:tcW w:w="567" w:type="dxa"/>
            <w:shd w:val="solid" w:color="FFFFFF" w:fill="auto"/>
          </w:tcPr>
          <w:p w14:paraId="68A8B0DE" w14:textId="77777777" w:rsidR="009178AD" w:rsidRPr="006276FC" w:rsidRDefault="009178AD" w:rsidP="009C6C63">
            <w:pPr>
              <w:pStyle w:val="TAL"/>
              <w:rPr>
                <w:snapToGrid w:val="0"/>
                <w:sz w:val="16"/>
                <w:lang w:val="es-ES_tradnl"/>
              </w:rPr>
            </w:pPr>
            <w:r w:rsidRPr="006276FC">
              <w:rPr>
                <w:snapToGrid w:val="0"/>
                <w:sz w:val="16"/>
                <w:lang w:val="es-ES_tradnl"/>
              </w:rPr>
              <w:t>6.4.0</w:t>
            </w:r>
          </w:p>
        </w:tc>
      </w:tr>
      <w:tr w:rsidR="009178AD" w:rsidRPr="006276FC" w14:paraId="28363655" w14:textId="77777777" w:rsidTr="00A55BE6">
        <w:tc>
          <w:tcPr>
            <w:tcW w:w="851" w:type="dxa"/>
            <w:shd w:val="solid" w:color="FFFFFF" w:fill="auto"/>
          </w:tcPr>
          <w:p w14:paraId="5D2A8B5A"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4430D755"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0C1B757"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42A347D1" w14:textId="77777777" w:rsidR="009178AD" w:rsidRPr="006276FC" w:rsidRDefault="009178AD" w:rsidP="009C6C63">
            <w:pPr>
              <w:pStyle w:val="TAL"/>
              <w:rPr>
                <w:snapToGrid w:val="0"/>
                <w:sz w:val="16"/>
              </w:rPr>
            </w:pPr>
            <w:r w:rsidRPr="006276FC">
              <w:rPr>
                <w:snapToGrid w:val="0"/>
                <w:sz w:val="16"/>
              </w:rPr>
              <w:t>099</w:t>
            </w:r>
          </w:p>
        </w:tc>
        <w:tc>
          <w:tcPr>
            <w:tcW w:w="378" w:type="dxa"/>
            <w:shd w:val="solid" w:color="FFFFFF" w:fill="auto"/>
          </w:tcPr>
          <w:p w14:paraId="0D06F425" w14:textId="77777777"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14:paraId="5ED0F366" w14:textId="77777777" w:rsidR="009178AD" w:rsidRPr="006276FC" w:rsidRDefault="009178AD" w:rsidP="009C6C63">
            <w:pPr>
              <w:pStyle w:val="TAL"/>
              <w:rPr>
                <w:noProof/>
                <w:sz w:val="16"/>
              </w:rPr>
            </w:pPr>
            <w:r w:rsidRPr="006276FC">
              <w:rPr>
                <w:noProof/>
                <w:sz w:val="16"/>
              </w:rPr>
              <w:t>Sh-Update needs to include Data-Reference to be future proof</w:t>
            </w:r>
          </w:p>
        </w:tc>
        <w:tc>
          <w:tcPr>
            <w:tcW w:w="567" w:type="dxa"/>
            <w:shd w:val="solid" w:color="FFFFFF" w:fill="auto"/>
          </w:tcPr>
          <w:p w14:paraId="11168698"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705DEB92" w14:textId="77777777" w:rsidTr="00A55BE6">
        <w:tc>
          <w:tcPr>
            <w:tcW w:w="851" w:type="dxa"/>
            <w:shd w:val="solid" w:color="FFFFFF" w:fill="auto"/>
          </w:tcPr>
          <w:p w14:paraId="42CF2ECC"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14332BC"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9FE1BFB" w14:textId="77777777"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14:paraId="1484432E" w14:textId="77777777" w:rsidR="009178AD" w:rsidRPr="006276FC" w:rsidRDefault="009178AD" w:rsidP="009C6C63">
            <w:pPr>
              <w:pStyle w:val="TAL"/>
              <w:rPr>
                <w:snapToGrid w:val="0"/>
                <w:sz w:val="16"/>
              </w:rPr>
            </w:pPr>
            <w:r w:rsidRPr="006276FC">
              <w:rPr>
                <w:snapToGrid w:val="0"/>
                <w:sz w:val="16"/>
              </w:rPr>
              <w:t>111</w:t>
            </w:r>
          </w:p>
        </w:tc>
        <w:tc>
          <w:tcPr>
            <w:tcW w:w="378" w:type="dxa"/>
            <w:shd w:val="solid" w:color="FFFFFF" w:fill="auto"/>
          </w:tcPr>
          <w:p w14:paraId="3111EAC4"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17683DBE" w14:textId="77777777" w:rsidR="009178AD" w:rsidRPr="006276FC" w:rsidRDefault="009178AD" w:rsidP="009C6C63">
            <w:pPr>
              <w:pStyle w:val="TAL"/>
              <w:rPr>
                <w:noProof/>
                <w:sz w:val="16"/>
              </w:rPr>
            </w:pPr>
            <w:r w:rsidRPr="006276FC">
              <w:rPr>
                <w:noProof/>
                <w:sz w:val="16"/>
              </w:rPr>
              <w:t>Clarification on requested identity set</w:t>
            </w:r>
          </w:p>
        </w:tc>
        <w:tc>
          <w:tcPr>
            <w:tcW w:w="567" w:type="dxa"/>
            <w:shd w:val="solid" w:color="FFFFFF" w:fill="auto"/>
          </w:tcPr>
          <w:p w14:paraId="15156204"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552F7792" w14:textId="77777777" w:rsidTr="00A55BE6">
        <w:tc>
          <w:tcPr>
            <w:tcW w:w="851" w:type="dxa"/>
            <w:shd w:val="solid" w:color="FFFFFF" w:fill="auto"/>
          </w:tcPr>
          <w:p w14:paraId="5E23421D"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09AC38F7"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F121AD2"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649BC1E1" w14:textId="77777777" w:rsidR="009178AD" w:rsidRPr="006276FC" w:rsidRDefault="009178AD" w:rsidP="009C6C63">
            <w:pPr>
              <w:pStyle w:val="TAL"/>
              <w:rPr>
                <w:snapToGrid w:val="0"/>
                <w:sz w:val="16"/>
              </w:rPr>
            </w:pPr>
            <w:r w:rsidRPr="006276FC">
              <w:rPr>
                <w:snapToGrid w:val="0"/>
                <w:sz w:val="16"/>
              </w:rPr>
              <w:t>113</w:t>
            </w:r>
          </w:p>
        </w:tc>
        <w:tc>
          <w:tcPr>
            <w:tcW w:w="378" w:type="dxa"/>
            <w:shd w:val="solid" w:color="FFFFFF" w:fill="auto"/>
          </w:tcPr>
          <w:p w14:paraId="4669BB8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14C7F10" w14:textId="77777777" w:rsidR="009178AD" w:rsidRPr="006276FC" w:rsidRDefault="009178AD" w:rsidP="009C6C63">
            <w:pPr>
              <w:pStyle w:val="TAL"/>
              <w:rPr>
                <w:noProof/>
                <w:sz w:val="16"/>
              </w:rPr>
            </w:pPr>
            <w:r w:rsidRPr="006276FC">
              <w:rPr>
                <w:noProof/>
                <w:sz w:val="16"/>
              </w:rPr>
              <w:t>Align UML Model and the XML schema for Public Identity</w:t>
            </w:r>
          </w:p>
        </w:tc>
        <w:tc>
          <w:tcPr>
            <w:tcW w:w="567" w:type="dxa"/>
            <w:shd w:val="solid" w:color="FFFFFF" w:fill="auto"/>
          </w:tcPr>
          <w:p w14:paraId="4EB37229"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0672DE94" w14:textId="77777777" w:rsidTr="00A55BE6">
        <w:tc>
          <w:tcPr>
            <w:tcW w:w="851" w:type="dxa"/>
            <w:shd w:val="solid" w:color="FFFFFF" w:fill="auto"/>
          </w:tcPr>
          <w:p w14:paraId="190AEC5D"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531A7AD5"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39E72F6C"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7513073E" w14:textId="77777777" w:rsidR="009178AD" w:rsidRPr="006276FC" w:rsidRDefault="009178AD" w:rsidP="009C6C63">
            <w:pPr>
              <w:pStyle w:val="TAL"/>
              <w:rPr>
                <w:snapToGrid w:val="0"/>
                <w:sz w:val="16"/>
              </w:rPr>
            </w:pPr>
            <w:r w:rsidRPr="006276FC">
              <w:rPr>
                <w:snapToGrid w:val="0"/>
                <w:sz w:val="16"/>
              </w:rPr>
              <w:t>116</w:t>
            </w:r>
          </w:p>
        </w:tc>
        <w:tc>
          <w:tcPr>
            <w:tcW w:w="378" w:type="dxa"/>
            <w:shd w:val="solid" w:color="FFFFFF" w:fill="auto"/>
          </w:tcPr>
          <w:p w14:paraId="7609BA86"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6E45A12F" w14:textId="77777777" w:rsidR="009178AD" w:rsidRPr="006276FC" w:rsidRDefault="009178AD" w:rsidP="009C6C63">
            <w:pPr>
              <w:pStyle w:val="TAL"/>
              <w:rPr>
                <w:noProof/>
                <w:sz w:val="16"/>
              </w:rPr>
            </w:pPr>
            <w:r w:rsidRPr="006276FC">
              <w:rPr>
                <w:noProof/>
                <w:sz w:val="16"/>
              </w:rPr>
              <w:t>Conditional Service indication in Sh-Subs-Notif</w:t>
            </w:r>
          </w:p>
        </w:tc>
        <w:tc>
          <w:tcPr>
            <w:tcW w:w="567" w:type="dxa"/>
            <w:shd w:val="solid" w:color="FFFFFF" w:fill="auto"/>
          </w:tcPr>
          <w:p w14:paraId="004587AE"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208EE063" w14:textId="77777777" w:rsidTr="00A55BE6">
        <w:tc>
          <w:tcPr>
            <w:tcW w:w="851" w:type="dxa"/>
            <w:shd w:val="solid" w:color="FFFFFF" w:fill="auto"/>
          </w:tcPr>
          <w:p w14:paraId="7FD1885D"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246953A1"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77BA1423"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38A37BF3" w14:textId="77777777" w:rsidR="009178AD" w:rsidRPr="006276FC" w:rsidRDefault="009178AD" w:rsidP="009C6C63">
            <w:pPr>
              <w:pStyle w:val="TAL"/>
              <w:rPr>
                <w:snapToGrid w:val="0"/>
                <w:sz w:val="16"/>
              </w:rPr>
            </w:pPr>
            <w:r w:rsidRPr="006276FC">
              <w:rPr>
                <w:snapToGrid w:val="0"/>
                <w:sz w:val="16"/>
              </w:rPr>
              <w:t>118</w:t>
            </w:r>
          </w:p>
        </w:tc>
        <w:tc>
          <w:tcPr>
            <w:tcW w:w="378" w:type="dxa"/>
            <w:shd w:val="solid" w:color="FFFFFF" w:fill="auto"/>
          </w:tcPr>
          <w:p w14:paraId="72D6EF38"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3AA41E4C" w14:textId="77777777" w:rsidR="009178AD" w:rsidRPr="006276FC" w:rsidRDefault="009178AD" w:rsidP="009C6C63">
            <w:pPr>
              <w:pStyle w:val="TAL"/>
              <w:rPr>
                <w:noProof/>
                <w:sz w:val="16"/>
              </w:rPr>
            </w:pPr>
            <w:r w:rsidRPr="006276FC">
              <w:rPr>
                <w:noProof/>
                <w:sz w:val="16"/>
              </w:rPr>
              <w:t>Sh Diameter AVP Mapping Correction</w:t>
            </w:r>
          </w:p>
        </w:tc>
        <w:tc>
          <w:tcPr>
            <w:tcW w:w="567" w:type="dxa"/>
            <w:shd w:val="solid" w:color="FFFFFF" w:fill="auto"/>
          </w:tcPr>
          <w:p w14:paraId="452B1344"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06F76525" w14:textId="77777777" w:rsidTr="00A55BE6">
        <w:tc>
          <w:tcPr>
            <w:tcW w:w="851" w:type="dxa"/>
            <w:shd w:val="solid" w:color="FFFFFF" w:fill="auto"/>
          </w:tcPr>
          <w:p w14:paraId="2442F0C9"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371C190D"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4BF9CCE2" w14:textId="77777777"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14:paraId="4935C6AE" w14:textId="77777777" w:rsidR="009178AD" w:rsidRPr="006276FC" w:rsidRDefault="009178AD" w:rsidP="009C6C63">
            <w:pPr>
              <w:pStyle w:val="TAL"/>
              <w:rPr>
                <w:snapToGrid w:val="0"/>
                <w:sz w:val="16"/>
              </w:rPr>
            </w:pPr>
            <w:r w:rsidRPr="006276FC">
              <w:rPr>
                <w:snapToGrid w:val="0"/>
                <w:sz w:val="16"/>
              </w:rPr>
              <w:t>121</w:t>
            </w:r>
          </w:p>
        </w:tc>
        <w:tc>
          <w:tcPr>
            <w:tcW w:w="378" w:type="dxa"/>
            <w:shd w:val="solid" w:color="FFFFFF" w:fill="auto"/>
          </w:tcPr>
          <w:p w14:paraId="2F13CD1D"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25B0AB73" w14:textId="77777777" w:rsidR="009178AD" w:rsidRPr="006276FC" w:rsidRDefault="009178AD" w:rsidP="009C6C63">
            <w:pPr>
              <w:pStyle w:val="TAL"/>
              <w:rPr>
                <w:noProof/>
                <w:sz w:val="16"/>
              </w:rPr>
            </w:pPr>
            <w:r w:rsidRPr="006276FC">
              <w:rPr>
                <w:noProof/>
                <w:sz w:val="16"/>
              </w:rPr>
              <w:t>Clarification of Sh Access Keys</w:t>
            </w:r>
          </w:p>
        </w:tc>
        <w:tc>
          <w:tcPr>
            <w:tcW w:w="567" w:type="dxa"/>
            <w:shd w:val="solid" w:color="FFFFFF" w:fill="auto"/>
          </w:tcPr>
          <w:p w14:paraId="05AE336C" w14:textId="77777777"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14:paraId="0CF90E4C" w14:textId="77777777" w:rsidTr="00A55BE6">
        <w:tc>
          <w:tcPr>
            <w:tcW w:w="851" w:type="dxa"/>
            <w:shd w:val="solid" w:color="FFFFFF" w:fill="auto"/>
          </w:tcPr>
          <w:p w14:paraId="5BEFE4AD" w14:textId="77777777"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14:paraId="1D24AF72" w14:textId="77777777"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14:paraId="236B5FCA" w14:textId="77777777"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14:paraId="694684C6" w14:textId="77777777" w:rsidR="009178AD" w:rsidRPr="006276FC" w:rsidRDefault="009178AD" w:rsidP="009C6C63">
            <w:pPr>
              <w:pStyle w:val="TAL"/>
              <w:rPr>
                <w:snapToGrid w:val="0"/>
                <w:sz w:val="16"/>
              </w:rPr>
            </w:pPr>
            <w:r w:rsidRPr="006276FC">
              <w:rPr>
                <w:snapToGrid w:val="0"/>
                <w:sz w:val="16"/>
              </w:rPr>
              <w:t>122</w:t>
            </w:r>
          </w:p>
        </w:tc>
        <w:tc>
          <w:tcPr>
            <w:tcW w:w="378" w:type="dxa"/>
            <w:shd w:val="solid" w:color="FFFFFF" w:fill="auto"/>
          </w:tcPr>
          <w:p w14:paraId="51608934"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7F7C7198" w14:textId="77777777" w:rsidR="009178AD" w:rsidRPr="006276FC" w:rsidRDefault="009178AD" w:rsidP="009C6C63">
            <w:pPr>
              <w:pStyle w:val="TAL"/>
              <w:rPr>
                <w:noProof/>
                <w:sz w:val="16"/>
              </w:rPr>
            </w:pPr>
            <w:r w:rsidRPr="006276FC">
              <w:rPr>
                <w:noProof/>
                <w:sz w:val="16"/>
              </w:rPr>
              <w:t>Multiple Terminals in Sh</w:t>
            </w:r>
          </w:p>
        </w:tc>
        <w:tc>
          <w:tcPr>
            <w:tcW w:w="567" w:type="dxa"/>
            <w:shd w:val="solid" w:color="FFFFFF" w:fill="auto"/>
          </w:tcPr>
          <w:p w14:paraId="641ECF06" w14:textId="77777777" w:rsidR="009178AD" w:rsidRPr="006276FC" w:rsidRDefault="009178AD" w:rsidP="009C6C63">
            <w:pPr>
              <w:pStyle w:val="TAL"/>
              <w:rPr>
                <w:snapToGrid w:val="0"/>
                <w:sz w:val="16"/>
              </w:rPr>
            </w:pPr>
            <w:r w:rsidRPr="006276FC">
              <w:rPr>
                <w:snapToGrid w:val="0"/>
                <w:sz w:val="16"/>
              </w:rPr>
              <w:t>6.5.0</w:t>
            </w:r>
          </w:p>
        </w:tc>
      </w:tr>
      <w:tr w:rsidR="009178AD" w:rsidRPr="006276FC" w14:paraId="5F7B90FA" w14:textId="77777777" w:rsidTr="00A55BE6">
        <w:tc>
          <w:tcPr>
            <w:tcW w:w="851" w:type="dxa"/>
            <w:shd w:val="solid" w:color="FFFFFF" w:fill="auto"/>
          </w:tcPr>
          <w:p w14:paraId="49A6296A"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068F9D01"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4E86EC81"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292BF319" w14:textId="77777777" w:rsidR="009178AD" w:rsidRPr="006276FC" w:rsidRDefault="009178AD" w:rsidP="009C6C63">
            <w:pPr>
              <w:pStyle w:val="TAL"/>
              <w:rPr>
                <w:snapToGrid w:val="0"/>
                <w:sz w:val="16"/>
              </w:rPr>
            </w:pPr>
            <w:r w:rsidRPr="006276FC">
              <w:rPr>
                <w:snapToGrid w:val="0"/>
                <w:sz w:val="16"/>
              </w:rPr>
              <w:t>127</w:t>
            </w:r>
          </w:p>
        </w:tc>
        <w:tc>
          <w:tcPr>
            <w:tcW w:w="378" w:type="dxa"/>
            <w:shd w:val="solid" w:color="FFFFFF" w:fill="auto"/>
          </w:tcPr>
          <w:p w14:paraId="1619BE95"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4B10BF4" w14:textId="77777777" w:rsidR="009178AD" w:rsidRPr="006276FC" w:rsidRDefault="009178AD" w:rsidP="009C6C63">
            <w:pPr>
              <w:pStyle w:val="TAL"/>
              <w:rPr>
                <w:noProof/>
                <w:sz w:val="16"/>
              </w:rPr>
            </w:pPr>
            <w:r w:rsidRPr="006276FC">
              <w:rPr>
                <w:noProof/>
                <w:sz w:val="16"/>
              </w:rPr>
              <w:t>Sh user-data correction</w:t>
            </w:r>
          </w:p>
        </w:tc>
        <w:tc>
          <w:tcPr>
            <w:tcW w:w="567" w:type="dxa"/>
            <w:shd w:val="solid" w:color="FFFFFF" w:fill="auto"/>
          </w:tcPr>
          <w:p w14:paraId="472487D3" w14:textId="77777777" w:rsidR="009178AD" w:rsidRPr="006276FC" w:rsidRDefault="009178AD" w:rsidP="009C6C63">
            <w:pPr>
              <w:pStyle w:val="TAL"/>
              <w:rPr>
                <w:snapToGrid w:val="0"/>
                <w:sz w:val="16"/>
              </w:rPr>
            </w:pPr>
            <w:r w:rsidRPr="006276FC">
              <w:rPr>
                <w:snapToGrid w:val="0"/>
                <w:sz w:val="16"/>
              </w:rPr>
              <w:t>6.6.0</w:t>
            </w:r>
          </w:p>
        </w:tc>
      </w:tr>
      <w:tr w:rsidR="009178AD" w:rsidRPr="006276FC" w14:paraId="28572E0F" w14:textId="77777777" w:rsidTr="00A55BE6">
        <w:tc>
          <w:tcPr>
            <w:tcW w:w="851" w:type="dxa"/>
            <w:shd w:val="solid" w:color="FFFFFF" w:fill="auto"/>
          </w:tcPr>
          <w:p w14:paraId="2275B32B"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18674520"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4CD3A18F" w14:textId="77777777"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14:paraId="6DE9C8FB" w14:textId="77777777" w:rsidR="009178AD" w:rsidRPr="006276FC" w:rsidRDefault="009178AD" w:rsidP="009C6C63">
            <w:pPr>
              <w:pStyle w:val="TAL"/>
              <w:rPr>
                <w:snapToGrid w:val="0"/>
                <w:sz w:val="16"/>
              </w:rPr>
            </w:pPr>
            <w:r w:rsidRPr="006276FC">
              <w:rPr>
                <w:snapToGrid w:val="0"/>
                <w:sz w:val="16"/>
              </w:rPr>
              <w:t>130</w:t>
            </w:r>
          </w:p>
        </w:tc>
        <w:tc>
          <w:tcPr>
            <w:tcW w:w="378" w:type="dxa"/>
            <w:shd w:val="solid" w:color="FFFFFF" w:fill="auto"/>
          </w:tcPr>
          <w:p w14:paraId="3CD043D0"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1CC65B81" w14:textId="77777777" w:rsidR="009178AD" w:rsidRPr="006276FC" w:rsidRDefault="009178AD" w:rsidP="009C6C63">
            <w:pPr>
              <w:pStyle w:val="TAL"/>
              <w:rPr>
                <w:noProof/>
                <w:sz w:val="16"/>
              </w:rPr>
            </w:pPr>
            <w:r w:rsidRPr="006276FC">
              <w:rPr>
                <w:noProof/>
                <w:sz w:val="16"/>
              </w:rPr>
              <w:t>Sh procedures applicable to Public Service Identity</w:t>
            </w:r>
          </w:p>
        </w:tc>
        <w:tc>
          <w:tcPr>
            <w:tcW w:w="567" w:type="dxa"/>
            <w:shd w:val="solid" w:color="FFFFFF" w:fill="auto"/>
          </w:tcPr>
          <w:p w14:paraId="00B12EA5" w14:textId="77777777" w:rsidR="009178AD" w:rsidRPr="006276FC" w:rsidRDefault="009178AD" w:rsidP="009C6C63">
            <w:pPr>
              <w:pStyle w:val="TAL"/>
              <w:rPr>
                <w:snapToGrid w:val="0"/>
                <w:sz w:val="16"/>
              </w:rPr>
            </w:pPr>
            <w:r w:rsidRPr="006276FC">
              <w:rPr>
                <w:snapToGrid w:val="0"/>
                <w:sz w:val="16"/>
              </w:rPr>
              <w:t>6.6.0</w:t>
            </w:r>
          </w:p>
        </w:tc>
      </w:tr>
      <w:tr w:rsidR="009178AD" w:rsidRPr="006276FC" w14:paraId="2A0C29D2" w14:textId="77777777" w:rsidTr="00A55BE6">
        <w:tc>
          <w:tcPr>
            <w:tcW w:w="851" w:type="dxa"/>
            <w:shd w:val="solid" w:color="FFFFFF" w:fill="auto"/>
          </w:tcPr>
          <w:p w14:paraId="338EBF2E" w14:textId="77777777" w:rsidR="009178AD" w:rsidRPr="006276FC" w:rsidRDefault="009178AD" w:rsidP="009C6C63">
            <w:pPr>
              <w:pStyle w:val="TAL"/>
              <w:rPr>
                <w:snapToGrid w:val="0"/>
                <w:sz w:val="16"/>
              </w:rPr>
            </w:pPr>
            <w:r w:rsidRPr="006276FC">
              <w:rPr>
                <w:snapToGrid w:val="0"/>
                <w:sz w:val="16"/>
              </w:rPr>
              <w:lastRenderedPageBreak/>
              <w:t>Jun 2005</w:t>
            </w:r>
          </w:p>
        </w:tc>
        <w:tc>
          <w:tcPr>
            <w:tcW w:w="749" w:type="dxa"/>
            <w:shd w:val="solid" w:color="FFFFFF" w:fill="auto"/>
          </w:tcPr>
          <w:p w14:paraId="064922DD"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3ECB3DA2"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16083AAC" w14:textId="77777777" w:rsidR="009178AD" w:rsidRPr="006276FC" w:rsidRDefault="009178AD" w:rsidP="009C6C63">
            <w:pPr>
              <w:pStyle w:val="TAL"/>
              <w:rPr>
                <w:snapToGrid w:val="0"/>
                <w:sz w:val="16"/>
              </w:rPr>
            </w:pPr>
            <w:r w:rsidRPr="006276FC">
              <w:rPr>
                <w:snapToGrid w:val="0"/>
                <w:sz w:val="16"/>
              </w:rPr>
              <w:t>134</w:t>
            </w:r>
          </w:p>
        </w:tc>
        <w:tc>
          <w:tcPr>
            <w:tcW w:w="378" w:type="dxa"/>
            <w:shd w:val="solid" w:color="FFFFFF" w:fill="auto"/>
          </w:tcPr>
          <w:p w14:paraId="54BF86F0"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52A896B4" w14:textId="77777777" w:rsidR="009178AD" w:rsidRPr="006276FC" w:rsidRDefault="009178AD" w:rsidP="009C6C63">
            <w:pPr>
              <w:pStyle w:val="TAL"/>
              <w:rPr>
                <w:noProof/>
                <w:sz w:val="16"/>
              </w:rPr>
            </w:pPr>
            <w:r w:rsidRPr="006276FC">
              <w:rPr>
                <w:noProof/>
                <w:sz w:val="16"/>
              </w:rPr>
              <w:t>Behavior of HSS when it accepts Sh-Subs-Notif message</w:t>
            </w:r>
          </w:p>
        </w:tc>
        <w:tc>
          <w:tcPr>
            <w:tcW w:w="567" w:type="dxa"/>
            <w:shd w:val="solid" w:color="FFFFFF" w:fill="auto"/>
          </w:tcPr>
          <w:p w14:paraId="28AA5859" w14:textId="77777777" w:rsidR="009178AD" w:rsidRPr="006276FC" w:rsidRDefault="009178AD" w:rsidP="009C6C63">
            <w:pPr>
              <w:pStyle w:val="TAL"/>
              <w:rPr>
                <w:snapToGrid w:val="0"/>
                <w:sz w:val="16"/>
              </w:rPr>
            </w:pPr>
            <w:r w:rsidRPr="006276FC">
              <w:rPr>
                <w:snapToGrid w:val="0"/>
                <w:sz w:val="16"/>
              </w:rPr>
              <w:t>6.6.0</w:t>
            </w:r>
          </w:p>
        </w:tc>
      </w:tr>
      <w:tr w:rsidR="009178AD" w:rsidRPr="006276FC" w14:paraId="04DFC786" w14:textId="77777777" w:rsidTr="00A55BE6">
        <w:tc>
          <w:tcPr>
            <w:tcW w:w="851" w:type="dxa"/>
            <w:shd w:val="solid" w:color="FFFFFF" w:fill="auto"/>
          </w:tcPr>
          <w:p w14:paraId="2FAD2ED0"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21E9AD04"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1C9F48EC" w14:textId="77777777"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14:paraId="25BD50BD" w14:textId="77777777" w:rsidR="009178AD" w:rsidRPr="006276FC" w:rsidRDefault="009178AD" w:rsidP="009C6C63">
            <w:pPr>
              <w:pStyle w:val="TAL"/>
              <w:rPr>
                <w:snapToGrid w:val="0"/>
                <w:sz w:val="16"/>
              </w:rPr>
            </w:pPr>
            <w:r w:rsidRPr="006276FC">
              <w:rPr>
                <w:snapToGrid w:val="0"/>
                <w:sz w:val="16"/>
              </w:rPr>
              <w:t>137</w:t>
            </w:r>
          </w:p>
        </w:tc>
        <w:tc>
          <w:tcPr>
            <w:tcW w:w="378" w:type="dxa"/>
            <w:shd w:val="solid" w:color="FFFFFF" w:fill="auto"/>
          </w:tcPr>
          <w:p w14:paraId="6ACF35AE"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2A4B37F1" w14:textId="77777777" w:rsidR="009178AD" w:rsidRPr="006276FC" w:rsidRDefault="009178AD" w:rsidP="009C6C63">
            <w:pPr>
              <w:pStyle w:val="TAL"/>
              <w:rPr>
                <w:noProof/>
                <w:sz w:val="16"/>
              </w:rPr>
            </w:pPr>
            <w:r w:rsidRPr="006276FC">
              <w:rPr>
                <w:noProof/>
                <w:sz w:val="16"/>
              </w:rPr>
              <w:t>Editorial corrections</w:t>
            </w:r>
          </w:p>
        </w:tc>
        <w:tc>
          <w:tcPr>
            <w:tcW w:w="567" w:type="dxa"/>
            <w:shd w:val="solid" w:color="FFFFFF" w:fill="auto"/>
          </w:tcPr>
          <w:p w14:paraId="22ADE967" w14:textId="77777777" w:rsidR="009178AD" w:rsidRPr="006276FC" w:rsidRDefault="009178AD" w:rsidP="009C6C63">
            <w:pPr>
              <w:pStyle w:val="TAL"/>
              <w:rPr>
                <w:snapToGrid w:val="0"/>
                <w:sz w:val="16"/>
              </w:rPr>
            </w:pPr>
            <w:r w:rsidRPr="006276FC">
              <w:rPr>
                <w:snapToGrid w:val="0"/>
                <w:sz w:val="16"/>
              </w:rPr>
              <w:t>6.6.0</w:t>
            </w:r>
          </w:p>
        </w:tc>
      </w:tr>
      <w:tr w:rsidR="009178AD" w:rsidRPr="006276FC" w14:paraId="0F3D3675" w14:textId="77777777" w:rsidTr="00A55BE6">
        <w:tc>
          <w:tcPr>
            <w:tcW w:w="851" w:type="dxa"/>
            <w:shd w:val="solid" w:color="FFFFFF" w:fill="auto"/>
          </w:tcPr>
          <w:p w14:paraId="17F60E83" w14:textId="77777777"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14:paraId="55977F38" w14:textId="77777777"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14:paraId="2FF87A0F" w14:textId="77777777"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14:paraId="6A6F6ECF" w14:textId="77777777" w:rsidR="009178AD" w:rsidRPr="006276FC" w:rsidRDefault="009178AD" w:rsidP="009C6C63">
            <w:pPr>
              <w:pStyle w:val="TAL"/>
              <w:rPr>
                <w:snapToGrid w:val="0"/>
                <w:sz w:val="16"/>
              </w:rPr>
            </w:pPr>
            <w:r w:rsidRPr="006276FC">
              <w:rPr>
                <w:snapToGrid w:val="0"/>
                <w:sz w:val="16"/>
              </w:rPr>
              <w:t>139</w:t>
            </w:r>
          </w:p>
        </w:tc>
        <w:tc>
          <w:tcPr>
            <w:tcW w:w="378" w:type="dxa"/>
            <w:shd w:val="solid" w:color="FFFFFF" w:fill="auto"/>
          </w:tcPr>
          <w:p w14:paraId="4FFAE17A"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66A8DCD6" w14:textId="77777777" w:rsidR="009178AD" w:rsidRPr="006276FC" w:rsidRDefault="009178AD" w:rsidP="009C6C63">
            <w:pPr>
              <w:pStyle w:val="TAL"/>
              <w:rPr>
                <w:noProof/>
                <w:sz w:val="16"/>
              </w:rPr>
            </w:pPr>
            <w:r w:rsidRPr="006276FC">
              <w:rPr>
                <w:noProof/>
                <w:sz w:val="16"/>
              </w:rPr>
              <w:t>XML correction for iFC</w:t>
            </w:r>
          </w:p>
        </w:tc>
        <w:tc>
          <w:tcPr>
            <w:tcW w:w="567" w:type="dxa"/>
            <w:shd w:val="solid" w:color="FFFFFF" w:fill="auto"/>
          </w:tcPr>
          <w:p w14:paraId="772CDD93" w14:textId="77777777" w:rsidR="009178AD" w:rsidRPr="006276FC" w:rsidRDefault="009178AD" w:rsidP="009C6C63">
            <w:pPr>
              <w:pStyle w:val="TAL"/>
              <w:rPr>
                <w:snapToGrid w:val="0"/>
                <w:sz w:val="16"/>
              </w:rPr>
            </w:pPr>
            <w:r w:rsidRPr="006276FC">
              <w:rPr>
                <w:snapToGrid w:val="0"/>
                <w:sz w:val="16"/>
              </w:rPr>
              <w:t>6.6.0</w:t>
            </w:r>
          </w:p>
        </w:tc>
      </w:tr>
      <w:tr w:rsidR="009178AD" w:rsidRPr="006276FC" w14:paraId="6A00100C" w14:textId="77777777" w:rsidTr="00A55BE6">
        <w:tc>
          <w:tcPr>
            <w:tcW w:w="851" w:type="dxa"/>
            <w:shd w:val="solid" w:color="FFFFFF" w:fill="auto"/>
          </w:tcPr>
          <w:p w14:paraId="3A5EE944"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6627A979"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1A9D63A5" w14:textId="77777777"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14:paraId="23047EDE" w14:textId="77777777" w:rsidR="009178AD" w:rsidRPr="006276FC" w:rsidRDefault="009178AD" w:rsidP="009C6C63">
            <w:pPr>
              <w:pStyle w:val="TAL"/>
              <w:rPr>
                <w:snapToGrid w:val="0"/>
                <w:sz w:val="16"/>
              </w:rPr>
            </w:pPr>
            <w:r w:rsidRPr="006276FC">
              <w:rPr>
                <w:snapToGrid w:val="0"/>
                <w:sz w:val="16"/>
              </w:rPr>
              <w:t>146</w:t>
            </w:r>
          </w:p>
        </w:tc>
        <w:tc>
          <w:tcPr>
            <w:tcW w:w="378" w:type="dxa"/>
            <w:shd w:val="solid" w:color="FFFFFF" w:fill="auto"/>
          </w:tcPr>
          <w:p w14:paraId="7E83E0E3"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2457674B" w14:textId="77777777" w:rsidR="009178AD" w:rsidRPr="006276FC" w:rsidRDefault="009178AD" w:rsidP="009C6C63">
            <w:pPr>
              <w:pStyle w:val="TAL"/>
              <w:rPr>
                <w:noProof/>
                <w:sz w:val="16"/>
              </w:rPr>
            </w:pPr>
            <w:r w:rsidRPr="006276FC">
              <w:rPr>
                <w:noProof/>
                <w:sz w:val="16"/>
              </w:rPr>
              <w:t>Correction to Sh-IMS-Data for Intial Filter Criteria</w:t>
            </w:r>
          </w:p>
        </w:tc>
        <w:tc>
          <w:tcPr>
            <w:tcW w:w="567" w:type="dxa"/>
            <w:shd w:val="solid" w:color="FFFFFF" w:fill="auto"/>
          </w:tcPr>
          <w:p w14:paraId="4822616B" w14:textId="77777777" w:rsidR="009178AD" w:rsidRPr="006276FC" w:rsidRDefault="009178AD" w:rsidP="009C6C63">
            <w:pPr>
              <w:pStyle w:val="TAL"/>
              <w:rPr>
                <w:snapToGrid w:val="0"/>
                <w:sz w:val="16"/>
              </w:rPr>
            </w:pPr>
            <w:r w:rsidRPr="006276FC">
              <w:rPr>
                <w:snapToGrid w:val="0"/>
                <w:sz w:val="16"/>
              </w:rPr>
              <w:t>6.7.0</w:t>
            </w:r>
          </w:p>
        </w:tc>
      </w:tr>
      <w:tr w:rsidR="009178AD" w:rsidRPr="006276FC" w14:paraId="65E74A8B" w14:textId="77777777" w:rsidTr="00A55BE6">
        <w:tc>
          <w:tcPr>
            <w:tcW w:w="851" w:type="dxa"/>
            <w:shd w:val="solid" w:color="FFFFFF" w:fill="auto"/>
          </w:tcPr>
          <w:p w14:paraId="1F7495D2"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56A45D9F"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7AA88FC6" w14:textId="77777777"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14:paraId="2FA0982A" w14:textId="77777777" w:rsidR="009178AD" w:rsidRPr="006276FC" w:rsidRDefault="009178AD" w:rsidP="009C6C63">
            <w:pPr>
              <w:pStyle w:val="TAL"/>
              <w:rPr>
                <w:snapToGrid w:val="0"/>
                <w:sz w:val="16"/>
              </w:rPr>
            </w:pPr>
            <w:r w:rsidRPr="006276FC">
              <w:rPr>
                <w:snapToGrid w:val="0"/>
                <w:sz w:val="16"/>
              </w:rPr>
              <w:t>152</w:t>
            </w:r>
          </w:p>
        </w:tc>
        <w:tc>
          <w:tcPr>
            <w:tcW w:w="378" w:type="dxa"/>
            <w:shd w:val="solid" w:color="FFFFFF" w:fill="auto"/>
          </w:tcPr>
          <w:p w14:paraId="3EFA5933" w14:textId="77777777"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14:paraId="253CE07B" w14:textId="77777777" w:rsidR="009178AD" w:rsidRPr="006276FC" w:rsidRDefault="009178AD" w:rsidP="009C6C63">
            <w:pPr>
              <w:pStyle w:val="TAL"/>
              <w:rPr>
                <w:noProof/>
                <w:sz w:val="16"/>
              </w:rPr>
            </w:pPr>
            <w:r w:rsidRPr="006276FC">
              <w:rPr>
                <w:noProof/>
                <w:sz w:val="16"/>
              </w:rPr>
              <w:t>ISDN-address correction</w:t>
            </w:r>
          </w:p>
        </w:tc>
        <w:tc>
          <w:tcPr>
            <w:tcW w:w="567" w:type="dxa"/>
            <w:shd w:val="solid" w:color="FFFFFF" w:fill="auto"/>
          </w:tcPr>
          <w:p w14:paraId="2B7C9831" w14:textId="77777777" w:rsidR="009178AD" w:rsidRPr="006276FC" w:rsidRDefault="009178AD" w:rsidP="009C6C63">
            <w:pPr>
              <w:pStyle w:val="TAL"/>
              <w:rPr>
                <w:snapToGrid w:val="0"/>
                <w:sz w:val="16"/>
              </w:rPr>
            </w:pPr>
            <w:r w:rsidRPr="006276FC">
              <w:rPr>
                <w:snapToGrid w:val="0"/>
                <w:sz w:val="16"/>
              </w:rPr>
              <w:t>6.7.0</w:t>
            </w:r>
          </w:p>
        </w:tc>
      </w:tr>
      <w:tr w:rsidR="009178AD" w:rsidRPr="006276FC" w14:paraId="748F6BA5" w14:textId="77777777" w:rsidTr="00A55BE6">
        <w:tc>
          <w:tcPr>
            <w:tcW w:w="851" w:type="dxa"/>
            <w:shd w:val="solid" w:color="FFFFFF" w:fill="auto"/>
          </w:tcPr>
          <w:p w14:paraId="75239FEB"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72BAEA03"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07B067CF" w14:textId="77777777" w:rsidR="009178AD" w:rsidRPr="006276FC" w:rsidRDefault="009178AD" w:rsidP="009C6C63">
            <w:pPr>
              <w:pStyle w:val="TAL"/>
              <w:rPr>
                <w:snapToGrid w:val="0"/>
                <w:sz w:val="16"/>
              </w:rPr>
            </w:pPr>
            <w:r w:rsidRPr="006276FC">
              <w:rPr>
                <w:snapToGrid w:val="0"/>
                <w:sz w:val="16"/>
              </w:rPr>
              <w:t>CP-050424</w:t>
            </w:r>
          </w:p>
        </w:tc>
        <w:tc>
          <w:tcPr>
            <w:tcW w:w="476" w:type="dxa"/>
            <w:shd w:val="solid" w:color="FFFFFF" w:fill="auto"/>
          </w:tcPr>
          <w:p w14:paraId="158B2746" w14:textId="77777777" w:rsidR="009178AD" w:rsidRPr="006276FC" w:rsidRDefault="009178AD" w:rsidP="009C6C63">
            <w:pPr>
              <w:pStyle w:val="TAL"/>
              <w:rPr>
                <w:snapToGrid w:val="0"/>
                <w:sz w:val="16"/>
              </w:rPr>
            </w:pPr>
            <w:r w:rsidRPr="006276FC">
              <w:rPr>
                <w:snapToGrid w:val="0"/>
                <w:sz w:val="16"/>
              </w:rPr>
              <w:t>154</w:t>
            </w:r>
          </w:p>
        </w:tc>
        <w:tc>
          <w:tcPr>
            <w:tcW w:w="378" w:type="dxa"/>
            <w:shd w:val="solid" w:color="FFFFFF" w:fill="auto"/>
          </w:tcPr>
          <w:p w14:paraId="166E6F51"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25B12376" w14:textId="77777777" w:rsidR="009178AD" w:rsidRPr="006276FC" w:rsidRDefault="009178AD" w:rsidP="009C6C63">
            <w:pPr>
              <w:pStyle w:val="TAL"/>
              <w:rPr>
                <w:noProof/>
                <w:sz w:val="16"/>
              </w:rPr>
            </w:pPr>
            <w:r w:rsidRPr="006276FC">
              <w:rPr>
                <w:noProof/>
                <w:sz w:val="16"/>
              </w:rPr>
              <w:t>Update of the IETF RFC for tel URI</w:t>
            </w:r>
          </w:p>
        </w:tc>
        <w:tc>
          <w:tcPr>
            <w:tcW w:w="567" w:type="dxa"/>
            <w:shd w:val="solid" w:color="FFFFFF" w:fill="auto"/>
          </w:tcPr>
          <w:p w14:paraId="17AA1FB7" w14:textId="77777777" w:rsidR="009178AD" w:rsidRPr="006276FC" w:rsidRDefault="009178AD" w:rsidP="009C6C63">
            <w:pPr>
              <w:pStyle w:val="TAL"/>
              <w:rPr>
                <w:snapToGrid w:val="0"/>
                <w:sz w:val="16"/>
              </w:rPr>
            </w:pPr>
            <w:r w:rsidRPr="006276FC">
              <w:rPr>
                <w:snapToGrid w:val="0"/>
                <w:sz w:val="16"/>
              </w:rPr>
              <w:t>6.7.0</w:t>
            </w:r>
          </w:p>
        </w:tc>
      </w:tr>
      <w:tr w:rsidR="009178AD" w:rsidRPr="006276FC" w14:paraId="4A25595D" w14:textId="77777777" w:rsidTr="00A55BE6">
        <w:tc>
          <w:tcPr>
            <w:tcW w:w="851" w:type="dxa"/>
            <w:shd w:val="solid" w:color="FFFFFF" w:fill="auto"/>
          </w:tcPr>
          <w:p w14:paraId="3D2193AD"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4C2B1BB4"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2CD2A9A6" w14:textId="77777777" w:rsidR="009178AD" w:rsidRPr="006276FC" w:rsidRDefault="009178AD" w:rsidP="009C6C63">
            <w:pPr>
              <w:pStyle w:val="TAL"/>
              <w:rPr>
                <w:snapToGrid w:val="0"/>
                <w:sz w:val="16"/>
              </w:rPr>
            </w:pPr>
            <w:r w:rsidRPr="006276FC">
              <w:rPr>
                <w:snapToGrid w:val="0"/>
                <w:sz w:val="16"/>
              </w:rPr>
              <w:t>CP-050294</w:t>
            </w:r>
          </w:p>
        </w:tc>
        <w:tc>
          <w:tcPr>
            <w:tcW w:w="476" w:type="dxa"/>
            <w:shd w:val="solid" w:color="FFFFFF" w:fill="auto"/>
          </w:tcPr>
          <w:p w14:paraId="28C3164E" w14:textId="77777777" w:rsidR="009178AD" w:rsidRPr="006276FC" w:rsidRDefault="009178AD" w:rsidP="009C6C63">
            <w:pPr>
              <w:pStyle w:val="TAL"/>
              <w:rPr>
                <w:snapToGrid w:val="0"/>
                <w:sz w:val="16"/>
              </w:rPr>
            </w:pPr>
            <w:r w:rsidRPr="006276FC">
              <w:rPr>
                <w:snapToGrid w:val="0"/>
                <w:sz w:val="16"/>
              </w:rPr>
              <w:t>155</w:t>
            </w:r>
          </w:p>
        </w:tc>
        <w:tc>
          <w:tcPr>
            <w:tcW w:w="378" w:type="dxa"/>
            <w:shd w:val="solid" w:color="FFFFFF" w:fill="auto"/>
          </w:tcPr>
          <w:p w14:paraId="5F3B6F5F"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062C82D5" w14:textId="77777777" w:rsidR="009178AD" w:rsidRPr="006276FC" w:rsidRDefault="009178AD" w:rsidP="009C6C63">
            <w:pPr>
              <w:pStyle w:val="TAL"/>
              <w:rPr>
                <w:noProof/>
                <w:sz w:val="16"/>
              </w:rPr>
            </w:pPr>
            <w:r w:rsidRPr="006276FC">
              <w:rPr>
                <w:noProof/>
                <w:sz w:val="16"/>
              </w:rPr>
              <w:t>PSI Activation</w:t>
            </w:r>
          </w:p>
        </w:tc>
        <w:tc>
          <w:tcPr>
            <w:tcW w:w="567" w:type="dxa"/>
            <w:shd w:val="solid" w:color="FFFFFF" w:fill="auto"/>
          </w:tcPr>
          <w:p w14:paraId="74A3C765" w14:textId="77777777" w:rsidR="009178AD" w:rsidRPr="006276FC" w:rsidRDefault="009178AD" w:rsidP="009C6C63">
            <w:pPr>
              <w:pStyle w:val="TAL"/>
              <w:rPr>
                <w:snapToGrid w:val="0"/>
                <w:sz w:val="16"/>
              </w:rPr>
            </w:pPr>
            <w:r w:rsidRPr="006276FC">
              <w:rPr>
                <w:snapToGrid w:val="0"/>
                <w:sz w:val="16"/>
              </w:rPr>
              <w:t>6.7.0</w:t>
            </w:r>
          </w:p>
        </w:tc>
      </w:tr>
      <w:tr w:rsidR="009178AD" w:rsidRPr="006276FC" w14:paraId="4B8CD1D6" w14:textId="77777777" w:rsidTr="00A55BE6">
        <w:tc>
          <w:tcPr>
            <w:tcW w:w="851" w:type="dxa"/>
            <w:shd w:val="solid" w:color="FFFFFF" w:fill="auto"/>
          </w:tcPr>
          <w:p w14:paraId="15E21F60" w14:textId="77777777"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14:paraId="1EDA7082" w14:textId="77777777"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14:paraId="3D1ADB68" w14:textId="77777777" w:rsidR="009178AD" w:rsidRPr="006276FC" w:rsidRDefault="009178AD" w:rsidP="009C6C63">
            <w:pPr>
              <w:pStyle w:val="TAL"/>
              <w:rPr>
                <w:snapToGrid w:val="0"/>
                <w:sz w:val="16"/>
              </w:rPr>
            </w:pPr>
            <w:r w:rsidRPr="006276FC">
              <w:rPr>
                <w:snapToGrid w:val="0"/>
                <w:sz w:val="16"/>
              </w:rPr>
              <w:t>CP-050282</w:t>
            </w:r>
          </w:p>
        </w:tc>
        <w:tc>
          <w:tcPr>
            <w:tcW w:w="476" w:type="dxa"/>
            <w:shd w:val="solid" w:color="FFFFFF" w:fill="auto"/>
          </w:tcPr>
          <w:p w14:paraId="4A5FF6C1" w14:textId="77777777" w:rsidR="009178AD" w:rsidRPr="006276FC" w:rsidRDefault="009178AD" w:rsidP="009C6C63">
            <w:pPr>
              <w:pStyle w:val="TAL"/>
              <w:rPr>
                <w:snapToGrid w:val="0"/>
                <w:sz w:val="16"/>
              </w:rPr>
            </w:pPr>
            <w:r w:rsidRPr="006276FC">
              <w:rPr>
                <w:snapToGrid w:val="0"/>
                <w:sz w:val="16"/>
              </w:rPr>
              <w:t>160</w:t>
            </w:r>
          </w:p>
        </w:tc>
        <w:tc>
          <w:tcPr>
            <w:tcW w:w="378" w:type="dxa"/>
            <w:shd w:val="solid" w:color="FFFFFF" w:fill="auto"/>
          </w:tcPr>
          <w:p w14:paraId="5E8A1903"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72EE6C31" w14:textId="77777777" w:rsidR="009178AD" w:rsidRPr="006276FC" w:rsidRDefault="009178AD" w:rsidP="009C6C63">
            <w:pPr>
              <w:pStyle w:val="TAL"/>
              <w:rPr>
                <w:noProof/>
                <w:sz w:val="16"/>
              </w:rPr>
            </w:pPr>
            <w:r w:rsidRPr="006276FC">
              <w:rPr>
                <w:noProof/>
                <w:sz w:val="16"/>
              </w:rPr>
              <w:t>Charging-Information correction</w:t>
            </w:r>
          </w:p>
        </w:tc>
        <w:tc>
          <w:tcPr>
            <w:tcW w:w="567" w:type="dxa"/>
            <w:shd w:val="solid" w:color="FFFFFF" w:fill="auto"/>
          </w:tcPr>
          <w:p w14:paraId="3FB9876A" w14:textId="77777777" w:rsidR="009178AD" w:rsidRPr="006276FC" w:rsidRDefault="009178AD" w:rsidP="009C6C63">
            <w:pPr>
              <w:pStyle w:val="TAL"/>
              <w:rPr>
                <w:snapToGrid w:val="0"/>
                <w:sz w:val="16"/>
              </w:rPr>
            </w:pPr>
            <w:r w:rsidRPr="006276FC">
              <w:rPr>
                <w:snapToGrid w:val="0"/>
                <w:sz w:val="16"/>
              </w:rPr>
              <w:t>6.7.0</w:t>
            </w:r>
          </w:p>
        </w:tc>
      </w:tr>
      <w:tr w:rsidR="009178AD" w:rsidRPr="006276FC" w14:paraId="6D5EA24B" w14:textId="77777777" w:rsidTr="00A55BE6">
        <w:tc>
          <w:tcPr>
            <w:tcW w:w="851" w:type="dxa"/>
            <w:shd w:val="solid" w:color="FFFFFF" w:fill="auto"/>
          </w:tcPr>
          <w:p w14:paraId="745AE0E5"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5D72AF72"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13C184CE" w14:textId="77777777" w:rsidR="009178AD" w:rsidRPr="006276FC" w:rsidRDefault="009178AD" w:rsidP="009C6C63">
            <w:pPr>
              <w:pStyle w:val="TAL"/>
              <w:rPr>
                <w:snapToGrid w:val="0"/>
                <w:sz w:val="16"/>
              </w:rPr>
            </w:pPr>
            <w:r w:rsidRPr="006276FC">
              <w:rPr>
                <w:snapToGrid w:val="0"/>
                <w:sz w:val="16"/>
              </w:rPr>
              <w:t>CP-050604</w:t>
            </w:r>
          </w:p>
        </w:tc>
        <w:tc>
          <w:tcPr>
            <w:tcW w:w="476" w:type="dxa"/>
            <w:shd w:val="solid" w:color="FFFFFF" w:fill="auto"/>
          </w:tcPr>
          <w:p w14:paraId="021084E4" w14:textId="77777777" w:rsidR="009178AD" w:rsidRPr="006276FC" w:rsidRDefault="009178AD" w:rsidP="009C6C63">
            <w:pPr>
              <w:pStyle w:val="TAL"/>
              <w:rPr>
                <w:snapToGrid w:val="0"/>
                <w:sz w:val="16"/>
              </w:rPr>
            </w:pPr>
            <w:r w:rsidRPr="006276FC">
              <w:rPr>
                <w:snapToGrid w:val="0"/>
                <w:sz w:val="16"/>
              </w:rPr>
              <w:t>144</w:t>
            </w:r>
          </w:p>
        </w:tc>
        <w:tc>
          <w:tcPr>
            <w:tcW w:w="378" w:type="dxa"/>
            <w:shd w:val="solid" w:color="FFFFFF" w:fill="auto"/>
          </w:tcPr>
          <w:p w14:paraId="4EC6DF31" w14:textId="77777777"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14:paraId="3E6D35C4" w14:textId="77777777" w:rsidR="009178AD" w:rsidRPr="006276FC" w:rsidRDefault="009178AD" w:rsidP="009C6C63">
            <w:pPr>
              <w:pStyle w:val="TAL"/>
              <w:rPr>
                <w:noProof/>
                <w:sz w:val="16"/>
              </w:rPr>
            </w:pPr>
            <w:r w:rsidRPr="006276FC">
              <w:rPr>
                <w:noProof/>
                <w:sz w:val="16"/>
              </w:rPr>
              <w:t>XML syntax correction</w:t>
            </w:r>
          </w:p>
        </w:tc>
        <w:tc>
          <w:tcPr>
            <w:tcW w:w="567" w:type="dxa"/>
            <w:shd w:val="solid" w:color="FFFFFF" w:fill="auto"/>
          </w:tcPr>
          <w:p w14:paraId="7EB47E4F" w14:textId="77777777" w:rsidR="009178AD" w:rsidRPr="006276FC" w:rsidRDefault="009178AD" w:rsidP="009C6C63">
            <w:pPr>
              <w:pStyle w:val="TAL"/>
              <w:rPr>
                <w:snapToGrid w:val="0"/>
                <w:sz w:val="16"/>
              </w:rPr>
            </w:pPr>
            <w:r w:rsidRPr="006276FC">
              <w:rPr>
                <w:snapToGrid w:val="0"/>
                <w:sz w:val="16"/>
              </w:rPr>
              <w:t>6.8.0</w:t>
            </w:r>
          </w:p>
        </w:tc>
      </w:tr>
      <w:tr w:rsidR="009178AD" w:rsidRPr="006276FC" w14:paraId="33F4E085" w14:textId="77777777" w:rsidTr="00A55BE6">
        <w:tc>
          <w:tcPr>
            <w:tcW w:w="851" w:type="dxa"/>
            <w:shd w:val="solid" w:color="FFFFFF" w:fill="auto"/>
          </w:tcPr>
          <w:p w14:paraId="6285125A"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261DF152"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65BF9C78" w14:textId="77777777" w:rsidR="009178AD" w:rsidRPr="006276FC" w:rsidRDefault="009178AD" w:rsidP="009C6C63">
            <w:pPr>
              <w:pStyle w:val="TAL"/>
              <w:rPr>
                <w:snapToGrid w:val="0"/>
                <w:sz w:val="16"/>
              </w:rPr>
            </w:pPr>
            <w:r w:rsidRPr="006276FC">
              <w:rPr>
                <w:snapToGrid w:val="0"/>
                <w:sz w:val="16"/>
              </w:rPr>
              <w:t>CP-050611</w:t>
            </w:r>
          </w:p>
        </w:tc>
        <w:tc>
          <w:tcPr>
            <w:tcW w:w="476" w:type="dxa"/>
            <w:shd w:val="solid" w:color="FFFFFF" w:fill="auto"/>
          </w:tcPr>
          <w:p w14:paraId="02E2A4F4" w14:textId="77777777" w:rsidR="009178AD" w:rsidRPr="006276FC" w:rsidRDefault="009178AD" w:rsidP="009C6C63">
            <w:pPr>
              <w:pStyle w:val="TAL"/>
              <w:rPr>
                <w:snapToGrid w:val="0"/>
                <w:sz w:val="16"/>
              </w:rPr>
            </w:pPr>
            <w:r w:rsidRPr="006276FC">
              <w:rPr>
                <w:snapToGrid w:val="0"/>
                <w:sz w:val="16"/>
              </w:rPr>
              <w:t>161</w:t>
            </w:r>
          </w:p>
        </w:tc>
        <w:tc>
          <w:tcPr>
            <w:tcW w:w="378" w:type="dxa"/>
            <w:shd w:val="solid" w:color="FFFFFF" w:fill="auto"/>
          </w:tcPr>
          <w:p w14:paraId="4BDED3B2" w14:textId="77777777"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14:paraId="3E6C3034" w14:textId="77777777" w:rsidR="009178AD" w:rsidRPr="006276FC" w:rsidRDefault="009178AD" w:rsidP="009C6C63">
            <w:pPr>
              <w:pStyle w:val="TAL"/>
              <w:rPr>
                <w:noProof/>
                <w:sz w:val="16"/>
              </w:rPr>
            </w:pPr>
            <w:r w:rsidRPr="006276FC">
              <w:rPr>
                <w:noProof/>
                <w:sz w:val="16"/>
              </w:rPr>
              <w:t>Correction of the use of Data Reference 10 for Public Service Identities</w:t>
            </w:r>
          </w:p>
        </w:tc>
        <w:tc>
          <w:tcPr>
            <w:tcW w:w="567" w:type="dxa"/>
            <w:shd w:val="solid" w:color="FFFFFF" w:fill="auto"/>
          </w:tcPr>
          <w:p w14:paraId="578211E2" w14:textId="77777777" w:rsidR="009178AD" w:rsidRPr="006276FC" w:rsidRDefault="009178AD" w:rsidP="009C6C63">
            <w:pPr>
              <w:pStyle w:val="TAL"/>
              <w:rPr>
                <w:snapToGrid w:val="0"/>
                <w:sz w:val="16"/>
              </w:rPr>
            </w:pPr>
            <w:r w:rsidRPr="006276FC">
              <w:rPr>
                <w:snapToGrid w:val="0"/>
                <w:sz w:val="16"/>
              </w:rPr>
              <w:t>6.8.0</w:t>
            </w:r>
          </w:p>
        </w:tc>
      </w:tr>
      <w:tr w:rsidR="009178AD" w:rsidRPr="006276FC" w14:paraId="659FE1A8" w14:textId="77777777" w:rsidTr="00A55BE6">
        <w:tc>
          <w:tcPr>
            <w:tcW w:w="851" w:type="dxa"/>
            <w:shd w:val="solid" w:color="FFFFFF" w:fill="auto"/>
          </w:tcPr>
          <w:p w14:paraId="54562ADA" w14:textId="77777777"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14:paraId="08B6D38D" w14:textId="77777777"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14:paraId="68DE8057" w14:textId="77777777" w:rsidR="009178AD" w:rsidRPr="006276FC" w:rsidRDefault="009178AD" w:rsidP="009C6C63">
            <w:pPr>
              <w:pStyle w:val="TAL"/>
              <w:rPr>
                <w:snapToGrid w:val="0"/>
                <w:sz w:val="16"/>
              </w:rPr>
            </w:pPr>
            <w:r w:rsidRPr="006276FC">
              <w:rPr>
                <w:snapToGrid w:val="0"/>
                <w:sz w:val="16"/>
              </w:rPr>
              <w:t>CP-050605</w:t>
            </w:r>
          </w:p>
        </w:tc>
        <w:tc>
          <w:tcPr>
            <w:tcW w:w="476" w:type="dxa"/>
            <w:shd w:val="solid" w:color="FFFFFF" w:fill="auto"/>
          </w:tcPr>
          <w:p w14:paraId="3AEE8BAE" w14:textId="77777777" w:rsidR="009178AD" w:rsidRPr="006276FC" w:rsidRDefault="009178AD" w:rsidP="009C6C63">
            <w:pPr>
              <w:pStyle w:val="TAL"/>
              <w:rPr>
                <w:snapToGrid w:val="0"/>
                <w:sz w:val="16"/>
              </w:rPr>
            </w:pPr>
            <w:r w:rsidRPr="006276FC">
              <w:rPr>
                <w:snapToGrid w:val="0"/>
                <w:sz w:val="16"/>
              </w:rPr>
              <w:t>167</w:t>
            </w:r>
          </w:p>
        </w:tc>
        <w:tc>
          <w:tcPr>
            <w:tcW w:w="378" w:type="dxa"/>
            <w:shd w:val="solid" w:color="FFFFFF" w:fill="auto"/>
          </w:tcPr>
          <w:p w14:paraId="6C7178A3" w14:textId="77777777"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14:paraId="582DEAAB" w14:textId="77777777" w:rsidR="009178AD" w:rsidRPr="006276FC" w:rsidRDefault="009178AD" w:rsidP="009C6C63">
            <w:pPr>
              <w:pStyle w:val="TAL"/>
              <w:rPr>
                <w:noProof/>
                <w:sz w:val="16"/>
              </w:rPr>
            </w:pPr>
            <w:r w:rsidRPr="006276FC">
              <w:rPr>
                <w:noProof/>
                <w:sz w:val="16"/>
              </w:rPr>
              <w:t>PSUserState correction</w:t>
            </w:r>
          </w:p>
        </w:tc>
        <w:tc>
          <w:tcPr>
            <w:tcW w:w="567" w:type="dxa"/>
            <w:shd w:val="solid" w:color="FFFFFF" w:fill="auto"/>
          </w:tcPr>
          <w:p w14:paraId="749079DC" w14:textId="77777777" w:rsidR="009178AD" w:rsidRPr="006276FC" w:rsidRDefault="009178AD" w:rsidP="009C6C63">
            <w:pPr>
              <w:pStyle w:val="TAL"/>
              <w:rPr>
                <w:snapToGrid w:val="0"/>
                <w:sz w:val="16"/>
              </w:rPr>
            </w:pPr>
            <w:r w:rsidRPr="006276FC">
              <w:rPr>
                <w:snapToGrid w:val="0"/>
                <w:sz w:val="16"/>
              </w:rPr>
              <w:t>6.8.0</w:t>
            </w:r>
          </w:p>
        </w:tc>
      </w:tr>
      <w:tr w:rsidR="009178AD" w:rsidRPr="006276FC" w14:paraId="1E71A81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1A0EA3C" w14:textId="77777777"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6D178" w14:textId="77777777"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EC1FC" w14:textId="77777777"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C4AEC6" w14:textId="77777777" w:rsidR="009178AD" w:rsidRPr="006276FC" w:rsidRDefault="009178AD" w:rsidP="009C6C63">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71ADAE"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20DE8D" w14:textId="77777777" w:rsidR="009178AD" w:rsidRPr="006276FC" w:rsidRDefault="009178AD" w:rsidP="009C6C63">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A841" w14:textId="77777777" w:rsidR="009178AD" w:rsidRPr="006276FC" w:rsidRDefault="009178AD" w:rsidP="009C6C63">
            <w:pPr>
              <w:pStyle w:val="TAL"/>
              <w:rPr>
                <w:snapToGrid w:val="0"/>
                <w:sz w:val="16"/>
              </w:rPr>
            </w:pPr>
            <w:r w:rsidRPr="006276FC">
              <w:rPr>
                <w:snapToGrid w:val="0"/>
                <w:sz w:val="16"/>
              </w:rPr>
              <w:t>7.0.0</w:t>
            </w:r>
          </w:p>
        </w:tc>
      </w:tr>
      <w:tr w:rsidR="009178AD" w:rsidRPr="006276FC" w14:paraId="5F19272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94987F2" w14:textId="77777777"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4F0F460" w14:textId="77777777"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C0030" w14:textId="77777777"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FFE7D6" w14:textId="77777777" w:rsidR="009178AD" w:rsidRPr="006276FC" w:rsidRDefault="009178AD" w:rsidP="009C6C63">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DD1A3"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102C57" w14:textId="77777777" w:rsidR="009178AD" w:rsidRPr="006276FC" w:rsidRDefault="009178AD" w:rsidP="009C6C63">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1BC13" w14:textId="77777777" w:rsidR="009178AD" w:rsidRPr="006276FC" w:rsidRDefault="009178AD" w:rsidP="009C6C63">
            <w:pPr>
              <w:pStyle w:val="TAL"/>
              <w:rPr>
                <w:snapToGrid w:val="0"/>
                <w:sz w:val="16"/>
              </w:rPr>
            </w:pPr>
            <w:r w:rsidRPr="006276FC">
              <w:rPr>
                <w:snapToGrid w:val="0"/>
                <w:sz w:val="16"/>
              </w:rPr>
              <w:t>7.0.0</w:t>
            </w:r>
          </w:p>
        </w:tc>
      </w:tr>
      <w:tr w:rsidR="009178AD" w:rsidRPr="006276FC" w14:paraId="477878C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2FEEB23"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8F88DC"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25662" w14:textId="77777777"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438CE1C" w14:textId="77777777" w:rsidR="009178AD" w:rsidRPr="006276FC" w:rsidRDefault="009178AD" w:rsidP="009C6C63">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7E037"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7161DE" w14:textId="77777777" w:rsidR="009178AD" w:rsidRPr="006276FC" w:rsidRDefault="009178AD" w:rsidP="009C6C63">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44ADB" w14:textId="77777777" w:rsidR="009178AD" w:rsidRPr="006276FC" w:rsidRDefault="009178AD" w:rsidP="009C6C63">
            <w:pPr>
              <w:pStyle w:val="TAL"/>
              <w:rPr>
                <w:snapToGrid w:val="0"/>
                <w:sz w:val="16"/>
              </w:rPr>
            </w:pPr>
            <w:r w:rsidRPr="006276FC">
              <w:rPr>
                <w:snapToGrid w:val="0"/>
                <w:sz w:val="16"/>
              </w:rPr>
              <w:t>7.1.0</w:t>
            </w:r>
          </w:p>
        </w:tc>
      </w:tr>
      <w:tr w:rsidR="009178AD" w:rsidRPr="006276FC" w14:paraId="0642445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3BED74A"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B562006"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786FC" w14:textId="77777777"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A22E50" w14:textId="77777777" w:rsidR="009178AD" w:rsidRPr="006276FC" w:rsidRDefault="009178AD" w:rsidP="009C6C63">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D798D1"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E5708" w14:textId="77777777" w:rsidR="009178AD" w:rsidRPr="006276FC" w:rsidRDefault="009178AD" w:rsidP="009C6C63">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D7DDC" w14:textId="77777777" w:rsidR="009178AD" w:rsidRPr="006276FC" w:rsidRDefault="009178AD" w:rsidP="009C6C63">
            <w:pPr>
              <w:pStyle w:val="TAL"/>
              <w:rPr>
                <w:snapToGrid w:val="0"/>
                <w:sz w:val="16"/>
              </w:rPr>
            </w:pPr>
            <w:r w:rsidRPr="006276FC">
              <w:rPr>
                <w:snapToGrid w:val="0"/>
                <w:sz w:val="16"/>
              </w:rPr>
              <w:t>7.1.0</w:t>
            </w:r>
          </w:p>
        </w:tc>
      </w:tr>
      <w:tr w:rsidR="009178AD" w:rsidRPr="006276FC" w14:paraId="7BD6372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7450BF5"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EE898FB"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1D35C" w14:textId="77777777" w:rsidR="009178AD" w:rsidRPr="006276FC" w:rsidRDefault="009178AD" w:rsidP="009C6C63">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566C21" w14:textId="77777777" w:rsidR="009178AD" w:rsidRPr="006276FC" w:rsidRDefault="009178AD" w:rsidP="009C6C63">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7F03A1"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B28EF" w14:textId="77777777" w:rsidR="009178AD" w:rsidRPr="006276FC" w:rsidRDefault="009178AD" w:rsidP="009C6C63">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E0C99" w14:textId="77777777" w:rsidR="009178AD" w:rsidRPr="006276FC" w:rsidRDefault="009178AD" w:rsidP="009C6C63">
            <w:pPr>
              <w:pStyle w:val="TAL"/>
              <w:rPr>
                <w:snapToGrid w:val="0"/>
                <w:sz w:val="16"/>
              </w:rPr>
            </w:pPr>
            <w:r w:rsidRPr="006276FC">
              <w:rPr>
                <w:snapToGrid w:val="0"/>
                <w:sz w:val="16"/>
              </w:rPr>
              <w:t>7.1.0</w:t>
            </w:r>
          </w:p>
        </w:tc>
      </w:tr>
      <w:tr w:rsidR="009178AD" w:rsidRPr="006276FC" w14:paraId="64AB0054"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40DB5E4" w14:textId="77777777"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D07E1FD" w14:textId="77777777"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591E9" w14:textId="77777777" w:rsidR="009178AD" w:rsidRPr="006276FC" w:rsidRDefault="009178AD" w:rsidP="009C6C63">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6B59CE" w14:textId="77777777" w:rsidR="009178AD" w:rsidRPr="006276FC" w:rsidRDefault="009178AD" w:rsidP="009C6C63">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611C96"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927DC9" w14:textId="77777777" w:rsidR="009178AD" w:rsidRPr="006276FC" w:rsidRDefault="009178AD" w:rsidP="009C6C63">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052F2" w14:textId="77777777" w:rsidR="009178AD" w:rsidRPr="006276FC" w:rsidRDefault="009178AD" w:rsidP="009C6C63">
            <w:pPr>
              <w:pStyle w:val="TAL"/>
              <w:rPr>
                <w:snapToGrid w:val="0"/>
                <w:sz w:val="16"/>
              </w:rPr>
            </w:pPr>
            <w:r w:rsidRPr="006276FC">
              <w:rPr>
                <w:snapToGrid w:val="0"/>
                <w:sz w:val="16"/>
              </w:rPr>
              <w:t>7.1.0</w:t>
            </w:r>
          </w:p>
        </w:tc>
      </w:tr>
      <w:tr w:rsidR="009178AD" w:rsidRPr="006276FC" w14:paraId="6440776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F387E72"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5578C6C"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B2B6C5"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1A6B80" w14:textId="77777777" w:rsidR="009178AD" w:rsidRPr="006276FC" w:rsidRDefault="009178AD" w:rsidP="009C6C63">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9ACF5C"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1EFAA" w14:textId="77777777" w:rsidR="009178AD" w:rsidRPr="006276FC" w:rsidRDefault="009178AD" w:rsidP="009C6C63">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40E2B" w14:textId="77777777" w:rsidR="009178AD" w:rsidRPr="006276FC" w:rsidRDefault="009178AD" w:rsidP="009C6C63">
            <w:pPr>
              <w:pStyle w:val="TAL"/>
              <w:rPr>
                <w:snapToGrid w:val="0"/>
                <w:sz w:val="16"/>
              </w:rPr>
            </w:pPr>
            <w:r w:rsidRPr="006276FC">
              <w:rPr>
                <w:snapToGrid w:val="0"/>
                <w:sz w:val="16"/>
              </w:rPr>
              <w:t>7.2.0</w:t>
            </w:r>
          </w:p>
        </w:tc>
      </w:tr>
      <w:tr w:rsidR="009178AD" w:rsidRPr="006276FC" w14:paraId="49630C4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831F7A6"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FF6627C"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D1E51"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FF0D926" w14:textId="77777777" w:rsidR="009178AD" w:rsidRPr="006276FC" w:rsidRDefault="009178AD" w:rsidP="009C6C63">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76AD6"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5A5A19" w14:textId="77777777" w:rsidR="009178AD" w:rsidRPr="006276FC" w:rsidRDefault="009178AD" w:rsidP="009C6C63">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F606C" w14:textId="77777777" w:rsidR="009178AD" w:rsidRPr="006276FC" w:rsidRDefault="009178AD" w:rsidP="009C6C63">
            <w:pPr>
              <w:pStyle w:val="TAL"/>
              <w:rPr>
                <w:snapToGrid w:val="0"/>
                <w:sz w:val="16"/>
              </w:rPr>
            </w:pPr>
            <w:r w:rsidRPr="006276FC">
              <w:rPr>
                <w:snapToGrid w:val="0"/>
                <w:sz w:val="16"/>
              </w:rPr>
              <w:t>7.2.0</w:t>
            </w:r>
          </w:p>
        </w:tc>
      </w:tr>
      <w:tr w:rsidR="009178AD" w:rsidRPr="006276FC" w14:paraId="52665D2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7DB52DD"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406DC46"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3D4A2A"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52F3D6" w14:textId="77777777" w:rsidR="009178AD" w:rsidRPr="006276FC" w:rsidRDefault="009178AD" w:rsidP="009C6C63">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615CFE"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946AE" w14:textId="77777777" w:rsidR="009178AD" w:rsidRPr="006276FC" w:rsidRDefault="009178AD" w:rsidP="009C6C63">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42D9" w14:textId="77777777" w:rsidR="009178AD" w:rsidRPr="006276FC" w:rsidRDefault="009178AD" w:rsidP="009C6C63">
            <w:pPr>
              <w:pStyle w:val="TAL"/>
              <w:rPr>
                <w:snapToGrid w:val="0"/>
                <w:sz w:val="16"/>
              </w:rPr>
            </w:pPr>
            <w:r w:rsidRPr="006276FC">
              <w:rPr>
                <w:snapToGrid w:val="0"/>
                <w:sz w:val="16"/>
              </w:rPr>
              <w:t>7.2.0</w:t>
            </w:r>
          </w:p>
        </w:tc>
      </w:tr>
      <w:tr w:rsidR="009178AD" w:rsidRPr="006276FC" w14:paraId="78CB847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C110866"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47BF95C"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320" w14:textId="77777777"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C26143" w14:textId="77777777" w:rsidR="009178AD" w:rsidRPr="006276FC" w:rsidRDefault="009178AD" w:rsidP="009C6C63">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1A0AA0"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167A4F" w14:textId="77777777" w:rsidR="009178AD" w:rsidRPr="006276FC" w:rsidRDefault="009178AD" w:rsidP="009C6C63">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F0EE7" w14:textId="77777777" w:rsidR="009178AD" w:rsidRPr="006276FC" w:rsidRDefault="009178AD" w:rsidP="009C6C63">
            <w:pPr>
              <w:pStyle w:val="TAL"/>
              <w:rPr>
                <w:snapToGrid w:val="0"/>
                <w:sz w:val="16"/>
              </w:rPr>
            </w:pPr>
            <w:r w:rsidRPr="006276FC">
              <w:rPr>
                <w:snapToGrid w:val="0"/>
                <w:sz w:val="16"/>
              </w:rPr>
              <w:t>7.2.0</w:t>
            </w:r>
          </w:p>
        </w:tc>
      </w:tr>
      <w:tr w:rsidR="009178AD" w:rsidRPr="006276FC" w14:paraId="1546CCD0"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2A5AD30" w14:textId="77777777"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8F1C9E8" w14:textId="77777777"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DB76FE" w14:textId="77777777" w:rsidR="009178AD" w:rsidRPr="006276FC" w:rsidRDefault="009178AD" w:rsidP="009C6C63">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709A1C" w14:textId="77777777" w:rsidR="009178AD" w:rsidRPr="006276FC" w:rsidRDefault="009178AD" w:rsidP="009C6C63">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D4E19D"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E01BC8" w14:textId="77777777" w:rsidR="009178AD" w:rsidRPr="006276FC" w:rsidRDefault="009178AD" w:rsidP="009C6C63">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66FAB" w14:textId="77777777" w:rsidR="009178AD" w:rsidRPr="006276FC" w:rsidRDefault="009178AD" w:rsidP="009C6C63">
            <w:pPr>
              <w:pStyle w:val="TAL"/>
              <w:rPr>
                <w:snapToGrid w:val="0"/>
                <w:sz w:val="16"/>
              </w:rPr>
            </w:pPr>
            <w:r w:rsidRPr="006276FC">
              <w:rPr>
                <w:snapToGrid w:val="0"/>
                <w:sz w:val="16"/>
              </w:rPr>
              <w:t>7.2.0</w:t>
            </w:r>
          </w:p>
        </w:tc>
      </w:tr>
      <w:tr w:rsidR="009178AD" w:rsidRPr="006276FC" w14:paraId="06875DB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82C0B4C"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CBA443E"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8CC01"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16EECC" w14:textId="77777777" w:rsidR="009178AD" w:rsidRPr="006276FC" w:rsidRDefault="009178AD" w:rsidP="009C6C63">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D3D6EF"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97776" w14:textId="77777777" w:rsidR="009178AD" w:rsidRPr="006276FC" w:rsidRDefault="009178AD" w:rsidP="009C6C63">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8C9ED" w14:textId="77777777" w:rsidR="009178AD" w:rsidRPr="006276FC" w:rsidRDefault="009178AD" w:rsidP="009C6C63">
            <w:pPr>
              <w:pStyle w:val="TAL"/>
              <w:rPr>
                <w:snapToGrid w:val="0"/>
                <w:sz w:val="16"/>
              </w:rPr>
            </w:pPr>
            <w:r w:rsidRPr="006276FC">
              <w:rPr>
                <w:snapToGrid w:val="0"/>
                <w:sz w:val="16"/>
              </w:rPr>
              <w:t>7.3.0</w:t>
            </w:r>
          </w:p>
        </w:tc>
      </w:tr>
      <w:tr w:rsidR="009178AD" w:rsidRPr="006276FC" w14:paraId="10B3A784"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2222BEA"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FB76F7"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0FBC19"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AFC0CE" w14:textId="77777777" w:rsidR="009178AD" w:rsidRPr="006276FC" w:rsidRDefault="009178AD" w:rsidP="009C6C63">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8481BE"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7226DF" w14:textId="77777777" w:rsidR="009178AD" w:rsidRPr="006276FC" w:rsidRDefault="009178AD" w:rsidP="009C6C63">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127B" w14:textId="77777777" w:rsidR="009178AD" w:rsidRPr="006276FC" w:rsidRDefault="009178AD" w:rsidP="009C6C63">
            <w:pPr>
              <w:pStyle w:val="TAL"/>
              <w:rPr>
                <w:snapToGrid w:val="0"/>
                <w:sz w:val="16"/>
              </w:rPr>
            </w:pPr>
            <w:r w:rsidRPr="006276FC">
              <w:rPr>
                <w:snapToGrid w:val="0"/>
                <w:sz w:val="16"/>
              </w:rPr>
              <w:t>7.3.0</w:t>
            </w:r>
          </w:p>
        </w:tc>
      </w:tr>
      <w:tr w:rsidR="009178AD" w:rsidRPr="006276FC" w14:paraId="730DFAB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72E3A95"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38A58D9"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7F33D5"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3F4324A" w14:textId="77777777" w:rsidR="009178AD" w:rsidRPr="006276FC" w:rsidRDefault="009178AD" w:rsidP="009C6C63">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3A3EC4"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869EAD" w14:textId="77777777" w:rsidR="009178AD" w:rsidRPr="006276FC" w:rsidRDefault="009178AD" w:rsidP="009C6C63">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2128A" w14:textId="77777777" w:rsidR="009178AD" w:rsidRPr="006276FC" w:rsidRDefault="009178AD" w:rsidP="009C6C63">
            <w:pPr>
              <w:pStyle w:val="TAL"/>
              <w:rPr>
                <w:snapToGrid w:val="0"/>
                <w:sz w:val="16"/>
              </w:rPr>
            </w:pPr>
            <w:r w:rsidRPr="006276FC">
              <w:rPr>
                <w:snapToGrid w:val="0"/>
                <w:sz w:val="16"/>
              </w:rPr>
              <w:t>7.3.0</w:t>
            </w:r>
          </w:p>
        </w:tc>
      </w:tr>
      <w:tr w:rsidR="009178AD" w:rsidRPr="006276FC" w14:paraId="5787279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A593737"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BA84446"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FFEAF"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EA3D77" w14:textId="77777777" w:rsidR="009178AD" w:rsidRPr="006276FC" w:rsidRDefault="009178AD" w:rsidP="009C6C63">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44D96A"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55B9E3" w14:textId="77777777" w:rsidR="009178AD" w:rsidRPr="006276FC" w:rsidRDefault="009178AD" w:rsidP="009C6C63">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EF0A" w14:textId="77777777" w:rsidR="009178AD" w:rsidRPr="006276FC" w:rsidRDefault="009178AD" w:rsidP="009C6C63">
            <w:pPr>
              <w:pStyle w:val="TAL"/>
              <w:rPr>
                <w:snapToGrid w:val="0"/>
                <w:sz w:val="16"/>
              </w:rPr>
            </w:pPr>
            <w:r w:rsidRPr="006276FC">
              <w:rPr>
                <w:snapToGrid w:val="0"/>
                <w:sz w:val="16"/>
              </w:rPr>
              <w:t>7.3.0</w:t>
            </w:r>
          </w:p>
        </w:tc>
      </w:tr>
      <w:tr w:rsidR="009178AD" w:rsidRPr="006276FC" w14:paraId="6354E58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7071808"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631E9FC"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EA44C9"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5D9D7F" w14:textId="77777777" w:rsidR="009178AD" w:rsidRPr="006276FC" w:rsidRDefault="009178AD" w:rsidP="009C6C63">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70001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C0E619" w14:textId="77777777" w:rsidR="009178AD" w:rsidRPr="006276FC" w:rsidRDefault="009178AD" w:rsidP="009C6C63">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82233" w14:textId="77777777" w:rsidR="009178AD" w:rsidRPr="006276FC" w:rsidRDefault="009178AD" w:rsidP="009C6C63">
            <w:pPr>
              <w:pStyle w:val="TAL"/>
              <w:rPr>
                <w:snapToGrid w:val="0"/>
                <w:sz w:val="16"/>
              </w:rPr>
            </w:pPr>
            <w:r w:rsidRPr="006276FC">
              <w:rPr>
                <w:snapToGrid w:val="0"/>
                <w:sz w:val="16"/>
              </w:rPr>
              <w:t>7.3.0</w:t>
            </w:r>
          </w:p>
        </w:tc>
      </w:tr>
      <w:tr w:rsidR="009178AD" w:rsidRPr="006276FC" w14:paraId="340EF7B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AF7490F"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BBAA170"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00920" w14:textId="77777777" w:rsidR="009178AD" w:rsidRPr="006276FC" w:rsidRDefault="009178AD" w:rsidP="009C6C63">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FAD661" w14:textId="77777777" w:rsidR="009178AD" w:rsidRPr="006276FC" w:rsidRDefault="009178AD" w:rsidP="009C6C63">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FF4B90"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02A4C3" w14:textId="77777777" w:rsidR="009178AD" w:rsidRPr="006276FC" w:rsidRDefault="009178AD" w:rsidP="009C6C63">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79154" w14:textId="77777777" w:rsidR="009178AD" w:rsidRPr="006276FC" w:rsidRDefault="009178AD" w:rsidP="009C6C63">
            <w:pPr>
              <w:pStyle w:val="TAL"/>
              <w:rPr>
                <w:snapToGrid w:val="0"/>
                <w:sz w:val="16"/>
              </w:rPr>
            </w:pPr>
            <w:r w:rsidRPr="006276FC">
              <w:rPr>
                <w:snapToGrid w:val="0"/>
                <w:sz w:val="16"/>
              </w:rPr>
              <w:t>7.3.0</w:t>
            </w:r>
          </w:p>
        </w:tc>
      </w:tr>
      <w:tr w:rsidR="009178AD" w:rsidRPr="006276FC" w14:paraId="5FC9644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D42FEA7"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E302336"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C3A097"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F48FC2" w14:textId="77777777" w:rsidR="009178AD" w:rsidRPr="006276FC" w:rsidRDefault="009178AD" w:rsidP="009C6C63">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BC338"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BD0898" w14:textId="77777777" w:rsidR="009178AD" w:rsidRPr="006276FC" w:rsidRDefault="009178AD" w:rsidP="009C6C63">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F9379" w14:textId="77777777" w:rsidR="009178AD" w:rsidRPr="006276FC" w:rsidRDefault="009178AD" w:rsidP="009C6C63">
            <w:pPr>
              <w:pStyle w:val="TAL"/>
              <w:rPr>
                <w:snapToGrid w:val="0"/>
                <w:sz w:val="16"/>
              </w:rPr>
            </w:pPr>
            <w:r w:rsidRPr="006276FC">
              <w:rPr>
                <w:snapToGrid w:val="0"/>
                <w:sz w:val="16"/>
              </w:rPr>
              <w:t>7.3.0</w:t>
            </w:r>
          </w:p>
        </w:tc>
      </w:tr>
      <w:tr w:rsidR="009178AD" w:rsidRPr="006276FC" w14:paraId="0B3BFAA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C197B32" w14:textId="77777777"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89800DD" w14:textId="77777777"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5CDA4" w14:textId="77777777"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8EDEA0" w14:textId="77777777" w:rsidR="009178AD" w:rsidRPr="006276FC" w:rsidRDefault="009178AD" w:rsidP="009C6C63">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FF75F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5E7142" w14:textId="77777777" w:rsidR="009178AD" w:rsidRPr="006276FC" w:rsidRDefault="009178AD" w:rsidP="009C6C63">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BE9A" w14:textId="77777777" w:rsidR="009178AD" w:rsidRPr="006276FC" w:rsidRDefault="009178AD" w:rsidP="009C6C63">
            <w:pPr>
              <w:pStyle w:val="TAL"/>
              <w:rPr>
                <w:snapToGrid w:val="0"/>
                <w:sz w:val="16"/>
              </w:rPr>
            </w:pPr>
            <w:r w:rsidRPr="006276FC">
              <w:rPr>
                <w:snapToGrid w:val="0"/>
                <w:sz w:val="16"/>
              </w:rPr>
              <w:t>7.3.0</w:t>
            </w:r>
          </w:p>
        </w:tc>
      </w:tr>
      <w:tr w:rsidR="009178AD" w:rsidRPr="006276FC" w14:paraId="7472AFBF"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70CABCC"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C2768A1"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5D92E" w14:textId="77777777" w:rsidR="009178AD" w:rsidRPr="006276FC" w:rsidRDefault="009178AD" w:rsidP="009C6C63">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C99ABF" w14:textId="77777777" w:rsidR="009178AD" w:rsidRPr="006276FC" w:rsidRDefault="009178AD" w:rsidP="009C6C63">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24D8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A614F6" w14:textId="77777777" w:rsidR="009178AD" w:rsidRPr="006276FC" w:rsidRDefault="009178AD" w:rsidP="009C6C63">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D9B4" w14:textId="77777777" w:rsidR="009178AD" w:rsidRPr="006276FC" w:rsidRDefault="009178AD" w:rsidP="009C6C63">
            <w:pPr>
              <w:pStyle w:val="TAL"/>
              <w:rPr>
                <w:snapToGrid w:val="0"/>
                <w:sz w:val="16"/>
              </w:rPr>
            </w:pPr>
            <w:r w:rsidRPr="006276FC">
              <w:rPr>
                <w:snapToGrid w:val="0"/>
                <w:sz w:val="16"/>
              </w:rPr>
              <w:t>7.4.0</w:t>
            </w:r>
          </w:p>
        </w:tc>
      </w:tr>
      <w:tr w:rsidR="009178AD" w:rsidRPr="006276FC" w14:paraId="222B560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ECD3822"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1EF5308"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13C49" w14:textId="77777777"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82A950" w14:textId="77777777" w:rsidR="009178AD" w:rsidRPr="006276FC" w:rsidRDefault="009178AD" w:rsidP="009C6C63">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A65860"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992D85" w14:textId="77777777" w:rsidR="009178AD" w:rsidRPr="006276FC" w:rsidRDefault="009178AD" w:rsidP="009C6C63">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42E92" w14:textId="77777777" w:rsidR="009178AD" w:rsidRPr="006276FC" w:rsidRDefault="009178AD" w:rsidP="009C6C63">
            <w:pPr>
              <w:pStyle w:val="TAL"/>
              <w:rPr>
                <w:snapToGrid w:val="0"/>
                <w:sz w:val="16"/>
              </w:rPr>
            </w:pPr>
            <w:r w:rsidRPr="006276FC">
              <w:rPr>
                <w:snapToGrid w:val="0"/>
                <w:sz w:val="16"/>
              </w:rPr>
              <w:t>7.4.0</w:t>
            </w:r>
          </w:p>
        </w:tc>
      </w:tr>
      <w:tr w:rsidR="009178AD" w:rsidRPr="006276FC" w14:paraId="4650813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39127B5"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2AD35AE"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0F7A" w14:textId="77777777"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EBAF28" w14:textId="77777777" w:rsidR="009178AD" w:rsidRPr="006276FC" w:rsidRDefault="009178AD" w:rsidP="009C6C63">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AB8AB0"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F47721" w14:textId="77777777" w:rsidR="009178AD" w:rsidRPr="006276FC" w:rsidRDefault="009178AD" w:rsidP="009C6C63">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E3C3" w14:textId="77777777" w:rsidR="009178AD" w:rsidRPr="006276FC" w:rsidRDefault="009178AD" w:rsidP="009C6C63">
            <w:pPr>
              <w:pStyle w:val="TAL"/>
              <w:rPr>
                <w:snapToGrid w:val="0"/>
                <w:sz w:val="16"/>
              </w:rPr>
            </w:pPr>
            <w:r w:rsidRPr="006276FC">
              <w:rPr>
                <w:snapToGrid w:val="0"/>
                <w:sz w:val="16"/>
              </w:rPr>
              <w:t>7.4.0</w:t>
            </w:r>
          </w:p>
        </w:tc>
      </w:tr>
      <w:tr w:rsidR="009178AD" w:rsidRPr="006276FC" w14:paraId="4FF9931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979D880" w14:textId="77777777"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2735ED8" w14:textId="77777777"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A7516" w14:textId="77777777" w:rsidR="009178AD" w:rsidRPr="006276FC" w:rsidRDefault="009178AD" w:rsidP="009C6C63">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AA721" w14:textId="77777777" w:rsidR="009178AD" w:rsidRPr="006276FC" w:rsidRDefault="009178AD" w:rsidP="009C6C63">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2A8A88"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1172AD" w14:textId="77777777" w:rsidR="009178AD" w:rsidRPr="006276FC" w:rsidRDefault="009178AD" w:rsidP="009C6C63">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92693" w14:textId="77777777" w:rsidR="009178AD" w:rsidRPr="006276FC" w:rsidRDefault="009178AD" w:rsidP="009C6C63">
            <w:pPr>
              <w:pStyle w:val="TAL"/>
              <w:rPr>
                <w:snapToGrid w:val="0"/>
                <w:sz w:val="16"/>
              </w:rPr>
            </w:pPr>
            <w:r w:rsidRPr="006276FC">
              <w:rPr>
                <w:snapToGrid w:val="0"/>
                <w:sz w:val="16"/>
              </w:rPr>
              <w:t>7.4.0</w:t>
            </w:r>
          </w:p>
        </w:tc>
      </w:tr>
      <w:tr w:rsidR="009178AD" w:rsidRPr="006276FC" w14:paraId="7D9D808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48BDFD3"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751663A9"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A4B91"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31FF92" w14:textId="77777777" w:rsidR="009178AD" w:rsidRPr="006276FC" w:rsidRDefault="009178AD" w:rsidP="009C6C63">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674A8"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562B2D" w14:textId="77777777" w:rsidR="009178AD" w:rsidRPr="006276FC" w:rsidRDefault="009178AD" w:rsidP="009C6C63">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2FE2B" w14:textId="77777777" w:rsidR="009178AD" w:rsidRPr="006276FC" w:rsidRDefault="009178AD" w:rsidP="009C6C63">
            <w:pPr>
              <w:pStyle w:val="TAL"/>
              <w:rPr>
                <w:snapToGrid w:val="0"/>
                <w:sz w:val="16"/>
              </w:rPr>
            </w:pPr>
            <w:r w:rsidRPr="006276FC">
              <w:rPr>
                <w:snapToGrid w:val="0"/>
                <w:sz w:val="16"/>
              </w:rPr>
              <w:t>7.5.0</w:t>
            </w:r>
          </w:p>
        </w:tc>
      </w:tr>
      <w:tr w:rsidR="009178AD" w:rsidRPr="006276FC" w14:paraId="3AE1F154"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E588AC5"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D0653B"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C87514"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4068A4" w14:textId="77777777" w:rsidR="009178AD" w:rsidRPr="006276FC" w:rsidRDefault="009178AD" w:rsidP="009C6C63">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FB3664"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6279DC" w14:textId="77777777" w:rsidR="009178AD" w:rsidRPr="006276FC" w:rsidRDefault="009178AD" w:rsidP="009C6C63">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9DD77" w14:textId="77777777" w:rsidR="009178AD" w:rsidRPr="006276FC" w:rsidRDefault="009178AD" w:rsidP="009C6C63">
            <w:pPr>
              <w:pStyle w:val="TAL"/>
              <w:rPr>
                <w:snapToGrid w:val="0"/>
                <w:sz w:val="16"/>
              </w:rPr>
            </w:pPr>
            <w:r w:rsidRPr="006276FC">
              <w:rPr>
                <w:snapToGrid w:val="0"/>
                <w:sz w:val="16"/>
              </w:rPr>
              <w:t>7.5.0</w:t>
            </w:r>
          </w:p>
        </w:tc>
      </w:tr>
      <w:tr w:rsidR="009178AD" w:rsidRPr="006276FC" w14:paraId="7B102E1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08F3E7DB"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01262DA"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66F1B4"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535C30" w14:textId="77777777" w:rsidR="009178AD" w:rsidRPr="006276FC" w:rsidRDefault="009178AD" w:rsidP="009C6C63">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045018"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15419" w14:textId="77777777" w:rsidR="009178AD" w:rsidRPr="006276FC" w:rsidRDefault="009178AD" w:rsidP="009C6C63">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449CD" w14:textId="77777777" w:rsidR="009178AD" w:rsidRPr="006276FC" w:rsidRDefault="009178AD" w:rsidP="009C6C63">
            <w:pPr>
              <w:pStyle w:val="TAL"/>
              <w:rPr>
                <w:snapToGrid w:val="0"/>
                <w:sz w:val="16"/>
              </w:rPr>
            </w:pPr>
            <w:r w:rsidRPr="006276FC">
              <w:rPr>
                <w:snapToGrid w:val="0"/>
                <w:sz w:val="16"/>
              </w:rPr>
              <w:t>7.5.0</w:t>
            </w:r>
          </w:p>
        </w:tc>
      </w:tr>
      <w:tr w:rsidR="009178AD" w:rsidRPr="006276FC" w14:paraId="661A3D5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6C5027F" w14:textId="77777777"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EFD8965" w14:textId="77777777"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8CB791" w14:textId="77777777"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6B0147" w14:textId="77777777" w:rsidR="009178AD" w:rsidRPr="006276FC" w:rsidRDefault="009178AD" w:rsidP="009C6C63">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1CE532"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91984B" w14:textId="77777777" w:rsidR="009178AD" w:rsidRPr="006276FC" w:rsidRDefault="009178AD" w:rsidP="009C6C63">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C22A7" w14:textId="77777777" w:rsidR="009178AD" w:rsidRPr="006276FC" w:rsidRDefault="009178AD" w:rsidP="009C6C63">
            <w:pPr>
              <w:pStyle w:val="TAL"/>
              <w:rPr>
                <w:snapToGrid w:val="0"/>
                <w:sz w:val="16"/>
              </w:rPr>
            </w:pPr>
            <w:r w:rsidRPr="006276FC">
              <w:rPr>
                <w:snapToGrid w:val="0"/>
                <w:sz w:val="16"/>
              </w:rPr>
              <w:t>7.5.0</w:t>
            </w:r>
          </w:p>
        </w:tc>
      </w:tr>
      <w:tr w:rsidR="009178AD" w:rsidRPr="006276FC" w14:paraId="06250B3E"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7B099FD"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D102EC9"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FD7D9" w14:textId="77777777" w:rsidR="009178AD" w:rsidRPr="006276FC" w:rsidRDefault="009178AD" w:rsidP="009C6C63">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685901" w14:textId="77777777" w:rsidR="009178AD" w:rsidRPr="006276FC" w:rsidRDefault="009178AD" w:rsidP="009C6C63">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B458B"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17B898" w14:textId="77777777" w:rsidR="009178AD" w:rsidRPr="006276FC" w:rsidRDefault="009178AD" w:rsidP="009C6C63">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1638E" w14:textId="77777777" w:rsidR="009178AD" w:rsidRPr="006276FC" w:rsidRDefault="009178AD" w:rsidP="009C6C63">
            <w:pPr>
              <w:pStyle w:val="TAL"/>
              <w:rPr>
                <w:snapToGrid w:val="0"/>
                <w:sz w:val="16"/>
              </w:rPr>
            </w:pPr>
            <w:r w:rsidRPr="006276FC">
              <w:rPr>
                <w:snapToGrid w:val="0"/>
                <w:sz w:val="16"/>
              </w:rPr>
              <w:t>7.6.0</w:t>
            </w:r>
          </w:p>
        </w:tc>
      </w:tr>
      <w:tr w:rsidR="009178AD" w:rsidRPr="006276FC" w14:paraId="658EF05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62CF608"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5E766B4"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5BBA0A" w14:textId="77777777"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FD09BD" w14:textId="77777777" w:rsidR="009178AD" w:rsidRPr="006276FC" w:rsidRDefault="009178AD" w:rsidP="009C6C63">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6B9E61"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A7DFDB" w14:textId="77777777" w:rsidR="009178AD" w:rsidRPr="006276FC" w:rsidRDefault="009178AD" w:rsidP="009C6C63">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3AE9F" w14:textId="77777777" w:rsidR="009178AD" w:rsidRPr="006276FC" w:rsidRDefault="009178AD" w:rsidP="009C6C63">
            <w:pPr>
              <w:pStyle w:val="TAL"/>
              <w:rPr>
                <w:snapToGrid w:val="0"/>
                <w:sz w:val="16"/>
              </w:rPr>
            </w:pPr>
            <w:r w:rsidRPr="006276FC">
              <w:rPr>
                <w:snapToGrid w:val="0"/>
                <w:sz w:val="16"/>
              </w:rPr>
              <w:t>7.6.0</w:t>
            </w:r>
          </w:p>
        </w:tc>
      </w:tr>
      <w:tr w:rsidR="009178AD" w:rsidRPr="006276FC" w14:paraId="5478C21C"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7A706A2" w14:textId="77777777"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DB64434" w14:textId="77777777"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34013" w14:textId="77777777"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9E1A28" w14:textId="77777777" w:rsidR="009178AD" w:rsidRPr="006276FC" w:rsidRDefault="009178AD" w:rsidP="009C6C63">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5E30B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80DC69" w14:textId="77777777" w:rsidR="009178AD" w:rsidRPr="006276FC" w:rsidRDefault="009178AD" w:rsidP="009C6C63">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49DDC" w14:textId="77777777" w:rsidR="009178AD" w:rsidRPr="006276FC" w:rsidRDefault="009178AD" w:rsidP="009C6C63">
            <w:pPr>
              <w:pStyle w:val="TAL"/>
              <w:rPr>
                <w:snapToGrid w:val="0"/>
                <w:sz w:val="16"/>
              </w:rPr>
            </w:pPr>
            <w:r w:rsidRPr="006276FC">
              <w:rPr>
                <w:snapToGrid w:val="0"/>
                <w:sz w:val="16"/>
              </w:rPr>
              <w:t>7.6.0</w:t>
            </w:r>
          </w:p>
        </w:tc>
      </w:tr>
      <w:tr w:rsidR="009178AD" w:rsidRPr="006276FC" w14:paraId="62088DA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7BB8710"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03930F4"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7C6B3"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42E9480" w14:textId="77777777" w:rsidR="009178AD" w:rsidRPr="006276FC" w:rsidRDefault="009178AD" w:rsidP="009C6C63">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03B34F"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02E278" w14:textId="77777777" w:rsidR="009178AD" w:rsidRPr="006276FC" w:rsidRDefault="009178AD" w:rsidP="009C6C63">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10B4" w14:textId="77777777" w:rsidR="009178AD" w:rsidRPr="006276FC" w:rsidRDefault="009178AD" w:rsidP="009C6C63">
            <w:pPr>
              <w:pStyle w:val="TAL"/>
              <w:rPr>
                <w:snapToGrid w:val="0"/>
                <w:sz w:val="16"/>
              </w:rPr>
            </w:pPr>
            <w:r w:rsidRPr="006276FC">
              <w:rPr>
                <w:snapToGrid w:val="0"/>
                <w:sz w:val="16"/>
              </w:rPr>
              <w:t>7.7.0</w:t>
            </w:r>
          </w:p>
        </w:tc>
      </w:tr>
      <w:tr w:rsidR="009178AD" w:rsidRPr="006276FC" w14:paraId="2399F1AA"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D2F0559"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FED24B1"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5496F"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AFEE477" w14:textId="77777777" w:rsidR="009178AD" w:rsidRPr="006276FC" w:rsidRDefault="009178AD" w:rsidP="009C6C63">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8F8B76"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E60CBB" w14:textId="77777777" w:rsidR="009178AD" w:rsidRPr="006276FC" w:rsidRDefault="009178AD" w:rsidP="009C6C63">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313C3" w14:textId="77777777" w:rsidR="009178AD" w:rsidRPr="006276FC" w:rsidRDefault="009178AD" w:rsidP="009C6C63">
            <w:pPr>
              <w:pStyle w:val="TAL"/>
              <w:rPr>
                <w:snapToGrid w:val="0"/>
                <w:sz w:val="16"/>
              </w:rPr>
            </w:pPr>
            <w:r w:rsidRPr="006276FC">
              <w:rPr>
                <w:snapToGrid w:val="0"/>
                <w:sz w:val="16"/>
              </w:rPr>
              <w:t>7.7.0</w:t>
            </w:r>
          </w:p>
        </w:tc>
      </w:tr>
      <w:tr w:rsidR="009178AD" w:rsidRPr="006276FC" w14:paraId="6D358E7C"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3D8C7B8"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0E72CA32"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C3864D"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042345" w14:textId="77777777" w:rsidR="009178AD" w:rsidRPr="006276FC" w:rsidRDefault="009178AD" w:rsidP="009C6C63">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9EC1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7379B6" w14:textId="77777777" w:rsidR="009178AD" w:rsidRPr="006276FC" w:rsidRDefault="009178AD" w:rsidP="009C6C63">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113E9" w14:textId="77777777" w:rsidR="009178AD" w:rsidRPr="006276FC" w:rsidRDefault="009178AD" w:rsidP="009C6C63">
            <w:pPr>
              <w:pStyle w:val="TAL"/>
              <w:rPr>
                <w:snapToGrid w:val="0"/>
                <w:sz w:val="16"/>
              </w:rPr>
            </w:pPr>
            <w:r w:rsidRPr="006276FC">
              <w:rPr>
                <w:snapToGrid w:val="0"/>
                <w:sz w:val="16"/>
              </w:rPr>
              <w:t>7.7.0</w:t>
            </w:r>
          </w:p>
        </w:tc>
      </w:tr>
      <w:tr w:rsidR="009178AD" w:rsidRPr="006276FC" w14:paraId="2E4079AD"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AA817C5"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DA4A99F"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C166D" w14:textId="77777777" w:rsidR="009178AD" w:rsidRPr="006276FC" w:rsidRDefault="009178AD" w:rsidP="009C6C63">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C50906" w14:textId="77777777" w:rsidR="009178AD" w:rsidRPr="006276FC" w:rsidRDefault="009178AD" w:rsidP="009C6C63">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F7F235"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13E2F3" w14:textId="77777777" w:rsidR="009178AD" w:rsidRPr="006276FC" w:rsidRDefault="009178AD" w:rsidP="009C6C63">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65C51" w14:textId="77777777" w:rsidR="009178AD" w:rsidRPr="006276FC" w:rsidRDefault="009178AD" w:rsidP="009C6C63">
            <w:pPr>
              <w:pStyle w:val="TAL"/>
              <w:rPr>
                <w:snapToGrid w:val="0"/>
                <w:sz w:val="16"/>
              </w:rPr>
            </w:pPr>
            <w:r w:rsidRPr="006276FC">
              <w:rPr>
                <w:snapToGrid w:val="0"/>
                <w:sz w:val="16"/>
              </w:rPr>
              <w:t>7.7.0</w:t>
            </w:r>
          </w:p>
        </w:tc>
      </w:tr>
      <w:tr w:rsidR="009178AD" w:rsidRPr="006276FC" w14:paraId="097AEDEB"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A88AB0D" w14:textId="77777777"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6816FD51" w14:textId="77777777"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10655" w14:textId="77777777"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35CD907" w14:textId="77777777" w:rsidR="009178AD" w:rsidRPr="006276FC" w:rsidRDefault="009178AD" w:rsidP="009C6C63">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E957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B8F1B7" w14:textId="77777777" w:rsidR="009178AD" w:rsidRPr="006276FC" w:rsidRDefault="009178AD" w:rsidP="009C6C63">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BA25" w14:textId="77777777" w:rsidR="009178AD" w:rsidRPr="006276FC" w:rsidRDefault="009178AD" w:rsidP="009C6C63">
            <w:pPr>
              <w:pStyle w:val="TAL"/>
              <w:rPr>
                <w:snapToGrid w:val="0"/>
                <w:sz w:val="16"/>
              </w:rPr>
            </w:pPr>
            <w:r w:rsidRPr="006276FC">
              <w:rPr>
                <w:snapToGrid w:val="0"/>
                <w:sz w:val="16"/>
              </w:rPr>
              <w:t>7.7.0</w:t>
            </w:r>
          </w:p>
        </w:tc>
      </w:tr>
      <w:tr w:rsidR="009178AD" w:rsidRPr="006276FC" w14:paraId="6FB0D3F9"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C0606FE" w14:textId="77777777" w:rsidR="009178AD" w:rsidRPr="006276FC" w:rsidRDefault="009178AD"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472813" w14:textId="77777777" w:rsidR="009178AD" w:rsidRPr="006276FC" w:rsidRDefault="009178AD" w:rsidP="009C6C6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926AA" w14:textId="77777777" w:rsidR="009178AD" w:rsidRPr="006276FC" w:rsidRDefault="009178AD" w:rsidP="009C6C6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ACFF5A" w14:textId="77777777" w:rsidR="009178AD" w:rsidRPr="006276FC" w:rsidRDefault="009178AD" w:rsidP="009C6C6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CD175A"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05DAF8" w14:textId="77777777" w:rsidR="009178AD" w:rsidRPr="006276FC" w:rsidRDefault="009178AD" w:rsidP="009C6C6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E3EED" w14:textId="77777777" w:rsidR="009178AD" w:rsidRPr="006276FC" w:rsidRDefault="009178AD" w:rsidP="009C6C63">
            <w:pPr>
              <w:pStyle w:val="TAL"/>
              <w:rPr>
                <w:snapToGrid w:val="0"/>
                <w:sz w:val="16"/>
              </w:rPr>
            </w:pPr>
            <w:r w:rsidRPr="006276FC">
              <w:rPr>
                <w:snapToGrid w:val="0"/>
                <w:sz w:val="16"/>
              </w:rPr>
              <w:t>7.8.0</w:t>
            </w:r>
          </w:p>
        </w:tc>
      </w:tr>
      <w:tr w:rsidR="009178AD" w:rsidRPr="006276FC" w14:paraId="393C6E7C"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6DC0FB67" w14:textId="77777777" w:rsidR="009178AD" w:rsidRPr="006276FC" w:rsidRDefault="009178AD"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F7999AD" w14:textId="77777777" w:rsidR="009178AD" w:rsidRPr="006276FC" w:rsidRDefault="009178AD" w:rsidP="009C6C63">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9540C" w14:textId="77777777" w:rsidR="009178AD" w:rsidRPr="006276FC" w:rsidRDefault="009178AD" w:rsidP="009C6C63">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EA0DCD" w14:textId="77777777" w:rsidR="009178AD" w:rsidRPr="006276FC" w:rsidRDefault="009178AD" w:rsidP="009C6C63">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04937"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A5915C" w14:textId="77777777" w:rsidR="009178AD" w:rsidRPr="006276FC" w:rsidRDefault="009178AD" w:rsidP="009C6C63">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29BF" w14:textId="77777777" w:rsidR="009178AD" w:rsidRPr="006276FC" w:rsidRDefault="009178AD" w:rsidP="009C6C63">
            <w:pPr>
              <w:pStyle w:val="TAL"/>
              <w:rPr>
                <w:snapToGrid w:val="0"/>
                <w:sz w:val="16"/>
              </w:rPr>
            </w:pPr>
            <w:r w:rsidRPr="006276FC">
              <w:rPr>
                <w:snapToGrid w:val="0"/>
                <w:sz w:val="16"/>
              </w:rPr>
              <w:t>8.0.0</w:t>
            </w:r>
          </w:p>
        </w:tc>
      </w:tr>
      <w:tr w:rsidR="009178AD" w:rsidRPr="006276FC" w14:paraId="4B6BC108"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E676CAD" w14:textId="77777777"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0C11CB0" w14:textId="77777777"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765EBC" w14:textId="77777777" w:rsidR="009178AD" w:rsidRPr="006276FC" w:rsidRDefault="009178AD" w:rsidP="009C6C63">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1D2120" w14:textId="77777777" w:rsidR="009178AD" w:rsidRPr="006276FC" w:rsidRDefault="009178AD" w:rsidP="009C6C63">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8C7F66" w14:textId="77777777"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003D6D" w14:textId="77777777" w:rsidR="009178AD" w:rsidRPr="006276FC" w:rsidRDefault="009178AD" w:rsidP="009C6C63">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627A" w14:textId="77777777" w:rsidR="009178AD" w:rsidRPr="006276FC" w:rsidRDefault="009178AD" w:rsidP="009C6C63">
            <w:pPr>
              <w:pStyle w:val="TAL"/>
              <w:rPr>
                <w:snapToGrid w:val="0"/>
                <w:sz w:val="16"/>
              </w:rPr>
            </w:pPr>
            <w:r w:rsidRPr="006276FC">
              <w:rPr>
                <w:snapToGrid w:val="0"/>
                <w:sz w:val="16"/>
              </w:rPr>
              <w:t>8.1.0</w:t>
            </w:r>
          </w:p>
        </w:tc>
      </w:tr>
      <w:tr w:rsidR="009178AD" w:rsidRPr="006276FC" w14:paraId="653290E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FD91A28" w14:textId="77777777"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6CD70F5" w14:textId="77777777"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34DBB" w14:textId="77777777" w:rsidR="009178AD" w:rsidRPr="006276FC" w:rsidRDefault="009178AD" w:rsidP="009C6C63">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79D9E6" w14:textId="77777777" w:rsidR="009178AD" w:rsidRPr="006276FC" w:rsidRDefault="009178AD" w:rsidP="009C6C63">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913A9"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6422B2" w14:textId="77777777" w:rsidR="009178AD" w:rsidRPr="006276FC" w:rsidRDefault="009178AD" w:rsidP="009C6C63">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DA83" w14:textId="77777777" w:rsidR="009178AD" w:rsidRPr="006276FC" w:rsidRDefault="009178AD" w:rsidP="009C6C63">
            <w:pPr>
              <w:pStyle w:val="TAL"/>
              <w:rPr>
                <w:snapToGrid w:val="0"/>
                <w:sz w:val="16"/>
              </w:rPr>
            </w:pPr>
            <w:r w:rsidRPr="006276FC">
              <w:rPr>
                <w:snapToGrid w:val="0"/>
                <w:sz w:val="16"/>
              </w:rPr>
              <w:t>8.1.0</w:t>
            </w:r>
          </w:p>
        </w:tc>
      </w:tr>
      <w:tr w:rsidR="009178AD" w:rsidRPr="006276FC" w14:paraId="1E810F8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FECF7E8" w14:textId="77777777"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0EF55E7" w14:textId="77777777"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BF317F" w14:textId="77777777"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DA9FE9" w14:textId="77777777" w:rsidR="009178AD" w:rsidRPr="006276FC" w:rsidRDefault="009178AD" w:rsidP="009C6C63">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35B87C"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35D37" w14:textId="77777777" w:rsidR="009178AD" w:rsidRPr="006276FC" w:rsidRDefault="009178AD" w:rsidP="009C6C63">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D98" w14:textId="77777777" w:rsidR="009178AD" w:rsidRPr="006276FC" w:rsidRDefault="009178AD" w:rsidP="009C6C63">
            <w:pPr>
              <w:pStyle w:val="TAL"/>
              <w:rPr>
                <w:snapToGrid w:val="0"/>
                <w:sz w:val="16"/>
              </w:rPr>
            </w:pPr>
            <w:r w:rsidRPr="006276FC">
              <w:rPr>
                <w:snapToGrid w:val="0"/>
                <w:sz w:val="16"/>
              </w:rPr>
              <w:t>8.2.0</w:t>
            </w:r>
          </w:p>
        </w:tc>
      </w:tr>
      <w:tr w:rsidR="009178AD" w:rsidRPr="006276FC" w14:paraId="284272C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83D5275" w14:textId="77777777"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39136FC" w14:textId="77777777"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72B47" w14:textId="77777777"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441272" w14:textId="77777777" w:rsidR="009178AD" w:rsidRPr="006276FC" w:rsidRDefault="009178AD" w:rsidP="009C6C63">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84561D"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860F0" w14:textId="77777777" w:rsidR="009178AD" w:rsidRPr="006276FC" w:rsidRDefault="009178AD" w:rsidP="009C6C63">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BF31" w14:textId="77777777" w:rsidR="009178AD" w:rsidRPr="006276FC" w:rsidRDefault="009178AD" w:rsidP="009C6C63">
            <w:pPr>
              <w:pStyle w:val="TAL"/>
              <w:rPr>
                <w:snapToGrid w:val="0"/>
                <w:sz w:val="16"/>
              </w:rPr>
            </w:pPr>
            <w:r w:rsidRPr="006276FC">
              <w:rPr>
                <w:snapToGrid w:val="0"/>
                <w:sz w:val="16"/>
              </w:rPr>
              <w:t>8.2.0</w:t>
            </w:r>
          </w:p>
        </w:tc>
      </w:tr>
      <w:tr w:rsidR="009178AD" w:rsidRPr="006276FC" w14:paraId="7252E2F2"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839E3B5" w14:textId="77777777" w:rsidR="009178AD" w:rsidRPr="006276FC" w:rsidRDefault="009178AD"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14:paraId="7FE15F0E" w14:textId="77777777" w:rsidR="009178AD" w:rsidRPr="006276FC" w:rsidRDefault="009178AD" w:rsidP="009C6C63">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14:paraId="0408A728" w14:textId="77777777" w:rsidR="009178AD" w:rsidRPr="006276FC" w:rsidRDefault="009178AD" w:rsidP="009C6C63">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0161CD" w14:textId="77777777" w:rsidR="009178AD" w:rsidRPr="006276FC" w:rsidRDefault="009178AD" w:rsidP="009C6C63">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1DF1F"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98672" w14:textId="77777777" w:rsidR="009178AD" w:rsidRPr="006276FC" w:rsidRDefault="009178AD" w:rsidP="009C6C63">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14:paraId="4197A99E" w14:textId="77777777" w:rsidR="009178AD" w:rsidRPr="006276FC" w:rsidRDefault="009178AD" w:rsidP="009C6C63">
            <w:pPr>
              <w:pStyle w:val="TAL"/>
              <w:rPr>
                <w:snapToGrid w:val="0"/>
                <w:sz w:val="16"/>
              </w:rPr>
            </w:pPr>
            <w:r w:rsidRPr="006276FC">
              <w:rPr>
                <w:snapToGrid w:val="0"/>
                <w:sz w:val="16"/>
              </w:rPr>
              <w:t>8.3.0</w:t>
            </w:r>
          </w:p>
        </w:tc>
      </w:tr>
      <w:tr w:rsidR="009178AD" w:rsidRPr="006276FC" w14:paraId="414A4313" w14:textId="77777777" w:rsidTr="00A55BE6">
        <w:tc>
          <w:tcPr>
            <w:tcW w:w="851" w:type="dxa"/>
            <w:tcBorders>
              <w:top w:val="nil"/>
              <w:left w:val="single" w:sz="6" w:space="0" w:color="auto"/>
              <w:bottom w:val="nil"/>
              <w:right w:val="single" w:sz="6" w:space="0" w:color="auto"/>
            </w:tcBorders>
            <w:shd w:val="solid" w:color="FFFFFF" w:fill="auto"/>
          </w:tcPr>
          <w:p w14:paraId="70D941D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C0C77A" w14:textId="77777777"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14:paraId="53B16777" w14:textId="77777777" w:rsidR="009178AD" w:rsidRPr="006276FC" w:rsidRDefault="009178AD" w:rsidP="009C6C63">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DB1965" w14:textId="77777777" w:rsidR="009178AD" w:rsidRPr="006276FC" w:rsidRDefault="009178AD" w:rsidP="009C6C63">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6A1761"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0F95FF" w14:textId="77777777" w:rsidR="009178AD" w:rsidRPr="006276FC" w:rsidRDefault="009178AD" w:rsidP="009C6C63">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14:paraId="70F9FC20" w14:textId="77777777" w:rsidR="009178AD" w:rsidRPr="006276FC" w:rsidRDefault="009178AD" w:rsidP="009C6C63">
            <w:pPr>
              <w:pStyle w:val="TAL"/>
              <w:rPr>
                <w:snapToGrid w:val="0"/>
                <w:sz w:val="16"/>
              </w:rPr>
            </w:pPr>
            <w:r w:rsidRPr="006276FC">
              <w:rPr>
                <w:snapToGrid w:val="0"/>
                <w:sz w:val="16"/>
              </w:rPr>
              <w:t>8.3.0</w:t>
            </w:r>
          </w:p>
        </w:tc>
      </w:tr>
      <w:tr w:rsidR="009178AD" w:rsidRPr="006276FC" w14:paraId="035A849C"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8FC034C"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7175AD1"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3603E675" w14:textId="77777777" w:rsidR="009178AD" w:rsidRPr="006276FC" w:rsidRDefault="009178AD" w:rsidP="009C6C63">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ACEADF" w14:textId="77777777" w:rsidR="009178AD" w:rsidRPr="006276FC" w:rsidRDefault="009178AD" w:rsidP="009C6C63">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B5B14"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A207F3" w14:textId="77777777" w:rsidR="009178AD" w:rsidRPr="006276FC" w:rsidRDefault="009178AD" w:rsidP="009C6C63">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14:paraId="4317CE84" w14:textId="77777777" w:rsidR="009178AD" w:rsidRPr="006276FC" w:rsidRDefault="009178AD" w:rsidP="009C6C63">
            <w:pPr>
              <w:pStyle w:val="TAL"/>
              <w:rPr>
                <w:snapToGrid w:val="0"/>
                <w:sz w:val="16"/>
              </w:rPr>
            </w:pPr>
            <w:r w:rsidRPr="006276FC">
              <w:rPr>
                <w:snapToGrid w:val="0"/>
                <w:sz w:val="16"/>
              </w:rPr>
              <w:t>8.3.0</w:t>
            </w:r>
          </w:p>
        </w:tc>
      </w:tr>
      <w:tr w:rsidR="009178AD" w:rsidRPr="006276FC" w14:paraId="5FA3E285" w14:textId="77777777" w:rsidTr="00A55BE6">
        <w:tc>
          <w:tcPr>
            <w:tcW w:w="851" w:type="dxa"/>
            <w:tcBorders>
              <w:top w:val="single" w:sz="6" w:space="0" w:color="auto"/>
              <w:left w:val="single" w:sz="6" w:space="0" w:color="auto"/>
              <w:bottom w:val="nil"/>
              <w:right w:val="nil"/>
            </w:tcBorders>
            <w:shd w:val="solid" w:color="FFFFFF" w:fill="auto"/>
          </w:tcPr>
          <w:p w14:paraId="429E024E" w14:textId="77777777" w:rsidR="009178AD" w:rsidRPr="006276FC" w:rsidRDefault="009178AD"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14:paraId="42CB3590" w14:textId="77777777" w:rsidR="009178AD" w:rsidRPr="006276FC" w:rsidRDefault="009178AD" w:rsidP="009C6C6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14:paraId="08D2BD3E" w14:textId="77777777" w:rsidR="009178AD" w:rsidRPr="006276FC" w:rsidRDefault="009178AD" w:rsidP="009C6C6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B2A488" w14:textId="77777777" w:rsidR="009178AD" w:rsidRPr="006276FC" w:rsidRDefault="009178AD" w:rsidP="009C6C6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5EA0F1"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51057C" w14:textId="77777777" w:rsidR="009178AD" w:rsidRPr="006276FC" w:rsidRDefault="009178AD" w:rsidP="009C6C6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14:paraId="174C27E9" w14:textId="77777777" w:rsidR="009178AD" w:rsidRPr="006276FC" w:rsidRDefault="009178AD" w:rsidP="009C6C63">
            <w:pPr>
              <w:pStyle w:val="TAL"/>
              <w:rPr>
                <w:snapToGrid w:val="0"/>
                <w:sz w:val="16"/>
              </w:rPr>
            </w:pPr>
            <w:r w:rsidRPr="006276FC">
              <w:rPr>
                <w:snapToGrid w:val="0"/>
                <w:sz w:val="16"/>
              </w:rPr>
              <w:t>8.4.0</w:t>
            </w:r>
          </w:p>
        </w:tc>
      </w:tr>
      <w:tr w:rsidR="009178AD" w:rsidRPr="006276FC" w14:paraId="23D02047" w14:textId="77777777" w:rsidTr="00A55BE6">
        <w:tc>
          <w:tcPr>
            <w:tcW w:w="851" w:type="dxa"/>
            <w:tcBorders>
              <w:top w:val="nil"/>
              <w:left w:val="single" w:sz="6" w:space="0" w:color="auto"/>
              <w:bottom w:val="nil"/>
              <w:right w:val="nil"/>
            </w:tcBorders>
            <w:shd w:val="solid" w:color="FFFFFF" w:fill="auto"/>
          </w:tcPr>
          <w:p w14:paraId="2D35F018" w14:textId="77777777" w:rsidR="009178AD" w:rsidRPr="006276FC" w:rsidRDefault="009178AD" w:rsidP="009C6C63">
            <w:pPr>
              <w:pStyle w:val="TAL"/>
              <w:rPr>
                <w:snapToGrid w:val="0"/>
                <w:sz w:val="16"/>
              </w:rPr>
            </w:pPr>
          </w:p>
        </w:tc>
        <w:tc>
          <w:tcPr>
            <w:tcW w:w="749" w:type="dxa"/>
            <w:tcBorders>
              <w:top w:val="nil"/>
              <w:left w:val="nil"/>
              <w:bottom w:val="nil"/>
              <w:right w:val="nil"/>
            </w:tcBorders>
            <w:shd w:val="solid" w:color="FFFFFF" w:fill="auto"/>
          </w:tcPr>
          <w:p w14:paraId="09489227" w14:textId="77777777" w:rsidR="009178AD" w:rsidRPr="006276FC" w:rsidRDefault="009178AD" w:rsidP="009C6C63">
            <w:pPr>
              <w:pStyle w:val="TAL"/>
              <w:rPr>
                <w:snapToGrid w:val="0"/>
                <w:sz w:val="16"/>
              </w:rPr>
            </w:pPr>
          </w:p>
        </w:tc>
        <w:tc>
          <w:tcPr>
            <w:tcW w:w="901" w:type="dxa"/>
            <w:tcBorders>
              <w:top w:val="nil"/>
              <w:left w:val="nil"/>
              <w:bottom w:val="nil"/>
              <w:right w:val="single" w:sz="6" w:space="0" w:color="auto"/>
            </w:tcBorders>
            <w:shd w:val="solid" w:color="FFFFFF" w:fill="auto"/>
          </w:tcPr>
          <w:p w14:paraId="401B95F2" w14:textId="77777777" w:rsidR="009178AD" w:rsidRPr="006276FC" w:rsidRDefault="009178AD" w:rsidP="009C6C6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D542C18" w14:textId="77777777" w:rsidR="009178AD" w:rsidRPr="006276FC" w:rsidRDefault="009178AD" w:rsidP="009C6C6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2C83FD"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D050B5" w14:textId="77777777" w:rsidR="009178AD" w:rsidRPr="006276FC" w:rsidRDefault="009178AD" w:rsidP="009C6C6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14:paraId="29B51AC1" w14:textId="77777777" w:rsidR="009178AD" w:rsidRPr="006276FC" w:rsidRDefault="009178AD" w:rsidP="009C6C63">
            <w:pPr>
              <w:pStyle w:val="TAL"/>
              <w:rPr>
                <w:snapToGrid w:val="0"/>
                <w:sz w:val="16"/>
              </w:rPr>
            </w:pPr>
            <w:r w:rsidRPr="006276FC">
              <w:rPr>
                <w:snapToGrid w:val="0"/>
                <w:sz w:val="16"/>
              </w:rPr>
              <w:t>8.4.0</w:t>
            </w:r>
          </w:p>
        </w:tc>
      </w:tr>
      <w:tr w:rsidR="009178AD" w:rsidRPr="006276FC" w14:paraId="033E730D" w14:textId="77777777" w:rsidTr="00A55BE6">
        <w:tc>
          <w:tcPr>
            <w:tcW w:w="851" w:type="dxa"/>
            <w:tcBorders>
              <w:top w:val="nil"/>
              <w:left w:val="single" w:sz="6" w:space="0" w:color="auto"/>
              <w:bottom w:val="single" w:sz="6" w:space="0" w:color="auto"/>
              <w:right w:val="nil"/>
            </w:tcBorders>
            <w:shd w:val="solid" w:color="FFFFFF" w:fill="auto"/>
          </w:tcPr>
          <w:p w14:paraId="0273062F" w14:textId="77777777" w:rsidR="009178AD" w:rsidRPr="006276FC" w:rsidRDefault="009178AD" w:rsidP="009C6C63">
            <w:pPr>
              <w:pStyle w:val="TAL"/>
              <w:rPr>
                <w:snapToGrid w:val="0"/>
                <w:sz w:val="16"/>
              </w:rPr>
            </w:pPr>
          </w:p>
        </w:tc>
        <w:tc>
          <w:tcPr>
            <w:tcW w:w="749" w:type="dxa"/>
            <w:tcBorders>
              <w:top w:val="nil"/>
              <w:left w:val="nil"/>
              <w:bottom w:val="single" w:sz="6" w:space="0" w:color="auto"/>
              <w:right w:val="nil"/>
            </w:tcBorders>
            <w:shd w:val="solid" w:color="FFFFFF" w:fill="auto"/>
          </w:tcPr>
          <w:p w14:paraId="11C0EA01" w14:textId="77777777" w:rsidR="009178AD" w:rsidRPr="006276FC" w:rsidRDefault="009178AD" w:rsidP="009C6C6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14:paraId="30DDF34C" w14:textId="77777777" w:rsidR="009178AD" w:rsidRPr="006276FC" w:rsidRDefault="009178AD" w:rsidP="009C6C6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DCB674D" w14:textId="77777777" w:rsidR="009178AD" w:rsidRPr="006276FC" w:rsidRDefault="009178AD" w:rsidP="009C6C6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46D3C3"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368AB3" w14:textId="77777777" w:rsidR="009178AD" w:rsidRPr="006276FC" w:rsidRDefault="009178AD" w:rsidP="009C6C6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14:paraId="6673CAF8" w14:textId="77777777" w:rsidR="009178AD" w:rsidRPr="006276FC" w:rsidRDefault="009178AD" w:rsidP="009C6C63">
            <w:pPr>
              <w:pStyle w:val="TAL"/>
              <w:rPr>
                <w:snapToGrid w:val="0"/>
                <w:sz w:val="16"/>
              </w:rPr>
            </w:pPr>
            <w:r w:rsidRPr="006276FC">
              <w:rPr>
                <w:snapToGrid w:val="0"/>
                <w:sz w:val="16"/>
              </w:rPr>
              <w:t>8.4.0</w:t>
            </w:r>
          </w:p>
        </w:tc>
      </w:tr>
      <w:tr w:rsidR="009178AD" w:rsidRPr="006276FC" w14:paraId="7984DAA1"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0DD05CDE" w14:textId="77777777" w:rsidR="009178AD" w:rsidRPr="006276FC" w:rsidRDefault="009178AD"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14:paraId="0D876B66" w14:textId="77777777"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14:paraId="1F2FDBC2" w14:textId="77777777" w:rsidR="009178AD" w:rsidRPr="006276FC" w:rsidRDefault="009178AD" w:rsidP="009C6C6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0E61B2" w14:textId="77777777" w:rsidR="009178AD" w:rsidRPr="006276FC" w:rsidRDefault="009178AD" w:rsidP="009C6C6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C69053"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9BB5DE" w14:textId="77777777" w:rsidR="009178AD" w:rsidRPr="006276FC" w:rsidRDefault="009178AD" w:rsidP="009C6C6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14:paraId="609CC6D6" w14:textId="77777777" w:rsidR="009178AD" w:rsidRPr="006276FC" w:rsidRDefault="009178AD" w:rsidP="009C6C63">
            <w:pPr>
              <w:pStyle w:val="TAL"/>
              <w:rPr>
                <w:snapToGrid w:val="0"/>
                <w:sz w:val="16"/>
              </w:rPr>
            </w:pPr>
            <w:r w:rsidRPr="006276FC">
              <w:rPr>
                <w:snapToGrid w:val="0"/>
                <w:sz w:val="16"/>
              </w:rPr>
              <w:t>8.5.0</w:t>
            </w:r>
          </w:p>
        </w:tc>
      </w:tr>
      <w:tr w:rsidR="009178AD" w:rsidRPr="006276FC" w14:paraId="460DC7B0"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8C438FD"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ACB2E56"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7FBD466C" w14:textId="77777777" w:rsidR="009178AD" w:rsidRPr="006276FC" w:rsidRDefault="009178AD" w:rsidP="009C6C6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438B62" w14:textId="77777777" w:rsidR="009178AD" w:rsidRPr="006276FC" w:rsidRDefault="009178AD" w:rsidP="009C6C6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6E2AE"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72E9E6" w14:textId="77777777" w:rsidR="009178AD" w:rsidRPr="006276FC" w:rsidRDefault="009178AD" w:rsidP="009C6C6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14:paraId="768421B3" w14:textId="77777777" w:rsidR="009178AD" w:rsidRPr="006276FC" w:rsidRDefault="009178AD" w:rsidP="009C6C63">
            <w:pPr>
              <w:pStyle w:val="TAL"/>
              <w:rPr>
                <w:snapToGrid w:val="0"/>
                <w:sz w:val="16"/>
              </w:rPr>
            </w:pPr>
          </w:p>
        </w:tc>
      </w:tr>
      <w:tr w:rsidR="009178AD" w:rsidRPr="006276FC" w14:paraId="2641B0DF"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9B287ED" w14:textId="77777777" w:rsidR="009178AD" w:rsidRPr="006276FC" w:rsidRDefault="009178AD"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14:paraId="71155288" w14:textId="77777777"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14:paraId="5A0C1787" w14:textId="77777777" w:rsidR="009178AD" w:rsidRPr="006276FC" w:rsidRDefault="009178AD" w:rsidP="009C6C6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EF7415" w14:textId="77777777" w:rsidR="009178AD" w:rsidRPr="006276FC" w:rsidRDefault="009178AD" w:rsidP="009C6C6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4FB8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726932" w14:textId="77777777" w:rsidR="009178AD" w:rsidRPr="006276FC" w:rsidRDefault="009178AD" w:rsidP="009C6C6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14:paraId="7E3A865E" w14:textId="77777777" w:rsidR="009178AD" w:rsidRPr="006276FC" w:rsidRDefault="009178AD" w:rsidP="009C6C63">
            <w:pPr>
              <w:pStyle w:val="TAL"/>
              <w:rPr>
                <w:snapToGrid w:val="0"/>
                <w:sz w:val="16"/>
              </w:rPr>
            </w:pPr>
            <w:r w:rsidRPr="006276FC">
              <w:rPr>
                <w:snapToGrid w:val="0"/>
                <w:sz w:val="16"/>
              </w:rPr>
              <w:t>8.6.0</w:t>
            </w:r>
          </w:p>
        </w:tc>
      </w:tr>
      <w:tr w:rsidR="009178AD" w:rsidRPr="006276FC" w14:paraId="31137A84" w14:textId="77777777" w:rsidTr="00A55BE6">
        <w:tc>
          <w:tcPr>
            <w:tcW w:w="851" w:type="dxa"/>
            <w:tcBorders>
              <w:top w:val="nil"/>
              <w:left w:val="single" w:sz="6" w:space="0" w:color="auto"/>
              <w:bottom w:val="nil"/>
              <w:right w:val="single" w:sz="6" w:space="0" w:color="auto"/>
            </w:tcBorders>
            <w:shd w:val="solid" w:color="FFFFFF" w:fill="auto"/>
          </w:tcPr>
          <w:p w14:paraId="412B2411"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F137DD6" w14:textId="77777777"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14:paraId="19CF5688" w14:textId="77777777" w:rsidR="009178AD" w:rsidRPr="006276FC" w:rsidRDefault="009178AD" w:rsidP="009C6C6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376670" w14:textId="77777777" w:rsidR="009178AD" w:rsidRPr="006276FC" w:rsidRDefault="009178AD" w:rsidP="009C6C6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61B804"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DD6FC8" w14:textId="77777777" w:rsidR="009178AD" w:rsidRPr="006276FC" w:rsidRDefault="009178AD" w:rsidP="009C6C6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14:paraId="1F162EF0" w14:textId="77777777" w:rsidR="009178AD" w:rsidRPr="006276FC" w:rsidRDefault="009178AD" w:rsidP="009C6C63">
            <w:pPr>
              <w:pStyle w:val="TAL"/>
              <w:rPr>
                <w:snapToGrid w:val="0"/>
                <w:sz w:val="16"/>
              </w:rPr>
            </w:pPr>
          </w:p>
        </w:tc>
      </w:tr>
      <w:tr w:rsidR="009178AD" w:rsidRPr="006276FC" w14:paraId="2B1B6F55"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534FDED0"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A23A8A1" w14:textId="77777777"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14:paraId="050904E1" w14:textId="77777777" w:rsidR="009178AD" w:rsidRPr="006276FC" w:rsidRDefault="009178AD" w:rsidP="009C6C6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60CDDCA" w14:textId="77777777" w:rsidR="009178AD" w:rsidRPr="006276FC" w:rsidRDefault="009178AD" w:rsidP="009C6C6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5751B"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8A8E23" w14:textId="77777777" w:rsidR="009178AD" w:rsidRPr="006276FC" w:rsidRDefault="009178AD" w:rsidP="009C6C6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14:paraId="127B9BFA" w14:textId="77777777" w:rsidR="009178AD" w:rsidRPr="006276FC" w:rsidRDefault="009178AD" w:rsidP="009C6C63">
            <w:pPr>
              <w:pStyle w:val="TAL"/>
              <w:rPr>
                <w:snapToGrid w:val="0"/>
                <w:sz w:val="16"/>
              </w:rPr>
            </w:pPr>
          </w:p>
        </w:tc>
      </w:tr>
      <w:tr w:rsidR="009178AD" w:rsidRPr="006276FC" w14:paraId="766B6A83"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68ADB7B" w14:textId="77777777"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812E217" w14:textId="77777777"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4F1D" w14:textId="77777777" w:rsidR="009178AD" w:rsidRPr="006276FC" w:rsidRDefault="009178AD" w:rsidP="009C6C6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8005AB" w14:textId="77777777" w:rsidR="009178AD" w:rsidRPr="006276FC" w:rsidRDefault="009178AD" w:rsidP="009C6C6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664DF6" w14:textId="77777777"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C98BDD" w14:textId="77777777" w:rsidR="009178AD" w:rsidRPr="006276FC" w:rsidRDefault="009178AD" w:rsidP="009C6C6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791A7" w14:textId="77777777" w:rsidR="009178AD" w:rsidRPr="006276FC" w:rsidRDefault="009178AD" w:rsidP="009C6C63">
            <w:pPr>
              <w:pStyle w:val="TAL"/>
              <w:rPr>
                <w:snapToGrid w:val="0"/>
                <w:sz w:val="16"/>
              </w:rPr>
            </w:pPr>
            <w:r w:rsidRPr="006276FC">
              <w:rPr>
                <w:snapToGrid w:val="0"/>
                <w:sz w:val="16"/>
              </w:rPr>
              <w:t>8.7.0</w:t>
            </w:r>
          </w:p>
        </w:tc>
      </w:tr>
      <w:tr w:rsidR="009178AD" w:rsidRPr="006276FC" w14:paraId="20E3FFC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11E2224C" w14:textId="77777777"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2B4A7715" w14:textId="77777777"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C72051" w14:textId="77777777" w:rsidR="009178AD" w:rsidRPr="006276FC" w:rsidRDefault="009178AD" w:rsidP="009C6C6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C2FAC67" w14:textId="77777777" w:rsidR="009178AD" w:rsidRPr="006276FC" w:rsidRDefault="009178AD" w:rsidP="009C6C6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F5B141"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9DC92E" w14:textId="77777777" w:rsidR="009178AD" w:rsidRPr="006276FC" w:rsidRDefault="009178AD" w:rsidP="009C6C6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BB6E3" w14:textId="77777777" w:rsidR="009178AD" w:rsidRPr="006276FC" w:rsidRDefault="009178AD" w:rsidP="009C6C63">
            <w:pPr>
              <w:pStyle w:val="TAL"/>
              <w:rPr>
                <w:snapToGrid w:val="0"/>
                <w:sz w:val="16"/>
              </w:rPr>
            </w:pPr>
            <w:r w:rsidRPr="006276FC">
              <w:rPr>
                <w:snapToGrid w:val="0"/>
                <w:sz w:val="16"/>
              </w:rPr>
              <w:t>9.0.0</w:t>
            </w:r>
          </w:p>
        </w:tc>
      </w:tr>
      <w:tr w:rsidR="009178AD" w:rsidRPr="006276FC" w14:paraId="041D8C55"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65D7480F" w14:textId="77777777" w:rsidR="009178AD" w:rsidRPr="006276FC" w:rsidRDefault="009178AD"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14:paraId="0EF44317" w14:textId="77777777" w:rsidR="009178AD" w:rsidRPr="006276FC" w:rsidRDefault="009178AD" w:rsidP="009C6C63">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E8273" w14:textId="77777777"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69F5F59" w14:textId="77777777" w:rsidR="009178AD" w:rsidRPr="006276FC" w:rsidRDefault="009178AD" w:rsidP="009C6C6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19D6EA"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692F7" w14:textId="77777777" w:rsidR="009178AD" w:rsidRPr="006276FC" w:rsidRDefault="009178AD" w:rsidP="009C6C6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14:paraId="09510445" w14:textId="77777777" w:rsidR="009178AD" w:rsidRPr="006276FC" w:rsidRDefault="009178AD" w:rsidP="009C6C63">
            <w:pPr>
              <w:pStyle w:val="TAL"/>
              <w:rPr>
                <w:snapToGrid w:val="0"/>
                <w:sz w:val="16"/>
              </w:rPr>
            </w:pPr>
            <w:r w:rsidRPr="006276FC">
              <w:rPr>
                <w:snapToGrid w:val="0"/>
                <w:sz w:val="16"/>
              </w:rPr>
              <w:t>9.1.0</w:t>
            </w:r>
          </w:p>
        </w:tc>
      </w:tr>
      <w:tr w:rsidR="009178AD" w:rsidRPr="006276FC" w14:paraId="05DB0F8E" w14:textId="77777777" w:rsidTr="00A55BE6">
        <w:tc>
          <w:tcPr>
            <w:tcW w:w="851" w:type="dxa"/>
            <w:tcBorders>
              <w:top w:val="nil"/>
              <w:left w:val="single" w:sz="6" w:space="0" w:color="auto"/>
              <w:bottom w:val="nil"/>
              <w:right w:val="single" w:sz="6" w:space="0" w:color="auto"/>
            </w:tcBorders>
            <w:shd w:val="solid" w:color="FFFFFF" w:fill="auto"/>
          </w:tcPr>
          <w:p w14:paraId="7C9D545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BAA2E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7F1B3" w14:textId="77777777"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D036F2" w14:textId="77777777" w:rsidR="009178AD" w:rsidRPr="006276FC" w:rsidRDefault="009178AD" w:rsidP="009C6C6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8B05E"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F2C072" w14:textId="77777777" w:rsidR="009178AD" w:rsidRPr="006276FC" w:rsidRDefault="009178AD" w:rsidP="009C6C63">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14:paraId="4CCD9507" w14:textId="77777777" w:rsidR="009178AD" w:rsidRPr="006276FC" w:rsidRDefault="009178AD" w:rsidP="009C6C63">
            <w:pPr>
              <w:pStyle w:val="TAL"/>
              <w:rPr>
                <w:snapToGrid w:val="0"/>
                <w:sz w:val="16"/>
              </w:rPr>
            </w:pPr>
          </w:p>
        </w:tc>
      </w:tr>
      <w:tr w:rsidR="009178AD" w:rsidRPr="006276FC" w14:paraId="39A4F105" w14:textId="77777777" w:rsidTr="00A55BE6">
        <w:tc>
          <w:tcPr>
            <w:tcW w:w="851" w:type="dxa"/>
            <w:tcBorders>
              <w:top w:val="nil"/>
              <w:left w:val="single" w:sz="6" w:space="0" w:color="auto"/>
              <w:bottom w:val="nil"/>
              <w:right w:val="single" w:sz="6" w:space="0" w:color="auto"/>
            </w:tcBorders>
            <w:shd w:val="solid" w:color="FFFFFF" w:fill="auto"/>
          </w:tcPr>
          <w:p w14:paraId="3FF05E2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359C8E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D169E"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D976EE" w14:textId="77777777" w:rsidR="009178AD" w:rsidRPr="006276FC" w:rsidRDefault="009178AD" w:rsidP="009C6C6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B43F8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F631A8" w14:textId="77777777" w:rsidR="009178AD" w:rsidRPr="006276FC" w:rsidRDefault="009178AD" w:rsidP="009C6C63">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14:paraId="44DBA710" w14:textId="77777777" w:rsidR="009178AD" w:rsidRPr="006276FC" w:rsidRDefault="009178AD" w:rsidP="009C6C63">
            <w:pPr>
              <w:pStyle w:val="TAL"/>
              <w:rPr>
                <w:snapToGrid w:val="0"/>
                <w:sz w:val="16"/>
              </w:rPr>
            </w:pPr>
          </w:p>
        </w:tc>
      </w:tr>
      <w:tr w:rsidR="009178AD" w:rsidRPr="006276FC" w14:paraId="38A68C45" w14:textId="77777777" w:rsidTr="00A55BE6">
        <w:tc>
          <w:tcPr>
            <w:tcW w:w="851" w:type="dxa"/>
            <w:tcBorders>
              <w:top w:val="nil"/>
              <w:left w:val="single" w:sz="6" w:space="0" w:color="auto"/>
              <w:bottom w:val="nil"/>
              <w:right w:val="single" w:sz="6" w:space="0" w:color="auto"/>
            </w:tcBorders>
            <w:shd w:val="solid" w:color="FFFFFF" w:fill="auto"/>
          </w:tcPr>
          <w:p w14:paraId="07BF2F5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883DB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3EA19" w14:textId="77777777" w:rsidR="009178AD" w:rsidRPr="006276FC" w:rsidRDefault="009178AD" w:rsidP="009C6C6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E289468" w14:textId="77777777" w:rsidR="009178AD" w:rsidRPr="006276FC" w:rsidRDefault="009178AD" w:rsidP="009C6C6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20CA8"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3C6FAF" w14:textId="77777777" w:rsidR="009178AD" w:rsidRPr="006276FC" w:rsidRDefault="009178AD" w:rsidP="009C6C63">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14:paraId="77956091" w14:textId="77777777" w:rsidR="009178AD" w:rsidRPr="006276FC" w:rsidRDefault="009178AD" w:rsidP="009C6C63">
            <w:pPr>
              <w:pStyle w:val="TAL"/>
              <w:rPr>
                <w:snapToGrid w:val="0"/>
                <w:sz w:val="16"/>
              </w:rPr>
            </w:pPr>
          </w:p>
        </w:tc>
      </w:tr>
      <w:tr w:rsidR="009178AD" w:rsidRPr="006276FC" w14:paraId="29F5F95A" w14:textId="77777777" w:rsidTr="00A55BE6">
        <w:tc>
          <w:tcPr>
            <w:tcW w:w="851" w:type="dxa"/>
            <w:tcBorders>
              <w:top w:val="nil"/>
              <w:left w:val="single" w:sz="6" w:space="0" w:color="auto"/>
              <w:bottom w:val="nil"/>
              <w:right w:val="single" w:sz="6" w:space="0" w:color="auto"/>
            </w:tcBorders>
            <w:shd w:val="solid" w:color="FFFFFF" w:fill="auto"/>
          </w:tcPr>
          <w:p w14:paraId="685FF4A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4389BD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FF274" w14:textId="77777777" w:rsidR="009178AD" w:rsidRPr="006276FC" w:rsidRDefault="009178AD" w:rsidP="009C6C6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C53A6F" w14:textId="77777777" w:rsidR="009178AD" w:rsidRPr="006276FC" w:rsidRDefault="009178AD" w:rsidP="009C6C6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5F9C8C"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059A1A" w14:textId="77777777" w:rsidR="009178AD" w:rsidRPr="006276FC" w:rsidRDefault="009178AD" w:rsidP="009C6C6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14:paraId="35F598DC" w14:textId="77777777" w:rsidR="009178AD" w:rsidRPr="006276FC" w:rsidRDefault="009178AD" w:rsidP="009C6C63">
            <w:pPr>
              <w:pStyle w:val="TAL"/>
              <w:rPr>
                <w:snapToGrid w:val="0"/>
                <w:sz w:val="16"/>
              </w:rPr>
            </w:pPr>
          </w:p>
        </w:tc>
      </w:tr>
      <w:tr w:rsidR="009178AD" w:rsidRPr="006276FC" w14:paraId="1455DA57" w14:textId="77777777" w:rsidTr="00A55BE6">
        <w:tc>
          <w:tcPr>
            <w:tcW w:w="851" w:type="dxa"/>
            <w:tcBorders>
              <w:top w:val="nil"/>
              <w:left w:val="single" w:sz="6" w:space="0" w:color="auto"/>
              <w:bottom w:val="nil"/>
              <w:right w:val="single" w:sz="6" w:space="0" w:color="auto"/>
            </w:tcBorders>
            <w:shd w:val="solid" w:color="FFFFFF" w:fill="auto"/>
          </w:tcPr>
          <w:p w14:paraId="5C6BCBD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7797E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2801" w14:textId="77777777" w:rsidR="009178AD" w:rsidRPr="006276FC" w:rsidRDefault="009178AD" w:rsidP="009C6C6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6677E17" w14:textId="77777777" w:rsidR="009178AD" w:rsidRPr="006276FC" w:rsidRDefault="009178AD" w:rsidP="009C6C6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CF606"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570A76" w14:textId="77777777" w:rsidR="009178AD" w:rsidRPr="006276FC" w:rsidRDefault="009178AD" w:rsidP="009C6C6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14:paraId="1E39393F" w14:textId="77777777" w:rsidR="009178AD" w:rsidRPr="006276FC" w:rsidRDefault="009178AD" w:rsidP="009C6C63">
            <w:pPr>
              <w:pStyle w:val="TAL"/>
              <w:rPr>
                <w:snapToGrid w:val="0"/>
                <w:sz w:val="16"/>
              </w:rPr>
            </w:pPr>
          </w:p>
        </w:tc>
      </w:tr>
      <w:tr w:rsidR="009178AD" w:rsidRPr="006276FC" w14:paraId="387B9B49"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3CA5F4C7"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5AC407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32350D" w14:textId="77777777" w:rsidR="009178AD" w:rsidRPr="006276FC" w:rsidRDefault="009178AD" w:rsidP="009C6C6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D2A1E6C" w14:textId="77777777" w:rsidR="009178AD" w:rsidRPr="006276FC" w:rsidRDefault="009178AD" w:rsidP="009C6C6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DDE1E3" w14:textId="77777777" w:rsidR="009178AD" w:rsidRPr="006276FC" w:rsidRDefault="009178AD" w:rsidP="009C6C6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2F9456" w14:textId="77777777" w:rsidR="009178AD" w:rsidRPr="006276FC" w:rsidRDefault="009178AD" w:rsidP="009C6C6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14:paraId="665A7D08" w14:textId="77777777" w:rsidR="009178AD" w:rsidRPr="006276FC" w:rsidRDefault="009178AD" w:rsidP="009C6C63">
            <w:pPr>
              <w:pStyle w:val="TAL"/>
              <w:rPr>
                <w:snapToGrid w:val="0"/>
                <w:sz w:val="16"/>
              </w:rPr>
            </w:pPr>
          </w:p>
        </w:tc>
      </w:tr>
      <w:tr w:rsidR="009178AD" w:rsidRPr="006276FC" w14:paraId="6E0A3811"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9011143" w14:textId="77777777" w:rsidR="009178AD" w:rsidRPr="006276FC" w:rsidRDefault="009178AD"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39003E1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9B611"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1AA843D" w14:textId="77777777"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FFEBC"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FC65B0" w14:textId="77777777" w:rsidR="009178AD" w:rsidRPr="006276FC" w:rsidRDefault="009178AD" w:rsidP="009C6C6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5E048" w14:textId="77777777" w:rsidR="009178AD" w:rsidRPr="006276FC" w:rsidRDefault="009178AD" w:rsidP="009C6C63">
            <w:pPr>
              <w:pStyle w:val="TAL"/>
              <w:rPr>
                <w:snapToGrid w:val="0"/>
                <w:sz w:val="16"/>
              </w:rPr>
            </w:pPr>
            <w:r w:rsidRPr="006276FC">
              <w:rPr>
                <w:snapToGrid w:val="0"/>
                <w:sz w:val="16"/>
              </w:rPr>
              <w:t>9.1.1</w:t>
            </w:r>
          </w:p>
        </w:tc>
      </w:tr>
      <w:tr w:rsidR="009178AD" w:rsidRPr="006276FC" w14:paraId="1D071607"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915E594" w14:textId="77777777" w:rsidR="009178AD" w:rsidRPr="006276FC" w:rsidRDefault="009178AD"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14:paraId="78152CEA" w14:textId="77777777" w:rsidR="009178AD" w:rsidRPr="006276FC" w:rsidRDefault="009178AD" w:rsidP="009C6C63">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F827" w14:textId="77777777" w:rsidR="009178AD" w:rsidRPr="006276FC" w:rsidRDefault="009178AD" w:rsidP="009C6C6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04E6C7" w14:textId="77777777" w:rsidR="009178AD" w:rsidRPr="006276FC" w:rsidRDefault="009178AD" w:rsidP="009C6C6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164EBD"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D77875" w14:textId="77777777" w:rsidR="009178AD" w:rsidRPr="006276FC" w:rsidRDefault="009178AD" w:rsidP="009C6C6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14:paraId="5B350B80" w14:textId="77777777" w:rsidR="009178AD" w:rsidRPr="006276FC" w:rsidRDefault="009178AD" w:rsidP="009C6C63">
            <w:pPr>
              <w:pStyle w:val="TAL"/>
              <w:rPr>
                <w:snapToGrid w:val="0"/>
                <w:sz w:val="16"/>
              </w:rPr>
            </w:pPr>
            <w:r w:rsidRPr="006276FC">
              <w:rPr>
                <w:snapToGrid w:val="0"/>
                <w:sz w:val="16"/>
              </w:rPr>
              <w:t>9.2.0</w:t>
            </w:r>
          </w:p>
        </w:tc>
      </w:tr>
      <w:tr w:rsidR="009178AD" w:rsidRPr="006276FC" w14:paraId="37938E4C" w14:textId="77777777" w:rsidTr="00A55BE6">
        <w:tc>
          <w:tcPr>
            <w:tcW w:w="851" w:type="dxa"/>
            <w:tcBorders>
              <w:top w:val="nil"/>
              <w:left w:val="single" w:sz="6" w:space="0" w:color="auto"/>
              <w:bottom w:val="nil"/>
              <w:right w:val="single" w:sz="6" w:space="0" w:color="auto"/>
            </w:tcBorders>
            <w:shd w:val="solid" w:color="FFFFFF" w:fill="auto"/>
          </w:tcPr>
          <w:p w14:paraId="33E4CCE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969DC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EC00C" w14:textId="77777777" w:rsidR="009178AD" w:rsidRPr="006276FC" w:rsidRDefault="009178AD" w:rsidP="009C6C6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8A320C" w14:textId="77777777" w:rsidR="009178AD" w:rsidRPr="006276FC" w:rsidRDefault="009178AD" w:rsidP="009C6C6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AEDE35"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8F8E2B" w14:textId="77777777" w:rsidR="009178AD" w:rsidRPr="006276FC" w:rsidRDefault="009178AD" w:rsidP="009C6C6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14:paraId="794DC535" w14:textId="77777777" w:rsidR="009178AD" w:rsidRPr="006276FC" w:rsidRDefault="009178AD" w:rsidP="009C6C63">
            <w:pPr>
              <w:pStyle w:val="TAL"/>
              <w:rPr>
                <w:snapToGrid w:val="0"/>
                <w:sz w:val="16"/>
              </w:rPr>
            </w:pPr>
          </w:p>
        </w:tc>
      </w:tr>
      <w:tr w:rsidR="009178AD" w:rsidRPr="006276FC" w14:paraId="203B72E1"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32C6BFD1"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DB9965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C919D1" w14:textId="77777777" w:rsidR="009178AD" w:rsidRPr="006276FC" w:rsidRDefault="009178AD" w:rsidP="009C6C6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F01FB8" w14:textId="77777777" w:rsidR="009178AD" w:rsidRPr="006276FC" w:rsidRDefault="009178AD" w:rsidP="009C6C6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FDC9E9"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37B10F" w14:textId="77777777" w:rsidR="009178AD" w:rsidRPr="006276FC" w:rsidRDefault="009178AD" w:rsidP="009C6C6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14:paraId="349055E1" w14:textId="77777777" w:rsidR="009178AD" w:rsidRPr="006276FC" w:rsidRDefault="009178AD" w:rsidP="009C6C63">
            <w:pPr>
              <w:pStyle w:val="TAL"/>
              <w:rPr>
                <w:snapToGrid w:val="0"/>
                <w:sz w:val="16"/>
              </w:rPr>
            </w:pPr>
          </w:p>
        </w:tc>
      </w:tr>
      <w:tr w:rsidR="009178AD" w:rsidRPr="006276FC" w14:paraId="5B91FE59"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23B2E8EC" w14:textId="77777777"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219E6EA4" w14:textId="77777777"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7594D" w14:textId="77777777" w:rsidR="009178AD" w:rsidRPr="006276FC" w:rsidRDefault="009178AD" w:rsidP="009C6C6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2F9C300" w14:textId="77777777" w:rsidR="009178AD" w:rsidRPr="006276FC" w:rsidRDefault="009178AD" w:rsidP="009C6C6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AC3A5"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07978" w14:textId="77777777" w:rsidR="009178AD" w:rsidRPr="006276FC" w:rsidRDefault="009178AD" w:rsidP="009C6C6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14:paraId="0170B30F" w14:textId="77777777" w:rsidR="009178AD" w:rsidRPr="006276FC" w:rsidRDefault="009178AD" w:rsidP="009C6C63">
            <w:pPr>
              <w:pStyle w:val="TAL"/>
              <w:rPr>
                <w:snapToGrid w:val="0"/>
                <w:sz w:val="16"/>
              </w:rPr>
            </w:pPr>
            <w:r w:rsidRPr="006276FC">
              <w:rPr>
                <w:snapToGrid w:val="0"/>
                <w:sz w:val="16"/>
              </w:rPr>
              <w:t>9.3.0</w:t>
            </w:r>
          </w:p>
        </w:tc>
      </w:tr>
      <w:tr w:rsidR="009178AD" w:rsidRPr="006276FC" w14:paraId="24278979" w14:textId="77777777" w:rsidTr="00A55BE6">
        <w:tc>
          <w:tcPr>
            <w:tcW w:w="851" w:type="dxa"/>
            <w:tcBorders>
              <w:top w:val="nil"/>
              <w:left w:val="single" w:sz="6" w:space="0" w:color="auto"/>
              <w:bottom w:val="nil"/>
              <w:right w:val="single" w:sz="6" w:space="0" w:color="auto"/>
            </w:tcBorders>
            <w:shd w:val="solid" w:color="FFFFFF" w:fill="auto"/>
          </w:tcPr>
          <w:p w14:paraId="0AD77A2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775675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0A00D2" w14:textId="77777777" w:rsidR="009178AD" w:rsidRPr="006276FC" w:rsidRDefault="009178AD" w:rsidP="009C6C6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0CE4312" w14:textId="77777777" w:rsidR="009178AD" w:rsidRPr="006276FC" w:rsidRDefault="009178AD" w:rsidP="009C6C6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EFC7A8"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CB41C3" w14:textId="77777777" w:rsidR="009178AD" w:rsidRPr="006276FC" w:rsidRDefault="009178AD" w:rsidP="009C6C6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14:paraId="50A6A57D" w14:textId="77777777" w:rsidR="009178AD" w:rsidRPr="006276FC" w:rsidRDefault="009178AD" w:rsidP="009C6C63">
            <w:pPr>
              <w:pStyle w:val="TAL"/>
              <w:rPr>
                <w:snapToGrid w:val="0"/>
                <w:sz w:val="16"/>
              </w:rPr>
            </w:pPr>
          </w:p>
        </w:tc>
      </w:tr>
      <w:tr w:rsidR="009178AD" w:rsidRPr="006276FC" w14:paraId="0806CBFC"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1BD1B15D"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68DFE6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665392" w14:textId="77777777" w:rsidR="009178AD" w:rsidRPr="006276FC" w:rsidRDefault="009178AD" w:rsidP="009C6C6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A0D5D1" w14:textId="77777777" w:rsidR="009178AD" w:rsidRPr="006276FC" w:rsidRDefault="009178AD" w:rsidP="009C6C6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77B3C"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7F6B23" w14:textId="77777777" w:rsidR="009178AD" w:rsidRPr="006276FC" w:rsidRDefault="009178AD" w:rsidP="009C6C6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14:paraId="7F3DFC59" w14:textId="77777777" w:rsidR="009178AD" w:rsidRPr="006276FC" w:rsidRDefault="009178AD" w:rsidP="009C6C63">
            <w:pPr>
              <w:pStyle w:val="TAL"/>
              <w:rPr>
                <w:snapToGrid w:val="0"/>
                <w:sz w:val="16"/>
              </w:rPr>
            </w:pPr>
          </w:p>
        </w:tc>
      </w:tr>
      <w:tr w:rsidR="009178AD" w:rsidRPr="006276FC" w14:paraId="1308FD4A"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07CC3A86" w14:textId="77777777"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14:paraId="40EDCE18" w14:textId="77777777"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83705" w14:textId="77777777" w:rsidR="009178AD" w:rsidRPr="006276FC" w:rsidRDefault="009178AD" w:rsidP="009C6C6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33C5E3" w14:textId="77777777" w:rsidR="009178AD" w:rsidRPr="006276FC" w:rsidRDefault="009178AD" w:rsidP="009C6C6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B4DBD"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220EF2" w14:textId="77777777" w:rsidR="009178AD" w:rsidRPr="006276FC" w:rsidRDefault="009178AD" w:rsidP="009C6C6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14:paraId="0CA4381A" w14:textId="77777777" w:rsidR="009178AD" w:rsidRPr="006276FC" w:rsidRDefault="009178AD" w:rsidP="009C6C63">
            <w:pPr>
              <w:pStyle w:val="TAL"/>
              <w:rPr>
                <w:snapToGrid w:val="0"/>
                <w:sz w:val="16"/>
              </w:rPr>
            </w:pPr>
            <w:r w:rsidRPr="006276FC">
              <w:rPr>
                <w:snapToGrid w:val="0"/>
                <w:sz w:val="16"/>
              </w:rPr>
              <w:t>10.0.0</w:t>
            </w:r>
          </w:p>
        </w:tc>
      </w:tr>
      <w:tr w:rsidR="009178AD" w:rsidRPr="006276FC" w14:paraId="7BDD857C" w14:textId="77777777" w:rsidTr="00A55BE6">
        <w:tc>
          <w:tcPr>
            <w:tcW w:w="851" w:type="dxa"/>
            <w:tcBorders>
              <w:top w:val="nil"/>
              <w:left w:val="single" w:sz="6" w:space="0" w:color="auto"/>
              <w:bottom w:val="nil"/>
              <w:right w:val="single" w:sz="6" w:space="0" w:color="auto"/>
            </w:tcBorders>
            <w:shd w:val="solid" w:color="FFFFFF" w:fill="auto"/>
          </w:tcPr>
          <w:p w14:paraId="5AE9AA11"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12E322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01AA" w14:textId="77777777"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BAC341" w14:textId="77777777" w:rsidR="009178AD" w:rsidRPr="006276FC" w:rsidRDefault="009178AD" w:rsidP="009C6C6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E16F0D"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E28C7" w14:textId="77777777" w:rsidR="009178AD" w:rsidRPr="006276FC" w:rsidRDefault="009178AD" w:rsidP="009C6C6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14:paraId="4F1F3914" w14:textId="77777777" w:rsidR="009178AD" w:rsidRPr="006276FC" w:rsidRDefault="009178AD" w:rsidP="009C6C63">
            <w:pPr>
              <w:pStyle w:val="TAL"/>
              <w:rPr>
                <w:snapToGrid w:val="0"/>
                <w:sz w:val="16"/>
              </w:rPr>
            </w:pPr>
          </w:p>
        </w:tc>
      </w:tr>
      <w:tr w:rsidR="009178AD" w:rsidRPr="006276FC" w14:paraId="426AB3B7"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C56E259"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67DB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81F2C1" w14:textId="77777777"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4ABA12" w14:textId="77777777" w:rsidR="009178AD" w:rsidRPr="006276FC" w:rsidRDefault="009178AD" w:rsidP="009C6C6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103DB"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8DAEB1" w14:textId="77777777" w:rsidR="009178AD" w:rsidRPr="006276FC" w:rsidRDefault="009178AD" w:rsidP="009C6C6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14:paraId="597396BD" w14:textId="77777777" w:rsidR="009178AD" w:rsidRPr="006276FC" w:rsidRDefault="009178AD" w:rsidP="009C6C63">
            <w:pPr>
              <w:pStyle w:val="TAL"/>
              <w:rPr>
                <w:snapToGrid w:val="0"/>
                <w:sz w:val="16"/>
              </w:rPr>
            </w:pPr>
          </w:p>
        </w:tc>
      </w:tr>
      <w:tr w:rsidR="009178AD" w:rsidRPr="006276FC" w14:paraId="3831B7CD"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27D5245" w14:textId="77777777" w:rsidR="009178AD" w:rsidRPr="006276FC" w:rsidRDefault="009178AD"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14:paraId="6CC9CBEC" w14:textId="77777777" w:rsidR="009178AD" w:rsidRPr="006276FC" w:rsidRDefault="009178AD" w:rsidP="009C6C63">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1190B" w14:textId="77777777" w:rsidR="009178AD" w:rsidRPr="006276FC" w:rsidRDefault="009178AD" w:rsidP="009C6C6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4A7BAA" w14:textId="77777777" w:rsidR="009178AD" w:rsidRPr="006276FC" w:rsidRDefault="009178AD" w:rsidP="009C6C6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76D2DE"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846BA2" w14:textId="77777777" w:rsidR="009178AD" w:rsidRPr="006276FC" w:rsidRDefault="009178AD" w:rsidP="009C6C6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14:paraId="0B2226A8" w14:textId="77777777" w:rsidR="009178AD" w:rsidRPr="006276FC" w:rsidRDefault="009178AD" w:rsidP="009C6C63">
            <w:pPr>
              <w:pStyle w:val="TAL"/>
              <w:rPr>
                <w:snapToGrid w:val="0"/>
                <w:sz w:val="16"/>
              </w:rPr>
            </w:pPr>
            <w:r w:rsidRPr="006276FC">
              <w:rPr>
                <w:snapToGrid w:val="0"/>
                <w:sz w:val="16"/>
              </w:rPr>
              <w:t>10.1.0</w:t>
            </w:r>
          </w:p>
        </w:tc>
      </w:tr>
      <w:tr w:rsidR="009178AD" w:rsidRPr="006276FC" w14:paraId="434556E5" w14:textId="77777777" w:rsidTr="00A55BE6">
        <w:tc>
          <w:tcPr>
            <w:tcW w:w="851" w:type="dxa"/>
            <w:tcBorders>
              <w:top w:val="nil"/>
              <w:left w:val="single" w:sz="6" w:space="0" w:color="auto"/>
              <w:bottom w:val="nil"/>
              <w:right w:val="single" w:sz="6" w:space="0" w:color="auto"/>
            </w:tcBorders>
            <w:shd w:val="solid" w:color="FFFFFF" w:fill="auto"/>
          </w:tcPr>
          <w:p w14:paraId="6664F2DC"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9C5D56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80D48" w14:textId="77777777" w:rsidR="009178AD" w:rsidRPr="006276FC" w:rsidRDefault="009178AD" w:rsidP="009C6C6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5426695" w14:textId="77777777" w:rsidR="009178AD" w:rsidRPr="006276FC" w:rsidRDefault="009178AD" w:rsidP="009C6C6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663C2"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0DC63E" w14:textId="77777777" w:rsidR="009178AD" w:rsidRPr="006276FC" w:rsidRDefault="009178AD" w:rsidP="009C6C6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14:paraId="397B1E47" w14:textId="77777777" w:rsidR="009178AD" w:rsidRPr="006276FC" w:rsidRDefault="009178AD" w:rsidP="009C6C63">
            <w:pPr>
              <w:pStyle w:val="TAL"/>
              <w:rPr>
                <w:snapToGrid w:val="0"/>
                <w:sz w:val="16"/>
              </w:rPr>
            </w:pPr>
          </w:p>
        </w:tc>
      </w:tr>
      <w:tr w:rsidR="009178AD" w:rsidRPr="006276FC" w14:paraId="5C6083AD" w14:textId="77777777" w:rsidTr="00A55BE6">
        <w:tc>
          <w:tcPr>
            <w:tcW w:w="851" w:type="dxa"/>
            <w:tcBorders>
              <w:top w:val="nil"/>
              <w:left w:val="single" w:sz="6" w:space="0" w:color="auto"/>
              <w:bottom w:val="nil"/>
              <w:right w:val="single" w:sz="6" w:space="0" w:color="auto"/>
            </w:tcBorders>
            <w:shd w:val="solid" w:color="FFFFFF" w:fill="auto"/>
          </w:tcPr>
          <w:p w14:paraId="56236582"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6FA0FA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77B4B" w14:textId="77777777"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81CF3B" w14:textId="77777777" w:rsidR="009178AD" w:rsidRPr="006276FC" w:rsidRDefault="009178AD" w:rsidP="009C6C6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F7BBE2"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EFC8CF" w14:textId="77777777" w:rsidR="009178AD" w:rsidRPr="006276FC" w:rsidRDefault="009178AD" w:rsidP="009C6C6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14:paraId="32F782C5" w14:textId="77777777" w:rsidR="009178AD" w:rsidRPr="006276FC" w:rsidRDefault="009178AD" w:rsidP="009C6C63">
            <w:pPr>
              <w:pStyle w:val="TAL"/>
              <w:rPr>
                <w:snapToGrid w:val="0"/>
                <w:sz w:val="16"/>
              </w:rPr>
            </w:pPr>
          </w:p>
        </w:tc>
      </w:tr>
      <w:tr w:rsidR="009178AD" w:rsidRPr="006276FC" w14:paraId="248CF05E" w14:textId="77777777" w:rsidTr="00A55BE6">
        <w:tc>
          <w:tcPr>
            <w:tcW w:w="851" w:type="dxa"/>
            <w:tcBorders>
              <w:top w:val="nil"/>
              <w:left w:val="single" w:sz="6" w:space="0" w:color="auto"/>
              <w:bottom w:val="nil"/>
              <w:right w:val="single" w:sz="6" w:space="0" w:color="auto"/>
            </w:tcBorders>
            <w:shd w:val="solid" w:color="FFFFFF" w:fill="auto"/>
          </w:tcPr>
          <w:p w14:paraId="7DA861F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FC2D33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E9FE8" w14:textId="77777777"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94B78" w14:textId="77777777" w:rsidR="009178AD" w:rsidRPr="006276FC" w:rsidRDefault="009178AD" w:rsidP="009C6C6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90F94E"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B926D0" w14:textId="77777777" w:rsidR="009178AD" w:rsidRPr="006276FC" w:rsidRDefault="009178AD" w:rsidP="009C6C6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14:paraId="1812CE9C" w14:textId="77777777" w:rsidR="009178AD" w:rsidRPr="006276FC" w:rsidRDefault="009178AD" w:rsidP="009C6C63">
            <w:pPr>
              <w:pStyle w:val="TAL"/>
              <w:rPr>
                <w:snapToGrid w:val="0"/>
                <w:sz w:val="16"/>
              </w:rPr>
            </w:pPr>
          </w:p>
        </w:tc>
      </w:tr>
      <w:tr w:rsidR="009178AD" w:rsidRPr="006276FC" w14:paraId="3E2CF7B1"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4DEE1ABE"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284C7A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EB7F2B" w14:textId="77777777" w:rsidR="009178AD" w:rsidRPr="006276FC" w:rsidRDefault="009178AD" w:rsidP="009C6C6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7A9559" w14:textId="77777777" w:rsidR="009178AD" w:rsidRPr="006276FC" w:rsidRDefault="009178AD" w:rsidP="009C6C6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C05391" w14:textId="77777777"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52D285" w14:textId="77777777" w:rsidR="009178AD" w:rsidRPr="006276FC" w:rsidRDefault="009178AD" w:rsidP="009C6C6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14:paraId="31630113" w14:textId="77777777" w:rsidR="009178AD" w:rsidRPr="006276FC" w:rsidRDefault="009178AD" w:rsidP="009C6C63">
            <w:pPr>
              <w:pStyle w:val="TAL"/>
              <w:rPr>
                <w:snapToGrid w:val="0"/>
                <w:sz w:val="16"/>
              </w:rPr>
            </w:pPr>
          </w:p>
        </w:tc>
      </w:tr>
      <w:tr w:rsidR="009178AD" w:rsidRPr="006276FC" w14:paraId="310B40D2"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5E270735" w14:textId="77777777" w:rsidR="009178AD" w:rsidRPr="006276FC" w:rsidRDefault="009178AD"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A4C682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4693A"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858D5E" w14:textId="77777777"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8D2AF0"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B50E9C" w14:textId="77777777" w:rsidR="009178AD" w:rsidRPr="006276FC" w:rsidRDefault="009178AD" w:rsidP="009C6C6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E2CD9" w14:textId="77777777" w:rsidR="009178AD" w:rsidRPr="006276FC" w:rsidRDefault="009178AD" w:rsidP="009C6C63">
            <w:pPr>
              <w:pStyle w:val="TAL"/>
              <w:rPr>
                <w:snapToGrid w:val="0"/>
                <w:sz w:val="16"/>
              </w:rPr>
            </w:pPr>
            <w:r w:rsidRPr="006276FC">
              <w:rPr>
                <w:snapToGrid w:val="0"/>
                <w:sz w:val="16"/>
              </w:rPr>
              <w:t>10.1.1</w:t>
            </w:r>
          </w:p>
        </w:tc>
      </w:tr>
      <w:tr w:rsidR="009178AD" w:rsidRPr="006276FC" w14:paraId="5F4A3A6B"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17C296C7" w14:textId="77777777" w:rsidR="009178AD" w:rsidRPr="006276FC" w:rsidRDefault="009178AD"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14:paraId="1F1F05A5" w14:textId="77777777" w:rsidR="009178AD" w:rsidRPr="006276FC" w:rsidRDefault="009178AD" w:rsidP="009C6C63">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284B02" w14:textId="77777777"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D24AD2" w14:textId="77777777" w:rsidR="009178AD" w:rsidRPr="006276FC" w:rsidRDefault="009178AD" w:rsidP="009C6C6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8D0B84"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FFADC0" w14:textId="77777777" w:rsidR="009178AD" w:rsidRPr="006276FC" w:rsidRDefault="009178AD" w:rsidP="009C6C6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14:paraId="1AB9A70C" w14:textId="77777777" w:rsidR="009178AD" w:rsidRPr="006276FC" w:rsidRDefault="009178AD" w:rsidP="009C6C63">
            <w:pPr>
              <w:pStyle w:val="TAL"/>
              <w:rPr>
                <w:snapToGrid w:val="0"/>
                <w:sz w:val="16"/>
              </w:rPr>
            </w:pPr>
            <w:r w:rsidRPr="006276FC">
              <w:rPr>
                <w:snapToGrid w:val="0"/>
                <w:sz w:val="16"/>
              </w:rPr>
              <w:t>10.2.0</w:t>
            </w:r>
          </w:p>
        </w:tc>
      </w:tr>
      <w:tr w:rsidR="009178AD" w:rsidRPr="006276FC" w14:paraId="6641CEBD" w14:textId="77777777" w:rsidTr="00A55BE6">
        <w:tc>
          <w:tcPr>
            <w:tcW w:w="851" w:type="dxa"/>
            <w:tcBorders>
              <w:top w:val="nil"/>
              <w:left w:val="single" w:sz="6" w:space="0" w:color="auto"/>
              <w:bottom w:val="nil"/>
              <w:right w:val="single" w:sz="6" w:space="0" w:color="auto"/>
            </w:tcBorders>
            <w:shd w:val="solid" w:color="FFFFFF" w:fill="auto"/>
          </w:tcPr>
          <w:p w14:paraId="3DB00A8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590362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7A6BF5" w14:textId="77777777"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8C5E28" w14:textId="77777777" w:rsidR="009178AD" w:rsidRPr="006276FC" w:rsidRDefault="009178AD" w:rsidP="009C6C6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0521A9"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E9376D" w14:textId="77777777" w:rsidR="009178AD" w:rsidRPr="006276FC" w:rsidRDefault="009178AD" w:rsidP="009C6C6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14:paraId="3BFFFAB5" w14:textId="77777777" w:rsidR="009178AD" w:rsidRPr="006276FC" w:rsidRDefault="009178AD" w:rsidP="009C6C63">
            <w:pPr>
              <w:pStyle w:val="TAL"/>
              <w:rPr>
                <w:snapToGrid w:val="0"/>
                <w:sz w:val="16"/>
              </w:rPr>
            </w:pPr>
          </w:p>
        </w:tc>
      </w:tr>
      <w:tr w:rsidR="009178AD" w:rsidRPr="006276FC" w14:paraId="7049C286" w14:textId="77777777" w:rsidTr="00A55BE6">
        <w:tc>
          <w:tcPr>
            <w:tcW w:w="851" w:type="dxa"/>
            <w:tcBorders>
              <w:top w:val="nil"/>
              <w:left w:val="single" w:sz="6" w:space="0" w:color="auto"/>
              <w:bottom w:val="nil"/>
              <w:right w:val="single" w:sz="6" w:space="0" w:color="auto"/>
            </w:tcBorders>
            <w:shd w:val="solid" w:color="FFFFFF" w:fill="auto"/>
          </w:tcPr>
          <w:p w14:paraId="05A51276"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8C1FEA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21E16" w14:textId="77777777" w:rsidR="009178AD" w:rsidRPr="006276FC" w:rsidRDefault="009178AD" w:rsidP="009C6C6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59034B" w14:textId="77777777" w:rsidR="009178AD" w:rsidRPr="006276FC" w:rsidRDefault="009178AD" w:rsidP="009C6C6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E00ACC"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0AF094" w14:textId="77777777" w:rsidR="009178AD" w:rsidRPr="006276FC" w:rsidRDefault="009178AD" w:rsidP="009C6C6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14:paraId="7FBC27A4" w14:textId="77777777" w:rsidR="009178AD" w:rsidRPr="006276FC" w:rsidRDefault="009178AD" w:rsidP="009C6C63">
            <w:pPr>
              <w:pStyle w:val="TAL"/>
              <w:rPr>
                <w:snapToGrid w:val="0"/>
                <w:sz w:val="16"/>
              </w:rPr>
            </w:pPr>
          </w:p>
        </w:tc>
      </w:tr>
      <w:tr w:rsidR="009178AD" w:rsidRPr="006276FC" w14:paraId="5935CF2C" w14:textId="77777777" w:rsidTr="00A55BE6">
        <w:tc>
          <w:tcPr>
            <w:tcW w:w="851" w:type="dxa"/>
            <w:tcBorders>
              <w:top w:val="nil"/>
              <w:left w:val="single" w:sz="6" w:space="0" w:color="auto"/>
              <w:bottom w:val="nil"/>
              <w:right w:val="single" w:sz="6" w:space="0" w:color="auto"/>
            </w:tcBorders>
            <w:shd w:val="solid" w:color="FFFFFF" w:fill="auto"/>
          </w:tcPr>
          <w:p w14:paraId="58B889F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A908E6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32968"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485286" w14:textId="77777777" w:rsidR="009178AD" w:rsidRPr="006276FC" w:rsidRDefault="009178AD" w:rsidP="009C6C6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2AD0F" w14:textId="77777777"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05CBC6" w14:textId="77777777" w:rsidR="009178AD" w:rsidRPr="006276FC" w:rsidRDefault="009178AD" w:rsidP="009C6C6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14:paraId="2A675508" w14:textId="77777777" w:rsidR="009178AD" w:rsidRPr="006276FC" w:rsidRDefault="009178AD" w:rsidP="009C6C63">
            <w:pPr>
              <w:pStyle w:val="TAL"/>
              <w:rPr>
                <w:snapToGrid w:val="0"/>
                <w:sz w:val="16"/>
              </w:rPr>
            </w:pPr>
          </w:p>
        </w:tc>
      </w:tr>
      <w:tr w:rsidR="009178AD" w:rsidRPr="006276FC" w14:paraId="55B39916" w14:textId="77777777" w:rsidTr="00A55BE6">
        <w:tc>
          <w:tcPr>
            <w:tcW w:w="851" w:type="dxa"/>
            <w:tcBorders>
              <w:top w:val="nil"/>
              <w:left w:val="single" w:sz="6" w:space="0" w:color="auto"/>
              <w:bottom w:val="nil"/>
              <w:right w:val="single" w:sz="6" w:space="0" w:color="auto"/>
            </w:tcBorders>
            <w:shd w:val="solid" w:color="FFFFFF" w:fill="auto"/>
          </w:tcPr>
          <w:p w14:paraId="0059BED4"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DFA777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5459A"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0C1074" w14:textId="77777777" w:rsidR="009178AD" w:rsidRPr="006276FC" w:rsidRDefault="009178AD" w:rsidP="009C6C6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DFE039" w14:textId="77777777"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A9B961" w14:textId="77777777" w:rsidR="009178AD" w:rsidRPr="006276FC" w:rsidRDefault="009178AD" w:rsidP="009C6C6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14:paraId="1939B3CE" w14:textId="77777777" w:rsidR="009178AD" w:rsidRPr="006276FC" w:rsidRDefault="009178AD" w:rsidP="009C6C63">
            <w:pPr>
              <w:pStyle w:val="TAL"/>
              <w:rPr>
                <w:snapToGrid w:val="0"/>
                <w:sz w:val="16"/>
              </w:rPr>
            </w:pPr>
          </w:p>
        </w:tc>
      </w:tr>
      <w:tr w:rsidR="009178AD" w:rsidRPr="006276FC" w14:paraId="1112FE6C" w14:textId="77777777" w:rsidTr="00A55BE6">
        <w:tc>
          <w:tcPr>
            <w:tcW w:w="851" w:type="dxa"/>
            <w:tcBorders>
              <w:top w:val="nil"/>
              <w:left w:val="single" w:sz="6" w:space="0" w:color="auto"/>
              <w:bottom w:val="nil"/>
              <w:right w:val="single" w:sz="6" w:space="0" w:color="auto"/>
            </w:tcBorders>
            <w:shd w:val="solid" w:color="FFFFFF" w:fill="auto"/>
          </w:tcPr>
          <w:p w14:paraId="6604C41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FE4BF0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0C98D" w14:textId="77777777" w:rsidR="009178AD" w:rsidRPr="006276FC" w:rsidRDefault="009178AD" w:rsidP="009C6C6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C122E8" w14:textId="77777777" w:rsidR="009178AD" w:rsidRPr="006276FC" w:rsidRDefault="009178AD" w:rsidP="009C6C6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64DB59" w14:textId="77777777"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3FC098" w14:textId="77777777" w:rsidR="009178AD" w:rsidRPr="006276FC" w:rsidRDefault="009178AD" w:rsidP="009C6C6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14:paraId="64CC6A32" w14:textId="77777777" w:rsidR="009178AD" w:rsidRPr="006276FC" w:rsidRDefault="009178AD" w:rsidP="009C6C63">
            <w:pPr>
              <w:pStyle w:val="TAL"/>
              <w:rPr>
                <w:snapToGrid w:val="0"/>
                <w:sz w:val="16"/>
              </w:rPr>
            </w:pPr>
          </w:p>
        </w:tc>
      </w:tr>
      <w:tr w:rsidR="009178AD" w:rsidRPr="006276FC" w14:paraId="3C8BF8CC" w14:textId="77777777" w:rsidTr="00A55BE6">
        <w:tc>
          <w:tcPr>
            <w:tcW w:w="851" w:type="dxa"/>
            <w:tcBorders>
              <w:top w:val="nil"/>
              <w:left w:val="single" w:sz="6" w:space="0" w:color="auto"/>
              <w:bottom w:val="nil"/>
              <w:right w:val="single" w:sz="6" w:space="0" w:color="auto"/>
            </w:tcBorders>
            <w:shd w:val="solid" w:color="FFFFFF" w:fill="auto"/>
          </w:tcPr>
          <w:p w14:paraId="20B72B2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2E007B8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8F882A" w14:textId="77777777" w:rsidR="009178AD" w:rsidRPr="006276FC" w:rsidRDefault="009178AD" w:rsidP="009C6C6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678DD9" w14:textId="77777777" w:rsidR="009178AD" w:rsidRPr="006276FC" w:rsidRDefault="009178AD" w:rsidP="009C6C6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B9887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4ED68" w14:textId="77777777" w:rsidR="009178AD" w:rsidRPr="006276FC" w:rsidRDefault="009178AD" w:rsidP="009C6C6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14:paraId="3B04A71E" w14:textId="77777777" w:rsidR="009178AD" w:rsidRPr="006276FC" w:rsidRDefault="009178AD" w:rsidP="009C6C63">
            <w:pPr>
              <w:pStyle w:val="TAL"/>
              <w:rPr>
                <w:snapToGrid w:val="0"/>
                <w:sz w:val="16"/>
              </w:rPr>
            </w:pPr>
          </w:p>
        </w:tc>
      </w:tr>
      <w:tr w:rsidR="009178AD" w:rsidRPr="006276FC" w14:paraId="7346D801" w14:textId="77777777" w:rsidTr="00A55BE6">
        <w:tc>
          <w:tcPr>
            <w:tcW w:w="851" w:type="dxa"/>
            <w:tcBorders>
              <w:top w:val="nil"/>
              <w:left w:val="single" w:sz="6" w:space="0" w:color="auto"/>
              <w:bottom w:val="nil"/>
              <w:right w:val="single" w:sz="6" w:space="0" w:color="auto"/>
            </w:tcBorders>
            <w:shd w:val="solid" w:color="FFFFFF" w:fill="auto"/>
          </w:tcPr>
          <w:p w14:paraId="60D48E36"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60A13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638AF"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A899320" w14:textId="77777777" w:rsidR="009178AD" w:rsidRPr="006276FC" w:rsidRDefault="009178AD" w:rsidP="009C6C6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DE0EB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E73F06" w14:textId="77777777" w:rsidR="009178AD" w:rsidRPr="006276FC" w:rsidRDefault="009178AD" w:rsidP="009C6C6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14:paraId="49699A07" w14:textId="77777777" w:rsidR="009178AD" w:rsidRPr="006276FC" w:rsidRDefault="009178AD" w:rsidP="009C6C63">
            <w:pPr>
              <w:pStyle w:val="TAL"/>
              <w:rPr>
                <w:snapToGrid w:val="0"/>
                <w:sz w:val="16"/>
              </w:rPr>
            </w:pPr>
          </w:p>
        </w:tc>
      </w:tr>
      <w:tr w:rsidR="009178AD" w:rsidRPr="006276FC" w14:paraId="042E7A0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FD999EB"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59F2BA7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75472" w14:textId="77777777"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9F799E" w14:textId="77777777" w:rsidR="009178AD" w:rsidRPr="006276FC" w:rsidRDefault="009178AD" w:rsidP="009C6C6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09AB4C"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FD30B1" w14:textId="77777777" w:rsidR="009178AD" w:rsidRPr="006276FC" w:rsidRDefault="009178AD" w:rsidP="009C6C6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14:paraId="6641C4F9" w14:textId="77777777" w:rsidR="009178AD" w:rsidRPr="006276FC" w:rsidRDefault="009178AD" w:rsidP="009C6C63">
            <w:pPr>
              <w:pStyle w:val="TAL"/>
              <w:rPr>
                <w:snapToGrid w:val="0"/>
                <w:sz w:val="16"/>
              </w:rPr>
            </w:pPr>
          </w:p>
        </w:tc>
      </w:tr>
      <w:tr w:rsidR="009178AD" w:rsidRPr="006276FC" w14:paraId="6174536B"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060BEB6F" w14:textId="77777777"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14:paraId="1253BE18" w14:textId="77777777"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05E1C" w14:textId="77777777" w:rsidR="009178AD" w:rsidRPr="006276FC" w:rsidRDefault="009178AD" w:rsidP="009C6C6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172546" w14:textId="77777777" w:rsidR="009178AD" w:rsidRPr="006276FC" w:rsidRDefault="009178AD" w:rsidP="009C6C6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FDC4B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71B6D1" w14:textId="77777777" w:rsidR="009178AD" w:rsidRPr="006276FC" w:rsidRDefault="009178AD" w:rsidP="009C6C6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14:paraId="4F7F4B30" w14:textId="77777777" w:rsidR="009178AD" w:rsidRPr="006276FC" w:rsidRDefault="009178AD" w:rsidP="009C6C63">
            <w:pPr>
              <w:pStyle w:val="TAL"/>
              <w:rPr>
                <w:snapToGrid w:val="0"/>
                <w:sz w:val="16"/>
              </w:rPr>
            </w:pPr>
            <w:r w:rsidRPr="006276FC">
              <w:rPr>
                <w:snapToGrid w:val="0"/>
                <w:sz w:val="16"/>
              </w:rPr>
              <w:t>10.3.0</w:t>
            </w:r>
          </w:p>
        </w:tc>
      </w:tr>
      <w:tr w:rsidR="009178AD" w:rsidRPr="006276FC" w14:paraId="5ECDF1F3" w14:textId="77777777" w:rsidTr="00A55BE6">
        <w:tc>
          <w:tcPr>
            <w:tcW w:w="851" w:type="dxa"/>
            <w:tcBorders>
              <w:top w:val="nil"/>
              <w:left w:val="single" w:sz="6" w:space="0" w:color="auto"/>
              <w:bottom w:val="nil"/>
              <w:right w:val="single" w:sz="6" w:space="0" w:color="auto"/>
            </w:tcBorders>
            <w:shd w:val="solid" w:color="FFFFFF" w:fill="auto"/>
          </w:tcPr>
          <w:p w14:paraId="46B107B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080C04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5FBA" w14:textId="77777777"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2E26AE" w14:textId="77777777" w:rsidR="009178AD" w:rsidRPr="006276FC" w:rsidRDefault="009178AD" w:rsidP="009C6C6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8EBF53"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4E8C05" w14:textId="77777777" w:rsidR="009178AD" w:rsidRPr="006276FC" w:rsidRDefault="009178AD"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14:paraId="035E96DB" w14:textId="77777777" w:rsidR="009178AD" w:rsidRPr="006276FC" w:rsidRDefault="009178AD" w:rsidP="009C6C63">
            <w:pPr>
              <w:pStyle w:val="TAL"/>
              <w:rPr>
                <w:snapToGrid w:val="0"/>
                <w:sz w:val="16"/>
              </w:rPr>
            </w:pPr>
          </w:p>
        </w:tc>
      </w:tr>
      <w:tr w:rsidR="009178AD" w:rsidRPr="006276FC" w14:paraId="528E9B2E"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1DC7DF6E"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17D344D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5E48C" w14:textId="77777777"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01D97EA" w14:textId="77777777" w:rsidR="009178AD" w:rsidRPr="006276FC" w:rsidRDefault="009178AD" w:rsidP="009C6C6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59C9AB"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A80E8" w14:textId="77777777" w:rsidR="009178AD" w:rsidRPr="006276FC" w:rsidRDefault="009178AD" w:rsidP="009C6C6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14:paraId="4F5031AD" w14:textId="77777777" w:rsidR="009178AD" w:rsidRPr="006276FC" w:rsidRDefault="009178AD" w:rsidP="009C6C63">
            <w:pPr>
              <w:pStyle w:val="TAL"/>
              <w:rPr>
                <w:snapToGrid w:val="0"/>
                <w:sz w:val="16"/>
              </w:rPr>
            </w:pPr>
          </w:p>
        </w:tc>
      </w:tr>
      <w:tr w:rsidR="009178AD" w:rsidRPr="006276FC" w14:paraId="52CBE9E5"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43E40BAD" w14:textId="77777777"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1EA0CF21" w14:textId="77777777"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6F251" w14:textId="77777777" w:rsidR="009178AD" w:rsidRPr="006276FC" w:rsidRDefault="009178AD" w:rsidP="009C6C6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8FAD249" w14:textId="77777777" w:rsidR="009178AD" w:rsidRPr="006276FC" w:rsidRDefault="009178AD" w:rsidP="009C6C6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21196" w14:textId="77777777"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4983E2" w14:textId="77777777" w:rsidR="009178AD" w:rsidRPr="006276FC" w:rsidRDefault="009178AD" w:rsidP="009C6C6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52727" w14:textId="77777777" w:rsidR="009178AD" w:rsidRPr="006276FC" w:rsidRDefault="009178AD" w:rsidP="009C6C63">
            <w:pPr>
              <w:pStyle w:val="TAL"/>
              <w:rPr>
                <w:snapToGrid w:val="0"/>
                <w:sz w:val="16"/>
              </w:rPr>
            </w:pPr>
            <w:r w:rsidRPr="006276FC">
              <w:rPr>
                <w:snapToGrid w:val="0"/>
                <w:sz w:val="16"/>
              </w:rPr>
              <w:t>11.0.0</w:t>
            </w:r>
          </w:p>
        </w:tc>
      </w:tr>
      <w:tr w:rsidR="009178AD" w:rsidRPr="006276FC" w14:paraId="50B30AA5"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73D8D13A" w14:textId="77777777" w:rsidR="009178AD" w:rsidRPr="006276FC" w:rsidRDefault="009178AD"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FDF9282" w14:textId="77777777" w:rsidR="009178AD" w:rsidRPr="006276FC" w:rsidRDefault="009178AD" w:rsidP="009C6C63">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4698F" w14:textId="77777777" w:rsidR="009178AD" w:rsidRPr="006276FC" w:rsidRDefault="009178AD" w:rsidP="009C6C6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524EBF" w14:textId="77777777" w:rsidR="009178AD" w:rsidRPr="006276FC" w:rsidRDefault="009178AD" w:rsidP="009C6C6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3A6E9"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473B52" w14:textId="77777777" w:rsidR="009178AD" w:rsidRPr="006276FC" w:rsidRDefault="009178AD" w:rsidP="009C6C6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B8A3C" w14:textId="77777777" w:rsidR="009178AD" w:rsidRPr="006276FC" w:rsidRDefault="009178AD" w:rsidP="009C6C63">
            <w:pPr>
              <w:pStyle w:val="TAL"/>
              <w:rPr>
                <w:snapToGrid w:val="0"/>
                <w:sz w:val="16"/>
              </w:rPr>
            </w:pPr>
            <w:r w:rsidRPr="006276FC">
              <w:rPr>
                <w:snapToGrid w:val="0"/>
                <w:sz w:val="16"/>
              </w:rPr>
              <w:t>11.1.0</w:t>
            </w:r>
          </w:p>
        </w:tc>
      </w:tr>
      <w:tr w:rsidR="009178AD" w:rsidRPr="006276FC" w14:paraId="5246100B"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7FAC3687" w14:textId="77777777" w:rsidR="009178AD" w:rsidRPr="006276FC" w:rsidRDefault="009178AD"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14:paraId="0CB4CA0A" w14:textId="77777777" w:rsidR="009178AD" w:rsidRPr="006276FC" w:rsidRDefault="009178AD" w:rsidP="009C6C63">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B791D1"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61AA89" w14:textId="77777777" w:rsidR="009178AD" w:rsidRPr="006276FC" w:rsidRDefault="009178AD" w:rsidP="009C6C6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D818AB"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373C3A" w14:textId="77777777" w:rsidR="009178AD" w:rsidRPr="006276FC" w:rsidRDefault="009178AD" w:rsidP="009C6C6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14:paraId="2F0E4A53" w14:textId="77777777" w:rsidR="009178AD" w:rsidRPr="006276FC" w:rsidRDefault="009178AD" w:rsidP="009C6C63">
            <w:pPr>
              <w:pStyle w:val="TAL"/>
              <w:rPr>
                <w:snapToGrid w:val="0"/>
                <w:sz w:val="16"/>
              </w:rPr>
            </w:pPr>
            <w:r w:rsidRPr="006276FC">
              <w:rPr>
                <w:snapToGrid w:val="0"/>
                <w:sz w:val="16"/>
              </w:rPr>
              <w:t>11.2.0</w:t>
            </w:r>
          </w:p>
        </w:tc>
      </w:tr>
      <w:tr w:rsidR="009178AD" w:rsidRPr="006276FC" w14:paraId="6F3DEC93" w14:textId="77777777" w:rsidTr="00A55BE6">
        <w:tc>
          <w:tcPr>
            <w:tcW w:w="851" w:type="dxa"/>
            <w:tcBorders>
              <w:top w:val="nil"/>
              <w:left w:val="single" w:sz="6" w:space="0" w:color="auto"/>
              <w:bottom w:val="nil"/>
              <w:right w:val="single" w:sz="6" w:space="0" w:color="auto"/>
            </w:tcBorders>
            <w:shd w:val="solid" w:color="FFFFFF" w:fill="auto"/>
          </w:tcPr>
          <w:p w14:paraId="64E2512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951541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13ABEE"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DB79E6E" w14:textId="77777777" w:rsidR="009178AD" w:rsidRPr="006276FC" w:rsidRDefault="009178AD" w:rsidP="009C6C6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5BB0C"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25BA71" w14:textId="77777777" w:rsidR="009178AD" w:rsidRPr="006276FC" w:rsidRDefault="009178AD" w:rsidP="009C6C6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14:paraId="106E36ED" w14:textId="77777777" w:rsidR="009178AD" w:rsidRPr="006276FC" w:rsidRDefault="009178AD" w:rsidP="009C6C63">
            <w:pPr>
              <w:pStyle w:val="TAL"/>
              <w:rPr>
                <w:snapToGrid w:val="0"/>
                <w:sz w:val="16"/>
              </w:rPr>
            </w:pPr>
          </w:p>
        </w:tc>
      </w:tr>
      <w:tr w:rsidR="009178AD" w:rsidRPr="006276FC" w14:paraId="2C4645BF" w14:textId="77777777" w:rsidTr="00A55BE6">
        <w:tc>
          <w:tcPr>
            <w:tcW w:w="851" w:type="dxa"/>
            <w:tcBorders>
              <w:top w:val="nil"/>
              <w:left w:val="single" w:sz="6" w:space="0" w:color="auto"/>
              <w:bottom w:val="nil"/>
              <w:right w:val="single" w:sz="6" w:space="0" w:color="auto"/>
            </w:tcBorders>
            <w:shd w:val="solid" w:color="FFFFFF" w:fill="auto"/>
          </w:tcPr>
          <w:p w14:paraId="35A9B25F"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A2CC0C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ED4D98" w14:textId="77777777"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C680E1" w14:textId="77777777" w:rsidR="009178AD" w:rsidRPr="006276FC" w:rsidRDefault="009178AD" w:rsidP="009C6C6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4B2E94"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469A8B" w14:textId="77777777" w:rsidR="009178AD" w:rsidRPr="006276FC" w:rsidRDefault="009178AD" w:rsidP="009C6C6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14:paraId="2FA37182" w14:textId="77777777" w:rsidR="009178AD" w:rsidRPr="006276FC" w:rsidRDefault="009178AD" w:rsidP="009C6C63">
            <w:pPr>
              <w:pStyle w:val="TAL"/>
              <w:rPr>
                <w:snapToGrid w:val="0"/>
                <w:sz w:val="16"/>
              </w:rPr>
            </w:pPr>
          </w:p>
        </w:tc>
      </w:tr>
      <w:tr w:rsidR="009178AD" w:rsidRPr="006276FC" w14:paraId="228C2AC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1EEE771F"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3D5CA5B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6C4C" w14:textId="77777777" w:rsidR="009178AD" w:rsidRPr="006276FC" w:rsidRDefault="009178AD" w:rsidP="009C6C6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99D5B07" w14:textId="77777777" w:rsidR="009178AD" w:rsidRPr="006276FC" w:rsidRDefault="009178AD" w:rsidP="009C6C6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B9F6F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43DF8F" w14:textId="77777777" w:rsidR="009178AD" w:rsidRPr="006276FC" w:rsidRDefault="009178AD" w:rsidP="009C6C6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14:paraId="6FE44085" w14:textId="77777777" w:rsidR="009178AD" w:rsidRPr="006276FC" w:rsidRDefault="009178AD" w:rsidP="009C6C63">
            <w:pPr>
              <w:pStyle w:val="TAL"/>
              <w:rPr>
                <w:snapToGrid w:val="0"/>
                <w:sz w:val="16"/>
              </w:rPr>
            </w:pPr>
          </w:p>
        </w:tc>
      </w:tr>
      <w:tr w:rsidR="009178AD" w:rsidRPr="006276FC" w14:paraId="2DE272FE"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7651BC87" w14:textId="77777777" w:rsidR="009178AD" w:rsidRPr="006276FC" w:rsidRDefault="009178AD"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14:paraId="38BA75A3" w14:textId="77777777" w:rsidR="009178AD" w:rsidRPr="006276FC" w:rsidRDefault="009178AD" w:rsidP="009C6C63">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FCBF3" w14:textId="77777777" w:rsidR="009178AD" w:rsidRPr="006276FC" w:rsidRDefault="009178AD" w:rsidP="009C6C6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E800C08" w14:textId="77777777" w:rsidR="009178AD" w:rsidRPr="006276FC" w:rsidRDefault="009178AD" w:rsidP="009C6C6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5A782F"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C15E7E" w14:textId="77777777" w:rsidR="009178AD" w:rsidRPr="006276FC" w:rsidRDefault="009178AD" w:rsidP="009C6C6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14:paraId="5352E32F" w14:textId="77777777" w:rsidR="009178AD" w:rsidRPr="006276FC" w:rsidRDefault="009178AD" w:rsidP="009C6C63">
            <w:pPr>
              <w:pStyle w:val="TAL"/>
              <w:rPr>
                <w:snapToGrid w:val="0"/>
                <w:sz w:val="16"/>
              </w:rPr>
            </w:pPr>
            <w:r w:rsidRPr="006276FC">
              <w:rPr>
                <w:snapToGrid w:val="0"/>
                <w:sz w:val="16"/>
              </w:rPr>
              <w:t>11.3.0</w:t>
            </w:r>
          </w:p>
        </w:tc>
      </w:tr>
      <w:tr w:rsidR="009178AD" w:rsidRPr="006276FC" w14:paraId="61127C51" w14:textId="77777777" w:rsidTr="00A55BE6">
        <w:tc>
          <w:tcPr>
            <w:tcW w:w="851" w:type="dxa"/>
            <w:tcBorders>
              <w:top w:val="nil"/>
              <w:left w:val="single" w:sz="6" w:space="0" w:color="auto"/>
              <w:bottom w:val="nil"/>
              <w:right w:val="single" w:sz="6" w:space="0" w:color="auto"/>
            </w:tcBorders>
            <w:shd w:val="solid" w:color="FFFFFF" w:fill="auto"/>
          </w:tcPr>
          <w:p w14:paraId="636249D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B7DFE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6559F" w14:textId="77777777"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DF9C64" w14:textId="77777777" w:rsidR="009178AD" w:rsidRPr="006276FC" w:rsidRDefault="009178AD" w:rsidP="009C6C6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7F63D3"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551AB" w14:textId="77777777" w:rsidR="009178AD" w:rsidRPr="006276FC" w:rsidRDefault="009178AD" w:rsidP="009C6C6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14:paraId="35BAF9EB" w14:textId="77777777" w:rsidR="009178AD" w:rsidRPr="006276FC" w:rsidRDefault="009178AD" w:rsidP="009C6C63">
            <w:pPr>
              <w:pStyle w:val="TAL"/>
              <w:rPr>
                <w:snapToGrid w:val="0"/>
                <w:sz w:val="16"/>
              </w:rPr>
            </w:pPr>
          </w:p>
        </w:tc>
      </w:tr>
      <w:tr w:rsidR="009178AD" w:rsidRPr="006276FC" w14:paraId="3ED11F05" w14:textId="77777777" w:rsidTr="00A55BE6">
        <w:tc>
          <w:tcPr>
            <w:tcW w:w="851" w:type="dxa"/>
            <w:tcBorders>
              <w:top w:val="nil"/>
              <w:left w:val="single" w:sz="6" w:space="0" w:color="auto"/>
              <w:bottom w:val="nil"/>
              <w:right w:val="single" w:sz="6" w:space="0" w:color="auto"/>
            </w:tcBorders>
            <w:shd w:val="solid" w:color="FFFFFF" w:fill="auto"/>
          </w:tcPr>
          <w:p w14:paraId="1D38285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E7131B5"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CAFE4" w14:textId="77777777"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448E13" w14:textId="77777777" w:rsidR="009178AD" w:rsidRPr="006276FC" w:rsidRDefault="009178AD" w:rsidP="009C6C6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B5D58"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08EF21" w14:textId="77777777" w:rsidR="009178AD" w:rsidRPr="006276FC" w:rsidRDefault="009178AD" w:rsidP="009C6C6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14:paraId="14CAB010" w14:textId="77777777" w:rsidR="009178AD" w:rsidRPr="006276FC" w:rsidRDefault="009178AD" w:rsidP="009C6C63">
            <w:pPr>
              <w:pStyle w:val="TAL"/>
              <w:rPr>
                <w:snapToGrid w:val="0"/>
                <w:sz w:val="16"/>
              </w:rPr>
            </w:pPr>
          </w:p>
        </w:tc>
      </w:tr>
      <w:tr w:rsidR="009178AD" w:rsidRPr="006276FC" w14:paraId="61B4A03D"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79FC80C"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7CA6E4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514EC" w14:textId="77777777" w:rsidR="009178AD" w:rsidRPr="006276FC" w:rsidRDefault="009178AD" w:rsidP="009C6C6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3082FE" w14:textId="77777777" w:rsidR="009178AD" w:rsidRPr="006276FC" w:rsidRDefault="009178AD" w:rsidP="009C6C6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1E1B46"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090D77" w14:textId="77777777" w:rsidR="009178AD" w:rsidRPr="006276FC" w:rsidRDefault="009178AD" w:rsidP="009C6C6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14:paraId="1056818C" w14:textId="77777777" w:rsidR="009178AD" w:rsidRPr="006276FC" w:rsidRDefault="009178AD" w:rsidP="009C6C63">
            <w:pPr>
              <w:pStyle w:val="TAL"/>
              <w:rPr>
                <w:snapToGrid w:val="0"/>
                <w:sz w:val="16"/>
              </w:rPr>
            </w:pPr>
          </w:p>
        </w:tc>
      </w:tr>
      <w:tr w:rsidR="009178AD" w:rsidRPr="006276FC" w14:paraId="1E4B672F"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69742FD4" w14:textId="77777777" w:rsidR="009178AD" w:rsidRPr="006276FC" w:rsidRDefault="009178AD"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14:paraId="295BD8E5" w14:textId="77777777" w:rsidR="009178AD" w:rsidRPr="006276FC" w:rsidRDefault="009178AD" w:rsidP="009C6C63">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C8CDA" w14:textId="77777777" w:rsidR="009178AD" w:rsidRPr="006276FC" w:rsidRDefault="009178AD" w:rsidP="009C6C6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7D461DB" w14:textId="77777777" w:rsidR="009178AD" w:rsidRPr="006276FC" w:rsidRDefault="009178AD" w:rsidP="009C6C6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BB0684"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F5EEBC" w14:textId="77777777" w:rsidR="009178AD" w:rsidRPr="006276FC" w:rsidRDefault="009178AD" w:rsidP="009C6C6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14:paraId="53D49B01" w14:textId="77777777" w:rsidR="009178AD" w:rsidRPr="006276FC" w:rsidRDefault="009178AD" w:rsidP="009C6C63">
            <w:pPr>
              <w:pStyle w:val="TAL"/>
              <w:rPr>
                <w:snapToGrid w:val="0"/>
                <w:sz w:val="16"/>
              </w:rPr>
            </w:pPr>
            <w:r w:rsidRPr="006276FC">
              <w:rPr>
                <w:snapToGrid w:val="0"/>
                <w:sz w:val="16"/>
              </w:rPr>
              <w:t>11.4.0</w:t>
            </w:r>
          </w:p>
        </w:tc>
      </w:tr>
      <w:tr w:rsidR="009178AD" w:rsidRPr="006276FC" w14:paraId="4F6EB36F"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4DC2262D"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2C3F7DB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A881" w14:textId="77777777" w:rsidR="009178AD" w:rsidRPr="006276FC" w:rsidRDefault="009178AD" w:rsidP="009C6C6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23B1A3B" w14:textId="77777777" w:rsidR="009178AD" w:rsidRPr="006276FC" w:rsidRDefault="009178AD" w:rsidP="009C6C6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A1A35" w14:textId="77777777"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7C35C0" w14:textId="77777777" w:rsidR="009178AD" w:rsidRPr="006276FC" w:rsidRDefault="009178AD" w:rsidP="009C6C6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14:paraId="5526E010" w14:textId="77777777" w:rsidR="009178AD" w:rsidRPr="006276FC" w:rsidRDefault="009178AD" w:rsidP="009C6C63">
            <w:pPr>
              <w:pStyle w:val="TAL"/>
              <w:rPr>
                <w:snapToGrid w:val="0"/>
                <w:sz w:val="16"/>
              </w:rPr>
            </w:pPr>
          </w:p>
        </w:tc>
      </w:tr>
      <w:tr w:rsidR="009178AD" w:rsidRPr="006276FC" w14:paraId="132E0F15"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64E67932" w14:textId="77777777" w:rsidR="009178AD" w:rsidRPr="006276FC" w:rsidRDefault="009178AD"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14:paraId="78C46520" w14:textId="77777777" w:rsidR="009178AD" w:rsidRPr="006276FC" w:rsidRDefault="009178AD" w:rsidP="009C6C63">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88765" w14:textId="77777777" w:rsidR="009178AD" w:rsidRPr="006276FC" w:rsidRDefault="009178AD" w:rsidP="009C6C6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1EF074" w14:textId="77777777" w:rsidR="009178AD" w:rsidRPr="006276FC" w:rsidRDefault="009178AD" w:rsidP="009C6C6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FB65E9"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817855" w14:textId="77777777" w:rsidR="009178AD" w:rsidRPr="006276FC" w:rsidRDefault="009178AD" w:rsidP="009C6C6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14:paraId="7BF222CD" w14:textId="77777777" w:rsidR="009178AD" w:rsidRPr="006276FC" w:rsidRDefault="009178AD" w:rsidP="009C6C63">
            <w:pPr>
              <w:pStyle w:val="TAL"/>
              <w:rPr>
                <w:snapToGrid w:val="0"/>
                <w:sz w:val="16"/>
              </w:rPr>
            </w:pPr>
            <w:r w:rsidRPr="006276FC">
              <w:rPr>
                <w:snapToGrid w:val="0"/>
                <w:sz w:val="16"/>
              </w:rPr>
              <w:t>11.5.0</w:t>
            </w:r>
          </w:p>
        </w:tc>
      </w:tr>
      <w:tr w:rsidR="009178AD" w:rsidRPr="006276FC" w14:paraId="76D67BBD" w14:textId="77777777" w:rsidTr="00A55BE6">
        <w:tc>
          <w:tcPr>
            <w:tcW w:w="851" w:type="dxa"/>
            <w:tcBorders>
              <w:top w:val="nil"/>
              <w:left w:val="single" w:sz="6" w:space="0" w:color="auto"/>
              <w:bottom w:val="nil"/>
              <w:right w:val="single" w:sz="6" w:space="0" w:color="auto"/>
            </w:tcBorders>
            <w:shd w:val="solid" w:color="FFFFFF" w:fill="auto"/>
          </w:tcPr>
          <w:p w14:paraId="69054EC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BACF4D4"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92124" w14:textId="77777777"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BB9176C" w14:textId="77777777" w:rsidR="009178AD" w:rsidRPr="006276FC" w:rsidRDefault="009178AD" w:rsidP="009C6C6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C49707"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E2A6B5" w14:textId="77777777" w:rsidR="009178AD" w:rsidRPr="006276FC" w:rsidRDefault="009178AD" w:rsidP="009C6C6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14:paraId="18224C51" w14:textId="77777777" w:rsidR="009178AD" w:rsidRPr="006276FC" w:rsidRDefault="009178AD" w:rsidP="009C6C63">
            <w:pPr>
              <w:pStyle w:val="TAL"/>
              <w:rPr>
                <w:snapToGrid w:val="0"/>
                <w:sz w:val="16"/>
              </w:rPr>
            </w:pPr>
          </w:p>
        </w:tc>
      </w:tr>
      <w:tr w:rsidR="009178AD" w:rsidRPr="006276FC" w14:paraId="41FFBBB7" w14:textId="77777777" w:rsidTr="00A55BE6">
        <w:tc>
          <w:tcPr>
            <w:tcW w:w="851" w:type="dxa"/>
            <w:tcBorders>
              <w:top w:val="nil"/>
              <w:left w:val="single" w:sz="6" w:space="0" w:color="auto"/>
              <w:bottom w:val="nil"/>
              <w:right w:val="single" w:sz="6" w:space="0" w:color="auto"/>
            </w:tcBorders>
            <w:shd w:val="solid" w:color="FFFFFF" w:fill="auto"/>
          </w:tcPr>
          <w:p w14:paraId="1D560A55"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D71E5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B3EA0A" w14:textId="77777777"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2653D4" w14:textId="77777777" w:rsidR="009178AD" w:rsidRPr="006276FC" w:rsidRDefault="009178AD" w:rsidP="009C6C6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6ACFD1"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8309" w14:textId="77777777" w:rsidR="009178AD" w:rsidRPr="006276FC" w:rsidRDefault="009178AD" w:rsidP="009C6C6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14:paraId="52B6985B" w14:textId="77777777" w:rsidR="009178AD" w:rsidRPr="006276FC" w:rsidRDefault="009178AD" w:rsidP="009C6C63">
            <w:pPr>
              <w:pStyle w:val="TAL"/>
              <w:rPr>
                <w:snapToGrid w:val="0"/>
                <w:sz w:val="16"/>
              </w:rPr>
            </w:pPr>
          </w:p>
        </w:tc>
      </w:tr>
      <w:tr w:rsidR="009178AD" w:rsidRPr="006276FC" w14:paraId="1E11E915" w14:textId="77777777" w:rsidTr="00A55BE6">
        <w:tc>
          <w:tcPr>
            <w:tcW w:w="851" w:type="dxa"/>
            <w:tcBorders>
              <w:top w:val="nil"/>
              <w:left w:val="single" w:sz="6" w:space="0" w:color="auto"/>
              <w:bottom w:val="nil"/>
              <w:right w:val="single" w:sz="6" w:space="0" w:color="auto"/>
            </w:tcBorders>
            <w:shd w:val="solid" w:color="FFFFFF" w:fill="auto"/>
          </w:tcPr>
          <w:p w14:paraId="0AD14176"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8C9078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1F68B" w14:textId="77777777" w:rsidR="009178AD" w:rsidRPr="006276FC" w:rsidRDefault="009178AD" w:rsidP="009C6C6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CC170C" w14:textId="77777777" w:rsidR="009178AD" w:rsidRPr="006276FC" w:rsidRDefault="009178AD" w:rsidP="009C6C6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9D1E92"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AA080" w14:textId="77777777"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14:paraId="00DC4A10" w14:textId="77777777" w:rsidR="009178AD" w:rsidRPr="006276FC" w:rsidRDefault="009178AD" w:rsidP="009C6C63">
            <w:pPr>
              <w:pStyle w:val="TAL"/>
              <w:rPr>
                <w:snapToGrid w:val="0"/>
                <w:sz w:val="16"/>
              </w:rPr>
            </w:pPr>
          </w:p>
        </w:tc>
      </w:tr>
      <w:tr w:rsidR="009178AD" w:rsidRPr="006276FC" w14:paraId="101AF5B7" w14:textId="77777777" w:rsidTr="00A55BE6">
        <w:tc>
          <w:tcPr>
            <w:tcW w:w="851" w:type="dxa"/>
            <w:tcBorders>
              <w:top w:val="nil"/>
              <w:left w:val="single" w:sz="6" w:space="0" w:color="auto"/>
              <w:bottom w:val="nil"/>
              <w:right w:val="single" w:sz="6" w:space="0" w:color="auto"/>
            </w:tcBorders>
            <w:shd w:val="solid" w:color="FFFFFF" w:fill="auto"/>
          </w:tcPr>
          <w:p w14:paraId="302796FC"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D8040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00EEB" w14:textId="77777777"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E94BC7" w14:textId="77777777" w:rsidR="009178AD" w:rsidRPr="006276FC" w:rsidRDefault="009178AD" w:rsidP="009C6C6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0CD542"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5DEECA" w14:textId="77777777" w:rsidR="009178AD" w:rsidRPr="006276FC" w:rsidRDefault="009178AD" w:rsidP="009C6C6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14:paraId="399E7C7F" w14:textId="77777777" w:rsidR="009178AD" w:rsidRPr="006276FC" w:rsidRDefault="009178AD" w:rsidP="009C6C63">
            <w:pPr>
              <w:pStyle w:val="TAL"/>
              <w:rPr>
                <w:snapToGrid w:val="0"/>
                <w:sz w:val="16"/>
              </w:rPr>
            </w:pPr>
          </w:p>
        </w:tc>
      </w:tr>
      <w:tr w:rsidR="009178AD" w:rsidRPr="006276FC" w14:paraId="32C964F4" w14:textId="77777777" w:rsidTr="00A55BE6">
        <w:tc>
          <w:tcPr>
            <w:tcW w:w="851" w:type="dxa"/>
            <w:tcBorders>
              <w:top w:val="nil"/>
              <w:left w:val="single" w:sz="6" w:space="0" w:color="auto"/>
              <w:bottom w:val="nil"/>
              <w:right w:val="single" w:sz="6" w:space="0" w:color="auto"/>
            </w:tcBorders>
            <w:shd w:val="solid" w:color="FFFFFF" w:fill="auto"/>
          </w:tcPr>
          <w:p w14:paraId="75512C1E"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6756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A2F005" w14:textId="77777777"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3DED679" w14:textId="77777777" w:rsidR="009178AD" w:rsidRPr="006276FC" w:rsidRDefault="009178AD" w:rsidP="009C6C6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D68D96"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02A515" w14:textId="77777777" w:rsidR="009178AD" w:rsidRPr="006276FC" w:rsidRDefault="009178AD" w:rsidP="009C6C6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14:paraId="1083FE8F" w14:textId="77777777" w:rsidR="009178AD" w:rsidRPr="006276FC" w:rsidRDefault="009178AD" w:rsidP="009C6C63">
            <w:pPr>
              <w:pStyle w:val="TAL"/>
              <w:rPr>
                <w:snapToGrid w:val="0"/>
                <w:sz w:val="16"/>
              </w:rPr>
            </w:pPr>
          </w:p>
        </w:tc>
      </w:tr>
      <w:tr w:rsidR="009178AD" w:rsidRPr="006276FC" w14:paraId="5887DFF6"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332B689"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B91941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A120A" w14:textId="77777777" w:rsidR="009178AD" w:rsidRPr="006276FC" w:rsidRDefault="009178AD" w:rsidP="009C6C6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0C2D696" w14:textId="77777777" w:rsidR="009178AD" w:rsidRPr="006276FC" w:rsidRDefault="009178AD" w:rsidP="009C6C6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AF00D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C156AE" w14:textId="77777777" w:rsidR="009178AD" w:rsidRPr="006276FC" w:rsidRDefault="009178AD" w:rsidP="009C6C6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14:paraId="2D27522A" w14:textId="77777777" w:rsidR="009178AD" w:rsidRPr="006276FC" w:rsidRDefault="009178AD" w:rsidP="009C6C63">
            <w:pPr>
              <w:pStyle w:val="TAL"/>
              <w:rPr>
                <w:snapToGrid w:val="0"/>
                <w:sz w:val="16"/>
              </w:rPr>
            </w:pPr>
          </w:p>
        </w:tc>
      </w:tr>
      <w:tr w:rsidR="009178AD" w:rsidRPr="006276FC" w14:paraId="030F2AE5"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6FA7BDE0" w14:textId="77777777" w:rsidR="009178AD" w:rsidRPr="006276FC" w:rsidRDefault="009178AD"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14:paraId="112C2E98" w14:textId="77777777" w:rsidR="009178AD" w:rsidRPr="006276FC" w:rsidRDefault="009178AD" w:rsidP="009C6C63">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42634"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53A8072" w14:textId="77777777" w:rsidR="009178AD" w:rsidRPr="006276FC" w:rsidRDefault="009178AD" w:rsidP="009C6C6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5E49F0"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4762B0" w14:textId="77777777" w:rsidR="009178AD" w:rsidRPr="006276FC" w:rsidRDefault="009178AD" w:rsidP="009C6C6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14:paraId="69A1E65B" w14:textId="77777777" w:rsidR="009178AD" w:rsidRPr="006276FC" w:rsidRDefault="009178AD" w:rsidP="009C6C63">
            <w:pPr>
              <w:pStyle w:val="TAL"/>
              <w:rPr>
                <w:snapToGrid w:val="0"/>
                <w:sz w:val="16"/>
              </w:rPr>
            </w:pPr>
            <w:r w:rsidRPr="006276FC">
              <w:rPr>
                <w:snapToGrid w:val="0"/>
                <w:sz w:val="16"/>
              </w:rPr>
              <w:t>11.6.0</w:t>
            </w:r>
          </w:p>
        </w:tc>
      </w:tr>
      <w:tr w:rsidR="009178AD" w:rsidRPr="006276FC" w14:paraId="6DA479ED" w14:textId="77777777" w:rsidTr="00A55BE6">
        <w:tc>
          <w:tcPr>
            <w:tcW w:w="851" w:type="dxa"/>
            <w:tcBorders>
              <w:top w:val="nil"/>
              <w:left w:val="single" w:sz="6" w:space="0" w:color="auto"/>
              <w:bottom w:val="nil"/>
              <w:right w:val="single" w:sz="6" w:space="0" w:color="auto"/>
            </w:tcBorders>
            <w:shd w:val="solid" w:color="FFFFFF" w:fill="auto"/>
          </w:tcPr>
          <w:p w14:paraId="77ED540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6BC88C6"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D7FFC0"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7B5134" w14:textId="77777777" w:rsidR="009178AD" w:rsidRPr="006276FC" w:rsidRDefault="009178AD" w:rsidP="009C6C6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E6F34E"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0F91C" w14:textId="77777777" w:rsidR="009178AD" w:rsidRPr="006276FC" w:rsidRDefault="009178AD" w:rsidP="009C6C6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14:paraId="34319817" w14:textId="77777777" w:rsidR="009178AD" w:rsidRPr="006276FC" w:rsidRDefault="009178AD" w:rsidP="009C6C63">
            <w:pPr>
              <w:pStyle w:val="TAL"/>
              <w:rPr>
                <w:snapToGrid w:val="0"/>
                <w:sz w:val="16"/>
              </w:rPr>
            </w:pPr>
          </w:p>
        </w:tc>
      </w:tr>
      <w:tr w:rsidR="009178AD" w:rsidRPr="006276FC" w14:paraId="26CBEC1C" w14:textId="77777777" w:rsidTr="00A55BE6">
        <w:tc>
          <w:tcPr>
            <w:tcW w:w="851" w:type="dxa"/>
            <w:tcBorders>
              <w:top w:val="nil"/>
              <w:left w:val="single" w:sz="6" w:space="0" w:color="auto"/>
              <w:bottom w:val="nil"/>
              <w:right w:val="single" w:sz="6" w:space="0" w:color="auto"/>
            </w:tcBorders>
            <w:shd w:val="solid" w:color="FFFFFF" w:fill="auto"/>
          </w:tcPr>
          <w:p w14:paraId="59E6758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938972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CD4AC" w14:textId="77777777"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4781DC" w14:textId="77777777" w:rsidR="009178AD" w:rsidRPr="006276FC" w:rsidRDefault="009178AD" w:rsidP="009C6C6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4D9151"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CC9356" w14:textId="77777777" w:rsidR="009178AD" w:rsidRPr="006276FC" w:rsidRDefault="009178AD" w:rsidP="009C6C6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14:paraId="553D2BF3" w14:textId="77777777" w:rsidR="009178AD" w:rsidRPr="006276FC" w:rsidRDefault="009178AD" w:rsidP="009C6C63">
            <w:pPr>
              <w:pStyle w:val="TAL"/>
              <w:rPr>
                <w:snapToGrid w:val="0"/>
                <w:sz w:val="16"/>
              </w:rPr>
            </w:pPr>
          </w:p>
        </w:tc>
      </w:tr>
      <w:tr w:rsidR="009178AD" w:rsidRPr="006276FC" w14:paraId="2745E4F0"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782DB80C"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0CFAA850"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17B399" w14:textId="77777777" w:rsidR="009178AD" w:rsidRPr="006276FC" w:rsidRDefault="009178AD" w:rsidP="009C6C6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351A057" w14:textId="77777777" w:rsidR="009178AD" w:rsidRPr="006276FC" w:rsidRDefault="009178AD" w:rsidP="009C6C6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810671"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0F8EA" w14:textId="77777777" w:rsidR="009178AD" w:rsidRPr="006276FC" w:rsidRDefault="009178AD" w:rsidP="009C6C6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14:paraId="06B9F703" w14:textId="77777777" w:rsidR="009178AD" w:rsidRPr="006276FC" w:rsidRDefault="009178AD" w:rsidP="009C6C63">
            <w:pPr>
              <w:pStyle w:val="TAL"/>
              <w:rPr>
                <w:snapToGrid w:val="0"/>
                <w:sz w:val="16"/>
              </w:rPr>
            </w:pPr>
          </w:p>
        </w:tc>
      </w:tr>
      <w:tr w:rsidR="009178AD" w:rsidRPr="006276FC" w14:paraId="5A0D5D84"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3F6CA387" w14:textId="77777777" w:rsidR="009178AD" w:rsidRPr="006276FC" w:rsidRDefault="009178AD"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45CA51C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1048E" w14:textId="77777777"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B08A8AF" w14:textId="77777777" w:rsidR="009178AD" w:rsidRPr="006276FC" w:rsidRDefault="009178AD" w:rsidP="009C6C63">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3C0708" w14:textId="77777777"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E6A65C" w14:textId="77777777" w:rsidR="009178AD" w:rsidRPr="006276FC" w:rsidRDefault="009178AD" w:rsidP="009C6C63">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D2D7" w14:textId="77777777" w:rsidR="009178AD" w:rsidRPr="006276FC" w:rsidRDefault="009178AD" w:rsidP="009C6C63">
            <w:pPr>
              <w:pStyle w:val="TAL"/>
              <w:rPr>
                <w:snapToGrid w:val="0"/>
                <w:sz w:val="16"/>
              </w:rPr>
            </w:pPr>
            <w:r w:rsidRPr="006276FC">
              <w:rPr>
                <w:snapToGrid w:val="0"/>
                <w:sz w:val="16"/>
              </w:rPr>
              <w:t>11.6.1</w:t>
            </w:r>
          </w:p>
        </w:tc>
      </w:tr>
      <w:tr w:rsidR="009178AD" w:rsidRPr="006276FC" w14:paraId="1ACC611E"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4DC981DF" w14:textId="77777777"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14:paraId="46881796" w14:textId="77777777"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AB95" w14:textId="77777777" w:rsidR="009178AD" w:rsidRPr="006276FC" w:rsidRDefault="009178AD" w:rsidP="009C6C6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AC6805" w14:textId="77777777" w:rsidR="009178AD" w:rsidRPr="006276FC" w:rsidRDefault="009178AD" w:rsidP="009C6C6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1F4914"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36620" w14:textId="77777777" w:rsidR="009178AD" w:rsidRPr="006276FC" w:rsidRDefault="009178AD" w:rsidP="009C6C6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14:paraId="3FB195CB" w14:textId="77777777" w:rsidR="009178AD" w:rsidRPr="006276FC" w:rsidRDefault="009178AD" w:rsidP="009C6C63">
            <w:pPr>
              <w:pStyle w:val="TAL"/>
              <w:rPr>
                <w:snapToGrid w:val="0"/>
                <w:sz w:val="16"/>
              </w:rPr>
            </w:pPr>
            <w:r w:rsidRPr="006276FC">
              <w:rPr>
                <w:snapToGrid w:val="0"/>
                <w:sz w:val="16"/>
              </w:rPr>
              <w:t>11.7.0</w:t>
            </w:r>
          </w:p>
        </w:tc>
      </w:tr>
      <w:tr w:rsidR="009178AD" w:rsidRPr="006276FC" w14:paraId="20CE5185"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2DB6839B"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4DE3A4A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F8DBB" w14:textId="77777777" w:rsidR="009178AD" w:rsidRPr="006276FC" w:rsidRDefault="009178AD" w:rsidP="009C6C6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85CFF3A" w14:textId="77777777" w:rsidR="009178AD" w:rsidRPr="006276FC" w:rsidRDefault="009178AD" w:rsidP="009C6C6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801B3"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26219F" w14:textId="77777777" w:rsidR="009178AD" w:rsidRPr="006276FC" w:rsidRDefault="009178AD" w:rsidP="009C6C6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14:paraId="09E49254" w14:textId="77777777" w:rsidR="009178AD" w:rsidRPr="006276FC" w:rsidRDefault="009178AD" w:rsidP="009C6C63">
            <w:pPr>
              <w:pStyle w:val="TAL"/>
              <w:rPr>
                <w:snapToGrid w:val="0"/>
                <w:sz w:val="16"/>
              </w:rPr>
            </w:pPr>
          </w:p>
        </w:tc>
      </w:tr>
      <w:tr w:rsidR="009178AD" w:rsidRPr="006276FC" w14:paraId="78005356" w14:textId="77777777"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14:paraId="261A2D37" w14:textId="77777777"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14:paraId="55455EE9" w14:textId="77777777"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6F8DE" w14:textId="77777777" w:rsidR="009178AD" w:rsidRPr="006276FC" w:rsidRDefault="009178AD" w:rsidP="009C6C6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964FE3" w14:textId="77777777" w:rsidR="009178AD" w:rsidRPr="006276FC" w:rsidRDefault="009178AD" w:rsidP="009C6C6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839F3F" w14:textId="77777777"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80D6F4" w14:textId="77777777" w:rsidR="009178AD" w:rsidRPr="006276FC" w:rsidRDefault="009178AD" w:rsidP="009C6C6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328C8" w14:textId="77777777" w:rsidR="009178AD" w:rsidRPr="006276FC" w:rsidRDefault="009178AD" w:rsidP="009C6C63">
            <w:pPr>
              <w:pStyle w:val="TAL"/>
              <w:rPr>
                <w:snapToGrid w:val="0"/>
                <w:sz w:val="16"/>
              </w:rPr>
            </w:pPr>
            <w:r w:rsidRPr="006276FC">
              <w:rPr>
                <w:snapToGrid w:val="0"/>
                <w:sz w:val="16"/>
              </w:rPr>
              <w:t>12.0.0</w:t>
            </w:r>
          </w:p>
        </w:tc>
      </w:tr>
      <w:tr w:rsidR="009178AD" w:rsidRPr="006276FC" w14:paraId="0D992604"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3F8A081F" w14:textId="77777777" w:rsidR="009178AD" w:rsidRPr="006276FC" w:rsidRDefault="009178AD"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14:paraId="2D666D19" w14:textId="77777777" w:rsidR="009178AD" w:rsidRPr="006276FC" w:rsidRDefault="009178AD" w:rsidP="009C6C63">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7417C5" w14:textId="77777777"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C0C98A" w14:textId="77777777" w:rsidR="009178AD" w:rsidRPr="006276FC" w:rsidRDefault="009178AD" w:rsidP="009C6C6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09F54"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ED3E71" w14:textId="77777777" w:rsidR="009178AD" w:rsidRPr="006276FC" w:rsidRDefault="009178AD" w:rsidP="009C6C6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14:paraId="668168AA" w14:textId="77777777" w:rsidR="009178AD" w:rsidRPr="006276FC" w:rsidRDefault="009178AD" w:rsidP="009C6C63">
            <w:pPr>
              <w:pStyle w:val="TAL"/>
              <w:rPr>
                <w:snapToGrid w:val="0"/>
                <w:sz w:val="16"/>
              </w:rPr>
            </w:pPr>
            <w:r w:rsidRPr="006276FC">
              <w:rPr>
                <w:snapToGrid w:val="0"/>
                <w:sz w:val="16"/>
              </w:rPr>
              <w:t>12.1.0</w:t>
            </w:r>
          </w:p>
        </w:tc>
      </w:tr>
      <w:tr w:rsidR="009178AD" w:rsidRPr="006276FC" w14:paraId="00283CDA" w14:textId="77777777" w:rsidTr="00A55BE6">
        <w:tc>
          <w:tcPr>
            <w:tcW w:w="851" w:type="dxa"/>
            <w:tcBorders>
              <w:top w:val="nil"/>
              <w:left w:val="single" w:sz="6" w:space="0" w:color="auto"/>
              <w:bottom w:val="nil"/>
              <w:right w:val="single" w:sz="6" w:space="0" w:color="auto"/>
            </w:tcBorders>
            <w:shd w:val="solid" w:color="FFFFFF" w:fill="auto"/>
          </w:tcPr>
          <w:p w14:paraId="47541C47"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0CDABCF"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44D9C5" w14:textId="77777777"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56355E7" w14:textId="77777777" w:rsidR="009178AD" w:rsidRPr="006276FC" w:rsidRDefault="009178AD" w:rsidP="009C6C6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E33D2F"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F0BBD" w14:textId="77777777" w:rsidR="009178AD" w:rsidRPr="006276FC" w:rsidRDefault="009178AD" w:rsidP="009C6C6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14:paraId="1C623F6F" w14:textId="77777777" w:rsidR="009178AD" w:rsidRPr="006276FC" w:rsidRDefault="009178AD" w:rsidP="009C6C63">
            <w:pPr>
              <w:pStyle w:val="TAL"/>
              <w:rPr>
                <w:snapToGrid w:val="0"/>
                <w:sz w:val="16"/>
              </w:rPr>
            </w:pPr>
          </w:p>
        </w:tc>
      </w:tr>
      <w:tr w:rsidR="009178AD" w:rsidRPr="006276FC" w14:paraId="79D31C77" w14:textId="77777777" w:rsidTr="00A55BE6">
        <w:tc>
          <w:tcPr>
            <w:tcW w:w="851" w:type="dxa"/>
            <w:tcBorders>
              <w:top w:val="nil"/>
              <w:left w:val="single" w:sz="6" w:space="0" w:color="auto"/>
              <w:bottom w:val="nil"/>
              <w:right w:val="single" w:sz="6" w:space="0" w:color="auto"/>
            </w:tcBorders>
            <w:shd w:val="solid" w:color="FFFFFF" w:fill="auto"/>
          </w:tcPr>
          <w:p w14:paraId="22B31B2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C25D4E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678F0" w14:textId="77777777" w:rsidR="009178AD" w:rsidRPr="006276FC" w:rsidRDefault="009178AD" w:rsidP="009C6C6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3A7E29" w14:textId="77777777" w:rsidR="009178AD" w:rsidRPr="006276FC" w:rsidRDefault="009178AD" w:rsidP="009C6C6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069EB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4D38A" w14:textId="77777777" w:rsidR="009178AD" w:rsidRPr="006276FC" w:rsidRDefault="009178AD" w:rsidP="009C6C6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14:paraId="503419EB" w14:textId="77777777" w:rsidR="009178AD" w:rsidRPr="006276FC" w:rsidRDefault="009178AD" w:rsidP="009C6C63">
            <w:pPr>
              <w:pStyle w:val="TAL"/>
              <w:rPr>
                <w:snapToGrid w:val="0"/>
                <w:sz w:val="16"/>
              </w:rPr>
            </w:pPr>
          </w:p>
        </w:tc>
      </w:tr>
      <w:tr w:rsidR="009178AD" w:rsidRPr="006276FC" w14:paraId="34EE5968" w14:textId="77777777" w:rsidTr="00A55BE6">
        <w:tc>
          <w:tcPr>
            <w:tcW w:w="851" w:type="dxa"/>
            <w:tcBorders>
              <w:top w:val="nil"/>
              <w:left w:val="single" w:sz="6" w:space="0" w:color="auto"/>
              <w:bottom w:val="single" w:sz="6" w:space="0" w:color="auto"/>
              <w:right w:val="single" w:sz="6" w:space="0" w:color="auto"/>
            </w:tcBorders>
            <w:shd w:val="solid" w:color="FFFFFF" w:fill="auto"/>
          </w:tcPr>
          <w:p w14:paraId="32F8081A" w14:textId="77777777"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14:paraId="705BA57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8704D" w14:textId="77777777" w:rsidR="009178AD" w:rsidRPr="006276FC" w:rsidRDefault="009178AD" w:rsidP="009C6C6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28DCF7" w14:textId="77777777" w:rsidR="009178AD" w:rsidRPr="006276FC" w:rsidRDefault="009178AD" w:rsidP="009C6C6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1C2E7"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8EE338" w14:textId="77777777" w:rsidR="009178AD" w:rsidRPr="006276FC" w:rsidRDefault="009178AD" w:rsidP="009C6C6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14:paraId="2AAFCA3D" w14:textId="77777777" w:rsidR="009178AD" w:rsidRPr="006276FC" w:rsidRDefault="009178AD" w:rsidP="009C6C63">
            <w:pPr>
              <w:pStyle w:val="TAL"/>
              <w:rPr>
                <w:snapToGrid w:val="0"/>
                <w:sz w:val="16"/>
              </w:rPr>
            </w:pPr>
          </w:p>
        </w:tc>
      </w:tr>
      <w:tr w:rsidR="009178AD" w:rsidRPr="006276FC" w14:paraId="3592F9FF" w14:textId="77777777" w:rsidTr="00A55BE6">
        <w:tc>
          <w:tcPr>
            <w:tcW w:w="851" w:type="dxa"/>
            <w:tcBorders>
              <w:top w:val="single" w:sz="6" w:space="0" w:color="auto"/>
              <w:left w:val="single" w:sz="6" w:space="0" w:color="auto"/>
              <w:bottom w:val="nil"/>
              <w:right w:val="single" w:sz="6" w:space="0" w:color="auto"/>
            </w:tcBorders>
            <w:shd w:val="solid" w:color="FFFFFF" w:fill="auto"/>
          </w:tcPr>
          <w:p w14:paraId="36E8BD0E" w14:textId="77777777" w:rsidR="009178AD" w:rsidRPr="006276FC" w:rsidRDefault="009178AD"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14:paraId="19A98680" w14:textId="77777777" w:rsidR="009178AD" w:rsidRPr="006276FC" w:rsidRDefault="009178AD" w:rsidP="009C6C63">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9989C2" w14:textId="77777777" w:rsidR="009178AD" w:rsidRPr="006276FC" w:rsidRDefault="009178AD" w:rsidP="009C6C6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46A639" w14:textId="77777777" w:rsidR="009178AD" w:rsidRPr="006276FC" w:rsidRDefault="009178AD" w:rsidP="009C6C6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3D53D"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F85ACE" w14:textId="77777777" w:rsidR="009178AD" w:rsidRPr="006276FC" w:rsidRDefault="009178AD" w:rsidP="009C6C6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14:paraId="73C05BE9" w14:textId="77777777" w:rsidR="009178AD" w:rsidRPr="006276FC" w:rsidRDefault="009178AD" w:rsidP="009C6C63">
            <w:pPr>
              <w:pStyle w:val="TAL"/>
              <w:rPr>
                <w:snapToGrid w:val="0"/>
                <w:sz w:val="16"/>
              </w:rPr>
            </w:pPr>
            <w:r w:rsidRPr="006276FC">
              <w:rPr>
                <w:snapToGrid w:val="0"/>
                <w:sz w:val="16"/>
              </w:rPr>
              <w:t>12.2.0</w:t>
            </w:r>
          </w:p>
        </w:tc>
      </w:tr>
      <w:tr w:rsidR="009178AD" w:rsidRPr="006276FC" w14:paraId="48244DC9" w14:textId="77777777" w:rsidTr="00A55BE6">
        <w:tc>
          <w:tcPr>
            <w:tcW w:w="851" w:type="dxa"/>
            <w:tcBorders>
              <w:top w:val="nil"/>
              <w:left w:val="single" w:sz="6" w:space="0" w:color="auto"/>
              <w:bottom w:val="nil"/>
              <w:right w:val="single" w:sz="6" w:space="0" w:color="auto"/>
            </w:tcBorders>
            <w:shd w:val="solid" w:color="FFFFFF" w:fill="auto"/>
          </w:tcPr>
          <w:p w14:paraId="628D8B52"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B26A0E7"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7AF22" w14:textId="77777777" w:rsidR="009178AD" w:rsidRPr="006276FC" w:rsidRDefault="009178AD" w:rsidP="009C6C6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00696E0" w14:textId="77777777" w:rsidR="009178AD" w:rsidRPr="006276FC" w:rsidRDefault="009178AD" w:rsidP="009C6C6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D6DBF3"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C0EB8B" w14:textId="77777777" w:rsidR="009178AD" w:rsidRPr="006276FC" w:rsidRDefault="009178AD" w:rsidP="009C6C6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14:paraId="5C190D69" w14:textId="77777777" w:rsidR="009178AD" w:rsidRPr="006276FC" w:rsidRDefault="009178AD" w:rsidP="009C6C63">
            <w:pPr>
              <w:pStyle w:val="TAL"/>
              <w:rPr>
                <w:snapToGrid w:val="0"/>
                <w:sz w:val="16"/>
              </w:rPr>
            </w:pPr>
          </w:p>
        </w:tc>
      </w:tr>
      <w:tr w:rsidR="009178AD" w:rsidRPr="006276FC" w14:paraId="63559403" w14:textId="77777777" w:rsidTr="00A55BE6">
        <w:tc>
          <w:tcPr>
            <w:tcW w:w="851" w:type="dxa"/>
            <w:tcBorders>
              <w:top w:val="nil"/>
              <w:left w:val="single" w:sz="6" w:space="0" w:color="auto"/>
              <w:bottom w:val="nil"/>
              <w:right w:val="single" w:sz="6" w:space="0" w:color="auto"/>
            </w:tcBorders>
            <w:shd w:val="solid" w:color="FFFFFF" w:fill="auto"/>
          </w:tcPr>
          <w:p w14:paraId="33C8ED4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3E43FE7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86A347" w14:textId="77777777"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532B887" w14:textId="77777777" w:rsidR="009178AD" w:rsidRPr="006276FC" w:rsidRDefault="009178AD" w:rsidP="009C6C6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DF5CC"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B7C62" w14:textId="77777777" w:rsidR="009178AD" w:rsidRPr="006276FC" w:rsidRDefault="009178AD" w:rsidP="009C6C6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14:paraId="224F9D63" w14:textId="77777777" w:rsidR="009178AD" w:rsidRPr="006276FC" w:rsidRDefault="009178AD" w:rsidP="009C6C63">
            <w:pPr>
              <w:pStyle w:val="TAL"/>
              <w:rPr>
                <w:snapToGrid w:val="0"/>
                <w:sz w:val="16"/>
              </w:rPr>
            </w:pPr>
          </w:p>
        </w:tc>
      </w:tr>
      <w:tr w:rsidR="009178AD" w:rsidRPr="006276FC" w14:paraId="32530F3F" w14:textId="77777777" w:rsidTr="00A55BE6">
        <w:tc>
          <w:tcPr>
            <w:tcW w:w="851" w:type="dxa"/>
            <w:tcBorders>
              <w:top w:val="nil"/>
              <w:left w:val="single" w:sz="6" w:space="0" w:color="auto"/>
              <w:bottom w:val="single" w:sz="4" w:space="0" w:color="auto"/>
              <w:right w:val="single" w:sz="6" w:space="0" w:color="auto"/>
            </w:tcBorders>
            <w:shd w:val="solid" w:color="FFFFFF" w:fill="auto"/>
          </w:tcPr>
          <w:p w14:paraId="651C2801"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437A44E"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5A6F410" w14:textId="77777777"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0EDFEB3" w14:textId="77777777" w:rsidR="009178AD" w:rsidRPr="006276FC" w:rsidRDefault="009178AD" w:rsidP="009C6C6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555100A7"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1F92E887" w14:textId="77777777" w:rsidR="009178AD" w:rsidRPr="006276FC" w:rsidRDefault="009178AD" w:rsidP="009C6C6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14:paraId="61EF3F0F" w14:textId="77777777" w:rsidR="009178AD" w:rsidRPr="006276FC" w:rsidRDefault="009178AD" w:rsidP="009C6C63">
            <w:pPr>
              <w:pStyle w:val="TAL"/>
              <w:rPr>
                <w:snapToGrid w:val="0"/>
                <w:sz w:val="16"/>
              </w:rPr>
            </w:pPr>
          </w:p>
        </w:tc>
      </w:tr>
      <w:tr w:rsidR="009178AD" w:rsidRPr="006276FC" w14:paraId="58A2F9D0"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377CB3D6" w14:textId="77777777" w:rsidR="009178AD" w:rsidRPr="006276FC" w:rsidRDefault="009178AD"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14:paraId="460BEB50" w14:textId="77777777" w:rsidR="009178AD" w:rsidRPr="006276FC" w:rsidRDefault="009178AD" w:rsidP="009C6C63">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524F3C58" w14:textId="77777777" w:rsidR="009178AD" w:rsidRPr="006276FC" w:rsidRDefault="009178AD" w:rsidP="009C6C6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44CAE578" w14:textId="77777777" w:rsidR="009178AD" w:rsidRPr="006276FC" w:rsidRDefault="009178AD" w:rsidP="009C6C6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36D1FCD8" w14:textId="77777777" w:rsidR="009178AD" w:rsidRPr="006276FC" w:rsidRDefault="009178AD" w:rsidP="009C6C6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30DDB28D" w14:textId="77777777" w:rsidR="009178AD" w:rsidRPr="006276FC" w:rsidRDefault="009178AD" w:rsidP="009C6C6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14:paraId="44179B05" w14:textId="77777777" w:rsidR="009178AD" w:rsidRPr="006276FC" w:rsidRDefault="009178AD" w:rsidP="009C6C63">
            <w:pPr>
              <w:pStyle w:val="TAL"/>
              <w:rPr>
                <w:snapToGrid w:val="0"/>
                <w:sz w:val="16"/>
              </w:rPr>
            </w:pPr>
            <w:r w:rsidRPr="006276FC">
              <w:rPr>
                <w:snapToGrid w:val="0"/>
                <w:sz w:val="16"/>
              </w:rPr>
              <w:t>12.3.0</w:t>
            </w:r>
          </w:p>
        </w:tc>
      </w:tr>
      <w:tr w:rsidR="009178AD" w:rsidRPr="006276FC" w14:paraId="3DB94BBE"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7F568915"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5D5F9BE"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CDAC576" w14:textId="77777777" w:rsidR="009178AD" w:rsidRPr="006276FC" w:rsidRDefault="009178AD" w:rsidP="009C6C6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1FD63F19" w14:textId="77777777" w:rsidR="009178AD" w:rsidRPr="006276FC" w:rsidRDefault="009178AD" w:rsidP="009C6C6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793F660A"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103A842C" w14:textId="77777777" w:rsidR="009178AD" w:rsidRPr="006276FC" w:rsidRDefault="009178AD" w:rsidP="009C6C6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14:paraId="2FED4D40" w14:textId="77777777" w:rsidR="009178AD" w:rsidRPr="006276FC" w:rsidRDefault="009178AD" w:rsidP="009C6C63">
            <w:pPr>
              <w:pStyle w:val="TAL"/>
              <w:rPr>
                <w:snapToGrid w:val="0"/>
                <w:sz w:val="16"/>
              </w:rPr>
            </w:pPr>
          </w:p>
        </w:tc>
      </w:tr>
      <w:tr w:rsidR="009178AD" w:rsidRPr="006276FC" w14:paraId="513158C5"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089B9A68" w14:textId="77777777" w:rsidR="009178AD" w:rsidRPr="006276FC" w:rsidRDefault="009178AD"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14:paraId="547F4E37" w14:textId="77777777" w:rsidR="009178AD" w:rsidRPr="006276FC" w:rsidRDefault="009178AD" w:rsidP="009C6C63">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32E863EE"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184E7409" w14:textId="77777777" w:rsidR="009178AD" w:rsidRPr="006276FC" w:rsidRDefault="009178AD" w:rsidP="009C6C6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14C63731"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134015F1" w14:textId="77777777" w:rsidR="009178AD" w:rsidRPr="006276FC" w:rsidRDefault="009178AD" w:rsidP="009C6C6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14:paraId="1C966870" w14:textId="77777777" w:rsidR="009178AD" w:rsidRPr="006276FC" w:rsidRDefault="009178AD" w:rsidP="009C6C63">
            <w:pPr>
              <w:pStyle w:val="TAL"/>
              <w:rPr>
                <w:snapToGrid w:val="0"/>
                <w:sz w:val="16"/>
              </w:rPr>
            </w:pPr>
            <w:r w:rsidRPr="006276FC">
              <w:rPr>
                <w:snapToGrid w:val="0"/>
                <w:sz w:val="16"/>
              </w:rPr>
              <w:t>12.4.0</w:t>
            </w:r>
          </w:p>
        </w:tc>
      </w:tr>
      <w:tr w:rsidR="009178AD" w:rsidRPr="006276FC" w14:paraId="03EEED3F" w14:textId="77777777" w:rsidTr="00A55BE6">
        <w:tc>
          <w:tcPr>
            <w:tcW w:w="851" w:type="dxa"/>
            <w:tcBorders>
              <w:top w:val="nil"/>
              <w:left w:val="single" w:sz="4" w:space="0" w:color="auto"/>
              <w:bottom w:val="nil"/>
              <w:right w:val="single" w:sz="6" w:space="0" w:color="auto"/>
            </w:tcBorders>
            <w:shd w:val="solid" w:color="FFFFFF" w:fill="auto"/>
          </w:tcPr>
          <w:p w14:paraId="6D274D5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17CFD3C9"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C882F"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013575" w14:textId="77777777" w:rsidR="009178AD" w:rsidRPr="006276FC" w:rsidRDefault="009178AD" w:rsidP="009C6C6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6CC728"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213AD3" w14:textId="77777777"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14:paraId="27DA7CB5" w14:textId="77777777" w:rsidR="009178AD" w:rsidRPr="006276FC" w:rsidRDefault="009178AD" w:rsidP="009C6C63">
            <w:pPr>
              <w:pStyle w:val="TAL"/>
              <w:rPr>
                <w:snapToGrid w:val="0"/>
                <w:sz w:val="16"/>
              </w:rPr>
            </w:pPr>
          </w:p>
        </w:tc>
      </w:tr>
      <w:tr w:rsidR="009178AD" w:rsidRPr="006276FC" w14:paraId="572C0BAC" w14:textId="77777777" w:rsidTr="00A55BE6">
        <w:tc>
          <w:tcPr>
            <w:tcW w:w="851" w:type="dxa"/>
            <w:tcBorders>
              <w:top w:val="nil"/>
              <w:left w:val="single" w:sz="4" w:space="0" w:color="auto"/>
              <w:bottom w:val="nil"/>
              <w:right w:val="single" w:sz="6" w:space="0" w:color="auto"/>
            </w:tcBorders>
            <w:shd w:val="solid" w:color="FFFFFF" w:fill="auto"/>
          </w:tcPr>
          <w:p w14:paraId="001033ED"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08A4BAC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9D45AC"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686AA86" w14:textId="77777777" w:rsidR="009178AD" w:rsidRPr="006276FC" w:rsidRDefault="009178AD" w:rsidP="009C6C6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48B28C"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F64C80" w14:textId="77777777" w:rsidR="009178AD" w:rsidRPr="006276FC" w:rsidRDefault="009178AD" w:rsidP="009C6C6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14:paraId="25E18159" w14:textId="77777777" w:rsidR="009178AD" w:rsidRPr="006276FC" w:rsidRDefault="009178AD" w:rsidP="009C6C63">
            <w:pPr>
              <w:pStyle w:val="TAL"/>
              <w:rPr>
                <w:snapToGrid w:val="0"/>
                <w:sz w:val="16"/>
              </w:rPr>
            </w:pPr>
          </w:p>
        </w:tc>
      </w:tr>
      <w:tr w:rsidR="009178AD" w:rsidRPr="006276FC" w14:paraId="6CE63923"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4FC8A53E"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F781A9B"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1DA19968" w14:textId="77777777"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5B86F03D" w14:textId="77777777" w:rsidR="009178AD" w:rsidRPr="006276FC" w:rsidRDefault="009178AD" w:rsidP="009C6C6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62BB3C9C"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4110E74" w14:textId="77777777" w:rsidR="009178AD" w:rsidRPr="006276FC" w:rsidRDefault="009178AD"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14:paraId="5D64538D" w14:textId="77777777" w:rsidR="009178AD" w:rsidRPr="006276FC" w:rsidRDefault="009178AD" w:rsidP="009C6C63">
            <w:pPr>
              <w:pStyle w:val="TAL"/>
              <w:rPr>
                <w:snapToGrid w:val="0"/>
                <w:sz w:val="16"/>
              </w:rPr>
            </w:pPr>
          </w:p>
        </w:tc>
      </w:tr>
      <w:tr w:rsidR="009178AD" w:rsidRPr="006276FC" w14:paraId="2501AA87"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572AE9A7" w14:textId="77777777" w:rsidR="009178AD" w:rsidRPr="006276FC" w:rsidRDefault="009178AD"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14:paraId="245281EA" w14:textId="77777777" w:rsidR="009178AD" w:rsidRPr="006276FC" w:rsidRDefault="009178AD" w:rsidP="009C6C63">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0C4EA41C" w14:textId="77777777" w:rsidR="009178AD" w:rsidRPr="006276FC" w:rsidRDefault="009178AD" w:rsidP="009C6C6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3FFA7F31" w14:textId="77777777" w:rsidR="009178AD" w:rsidRPr="006276FC" w:rsidRDefault="009178AD" w:rsidP="009C6C6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07EE5D69"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5E823A1E" w14:textId="77777777" w:rsidR="009178AD" w:rsidRPr="006276FC" w:rsidRDefault="009178AD" w:rsidP="009C6C6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14:paraId="44FC7AD9" w14:textId="77777777" w:rsidR="009178AD" w:rsidRPr="006276FC" w:rsidRDefault="009178AD" w:rsidP="009C6C63">
            <w:pPr>
              <w:pStyle w:val="TAL"/>
              <w:rPr>
                <w:snapToGrid w:val="0"/>
                <w:sz w:val="16"/>
              </w:rPr>
            </w:pPr>
            <w:r w:rsidRPr="006276FC">
              <w:rPr>
                <w:snapToGrid w:val="0"/>
                <w:sz w:val="16"/>
              </w:rPr>
              <w:t>12.5.0</w:t>
            </w:r>
          </w:p>
        </w:tc>
      </w:tr>
      <w:tr w:rsidR="009178AD" w:rsidRPr="006276FC" w14:paraId="76D6A704" w14:textId="77777777" w:rsidTr="00A55BE6">
        <w:tc>
          <w:tcPr>
            <w:tcW w:w="851" w:type="dxa"/>
            <w:tcBorders>
              <w:top w:val="nil"/>
              <w:left w:val="single" w:sz="4" w:space="0" w:color="auto"/>
              <w:bottom w:val="nil"/>
              <w:right w:val="single" w:sz="6" w:space="0" w:color="auto"/>
            </w:tcBorders>
            <w:shd w:val="solid" w:color="FFFFFF" w:fill="auto"/>
          </w:tcPr>
          <w:p w14:paraId="4BF7D2C3"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7D5D54E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E5E56" w14:textId="77777777" w:rsidR="009178AD" w:rsidRPr="006276FC" w:rsidRDefault="009178AD" w:rsidP="009C6C6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0C5C302" w14:textId="77777777" w:rsidR="009178AD" w:rsidRPr="006276FC" w:rsidRDefault="009178AD" w:rsidP="009C6C6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725A7"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CC5BB2" w14:textId="77777777" w:rsidR="009178AD" w:rsidRPr="006276FC" w:rsidRDefault="009178AD" w:rsidP="009C6C6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14:paraId="47E6A863" w14:textId="77777777" w:rsidR="009178AD" w:rsidRPr="006276FC" w:rsidRDefault="009178AD" w:rsidP="009C6C63">
            <w:pPr>
              <w:pStyle w:val="TAL"/>
              <w:rPr>
                <w:snapToGrid w:val="0"/>
                <w:sz w:val="16"/>
              </w:rPr>
            </w:pPr>
          </w:p>
        </w:tc>
      </w:tr>
      <w:tr w:rsidR="009178AD" w:rsidRPr="006276FC" w14:paraId="53AB7A72" w14:textId="77777777" w:rsidTr="00A55BE6">
        <w:tc>
          <w:tcPr>
            <w:tcW w:w="851" w:type="dxa"/>
            <w:tcBorders>
              <w:top w:val="nil"/>
              <w:left w:val="single" w:sz="4" w:space="0" w:color="auto"/>
              <w:bottom w:val="nil"/>
              <w:right w:val="single" w:sz="6" w:space="0" w:color="auto"/>
            </w:tcBorders>
            <w:shd w:val="solid" w:color="FFFFFF" w:fill="auto"/>
          </w:tcPr>
          <w:p w14:paraId="23D2487B"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5334C4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54F2" w14:textId="77777777" w:rsidR="009178AD" w:rsidRPr="006276FC" w:rsidRDefault="009178AD" w:rsidP="009C6C6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24A101" w14:textId="77777777" w:rsidR="009178AD" w:rsidRPr="006276FC" w:rsidRDefault="009178AD" w:rsidP="009C6C6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17C13" w14:textId="77777777" w:rsidR="009178AD" w:rsidRPr="006276FC" w:rsidRDefault="009178AD" w:rsidP="009C6C6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41E781" w14:textId="77777777" w:rsidR="009178AD" w:rsidRPr="006276FC" w:rsidRDefault="009178AD"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14:paraId="245B0A6B" w14:textId="77777777" w:rsidR="009178AD" w:rsidRPr="006276FC" w:rsidRDefault="009178AD" w:rsidP="009C6C63">
            <w:pPr>
              <w:pStyle w:val="TAL"/>
              <w:rPr>
                <w:snapToGrid w:val="0"/>
                <w:sz w:val="16"/>
              </w:rPr>
            </w:pPr>
          </w:p>
        </w:tc>
      </w:tr>
      <w:tr w:rsidR="009178AD" w:rsidRPr="006276FC" w14:paraId="6871D095"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74853D81"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369572C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1E601761" w14:textId="77777777" w:rsidR="009178AD" w:rsidRPr="006276FC" w:rsidRDefault="009178AD" w:rsidP="009C6C6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676D9FBB" w14:textId="77777777" w:rsidR="009178AD" w:rsidRPr="006276FC" w:rsidRDefault="009178AD" w:rsidP="009C6C6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7395AB50" w14:textId="77777777"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FDA08DC" w14:textId="77777777" w:rsidR="009178AD" w:rsidRPr="006276FC" w:rsidRDefault="009178AD" w:rsidP="009C6C6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14:paraId="7A92AFDE" w14:textId="77777777" w:rsidR="009178AD" w:rsidRPr="006276FC" w:rsidRDefault="009178AD" w:rsidP="009C6C63">
            <w:pPr>
              <w:pStyle w:val="TAL"/>
              <w:rPr>
                <w:snapToGrid w:val="0"/>
                <w:sz w:val="16"/>
              </w:rPr>
            </w:pPr>
          </w:p>
        </w:tc>
      </w:tr>
      <w:tr w:rsidR="009178AD" w:rsidRPr="006276FC" w14:paraId="084641CD"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715BC48F" w14:textId="77777777" w:rsidR="009178AD" w:rsidRPr="006276FC" w:rsidRDefault="009178AD"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14:paraId="68909962" w14:textId="77777777" w:rsidR="009178AD" w:rsidRPr="006276FC" w:rsidRDefault="009178AD" w:rsidP="009C6C63">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0E593320" w14:textId="77777777" w:rsidR="009178AD" w:rsidRPr="006276FC" w:rsidRDefault="009178AD" w:rsidP="009C6C6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F0B0308" w14:textId="77777777" w:rsidR="009178AD" w:rsidRPr="006276FC" w:rsidRDefault="009178AD" w:rsidP="009C6C6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34800A6C"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2F1C93C6" w14:textId="77777777" w:rsidR="009178AD" w:rsidRPr="006276FC" w:rsidRDefault="009178AD" w:rsidP="009C6C6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14:paraId="765DD1CB" w14:textId="77777777" w:rsidR="009178AD" w:rsidRPr="006276FC" w:rsidRDefault="009178AD" w:rsidP="009C6C63">
            <w:pPr>
              <w:pStyle w:val="TAL"/>
              <w:rPr>
                <w:snapToGrid w:val="0"/>
                <w:sz w:val="16"/>
              </w:rPr>
            </w:pPr>
            <w:r w:rsidRPr="006276FC">
              <w:rPr>
                <w:snapToGrid w:val="0"/>
                <w:sz w:val="16"/>
              </w:rPr>
              <w:t>12.6.0</w:t>
            </w:r>
          </w:p>
        </w:tc>
      </w:tr>
      <w:tr w:rsidR="009178AD" w:rsidRPr="006276FC" w14:paraId="04CECE93" w14:textId="77777777" w:rsidTr="00A55BE6">
        <w:tc>
          <w:tcPr>
            <w:tcW w:w="851" w:type="dxa"/>
            <w:tcBorders>
              <w:top w:val="nil"/>
              <w:left w:val="single" w:sz="4" w:space="0" w:color="auto"/>
              <w:bottom w:val="nil"/>
              <w:right w:val="single" w:sz="6" w:space="0" w:color="auto"/>
            </w:tcBorders>
            <w:shd w:val="solid" w:color="FFFFFF" w:fill="auto"/>
          </w:tcPr>
          <w:p w14:paraId="0A56FC10"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610BA3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3D57A" w14:textId="77777777" w:rsidR="009178AD" w:rsidRPr="006276FC" w:rsidRDefault="009178AD" w:rsidP="009C6C6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5E15D79" w14:textId="77777777" w:rsidR="009178AD" w:rsidRPr="006276FC" w:rsidRDefault="009178AD" w:rsidP="009C6C6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BAE9F"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F6BE0F" w14:textId="77777777" w:rsidR="009178AD" w:rsidRPr="006276FC" w:rsidRDefault="009178AD" w:rsidP="009C6C6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14:paraId="7DE63D69" w14:textId="77777777" w:rsidR="009178AD" w:rsidRPr="006276FC" w:rsidRDefault="009178AD" w:rsidP="009C6C63">
            <w:pPr>
              <w:pStyle w:val="TAL"/>
              <w:rPr>
                <w:snapToGrid w:val="0"/>
                <w:sz w:val="16"/>
              </w:rPr>
            </w:pPr>
          </w:p>
        </w:tc>
      </w:tr>
      <w:tr w:rsidR="009178AD" w:rsidRPr="006276FC" w14:paraId="655BE3DA" w14:textId="77777777" w:rsidTr="00A55BE6">
        <w:tc>
          <w:tcPr>
            <w:tcW w:w="851" w:type="dxa"/>
            <w:tcBorders>
              <w:top w:val="nil"/>
              <w:left w:val="single" w:sz="4" w:space="0" w:color="auto"/>
              <w:bottom w:val="nil"/>
              <w:right w:val="single" w:sz="6" w:space="0" w:color="auto"/>
            </w:tcBorders>
            <w:shd w:val="solid" w:color="FFFFFF" w:fill="auto"/>
          </w:tcPr>
          <w:p w14:paraId="0CD78066"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26575DD"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76A96" w14:textId="77777777" w:rsidR="009178AD" w:rsidRPr="006276FC" w:rsidRDefault="009178AD" w:rsidP="009C6C6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F70EB63" w14:textId="77777777" w:rsidR="009178AD" w:rsidRPr="006276FC" w:rsidRDefault="009178AD" w:rsidP="009C6C6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030836"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5ED1E3" w14:textId="77777777" w:rsidR="009178AD" w:rsidRPr="006276FC" w:rsidRDefault="009178AD"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14:paraId="5DA6DC3C" w14:textId="77777777" w:rsidR="009178AD" w:rsidRPr="006276FC" w:rsidRDefault="009178AD" w:rsidP="009C6C63">
            <w:pPr>
              <w:pStyle w:val="TAL"/>
              <w:rPr>
                <w:snapToGrid w:val="0"/>
                <w:sz w:val="16"/>
              </w:rPr>
            </w:pPr>
          </w:p>
        </w:tc>
      </w:tr>
      <w:tr w:rsidR="009178AD" w:rsidRPr="006276FC" w14:paraId="381A0D19"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11411E48"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0A335BD8"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F571CF9" w14:textId="77777777" w:rsidR="009178AD" w:rsidRPr="006276FC" w:rsidRDefault="009178AD" w:rsidP="009C6C6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7BFF5C70" w14:textId="77777777" w:rsidR="009178AD" w:rsidRPr="006276FC" w:rsidRDefault="009178AD" w:rsidP="009C6C6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0E8A28C1"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54A3586" w14:textId="77777777" w:rsidR="009178AD" w:rsidRPr="006276FC" w:rsidRDefault="009178AD" w:rsidP="009C6C6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14:paraId="6AF44578" w14:textId="77777777" w:rsidR="009178AD" w:rsidRPr="006276FC" w:rsidRDefault="009178AD" w:rsidP="009C6C63">
            <w:pPr>
              <w:pStyle w:val="TAL"/>
              <w:rPr>
                <w:snapToGrid w:val="0"/>
                <w:sz w:val="16"/>
              </w:rPr>
            </w:pPr>
          </w:p>
        </w:tc>
      </w:tr>
      <w:tr w:rsidR="009178AD" w:rsidRPr="006276FC" w14:paraId="04A834D7"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5A753F56" w14:textId="77777777" w:rsidR="009178AD" w:rsidRPr="006276FC" w:rsidRDefault="009178AD"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14:paraId="5F0BBC7A" w14:textId="77777777" w:rsidR="009178AD" w:rsidRPr="006276FC" w:rsidRDefault="009178AD" w:rsidP="009C6C63">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604A8649" w14:textId="77777777" w:rsidR="009178AD" w:rsidRPr="006276FC" w:rsidRDefault="009178AD" w:rsidP="009C6C6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260E82ED" w14:textId="77777777" w:rsidR="009178AD" w:rsidRPr="006276FC" w:rsidRDefault="009178AD" w:rsidP="009C6C6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15C180DD"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3B794BB1" w14:textId="77777777" w:rsidR="009178AD" w:rsidRPr="006276FC" w:rsidRDefault="009178AD" w:rsidP="009C6C6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14:paraId="3759A1FD" w14:textId="77777777" w:rsidR="009178AD" w:rsidRPr="006276FC" w:rsidRDefault="009178AD" w:rsidP="009C6C63">
            <w:pPr>
              <w:pStyle w:val="TAL"/>
              <w:rPr>
                <w:snapToGrid w:val="0"/>
                <w:sz w:val="16"/>
              </w:rPr>
            </w:pPr>
            <w:r w:rsidRPr="006276FC">
              <w:rPr>
                <w:snapToGrid w:val="0"/>
                <w:sz w:val="16"/>
              </w:rPr>
              <w:t>12.7.0</w:t>
            </w:r>
          </w:p>
        </w:tc>
      </w:tr>
      <w:tr w:rsidR="009178AD" w:rsidRPr="006276FC" w14:paraId="61D12D35" w14:textId="77777777" w:rsidTr="00A55BE6">
        <w:tc>
          <w:tcPr>
            <w:tcW w:w="851" w:type="dxa"/>
            <w:tcBorders>
              <w:top w:val="nil"/>
              <w:left w:val="single" w:sz="4" w:space="0" w:color="auto"/>
              <w:bottom w:val="nil"/>
              <w:right w:val="single" w:sz="6" w:space="0" w:color="auto"/>
            </w:tcBorders>
            <w:shd w:val="solid" w:color="FFFFFF" w:fill="auto"/>
          </w:tcPr>
          <w:p w14:paraId="43FFCBFC"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47415F02"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E6AF1D" w14:textId="77777777" w:rsidR="009178AD" w:rsidRPr="006276FC" w:rsidRDefault="009178AD" w:rsidP="009C6C6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9D8A7C6" w14:textId="77777777" w:rsidR="009178AD" w:rsidRPr="006276FC" w:rsidRDefault="009178AD" w:rsidP="009C6C6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A958A2"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BA0284" w14:textId="77777777" w:rsidR="009178AD" w:rsidRPr="006276FC" w:rsidRDefault="009178AD" w:rsidP="009C6C6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14:paraId="28FF3641" w14:textId="77777777" w:rsidR="009178AD" w:rsidRPr="006276FC" w:rsidRDefault="009178AD" w:rsidP="009C6C63">
            <w:pPr>
              <w:pStyle w:val="TAL"/>
              <w:rPr>
                <w:snapToGrid w:val="0"/>
                <w:sz w:val="16"/>
              </w:rPr>
            </w:pPr>
          </w:p>
        </w:tc>
      </w:tr>
      <w:tr w:rsidR="009178AD" w:rsidRPr="006276FC" w14:paraId="2120849E" w14:textId="77777777" w:rsidTr="00A55BE6">
        <w:tc>
          <w:tcPr>
            <w:tcW w:w="851" w:type="dxa"/>
            <w:tcBorders>
              <w:top w:val="nil"/>
              <w:left w:val="single" w:sz="4" w:space="0" w:color="auto"/>
              <w:bottom w:val="nil"/>
              <w:right w:val="single" w:sz="6" w:space="0" w:color="auto"/>
            </w:tcBorders>
            <w:shd w:val="solid" w:color="FFFFFF" w:fill="auto"/>
          </w:tcPr>
          <w:p w14:paraId="30C0430A"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5AD8A8FA"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77090" w14:textId="77777777"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0613D0" w14:textId="77777777" w:rsidR="009178AD" w:rsidRPr="006276FC" w:rsidRDefault="009178AD" w:rsidP="009C6C6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32E1B0"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08EF96" w14:textId="77777777" w:rsidR="009178AD" w:rsidRPr="006276FC" w:rsidRDefault="009178AD" w:rsidP="009C6C6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14:paraId="7CDC0E60" w14:textId="77777777" w:rsidR="009178AD" w:rsidRPr="006276FC" w:rsidRDefault="009178AD" w:rsidP="009C6C63">
            <w:pPr>
              <w:pStyle w:val="TAL"/>
              <w:rPr>
                <w:snapToGrid w:val="0"/>
                <w:sz w:val="16"/>
              </w:rPr>
            </w:pPr>
          </w:p>
        </w:tc>
      </w:tr>
      <w:tr w:rsidR="009178AD" w:rsidRPr="006276FC" w14:paraId="0694FBF8" w14:textId="77777777" w:rsidTr="00A55BE6">
        <w:tc>
          <w:tcPr>
            <w:tcW w:w="851" w:type="dxa"/>
            <w:tcBorders>
              <w:top w:val="nil"/>
              <w:left w:val="single" w:sz="4" w:space="0" w:color="auto"/>
              <w:bottom w:val="nil"/>
              <w:right w:val="single" w:sz="6" w:space="0" w:color="auto"/>
            </w:tcBorders>
            <w:shd w:val="solid" w:color="FFFFFF" w:fill="auto"/>
          </w:tcPr>
          <w:p w14:paraId="778C7218" w14:textId="77777777"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14:paraId="6201F49C"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1E21D" w14:textId="77777777"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91C130E" w14:textId="77777777" w:rsidR="009178AD" w:rsidRPr="006276FC" w:rsidRDefault="009178AD" w:rsidP="009C6C6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13D37B"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A50387" w14:textId="77777777" w:rsidR="009178AD" w:rsidRPr="006276FC" w:rsidRDefault="009178AD" w:rsidP="009C6C6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14:paraId="798536D1" w14:textId="77777777" w:rsidR="009178AD" w:rsidRPr="006276FC" w:rsidRDefault="009178AD" w:rsidP="009C6C63">
            <w:pPr>
              <w:pStyle w:val="TAL"/>
              <w:rPr>
                <w:snapToGrid w:val="0"/>
                <w:sz w:val="16"/>
              </w:rPr>
            </w:pPr>
          </w:p>
        </w:tc>
      </w:tr>
      <w:tr w:rsidR="009178AD" w:rsidRPr="006276FC" w14:paraId="0B302229"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1C931F4E"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324AE61"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41429E2C" w14:textId="77777777" w:rsidR="009178AD" w:rsidRPr="006276FC" w:rsidRDefault="009178AD" w:rsidP="009C6C6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33BADD25" w14:textId="77777777" w:rsidR="009178AD" w:rsidRPr="006276FC" w:rsidRDefault="009178AD" w:rsidP="009C6C6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22C2A225"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1FD326C8" w14:textId="77777777"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14:paraId="0283891F" w14:textId="77777777" w:rsidR="009178AD" w:rsidRPr="006276FC" w:rsidRDefault="009178AD" w:rsidP="009C6C63">
            <w:pPr>
              <w:pStyle w:val="TAL"/>
              <w:rPr>
                <w:snapToGrid w:val="0"/>
                <w:sz w:val="16"/>
              </w:rPr>
            </w:pPr>
          </w:p>
        </w:tc>
      </w:tr>
      <w:tr w:rsidR="009178AD" w:rsidRPr="006276FC" w14:paraId="4420F347" w14:textId="77777777"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14:paraId="509B45B4" w14:textId="77777777"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6FCDEDCF" w14:textId="77777777"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9108A" w14:textId="77777777" w:rsidR="009178AD" w:rsidRPr="006276FC" w:rsidRDefault="009178AD" w:rsidP="009C6C6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46C5F2B" w14:textId="77777777" w:rsidR="009178AD" w:rsidRPr="006276FC" w:rsidRDefault="009178AD" w:rsidP="009C6C6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6C8BB0B6"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60729E2" w14:textId="77777777" w:rsidR="009178AD" w:rsidRPr="006276FC" w:rsidRDefault="009178AD" w:rsidP="009C6C6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14:paraId="1BDE8F02" w14:textId="77777777" w:rsidR="009178AD" w:rsidRPr="006276FC" w:rsidRDefault="009178AD" w:rsidP="009C6C63">
            <w:pPr>
              <w:pStyle w:val="TAL"/>
              <w:rPr>
                <w:snapToGrid w:val="0"/>
                <w:sz w:val="16"/>
              </w:rPr>
            </w:pPr>
            <w:r w:rsidRPr="006276FC">
              <w:rPr>
                <w:snapToGrid w:val="0"/>
                <w:sz w:val="16"/>
              </w:rPr>
              <w:t>12.8.0</w:t>
            </w:r>
          </w:p>
        </w:tc>
      </w:tr>
      <w:tr w:rsidR="009178AD" w:rsidRPr="006276FC" w14:paraId="056E3DAC"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3F21C36F" w14:textId="77777777"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14:paraId="0D534E99" w14:textId="77777777"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4FFAEBD1" w14:textId="77777777" w:rsidR="009178AD" w:rsidRPr="006276FC" w:rsidRDefault="009178AD" w:rsidP="009C6C6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68359F85" w14:textId="77777777" w:rsidR="009178AD" w:rsidRPr="006276FC" w:rsidRDefault="009178AD" w:rsidP="009C6C6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6C358F0D"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5DBDC87A" w14:textId="77777777" w:rsidR="009178AD" w:rsidRPr="006276FC" w:rsidRDefault="009178AD" w:rsidP="009C6C6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14:paraId="54C0D9BE" w14:textId="77777777" w:rsidR="009178AD" w:rsidRPr="006276FC" w:rsidRDefault="009178AD" w:rsidP="009C6C63">
            <w:pPr>
              <w:pStyle w:val="TAL"/>
              <w:rPr>
                <w:snapToGrid w:val="0"/>
                <w:sz w:val="16"/>
              </w:rPr>
            </w:pPr>
            <w:r w:rsidRPr="006276FC">
              <w:rPr>
                <w:snapToGrid w:val="0"/>
                <w:sz w:val="16"/>
              </w:rPr>
              <w:t>13.0.0</w:t>
            </w:r>
          </w:p>
        </w:tc>
      </w:tr>
      <w:tr w:rsidR="009178AD" w:rsidRPr="006276FC" w14:paraId="20FB2610"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71409552" w14:textId="77777777"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14:paraId="55AD6093" w14:textId="77777777"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75ED5EB" w14:textId="77777777" w:rsidR="009178AD" w:rsidRPr="006276FC" w:rsidRDefault="009178AD" w:rsidP="009C6C6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0C419581" w14:textId="77777777" w:rsidR="009178AD" w:rsidRPr="006276FC" w:rsidRDefault="009178AD" w:rsidP="009C6C6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4B113687"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6E65A983" w14:textId="77777777"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14:paraId="4D2509F0" w14:textId="77777777" w:rsidR="009178AD" w:rsidRPr="006276FC" w:rsidRDefault="009178AD" w:rsidP="009C6C63">
            <w:pPr>
              <w:pStyle w:val="TAL"/>
              <w:rPr>
                <w:snapToGrid w:val="0"/>
                <w:sz w:val="16"/>
              </w:rPr>
            </w:pPr>
          </w:p>
        </w:tc>
      </w:tr>
      <w:tr w:rsidR="009178AD" w:rsidRPr="006276FC" w14:paraId="65A09F8F"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5DF0008A" w14:textId="77777777" w:rsidR="009178AD" w:rsidRPr="006276FC" w:rsidRDefault="009178AD"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14:paraId="5B5187F8" w14:textId="77777777" w:rsidR="009178AD" w:rsidRPr="006276FC" w:rsidRDefault="009178AD" w:rsidP="009C6C63">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14:paraId="61DA2D21" w14:textId="77777777" w:rsidR="009178AD" w:rsidRPr="006276FC" w:rsidRDefault="009178AD" w:rsidP="009C6C6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A022462" w14:textId="77777777" w:rsidR="009178AD" w:rsidRPr="006276FC" w:rsidRDefault="009178AD" w:rsidP="009C6C6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14:paraId="0F3A6B77"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14:paraId="4F397FFB" w14:textId="77777777" w:rsidR="009178AD" w:rsidRPr="006276FC" w:rsidRDefault="009178AD" w:rsidP="009C6C6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14:paraId="6BEFB286" w14:textId="77777777" w:rsidR="009178AD" w:rsidRPr="006276FC" w:rsidRDefault="009178AD" w:rsidP="009C6C63">
            <w:pPr>
              <w:pStyle w:val="TAL"/>
              <w:rPr>
                <w:noProof/>
                <w:sz w:val="16"/>
              </w:rPr>
            </w:pPr>
            <w:r w:rsidRPr="006276FC">
              <w:rPr>
                <w:noProof/>
                <w:sz w:val="16"/>
              </w:rPr>
              <w:t>13.1.0</w:t>
            </w:r>
          </w:p>
        </w:tc>
      </w:tr>
      <w:tr w:rsidR="009178AD" w:rsidRPr="006276FC" w14:paraId="256D3FC0" w14:textId="77777777" w:rsidTr="00A55BE6">
        <w:tc>
          <w:tcPr>
            <w:tcW w:w="851" w:type="dxa"/>
            <w:tcBorders>
              <w:top w:val="nil"/>
              <w:left w:val="single" w:sz="4" w:space="0" w:color="auto"/>
              <w:bottom w:val="nil"/>
              <w:right w:val="single" w:sz="6" w:space="0" w:color="auto"/>
            </w:tcBorders>
            <w:shd w:val="solid" w:color="FFFFFF" w:fill="auto"/>
          </w:tcPr>
          <w:p w14:paraId="5E162BE8"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39F3FE5"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2FB26" w14:textId="77777777" w:rsidR="009178AD" w:rsidRPr="006276FC" w:rsidRDefault="009178AD" w:rsidP="009C6C6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49BB2A" w14:textId="77777777" w:rsidR="009178AD" w:rsidRPr="006276FC" w:rsidRDefault="009178AD" w:rsidP="009C6C6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9E3CB5"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8BCEBC" w14:textId="77777777" w:rsidR="009178AD" w:rsidRPr="006276FC" w:rsidRDefault="009178AD" w:rsidP="009C6C6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14:paraId="5986DA30" w14:textId="77777777" w:rsidR="009178AD" w:rsidRPr="006276FC" w:rsidRDefault="009178AD" w:rsidP="009C6C63">
            <w:pPr>
              <w:pStyle w:val="TAL"/>
              <w:rPr>
                <w:noProof/>
                <w:sz w:val="16"/>
              </w:rPr>
            </w:pPr>
          </w:p>
        </w:tc>
      </w:tr>
      <w:tr w:rsidR="009178AD" w:rsidRPr="006276FC" w14:paraId="2D2DC51C" w14:textId="77777777" w:rsidTr="00A55BE6">
        <w:tc>
          <w:tcPr>
            <w:tcW w:w="851" w:type="dxa"/>
            <w:tcBorders>
              <w:top w:val="nil"/>
              <w:left w:val="single" w:sz="4" w:space="0" w:color="auto"/>
              <w:bottom w:val="nil"/>
              <w:right w:val="single" w:sz="6" w:space="0" w:color="auto"/>
            </w:tcBorders>
            <w:shd w:val="solid" w:color="FFFFFF" w:fill="auto"/>
          </w:tcPr>
          <w:p w14:paraId="6B337A32"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0E3BB03"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A3CD4" w14:textId="77777777" w:rsidR="009178AD" w:rsidRPr="006276FC" w:rsidRDefault="009178AD" w:rsidP="009C6C6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4C6994" w14:textId="77777777" w:rsidR="009178AD" w:rsidRPr="006276FC" w:rsidRDefault="009178AD" w:rsidP="009C6C6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7B476E"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7019C1" w14:textId="77777777" w:rsidR="009178AD" w:rsidRPr="006276FC" w:rsidRDefault="009178AD" w:rsidP="009C6C6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14:paraId="5E98F64D" w14:textId="77777777" w:rsidR="009178AD" w:rsidRPr="006276FC" w:rsidRDefault="009178AD" w:rsidP="009C6C63">
            <w:pPr>
              <w:pStyle w:val="TAL"/>
              <w:rPr>
                <w:noProof/>
                <w:sz w:val="16"/>
              </w:rPr>
            </w:pPr>
          </w:p>
        </w:tc>
      </w:tr>
      <w:tr w:rsidR="009178AD" w:rsidRPr="006276FC" w14:paraId="34A0A758" w14:textId="77777777" w:rsidTr="00A55BE6">
        <w:tc>
          <w:tcPr>
            <w:tcW w:w="851" w:type="dxa"/>
            <w:tcBorders>
              <w:top w:val="nil"/>
              <w:left w:val="single" w:sz="4" w:space="0" w:color="auto"/>
              <w:bottom w:val="nil"/>
              <w:right w:val="single" w:sz="6" w:space="0" w:color="auto"/>
            </w:tcBorders>
            <w:shd w:val="solid" w:color="FFFFFF" w:fill="auto"/>
          </w:tcPr>
          <w:p w14:paraId="4FEF948B"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35227C60"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A4D97" w14:textId="77777777" w:rsidR="009178AD" w:rsidRPr="006276FC" w:rsidRDefault="009178AD" w:rsidP="009C6C6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14F3DBF" w14:textId="77777777" w:rsidR="009178AD" w:rsidRPr="006276FC" w:rsidRDefault="009178AD" w:rsidP="009C6C6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0A273"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4FC5A" w14:textId="77777777" w:rsidR="009178AD" w:rsidRPr="006276FC" w:rsidRDefault="009178AD" w:rsidP="009C6C6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14:paraId="4C31FC16" w14:textId="77777777" w:rsidR="009178AD" w:rsidRPr="006276FC" w:rsidRDefault="009178AD" w:rsidP="009C6C63">
            <w:pPr>
              <w:pStyle w:val="TAL"/>
              <w:rPr>
                <w:noProof/>
                <w:sz w:val="16"/>
              </w:rPr>
            </w:pPr>
          </w:p>
        </w:tc>
      </w:tr>
      <w:tr w:rsidR="009178AD" w:rsidRPr="006276FC" w14:paraId="6868878E" w14:textId="77777777" w:rsidTr="00A55BE6">
        <w:tc>
          <w:tcPr>
            <w:tcW w:w="851" w:type="dxa"/>
            <w:tcBorders>
              <w:top w:val="nil"/>
              <w:left w:val="single" w:sz="4" w:space="0" w:color="auto"/>
              <w:bottom w:val="nil"/>
              <w:right w:val="single" w:sz="6" w:space="0" w:color="auto"/>
            </w:tcBorders>
            <w:shd w:val="solid" w:color="FFFFFF" w:fill="auto"/>
          </w:tcPr>
          <w:p w14:paraId="12409C29"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3B3856B"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124060"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3C68EF" w14:textId="77777777" w:rsidR="009178AD" w:rsidRPr="006276FC" w:rsidRDefault="009178AD" w:rsidP="009C6C6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926C4B"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51606C" w14:textId="77777777" w:rsidR="009178AD" w:rsidRPr="006276FC" w:rsidRDefault="009178AD" w:rsidP="009C6C6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14:paraId="3CECEDB8" w14:textId="77777777" w:rsidR="009178AD" w:rsidRPr="006276FC" w:rsidRDefault="009178AD" w:rsidP="009C6C63">
            <w:pPr>
              <w:pStyle w:val="TAL"/>
              <w:rPr>
                <w:noProof/>
                <w:sz w:val="16"/>
              </w:rPr>
            </w:pPr>
          </w:p>
        </w:tc>
      </w:tr>
      <w:tr w:rsidR="009178AD" w:rsidRPr="006276FC" w14:paraId="547BF06D" w14:textId="77777777" w:rsidTr="00A55BE6">
        <w:tc>
          <w:tcPr>
            <w:tcW w:w="851" w:type="dxa"/>
            <w:tcBorders>
              <w:top w:val="nil"/>
              <w:left w:val="single" w:sz="4" w:space="0" w:color="auto"/>
              <w:bottom w:val="nil"/>
              <w:right w:val="single" w:sz="6" w:space="0" w:color="auto"/>
            </w:tcBorders>
            <w:shd w:val="solid" w:color="FFFFFF" w:fill="auto"/>
          </w:tcPr>
          <w:p w14:paraId="0D253904"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68090D8A"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96516"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687E3CC" w14:textId="77777777" w:rsidR="009178AD" w:rsidRPr="006276FC" w:rsidRDefault="009178AD" w:rsidP="009C6C63">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AC4AE" w14:textId="77777777"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980A33" w14:textId="77777777" w:rsidR="009178AD" w:rsidRPr="006276FC" w:rsidRDefault="009178AD" w:rsidP="009C6C63">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14:paraId="5ECC08D6" w14:textId="77777777" w:rsidR="009178AD" w:rsidRPr="006276FC" w:rsidRDefault="009178AD" w:rsidP="009C6C63">
            <w:pPr>
              <w:pStyle w:val="TAL"/>
              <w:rPr>
                <w:noProof/>
                <w:sz w:val="16"/>
              </w:rPr>
            </w:pPr>
          </w:p>
        </w:tc>
      </w:tr>
      <w:tr w:rsidR="009178AD" w:rsidRPr="006276FC" w14:paraId="47F3254C"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31C37B03"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3352EDC5" w14:textId="77777777" w:rsidR="009178AD" w:rsidRPr="006276FC" w:rsidRDefault="009178AD" w:rsidP="009C6C63">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0F786394" w14:textId="77777777"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1890E369" w14:textId="77777777" w:rsidR="009178AD" w:rsidRPr="006276FC" w:rsidRDefault="009178AD" w:rsidP="009C6C63">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14:paraId="0970E0EE" w14:textId="77777777"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A71BD43" w14:textId="77777777" w:rsidR="009178AD" w:rsidRPr="006276FC" w:rsidRDefault="009178AD" w:rsidP="009C6C63">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14:paraId="08769307" w14:textId="77777777" w:rsidR="009178AD" w:rsidRPr="006276FC" w:rsidRDefault="009178AD" w:rsidP="009C6C63">
            <w:pPr>
              <w:pStyle w:val="TAL"/>
              <w:rPr>
                <w:noProof/>
                <w:sz w:val="16"/>
              </w:rPr>
            </w:pPr>
          </w:p>
        </w:tc>
      </w:tr>
      <w:tr w:rsidR="009178AD" w:rsidRPr="006276FC" w14:paraId="408D4B42" w14:textId="77777777"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14:paraId="55EA9F76" w14:textId="77777777" w:rsidR="009178AD" w:rsidRPr="006276FC" w:rsidRDefault="009178AD"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14:paraId="24F45D51" w14:textId="77777777" w:rsidR="009178AD" w:rsidRPr="006276FC" w:rsidRDefault="009178AD" w:rsidP="009C6C63">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ACB209" w14:textId="77777777" w:rsidR="009178AD" w:rsidRPr="006276FC" w:rsidRDefault="009178AD" w:rsidP="009C6C63">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536D34A" w14:textId="77777777" w:rsidR="009178AD" w:rsidRPr="006276FC" w:rsidRDefault="009178AD" w:rsidP="009C6C63">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354BDC9"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501A441" w14:textId="77777777" w:rsidR="009178AD" w:rsidRPr="006276FC" w:rsidRDefault="009178AD" w:rsidP="009C6C63">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14:paraId="5B074274" w14:textId="77777777" w:rsidR="009178AD" w:rsidRPr="006276FC" w:rsidRDefault="009178AD" w:rsidP="009C6C63">
            <w:pPr>
              <w:pStyle w:val="TAL"/>
              <w:rPr>
                <w:noProof/>
                <w:sz w:val="16"/>
              </w:rPr>
            </w:pPr>
            <w:r w:rsidRPr="006276FC">
              <w:rPr>
                <w:noProof/>
                <w:sz w:val="16"/>
              </w:rPr>
              <w:t>13.2.0</w:t>
            </w:r>
          </w:p>
        </w:tc>
      </w:tr>
      <w:tr w:rsidR="009178AD" w:rsidRPr="006276FC" w14:paraId="5CB76DDD"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078D0B21" w14:textId="77777777" w:rsidR="009178AD" w:rsidRPr="006276FC" w:rsidRDefault="009178AD"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14:paraId="48F0B6E5" w14:textId="77777777" w:rsidR="009178AD" w:rsidRPr="006276FC" w:rsidRDefault="009178AD" w:rsidP="009C6C63">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55B16" w14:textId="77777777" w:rsidR="009178AD" w:rsidRPr="006276FC" w:rsidRDefault="009178AD" w:rsidP="009C6C63">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3A44A69" w14:textId="77777777" w:rsidR="009178AD" w:rsidRPr="006276FC" w:rsidRDefault="009178AD" w:rsidP="009C6C63">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10C77BC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FE5699F" w14:textId="77777777" w:rsidR="009178AD" w:rsidRPr="006276FC" w:rsidRDefault="009178AD" w:rsidP="009C6C63">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14:paraId="2F11E629" w14:textId="77777777" w:rsidR="009178AD" w:rsidRPr="006276FC" w:rsidRDefault="009178AD" w:rsidP="009C6C63">
            <w:pPr>
              <w:pStyle w:val="TAL"/>
              <w:rPr>
                <w:noProof/>
                <w:sz w:val="16"/>
              </w:rPr>
            </w:pPr>
            <w:r w:rsidRPr="006276FC">
              <w:rPr>
                <w:noProof/>
                <w:sz w:val="16"/>
              </w:rPr>
              <w:t>13.3.0</w:t>
            </w:r>
          </w:p>
        </w:tc>
      </w:tr>
      <w:tr w:rsidR="009178AD" w:rsidRPr="006276FC" w14:paraId="181311F5" w14:textId="77777777" w:rsidTr="00A55BE6">
        <w:tc>
          <w:tcPr>
            <w:tcW w:w="851" w:type="dxa"/>
            <w:tcBorders>
              <w:top w:val="nil"/>
              <w:left w:val="single" w:sz="4" w:space="0" w:color="auto"/>
              <w:bottom w:val="nil"/>
              <w:right w:val="single" w:sz="6" w:space="0" w:color="auto"/>
            </w:tcBorders>
            <w:shd w:val="solid" w:color="FFFFFF" w:fill="auto"/>
          </w:tcPr>
          <w:p w14:paraId="03FE8F41"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57CA6D87"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8C7BC" w14:textId="77777777" w:rsidR="009178AD" w:rsidRPr="006276FC" w:rsidRDefault="009178AD" w:rsidP="009C6C63">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16733C29" w14:textId="77777777" w:rsidR="009178AD" w:rsidRPr="006276FC" w:rsidRDefault="009178AD" w:rsidP="009C6C63">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DD7A199"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345F46F8" w14:textId="77777777" w:rsidR="009178AD" w:rsidRPr="006276FC" w:rsidRDefault="009178AD" w:rsidP="009C6C63">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14:paraId="46327082" w14:textId="77777777" w:rsidR="009178AD" w:rsidRPr="006276FC" w:rsidRDefault="009178AD" w:rsidP="009C6C63">
            <w:pPr>
              <w:pStyle w:val="TAL"/>
              <w:rPr>
                <w:noProof/>
                <w:sz w:val="16"/>
              </w:rPr>
            </w:pPr>
          </w:p>
        </w:tc>
      </w:tr>
      <w:tr w:rsidR="009178AD" w:rsidRPr="006276FC" w14:paraId="4E9AB157" w14:textId="77777777" w:rsidTr="00A55BE6">
        <w:tc>
          <w:tcPr>
            <w:tcW w:w="851" w:type="dxa"/>
            <w:tcBorders>
              <w:top w:val="nil"/>
              <w:left w:val="single" w:sz="4" w:space="0" w:color="auto"/>
              <w:bottom w:val="nil"/>
              <w:right w:val="single" w:sz="6" w:space="0" w:color="auto"/>
            </w:tcBorders>
            <w:shd w:val="solid" w:color="FFFFFF" w:fill="auto"/>
          </w:tcPr>
          <w:p w14:paraId="2EA4989B"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B7F396A"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A7FCF" w14:textId="77777777"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595FC0C" w14:textId="77777777" w:rsidR="009178AD" w:rsidRPr="006276FC" w:rsidRDefault="009178AD" w:rsidP="009C6C63">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05F315A8"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9927179" w14:textId="77777777" w:rsidR="009178AD" w:rsidRPr="006276FC" w:rsidRDefault="009178AD" w:rsidP="009C6C63">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14:paraId="62180593" w14:textId="77777777" w:rsidR="009178AD" w:rsidRPr="006276FC" w:rsidRDefault="009178AD" w:rsidP="009C6C63">
            <w:pPr>
              <w:pStyle w:val="TAL"/>
              <w:rPr>
                <w:noProof/>
                <w:sz w:val="16"/>
              </w:rPr>
            </w:pPr>
          </w:p>
        </w:tc>
      </w:tr>
      <w:tr w:rsidR="009178AD" w:rsidRPr="006276FC" w14:paraId="15793BA0" w14:textId="77777777" w:rsidTr="00A55BE6">
        <w:tc>
          <w:tcPr>
            <w:tcW w:w="851" w:type="dxa"/>
            <w:tcBorders>
              <w:top w:val="nil"/>
              <w:left w:val="single" w:sz="4" w:space="0" w:color="auto"/>
              <w:bottom w:val="nil"/>
              <w:right w:val="single" w:sz="6" w:space="0" w:color="auto"/>
            </w:tcBorders>
            <w:shd w:val="solid" w:color="FFFFFF" w:fill="auto"/>
          </w:tcPr>
          <w:p w14:paraId="1F9247C0"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49D74EDE"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96460" w14:textId="77777777"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18CACE2" w14:textId="77777777" w:rsidR="009178AD" w:rsidRPr="006276FC" w:rsidRDefault="009178AD" w:rsidP="009C6C63">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3CD15D87"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6FDCE99" w14:textId="77777777" w:rsidR="009178AD" w:rsidRPr="006276FC" w:rsidRDefault="009178AD" w:rsidP="009C6C63">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14:paraId="11EB9329" w14:textId="77777777" w:rsidR="009178AD" w:rsidRPr="006276FC" w:rsidRDefault="009178AD" w:rsidP="009C6C63">
            <w:pPr>
              <w:pStyle w:val="TAL"/>
              <w:rPr>
                <w:noProof/>
                <w:sz w:val="16"/>
              </w:rPr>
            </w:pPr>
          </w:p>
        </w:tc>
      </w:tr>
      <w:tr w:rsidR="009178AD" w:rsidRPr="006276FC" w14:paraId="03A5E548"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66F137A6"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4EF0C2EE"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730652" w14:textId="77777777" w:rsidR="009178AD" w:rsidRPr="006276FC" w:rsidRDefault="009178AD" w:rsidP="009C6C63">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28C633CF" w14:textId="77777777" w:rsidR="009178AD" w:rsidRPr="006276FC" w:rsidRDefault="009178AD" w:rsidP="009C6C63">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6BE52A1" w14:textId="77777777" w:rsidR="009178AD" w:rsidRPr="006276FC" w:rsidRDefault="009178AD" w:rsidP="009C6C63">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E74E0CC" w14:textId="77777777" w:rsidR="009178AD" w:rsidRPr="006276FC" w:rsidRDefault="009178AD"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14:paraId="44E0EB0B" w14:textId="77777777" w:rsidR="009178AD" w:rsidRPr="006276FC" w:rsidRDefault="009178AD" w:rsidP="009C6C63">
            <w:pPr>
              <w:pStyle w:val="TAL"/>
              <w:rPr>
                <w:noProof/>
                <w:sz w:val="16"/>
              </w:rPr>
            </w:pPr>
          </w:p>
        </w:tc>
      </w:tr>
      <w:tr w:rsidR="009178AD" w:rsidRPr="006276FC" w14:paraId="3EFBABC6" w14:textId="77777777" w:rsidTr="00A55BE6">
        <w:tc>
          <w:tcPr>
            <w:tcW w:w="851" w:type="dxa"/>
            <w:tcBorders>
              <w:top w:val="single" w:sz="4" w:space="0" w:color="auto"/>
              <w:left w:val="single" w:sz="4" w:space="0" w:color="auto"/>
              <w:bottom w:val="nil"/>
              <w:right w:val="single" w:sz="6" w:space="0" w:color="auto"/>
            </w:tcBorders>
            <w:shd w:val="solid" w:color="FFFFFF" w:fill="auto"/>
          </w:tcPr>
          <w:p w14:paraId="0E59BE4C" w14:textId="77777777" w:rsidR="009178AD" w:rsidRPr="006276FC" w:rsidRDefault="009178AD"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14:paraId="23E6137F" w14:textId="77777777" w:rsidR="009178AD" w:rsidRPr="006276FC" w:rsidRDefault="009178AD" w:rsidP="009C6C63">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86B738" w14:textId="77777777" w:rsidR="009178AD" w:rsidRPr="006276FC" w:rsidRDefault="009178AD" w:rsidP="009C6C63">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672FAF24" w14:textId="77777777" w:rsidR="009178AD" w:rsidRPr="006276FC" w:rsidRDefault="009178AD" w:rsidP="009C6C63">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2B5EE314"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23A386D" w14:textId="77777777" w:rsidR="009178AD" w:rsidRPr="006276FC" w:rsidRDefault="009178AD" w:rsidP="009C6C63">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14:paraId="3E939659" w14:textId="77777777" w:rsidR="009178AD" w:rsidRPr="006276FC" w:rsidRDefault="009178AD" w:rsidP="009C6C63">
            <w:pPr>
              <w:pStyle w:val="TAL"/>
              <w:rPr>
                <w:noProof/>
                <w:sz w:val="16"/>
              </w:rPr>
            </w:pPr>
            <w:r w:rsidRPr="006276FC">
              <w:rPr>
                <w:noProof/>
                <w:sz w:val="16"/>
              </w:rPr>
              <w:t>13.4.0</w:t>
            </w:r>
          </w:p>
        </w:tc>
      </w:tr>
      <w:tr w:rsidR="009178AD" w:rsidRPr="006276FC" w14:paraId="178493E4" w14:textId="77777777" w:rsidTr="00A55BE6">
        <w:tc>
          <w:tcPr>
            <w:tcW w:w="851" w:type="dxa"/>
            <w:tcBorders>
              <w:top w:val="nil"/>
              <w:left w:val="single" w:sz="4" w:space="0" w:color="auto"/>
              <w:bottom w:val="nil"/>
              <w:right w:val="single" w:sz="6" w:space="0" w:color="auto"/>
            </w:tcBorders>
            <w:shd w:val="solid" w:color="FFFFFF" w:fill="auto"/>
          </w:tcPr>
          <w:p w14:paraId="57F9A3CB"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F0D8CEC"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E3FBF8"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64648CF" w14:textId="77777777" w:rsidR="009178AD" w:rsidRPr="006276FC" w:rsidRDefault="009178AD" w:rsidP="009C6C63">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016426BD"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A2EC5BF" w14:textId="77777777" w:rsidR="009178AD" w:rsidRPr="006276FC" w:rsidRDefault="009178AD" w:rsidP="009C6C63">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14:paraId="6F652D37" w14:textId="77777777" w:rsidR="009178AD" w:rsidRPr="006276FC" w:rsidRDefault="009178AD" w:rsidP="009C6C63">
            <w:pPr>
              <w:pStyle w:val="TAL"/>
              <w:rPr>
                <w:noProof/>
                <w:sz w:val="16"/>
              </w:rPr>
            </w:pPr>
          </w:p>
        </w:tc>
      </w:tr>
      <w:tr w:rsidR="009178AD" w:rsidRPr="006276FC" w14:paraId="7A0D862B" w14:textId="77777777" w:rsidTr="00A55BE6">
        <w:tc>
          <w:tcPr>
            <w:tcW w:w="851" w:type="dxa"/>
            <w:tcBorders>
              <w:top w:val="nil"/>
              <w:left w:val="single" w:sz="4" w:space="0" w:color="auto"/>
              <w:bottom w:val="nil"/>
              <w:right w:val="single" w:sz="6" w:space="0" w:color="auto"/>
            </w:tcBorders>
            <w:shd w:val="solid" w:color="FFFFFF" w:fill="auto"/>
          </w:tcPr>
          <w:p w14:paraId="542A3D83"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7386A074"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C6887E" w14:textId="77777777" w:rsidR="009178AD" w:rsidRPr="006276FC" w:rsidRDefault="009178AD" w:rsidP="009C6C63">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716EF11C" w14:textId="77777777" w:rsidR="009178AD" w:rsidRPr="006276FC" w:rsidRDefault="009178AD" w:rsidP="009C6C63">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4824A6D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122A1D6" w14:textId="77777777" w:rsidR="009178AD" w:rsidRPr="006276FC" w:rsidRDefault="009178AD" w:rsidP="009C6C63">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14:paraId="68A76D00" w14:textId="77777777" w:rsidR="009178AD" w:rsidRPr="006276FC" w:rsidRDefault="009178AD" w:rsidP="009C6C63">
            <w:pPr>
              <w:pStyle w:val="TAL"/>
              <w:rPr>
                <w:noProof/>
                <w:sz w:val="16"/>
              </w:rPr>
            </w:pPr>
          </w:p>
        </w:tc>
      </w:tr>
      <w:tr w:rsidR="009178AD" w:rsidRPr="006276FC" w14:paraId="552A4062" w14:textId="77777777" w:rsidTr="00A55BE6">
        <w:tc>
          <w:tcPr>
            <w:tcW w:w="851" w:type="dxa"/>
            <w:tcBorders>
              <w:top w:val="nil"/>
              <w:left w:val="single" w:sz="4" w:space="0" w:color="auto"/>
              <w:bottom w:val="nil"/>
              <w:right w:val="single" w:sz="6" w:space="0" w:color="auto"/>
            </w:tcBorders>
            <w:shd w:val="solid" w:color="FFFFFF" w:fill="auto"/>
          </w:tcPr>
          <w:p w14:paraId="73E11269" w14:textId="77777777"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14:paraId="1C8C2A7A"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464630"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AFF7E4C" w14:textId="77777777" w:rsidR="009178AD" w:rsidRPr="006276FC" w:rsidRDefault="009178AD" w:rsidP="009C6C63">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469D01CD"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05AE74C" w14:textId="77777777" w:rsidR="009178AD" w:rsidRPr="006276FC" w:rsidRDefault="009178AD" w:rsidP="009C6C63">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14:paraId="0A680F93" w14:textId="77777777" w:rsidR="009178AD" w:rsidRPr="006276FC" w:rsidRDefault="009178AD" w:rsidP="009C6C63">
            <w:pPr>
              <w:pStyle w:val="TAL"/>
              <w:rPr>
                <w:noProof/>
                <w:sz w:val="16"/>
              </w:rPr>
            </w:pPr>
          </w:p>
        </w:tc>
      </w:tr>
      <w:tr w:rsidR="009178AD" w:rsidRPr="006276FC" w14:paraId="4EBACF66" w14:textId="77777777" w:rsidTr="00A55BE6">
        <w:tc>
          <w:tcPr>
            <w:tcW w:w="851" w:type="dxa"/>
            <w:tcBorders>
              <w:top w:val="nil"/>
              <w:left w:val="single" w:sz="4" w:space="0" w:color="auto"/>
              <w:bottom w:val="single" w:sz="4" w:space="0" w:color="auto"/>
              <w:right w:val="single" w:sz="6" w:space="0" w:color="auto"/>
            </w:tcBorders>
            <w:shd w:val="solid" w:color="FFFFFF" w:fill="auto"/>
          </w:tcPr>
          <w:p w14:paraId="50F4E277" w14:textId="77777777"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14:paraId="5DA0DA87" w14:textId="77777777"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EC4B13" w14:textId="77777777"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14:paraId="4A091688" w14:textId="77777777" w:rsidR="009178AD" w:rsidRPr="006276FC" w:rsidRDefault="009178AD" w:rsidP="009C6C63">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14:paraId="59B23858"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528791D" w14:textId="77777777" w:rsidR="009178AD" w:rsidRPr="006276FC" w:rsidRDefault="009178AD" w:rsidP="009C6C63">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14:paraId="1CBB0BA7" w14:textId="77777777" w:rsidR="009178AD" w:rsidRPr="006276FC" w:rsidRDefault="009178AD" w:rsidP="009C6C63">
            <w:pPr>
              <w:pStyle w:val="TAL"/>
              <w:rPr>
                <w:noProof/>
                <w:sz w:val="16"/>
              </w:rPr>
            </w:pPr>
          </w:p>
        </w:tc>
      </w:tr>
      <w:tr w:rsidR="009178AD" w:rsidRPr="006276FC" w14:paraId="2B208C7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FB34BB3"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C6C1573"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7FCDB1" w14:textId="77777777" w:rsidR="009178AD" w:rsidRPr="006276FC" w:rsidRDefault="009178AD" w:rsidP="009C6C63">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702F53C" w14:textId="77777777" w:rsidR="009178AD" w:rsidRPr="006276FC" w:rsidRDefault="009178AD" w:rsidP="009C6C63">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786FB40" w14:textId="77777777" w:rsidR="009178AD" w:rsidRPr="006276FC"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061BB24" w14:textId="77777777" w:rsidR="009178AD" w:rsidRPr="006276FC" w:rsidRDefault="009178AD" w:rsidP="009C6C63">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51558" w14:textId="77777777" w:rsidR="009178AD" w:rsidRPr="006276FC" w:rsidRDefault="009178AD" w:rsidP="009C6C63">
            <w:pPr>
              <w:pStyle w:val="TAL"/>
              <w:rPr>
                <w:noProof/>
                <w:sz w:val="16"/>
              </w:rPr>
            </w:pPr>
            <w:r w:rsidRPr="006276FC">
              <w:rPr>
                <w:noProof/>
                <w:sz w:val="16"/>
              </w:rPr>
              <w:t>13.5.0</w:t>
            </w:r>
          </w:p>
        </w:tc>
      </w:tr>
      <w:tr w:rsidR="009178AD" w:rsidRPr="006276FC" w14:paraId="0C4CECE5"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AB96D40"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6A0F6AE"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8246785" w14:textId="77777777" w:rsidR="009178AD" w:rsidRPr="006276FC" w:rsidRDefault="009178AD" w:rsidP="009C6C63">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7A45241" w14:textId="77777777" w:rsidR="009178AD" w:rsidRPr="006276FC" w:rsidRDefault="009178AD" w:rsidP="009C6C63">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5F441A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688A7A5" w14:textId="77777777" w:rsidR="009178AD" w:rsidRPr="006276FC" w:rsidRDefault="009178AD" w:rsidP="009C6C63">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45350" w14:textId="77777777" w:rsidR="009178AD" w:rsidRPr="006276FC" w:rsidRDefault="009178AD" w:rsidP="009C6C63">
            <w:pPr>
              <w:pStyle w:val="TAL"/>
              <w:rPr>
                <w:noProof/>
                <w:sz w:val="16"/>
              </w:rPr>
            </w:pPr>
            <w:r w:rsidRPr="006276FC">
              <w:rPr>
                <w:noProof/>
                <w:sz w:val="16"/>
              </w:rPr>
              <w:t>13.5.0</w:t>
            </w:r>
          </w:p>
        </w:tc>
      </w:tr>
      <w:tr w:rsidR="009178AD" w:rsidRPr="006276FC" w14:paraId="5C0DF3C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E28D5F1" w14:textId="77777777"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A48D10" w14:textId="77777777"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C48B3B" w14:textId="77777777" w:rsidR="009178AD" w:rsidRPr="006276FC" w:rsidRDefault="009178AD" w:rsidP="009C6C63">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1E5058" w14:textId="77777777" w:rsidR="009178AD" w:rsidRPr="006276FC" w:rsidRDefault="009178AD" w:rsidP="009C6C63">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FD07C0"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C1F2B0A" w14:textId="77777777" w:rsidR="009178AD" w:rsidRPr="006276FC" w:rsidRDefault="009178AD" w:rsidP="009C6C63">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C2F3C1" w14:textId="77777777" w:rsidR="009178AD" w:rsidRPr="006276FC" w:rsidRDefault="009178AD" w:rsidP="009C6C63">
            <w:pPr>
              <w:pStyle w:val="TAL"/>
              <w:rPr>
                <w:noProof/>
                <w:sz w:val="16"/>
              </w:rPr>
            </w:pPr>
            <w:r w:rsidRPr="006276FC">
              <w:rPr>
                <w:noProof/>
                <w:sz w:val="16"/>
              </w:rPr>
              <w:t>13.5.0</w:t>
            </w:r>
          </w:p>
        </w:tc>
      </w:tr>
      <w:tr w:rsidR="009178AD" w:rsidRPr="006276FC" w14:paraId="40B52DCF"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E4DE9C5" w14:textId="77777777"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E0DE131" w14:textId="77777777"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84D83C" w14:textId="77777777" w:rsidR="009178AD" w:rsidRPr="006276FC" w:rsidRDefault="009178AD" w:rsidP="009C6C63">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46861EB" w14:textId="77777777" w:rsidR="009178AD" w:rsidRPr="006276FC" w:rsidRDefault="009178AD" w:rsidP="009C6C63">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815255"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340582D" w14:textId="77777777" w:rsidR="009178AD" w:rsidRPr="006276FC" w:rsidRDefault="009178AD" w:rsidP="009C6C63">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39342" w14:textId="77777777" w:rsidR="009178AD" w:rsidRPr="006276FC" w:rsidRDefault="009178AD" w:rsidP="009C6C63">
            <w:pPr>
              <w:pStyle w:val="TAL"/>
              <w:rPr>
                <w:noProof/>
                <w:sz w:val="16"/>
              </w:rPr>
            </w:pPr>
            <w:r w:rsidRPr="006276FC">
              <w:rPr>
                <w:noProof/>
                <w:sz w:val="16"/>
              </w:rPr>
              <w:t>13.6.0</w:t>
            </w:r>
          </w:p>
        </w:tc>
      </w:tr>
      <w:tr w:rsidR="009178AD" w:rsidRPr="006276FC" w14:paraId="711E41E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1AB2815" w14:textId="77777777"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E2D64DA" w14:textId="77777777"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82D404" w14:textId="77777777" w:rsidR="009178AD" w:rsidRPr="006276FC" w:rsidRDefault="009178AD" w:rsidP="009C6C63">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C0C7F9D" w14:textId="77777777" w:rsidR="009178AD" w:rsidRPr="006276FC" w:rsidRDefault="009178AD" w:rsidP="009C6C63">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6885B90"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82D7FA0" w14:textId="77777777" w:rsidR="009178AD" w:rsidRPr="006276FC" w:rsidRDefault="009178AD" w:rsidP="009C6C63">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5EE93" w14:textId="77777777" w:rsidR="009178AD" w:rsidRPr="006276FC" w:rsidRDefault="009178AD" w:rsidP="009C6C63">
            <w:pPr>
              <w:pStyle w:val="TAL"/>
              <w:rPr>
                <w:noProof/>
                <w:sz w:val="16"/>
              </w:rPr>
            </w:pPr>
            <w:r w:rsidRPr="006276FC">
              <w:rPr>
                <w:noProof/>
                <w:sz w:val="16"/>
              </w:rPr>
              <w:t>14.0.0</w:t>
            </w:r>
          </w:p>
        </w:tc>
      </w:tr>
      <w:tr w:rsidR="009178AD" w:rsidRPr="006276FC" w14:paraId="5DF2DE30"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0D27C0E"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DEFCB"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14F5E4" w14:textId="77777777" w:rsidR="009178AD" w:rsidRPr="006276FC" w:rsidRDefault="009178AD" w:rsidP="009C6C63">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32A200C" w14:textId="77777777" w:rsidR="009178AD" w:rsidRPr="006276FC" w:rsidRDefault="009178AD" w:rsidP="009C6C63">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21C1545"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68D8A7" w14:textId="77777777" w:rsidR="009178AD" w:rsidRPr="006276FC" w:rsidRDefault="009178AD" w:rsidP="009C6C63">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C3750" w14:textId="77777777" w:rsidR="009178AD" w:rsidRPr="006276FC" w:rsidRDefault="009178AD" w:rsidP="009C6C63">
            <w:pPr>
              <w:pStyle w:val="TAL"/>
              <w:rPr>
                <w:noProof/>
                <w:sz w:val="16"/>
              </w:rPr>
            </w:pPr>
            <w:r w:rsidRPr="006276FC">
              <w:rPr>
                <w:noProof/>
                <w:sz w:val="16"/>
              </w:rPr>
              <w:t>14.1.0</w:t>
            </w:r>
          </w:p>
        </w:tc>
      </w:tr>
      <w:tr w:rsidR="009178AD" w:rsidRPr="006276FC" w14:paraId="72ADE58B"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942C761"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E7BC51"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302E5D" w14:textId="77777777"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D6F95CE" w14:textId="77777777" w:rsidR="009178AD" w:rsidRPr="006276FC" w:rsidRDefault="009178AD" w:rsidP="009C6C63">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CD2C884"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D635123" w14:textId="77777777" w:rsidR="009178AD" w:rsidRPr="006276FC" w:rsidRDefault="009178AD" w:rsidP="009C6C63">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C75BF" w14:textId="77777777" w:rsidR="009178AD" w:rsidRPr="006276FC" w:rsidRDefault="009178AD" w:rsidP="009C6C63">
            <w:pPr>
              <w:pStyle w:val="TAL"/>
              <w:rPr>
                <w:noProof/>
                <w:sz w:val="16"/>
              </w:rPr>
            </w:pPr>
            <w:r w:rsidRPr="006276FC">
              <w:rPr>
                <w:noProof/>
                <w:sz w:val="16"/>
              </w:rPr>
              <w:t>14.1.0</w:t>
            </w:r>
          </w:p>
        </w:tc>
      </w:tr>
      <w:tr w:rsidR="009178AD" w:rsidRPr="006276FC" w14:paraId="0EC1D30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44BF870"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186ACBD"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69DB682" w14:textId="77777777"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B6F8FFD" w14:textId="77777777" w:rsidR="009178AD" w:rsidRPr="006276FC" w:rsidRDefault="009178AD" w:rsidP="009C6C63">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F3B2E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D241C04" w14:textId="77777777" w:rsidR="009178AD" w:rsidRPr="006276FC" w:rsidRDefault="009178AD" w:rsidP="009C6C63">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3B132" w14:textId="77777777" w:rsidR="009178AD" w:rsidRPr="006276FC" w:rsidRDefault="009178AD" w:rsidP="009C6C63">
            <w:pPr>
              <w:pStyle w:val="TAL"/>
              <w:rPr>
                <w:noProof/>
                <w:sz w:val="16"/>
              </w:rPr>
            </w:pPr>
            <w:r w:rsidRPr="006276FC">
              <w:rPr>
                <w:noProof/>
                <w:sz w:val="16"/>
              </w:rPr>
              <w:t>14.1.0</w:t>
            </w:r>
          </w:p>
        </w:tc>
      </w:tr>
      <w:tr w:rsidR="009178AD" w:rsidRPr="006276FC" w14:paraId="48805DD9"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CC8D9B4"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054B067"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00302" w14:textId="77777777" w:rsidR="009178AD" w:rsidRPr="006276FC" w:rsidRDefault="009178AD" w:rsidP="009C6C63">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7804848" w14:textId="77777777" w:rsidR="009178AD" w:rsidRPr="006276FC" w:rsidRDefault="009178AD" w:rsidP="009C6C63">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F61D13D"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6A4FE41" w14:textId="77777777" w:rsidR="009178AD" w:rsidRPr="006276FC" w:rsidRDefault="009178AD" w:rsidP="009C6C63">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AEF70" w14:textId="77777777" w:rsidR="009178AD" w:rsidRPr="006276FC" w:rsidRDefault="009178AD" w:rsidP="009C6C63">
            <w:pPr>
              <w:pStyle w:val="TAL"/>
              <w:rPr>
                <w:noProof/>
                <w:sz w:val="16"/>
              </w:rPr>
            </w:pPr>
            <w:r w:rsidRPr="006276FC">
              <w:rPr>
                <w:noProof/>
                <w:sz w:val="16"/>
              </w:rPr>
              <w:t>14.1.0</w:t>
            </w:r>
          </w:p>
        </w:tc>
      </w:tr>
      <w:tr w:rsidR="009178AD" w:rsidRPr="006276FC" w14:paraId="42EE9B0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F9D3694" w14:textId="77777777"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43C96B" w14:textId="77777777"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92FF3D" w14:textId="77777777" w:rsidR="009178AD" w:rsidRPr="006276FC" w:rsidRDefault="009178AD" w:rsidP="009C6C63">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E569A2E" w14:textId="77777777" w:rsidR="009178AD" w:rsidRPr="006276FC" w:rsidRDefault="009178AD" w:rsidP="009C6C63">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B65BA72"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8AE51E6" w14:textId="77777777" w:rsidR="009178AD" w:rsidRPr="006276FC" w:rsidRDefault="009178AD" w:rsidP="009C6C63">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8BE05" w14:textId="77777777" w:rsidR="009178AD" w:rsidRPr="006276FC" w:rsidRDefault="009178AD" w:rsidP="009C6C63">
            <w:pPr>
              <w:pStyle w:val="TAL"/>
              <w:rPr>
                <w:noProof/>
                <w:sz w:val="16"/>
              </w:rPr>
            </w:pPr>
            <w:r w:rsidRPr="006276FC">
              <w:rPr>
                <w:noProof/>
                <w:sz w:val="16"/>
              </w:rPr>
              <w:t>14.1.0</w:t>
            </w:r>
          </w:p>
        </w:tc>
      </w:tr>
      <w:tr w:rsidR="009178AD" w:rsidRPr="006276FC" w14:paraId="4FBB459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6BD89B8"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0594A8F"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8E2D4F"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6D15FA" w14:textId="77777777" w:rsidR="009178AD" w:rsidRPr="006276FC" w:rsidRDefault="009178AD" w:rsidP="009C6C63">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4F0EF56"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1A9614" w14:textId="77777777" w:rsidR="009178AD" w:rsidRPr="006276FC" w:rsidRDefault="009178AD" w:rsidP="009C6C63">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C3CF5" w14:textId="77777777" w:rsidR="009178AD" w:rsidRPr="006276FC" w:rsidRDefault="009178AD" w:rsidP="009C6C63">
            <w:pPr>
              <w:pStyle w:val="TAL"/>
              <w:rPr>
                <w:noProof/>
                <w:sz w:val="16"/>
              </w:rPr>
            </w:pPr>
            <w:r w:rsidRPr="006276FC">
              <w:rPr>
                <w:noProof/>
                <w:sz w:val="16"/>
              </w:rPr>
              <w:t>14.2.0</w:t>
            </w:r>
          </w:p>
        </w:tc>
      </w:tr>
      <w:tr w:rsidR="009178AD" w:rsidRPr="006276FC" w14:paraId="1B1C732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E6A843B"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5FB05D"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DACF5"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E136A7" w14:textId="77777777" w:rsidR="009178AD" w:rsidRPr="006276FC" w:rsidRDefault="009178AD" w:rsidP="009C6C63">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FA840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1A8C955" w14:textId="77777777" w:rsidR="009178AD" w:rsidRPr="006276FC" w:rsidRDefault="009178AD" w:rsidP="009C6C63">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076DA" w14:textId="77777777" w:rsidR="009178AD" w:rsidRPr="006276FC" w:rsidRDefault="009178AD" w:rsidP="009C6C63">
            <w:pPr>
              <w:pStyle w:val="TAL"/>
              <w:rPr>
                <w:noProof/>
                <w:sz w:val="16"/>
              </w:rPr>
            </w:pPr>
            <w:r w:rsidRPr="006276FC">
              <w:rPr>
                <w:noProof/>
                <w:sz w:val="16"/>
              </w:rPr>
              <w:t>14.2.0</w:t>
            </w:r>
          </w:p>
        </w:tc>
      </w:tr>
      <w:tr w:rsidR="009178AD" w:rsidRPr="006276FC" w14:paraId="2285D0A3"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D7A319A"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3CDAEA5"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B1D7A4"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5AA9766" w14:textId="77777777" w:rsidR="009178AD" w:rsidRPr="006276FC" w:rsidRDefault="009178AD" w:rsidP="009C6C63">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C7F28AE"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548622C" w14:textId="77777777" w:rsidR="009178AD" w:rsidRPr="006276FC" w:rsidRDefault="009178AD" w:rsidP="009C6C63">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E5FC" w14:textId="77777777" w:rsidR="009178AD" w:rsidRPr="006276FC" w:rsidRDefault="009178AD" w:rsidP="009C6C63">
            <w:pPr>
              <w:pStyle w:val="TAL"/>
              <w:rPr>
                <w:noProof/>
                <w:sz w:val="16"/>
              </w:rPr>
            </w:pPr>
            <w:r w:rsidRPr="006276FC">
              <w:rPr>
                <w:noProof/>
                <w:sz w:val="16"/>
              </w:rPr>
              <w:t>14.2.0</w:t>
            </w:r>
          </w:p>
        </w:tc>
      </w:tr>
      <w:tr w:rsidR="009178AD" w:rsidRPr="006276FC" w14:paraId="1585586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2A1B9C3"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601854"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92019F" w14:textId="77777777"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254F699" w14:textId="77777777" w:rsidR="009178AD" w:rsidRPr="006276FC" w:rsidRDefault="009178AD" w:rsidP="009C6C63">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850A27"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AE320FC" w14:textId="77777777" w:rsidR="009178AD" w:rsidRPr="006276FC" w:rsidRDefault="009178AD" w:rsidP="009C6C63">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51A78" w14:textId="77777777" w:rsidR="009178AD" w:rsidRPr="006276FC" w:rsidRDefault="009178AD" w:rsidP="009C6C63">
            <w:pPr>
              <w:pStyle w:val="TAL"/>
              <w:rPr>
                <w:noProof/>
                <w:sz w:val="16"/>
              </w:rPr>
            </w:pPr>
            <w:r w:rsidRPr="006276FC">
              <w:rPr>
                <w:noProof/>
                <w:sz w:val="16"/>
              </w:rPr>
              <w:t>14.2.0</w:t>
            </w:r>
          </w:p>
        </w:tc>
      </w:tr>
      <w:tr w:rsidR="009178AD" w:rsidRPr="006276FC" w14:paraId="36F287A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79D51AB" w14:textId="77777777"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52D654" w14:textId="77777777"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F519BF" w14:textId="77777777" w:rsidR="009178AD" w:rsidRPr="006276FC" w:rsidRDefault="009178AD" w:rsidP="009C6C63">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AE9AE4B" w14:textId="77777777" w:rsidR="009178AD" w:rsidRPr="006276FC" w:rsidRDefault="009178AD" w:rsidP="009C6C63">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1D06163"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23513C4" w14:textId="77777777" w:rsidR="009178AD" w:rsidRPr="006276FC" w:rsidRDefault="009178AD" w:rsidP="009C6C63">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42956" w14:textId="77777777" w:rsidR="009178AD" w:rsidRPr="006276FC" w:rsidRDefault="009178AD" w:rsidP="009C6C63">
            <w:pPr>
              <w:pStyle w:val="TAL"/>
              <w:rPr>
                <w:noProof/>
                <w:sz w:val="16"/>
              </w:rPr>
            </w:pPr>
            <w:r w:rsidRPr="006276FC">
              <w:rPr>
                <w:noProof/>
                <w:sz w:val="16"/>
              </w:rPr>
              <w:t>14.2.0</w:t>
            </w:r>
          </w:p>
        </w:tc>
      </w:tr>
      <w:tr w:rsidR="009178AD" w:rsidRPr="006276FC" w14:paraId="08312D6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114A1EF5"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924CF5"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9F366E" w14:textId="77777777" w:rsidR="009178AD" w:rsidRPr="006276FC" w:rsidRDefault="009178AD" w:rsidP="009C6C63">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CF81B96" w14:textId="77777777" w:rsidR="009178AD" w:rsidRPr="006276FC" w:rsidRDefault="009178AD" w:rsidP="009C6C63">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5472CA0"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687B583" w14:textId="77777777" w:rsidR="009178AD" w:rsidRPr="006276FC" w:rsidRDefault="009178AD" w:rsidP="009C6C63">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B560D" w14:textId="77777777" w:rsidR="009178AD" w:rsidRPr="006276FC" w:rsidRDefault="009178AD" w:rsidP="009C6C63">
            <w:pPr>
              <w:pStyle w:val="TAL"/>
              <w:rPr>
                <w:noProof/>
                <w:sz w:val="16"/>
              </w:rPr>
            </w:pPr>
            <w:r w:rsidRPr="006276FC">
              <w:rPr>
                <w:noProof/>
                <w:sz w:val="16"/>
              </w:rPr>
              <w:t>14.3.0</w:t>
            </w:r>
          </w:p>
        </w:tc>
      </w:tr>
      <w:tr w:rsidR="009178AD" w:rsidRPr="006276FC" w14:paraId="593A2858"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1A7ABD9"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8787F17"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B09EB3" w14:textId="77777777" w:rsidR="009178AD" w:rsidRPr="006276FC" w:rsidRDefault="009178AD" w:rsidP="009C6C63">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FC510EB" w14:textId="77777777" w:rsidR="009178AD" w:rsidRPr="006276FC" w:rsidRDefault="009178AD" w:rsidP="009C6C63">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626E3A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CF98206" w14:textId="77777777" w:rsidR="009178AD" w:rsidRPr="006276FC" w:rsidRDefault="009178AD" w:rsidP="009C6C63">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DE4AA" w14:textId="77777777" w:rsidR="009178AD" w:rsidRPr="006276FC" w:rsidRDefault="009178AD" w:rsidP="009C6C63">
            <w:pPr>
              <w:pStyle w:val="TAL"/>
              <w:rPr>
                <w:noProof/>
                <w:sz w:val="16"/>
              </w:rPr>
            </w:pPr>
            <w:r w:rsidRPr="006276FC">
              <w:rPr>
                <w:noProof/>
                <w:sz w:val="16"/>
              </w:rPr>
              <w:t>14.3.0</w:t>
            </w:r>
          </w:p>
        </w:tc>
      </w:tr>
      <w:tr w:rsidR="009178AD" w:rsidRPr="006276FC" w14:paraId="5F250DE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72AA8F6"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AA0BBE9"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5AB9D" w14:textId="77777777" w:rsidR="009178AD" w:rsidRPr="006276FC" w:rsidRDefault="009178AD" w:rsidP="009C6C63">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8A59B4C" w14:textId="77777777" w:rsidR="009178AD" w:rsidRPr="006276FC" w:rsidRDefault="009178AD" w:rsidP="009C6C63">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44396CA"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FFC979A" w14:textId="77777777" w:rsidR="009178AD" w:rsidRPr="006276FC" w:rsidRDefault="009178AD" w:rsidP="009C6C63">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0CF14" w14:textId="77777777" w:rsidR="009178AD" w:rsidRPr="006276FC" w:rsidRDefault="009178AD" w:rsidP="009C6C63">
            <w:pPr>
              <w:pStyle w:val="TAL"/>
              <w:rPr>
                <w:noProof/>
                <w:sz w:val="16"/>
              </w:rPr>
            </w:pPr>
            <w:r w:rsidRPr="006276FC">
              <w:rPr>
                <w:noProof/>
                <w:sz w:val="16"/>
              </w:rPr>
              <w:t>14.3.0</w:t>
            </w:r>
          </w:p>
        </w:tc>
      </w:tr>
      <w:tr w:rsidR="009178AD" w:rsidRPr="006276FC" w14:paraId="2633885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B933661"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999EA73"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0C414FF" w14:textId="77777777"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D663E98" w14:textId="77777777" w:rsidR="009178AD" w:rsidRPr="006276FC" w:rsidRDefault="009178AD" w:rsidP="009C6C63">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67C43C2"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8402ABD" w14:textId="77777777" w:rsidR="009178AD" w:rsidRPr="006276FC" w:rsidRDefault="009178AD" w:rsidP="009C6C63">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47685" w14:textId="77777777" w:rsidR="009178AD" w:rsidRPr="006276FC" w:rsidRDefault="009178AD" w:rsidP="009C6C63">
            <w:pPr>
              <w:pStyle w:val="TAL"/>
              <w:rPr>
                <w:noProof/>
                <w:sz w:val="16"/>
              </w:rPr>
            </w:pPr>
            <w:r w:rsidRPr="006276FC">
              <w:rPr>
                <w:noProof/>
                <w:sz w:val="16"/>
              </w:rPr>
              <w:t>15.0.0</w:t>
            </w:r>
          </w:p>
        </w:tc>
      </w:tr>
      <w:tr w:rsidR="009178AD" w:rsidRPr="006276FC" w14:paraId="1148E45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20211AE" w14:textId="77777777"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46CF54C" w14:textId="77777777"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0B45D5" w14:textId="77777777"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282B6AD" w14:textId="77777777" w:rsidR="009178AD" w:rsidRPr="006276FC" w:rsidRDefault="009178AD" w:rsidP="009C6C63">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BA6CA76"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8B1F2DF" w14:textId="77777777" w:rsidR="009178AD" w:rsidRPr="006276FC" w:rsidRDefault="009178AD" w:rsidP="009C6C63">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F5C68" w14:textId="77777777" w:rsidR="009178AD" w:rsidRPr="006276FC" w:rsidRDefault="009178AD" w:rsidP="009C6C63">
            <w:pPr>
              <w:pStyle w:val="TAL"/>
              <w:rPr>
                <w:noProof/>
                <w:sz w:val="16"/>
              </w:rPr>
            </w:pPr>
            <w:r w:rsidRPr="006276FC">
              <w:rPr>
                <w:noProof/>
                <w:sz w:val="16"/>
              </w:rPr>
              <w:t>15.0.0</w:t>
            </w:r>
          </w:p>
        </w:tc>
      </w:tr>
      <w:tr w:rsidR="009178AD" w:rsidRPr="006276FC" w14:paraId="6B8A2BF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46BA56F" w14:textId="77777777"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B65B08" w14:textId="77777777"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CF153B" w14:textId="77777777" w:rsidR="009178AD" w:rsidRPr="006276FC" w:rsidRDefault="009178AD" w:rsidP="009C6C63">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96E2B50" w14:textId="77777777" w:rsidR="009178AD" w:rsidRPr="006276FC" w:rsidRDefault="009178AD" w:rsidP="009C6C63">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2805C5A"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63BCB1" w14:textId="77777777" w:rsidR="009178AD" w:rsidRPr="006276FC" w:rsidRDefault="009178AD" w:rsidP="009C6C63">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4A9D88" w14:textId="77777777" w:rsidR="009178AD" w:rsidRPr="006276FC" w:rsidRDefault="009178AD" w:rsidP="009C6C63">
            <w:pPr>
              <w:pStyle w:val="TAL"/>
              <w:rPr>
                <w:noProof/>
                <w:sz w:val="16"/>
              </w:rPr>
            </w:pPr>
            <w:r w:rsidRPr="006276FC">
              <w:rPr>
                <w:noProof/>
                <w:sz w:val="16"/>
              </w:rPr>
              <w:t>15.1.0</w:t>
            </w:r>
          </w:p>
        </w:tc>
      </w:tr>
      <w:tr w:rsidR="009178AD" w:rsidRPr="006276FC" w14:paraId="45A080C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EC5A076" w14:textId="77777777"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EA9A0E9" w14:textId="77777777"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8F06DF" w14:textId="77777777" w:rsidR="009178AD" w:rsidRPr="006276FC" w:rsidRDefault="009178AD" w:rsidP="009C6C63">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079F83" w14:textId="77777777" w:rsidR="009178AD" w:rsidRPr="006276FC" w:rsidRDefault="009178AD" w:rsidP="009C6C63">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7F19DD"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01012BE" w14:textId="77777777" w:rsidR="009178AD" w:rsidRPr="006276FC" w:rsidRDefault="009178AD" w:rsidP="009C6C63">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BEC9A" w14:textId="77777777" w:rsidR="009178AD" w:rsidRPr="006276FC" w:rsidRDefault="009178AD" w:rsidP="009C6C63">
            <w:pPr>
              <w:pStyle w:val="TAL"/>
              <w:rPr>
                <w:noProof/>
                <w:sz w:val="16"/>
              </w:rPr>
            </w:pPr>
            <w:r w:rsidRPr="006276FC">
              <w:rPr>
                <w:noProof/>
                <w:sz w:val="16"/>
              </w:rPr>
              <w:t>15.1.0</w:t>
            </w:r>
          </w:p>
        </w:tc>
      </w:tr>
      <w:tr w:rsidR="009178AD" w:rsidRPr="006276FC" w14:paraId="16B9206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3979FC6F" w14:textId="77777777" w:rsidR="009178AD" w:rsidRPr="006276FC" w:rsidRDefault="009178AD"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7D5FE80" w14:textId="77777777" w:rsidR="009178AD" w:rsidRPr="006276FC" w:rsidRDefault="009178AD" w:rsidP="009C6C63">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91359E" w14:textId="77777777" w:rsidR="009178AD" w:rsidRPr="006276FC" w:rsidRDefault="009178AD" w:rsidP="009C6C63">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C29BF4" w14:textId="77777777" w:rsidR="009178AD" w:rsidRPr="006276FC" w:rsidRDefault="009178AD" w:rsidP="009C6C63">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E5CA44"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68D5862" w14:textId="77777777" w:rsidR="009178AD" w:rsidRPr="006276FC" w:rsidRDefault="009178AD" w:rsidP="009C6C63">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4A4F5" w14:textId="77777777" w:rsidR="009178AD" w:rsidRPr="006276FC" w:rsidRDefault="009178AD" w:rsidP="009C6C63">
            <w:pPr>
              <w:pStyle w:val="TAL"/>
              <w:rPr>
                <w:noProof/>
                <w:sz w:val="16"/>
              </w:rPr>
            </w:pPr>
            <w:r w:rsidRPr="006276FC">
              <w:rPr>
                <w:noProof/>
                <w:sz w:val="16"/>
              </w:rPr>
              <w:t>15.2.0</w:t>
            </w:r>
          </w:p>
        </w:tc>
      </w:tr>
      <w:tr w:rsidR="009178AD" w:rsidRPr="006276FC" w14:paraId="3786A416"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71DABC5" w14:textId="77777777" w:rsidR="009178AD" w:rsidRPr="006276FC" w:rsidRDefault="009178AD"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38AEC" w14:textId="77777777" w:rsidR="009178AD" w:rsidRPr="006276FC" w:rsidRDefault="009178AD" w:rsidP="009C6C63">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0537DC" w14:textId="77777777" w:rsidR="009178AD" w:rsidRPr="006276FC" w:rsidRDefault="009178AD" w:rsidP="009C6C63">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CA845" w14:textId="77777777" w:rsidR="009178AD" w:rsidRPr="006276FC" w:rsidRDefault="009178AD" w:rsidP="009C6C63">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0457F" w14:textId="77777777"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846D84D" w14:textId="77777777" w:rsidR="009178AD" w:rsidRPr="006276FC" w:rsidRDefault="009178AD" w:rsidP="009C6C63">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4E089" w14:textId="77777777" w:rsidR="009178AD" w:rsidRPr="006276FC" w:rsidRDefault="009178AD" w:rsidP="009C6C63">
            <w:pPr>
              <w:pStyle w:val="TAL"/>
              <w:rPr>
                <w:noProof/>
                <w:sz w:val="16"/>
              </w:rPr>
            </w:pPr>
            <w:r w:rsidRPr="006276FC">
              <w:rPr>
                <w:noProof/>
                <w:sz w:val="16"/>
              </w:rPr>
              <w:t>15.3.0</w:t>
            </w:r>
          </w:p>
        </w:tc>
      </w:tr>
      <w:tr w:rsidR="009178AD" w:rsidRPr="006276FC" w14:paraId="7FD98E9F"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351C24C"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97C370"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3173C3"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32ABAD" w14:textId="77777777" w:rsidR="009178AD" w:rsidRPr="006276FC" w:rsidRDefault="009178AD" w:rsidP="009C6C63">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1F0C94C"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D670AA1" w14:textId="77777777" w:rsidR="009178AD" w:rsidRPr="006276FC" w:rsidRDefault="009178AD" w:rsidP="009C6C63">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F87CD" w14:textId="77777777" w:rsidR="009178AD" w:rsidRPr="006276FC" w:rsidRDefault="009178AD" w:rsidP="009C6C63">
            <w:pPr>
              <w:pStyle w:val="TAL"/>
              <w:rPr>
                <w:noProof/>
                <w:sz w:val="16"/>
              </w:rPr>
            </w:pPr>
            <w:r w:rsidRPr="006276FC">
              <w:rPr>
                <w:noProof/>
                <w:sz w:val="16"/>
              </w:rPr>
              <w:t>15.4.0</w:t>
            </w:r>
          </w:p>
        </w:tc>
      </w:tr>
      <w:tr w:rsidR="009178AD" w:rsidRPr="006276FC" w14:paraId="227BC3A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8417115"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19C0E44"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DC262A"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AB0DC78" w14:textId="77777777" w:rsidR="009178AD" w:rsidRPr="006276FC" w:rsidRDefault="009178AD" w:rsidP="009C6C63">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E06BECF" w14:textId="77777777"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43D2F586" w14:textId="77777777" w:rsidR="009178AD" w:rsidRPr="006276FC" w:rsidRDefault="009178AD" w:rsidP="009C6C63">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1E5DB" w14:textId="77777777" w:rsidR="009178AD" w:rsidRPr="006276FC" w:rsidRDefault="009178AD" w:rsidP="009C6C63">
            <w:pPr>
              <w:pStyle w:val="TAL"/>
              <w:rPr>
                <w:noProof/>
                <w:sz w:val="16"/>
              </w:rPr>
            </w:pPr>
            <w:r w:rsidRPr="006276FC">
              <w:rPr>
                <w:noProof/>
                <w:sz w:val="16"/>
              </w:rPr>
              <w:t>15.4.0</w:t>
            </w:r>
          </w:p>
        </w:tc>
      </w:tr>
      <w:tr w:rsidR="009178AD" w:rsidRPr="006276FC" w14:paraId="6FFFD2CE"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10E7169" w14:textId="77777777"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21670B" w14:textId="77777777"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7AD6AD" w14:textId="77777777"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18AB3B4" w14:textId="77777777" w:rsidR="009178AD" w:rsidRPr="006276FC" w:rsidRDefault="009178AD" w:rsidP="009C6C63">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1CE492" w14:textId="77777777"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C798942" w14:textId="77777777" w:rsidR="009178AD" w:rsidRPr="006276FC" w:rsidRDefault="009178AD" w:rsidP="009C6C63">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3891D" w14:textId="77777777" w:rsidR="009178AD" w:rsidRPr="006276FC" w:rsidRDefault="009178AD" w:rsidP="009C6C63">
            <w:pPr>
              <w:pStyle w:val="TAL"/>
              <w:rPr>
                <w:noProof/>
                <w:sz w:val="16"/>
              </w:rPr>
            </w:pPr>
            <w:r w:rsidRPr="006276FC">
              <w:rPr>
                <w:noProof/>
                <w:sz w:val="16"/>
              </w:rPr>
              <w:t>15.4.0</w:t>
            </w:r>
          </w:p>
        </w:tc>
      </w:tr>
      <w:tr w:rsidR="009178AD" w:rsidRPr="006276FC" w14:paraId="0973798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4472EA8" w14:textId="77777777" w:rsidR="009178AD" w:rsidRPr="006276FC" w:rsidRDefault="009178AD"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D5CCC0"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1CED45"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C72BEF" w14:textId="77777777" w:rsidR="009178AD" w:rsidRPr="006276FC" w:rsidRDefault="009178AD" w:rsidP="009C6C63">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DED4EB0" w14:textId="77777777"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3F067C3" w14:textId="77777777" w:rsidR="009178AD" w:rsidRPr="006276FC" w:rsidRDefault="009178AD"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C99C07" w14:textId="77777777" w:rsidR="009178AD" w:rsidRPr="006276FC" w:rsidRDefault="009178AD" w:rsidP="009C6C63">
            <w:pPr>
              <w:pStyle w:val="TAL"/>
              <w:rPr>
                <w:noProof/>
                <w:sz w:val="16"/>
              </w:rPr>
            </w:pPr>
            <w:r>
              <w:rPr>
                <w:noProof/>
                <w:sz w:val="16"/>
              </w:rPr>
              <w:t>15.5.0</w:t>
            </w:r>
          </w:p>
        </w:tc>
      </w:tr>
      <w:tr w:rsidR="009178AD" w:rsidRPr="006276FC" w14:paraId="696432D4"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E093636" w14:textId="77777777"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271821F"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99A432"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3CF032" w14:textId="77777777" w:rsidR="009178AD" w:rsidRPr="006276FC" w:rsidRDefault="009178AD" w:rsidP="009C6C63">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D7ACCA" w14:textId="77777777"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50CC0B1" w14:textId="77777777" w:rsidR="009178AD" w:rsidRPr="006276FC" w:rsidRDefault="009178AD" w:rsidP="009C6C63">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8EACA" w14:textId="77777777" w:rsidR="009178AD" w:rsidRPr="006276FC" w:rsidRDefault="009178AD" w:rsidP="009C6C63">
            <w:pPr>
              <w:pStyle w:val="TAL"/>
              <w:rPr>
                <w:noProof/>
                <w:sz w:val="16"/>
              </w:rPr>
            </w:pPr>
            <w:r>
              <w:rPr>
                <w:noProof/>
                <w:sz w:val="16"/>
              </w:rPr>
              <w:t>15.5.0</w:t>
            </w:r>
          </w:p>
        </w:tc>
      </w:tr>
      <w:tr w:rsidR="009178AD" w:rsidRPr="006276FC" w14:paraId="0323B3D7"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43FEDAFD" w14:textId="77777777"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23EBF0" w14:textId="77777777"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1F095D" w14:textId="77777777"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5B710F3" w14:textId="77777777" w:rsidR="009178AD" w:rsidRDefault="009178AD" w:rsidP="009C6C63">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B11FDC9" w14:textId="77777777" w:rsidR="009178AD"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C41FB1B" w14:textId="77777777" w:rsidR="009178AD" w:rsidRPr="0065423D" w:rsidRDefault="009178AD" w:rsidP="009C6C63">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4B3B04" w14:textId="77777777" w:rsidR="009178AD" w:rsidRPr="006276FC" w:rsidRDefault="009178AD" w:rsidP="009C6C63">
            <w:pPr>
              <w:pStyle w:val="TAL"/>
              <w:rPr>
                <w:noProof/>
                <w:sz w:val="16"/>
              </w:rPr>
            </w:pPr>
            <w:r>
              <w:rPr>
                <w:noProof/>
                <w:sz w:val="16"/>
              </w:rPr>
              <w:t>15.5.0</w:t>
            </w:r>
          </w:p>
        </w:tc>
      </w:tr>
      <w:tr w:rsidR="009178AD" w:rsidRPr="006276FC" w14:paraId="6BED2114"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BB6F91A"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7F248E"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AA1857" w14:textId="77777777"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D74BE78" w14:textId="77777777" w:rsidR="009178AD" w:rsidRDefault="009178AD" w:rsidP="009C6C63">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2BBADBA"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050491E4" w14:textId="77777777" w:rsidR="009178AD" w:rsidRPr="0065423D" w:rsidRDefault="009178AD" w:rsidP="009C6C63">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78B9" w14:textId="77777777" w:rsidR="009178AD" w:rsidRDefault="009178AD" w:rsidP="009C6C63">
            <w:pPr>
              <w:pStyle w:val="TAL"/>
              <w:rPr>
                <w:noProof/>
                <w:sz w:val="16"/>
              </w:rPr>
            </w:pPr>
            <w:r>
              <w:rPr>
                <w:noProof/>
                <w:sz w:val="16"/>
              </w:rPr>
              <w:t>15.6.0</w:t>
            </w:r>
          </w:p>
        </w:tc>
      </w:tr>
      <w:tr w:rsidR="009178AD" w:rsidRPr="006276FC" w14:paraId="1B649A4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31AEE3C"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B3231EA"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B1A7BE" w14:textId="77777777" w:rsidR="009178AD" w:rsidRDefault="009178AD" w:rsidP="009C6C63">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7CE450" w14:textId="77777777" w:rsidR="009178AD" w:rsidRDefault="009178AD" w:rsidP="009C6C63">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4FA50F"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97BFBAE" w14:textId="77777777" w:rsidR="009178AD" w:rsidRPr="0065423D" w:rsidRDefault="009178AD" w:rsidP="009C6C63">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303C7" w14:textId="77777777" w:rsidR="009178AD" w:rsidRDefault="009178AD" w:rsidP="009C6C63">
            <w:pPr>
              <w:pStyle w:val="TAL"/>
              <w:rPr>
                <w:noProof/>
                <w:sz w:val="16"/>
              </w:rPr>
            </w:pPr>
            <w:r>
              <w:rPr>
                <w:noProof/>
                <w:sz w:val="16"/>
              </w:rPr>
              <w:t>15.6.0</w:t>
            </w:r>
          </w:p>
        </w:tc>
      </w:tr>
      <w:tr w:rsidR="009178AD" w:rsidRPr="006276FC" w14:paraId="4AB39565"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7D802781"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86E29"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26DCC1" w14:textId="77777777"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0EFCB5B" w14:textId="77777777" w:rsidR="009178AD" w:rsidRDefault="009178AD" w:rsidP="009C6C63">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A59239F"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8B86221" w14:textId="77777777" w:rsidR="009178AD" w:rsidRPr="0065423D" w:rsidRDefault="009178AD" w:rsidP="009C6C63">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95DE3" w14:textId="77777777" w:rsidR="009178AD" w:rsidRDefault="009178AD" w:rsidP="009C6C63">
            <w:pPr>
              <w:pStyle w:val="TAL"/>
              <w:rPr>
                <w:noProof/>
                <w:sz w:val="16"/>
              </w:rPr>
            </w:pPr>
            <w:r>
              <w:rPr>
                <w:noProof/>
                <w:sz w:val="16"/>
              </w:rPr>
              <w:t>15.6.0</w:t>
            </w:r>
          </w:p>
        </w:tc>
      </w:tr>
      <w:tr w:rsidR="009178AD" w:rsidRPr="006276FC" w14:paraId="5B9442CC"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6772BEA" w14:textId="77777777"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4DCA340" w14:textId="77777777"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6F8FAA" w14:textId="77777777" w:rsidR="009178AD" w:rsidRDefault="009178AD" w:rsidP="009C6C63">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5E73631" w14:textId="77777777" w:rsidR="009178AD" w:rsidRDefault="009178AD"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6A993"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1A7459F3" w14:textId="77777777" w:rsidR="009178AD" w:rsidRPr="0065423D" w:rsidRDefault="009178AD" w:rsidP="009C6C63">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B882E" w14:textId="77777777" w:rsidR="009178AD" w:rsidRDefault="009178AD" w:rsidP="009C6C63">
            <w:pPr>
              <w:pStyle w:val="TAL"/>
              <w:rPr>
                <w:noProof/>
                <w:sz w:val="16"/>
              </w:rPr>
            </w:pPr>
            <w:r>
              <w:rPr>
                <w:noProof/>
                <w:sz w:val="16"/>
              </w:rPr>
              <w:t>15.6.0</w:t>
            </w:r>
          </w:p>
        </w:tc>
      </w:tr>
      <w:tr w:rsidR="009178AD" w:rsidRPr="006276FC" w14:paraId="619164E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1D37023" w14:textId="77777777"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781DB5D" w14:textId="77777777"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C940CD" w14:textId="77777777" w:rsidR="009178AD" w:rsidRDefault="009178AD" w:rsidP="009C6C63">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2C7ACED" w14:textId="77777777" w:rsidR="009178AD" w:rsidRDefault="009178AD" w:rsidP="009C6C63">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41B945" w14:textId="77777777" w:rsidR="009178AD"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216D563F" w14:textId="77777777" w:rsidR="009178AD" w:rsidRPr="003C3605" w:rsidRDefault="009178AD" w:rsidP="009C6C63">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281FB" w14:textId="77777777" w:rsidR="009178AD" w:rsidRDefault="009178AD" w:rsidP="009C6C63">
            <w:pPr>
              <w:pStyle w:val="TAL"/>
              <w:rPr>
                <w:noProof/>
                <w:sz w:val="16"/>
              </w:rPr>
            </w:pPr>
            <w:r>
              <w:rPr>
                <w:noProof/>
                <w:sz w:val="16"/>
              </w:rPr>
              <w:t>15.7.0</w:t>
            </w:r>
          </w:p>
        </w:tc>
      </w:tr>
      <w:tr w:rsidR="009178AD" w:rsidRPr="006276FC" w14:paraId="49B27C14"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21D7FEC1" w14:textId="77777777"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65504FB" w14:textId="77777777"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AD0D57" w14:textId="77777777" w:rsidR="009178AD" w:rsidRDefault="009178AD" w:rsidP="009C6C63">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7E59BB2" w14:textId="77777777" w:rsidR="009178AD" w:rsidRDefault="009178AD" w:rsidP="009C6C63">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92D461" w14:textId="77777777"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1EA6979" w14:textId="77777777" w:rsidR="009178AD" w:rsidRPr="003C3605" w:rsidRDefault="009178AD" w:rsidP="009C6C63">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D37CD" w14:textId="77777777" w:rsidR="009178AD" w:rsidRDefault="009178AD" w:rsidP="009C6C63">
            <w:pPr>
              <w:pStyle w:val="TAL"/>
              <w:rPr>
                <w:noProof/>
                <w:sz w:val="16"/>
              </w:rPr>
            </w:pPr>
            <w:r>
              <w:rPr>
                <w:noProof/>
                <w:sz w:val="16"/>
              </w:rPr>
              <w:t>15.7.0</w:t>
            </w:r>
          </w:p>
        </w:tc>
      </w:tr>
      <w:tr w:rsidR="009178AD" w:rsidRPr="006276FC" w14:paraId="45B930C1"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F4EE57A" w14:textId="77777777" w:rsidR="009178AD" w:rsidRDefault="009178AD"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C66DD5" w14:textId="77777777" w:rsidR="009178AD" w:rsidRDefault="009178AD" w:rsidP="009C6C63">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706F88" w14:textId="77777777" w:rsidR="009178AD" w:rsidRDefault="009178AD" w:rsidP="009C6C63">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F735E4A" w14:textId="77777777" w:rsidR="009178AD" w:rsidRDefault="009178AD" w:rsidP="009C6C63">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7F52B55" w14:textId="77777777"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638C0576" w14:textId="77777777" w:rsidR="009178AD" w:rsidRPr="00C570D1" w:rsidRDefault="009178AD" w:rsidP="009C6C63">
            <w:pPr>
              <w:pStyle w:val="TAL"/>
              <w:rPr>
                <w:noProof/>
                <w:sz w:val="16"/>
              </w:rPr>
            </w:pPr>
            <w:r w:rsidRPr="00A55BE6">
              <w:rPr>
                <w:noProof/>
                <w:sz w:val="16"/>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BA78CE" w14:textId="77777777" w:rsidR="009178AD" w:rsidRDefault="009178AD" w:rsidP="009C6C63">
            <w:pPr>
              <w:pStyle w:val="TAL"/>
              <w:rPr>
                <w:noProof/>
                <w:sz w:val="16"/>
              </w:rPr>
            </w:pPr>
            <w:r>
              <w:rPr>
                <w:noProof/>
                <w:sz w:val="16"/>
              </w:rPr>
              <w:t>15.8.0</w:t>
            </w:r>
          </w:p>
        </w:tc>
      </w:tr>
      <w:tr w:rsidR="00A55BE6" w:rsidRPr="006276FC" w14:paraId="673E2DA0"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6C90459C" w14:textId="77777777" w:rsidR="00A55BE6" w:rsidRDefault="00A55BE6"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5CB6848" w14:textId="77777777" w:rsidR="00A55BE6" w:rsidRDefault="00A55BE6" w:rsidP="009C6C63">
            <w:pPr>
              <w:pStyle w:val="TAL"/>
              <w:rPr>
                <w:noProof/>
                <w:sz w:val="16"/>
              </w:rPr>
            </w:pPr>
            <w:r>
              <w:rPr>
                <w:noProof/>
                <w:sz w:val="16"/>
              </w:rPr>
              <w:t>CT#87e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6C80AE" w14:textId="77777777" w:rsidR="00A55BE6" w:rsidRDefault="00A55BE6" w:rsidP="009C6C63">
            <w:pPr>
              <w:pStyle w:val="TAL"/>
              <w:rPr>
                <w:noProof/>
                <w:sz w:val="16"/>
              </w:rPr>
            </w:pPr>
            <w:r>
              <w:rPr>
                <w:noProof/>
                <w:sz w:val="16"/>
              </w:rPr>
              <w:t>CP-200022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89143B1" w14:textId="77777777" w:rsidR="00A55BE6" w:rsidRDefault="00A55BE6" w:rsidP="009C6C63">
            <w:pPr>
              <w:pStyle w:val="TAL"/>
              <w:rPr>
                <w:noProof/>
                <w:sz w:val="16"/>
              </w:rPr>
            </w:pPr>
            <w:r>
              <w:rPr>
                <w:noProof/>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7DEA4C8" w14:textId="77777777" w:rsidR="00A55BE6" w:rsidRDefault="00A55BE6"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7364716F" w14:textId="77777777" w:rsidR="00A55BE6" w:rsidRPr="00A55BE6" w:rsidRDefault="00A55BE6"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94ED" w14:textId="77777777" w:rsidR="00A55BE6" w:rsidRDefault="00A55BE6" w:rsidP="009C6C63">
            <w:pPr>
              <w:pStyle w:val="TAL"/>
              <w:rPr>
                <w:noProof/>
                <w:sz w:val="16"/>
              </w:rPr>
            </w:pPr>
            <w:r>
              <w:rPr>
                <w:noProof/>
                <w:sz w:val="16"/>
              </w:rPr>
              <w:t>16.0.0</w:t>
            </w:r>
          </w:p>
        </w:tc>
      </w:tr>
      <w:tr w:rsidR="009C6C63" w:rsidRPr="006276FC" w14:paraId="4F7D291D"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576931C2" w14:textId="77777777"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A6C91F" w14:textId="77777777"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7EAED0" w14:textId="77777777" w:rsidR="009C6C63" w:rsidRDefault="009C6C63" w:rsidP="009C6C63">
            <w:pPr>
              <w:pStyle w:val="TAL"/>
              <w:rPr>
                <w:noProof/>
                <w:sz w:val="16"/>
              </w:rPr>
            </w:pPr>
            <w:r>
              <w:rPr>
                <w:noProof/>
                <w:sz w:val="16"/>
              </w:rPr>
              <w:t>CP-201038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D05217A" w14:textId="77777777" w:rsidR="009C6C63" w:rsidRDefault="009C6C63"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8E21CD6" w14:textId="77777777" w:rsidR="009C6C63" w:rsidRDefault="009C6C63"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55791D93" w14:textId="77777777" w:rsidR="009C6C63" w:rsidRPr="00A55BE6" w:rsidRDefault="006D7270"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009C6C63"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07675" w14:textId="77777777" w:rsidR="009C6C63" w:rsidRDefault="009C6C63" w:rsidP="009C6C63">
            <w:pPr>
              <w:pStyle w:val="TAL"/>
              <w:rPr>
                <w:noProof/>
                <w:sz w:val="16"/>
              </w:rPr>
            </w:pPr>
            <w:r>
              <w:rPr>
                <w:noProof/>
                <w:sz w:val="16"/>
              </w:rPr>
              <w:t>16.1.0</w:t>
            </w:r>
          </w:p>
        </w:tc>
      </w:tr>
      <w:tr w:rsidR="009C6C63" w:rsidRPr="006276FC" w14:paraId="20343672" w14:textId="77777777"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14:paraId="0F9F29BC" w14:textId="77777777"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810CFDC" w14:textId="77777777"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031E76" w14:textId="77777777" w:rsidR="009C6C63" w:rsidRDefault="009C6C63" w:rsidP="009C6C63">
            <w:pPr>
              <w:pStyle w:val="TAL"/>
              <w:rPr>
                <w:noProof/>
                <w:sz w:val="16"/>
              </w:rPr>
            </w:pPr>
            <w:r>
              <w:rPr>
                <w:noProof/>
                <w:sz w:val="16"/>
              </w:rPr>
              <w:t>CP-201036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B47227" w14:textId="77777777" w:rsidR="009C6C63" w:rsidRDefault="00A93171" w:rsidP="009C6C63">
            <w:pPr>
              <w:pStyle w:val="TAL"/>
              <w:rPr>
                <w:noProof/>
                <w:sz w:val="16"/>
              </w:rPr>
            </w:pPr>
            <w:r>
              <w:rPr>
                <w:noProof/>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78C217A" w14:textId="77777777" w:rsidR="009C6C63" w:rsidRDefault="00A93171"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14:paraId="35ED20F5" w14:textId="77777777" w:rsidR="009C6C63" w:rsidRPr="00A55BE6" w:rsidRDefault="00A93171"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3676" w14:textId="77777777" w:rsidR="009C6C63" w:rsidRDefault="009C6C63" w:rsidP="009C6C63">
            <w:pPr>
              <w:pStyle w:val="TAL"/>
              <w:rPr>
                <w:noProof/>
                <w:sz w:val="16"/>
              </w:rPr>
            </w:pPr>
            <w:r>
              <w:rPr>
                <w:noProof/>
                <w:sz w:val="16"/>
              </w:rPr>
              <w:t>16.1.0</w:t>
            </w:r>
          </w:p>
        </w:tc>
      </w:tr>
      <w:tr w:rsidR="00C0002C" w:rsidRPr="006276FC" w14:paraId="756FD851"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0E196445" w14:textId="77777777"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F286F06" w14:textId="77777777"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382FB7" w14:textId="77777777" w:rsidR="00C0002C" w:rsidRDefault="00C0002C" w:rsidP="00C0002C">
            <w:pPr>
              <w:pStyle w:val="TAL"/>
              <w:rPr>
                <w:noProof/>
                <w:sz w:val="16"/>
              </w:rPr>
            </w:pPr>
            <w:r>
              <w:rPr>
                <w:noProof/>
                <w:sz w:val="16"/>
              </w:rPr>
              <w:t>CP-203022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7F8B671A" w14:textId="77777777" w:rsidR="00C0002C" w:rsidRDefault="00C0002C" w:rsidP="00C0002C">
            <w:pPr>
              <w:pStyle w:val="TAL"/>
              <w:rPr>
                <w:noProof/>
                <w:sz w:val="16"/>
              </w:rPr>
            </w:pPr>
            <w:r>
              <w:rPr>
                <w:noProof/>
                <w:sz w:val="16"/>
              </w:rPr>
              <w:t>0641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FF58AB" w14:textId="77777777"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5BF9544A" w14:textId="77777777" w:rsidR="00C0002C" w:rsidRPr="00F80D7D" w:rsidRDefault="00C0002C" w:rsidP="00F80D7D">
            <w:pPr>
              <w:pStyle w:val="TAL"/>
              <w:rPr>
                <w:noProof/>
                <w:sz w:val="16"/>
              </w:rPr>
            </w:pPr>
            <w:r w:rsidRPr="00F80D7D">
              <w:rPr>
                <w:noProof/>
                <w:sz w:val="16"/>
              </w:rPr>
              <w:t>Incomplete implemented CR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6F42" w14:textId="77777777" w:rsidR="00C0002C" w:rsidRDefault="00C0002C" w:rsidP="00C0002C">
            <w:pPr>
              <w:pStyle w:val="TAL"/>
              <w:rPr>
                <w:noProof/>
                <w:sz w:val="16"/>
              </w:rPr>
            </w:pPr>
            <w:r>
              <w:rPr>
                <w:noProof/>
                <w:sz w:val="16"/>
              </w:rPr>
              <w:t>16.2.0</w:t>
            </w:r>
          </w:p>
        </w:tc>
      </w:tr>
      <w:tr w:rsidR="00C0002C" w:rsidRPr="006276FC" w14:paraId="3DC1DC74"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5ECA951C" w14:textId="77777777"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CC72C6A" w14:textId="77777777"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FF9ECC" w14:textId="77777777" w:rsidR="00C0002C" w:rsidRDefault="00C0002C" w:rsidP="00C0002C">
            <w:pPr>
              <w:pStyle w:val="TAL"/>
              <w:rPr>
                <w:noProof/>
                <w:sz w:val="16"/>
              </w:rPr>
            </w:pPr>
            <w:r>
              <w:rPr>
                <w:noProof/>
                <w:sz w:val="16"/>
              </w:rPr>
              <w:t>CP-203026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C7BCC1B" w14:textId="77777777" w:rsidR="00C0002C" w:rsidRDefault="00C0002C" w:rsidP="00C0002C">
            <w:pPr>
              <w:pStyle w:val="TAL"/>
              <w:rPr>
                <w:noProof/>
                <w:sz w:val="16"/>
              </w:rPr>
            </w:pPr>
            <w:r>
              <w:rPr>
                <w:noProof/>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451F30A" w14:textId="77777777"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76E58831" w14:textId="77777777" w:rsidR="00C0002C" w:rsidRPr="00F80D7D" w:rsidRDefault="00C0002C" w:rsidP="00F80D7D">
            <w:pPr>
              <w:pStyle w:val="TAL"/>
              <w:rPr>
                <w:noProof/>
                <w:sz w:val="16"/>
              </w:rPr>
            </w:pPr>
            <w:r w:rsidRPr="00F80D7D">
              <w:rPr>
                <w:noProof/>
                <w:sz w:val="16"/>
              </w:rPr>
              <w:t>5G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6BD87" w14:textId="77777777" w:rsidR="00C0002C" w:rsidRDefault="00C0002C" w:rsidP="00C0002C">
            <w:pPr>
              <w:pStyle w:val="TAL"/>
              <w:rPr>
                <w:noProof/>
                <w:sz w:val="16"/>
              </w:rPr>
            </w:pPr>
            <w:r>
              <w:rPr>
                <w:noProof/>
                <w:sz w:val="16"/>
              </w:rPr>
              <w:t>16.2.0</w:t>
            </w:r>
          </w:p>
        </w:tc>
      </w:tr>
      <w:tr w:rsidR="004F1159" w:rsidRPr="006276FC" w14:paraId="4F46F0DA"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51332402" w14:textId="77777777" w:rsidR="004F1159" w:rsidRDefault="004F1159"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1F940B6" w14:textId="77777777" w:rsidR="004F1159" w:rsidRDefault="004F1159" w:rsidP="004F1159">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3453BE" w14:textId="77777777" w:rsidR="004F1159" w:rsidRDefault="004F1159" w:rsidP="004F1159">
            <w:pPr>
              <w:pStyle w:val="TAL"/>
              <w:rPr>
                <w:noProof/>
                <w:sz w:val="16"/>
              </w:rPr>
            </w:pPr>
            <w:r>
              <w:rPr>
                <w:noProof/>
                <w:sz w:val="16"/>
              </w:rPr>
              <w:t>CP-203056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C7D80C1" w14:textId="77777777" w:rsidR="004F1159" w:rsidRDefault="004F1159" w:rsidP="004F1159">
            <w:pPr>
              <w:pStyle w:val="TAL"/>
              <w:rPr>
                <w:noProof/>
                <w:sz w:val="16"/>
              </w:rPr>
            </w:pPr>
            <w:r>
              <w:rPr>
                <w:noProof/>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5C15910" w14:textId="77777777" w:rsidR="004F1159" w:rsidRDefault="004F1159" w:rsidP="004F1159">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0582727D" w14:textId="77777777" w:rsidR="004F1159" w:rsidRPr="00F80D7D" w:rsidRDefault="004F1159" w:rsidP="00F80D7D">
            <w:pPr>
              <w:pStyle w:val="TAL"/>
              <w:rPr>
                <w:noProof/>
                <w:sz w:val="16"/>
              </w:rPr>
            </w:pPr>
            <w:r w:rsidRPr="00F80D7D">
              <w:rPr>
                <w:noProof/>
                <w:sz w:val="16"/>
              </w:rPr>
              <w:t>Subscription to notification of IMEI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ED74F" w14:textId="77777777" w:rsidR="004F1159" w:rsidRDefault="004F1159" w:rsidP="004F1159">
            <w:pPr>
              <w:pStyle w:val="TAL"/>
              <w:rPr>
                <w:noProof/>
                <w:sz w:val="16"/>
              </w:rPr>
            </w:pPr>
            <w:r>
              <w:rPr>
                <w:noProof/>
                <w:sz w:val="16"/>
              </w:rPr>
              <w:t>17.0.0</w:t>
            </w:r>
          </w:p>
        </w:tc>
      </w:tr>
      <w:tr w:rsidR="00F80D7D" w:rsidRPr="006276FC" w14:paraId="30527D45"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79466E12" w14:textId="218BED51" w:rsidR="00F80D7D" w:rsidRDefault="00F80D7D" w:rsidP="004F1159">
            <w:pPr>
              <w:pStyle w:val="TAL"/>
              <w:rPr>
                <w:noProof/>
                <w:sz w:val="16"/>
              </w:rPr>
            </w:pPr>
            <w:r>
              <w:rPr>
                <w:noProof/>
                <w:sz w:val="16"/>
              </w:rPr>
              <w:t>2021-03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DF99689" w14:textId="11E96E40" w:rsidR="00F80D7D" w:rsidRDefault="00F80D7D" w:rsidP="004F1159">
            <w:pPr>
              <w:pStyle w:val="TAL"/>
              <w:rPr>
                <w:noProof/>
                <w:sz w:val="16"/>
              </w:rPr>
            </w:pPr>
            <w:r>
              <w:rPr>
                <w:noProof/>
                <w:sz w:val="16"/>
              </w:rPr>
              <w:t>CT#91e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10D220" w14:textId="6CC2EAE2" w:rsidR="00F80D7D" w:rsidRDefault="00F80D7D" w:rsidP="004F1159">
            <w:pPr>
              <w:pStyle w:val="TAL"/>
              <w:rPr>
                <w:noProof/>
                <w:sz w:val="16"/>
              </w:rPr>
            </w:pPr>
            <w:r>
              <w:rPr>
                <w:noProof/>
                <w:sz w:val="16"/>
              </w:rPr>
              <w:t>CP-210031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F59CCA0" w14:textId="42C74EEB" w:rsidR="00F80D7D" w:rsidRDefault="00F80D7D" w:rsidP="004F1159">
            <w:pPr>
              <w:pStyle w:val="TAL"/>
              <w:rPr>
                <w:noProof/>
                <w:sz w:val="16"/>
              </w:rPr>
            </w:pPr>
            <w:r>
              <w:rPr>
                <w:noProof/>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30BD60A" w14:textId="5645DB45" w:rsidR="00F80D7D" w:rsidRDefault="00F80D7D" w:rsidP="004F1159">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081F1527" w14:textId="11E04F3E" w:rsidR="00F80D7D" w:rsidRPr="00F80D7D" w:rsidRDefault="00F80D7D" w:rsidP="00F80D7D">
            <w:pPr>
              <w:pStyle w:val="TAL"/>
              <w:rPr>
                <w:noProof/>
                <w:sz w:val="16"/>
              </w:rPr>
            </w:pPr>
            <w:r w:rsidRPr="00F80D7D">
              <w:rPr>
                <w:noProof/>
                <w:sz w:val="16"/>
              </w:rPr>
              <w:t>Local Time Zone Request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B32A4" w14:textId="404A2133" w:rsidR="00F80D7D" w:rsidRDefault="00F80D7D" w:rsidP="004F1159">
            <w:pPr>
              <w:pStyle w:val="TAL"/>
              <w:rPr>
                <w:noProof/>
                <w:sz w:val="16"/>
              </w:rPr>
            </w:pPr>
            <w:r>
              <w:rPr>
                <w:noProof/>
                <w:sz w:val="16"/>
              </w:rPr>
              <w:t>17.1.0</w:t>
            </w:r>
          </w:p>
        </w:tc>
      </w:tr>
      <w:tr w:rsidR="003F65CB" w:rsidRPr="006276FC" w14:paraId="6CF393EB" w14:textId="77777777"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14:paraId="661C347A" w14:textId="2003AAD1" w:rsidR="003F65CB" w:rsidRDefault="003F65CB" w:rsidP="004F1159">
            <w:pPr>
              <w:pStyle w:val="TAL"/>
              <w:rPr>
                <w:noProof/>
                <w:sz w:val="16"/>
              </w:rPr>
            </w:pPr>
            <w:r>
              <w:rPr>
                <w:noProof/>
                <w:sz w:val="16"/>
              </w:rPr>
              <w:t>2021-06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316167E" w14:textId="46801952" w:rsidR="003F65CB" w:rsidRDefault="003F65CB" w:rsidP="004F1159">
            <w:pPr>
              <w:pStyle w:val="TAL"/>
              <w:rPr>
                <w:noProof/>
                <w:sz w:val="16"/>
              </w:rPr>
            </w:pPr>
            <w:r>
              <w:rPr>
                <w:noProof/>
                <w:sz w:val="16"/>
              </w:rPr>
              <w:t>CT#92e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69C85F" w14:textId="54A7C14B" w:rsidR="003F65CB" w:rsidRDefault="003F65CB" w:rsidP="004F1159">
            <w:pPr>
              <w:pStyle w:val="TAL"/>
              <w:rPr>
                <w:noProof/>
                <w:sz w:val="16"/>
              </w:rPr>
            </w:pPr>
            <w:r>
              <w:rPr>
                <w:noProof/>
                <w:sz w:val="16"/>
              </w:rPr>
              <w:t>CP-211037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238D43B" w14:textId="7F9967F4" w:rsidR="003F65CB" w:rsidRDefault="003F65CB" w:rsidP="004F1159">
            <w:pPr>
              <w:pStyle w:val="TAL"/>
              <w:rPr>
                <w:noProof/>
                <w:sz w:val="16"/>
              </w:rPr>
            </w:pPr>
            <w:r>
              <w:rPr>
                <w:noProof/>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32AE9B" w14:textId="3B35F433" w:rsidR="003F65CB" w:rsidRDefault="003F65CB" w:rsidP="004F1159">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14:paraId="38613B9D" w14:textId="6A487A17" w:rsidR="003F65CB" w:rsidRPr="00F80D7D" w:rsidRDefault="003F65CB" w:rsidP="00F80D7D">
            <w:pPr>
              <w:pStyle w:val="TAL"/>
              <w:rPr>
                <w:noProof/>
                <w:sz w:val="16"/>
              </w:rPr>
            </w:pPr>
            <w:r w:rsidRPr="003F65CB">
              <w:rPr>
                <w:noProof/>
                <w:sz w:val="16"/>
              </w:rPr>
              <w:t>29.328 Table key addition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8BE92" w14:textId="0617933D" w:rsidR="003F65CB" w:rsidRDefault="003F65CB" w:rsidP="004F1159">
            <w:pPr>
              <w:pStyle w:val="TAL"/>
              <w:rPr>
                <w:noProof/>
                <w:sz w:val="16"/>
              </w:rPr>
            </w:pPr>
            <w:r>
              <w:rPr>
                <w:noProof/>
                <w:sz w:val="16"/>
              </w:rPr>
              <w:t>17.2.0</w:t>
            </w:r>
          </w:p>
        </w:tc>
      </w:tr>
    </w:tbl>
    <w:p w14:paraId="6F92BE79" w14:textId="77777777"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E8AF5" w14:textId="77777777" w:rsidR="00B3713D" w:rsidRDefault="00B3713D">
      <w:r>
        <w:separator/>
      </w:r>
    </w:p>
  </w:endnote>
  <w:endnote w:type="continuationSeparator" w:id="0">
    <w:p w14:paraId="5A3B6712" w14:textId="77777777" w:rsidR="00B3713D" w:rsidRDefault="00B3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1A035" w14:textId="77777777"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9CAA2" w14:textId="77777777" w:rsidR="00B3713D" w:rsidRDefault="00B3713D">
      <w:r>
        <w:separator/>
      </w:r>
    </w:p>
  </w:footnote>
  <w:footnote w:type="continuationSeparator" w:id="0">
    <w:p w14:paraId="48A9D854" w14:textId="77777777" w:rsidR="00B3713D" w:rsidRDefault="00B37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A5F49" w14:textId="77777777"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15F46" w14:textId="33144CBF" w:rsidR="009C6C63" w:rsidRDefault="009C6C63">
    <w:pPr>
      <w:pStyle w:val="Header"/>
      <w:framePr w:wrap="auto" w:vAnchor="text" w:hAnchor="margin" w:xAlign="right" w:y="1"/>
      <w:widowControl/>
    </w:pPr>
    <w:r>
      <w:fldChar w:fldCharType="begin"/>
    </w:r>
    <w:r>
      <w:instrText xml:space="preserve"> STYLEREF ZA </w:instrText>
    </w:r>
    <w:r>
      <w:fldChar w:fldCharType="separate"/>
    </w:r>
    <w:r w:rsidR="003F65CB">
      <w:t>3GPP TS 29.328 V17.2.0 (2021-06)</w:t>
    </w:r>
    <w:r>
      <w:fldChar w:fldCharType="end"/>
    </w:r>
  </w:p>
  <w:p w14:paraId="2A20CE82" w14:textId="77777777" w:rsidR="009C6C63" w:rsidRDefault="009C6C63">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79F0F0B" w14:textId="6CFFBA0A" w:rsidR="009C6C63" w:rsidRDefault="009C6C63">
    <w:pPr>
      <w:pStyle w:val="Header"/>
      <w:framePr w:wrap="auto" w:vAnchor="text" w:hAnchor="margin" w:y="1"/>
      <w:widowControl/>
    </w:pPr>
    <w:r>
      <w:fldChar w:fldCharType="begin"/>
    </w:r>
    <w:r>
      <w:instrText xml:space="preserve"> STYLEREF ZGSM </w:instrText>
    </w:r>
    <w:r>
      <w:fldChar w:fldCharType="separate"/>
    </w:r>
    <w:r w:rsidR="003F65CB">
      <w:t>Release 17</w:t>
    </w:r>
    <w:r>
      <w:fldChar w:fldCharType="end"/>
    </w:r>
  </w:p>
  <w:p w14:paraId="3C10ED37" w14:textId="77777777" w:rsidR="009C6C63" w:rsidRDefault="009C6C63">
    <w:pPr>
      <w:pStyle w:val="Header"/>
    </w:pPr>
  </w:p>
  <w:p w14:paraId="7069371C" w14:textId="77777777" w:rsidR="009C6C63" w:rsidRDefault="009C6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FAAB8" w14:textId="07C1CDCF"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5CB">
      <w:rPr>
        <w:rFonts w:ascii="Arial" w:hAnsi="Arial" w:cs="Arial"/>
        <w:b/>
        <w:noProof/>
        <w:sz w:val="18"/>
        <w:szCs w:val="18"/>
      </w:rPr>
      <w:t>3GPP TS 29.328 V17.2.0 (2021-06)</w:t>
    </w:r>
    <w:r>
      <w:rPr>
        <w:rFonts w:ascii="Arial" w:hAnsi="Arial" w:cs="Arial"/>
        <w:b/>
        <w:sz w:val="18"/>
        <w:szCs w:val="18"/>
      </w:rPr>
      <w:fldChar w:fldCharType="end"/>
    </w:r>
  </w:p>
  <w:p w14:paraId="60855079" w14:textId="77777777"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6D2711" w14:textId="171D7D0A"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5CB">
      <w:rPr>
        <w:rFonts w:ascii="Arial" w:hAnsi="Arial" w:cs="Arial"/>
        <w:b/>
        <w:noProof/>
        <w:sz w:val="18"/>
        <w:szCs w:val="18"/>
      </w:rPr>
      <w:t>Release 17</w:t>
    </w:r>
    <w:r>
      <w:rPr>
        <w:rFonts w:ascii="Arial" w:hAnsi="Arial" w:cs="Arial"/>
        <w:b/>
        <w:sz w:val="18"/>
        <w:szCs w:val="18"/>
      </w:rPr>
      <w:fldChar w:fldCharType="end"/>
    </w:r>
  </w:p>
  <w:p w14:paraId="7780B3B4" w14:textId="77777777"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47A2"/>
    <w:rsid w:val="00257430"/>
    <w:rsid w:val="002675F0"/>
    <w:rsid w:val="002B6339"/>
    <w:rsid w:val="002E00EE"/>
    <w:rsid w:val="003172DC"/>
    <w:rsid w:val="0035462D"/>
    <w:rsid w:val="003765B8"/>
    <w:rsid w:val="003C3971"/>
    <w:rsid w:val="003F65CB"/>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D7270"/>
    <w:rsid w:val="006E5C86"/>
    <w:rsid w:val="00701116"/>
    <w:rsid w:val="00713C44"/>
    <w:rsid w:val="00734A5B"/>
    <w:rsid w:val="0074026F"/>
    <w:rsid w:val="007429F6"/>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3713D"/>
    <w:rsid w:val="00B93086"/>
    <w:rsid w:val="00BA19ED"/>
    <w:rsid w:val="00BA4B8D"/>
    <w:rsid w:val="00BC0F7D"/>
    <w:rsid w:val="00BD7D31"/>
    <w:rsid w:val="00BE3255"/>
    <w:rsid w:val="00BF128E"/>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35F"/>
    <w:rsid w:val="00EC4A25"/>
    <w:rsid w:val="00F025A2"/>
    <w:rsid w:val="00F04712"/>
    <w:rsid w:val="00F13360"/>
    <w:rsid w:val="00F22EC7"/>
    <w:rsid w:val="00F325C8"/>
    <w:rsid w:val="00F653B8"/>
    <w:rsid w:val="00F80D7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3D565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724638">
      <w:bodyDiv w:val="1"/>
      <w:marLeft w:val="0"/>
      <w:marRight w:val="0"/>
      <w:marTop w:val="0"/>
      <w:marBottom w:val="0"/>
      <w:divBdr>
        <w:top w:val="none" w:sz="0" w:space="0" w:color="auto"/>
        <w:left w:val="none" w:sz="0" w:space="0" w:color="auto"/>
        <w:bottom w:val="none" w:sz="0" w:space="0" w:color="auto"/>
        <w:right w:val="none" w:sz="0" w:space="0" w:color="auto"/>
      </w:divBdr>
    </w:div>
    <w:div w:id="1437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29168</Words>
  <Characters>166259</Characters>
  <Application>Microsoft Office Word</Application>
  <DocSecurity>0</DocSecurity>
  <Lines>1385</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13</cp:revision>
  <cp:lastPrinted>2019-02-25T14:05:00Z</cp:lastPrinted>
  <dcterms:created xsi:type="dcterms:W3CDTF">2020-03-25T18:19:00Z</dcterms:created>
  <dcterms:modified xsi:type="dcterms:W3CDTF">2021-06-09T10:00:00Z</dcterms:modified>
</cp:coreProperties>
</file>