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72D5A9B0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S6-23xxxx</w:t>
      </w:r>
    </w:p>
    <w:p w14:paraId="29A30439" w14:textId="129C100C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5C2ABBED" w14:textId="724EDA5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</w:t>
      </w:r>
      <w:r>
        <w:rPr>
          <w:rFonts w:ascii="Arial" w:hAnsi="Arial" w:cs="Arial"/>
          <w:bCs/>
        </w:rPr>
        <w:t xml:space="preserve"> adhoc</w:t>
      </w:r>
      <w:r>
        <w:rPr>
          <w:rFonts w:ascii="Arial" w:hAnsi="Arial" w:cs="Arial"/>
          <w:bCs/>
        </w:rPr>
        <w:t xml:space="preserve">      2</w:t>
      </w:r>
      <w:r>
        <w:rPr>
          <w:rFonts w:ascii="Arial" w:hAnsi="Arial" w:cs="Arial"/>
          <w:bCs/>
        </w:rPr>
        <w:t>2</w:t>
      </w:r>
      <w:r w:rsidRPr="0045536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January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(meeting to be confirmed)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/>
          <w:bCs/>
        </w:rPr>
        <w:t>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9D097" w14:textId="77777777" w:rsidR="000C2DA1" w:rsidRDefault="000C2DA1">
      <w:pPr>
        <w:spacing w:after="0"/>
      </w:pPr>
      <w:r>
        <w:separator/>
      </w:r>
    </w:p>
  </w:endnote>
  <w:endnote w:type="continuationSeparator" w:id="0">
    <w:p w14:paraId="0C16AA60" w14:textId="77777777" w:rsidR="000C2DA1" w:rsidRDefault="000C2D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74F18" w14:textId="77777777" w:rsidR="000C2DA1" w:rsidRDefault="000C2DA1">
      <w:pPr>
        <w:spacing w:after="0"/>
      </w:pPr>
      <w:r>
        <w:separator/>
      </w:r>
    </w:p>
  </w:footnote>
  <w:footnote w:type="continuationSeparator" w:id="0">
    <w:p w14:paraId="7AB5DA0F" w14:textId="77777777" w:rsidR="000C2DA1" w:rsidRDefault="000C2D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C0AE9"/>
    <w:rsid w:val="00ED48C3"/>
    <w:rsid w:val="00F24338"/>
    <w:rsid w:val="00F33593"/>
    <w:rsid w:val="00F34B3C"/>
    <w:rsid w:val="00F9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semiHidden/>
    <w:rsid w:val="004553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5362"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CR0105r2</cp:lastModifiedBy>
  <cp:revision>32</cp:revision>
  <cp:lastPrinted>2002-04-23T07:10:00Z</cp:lastPrinted>
  <dcterms:created xsi:type="dcterms:W3CDTF">2020-01-14T15:01:00Z</dcterms:created>
  <dcterms:modified xsi:type="dcterms:W3CDTF">2023-09-25T10:22:00Z</dcterms:modified>
</cp:coreProperties>
</file>