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7C87A" w14:textId="471E6DA3" w:rsidR="00C85B84" w:rsidRPr="00C85B84" w:rsidRDefault="00C85B84" w:rsidP="00C85B84">
      <w:pPr>
        <w:pStyle w:val="CRCoverPage"/>
        <w:tabs>
          <w:tab w:val="right" w:pos="9639"/>
        </w:tabs>
        <w:spacing w:after="0"/>
        <w:rPr>
          <w:b/>
          <w:i/>
          <w:noProof/>
          <w:sz w:val="28"/>
        </w:rPr>
      </w:pPr>
      <w:bookmarkStart w:id="0" w:name="page1"/>
      <w:r>
        <w:rPr>
          <w:rFonts w:ascii="Times New Roman" w:hAnsi="Times New Roman"/>
        </w:rPr>
        <w:br w:type="page"/>
      </w:r>
      <w:r w:rsidRPr="00C85B84">
        <w:rPr>
          <w:b/>
          <w:noProof/>
          <w:sz w:val="24"/>
        </w:rPr>
        <w:lastRenderedPageBreak/>
        <w:t>3GPP TSG-</w:t>
      </w:r>
      <w:fldSimple w:instr=" DOCPROPERTY  TSG/WGRef  \* MERGEFORMAT ">
        <w:r w:rsidR="00C31544">
          <w:rPr>
            <w:b/>
            <w:noProof/>
            <w:sz w:val="24"/>
          </w:rPr>
          <w:t>SA</w:t>
        </w:r>
        <w:r w:rsidRPr="00C85B84">
          <w:rPr>
            <w:b/>
            <w:noProof/>
            <w:sz w:val="24"/>
          </w:rPr>
          <w:t>/WG</w:t>
        </w:r>
        <w:r w:rsidR="0063281E">
          <w:rPr>
            <w:b/>
            <w:noProof/>
            <w:sz w:val="24"/>
          </w:rPr>
          <w:t>4</w:t>
        </w:r>
      </w:fldSimple>
      <w:r w:rsidRPr="00C85B84">
        <w:rPr>
          <w:b/>
          <w:noProof/>
          <w:sz w:val="24"/>
        </w:rPr>
        <w:t xml:space="preserve"> Meeting #</w:t>
      </w:r>
      <w:fldSimple w:instr=" DOCPROPERTY  MtgSeq  \* MERGEFORMAT ">
        <w:r w:rsidR="0063281E">
          <w:rPr>
            <w:b/>
            <w:noProof/>
            <w:sz w:val="24"/>
          </w:rPr>
          <w:t>131</w:t>
        </w:r>
      </w:fldSimple>
      <w:fldSimple w:instr=" DOCPROPERTY  MtgTitle  \* MERGEFORMAT "/>
      <w:r w:rsidRPr="00C85B84">
        <w:rPr>
          <w:b/>
          <w:i/>
          <w:noProof/>
          <w:sz w:val="28"/>
        </w:rPr>
        <w:tab/>
      </w:r>
      <w:fldSimple w:instr=" DOCPROPERTY  Tdoc#  \* MERGEFORMAT ">
        <w:r w:rsidR="00C31544">
          <w:rPr>
            <w:b/>
            <w:i/>
            <w:noProof/>
            <w:sz w:val="28"/>
          </w:rPr>
          <w:t>S4-25</w:t>
        </w:r>
        <w:r w:rsidR="004529FE">
          <w:rPr>
            <w:b/>
            <w:i/>
            <w:noProof/>
            <w:sz w:val="28"/>
          </w:rPr>
          <w:t>0</w:t>
        </w:r>
        <w:r w:rsidR="00ED796B">
          <w:rPr>
            <w:b/>
            <w:i/>
            <w:noProof/>
            <w:sz w:val="28"/>
          </w:rPr>
          <w:t>33</w:t>
        </w:r>
        <w:r w:rsidR="004529FE">
          <w:rPr>
            <w:b/>
            <w:i/>
            <w:noProof/>
            <w:sz w:val="28"/>
          </w:rPr>
          <w:t>1</w:t>
        </w:r>
      </w:fldSimple>
    </w:p>
    <w:p w14:paraId="7CC2EA9A" w14:textId="3C071BA2" w:rsidR="00C85B84" w:rsidRPr="00C85B84" w:rsidRDefault="00C85B84" w:rsidP="00ED796B">
      <w:pPr>
        <w:tabs>
          <w:tab w:val="right" w:pos="9639"/>
        </w:tabs>
        <w:spacing w:after="120"/>
        <w:outlineLvl w:val="0"/>
        <w:rPr>
          <w:rFonts w:ascii="Arial" w:hAnsi="Arial"/>
          <w:b/>
          <w:noProof/>
          <w:sz w:val="24"/>
        </w:rPr>
      </w:pPr>
      <w:r w:rsidRPr="00C85B84">
        <w:rPr>
          <w:rFonts w:ascii="Arial" w:hAnsi="Arial"/>
        </w:rPr>
        <w:fldChar w:fldCharType="begin"/>
      </w:r>
      <w:r w:rsidRPr="00C85B84">
        <w:rPr>
          <w:rFonts w:ascii="Arial" w:hAnsi="Arial"/>
        </w:rPr>
        <w:instrText xml:space="preserve"> DOCPROPERTY  Location  \* MERGEFORMAT </w:instrText>
      </w:r>
      <w:r w:rsidRPr="00C85B84">
        <w:rPr>
          <w:rFonts w:ascii="Arial" w:hAnsi="Arial"/>
        </w:rPr>
        <w:fldChar w:fldCharType="separate"/>
      </w:r>
      <w:r w:rsidR="00EC6582">
        <w:rPr>
          <w:rFonts w:ascii="Arial" w:hAnsi="Arial"/>
          <w:b/>
          <w:noProof/>
          <w:sz w:val="24"/>
        </w:rPr>
        <w:t>Geneva</w:t>
      </w:r>
      <w:r w:rsidRPr="00C85B84">
        <w:rPr>
          <w:rFonts w:ascii="Arial" w:hAnsi="Arial"/>
          <w:b/>
          <w:noProof/>
          <w:sz w:val="24"/>
        </w:rPr>
        <w:fldChar w:fldCharType="end"/>
      </w:r>
      <w:r w:rsidRPr="00C85B84">
        <w:rPr>
          <w:rFonts w:ascii="Arial" w:hAnsi="Arial"/>
          <w:b/>
          <w:noProof/>
          <w:sz w:val="24"/>
        </w:rPr>
        <w:t xml:space="preserve">, </w:t>
      </w:r>
      <w:r w:rsidRPr="00C85B84">
        <w:rPr>
          <w:rFonts w:ascii="Arial" w:hAnsi="Arial"/>
        </w:rPr>
        <w:fldChar w:fldCharType="begin"/>
      </w:r>
      <w:r w:rsidRPr="00C85B84">
        <w:rPr>
          <w:rFonts w:ascii="Arial" w:hAnsi="Arial"/>
        </w:rPr>
        <w:instrText xml:space="preserve"> DOCPROPERTY  Country  \* MERGEFORMAT </w:instrText>
      </w:r>
      <w:r w:rsidRPr="00C85B84">
        <w:rPr>
          <w:rFonts w:ascii="Arial" w:hAnsi="Arial"/>
        </w:rPr>
        <w:fldChar w:fldCharType="separate"/>
      </w:r>
      <w:r w:rsidR="00EC6582">
        <w:rPr>
          <w:rFonts w:ascii="Arial" w:hAnsi="Arial"/>
          <w:b/>
          <w:noProof/>
          <w:sz w:val="24"/>
        </w:rPr>
        <w:t>Switzerland</w:t>
      </w:r>
      <w:r w:rsidRPr="00C85B84">
        <w:rPr>
          <w:rFonts w:ascii="Arial" w:hAnsi="Arial"/>
          <w:b/>
          <w:noProof/>
          <w:sz w:val="24"/>
        </w:rPr>
        <w:fldChar w:fldCharType="end"/>
      </w:r>
      <w:r w:rsidRPr="00C85B84">
        <w:rPr>
          <w:rFonts w:ascii="Arial" w:hAnsi="Arial"/>
          <w:b/>
          <w:noProof/>
          <w:sz w:val="24"/>
        </w:rPr>
        <w:t xml:space="preserve">, </w:t>
      </w:r>
      <w:r w:rsidRPr="00C85B84">
        <w:rPr>
          <w:rFonts w:ascii="Arial" w:hAnsi="Arial"/>
        </w:rPr>
        <w:fldChar w:fldCharType="begin"/>
      </w:r>
      <w:r w:rsidRPr="00C85B84">
        <w:rPr>
          <w:rFonts w:ascii="Arial" w:hAnsi="Arial"/>
        </w:rPr>
        <w:instrText xml:space="preserve"> DOCPROPERTY  StartDate  \* MERGEFORMAT </w:instrText>
      </w:r>
      <w:r w:rsidRPr="00C85B84">
        <w:rPr>
          <w:rFonts w:ascii="Arial" w:hAnsi="Arial"/>
        </w:rPr>
        <w:fldChar w:fldCharType="separate"/>
      </w:r>
      <w:r w:rsidR="00235451">
        <w:rPr>
          <w:rFonts w:ascii="Arial" w:hAnsi="Arial"/>
          <w:b/>
          <w:noProof/>
          <w:sz w:val="24"/>
        </w:rPr>
        <w:t>Feb 17</w:t>
      </w:r>
      <w:r w:rsidRPr="00C85B84">
        <w:rPr>
          <w:rFonts w:ascii="Arial" w:hAnsi="Arial"/>
          <w:b/>
          <w:noProof/>
          <w:sz w:val="24"/>
        </w:rPr>
        <w:fldChar w:fldCharType="end"/>
      </w:r>
      <w:r w:rsidRPr="00C85B84">
        <w:rPr>
          <w:rFonts w:ascii="Arial" w:hAnsi="Arial"/>
          <w:b/>
          <w:noProof/>
          <w:sz w:val="24"/>
        </w:rPr>
        <w:t xml:space="preserve"> - </w:t>
      </w:r>
      <w:r w:rsidRPr="00C85B84">
        <w:rPr>
          <w:rFonts w:ascii="Arial" w:hAnsi="Arial"/>
        </w:rPr>
        <w:fldChar w:fldCharType="begin"/>
      </w:r>
      <w:r w:rsidRPr="00C85B84">
        <w:rPr>
          <w:rFonts w:ascii="Arial" w:hAnsi="Arial"/>
        </w:rPr>
        <w:instrText xml:space="preserve"> DOCPROPERTY  EndDate  \* MERGEFORMAT </w:instrText>
      </w:r>
      <w:r w:rsidRPr="00C85B84">
        <w:rPr>
          <w:rFonts w:ascii="Arial" w:hAnsi="Arial"/>
        </w:rPr>
        <w:fldChar w:fldCharType="separate"/>
      </w:r>
      <w:r w:rsidR="00235451">
        <w:rPr>
          <w:rFonts w:ascii="Arial" w:hAnsi="Arial"/>
          <w:b/>
          <w:noProof/>
          <w:sz w:val="24"/>
        </w:rPr>
        <w:t>21</w:t>
      </w:r>
      <w:r w:rsidRPr="00C85B84">
        <w:rPr>
          <w:rFonts w:ascii="Arial" w:hAnsi="Arial"/>
          <w:b/>
          <w:noProof/>
          <w:sz w:val="24"/>
        </w:rPr>
        <w:fldChar w:fldCharType="end"/>
      </w:r>
      <w:r w:rsidR="00ED796B">
        <w:rPr>
          <w:rFonts w:ascii="Arial" w:hAnsi="Arial"/>
          <w:b/>
          <w:noProof/>
          <w:sz w:val="24"/>
        </w:rPr>
        <w:tab/>
      </w:r>
      <w:r w:rsidR="00ED796B" w:rsidRPr="00ED796B">
        <w:rPr>
          <w:rFonts w:ascii="Arial" w:hAnsi="Arial"/>
          <w:b/>
          <w:i/>
          <w:iCs/>
          <w:noProof/>
          <w:sz w:val="24"/>
        </w:rPr>
        <w:t>Revision of S4-250102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85B84" w:rsidRPr="00C85B84" w14:paraId="40B5A6CC" w14:textId="77777777" w:rsidTr="00C85B84">
        <w:tc>
          <w:tcPr>
            <w:tcW w:w="9641" w:type="dxa"/>
            <w:gridSpan w:val="9"/>
            <w:tcBorders>
              <w:top w:val="single" w:sz="4" w:space="0" w:color="auto"/>
              <w:left w:val="single" w:sz="4" w:space="0" w:color="auto"/>
              <w:bottom w:val="nil"/>
              <w:right w:val="single" w:sz="4" w:space="0" w:color="auto"/>
            </w:tcBorders>
            <w:hideMark/>
          </w:tcPr>
          <w:p w14:paraId="5CAF0091" w14:textId="77777777" w:rsidR="00C85B84" w:rsidRPr="00C85B84" w:rsidRDefault="00C85B84" w:rsidP="00C85B84">
            <w:pPr>
              <w:spacing w:after="0"/>
              <w:jc w:val="right"/>
              <w:rPr>
                <w:rFonts w:ascii="Arial" w:hAnsi="Arial"/>
                <w:i/>
                <w:noProof/>
              </w:rPr>
            </w:pPr>
            <w:r w:rsidRPr="00C85B84">
              <w:rPr>
                <w:rFonts w:ascii="Arial" w:hAnsi="Arial"/>
                <w:i/>
                <w:noProof/>
                <w:sz w:val="14"/>
              </w:rPr>
              <w:t>CR-Form-v12.3</w:t>
            </w:r>
          </w:p>
        </w:tc>
      </w:tr>
      <w:tr w:rsidR="00C85B84" w:rsidRPr="00C85B84" w14:paraId="30A489D6" w14:textId="77777777" w:rsidTr="00C85B84">
        <w:tc>
          <w:tcPr>
            <w:tcW w:w="9641" w:type="dxa"/>
            <w:gridSpan w:val="9"/>
            <w:tcBorders>
              <w:top w:val="nil"/>
              <w:left w:val="single" w:sz="4" w:space="0" w:color="auto"/>
              <w:bottom w:val="nil"/>
              <w:right w:val="single" w:sz="4" w:space="0" w:color="auto"/>
            </w:tcBorders>
            <w:hideMark/>
          </w:tcPr>
          <w:p w14:paraId="13CCBE13" w14:textId="77777777" w:rsidR="00C85B84" w:rsidRPr="00C85B84" w:rsidRDefault="00C85B84" w:rsidP="00C85B84">
            <w:pPr>
              <w:spacing w:after="0"/>
              <w:jc w:val="center"/>
              <w:rPr>
                <w:rFonts w:ascii="Arial" w:hAnsi="Arial"/>
                <w:noProof/>
              </w:rPr>
            </w:pPr>
            <w:r w:rsidRPr="00C85B84">
              <w:rPr>
                <w:rFonts w:ascii="Arial" w:hAnsi="Arial"/>
                <w:b/>
                <w:noProof/>
                <w:sz w:val="32"/>
              </w:rPr>
              <w:t>CHANGE REQUEST</w:t>
            </w:r>
          </w:p>
        </w:tc>
      </w:tr>
      <w:tr w:rsidR="00C85B84" w:rsidRPr="00C85B84" w14:paraId="0720F081" w14:textId="77777777" w:rsidTr="00C85B84">
        <w:tc>
          <w:tcPr>
            <w:tcW w:w="9641" w:type="dxa"/>
            <w:gridSpan w:val="9"/>
            <w:tcBorders>
              <w:top w:val="nil"/>
              <w:left w:val="single" w:sz="4" w:space="0" w:color="auto"/>
              <w:bottom w:val="nil"/>
              <w:right w:val="single" w:sz="4" w:space="0" w:color="auto"/>
            </w:tcBorders>
          </w:tcPr>
          <w:p w14:paraId="3348B3A8" w14:textId="77777777" w:rsidR="00C85B84" w:rsidRPr="00C85B84" w:rsidRDefault="00C85B84" w:rsidP="00C85B84">
            <w:pPr>
              <w:spacing w:after="0"/>
              <w:rPr>
                <w:rFonts w:ascii="Arial" w:hAnsi="Arial"/>
                <w:noProof/>
                <w:sz w:val="8"/>
                <w:szCs w:val="8"/>
              </w:rPr>
            </w:pPr>
          </w:p>
        </w:tc>
      </w:tr>
      <w:tr w:rsidR="00C85B84" w:rsidRPr="00C85B84" w14:paraId="4B70AE19" w14:textId="77777777" w:rsidTr="00C85B84">
        <w:tc>
          <w:tcPr>
            <w:tcW w:w="142" w:type="dxa"/>
            <w:tcBorders>
              <w:top w:val="nil"/>
              <w:left w:val="single" w:sz="4" w:space="0" w:color="auto"/>
              <w:bottom w:val="nil"/>
              <w:right w:val="nil"/>
            </w:tcBorders>
          </w:tcPr>
          <w:p w14:paraId="15B72862" w14:textId="77777777" w:rsidR="00C85B84" w:rsidRPr="00C85B84" w:rsidRDefault="00C85B84" w:rsidP="00C85B84">
            <w:pPr>
              <w:spacing w:after="0"/>
              <w:jc w:val="right"/>
              <w:rPr>
                <w:rFonts w:ascii="Arial" w:hAnsi="Arial"/>
                <w:noProof/>
              </w:rPr>
            </w:pPr>
          </w:p>
        </w:tc>
        <w:tc>
          <w:tcPr>
            <w:tcW w:w="1559" w:type="dxa"/>
            <w:shd w:val="pct30" w:color="FFFF00" w:fill="auto"/>
            <w:hideMark/>
          </w:tcPr>
          <w:p w14:paraId="2E94EED3" w14:textId="73118791" w:rsidR="00C85B84" w:rsidRPr="00C85B84" w:rsidRDefault="00C85B84" w:rsidP="00C85B84">
            <w:pPr>
              <w:spacing w:after="0"/>
              <w:jc w:val="right"/>
              <w:rPr>
                <w:rFonts w:ascii="Arial" w:hAnsi="Arial"/>
                <w:b/>
                <w:noProof/>
                <w:sz w:val="28"/>
              </w:rPr>
            </w:pPr>
            <w:r w:rsidRPr="00C85B84">
              <w:rPr>
                <w:rFonts w:ascii="Arial" w:hAnsi="Arial"/>
              </w:rPr>
              <w:fldChar w:fldCharType="begin"/>
            </w:r>
            <w:r w:rsidRPr="00C85B84">
              <w:rPr>
                <w:rFonts w:ascii="Arial" w:hAnsi="Arial"/>
              </w:rPr>
              <w:instrText xml:space="preserve"> DOCPROPERTY  Spec#  \* MERGEFORMAT </w:instrText>
            </w:r>
            <w:r w:rsidRPr="00C85B84">
              <w:rPr>
                <w:rFonts w:ascii="Arial" w:hAnsi="Arial"/>
              </w:rPr>
              <w:fldChar w:fldCharType="separate"/>
            </w:r>
            <w:r w:rsidR="001E124A">
              <w:rPr>
                <w:rFonts w:ascii="Arial" w:hAnsi="Arial"/>
                <w:b/>
                <w:noProof/>
                <w:sz w:val="28"/>
              </w:rPr>
              <w:t>26.114</w:t>
            </w:r>
            <w:r w:rsidRPr="00C85B84">
              <w:rPr>
                <w:rFonts w:ascii="Arial" w:hAnsi="Arial"/>
                <w:b/>
                <w:noProof/>
                <w:sz w:val="28"/>
              </w:rPr>
              <w:fldChar w:fldCharType="end"/>
            </w:r>
          </w:p>
        </w:tc>
        <w:tc>
          <w:tcPr>
            <w:tcW w:w="709" w:type="dxa"/>
            <w:hideMark/>
          </w:tcPr>
          <w:p w14:paraId="229AE979" w14:textId="77777777" w:rsidR="00C85B84" w:rsidRPr="00C85B84" w:rsidRDefault="00C85B84" w:rsidP="00C85B84">
            <w:pPr>
              <w:spacing w:after="0"/>
              <w:jc w:val="center"/>
              <w:rPr>
                <w:rFonts w:ascii="Arial" w:hAnsi="Arial"/>
                <w:noProof/>
              </w:rPr>
            </w:pPr>
            <w:r w:rsidRPr="00C85B84">
              <w:rPr>
                <w:rFonts w:ascii="Arial" w:hAnsi="Arial"/>
                <w:b/>
                <w:noProof/>
                <w:sz w:val="28"/>
              </w:rPr>
              <w:t>CR</w:t>
            </w:r>
          </w:p>
        </w:tc>
        <w:tc>
          <w:tcPr>
            <w:tcW w:w="1276" w:type="dxa"/>
            <w:shd w:val="pct30" w:color="FFFF00" w:fill="auto"/>
            <w:hideMark/>
          </w:tcPr>
          <w:p w14:paraId="2BFB921D" w14:textId="60B6AD4D" w:rsidR="00C85B84" w:rsidRPr="00C85B84" w:rsidRDefault="00C85B84" w:rsidP="00C85B84">
            <w:pPr>
              <w:spacing w:after="0"/>
              <w:rPr>
                <w:rFonts w:ascii="Arial" w:hAnsi="Arial"/>
                <w:noProof/>
              </w:rPr>
            </w:pPr>
            <w:r w:rsidRPr="00C85B84">
              <w:rPr>
                <w:rFonts w:ascii="Arial" w:hAnsi="Arial"/>
              </w:rPr>
              <w:fldChar w:fldCharType="begin"/>
            </w:r>
            <w:r w:rsidRPr="00C85B84">
              <w:rPr>
                <w:rFonts w:ascii="Arial" w:hAnsi="Arial"/>
              </w:rPr>
              <w:instrText xml:space="preserve"> DOCPROPERTY  Cr#  \* MERGEFORMAT </w:instrText>
            </w:r>
            <w:r w:rsidRPr="00C85B84">
              <w:rPr>
                <w:rFonts w:ascii="Arial" w:hAnsi="Arial"/>
              </w:rPr>
              <w:fldChar w:fldCharType="separate"/>
            </w:r>
            <w:r w:rsidR="00313407">
              <w:rPr>
                <w:rFonts w:ascii="Arial" w:hAnsi="Arial"/>
                <w:b/>
                <w:noProof/>
                <w:sz w:val="28"/>
              </w:rPr>
              <w:t>0579</w:t>
            </w:r>
            <w:r w:rsidRPr="00C85B84">
              <w:rPr>
                <w:rFonts w:ascii="Arial" w:hAnsi="Arial"/>
                <w:b/>
                <w:noProof/>
                <w:sz w:val="28"/>
              </w:rPr>
              <w:fldChar w:fldCharType="end"/>
            </w:r>
          </w:p>
        </w:tc>
        <w:tc>
          <w:tcPr>
            <w:tcW w:w="709" w:type="dxa"/>
            <w:hideMark/>
          </w:tcPr>
          <w:p w14:paraId="6D211D20" w14:textId="77777777" w:rsidR="00C85B84" w:rsidRPr="00C85B84" w:rsidRDefault="00C85B84" w:rsidP="00C85B84">
            <w:pPr>
              <w:tabs>
                <w:tab w:val="right" w:pos="625"/>
              </w:tabs>
              <w:spacing w:after="0"/>
              <w:jc w:val="center"/>
              <w:rPr>
                <w:rFonts w:ascii="Arial" w:hAnsi="Arial"/>
                <w:noProof/>
              </w:rPr>
            </w:pPr>
            <w:r w:rsidRPr="00C85B84">
              <w:rPr>
                <w:rFonts w:ascii="Arial" w:hAnsi="Arial"/>
                <w:b/>
                <w:bCs/>
                <w:noProof/>
                <w:sz w:val="28"/>
              </w:rPr>
              <w:t>rev</w:t>
            </w:r>
          </w:p>
        </w:tc>
        <w:tc>
          <w:tcPr>
            <w:tcW w:w="992" w:type="dxa"/>
            <w:shd w:val="pct30" w:color="FFFF00" w:fill="auto"/>
            <w:hideMark/>
          </w:tcPr>
          <w:p w14:paraId="2A67567A" w14:textId="5367B8B1" w:rsidR="00C85B84" w:rsidRPr="00C85B84" w:rsidRDefault="002C7DC9" w:rsidP="00C85B84">
            <w:pPr>
              <w:spacing w:after="0"/>
              <w:jc w:val="center"/>
              <w:rPr>
                <w:rFonts w:ascii="Arial" w:hAnsi="Arial"/>
                <w:b/>
                <w:noProof/>
              </w:rPr>
            </w:pPr>
            <w:r>
              <w:rPr>
                <w:rFonts w:ascii="Arial" w:hAnsi="Arial"/>
                <w:b/>
                <w:noProof/>
                <w:sz w:val="28"/>
              </w:rPr>
              <w:t>1</w:t>
            </w:r>
          </w:p>
        </w:tc>
        <w:tc>
          <w:tcPr>
            <w:tcW w:w="2410" w:type="dxa"/>
            <w:hideMark/>
          </w:tcPr>
          <w:p w14:paraId="596D57EA" w14:textId="77777777" w:rsidR="00C85B84" w:rsidRPr="00C85B84" w:rsidRDefault="00C85B84" w:rsidP="00C85B84">
            <w:pPr>
              <w:tabs>
                <w:tab w:val="right" w:pos="1825"/>
              </w:tabs>
              <w:spacing w:after="0"/>
              <w:jc w:val="center"/>
              <w:rPr>
                <w:rFonts w:ascii="Arial" w:hAnsi="Arial"/>
                <w:noProof/>
              </w:rPr>
            </w:pPr>
            <w:r w:rsidRPr="00C85B84">
              <w:rPr>
                <w:rFonts w:ascii="Arial" w:hAnsi="Arial"/>
                <w:b/>
                <w:noProof/>
                <w:sz w:val="28"/>
                <w:szCs w:val="28"/>
              </w:rPr>
              <w:t>Current version:</w:t>
            </w:r>
          </w:p>
        </w:tc>
        <w:tc>
          <w:tcPr>
            <w:tcW w:w="1701" w:type="dxa"/>
            <w:shd w:val="pct30" w:color="FFFF00" w:fill="auto"/>
            <w:hideMark/>
          </w:tcPr>
          <w:p w14:paraId="52D2A4CB" w14:textId="4EDF4239" w:rsidR="00C85B84" w:rsidRPr="00C85B84" w:rsidRDefault="00C85B84" w:rsidP="00C85B84">
            <w:pPr>
              <w:spacing w:after="0"/>
              <w:jc w:val="center"/>
              <w:rPr>
                <w:rFonts w:ascii="Arial" w:hAnsi="Arial"/>
                <w:noProof/>
                <w:sz w:val="28"/>
              </w:rPr>
            </w:pPr>
            <w:r w:rsidRPr="00C85B84">
              <w:rPr>
                <w:rFonts w:ascii="Arial" w:hAnsi="Arial"/>
              </w:rPr>
              <w:fldChar w:fldCharType="begin"/>
            </w:r>
            <w:r w:rsidRPr="00C85B84">
              <w:rPr>
                <w:rFonts w:ascii="Arial" w:hAnsi="Arial"/>
              </w:rPr>
              <w:instrText xml:space="preserve"> DOCPROPERTY  Version  \* MERGEFORMAT </w:instrText>
            </w:r>
            <w:r w:rsidRPr="00C85B84">
              <w:rPr>
                <w:rFonts w:ascii="Arial" w:hAnsi="Arial"/>
              </w:rPr>
              <w:fldChar w:fldCharType="separate"/>
            </w:r>
            <w:r w:rsidR="001E124A">
              <w:rPr>
                <w:rFonts w:ascii="Arial" w:hAnsi="Arial"/>
                <w:b/>
                <w:noProof/>
                <w:sz w:val="28"/>
              </w:rPr>
              <w:t>18.9.0</w:t>
            </w:r>
            <w:r w:rsidRPr="00C85B84">
              <w:rPr>
                <w:rFonts w:ascii="Arial" w:hAnsi="Arial"/>
                <w:b/>
                <w:noProof/>
                <w:sz w:val="28"/>
              </w:rPr>
              <w:fldChar w:fldCharType="end"/>
            </w:r>
          </w:p>
        </w:tc>
        <w:tc>
          <w:tcPr>
            <w:tcW w:w="143" w:type="dxa"/>
            <w:tcBorders>
              <w:top w:val="nil"/>
              <w:left w:val="nil"/>
              <w:bottom w:val="nil"/>
              <w:right w:val="single" w:sz="4" w:space="0" w:color="auto"/>
            </w:tcBorders>
          </w:tcPr>
          <w:p w14:paraId="7608D217" w14:textId="77777777" w:rsidR="00C85B84" w:rsidRPr="00C85B84" w:rsidRDefault="00C85B84" w:rsidP="00C85B84">
            <w:pPr>
              <w:spacing w:after="0"/>
              <w:rPr>
                <w:rFonts w:ascii="Arial" w:hAnsi="Arial"/>
                <w:noProof/>
              </w:rPr>
            </w:pPr>
          </w:p>
        </w:tc>
      </w:tr>
      <w:tr w:rsidR="00C85B84" w:rsidRPr="00C85B84" w14:paraId="232F16FF" w14:textId="77777777" w:rsidTr="00C85B84">
        <w:tc>
          <w:tcPr>
            <w:tcW w:w="9641" w:type="dxa"/>
            <w:gridSpan w:val="9"/>
            <w:tcBorders>
              <w:top w:val="nil"/>
              <w:left w:val="single" w:sz="4" w:space="0" w:color="auto"/>
              <w:bottom w:val="nil"/>
              <w:right w:val="single" w:sz="4" w:space="0" w:color="auto"/>
            </w:tcBorders>
          </w:tcPr>
          <w:p w14:paraId="3CD3C4BB" w14:textId="77777777" w:rsidR="00C85B84" w:rsidRPr="00C85B84" w:rsidRDefault="00C85B84" w:rsidP="00C85B84">
            <w:pPr>
              <w:spacing w:after="0"/>
              <w:rPr>
                <w:rFonts w:ascii="Arial" w:hAnsi="Arial"/>
                <w:noProof/>
              </w:rPr>
            </w:pPr>
          </w:p>
        </w:tc>
      </w:tr>
      <w:tr w:rsidR="00C85B84" w:rsidRPr="00C85B84" w14:paraId="5BF20AA2" w14:textId="77777777" w:rsidTr="00C85B84">
        <w:tc>
          <w:tcPr>
            <w:tcW w:w="9641" w:type="dxa"/>
            <w:gridSpan w:val="9"/>
            <w:tcBorders>
              <w:top w:val="single" w:sz="4" w:space="0" w:color="auto"/>
              <w:left w:val="nil"/>
              <w:bottom w:val="nil"/>
              <w:right w:val="nil"/>
            </w:tcBorders>
            <w:hideMark/>
          </w:tcPr>
          <w:p w14:paraId="6091FF0A" w14:textId="77777777" w:rsidR="00C85B84" w:rsidRPr="00C85B84" w:rsidRDefault="00C85B84" w:rsidP="00C85B84">
            <w:pPr>
              <w:spacing w:after="0"/>
              <w:jc w:val="center"/>
              <w:rPr>
                <w:rFonts w:ascii="Arial" w:hAnsi="Arial" w:cs="Arial"/>
                <w:i/>
                <w:noProof/>
              </w:rPr>
            </w:pPr>
            <w:r w:rsidRPr="00C85B84">
              <w:rPr>
                <w:rFonts w:ascii="Arial" w:hAnsi="Arial" w:cs="Arial"/>
                <w:i/>
                <w:noProof/>
              </w:rPr>
              <w:t xml:space="preserve">For </w:t>
            </w:r>
            <w:hyperlink r:id="rId8" w:anchor="_blank" w:history="1">
              <w:r w:rsidRPr="00C85B84">
                <w:rPr>
                  <w:rFonts w:ascii="Arial" w:hAnsi="Arial" w:cs="Arial"/>
                  <w:b/>
                  <w:i/>
                  <w:noProof/>
                  <w:color w:val="FF0000"/>
                  <w:u w:val="single"/>
                </w:rPr>
                <w:t>HE</w:t>
              </w:r>
              <w:bookmarkStart w:id="1" w:name="_Hlt497126619"/>
              <w:r w:rsidRPr="00C85B84">
                <w:rPr>
                  <w:rFonts w:ascii="Arial" w:hAnsi="Arial" w:cs="Arial"/>
                  <w:b/>
                  <w:i/>
                  <w:noProof/>
                  <w:color w:val="FF0000"/>
                  <w:u w:val="single"/>
                </w:rPr>
                <w:t>L</w:t>
              </w:r>
              <w:bookmarkEnd w:id="1"/>
              <w:r w:rsidRPr="00C85B84">
                <w:rPr>
                  <w:rFonts w:ascii="Arial" w:hAnsi="Arial" w:cs="Arial"/>
                  <w:b/>
                  <w:i/>
                  <w:noProof/>
                  <w:color w:val="FF0000"/>
                  <w:u w:val="single"/>
                </w:rPr>
                <w:t>P</w:t>
              </w:r>
            </w:hyperlink>
            <w:r w:rsidRPr="00C85B84">
              <w:rPr>
                <w:rFonts w:ascii="Arial" w:hAnsi="Arial" w:cs="Arial"/>
                <w:b/>
                <w:i/>
                <w:noProof/>
                <w:color w:val="FF0000"/>
              </w:rPr>
              <w:t xml:space="preserve"> </w:t>
            </w:r>
            <w:r w:rsidRPr="00C85B84">
              <w:rPr>
                <w:rFonts w:ascii="Arial" w:hAnsi="Arial" w:cs="Arial"/>
                <w:i/>
                <w:noProof/>
              </w:rPr>
              <w:t xml:space="preserve">on using this form: comprehensive instructions can be found at </w:t>
            </w:r>
            <w:r w:rsidRPr="00C85B84">
              <w:rPr>
                <w:rFonts w:ascii="Arial" w:hAnsi="Arial" w:cs="Arial"/>
                <w:i/>
                <w:noProof/>
              </w:rPr>
              <w:br/>
            </w:r>
            <w:hyperlink r:id="rId9" w:history="1">
              <w:r w:rsidRPr="00C85B84">
                <w:rPr>
                  <w:rFonts w:ascii="Arial" w:hAnsi="Arial" w:cs="Arial"/>
                  <w:i/>
                  <w:noProof/>
                  <w:color w:val="0000FF"/>
                  <w:u w:val="single"/>
                </w:rPr>
                <w:t>http://www.3gpp.org/Change-Requests</w:t>
              </w:r>
            </w:hyperlink>
            <w:r w:rsidRPr="00C85B84">
              <w:rPr>
                <w:rFonts w:ascii="Arial" w:hAnsi="Arial" w:cs="Arial"/>
                <w:i/>
                <w:noProof/>
              </w:rPr>
              <w:t>.</w:t>
            </w:r>
          </w:p>
        </w:tc>
      </w:tr>
      <w:tr w:rsidR="00C85B84" w:rsidRPr="00C85B84" w14:paraId="537C4A36" w14:textId="77777777" w:rsidTr="00C85B84">
        <w:tc>
          <w:tcPr>
            <w:tcW w:w="9641" w:type="dxa"/>
            <w:gridSpan w:val="9"/>
          </w:tcPr>
          <w:p w14:paraId="6F8EC72F" w14:textId="77777777" w:rsidR="00C85B84" w:rsidRPr="00C85B84" w:rsidRDefault="00C85B84" w:rsidP="00C85B84">
            <w:pPr>
              <w:spacing w:after="0"/>
              <w:rPr>
                <w:rFonts w:ascii="Arial" w:hAnsi="Arial"/>
                <w:noProof/>
                <w:sz w:val="8"/>
                <w:szCs w:val="8"/>
              </w:rPr>
            </w:pPr>
          </w:p>
        </w:tc>
      </w:tr>
    </w:tbl>
    <w:p w14:paraId="6237E86F" w14:textId="77777777" w:rsidR="00C85B84" w:rsidRPr="00C85B84" w:rsidRDefault="00C85B84" w:rsidP="00C85B8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85B84" w:rsidRPr="00C85B84" w14:paraId="33E26E8C" w14:textId="77777777" w:rsidTr="00C85B84">
        <w:tc>
          <w:tcPr>
            <w:tcW w:w="2835" w:type="dxa"/>
            <w:hideMark/>
          </w:tcPr>
          <w:p w14:paraId="15DCDCF8" w14:textId="77777777" w:rsidR="00C85B84" w:rsidRPr="00C85B84" w:rsidRDefault="00C85B84" w:rsidP="00C85B84">
            <w:pPr>
              <w:tabs>
                <w:tab w:val="right" w:pos="2751"/>
              </w:tabs>
              <w:spacing w:after="0"/>
              <w:rPr>
                <w:rFonts w:ascii="Arial" w:hAnsi="Arial"/>
                <w:b/>
                <w:i/>
                <w:noProof/>
              </w:rPr>
            </w:pPr>
            <w:r w:rsidRPr="00C85B84">
              <w:rPr>
                <w:rFonts w:ascii="Arial" w:hAnsi="Arial"/>
                <w:b/>
                <w:i/>
                <w:noProof/>
              </w:rPr>
              <w:t>Proposed change affects:</w:t>
            </w:r>
          </w:p>
        </w:tc>
        <w:tc>
          <w:tcPr>
            <w:tcW w:w="1418" w:type="dxa"/>
            <w:hideMark/>
          </w:tcPr>
          <w:p w14:paraId="5515C61F" w14:textId="77777777" w:rsidR="00C85B84" w:rsidRPr="00C85B84" w:rsidRDefault="00C85B84" w:rsidP="00C85B84">
            <w:pPr>
              <w:spacing w:after="0"/>
              <w:jc w:val="right"/>
              <w:rPr>
                <w:rFonts w:ascii="Arial" w:hAnsi="Arial"/>
                <w:noProof/>
              </w:rPr>
            </w:pPr>
            <w:r w:rsidRPr="00C85B84">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5E7DA9" w14:textId="77777777" w:rsidR="00C85B84" w:rsidRPr="00C85B84" w:rsidRDefault="00C85B84" w:rsidP="00C85B84">
            <w:pPr>
              <w:spacing w:after="0"/>
              <w:jc w:val="center"/>
              <w:rPr>
                <w:rFonts w:ascii="Arial" w:hAnsi="Arial"/>
                <w:b/>
                <w:caps/>
                <w:noProof/>
              </w:rPr>
            </w:pPr>
          </w:p>
        </w:tc>
        <w:tc>
          <w:tcPr>
            <w:tcW w:w="709" w:type="dxa"/>
            <w:tcBorders>
              <w:top w:val="nil"/>
              <w:left w:val="single" w:sz="4" w:space="0" w:color="auto"/>
              <w:bottom w:val="nil"/>
              <w:right w:val="nil"/>
            </w:tcBorders>
            <w:hideMark/>
          </w:tcPr>
          <w:p w14:paraId="2707938A" w14:textId="77777777" w:rsidR="00C85B84" w:rsidRPr="00C85B84" w:rsidRDefault="00C85B84" w:rsidP="00C85B84">
            <w:pPr>
              <w:spacing w:after="0"/>
              <w:jc w:val="right"/>
              <w:rPr>
                <w:rFonts w:ascii="Arial" w:hAnsi="Arial"/>
                <w:noProof/>
                <w:u w:val="single"/>
              </w:rPr>
            </w:pPr>
            <w:r w:rsidRPr="00C85B84">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3D21F" w14:textId="65FC7639" w:rsidR="00C85B84" w:rsidRPr="00C85B84" w:rsidRDefault="001E124A" w:rsidP="00C85B84">
            <w:pPr>
              <w:spacing w:after="0"/>
              <w:jc w:val="center"/>
              <w:rPr>
                <w:rFonts w:ascii="Arial" w:hAnsi="Arial"/>
                <w:b/>
                <w:caps/>
                <w:noProof/>
              </w:rPr>
            </w:pPr>
            <w:r>
              <w:rPr>
                <w:rFonts w:ascii="Arial" w:hAnsi="Arial"/>
                <w:b/>
                <w:caps/>
                <w:noProof/>
              </w:rPr>
              <w:t>X</w:t>
            </w:r>
          </w:p>
        </w:tc>
        <w:tc>
          <w:tcPr>
            <w:tcW w:w="2126" w:type="dxa"/>
            <w:hideMark/>
          </w:tcPr>
          <w:p w14:paraId="5590E9EB" w14:textId="77777777" w:rsidR="00C85B84" w:rsidRPr="00C85B84" w:rsidRDefault="00C85B84" w:rsidP="00C85B84">
            <w:pPr>
              <w:spacing w:after="0"/>
              <w:jc w:val="right"/>
              <w:rPr>
                <w:rFonts w:ascii="Arial" w:hAnsi="Arial"/>
                <w:noProof/>
                <w:u w:val="single"/>
              </w:rPr>
            </w:pPr>
            <w:r w:rsidRPr="00C85B84">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6AC379" w14:textId="77777777" w:rsidR="00C85B84" w:rsidRPr="00C85B84" w:rsidRDefault="00C85B84" w:rsidP="00C85B84">
            <w:pPr>
              <w:spacing w:after="0"/>
              <w:jc w:val="center"/>
              <w:rPr>
                <w:rFonts w:ascii="Arial" w:hAnsi="Arial"/>
                <w:b/>
                <w:caps/>
                <w:noProof/>
              </w:rPr>
            </w:pPr>
          </w:p>
        </w:tc>
        <w:tc>
          <w:tcPr>
            <w:tcW w:w="1418" w:type="dxa"/>
            <w:hideMark/>
          </w:tcPr>
          <w:p w14:paraId="21D9D067" w14:textId="77777777" w:rsidR="00C85B84" w:rsidRPr="00C85B84" w:rsidRDefault="00C85B84" w:rsidP="00C85B84">
            <w:pPr>
              <w:spacing w:after="0"/>
              <w:jc w:val="right"/>
              <w:rPr>
                <w:rFonts w:ascii="Arial" w:hAnsi="Arial"/>
                <w:noProof/>
              </w:rPr>
            </w:pPr>
            <w:r w:rsidRPr="00C85B84">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1CB1EC" w14:textId="215049AB" w:rsidR="00C85B84" w:rsidRPr="00C85B84" w:rsidRDefault="001E124A" w:rsidP="00C85B84">
            <w:pPr>
              <w:spacing w:after="0"/>
              <w:jc w:val="center"/>
              <w:rPr>
                <w:rFonts w:ascii="Arial" w:hAnsi="Arial"/>
                <w:b/>
                <w:bCs/>
                <w:caps/>
                <w:noProof/>
              </w:rPr>
            </w:pPr>
            <w:r>
              <w:rPr>
                <w:rFonts w:ascii="Arial" w:hAnsi="Arial"/>
                <w:b/>
                <w:bCs/>
                <w:caps/>
                <w:noProof/>
              </w:rPr>
              <w:t>X</w:t>
            </w:r>
          </w:p>
        </w:tc>
      </w:tr>
    </w:tbl>
    <w:p w14:paraId="10B7B319" w14:textId="77777777" w:rsidR="00C85B84" w:rsidRPr="00C85B84" w:rsidRDefault="00C85B84" w:rsidP="00C85B8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85B84" w:rsidRPr="00C85B84" w14:paraId="30B18EDC" w14:textId="77777777" w:rsidTr="00C85B84">
        <w:tc>
          <w:tcPr>
            <w:tcW w:w="9640" w:type="dxa"/>
            <w:gridSpan w:val="11"/>
          </w:tcPr>
          <w:p w14:paraId="725E8F6F" w14:textId="77777777" w:rsidR="00C85B84" w:rsidRPr="00C85B84" w:rsidRDefault="00C85B84" w:rsidP="00C85B84">
            <w:pPr>
              <w:spacing w:after="0"/>
              <w:rPr>
                <w:rFonts w:ascii="Arial" w:hAnsi="Arial"/>
                <w:noProof/>
                <w:sz w:val="8"/>
                <w:szCs w:val="8"/>
              </w:rPr>
            </w:pPr>
          </w:p>
        </w:tc>
      </w:tr>
      <w:tr w:rsidR="00C85B84" w:rsidRPr="00C85B84" w14:paraId="4FC090F9" w14:textId="77777777" w:rsidTr="00C85B84">
        <w:tc>
          <w:tcPr>
            <w:tcW w:w="1843" w:type="dxa"/>
            <w:tcBorders>
              <w:top w:val="single" w:sz="4" w:space="0" w:color="auto"/>
              <w:left w:val="single" w:sz="4" w:space="0" w:color="auto"/>
              <w:bottom w:val="nil"/>
              <w:right w:val="nil"/>
            </w:tcBorders>
            <w:hideMark/>
          </w:tcPr>
          <w:p w14:paraId="26C25960" w14:textId="77777777" w:rsidR="00C85B84" w:rsidRPr="00C85B84" w:rsidRDefault="00C85B84" w:rsidP="00C85B84">
            <w:pPr>
              <w:tabs>
                <w:tab w:val="right" w:pos="1759"/>
              </w:tabs>
              <w:spacing w:after="0"/>
              <w:rPr>
                <w:rFonts w:ascii="Arial" w:hAnsi="Arial"/>
                <w:b/>
                <w:i/>
                <w:noProof/>
              </w:rPr>
            </w:pPr>
            <w:r w:rsidRPr="00C85B84">
              <w:rPr>
                <w:rFonts w:ascii="Arial" w:hAnsi="Arial"/>
                <w:b/>
                <w:i/>
                <w:noProof/>
              </w:rPr>
              <w:t>Title:</w:t>
            </w:r>
            <w:r w:rsidRPr="00C85B84">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8EB8E59" w14:textId="727FDDF4" w:rsidR="00C85B84" w:rsidRPr="00C85B84" w:rsidRDefault="00C85B84" w:rsidP="00C85B84">
            <w:pPr>
              <w:spacing w:after="0"/>
              <w:ind w:left="100"/>
              <w:rPr>
                <w:rFonts w:ascii="Arial" w:hAnsi="Arial"/>
                <w:noProof/>
              </w:rPr>
            </w:pPr>
            <w:r w:rsidRPr="00C85B84">
              <w:rPr>
                <w:rFonts w:ascii="Arial" w:hAnsi="Arial"/>
              </w:rPr>
              <w:fldChar w:fldCharType="begin"/>
            </w:r>
            <w:r w:rsidRPr="00C85B84">
              <w:rPr>
                <w:rFonts w:ascii="Arial" w:hAnsi="Arial"/>
              </w:rPr>
              <w:instrText xml:space="preserve"> DOCPROPERTY  CrTitle  \* MERGEFORMAT </w:instrText>
            </w:r>
            <w:r w:rsidRPr="00C85B84">
              <w:rPr>
                <w:rFonts w:ascii="Arial" w:hAnsi="Arial"/>
              </w:rPr>
              <w:fldChar w:fldCharType="separate"/>
            </w:r>
            <w:r w:rsidR="001E124A">
              <w:rPr>
                <w:rFonts w:ascii="Arial" w:hAnsi="Arial"/>
              </w:rPr>
              <w:t>Addition of IMS DC multiplexing support</w:t>
            </w:r>
            <w:r w:rsidRPr="00C85B84">
              <w:rPr>
                <w:rFonts w:ascii="Arial" w:hAnsi="Arial"/>
              </w:rPr>
              <w:fldChar w:fldCharType="end"/>
            </w:r>
          </w:p>
        </w:tc>
      </w:tr>
      <w:tr w:rsidR="00C85B84" w:rsidRPr="00C85B84" w14:paraId="40610A7F" w14:textId="77777777" w:rsidTr="00C85B84">
        <w:tc>
          <w:tcPr>
            <w:tcW w:w="1843" w:type="dxa"/>
            <w:tcBorders>
              <w:top w:val="nil"/>
              <w:left w:val="single" w:sz="4" w:space="0" w:color="auto"/>
              <w:bottom w:val="nil"/>
              <w:right w:val="nil"/>
            </w:tcBorders>
          </w:tcPr>
          <w:p w14:paraId="2986737B" w14:textId="77777777" w:rsidR="00C85B84" w:rsidRPr="00C85B84" w:rsidRDefault="00C85B84" w:rsidP="00C85B84">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608F30D" w14:textId="77777777" w:rsidR="00C85B84" w:rsidRPr="00C85B84" w:rsidRDefault="00C85B84" w:rsidP="00C85B84">
            <w:pPr>
              <w:spacing w:after="0"/>
              <w:rPr>
                <w:rFonts w:ascii="Arial" w:hAnsi="Arial"/>
                <w:noProof/>
                <w:sz w:val="8"/>
                <w:szCs w:val="8"/>
              </w:rPr>
            </w:pPr>
          </w:p>
        </w:tc>
      </w:tr>
      <w:tr w:rsidR="00C85B84" w:rsidRPr="00C85B84" w14:paraId="3FF934E1" w14:textId="77777777" w:rsidTr="00C85B84">
        <w:tc>
          <w:tcPr>
            <w:tcW w:w="1843" w:type="dxa"/>
            <w:tcBorders>
              <w:top w:val="nil"/>
              <w:left w:val="single" w:sz="4" w:space="0" w:color="auto"/>
              <w:bottom w:val="nil"/>
              <w:right w:val="nil"/>
            </w:tcBorders>
            <w:hideMark/>
          </w:tcPr>
          <w:p w14:paraId="65DC7CA1" w14:textId="77777777" w:rsidR="00C85B84" w:rsidRPr="00C85B84" w:rsidRDefault="00C85B84" w:rsidP="00C85B84">
            <w:pPr>
              <w:tabs>
                <w:tab w:val="right" w:pos="1759"/>
              </w:tabs>
              <w:spacing w:after="0"/>
              <w:rPr>
                <w:rFonts w:ascii="Arial" w:hAnsi="Arial"/>
                <w:b/>
                <w:i/>
                <w:noProof/>
              </w:rPr>
            </w:pPr>
            <w:r w:rsidRPr="00C85B84">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56A62C2A" w14:textId="6B3924FB" w:rsidR="00C85B84" w:rsidRPr="00C85B84" w:rsidRDefault="00C85B84" w:rsidP="00C85B84">
            <w:pPr>
              <w:spacing w:after="0"/>
              <w:ind w:left="100"/>
              <w:rPr>
                <w:rFonts w:ascii="Arial" w:hAnsi="Arial"/>
                <w:noProof/>
              </w:rPr>
            </w:pPr>
            <w:r w:rsidRPr="00C85B84">
              <w:rPr>
                <w:rFonts w:ascii="Arial" w:hAnsi="Arial"/>
              </w:rPr>
              <w:fldChar w:fldCharType="begin"/>
            </w:r>
            <w:r w:rsidRPr="00C85B84">
              <w:rPr>
                <w:rFonts w:ascii="Arial" w:hAnsi="Arial"/>
              </w:rPr>
              <w:instrText xml:space="preserve"> DOCPROPERTY  SourceIfWg  \* MERGEFORMAT </w:instrText>
            </w:r>
            <w:r w:rsidRPr="00C85B84">
              <w:rPr>
                <w:rFonts w:ascii="Arial" w:hAnsi="Arial"/>
              </w:rPr>
              <w:fldChar w:fldCharType="separate"/>
            </w:r>
            <w:r w:rsidR="008C2757">
              <w:rPr>
                <w:rFonts w:ascii="Arial" w:hAnsi="Arial"/>
                <w:noProof/>
              </w:rPr>
              <w:t>Ericsson AB</w:t>
            </w:r>
            <w:r w:rsidRPr="00C85B84">
              <w:rPr>
                <w:rFonts w:ascii="Arial" w:hAnsi="Arial"/>
                <w:noProof/>
              </w:rPr>
              <w:fldChar w:fldCharType="end"/>
            </w:r>
          </w:p>
        </w:tc>
      </w:tr>
      <w:tr w:rsidR="00C85B84" w:rsidRPr="00C85B84" w14:paraId="12341E9F" w14:textId="77777777" w:rsidTr="00C85B84">
        <w:tc>
          <w:tcPr>
            <w:tcW w:w="1843" w:type="dxa"/>
            <w:tcBorders>
              <w:top w:val="nil"/>
              <w:left w:val="single" w:sz="4" w:space="0" w:color="auto"/>
              <w:bottom w:val="nil"/>
              <w:right w:val="nil"/>
            </w:tcBorders>
            <w:hideMark/>
          </w:tcPr>
          <w:p w14:paraId="566E6B9C" w14:textId="77777777" w:rsidR="00C85B84" w:rsidRPr="00C85B84" w:rsidRDefault="00C85B84" w:rsidP="00C85B84">
            <w:pPr>
              <w:tabs>
                <w:tab w:val="right" w:pos="1759"/>
              </w:tabs>
              <w:spacing w:after="0"/>
              <w:rPr>
                <w:rFonts w:ascii="Arial" w:hAnsi="Arial"/>
                <w:b/>
                <w:i/>
                <w:noProof/>
              </w:rPr>
            </w:pPr>
            <w:r w:rsidRPr="00C85B84">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652331A3" w14:textId="2382F4CF" w:rsidR="00C85B84" w:rsidRPr="00C85B84" w:rsidRDefault="00C85B84" w:rsidP="00C85B84">
            <w:pPr>
              <w:spacing w:after="0"/>
              <w:ind w:left="100"/>
              <w:rPr>
                <w:rFonts w:ascii="Arial" w:hAnsi="Arial"/>
                <w:noProof/>
              </w:rPr>
            </w:pPr>
            <w:r w:rsidRPr="00C85B84">
              <w:rPr>
                <w:rFonts w:ascii="Arial" w:hAnsi="Arial"/>
              </w:rPr>
              <w:fldChar w:fldCharType="begin"/>
            </w:r>
            <w:r w:rsidRPr="00C85B84">
              <w:rPr>
                <w:rFonts w:ascii="Arial" w:hAnsi="Arial"/>
              </w:rPr>
              <w:instrText xml:space="preserve"> DOCPROPERTY  SourceIfTsg  \* MERGEFORMAT </w:instrText>
            </w:r>
            <w:r w:rsidRPr="00C85B84">
              <w:rPr>
                <w:rFonts w:ascii="Arial" w:hAnsi="Arial"/>
              </w:rPr>
              <w:fldChar w:fldCharType="separate"/>
            </w:r>
            <w:r w:rsidR="001E124A">
              <w:rPr>
                <w:rFonts w:ascii="Arial" w:hAnsi="Arial"/>
                <w:noProof/>
              </w:rPr>
              <w:t>S4</w:t>
            </w:r>
            <w:r w:rsidRPr="00C85B84">
              <w:rPr>
                <w:rFonts w:ascii="Arial" w:hAnsi="Arial"/>
                <w:noProof/>
              </w:rPr>
              <w:fldChar w:fldCharType="end"/>
            </w:r>
          </w:p>
        </w:tc>
      </w:tr>
      <w:tr w:rsidR="00C85B84" w:rsidRPr="00C85B84" w14:paraId="616EBC9D" w14:textId="77777777" w:rsidTr="00C85B84">
        <w:tc>
          <w:tcPr>
            <w:tcW w:w="1843" w:type="dxa"/>
            <w:tcBorders>
              <w:top w:val="nil"/>
              <w:left w:val="single" w:sz="4" w:space="0" w:color="auto"/>
              <w:bottom w:val="nil"/>
              <w:right w:val="nil"/>
            </w:tcBorders>
          </w:tcPr>
          <w:p w14:paraId="74877C85" w14:textId="77777777" w:rsidR="00C85B84" w:rsidRPr="00C85B84" w:rsidRDefault="00C85B84" w:rsidP="00C85B84">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0CC0F474" w14:textId="77777777" w:rsidR="00C85B84" w:rsidRPr="00C85B84" w:rsidRDefault="00C85B84" w:rsidP="00C85B84">
            <w:pPr>
              <w:spacing w:after="0"/>
              <w:rPr>
                <w:rFonts w:ascii="Arial" w:hAnsi="Arial"/>
                <w:noProof/>
                <w:sz w:val="8"/>
                <w:szCs w:val="8"/>
              </w:rPr>
            </w:pPr>
          </w:p>
        </w:tc>
      </w:tr>
      <w:tr w:rsidR="00C85B84" w:rsidRPr="00C85B84" w14:paraId="3C13DF0F" w14:textId="77777777" w:rsidTr="00C85B84">
        <w:tc>
          <w:tcPr>
            <w:tcW w:w="1843" w:type="dxa"/>
            <w:tcBorders>
              <w:top w:val="nil"/>
              <w:left w:val="single" w:sz="4" w:space="0" w:color="auto"/>
              <w:bottom w:val="nil"/>
              <w:right w:val="nil"/>
            </w:tcBorders>
            <w:hideMark/>
          </w:tcPr>
          <w:p w14:paraId="7046AEE5" w14:textId="77777777" w:rsidR="00C85B84" w:rsidRPr="00C85B84" w:rsidRDefault="00C85B84" w:rsidP="00C85B84">
            <w:pPr>
              <w:tabs>
                <w:tab w:val="right" w:pos="1759"/>
              </w:tabs>
              <w:spacing w:after="0"/>
              <w:rPr>
                <w:rFonts w:ascii="Arial" w:hAnsi="Arial"/>
                <w:b/>
                <w:i/>
                <w:noProof/>
              </w:rPr>
            </w:pPr>
            <w:r w:rsidRPr="00C85B84">
              <w:rPr>
                <w:rFonts w:ascii="Arial" w:hAnsi="Arial"/>
                <w:b/>
                <w:i/>
                <w:noProof/>
              </w:rPr>
              <w:t>Work item code:</w:t>
            </w:r>
          </w:p>
        </w:tc>
        <w:tc>
          <w:tcPr>
            <w:tcW w:w="3686" w:type="dxa"/>
            <w:gridSpan w:val="5"/>
            <w:shd w:val="pct30" w:color="FFFF00" w:fill="auto"/>
            <w:hideMark/>
          </w:tcPr>
          <w:p w14:paraId="62B07B8E" w14:textId="38D7985C" w:rsidR="00C85B84" w:rsidRPr="00C85B84" w:rsidRDefault="00C85B84" w:rsidP="00C85B84">
            <w:pPr>
              <w:spacing w:after="0"/>
              <w:ind w:left="100"/>
              <w:rPr>
                <w:rFonts w:ascii="Arial" w:hAnsi="Arial"/>
                <w:noProof/>
              </w:rPr>
            </w:pPr>
            <w:r w:rsidRPr="00C85B84">
              <w:rPr>
                <w:rFonts w:ascii="Arial" w:hAnsi="Arial"/>
              </w:rPr>
              <w:fldChar w:fldCharType="begin"/>
            </w:r>
            <w:r w:rsidRPr="00C85B84">
              <w:rPr>
                <w:rFonts w:ascii="Arial" w:hAnsi="Arial"/>
              </w:rPr>
              <w:instrText xml:space="preserve"> DOCPROPERTY  RelatedWis  \* MERGEFORMAT </w:instrText>
            </w:r>
            <w:r w:rsidRPr="00C85B84">
              <w:rPr>
                <w:rFonts w:ascii="Arial" w:hAnsi="Arial"/>
              </w:rPr>
              <w:fldChar w:fldCharType="separate"/>
            </w:r>
            <w:r w:rsidR="008C2757">
              <w:rPr>
                <w:rFonts w:ascii="Arial" w:hAnsi="Arial"/>
                <w:noProof/>
              </w:rPr>
              <w:t>5G_MEDIA_MTSI_ext,</w:t>
            </w:r>
            <w:r w:rsidR="00235451">
              <w:rPr>
                <w:rFonts w:ascii="Arial" w:hAnsi="Arial"/>
                <w:noProof/>
              </w:rPr>
              <w:t xml:space="preserve"> </w:t>
            </w:r>
            <w:r w:rsidR="008C2757">
              <w:rPr>
                <w:rFonts w:ascii="Arial" w:hAnsi="Arial"/>
                <w:noProof/>
              </w:rPr>
              <w:t>NG_RTC_Ph2</w:t>
            </w:r>
            <w:r w:rsidRPr="00C85B84">
              <w:rPr>
                <w:rFonts w:ascii="Arial" w:hAnsi="Arial"/>
                <w:noProof/>
              </w:rPr>
              <w:fldChar w:fldCharType="end"/>
            </w:r>
          </w:p>
        </w:tc>
        <w:tc>
          <w:tcPr>
            <w:tcW w:w="567" w:type="dxa"/>
          </w:tcPr>
          <w:p w14:paraId="2780D3E0" w14:textId="77777777" w:rsidR="00C85B84" w:rsidRPr="00C85B84" w:rsidRDefault="00C85B84" w:rsidP="00C85B84">
            <w:pPr>
              <w:spacing w:after="0"/>
              <w:ind w:right="100"/>
              <w:rPr>
                <w:rFonts w:ascii="Arial" w:hAnsi="Arial"/>
                <w:noProof/>
              </w:rPr>
            </w:pPr>
          </w:p>
        </w:tc>
        <w:tc>
          <w:tcPr>
            <w:tcW w:w="1417" w:type="dxa"/>
            <w:gridSpan w:val="3"/>
            <w:hideMark/>
          </w:tcPr>
          <w:p w14:paraId="144CF153" w14:textId="77777777" w:rsidR="00C85B84" w:rsidRPr="00C85B84" w:rsidRDefault="00C85B84" w:rsidP="00C85B84">
            <w:pPr>
              <w:spacing w:after="0"/>
              <w:jc w:val="right"/>
              <w:rPr>
                <w:rFonts w:ascii="Arial" w:hAnsi="Arial"/>
                <w:noProof/>
              </w:rPr>
            </w:pPr>
            <w:r w:rsidRPr="00C85B84">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6D2B26D" w14:textId="262DB603" w:rsidR="00C85B84" w:rsidRPr="00C85B84" w:rsidRDefault="00C85B84" w:rsidP="00C85B84">
            <w:pPr>
              <w:spacing w:after="0"/>
              <w:ind w:left="100"/>
              <w:rPr>
                <w:rFonts w:ascii="Arial" w:hAnsi="Arial"/>
                <w:noProof/>
              </w:rPr>
            </w:pPr>
            <w:r w:rsidRPr="00C85B84">
              <w:rPr>
                <w:rFonts w:ascii="Arial" w:hAnsi="Arial"/>
              </w:rPr>
              <w:fldChar w:fldCharType="begin"/>
            </w:r>
            <w:r w:rsidRPr="00C85B84">
              <w:rPr>
                <w:rFonts w:ascii="Arial" w:hAnsi="Arial"/>
              </w:rPr>
              <w:instrText xml:space="preserve"> DOCPROPERTY  ResDate  \* MERGEFORMAT </w:instrText>
            </w:r>
            <w:r w:rsidRPr="00C85B84">
              <w:rPr>
                <w:rFonts w:ascii="Arial" w:hAnsi="Arial"/>
              </w:rPr>
              <w:fldChar w:fldCharType="separate"/>
            </w:r>
            <w:r w:rsidR="00A70B05">
              <w:rPr>
                <w:rFonts w:ascii="Arial" w:hAnsi="Arial"/>
                <w:noProof/>
              </w:rPr>
              <w:t>2025-02-20</w:t>
            </w:r>
            <w:r w:rsidRPr="00C85B84">
              <w:rPr>
                <w:rFonts w:ascii="Arial" w:hAnsi="Arial"/>
                <w:noProof/>
              </w:rPr>
              <w:fldChar w:fldCharType="end"/>
            </w:r>
          </w:p>
        </w:tc>
      </w:tr>
      <w:tr w:rsidR="00C85B84" w:rsidRPr="00C85B84" w14:paraId="70B84F82" w14:textId="77777777" w:rsidTr="00C85B84">
        <w:tc>
          <w:tcPr>
            <w:tcW w:w="1843" w:type="dxa"/>
            <w:tcBorders>
              <w:top w:val="nil"/>
              <w:left w:val="single" w:sz="4" w:space="0" w:color="auto"/>
              <w:bottom w:val="nil"/>
              <w:right w:val="nil"/>
            </w:tcBorders>
          </w:tcPr>
          <w:p w14:paraId="616105A8" w14:textId="77777777" w:rsidR="00C85B84" w:rsidRPr="00C85B84" w:rsidRDefault="00C85B84" w:rsidP="00C85B84">
            <w:pPr>
              <w:spacing w:after="0"/>
              <w:rPr>
                <w:rFonts w:ascii="Arial" w:hAnsi="Arial"/>
                <w:b/>
                <w:i/>
                <w:noProof/>
                <w:sz w:val="8"/>
                <w:szCs w:val="8"/>
              </w:rPr>
            </w:pPr>
          </w:p>
        </w:tc>
        <w:tc>
          <w:tcPr>
            <w:tcW w:w="1986" w:type="dxa"/>
            <w:gridSpan w:val="4"/>
          </w:tcPr>
          <w:p w14:paraId="6222FB9C" w14:textId="77777777" w:rsidR="00C85B84" w:rsidRPr="00C85B84" w:rsidRDefault="00C85B84" w:rsidP="00C85B84">
            <w:pPr>
              <w:spacing w:after="0"/>
              <w:rPr>
                <w:rFonts w:ascii="Arial" w:hAnsi="Arial"/>
                <w:noProof/>
                <w:sz w:val="8"/>
                <w:szCs w:val="8"/>
              </w:rPr>
            </w:pPr>
          </w:p>
        </w:tc>
        <w:tc>
          <w:tcPr>
            <w:tcW w:w="2267" w:type="dxa"/>
            <w:gridSpan w:val="2"/>
          </w:tcPr>
          <w:p w14:paraId="731B79FE" w14:textId="77777777" w:rsidR="00C85B84" w:rsidRPr="00C85B84" w:rsidRDefault="00C85B84" w:rsidP="00C85B84">
            <w:pPr>
              <w:spacing w:after="0"/>
              <w:rPr>
                <w:rFonts w:ascii="Arial" w:hAnsi="Arial"/>
                <w:noProof/>
                <w:sz w:val="8"/>
                <w:szCs w:val="8"/>
              </w:rPr>
            </w:pPr>
          </w:p>
        </w:tc>
        <w:tc>
          <w:tcPr>
            <w:tcW w:w="1417" w:type="dxa"/>
            <w:gridSpan w:val="3"/>
          </w:tcPr>
          <w:p w14:paraId="0023FBD0" w14:textId="77777777" w:rsidR="00C85B84" w:rsidRPr="00C85B84" w:rsidRDefault="00C85B84" w:rsidP="00C85B84">
            <w:pPr>
              <w:spacing w:after="0"/>
              <w:rPr>
                <w:rFonts w:ascii="Arial" w:hAnsi="Arial"/>
                <w:noProof/>
                <w:sz w:val="8"/>
                <w:szCs w:val="8"/>
              </w:rPr>
            </w:pPr>
          </w:p>
        </w:tc>
        <w:tc>
          <w:tcPr>
            <w:tcW w:w="2127" w:type="dxa"/>
            <w:tcBorders>
              <w:top w:val="nil"/>
              <w:left w:val="nil"/>
              <w:bottom w:val="nil"/>
              <w:right w:val="single" w:sz="4" w:space="0" w:color="auto"/>
            </w:tcBorders>
          </w:tcPr>
          <w:p w14:paraId="7F801BD2" w14:textId="77777777" w:rsidR="00C85B84" w:rsidRPr="00C85B84" w:rsidRDefault="00C85B84" w:rsidP="00C85B84">
            <w:pPr>
              <w:spacing w:after="0"/>
              <w:rPr>
                <w:rFonts w:ascii="Arial" w:hAnsi="Arial"/>
                <w:noProof/>
                <w:sz w:val="8"/>
                <w:szCs w:val="8"/>
              </w:rPr>
            </w:pPr>
          </w:p>
        </w:tc>
      </w:tr>
      <w:tr w:rsidR="00C85B84" w:rsidRPr="00C85B84" w14:paraId="3960996E" w14:textId="77777777" w:rsidTr="00C85B84">
        <w:trPr>
          <w:cantSplit/>
        </w:trPr>
        <w:tc>
          <w:tcPr>
            <w:tcW w:w="1843" w:type="dxa"/>
            <w:tcBorders>
              <w:top w:val="nil"/>
              <w:left w:val="single" w:sz="4" w:space="0" w:color="auto"/>
              <w:bottom w:val="nil"/>
              <w:right w:val="nil"/>
            </w:tcBorders>
            <w:hideMark/>
          </w:tcPr>
          <w:p w14:paraId="69CF1EFE" w14:textId="77777777" w:rsidR="00C85B84" w:rsidRPr="00C85B84" w:rsidRDefault="00C85B84" w:rsidP="00C85B84">
            <w:pPr>
              <w:tabs>
                <w:tab w:val="right" w:pos="1759"/>
              </w:tabs>
              <w:spacing w:after="0"/>
              <w:rPr>
                <w:rFonts w:ascii="Arial" w:hAnsi="Arial"/>
                <w:b/>
                <w:i/>
                <w:noProof/>
              </w:rPr>
            </w:pPr>
            <w:r w:rsidRPr="00C85B84">
              <w:rPr>
                <w:rFonts w:ascii="Arial" w:hAnsi="Arial"/>
                <w:b/>
                <w:i/>
                <w:noProof/>
              </w:rPr>
              <w:t>Category:</w:t>
            </w:r>
          </w:p>
        </w:tc>
        <w:tc>
          <w:tcPr>
            <w:tcW w:w="851" w:type="dxa"/>
            <w:shd w:val="pct30" w:color="FFFF00" w:fill="auto"/>
            <w:hideMark/>
          </w:tcPr>
          <w:p w14:paraId="49E4DE59" w14:textId="37ECFD1B" w:rsidR="00C85B84" w:rsidRPr="00C85B84" w:rsidRDefault="00C85B84" w:rsidP="00C85B84">
            <w:pPr>
              <w:spacing w:after="0"/>
              <w:ind w:left="100" w:right="-609"/>
              <w:rPr>
                <w:rFonts w:ascii="Arial" w:hAnsi="Arial"/>
                <w:b/>
                <w:noProof/>
              </w:rPr>
            </w:pPr>
            <w:r w:rsidRPr="00C85B84">
              <w:rPr>
                <w:rFonts w:ascii="Arial" w:hAnsi="Arial"/>
              </w:rPr>
              <w:fldChar w:fldCharType="begin"/>
            </w:r>
            <w:r w:rsidRPr="00C85B84">
              <w:rPr>
                <w:rFonts w:ascii="Arial" w:hAnsi="Arial"/>
              </w:rPr>
              <w:instrText xml:space="preserve"> DOCPROPERTY  Cat  \* MERGEFORMAT </w:instrText>
            </w:r>
            <w:r w:rsidRPr="00C85B84">
              <w:rPr>
                <w:rFonts w:ascii="Arial" w:hAnsi="Arial"/>
              </w:rPr>
              <w:fldChar w:fldCharType="separate"/>
            </w:r>
            <w:r w:rsidR="001E124A">
              <w:rPr>
                <w:rFonts w:ascii="Arial" w:hAnsi="Arial"/>
                <w:b/>
                <w:noProof/>
              </w:rPr>
              <w:t>B</w:t>
            </w:r>
            <w:r w:rsidRPr="00C85B84">
              <w:rPr>
                <w:rFonts w:ascii="Arial" w:hAnsi="Arial"/>
                <w:b/>
                <w:noProof/>
              </w:rPr>
              <w:fldChar w:fldCharType="end"/>
            </w:r>
          </w:p>
        </w:tc>
        <w:tc>
          <w:tcPr>
            <w:tcW w:w="3402" w:type="dxa"/>
            <w:gridSpan w:val="5"/>
          </w:tcPr>
          <w:p w14:paraId="6C32E1A2" w14:textId="77777777" w:rsidR="00C85B84" w:rsidRPr="00C85B84" w:rsidRDefault="00C85B84" w:rsidP="00C85B84">
            <w:pPr>
              <w:spacing w:after="0"/>
              <w:rPr>
                <w:rFonts w:ascii="Arial" w:hAnsi="Arial"/>
                <w:noProof/>
              </w:rPr>
            </w:pPr>
          </w:p>
        </w:tc>
        <w:tc>
          <w:tcPr>
            <w:tcW w:w="1417" w:type="dxa"/>
            <w:gridSpan w:val="3"/>
            <w:hideMark/>
          </w:tcPr>
          <w:p w14:paraId="7706F3DE" w14:textId="77777777" w:rsidR="00C85B84" w:rsidRPr="00C85B84" w:rsidRDefault="00C85B84" w:rsidP="00C85B84">
            <w:pPr>
              <w:spacing w:after="0"/>
              <w:jc w:val="right"/>
              <w:rPr>
                <w:rFonts w:ascii="Arial" w:hAnsi="Arial"/>
                <w:b/>
                <w:i/>
                <w:noProof/>
              </w:rPr>
            </w:pPr>
            <w:r w:rsidRPr="00C85B84">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60C67AC4" w14:textId="685383C0" w:rsidR="00C85B84" w:rsidRPr="00C85B84" w:rsidRDefault="00C85B84" w:rsidP="00C85B84">
            <w:pPr>
              <w:spacing w:after="0"/>
              <w:ind w:left="100"/>
              <w:rPr>
                <w:rFonts w:ascii="Arial" w:hAnsi="Arial"/>
                <w:noProof/>
              </w:rPr>
            </w:pPr>
            <w:r w:rsidRPr="00C85B84">
              <w:rPr>
                <w:rFonts w:ascii="Arial" w:hAnsi="Arial"/>
              </w:rPr>
              <w:fldChar w:fldCharType="begin"/>
            </w:r>
            <w:r w:rsidRPr="00C85B84">
              <w:rPr>
                <w:rFonts w:ascii="Arial" w:hAnsi="Arial"/>
              </w:rPr>
              <w:instrText xml:space="preserve"> DOCPROPERTY  Release  \* MERGEFORMAT </w:instrText>
            </w:r>
            <w:r w:rsidRPr="00C85B84">
              <w:rPr>
                <w:rFonts w:ascii="Arial" w:hAnsi="Arial"/>
              </w:rPr>
              <w:fldChar w:fldCharType="separate"/>
            </w:r>
            <w:r w:rsidR="001E124A">
              <w:rPr>
                <w:rFonts w:ascii="Arial" w:hAnsi="Arial"/>
                <w:noProof/>
              </w:rPr>
              <w:t>Rel-19</w:t>
            </w:r>
            <w:r w:rsidRPr="00C85B84">
              <w:rPr>
                <w:rFonts w:ascii="Arial" w:hAnsi="Arial"/>
                <w:noProof/>
              </w:rPr>
              <w:fldChar w:fldCharType="end"/>
            </w:r>
          </w:p>
        </w:tc>
      </w:tr>
      <w:tr w:rsidR="00C85B84" w:rsidRPr="00C85B84" w14:paraId="7B04F04C" w14:textId="77777777" w:rsidTr="00C85B84">
        <w:tc>
          <w:tcPr>
            <w:tcW w:w="1843" w:type="dxa"/>
            <w:tcBorders>
              <w:top w:val="nil"/>
              <w:left w:val="single" w:sz="4" w:space="0" w:color="auto"/>
              <w:bottom w:val="single" w:sz="4" w:space="0" w:color="auto"/>
              <w:right w:val="nil"/>
            </w:tcBorders>
          </w:tcPr>
          <w:p w14:paraId="49EADDD6" w14:textId="77777777" w:rsidR="00C85B84" w:rsidRPr="00C85B84" w:rsidRDefault="00C85B84" w:rsidP="00C85B84">
            <w:pPr>
              <w:spacing w:after="0"/>
              <w:rPr>
                <w:rFonts w:ascii="Arial" w:hAnsi="Arial"/>
                <w:b/>
                <w:i/>
                <w:noProof/>
              </w:rPr>
            </w:pPr>
          </w:p>
        </w:tc>
        <w:tc>
          <w:tcPr>
            <w:tcW w:w="4677" w:type="dxa"/>
            <w:gridSpan w:val="8"/>
            <w:tcBorders>
              <w:top w:val="nil"/>
              <w:left w:val="nil"/>
              <w:bottom w:val="single" w:sz="4" w:space="0" w:color="auto"/>
              <w:right w:val="nil"/>
            </w:tcBorders>
            <w:hideMark/>
          </w:tcPr>
          <w:p w14:paraId="524D4284" w14:textId="77777777" w:rsidR="00C85B84" w:rsidRPr="00C85B84" w:rsidRDefault="00C85B84" w:rsidP="00C85B84">
            <w:pPr>
              <w:spacing w:after="0"/>
              <w:ind w:left="383" w:hanging="383"/>
              <w:rPr>
                <w:rFonts w:ascii="Arial" w:hAnsi="Arial"/>
                <w:i/>
                <w:noProof/>
                <w:sz w:val="18"/>
              </w:rPr>
            </w:pPr>
            <w:r w:rsidRPr="00C85B84">
              <w:rPr>
                <w:rFonts w:ascii="Arial" w:hAnsi="Arial"/>
                <w:i/>
                <w:noProof/>
                <w:sz w:val="18"/>
              </w:rPr>
              <w:t xml:space="preserve">Use </w:t>
            </w:r>
            <w:r w:rsidRPr="00C85B84">
              <w:rPr>
                <w:rFonts w:ascii="Arial" w:hAnsi="Arial"/>
                <w:i/>
                <w:noProof/>
                <w:sz w:val="18"/>
                <w:u w:val="single"/>
              </w:rPr>
              <w:t>one</w:t>
            </w:r>
            <w:r w:rsidRPr="00C85B84">
              <w:rPr>
                <w:rFonts w:ascii="Arial" w:hAnsi="Arial"/>
                <w:i/>
                <w:noProof/>
                <w:sz w:val="18"/>
              </w:rPr>
              <w:t xml:space="preserve"> of the following categories:</w:t>
            </w:r>
            <w:r w:rsidRPr="00C85B84">
              <w:rPr>
                <w:rFonts w:ascii="Arial" w:hAnsi="Arial"/>
                <w:b/>
                <w:i/>
                <w:noProof/>
                <w:sz w:val="18"/>
              </w:rPr>
              <w:br/>
              <w:t>F</w:t>
            </w:r>
            <w:r w:rsidRPr="00C85B84">
              <w:rPr>
                <w:rFonts w:ascii="Arial" w:hAnsi="Arial"/>
                <w:i/>
                <w:noProof/>
                <w:sz w:val="18"/>
              </w:rPr>
              <w:t xml:space="preserve">  (correction)</w:t>
            </w:r>
            <w:r w:rsidRPr="00C85B84">
              <w:rPr>
                <w:rFonts w:ascii="Arial" w:hAnsi="Arial"/>
                <w:i/>
                <w:noProof/>
                <w:sz w:val="18"/>
              </w:rPr>
              <w:br/>
            </w:r>
            <w:r w:rsidRPr="00C85B84">
              <w:rPr>
                <w:rFonts w:ascii="Arial" w:hAnsi="Arial"/>
                <w:b/>
                <w:i/>
                <w:noProof/>
                <w:sz w:val="18"/>
              </w:rPr>
              <w:t>A</w:t>
            </w:r>
            <w:r w:rsidRPr="00C85B84">
              <w:rPr>
                <w:rFonts w:ascii="Arial" w:hAnsi="Arial"/>
                <w:i/>
                <w:noProof/>
                <w:sz w:val="18"/>
              </w:rPr>
              <w:t xml:space="preserve">  (mirror corresponding to a change in an earlier </w:t>
            </w:r>
            <w:r w:rsidRPr="00C85B84">
              <w:rPr>
                <w:rFonts w:ascii="Arial" w:hAnsi="Arial"/>
                <w:i/>
                <w:noProof/>
                <w:sz w:val="18"/>
              </w:rPr>
              <w:tab/>
            </w:r>
            <w:r w:rsidRPr="00C85B84">
              <w:rPr>
                <w:rFonts w:ascii="Arial" w:hAnsi="Arial"/>
                <w:i/>
                <w:noProof/>
                <w:sz w:val="18"/>
              </w:rPr>
              <w:tab/>
            </w:r>
            <w:r w:rsidRPr="00C85B84">
              <w:rPr>
                <w:rFonts w:ascii="Arial" w:hAnsi="Arial"/>
                <w:i/>
                <w:noProof/>
                <w:sz w:val="18"/>
              </w:rPr>
              <w:tab/>
            </w:r>
            <w:r w:rsidRPr="00C85B84">
              <w:rPr>
                <w:rFonts w:ascii="Arial" w:hAnsi="Arial"/>
                <w:i/>
                <w:noProof/>
                <w:sz w:val="18"/>
              </w:rPr>
              <w:tab/>
            </w:r>
            <w:r w:rsidRPr="00C85B84">
              <w:rPr>
                <w:rFonts w:ascii="Arial" w:hAnsi="Arial"/>
                <w:i/>
                <w:noProof/>
                <w:sz w:val="18"/>
              </w:rPr>
              <w:tab/>
            </w:r>
            <w:r w:rsidRPr="00C85B84">
              <w:rPr>
                <w:rFonts w:ascii="Arial" w:hAnsi="Arial"/>
                <w:i/>
                <w:noProof/>
                <w:sz w:val="18"/>
              </w:rPr>
              <w:tab/>
            </w:r>
            <w:r w:rsidRPr="00C85B84">
              <w:rPr>
                <w:rFonts w:ascii="Arial" w:hAnsi="Arial"/>
                <w:i/>
                <w:noProof/>
                <w:sz w:val="18"/>
              </w:rPr>
              <w:tab/>
            </w:r>
            <w:r w:rsidRPr="00C85B84">
              <w:rPr>
                <w:rFonts w:ascii="Arial" w:hAnsi="Arial"/>
                <w:i/>
                <w:noProof/>
                <w:sz w:val="18"/>
              </w:rPr>
              <w:tab/>
            </w:r>
            <w:r w:rsidRPr="00C85B84">
              <w:rPr>
                <w:rFonts w:ascii="Arial" w:hAnsi="Arial"/>
                <w:i/>
                <w:noProof/>
                <w:sz w:val="18"/>
              </w:rPr>
              <w:tab/>
            </w:r>
            <w:r w:rsidRPr="00C85B84">
              <w:rPr>
                <w:rFonts w:ascii="Arial" w:hAnsi="Arial"/>
                <w:i/>
                <w:noProof/>
                <w:sz w:val="18"/>
              </w:rPr>
              <w:tab/>
            </w:r>
            <w:r w:rsidRPr="00C85B84">
              <w:rPr>
                <w:rFonts w:ascii="Arial" w:hAnsi="Arial"/>
                <w:i/>
                <w:noProof/>
                <w:sz w:val="18"/>
              </w:rPr>
              <w:tab/>
            </w:r>
            <w:r w:rsidRPr="00C85B84">
              <w:rPr>
                <w:rFonts w:ascii="Arial" w:hAnsi="Arial"/>
                <w:i/>
                <w:noProof/>
                <w:sz w:val="18"/>
              </w:rPr>
              <w:tab/>
            </w:r>
            <w:r w:rsidRPr="00C85B84">
              <w:rPr>
                <w:rFonts w:ascii="Arial" w:hAnsi="Arial"/>
                <w:i/>
                <w:noProof/>
                <w:sz w:val="18"/>
              </w:rPr>
              <w:tab/>
              <w:t>release)</w:t>
            </w:r>
            <w:r w:rsidRPr="00C85B84">
              <w:rPr>
                <w:rFonts w:ascii="Arial" w:hAnsi="Arial"/>
                <w:i/>
                <w:noProof/>
                <w:sz w:val="18"/>
              </w:rPr>
              <w:br/>
            </w:r>
            <w:r w:rsidRPr="00C85B84">
              <w:rPr>
                <w:rFonts w:ascii="Arial" w:hAnsi="Arial"/>
                <w:b/>
                <w:i/>
                <w:noProof/>
                <w:sz w:val="18"/>
              </w:rPr>
              <w:t>B</w:t>
            </w:r>
            <w:r w:rsidRPr="00C85B84">
              <w:rPr>
                <w:rFonts w:ascii="Arial" w:hAnsi="Arial"/>
                <w:i/>
                <w:noProof/>
                <w:sz w:val="18"/>
              </w:rPr>
              <w:t xml:space="preserve">  (addition of feature), </w:t>
            </w:r>
            <w:r w:rsidRPr="00C85B84">
              <w:rPr>
                <w:rFonts w:ascii="Arial" w:hAnsi="Arial"/>
                <w:i/>
                <w:noProof/>
                <w:sz w:val="18"/>
              </w:rPr>
              <w:br/>
            </w:r>
            <w:r w:rsidRPr="00C85B84">
              <w:rPr>
                <w:rFonts w:ascii="Arial" w:hAnsi="Arial"/>
                <w:b/>
                <w:i/>
                <w:noProof/>
                <w:sz w:val="18"/>
              </w:rPr>
              <w:t>C</w:t>
            </w:r>
            <w:r w:rsidRPr="00C85B84">
              <w:rPr>
                <w:rFonts w:ascii="Arial" w:hAnsi="Arial"/>
                <w:i/>
                <w:noProof/>
                <w:sz w:val="18"/>
              </w:rPr>
              <w:t xml:space="preserve">  (functional modification of feature)</w:t>
            </w:r>
            <w:r w:rsidRPr="00C85B84">
              <w:rPr>
                <w:rFonts w:ascii="Arial" w:hAnsi="Arial"/>
                <w:i/>
                <w:noProof/>
                <w:sz w:val="18"/>
              </w:rPr>
              <w:br/>
            </w:r>
            <w:r w:rsidRPr="00C85B84">
              <w:rPr>
                <w:rFonts w:ascii="Arial" w:hAnsi="Arial"/>
                <w:b/>
                <w:i/>
                <w:noProof/>
                <w:sz w:val="18"/>
              </w:rPr>
              <w:t>D</w:t>
            </w:r>
            <w:r w:rsidRPr="00C85B84">
              <w:rPr>
                <w:rFonts w:ascii="Arial" w:hAnsi="Arial"/>
                <w:i/>
                <w:noProof/>
                <w:sz w:val="18"/>
              </w:rPr>
              <w:t xml:space="preserve">  (editorial modification)</w:t>
            </w:r>
          </w:p>
          <w:p w14:paraId="78FDB1BE" w14:textId="77777777" w:rsidR="00C85B84" w:rsidRPr="00C85B84" w:rsidRDefault="00C85B84" w:rsidP="00C85B84">
            <w:pPr>
              <w:spacing w:after="120"/>
              <w:rPr>
                <w:rFonts w:ascii="Arial" w:hAnsi="Arial"/>
                <w:noProof/>
              </w:rPr>
            </w:pPr>
            <w:r w:rsidRPr="00C85B84">
              <w:rPr>
                <w:rFonts w:ascii="Arial" w:hAnsi="Arial"/>
                <w:noProof/>
                <w:sz w:val="18"/>
              </w:rPr>
              <w:t>Detailed explanations of the above categories can</w:t>
            </w:r>
            <w:r w:rsidRPr="00C85B84">
              <w:rPr>
                <w:rFonts w:ascii="Arial" w:hAnsi="Arial"/>
                <w:noProof/>
                <w:sz w:val="18"/>
              </w:rPr>
              <w:br/>
              <w:t xml:space="preserve">be found in 3GPP </w:t>
            </w:r>
            <w:hyperlink r:id="rId10" w:history="1">
              <w:r w:rsidRPr="00C85B84">
                <w:rPr>
                  <w:rFonts w:ascii="Arial" w:hAnsi="Arial"/>
                  <w:noProof/>
                  <w:color w:val="0000FF"/>
                  <w:sz w:val="18"/>
                  <w:u w:val="single"/>
                </w:rPr>
                <w:t>TR 21.900</w:t>
              </w:r>
            </w:hyperlink>
            <w:r w:rsidRPr="00C85B84">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3798C687" w14:textId="77777777" w:rsidR="00C85B84" w:rsidRPr="00C85B84" w:rsidRDefault="00C85B84" w:rsidP="00C85B84">
            <w:pPr>
              <w:tabs>
                <w:tab w:val="left" w:pos="950"/>
              </w:tabs>
              <w:spacing w:after="0"/>
              <w:ind w:left="241" w:hanging="241"/>
              <w:rPr>
                <w:rFonts w:ascii="Arial" w:hAnsi="Arial"/>
                <w:i/>
                <w:noProof/>
                <w:sz w:val="18"/>
              </w:rPr>
            </w:pPr>
            <w:r w:rsidRPr="00C85B84">
              <w:rPr>
                <w:rFonts w:ascii="Arial" w:hAnsi="Arial"/>
                <w:i/>
                <w:noProof/>
                <w:sz w:val="18"/>
              </w:rPr>
              <w:t xml:space="preserve">Use </w:t>
            </w:r>
            <w:r w:rsidRPr="00C85B84">
              <w:rPr>
                <w:rFonts w:ascii="Arial" w:hAnsi="Arial"/>
                <w:i/>
                <w:noProof/>
                <w:sz w:val="18"/>
                <w:u w:val="single"/>
              </w:rPr>
              <w:t>one</w:t>
            </w:r>
            <w:r w:rsidRPr="00C85B84">
              <w:rPr>
                <w:rFonts w:ascii="Arial" w:hAnsi="Arial"/>
                <w:i/>
                <w:noProof/>
                <w:sz w:val="18"/>
              </w:rPr>
              <w:t xml:space="preserve"> of the following releases:</w:t>
            </w:r>
            <w:r w:rsidRPr="00C85B84">
              <w:rPr>
                <w:rFonts w:ascii="Arial" w:hAnsi="Arial"/>
                <w:i/>
                <w:noProof/>
                <w:sz w:val="18"/>
              </w:rPr>
              <w:br/>
              <w:t>Rel-8</w:t>
            </w:r>
            <w:r w:rsidRPr="00C85B84">
              <w:rPr>
                <w:rFonts w:ascii="Arial" w:hAnsi="Arial"/>
                <w:i/>
                <w:noProof/>
                <w:sz w:val="18"/>
              </w:rPr>
              <w:tab/>
              <w:t>(Release 8)</w:t>
            </w:r>
            <w:r w:rsidRPr="00C85B84">
              <w:rPr>
                <w:rFonts w:ascii="Arial" w:hAnsi="Arial"/>
                <w:i/>
                <w:noProof/>
                <w:sz w:val="18"/>
              </w:rPr>
              <w:br/>
              <w:t>Rel-9</w:t>
            </w:r>
            <w:r w:rsidRPr="00C85B84">
              <w:rPr>
                <w:rFonts w:ascii="Arial" w:hAnsi="Arial"/>
                <w:i/>
                <w:noProof/>
                <w:sz w:val="18"/>
              </w:rPr>
              <w:tab/>
              <w:t>(Release 9)</w:t>
            </w:r>
            <w:r w:rsidRPr="00C85B84">
              <w:rPr>
                <w:rFonts w:ascii="Arial" w:hAnsi="Arial"/>
                <w:i/>
                <w:noProof/>
                <w:sz w:val="18"/>
              </w:rPr>
              <w:br/>
              <w:t>Rel-10</w:t>
            </w:r>
            <w:r w:rsidRPr="00C85B84">
              <w:rPr>
                <w:rFonts w:ascii="Arial" w:hAnsi="Arial"/>
                <w:i/>
                <w:noProof/>
                <w:sz w:val="18"/>
              </w:rPr>
              <w:tab/>
              <w:t>(Release 10)</w:t>
            </w:r>
            <w:r w:rsidRPr="00C85B84">
              <w:rPr>
                <w:rFonts w:ascii="Arial" w:hAnsi="Arial"/>
                <w:i/>
                <w:noProof/>
                <w:sz w:val="18"/>
              </w:rPr>
              <w:br/>
              <w:t>Rel-11</w:t>
            </w:r>
            <w:r w:rsidRPr="00C85B84">
              <w:rPr>
                <w:rFonts w:ascii="Arial" w:hAnsi="Arial"/>
                <w:i/>
                <w:noProof/>
                <w:sz w:val="18"/>
              </w:rPr>
              <w:tab/>
              <w:t>(Release 11)</w:t>
            </w:r>
            <w:r w:rsidRPr="00C85B84">
              <w:rPr>
                <w:rFonts w:ascii="Arial" w:hAnsi="Arial"/>
                <w:i/>
                <w:noProof/>
                <w:sz w:val="18"/>
              </w:rPr>
              <w:br/>
              <w:t>…</w:t>
            </w:r>
            <w:r w:rsidRPr="00C85B84">
              <w:rPr>
                <w:rFonts w:ascii="Arial" w:hAnsi="Arial"/>
                <w:i/>
                <w:noProof/>
                <w:sz w:val="18"/>
              </w:rPr>
              <w:br/>
              <w:t>Rel-17</w:t>
            </w:r>
            <w:r w:rsidRPr="00C85B84">
              <w:rPr>
                <w:rFonts w:ascii="Arial" w:hAnsi="Arial"/>
                <w:i/>
                <w:noProof/>
                <w:sz w:val="18"/>
              </w:rPr>
              <w:tab/>
              <w:t>(Release 17)</w:t>
            </w:r>
            <w:r w:rsidRPr="00C85B84">
              <w:rPr>
                <w:rFonts w:ascii="Arial" w:hAnsi="Arial"/>
                <w:i/>
                <w:noProof/>
                <w:sz w:val="18"/>
              </w:rPr>
              <w:br/>
              <w:t>Rel-18</w:t>
            </w:r>
            <w:r w:rsidRPr="00C85B84">
              <w:rPr>
                <w:rFonts w:ascii="Arial" w:hAnsi="Arial"/>
                <w:i/>
                <w:noProof/>
                <w:sz w:val="18"/>
              </w:rPr>
              <w:tab/>
              <w:t>(Release 18)</w:t>
            </w:r>
            <w:r w:rsidRPr="00C85B84">
              <w:rPr>
                <w:rFonts w:ascii="Arial" w:hAnsi="Arial"/>
                <w:i/>
                <w:noProof/>
                <w:sz w:val="18"/>
              </w:rPr>
              <w:br/>
              <w:t>Rel-19</w:t>
            </w:r>
            <w:r w:rsidRPr="00C85B84">
              <w:rPr>
                <w:rFonts w:ascii="Arial" w:hAnsi="Arial"/>
                <w:i/>
                <w:noProof/>
                <w:sz w:val="18"/>
              </w:rPr>
              <w:tab/>
              <w:t xml:space="preserve">(Release 19) </w:t>
            </w:r>
            <w:r w:rsidRPr="00C85B84">
              <w:rPr>
                <w:rFonts w:ascii="Arial" w:hAnsi="Arial"/>
                <w:i/>
                <w:noProof/>
                <w:sz w:val="18"/>
              </w:rPr>
              <w:br/>
              <w:t>Rel-20</w:t>
            </w:r>
            <w:r w:rsidRPr="00C85B84">
              <w:rPr>
                <w:rFonts w:ascii="Arial" w:hAnsi="Arial"/>
                <w:i/>
                <w:noProof/>
                <w:sz w:val="18"/>
              </w:rPr>
              <w:tab/>
              <w:t>(Release 20)</w:t>
            </w:r>
          </w:p>
        </w:tc>
      </w:tr>
      <w:tr w:rsidR="00C85B84" w:rsidRPr="00C85B84" w14:paraId="6DE4E778" w14:textId="77777777" w:rsidTr="00C85B84">
        <w:tc>
          <w:tcPr>
            <w:tcW w:w="1843" w:type="dxa"/>
          </w:tcPr>
          <w:p w14:paraId="078389DA" w14:textId="77777777" w:rsidR="00C85B84" w:rsidRPr="00C85B84" w:rsidRDefault="00C85B84" w:rsidP="00C85B84">
            <w:pPr>
              <w:spacing w:after="0"/>
              <w:rPr>
                <w:rFonts w:ascii="Arial" w:hAnsi="Arial"/>
                <w:b/>
                <w:i/>
                <w:noProof/>
                <w:sz w:val="8"/>
                <w:szCs w:val="8"/>
              </w:rPr>
            </w:pPr>
          </w:p>
        </w:tc>
        <w:tc>
          <w:tcPr>
            <w:tcW w:w="7797" w:type="dxa"/>
            <w:gridSpan w:val="10"/>
          </w:tcPr>
          <w:p w14:paraId="5C4C1595" w14:textId="77777777" w:rsidR="00C85B84" w:rsidRPr="00C85B84" w:rsidRDefault="00C85B84" w:rsidP="00C85B84">
            <w:pPr>
              <w:spacing w:after="0"/>
              <w:rPr>
                <w:rFonts w:ascii="Arial" w:hAnsi="Arial"/>
                <w:noProof/>
                <w:sz w:val="8"/>
                <w:szCs w:val="8"/>
              </w:rPr>
            </w:pPr>
          </w:p>
        </w:tc>
      </w:tr>
      <w:tr w:rsidR="00C85B84" w:rsidRPr="00C85B84" w14:paraId="2A3C589F" w14:textId="77777777" w:rsidTr="00C85B84">
        <w:tc>
          <w:tcPr>
            <w:tcW w:w="2694" w:type="dxa"/>
            <w:gridSpan w:val="2"/>
            <w:tcBorders>
              <w:top w:val="single" w:sz="4" w:space="0" w:color="auto"/>
              <w:left w:val="single" w:sz="4" w:space="0" w:color="auto"/>
              <w:bottom w:val="nil"/>
              <w:right w:val="nil"/>
            </w:tcBorders>
            <w:hideMark/>
          </w:tcPr>
          <w:p w14:paraId="0190C77B" w14:textId="77777777" w:rsidR="00C85B84" w:rsidRPr="00C85B84" w:rsidRDefault="00C85B84" w:rsidP="00C85B84">
            <w:pPr>
              <w:tabs>
                <w:tab w:val="right" w:pos="2184"/>
              </w:tabs>
              <w:spacing w:after="0"/>
              <w:rPr>
                <w:rFonts w:ascii="Arial" w:hAnsi="Arial"/>
                <w:b/>
                <w:i/>
                <w:noProof/>
              </w:rPr>
            </w:pPr>
            <w:r w:rsidRPr="00C85B84">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A4167EA" w14:textId="5137D21A" w:rsidR="00C85B84" w:rsidRPr="00C85B84" w:rsidRDefault="005A4C29" w:rsidP="00C85B84">
            <w:pPr>
              <w:spacing w:after="0"/>
              <w:ind w:left="100"/>
              <w:rPr>
                <w:rFonts w:ascii="Arial" w:hAnsi="Arial"/>
                <w:noProof/>
              </w:rPr>
            </w:pPr>
            <w:r>
              <w:rPr>
                <w:rFonts w:ascii="Arial" w:hAnsi="Arial"/>
                <w:noProof/>
              </w:rPr>
              <w:t>3GPP SA2 has specified support of multiplexing multiple IMS DC onto the same SCTP association in Rel-19 TS 23.228 clause AC.7.10</w:t>
            </w:r>
            <w:r w:rsidR="00570F75">
              <w:rPr>
                <w:rFonts w:ascii="Arial" w:hAnsi="Arial"/>
                <w:noProof/>
              </w:rPr>
              <w:t xml:space="preserve">. The Stage 3 </w:t>
            </w:r>
            <w:r w:rsidR="00B4781F">
              <w:rPr>
                <w:rFonts w:ascii="Arial" w:hAnsi="Arial"/>
                <w:noProof/>
              </w:rPr>
              <w:t xml:space="preserve">UNI </w:t>
            </w:r>
            <w:r w:rsidR="00570F75">
              <w:rPr>
                <w:rFonts w:ascii="Arial" w:hAnsi="Arial"/>
                <w:noProof/>
              </w:rPr>
              <w:t>signaling and procedures</w:t>
            </w:r>
            <w:r w:rsidR="00B4781F">
              <w:rPr>
                <w:rFonts w:ascii="Arial" w:hAnsi="Arial"/>
                <w:noProof/>
              </w:rPr>
              <w:t xml:space="preserve"> to support this are missing.</w:t>
            </w:r>
          </w:p>
        </w:tc>
      </w:tr>
      <w:tr w:rsidR="00C85B84" w:rsidRPr="00C85B84" w14:paraId="53878685" w14:textId="77777777" w:rsidTr="00C85B84">
        <w:tc>
          <w:tcPr>
            <w:tcW w:w="2694" w:type="dxa"/>
            <w:gridSpan w:val="2"/>
            <w:tcBorders>
              <w:top w:val="nil"/>
              <w:left w:val="single" w:sz="4" w:space="0" w:color="auto"/>
              <w:bottom w:val="nil"/>
              <w:right w:val="nil"/>
            </w:tcBorders>
          </w:tcPr>
          <w:p w14:paraId="68209E38" w14:textId="77777777" w:rsidR="00C85B84" w:rsidRPr="00C85B84" w:rsidRDefault="00C85B84" w:rsidP="00C85B84">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4662B35B" w14:textId="77777777" w:rsidR="00C85B84" w:rsidRPr="00C85B84" w:rsidRDefault="00C85B84" w:rsidP="00C85B84">
            <w:pPr>
              <w:spacing w:after="0"/>
              <w:rPr>
                <w:rFonts w:ascii="Arial" w:hAnsi="Arial"/>
                <w:noProof/>
                <w:sz w:val="8"/>
                <w:szCs w:val="8"/>
              </w:rPr>
            </w:pPr>
          </w:p>
        </w:tc>
      </w:tr>
      <w:tr w:rsidR="00C85B84" w:rsidRPr="00C85B84" w14:paraId="48DF7630" w14:textId="77777777" w:rsidTr="00C85B84">
        <w:tc>
          <w:tcPr>
            <w:tcW w:w="2694" w:type="dxa"/>
            <w:gridSpan w:val="2"/>
            <w:tcBorders>
              <w:top w:val="nil"/>
              <w:left w:val="single" w:sz="4" w:space="0" w:color="auto"/>
              <w:bottom w:val="nil"/>
              <w:right w:val="nil"/>
            </w:tcBorders>
            <w:hideMark/>
          </w:tcPr>
          <w:p w14:paraId="11407BB4" w14:textId="77777777" w:rsidR="00C85B84" w:rsidRPr="00C85B84" w:rsidRDefault="00C85B84" w:rsidP="00C85B84">
            <w:pPr>
              <w:tabs>
                <w:tab w:val="right" w:pos="2184"/>
              </w:tabs>
              <w:spacing w:after="0"/>
              <w:rPr>
                <w:rFonts w:ascii="Arial" w:hAnsi="Arial"/>
                <w:b/>
                <w:i/>
                <w:noProof/>
              </w:rPr>
            </w:pPr>
            <w:r w:rsidRPr="00C85B84">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71D664A1" w14:textId="2678FA88" w:rsidR="00C85B84" w:rsidRPr="00C85B84" w:rsidRDefault="00B4781F" w:rsidP="00C85B84">
            <w:pPr>
              <w:spacing w:after="0"/>
              <w:ind w:left="100"/>
              <w:rPr>
                <w:rFonts w:ascii="Arial" w:hAnsi="Arial"/>
                <w:noProof/>
              </w:rPr>
            </w:pPr>
            <w:r>
              <w:rPr>
                <w:rFonts w:ascii="Arial" w:hAnsi="Arial"/>
                <w:noProof/>
              </w:rPr>
              <w:t>Adding</w:t>
            </w:r>
            <w:r w:rsidR="00757E46">
              <w:rPr>
                <w:rFonts w:ascii="Arial" w:hAnsi="Arial"/>
                <w:noProof/>
              </w:rPr>
              <w:t xml:space="preserve"> </w:t>
            </w:r>
            <w:r w:rsidR="0031200E">
              <w:rPr>
                <w:rFonts w:ascii="Arial" w:hAnsi="Arial"/>
                <w:noProof/>
              </w:rPr>
              <w:t xml:space="preserve">specification of </w:t>
            </w:r>
            <w:r w:rsidR="00D5496C">
              <w:rPr>
                <w:rFonts w:ascii="Arial" w:hAnsi="Arial"/>
                <w:noProof/>
              </w:rPr>
              <w:t xml:space="preserve">Stage 3 </w:t>
            </w:r>
            <w:r w:rsidR="0031200E">
              <w:rPr>
                <w:rFonts w:ascii="Arial" w:hAnsi="Arial"/>
                <w:noProof/>
              </w:rPr>
              <w:t>signaling and procedures to support multiplexing of multiple IMS DC onto the same SCTP association.</w:t>
            </w:r>
          </w:p>
        </w:tc>
      </w:tr>
      <w:tr w:rsidR="00C85B84" w:rsidRPr="00C85B84" w14:paraId="7FD47900" w14:textId="77777777" w:rsidTr="00C85B84">
        <w:tc>
          <w:tcPr>
            <w:tcW w:w="2694" w:type="dxa"/>
            <w:gridSpan w:val="2"/>
            <w:tcBorders>
              <w:top w:val="nil"/>
              <w:left w:val="single" w:sz="4" w:space="0" w:color="auto"/>
              <w:bottom w:val="nil"/>
              <w:right w:val="nil"/>
            </w:tcBorders>
          </w:tcPr>
          <w:p w14:paraId="3FC5F976" w14:textId="77777777" w:rsidR="00C85B84" w:rsidRPr="00C85B84" w:rsidRDefault="00C85B84" w:rsidP="00C85B84">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8FFFE88" w14:textId="77777777" w:rsidR="00C85B84" w:rsidRPr="00C85B84" w:rsidRDefault="00C85B84" w:rsidP="00C85B84">
            <w:pPr>
              <w:spacing w:after="0"/>
              <w:rPr>
                <w:rFonts w:ascii="Arial" w:hAnsi="Arial"/>
                <w:noProof/>
                <w:sz w:val="8"/>
                <w:szCs w:val="8"/>
              </w:rPr>
            </w:pPr>
          </w:p>
        </w:tc>
      </w:tr>
      <w:tr w:rsidR="00C85B84" w:rsidRPr="00C85B84" w14:paraId="6A6F8386" w14:textId="77777777" w:rsidTr="00C85B84">
        <w:tc>
          <w:tcPr>
            <w:tcW w:w="2694" w:type="dxa"/>
            <w:gridSpan w:val="2"/>
            <w:tcBorders>
              <w:top w:val="nil"/>
              <w:left w:val="single" w:sz="4" w:space="0" w:color="auto"/>
              <w:bottom w:val="single" w:sz="4" w:space="0" w:color="auto"/>
              <w:right w:val="nil"/>
            </w:tcBorders>
            <w:hideMark/>
          </w:tcPr>
          <w:p w14:paraId="1532EDCA" w14:textId="77777777" w:rsidR="00C85B84" w:rsidRPr="00C85B84" w:rsidRDefault="00C85B84" w:rsidP="00C85B84">
            <w:pPr>
              <w:tabs>
                <w:tab w:val="right" w:pos="2184"/>
              </w:tabs>
              <w:spacing w:after="0"/>
              <w:rPr>
                <w:rFonts w:ascii="Arial" w:hAnsi="Arial"/>
                <w:b/>
                <w:i/>
                <w:noProof/>
              </w:rPr>
            </w:pPr>
            <w:r w:rsidRPr="00C85B84">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DD90A5D" w14:textId="0A547261" w:rsidR="00C85B84" w:rsidRPr="00C85B84" w:rsidRDefault="00B4781F" w:rsidP="00C85B84">
            <w:pPr>
              <w:spacing w:after="0"/>
              <w:ind w:left="100"/>
              <w:rPr>
                <w:rFonts w:ascii="Arial" w:hAnsi="Arial"/>
                <w:noProof/>
              </w:rPr>
            </w:pPr>
            <w:r>
              <w:rPr>
                <w:rFonts w:ascii="Arial" w:hAnsi="Arial"/>
                <w:noProof/>
              </w:rPr>
              <w:t xml:space="preserve">IMS DC multiplexing </w:t>
            </w:r>
            <w:r w:rsidR="00410B96">
              <w:rPr>
                <w:rFonts w:ascii="Arial" w:hAnsi="Arial"/>
                <w:noProof/>
              </w:rPr>
              <w:t xml:space="preserve">Stage 3 </w:t>
            </w:r>
            <w:r>
              <w:rPr>
                <w:rFonts w:ascii="Arial" w:hAnsi="Arial"/>
                <w:noProof/>
              </w:rPr>
              <w:t xml:space="preserve">will </w:t>
            </w:r>
            <w:r w:rsidR="00757E46">
              <w:rPr>
                <w:rFonts w:ascii="Arial" w:hAnsi="Arial"/>
                <w:noProof/>
              </w:rPr>
              <w:t>be insufficiently specified.</w:t>
            </w:r>
          </w:p>
        </w:tc>
      </w:tr>
      <w:tr w:rsidR="00C85B84" w:rsidRPr="00C85B84" w14:paraId="47674668" w14:textId="77777777" w:rsidTr="00C85B84">
        <w:tc>
          <w:tcPr>
            <w:tcW w:w="2694" w:type="dxa"/>
            <w:gridSpan w:val="2"/>
          </w:tcPr>
          <w:p w14:paraId="5315A18B" w14:textId="77777777" w:rsidR="00C85B84" w:rsidRPr="00C85B84" w:rsidRDefault="00C85B84" w:rsidP="00C85B84">
            <w:pPr>
              <w:spacing w:after="0"/>
              <w:rPr>
                <w:rFonts w:ascii="Arial" w:hAnsi="Arial"/>
                <w:b/>
                <w:i/>
                <w:noProof/>
                <w:sz w:val="8"/>
                <w:szCs w:val="8"/>
              </w:rPr>
            </w:pPr>
          </w:p>
        </w:tc>
        <w:tc>
          <w:tcPr>
            <w:tcW w:w="6946" w:type="dxa"/>
            <w:gridSpan w:val="9"/>
          </w:tcPr>
          <w:p w14:paraId="7FE3209E" w14:textId="77777777" w:rsidR="00C85B84" w:rsidRPr="00C85B84" w:rsidRDefault="00C85B84" w:rsidP="00C85B84">
            <w:pPr>
              <w:spacing w:after="0"/>
              <w:rPr>
                <w:rFonts w:ascii="Arial" w:hAnsi="Arial"/>
                <w:noProof/>
                <w:sz w:val="8"/>
                <w:szCs w:val="8"/>
              </w:rPr>
            </w:pPr>
          </w:p>
        </w:tc>
      </w:tr>
      <w:tr w:rsidR="00C85B84" w:rsidRPr="008B49F9" w14:paraId="4F686608" w14:textId="77777777" w:rsidTr="00C85B84">
        <w:tc>
          <w:tcPr>
            <w:tcW w:w="2694" w:type="dxa"/>
            <w:gridSpan w:val="2"/>
            <w:tcBorders>
              <w:top w:val="single" w:sz="4" w:space="0" w:color="auto"/>
              <w:left w:val="single" w:sz="4" w:space="0" w:color="auto"/>
              <w:bottom w:val="nil"/>
              <w:right w:val="nil"/>
            </w:tcBorders>
            <w:hideMark/>
          </w:tcPr>
          <w:p w14:paraId="6004EB1B" w14:textId="77777777" w:rsidR="00C85B84" w:rsidRPr="00C85B84" w:rsidRDefault="00C85B84" w:rsidP="00C85B84">
            <w:pPr>
              <w:tabs>
                <w:tab w:val="right" w:pos="2184"/>
              </w:tabs>
              <w:spacing w:after="0"/>
              <w:rPr>
                <w:rFonts w:ascii="Arial" w:hAnsi="Arial"/>
                <w:b/>
                <w:i/>
                <w:noProof/>
              </w:rPr>
            </w:pPr>
            <w:r w:rsidRPr="00C85B84">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7BC5728" w14:textId="7FED5424" w:rsidR="00C85B84" w:rsidRPr="008B49F9" w:rsidRDefault="0091347F" w:rsidP="00C85B84">
            <w:pPr>
              <w:spacing w:after="0"/>
              <w:ind w:left="100"/>
              <w:rPr>
                <w:rFonts w:ascii="Arial" w:hAnsi="Arial"/>
                <w:lang w:val="fr-FR"/>
                <w:rPrChange w:id="2" w:author="Ericsson" w:date="2025-02-04T10:46:00Z">
                  <w:rPr>
                    <w:rFonts w:ascii="Arial" w:hAnsi="Arial"/>
                  </w:rPr>
                </w:rPrChange>
              </w:rPr>
            </w:pPr>
            <w:r w:rsidRPr="008B49F9">
              <w:rPr>
                <w:rFonts w:ascii="Arial" w:hAnsi="Arial"/>
                <w:lang w:val="fr-FR"/>
                <w:rPrChange w:id="3" w:author="Ericsson" w:date="2025-02-04T10:46:00Z">
                  <w:rPr>
                    <w:rFonts w:ascii="Arial" w:hAnsi="Arial"/>
                  </w:rPr>
                </w:rPrChange>
              </w:rPr>
              <w:t xml:space="preserve">3.1, </w:t>
            </w:r>
            <w:r w:rsidR="0017571F" w:rsidRPr="008B49F9">
              <w:rPr>
                <w:rFonts w:ascii="Arial" w:hAnsi="Arial"/>
                <w:lang w:val="fr-FR"/>
                <w:rPrChange w:id="4" w:author="Ericsson" w:date="2025-02-04T10:46:00Z">
                  <w:rPr>
                    <w:rFonts w:ascii="Arial" w:hAnsi="Arial"/>
                  </w:rPr>
                </w:rPrChange>
              </w:rPr>
              <w:t xml:space="preserve">6.2.10.1, 6.2.10.2, 6.2.10.3, 6.2.10.4, </w:t>
            </w:r>
            <w:r w:rsidR="00EE606D" w:rsidRPr="008B49F9">
              <w:rPr>
                <w:rFonts w:ascii="Arial" w:hAnsi="Arial"/>
                <w:lang w:val="fr-FR"/>
                <w:rPrChange w:id="5" w:author="Ericsson" w:date="2025-02-04T10:46:00Z">
                  <w:rPr>
                    <w:rFonts w:ascii="Arial" w:hAnsi="Arial"/>
                  </w:rPr>
                </w:rPrChange>
              </w:rPr>
              <w:t xml:space="preserve">Annex A.17, </w:t>
            </w:r>
            <w:r w:rsidR="0017571F" w:rsidRPr="008B49F9">
              <w:rPr>
                <w:rFonts w:ascii="Arial" w:hAnsi="Arial"/>
                <w:lang w:val="fr-FR"/>
                <w:rPrChange w:id="6" w:author="Ericsson" w:date="2025-02-04T10:46:00Z">
                  <w:rPr>
                    <w:rFonts w:ascii="Arial" w:hAnsi="Arial"/>
                  </w:rPr>
                </w:rPrChange>
              </w:rPr>
              <w:t>Annex UU (new)</w:t>
            </w:r>
          </w:p>
        </w:tc>
      </w:tr>
      <w:tr w:rsidR="00C85B84" w:rsidRPr="008B49F9" w14:paraId="3D96F070" w14:textId="77777777" w:rsidTr="00C85B84">
        <w:tc>
          <w:tcPr>
            <w:tcW w:w="2694" w:type="dxa"/>
            <w:gridSpan w:val="2"/>
            <w:tcBorders>
              <w:top w:val="nil"/>
              <w:left w:val="single" w:sz="4" w:space="0" w:color="auto"/>
              <w:bottom w:val="nil"/>
              <w:right w:val="nil"/>
            </w:tcBorders>
          </w:tcPr>
          <w:p w14:paraId="731F2C33" w14:textId="77777777" w:rsidR="00C85B84" w:rsidRPr="008B49F9" w:rsidRDefault="00C85B84" w:rsidP="00C85B84">
            <w:pPr>
              <w:spacing w:after="0"/>
              <w:rPr>
                <w:rFonts w:ascii="Arial" w:hAnsi="Arial"/>
                <w:b/>
                <w:i/>
                <w:sz w:val="8"/>
                <w:szCs w:val="8"/>
                <w:lang w:val="fr-FR"/>
                <w:rPrChange w:id="7" w:author="Ericsson" w:date="2025-02-04T10:46:00Z">
                  <w:rPr>
                    <w:rFonts w:ascii="Arial" w:hAnsi="Arial"/>
                    <w:b/>
                    <w:i/>
                    <w:sz w:val="8"/>
                    <w:szCs w:val="8"/>
                  </w:rPr>
                </w:rPrChange>
              </w:rPr>
            </w:pPr>
          </w:p>
        </w:tc>
        <w:tc>
          <w:tcPr>
            <w:tcW w:w="6946" w:type="dxa"/>
            <w:gridSpan w:val="9"/>
            <w:tcBorders>
              <w:top w:val="nil"/>
              <w:left w:val="nil"/>
              <w:bottom w:val="nil"/>
              <w:right w:val="single" w:sz="4" w:space="0" w:color="auto"/>
            </w:tcBorders>
          </w:tcPr>
          <w:p w14:paraId="0DEFA4EE" w14:textId="77777777" w:rsidR="00C85B84" w:rsidRPr="008B49F9" w:rsidRDefault="00C85B84" w:rsidP="00C85B84">
            <w:pPr>
              <w:spacing w:after="0"/>
              <w:rPr>
                <w:rFonts w:ascii="Arial" w:hAnsi="Arial"/>
                <w:sz w:val="8"/>
                <w:szCs w:val="8"/>
                <w:lang w:val="fr-FR"/>
                <w:rPrChange w:id="8" w:author="Ericsson" w:date="2025-02-04T10:46:00Z">
                  <w:rPr>
                    <w:rFonts w:ascii="Arial" w:hAnsi="Arial"/>
                    <w:sz w:val="8"/>
                    <w:szCs w:val="8"/>
                  </w:rPr>
                </w:rPrChange>
              </w:rPr>
            </w:pPr>
          </w:p>
        </w:tc>
      </w:tr>
      <w:tr w:rsidR="00C85B84" w:rsidRPr="00C85B84" w14:paraId="2834A599" w14:textId="77777777" w:rsidTr="00C85B84">
        <w:tc>
          <w:tcPr>
            <w:tcW w:w="2694" w:type="dxa"/>
            <w:gridSpan w:val="2"/>
            <w:tcBorders>
              <w:top w:val="nil"/>
              <w:left w:val="single" w:sz="4" w:space="0" w:color="auto"/>
              <w:bottom w:val="nil"/>
              <w:right w:val="nil"/>
            </w:tcBorders>
          </w:tcPr>
          <w:p w14:paraId="6292D872" w14:textId="77777777" w:rsidR="00C85B84" w:rsidRPr="008B49F9" w:rsidRDefault="00C85B84" w:rsidP="00C85B84">
            <w:pPr>
              <w:tabs>
                <w:tab w:val="right" w:pos="2184"/>
              </w:tabs>
              <w:spacing w:after="0"/>
              <w:rPr>
                <w:rFonts w:ascii="Arial" w:hAnsi="Arial"/>
                <w:b/>
                <w:i/>
                <w:lang w:val="fr-FR"/>
                <w:rPrChange w:id="9" w:author="Ericsson" w:date="2025-02-04T10:46:00Z">
                  <w:rPr>
                    <w:rFonts w:ascii="Arial" w:hAnsi="Arial"/>
                    <w:b/>
                    <w:i/>
                  </w:rPr>
                </w:rPrChange>
              </w:rPr>
            </w:pPr>
          </w:p>
        </w:tc>
        <w:tc>
          <w:tcPr>
            <w:tcW w:w="284" w:type="dxa"/>
            <w:tcBorders>
              <w:top w:val="single" w:sz="4" w:space="0" w:color="auto"/>
              <w:left w:val="single" w:sz="4" w:space="0" w:color="auto"/>
              <w:bottom w:val="single" w:sz="4" w:space="0" w:color="auto"/>
              <w:right w:val="nil"/>
            </w:tcBorders>
            <w:hideMark/>
          </w:tcPr>
          <w:p w14:paraId="36866C80" w14:textId="77777777" w:rsidR="00C85B84" w:rsidRPr="00C85B84" w:rsidRDefault="00C85B84" w:rsidP="00C85B84">
            <w:pPr>
              <w:spacing w:after="0"/>
              <w:jc w:val="center"/>
              <w:rPr>
                <w:rFonts w:ascii="Arial" w:hAnsi="Arial"/>
                <w:b/>
                <w:caps/>
                <w:noProof/>
              </w:rPr>
            </w:pPr>
            <w:r w:rsidRPr="00C85B84">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DFD313B" w14:textId="77777777" w:rsidR="00C85B84" w:rsidRPr="00C85B84" w:rsidRDefault="00C85B84" w:rsidP="00C85B84">
            <w:pPr>
              <w:spacing w:after="0"/>
              <w:jc w:val="center"/>
              <w:rPr>
                <w:rFonts w:ascii="Arial" w:hAnsi="Arial"/>
                <w:b/>
                <w:caps/>
                <w:noProof/>
              </w:rPr>
            </w:pPr>
            <w:r w:rsidRPr="00C85B84">
              <w:rPr>
                <w:rFonts w:ascii="Arial" w:hAnsi="Arial"/>
                <w:b/>
                <w:caps/>
                <w:noProof/>
              </w:rPr>
              <w:t>N</w:t>
            </w:r>
          </w:p>
        </w:tc>
        <w:tc>
          <w:tcPr>
            <w:tcW w:w="2977" w:type="dxa"/>
            <w:gridSpan w:val="4"/>
          </w:tcPr>
          <w:p w14:paraId="55569041" w14:textId="77777777" w:rsidR="00C85B84" w:rsidRPr="00C85B84" w:rsidRDefault="00C85B84" w:rsidP="00C85B84">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74E8F60F" w14:textId="77777777" w:rsidR="00C85B84" w:rsidRPr="00C85B84" w:rsidRDefault="00C85B84" w:rsidP="00C85B84">
            <w:pPr>
              <w:spacing w:after="0"/>
              <w:ind w:left="99"/>
              <w:rPr>
                <w:rFonts w:ascii="Arial" w:hAnsi="Arial"/>
                <w:noProof/>
              </w:rPr>
            </w:pPr>
          </w:p>
        </w:tc>
      </w:tr>
      <w:tr w:rsidR="00C85B84" w:rsidRPr="00C85B84" w14:paraId="13CEF0D6" w14:textId="77777777" w:rsidTr="00C85B84">
        <w:tc>
          <w:tcPr>
            <w:tcW w:w="2694" w:type="dxa"/>
            <w:gridSpan w:val="2"/>
            <w:tcBorders>
              <w:top w:val="nil"/>
              <w:left w:val="single" w:sz="4" w:space="0" w:color="auto"/>
              <w:bottom w:val="nil"/>
              <w:right w:val="nil"/>
            </w:tcBorders>
            <w:hideMark/>
          </w:tcPr>
          <w:p w14:paraId="06C193B6" w14:textId="77777777" w:rsidR="00C85B84" w:rsidRPr="00C85B84" w:rsidRDefault="00C85B84" w:rsidP="00C85B84">
            <w:pPr>
              <w:tabs>
                <w:tab w:val="right" w:pos="2184"/>
              </w:tabs>
              <w:spacing w:after="0"/>
              <w:rPr>
                <w:rFonts w:ascii="Arial" w:hAnsi="Arial"/>
                <w:b/>
                <w:i/>
                <w:noProof/>
              </w:rPr>
            </w:pPr>
            <w:r w:rsidRPr="00C85B84">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B4C5847" w14:textId="165124EC" w:rsidR="00C85B84" w:rsidRPr="00C85B84" w:rsidRDefault="00395D11" w:rsidP="00C85B84">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3673F" w14:textId="42022F07" w:rsidR="00C85B84" w:rsidRPr="00C85B84" w:rsidRDefault="00C85B84" w:rsidP="00C85B84">
            <w:pPr>
              <w:spacing w:after="0"/>
              <w:jc w:val="center"/>
              <w:rPr>
                <w:rFonts w:ascii="Arial" w:hAnsi="Arial"/>
                <w:b/>
                <w:caps/>
                <w:noProof/>
              </w:rPr>
            </w:pPr>
          </w:p>
        </w:tc>
        <w:tc>
          <w:tcPr>
            <w:tcW w:w="2977" w:type="dxa"/>
            <w:gridSpan w:val="4"/>
            <w:hideMark/>
          </w:tcPr>
          <w:p w14:paraId="10FCB25B" w14:textId="77777777" w:rsidR="00C85B84" w:rsidRPr="00C85B84" w:rsidRDefault="00C85B84" w:rsidP="00C85B84">
            <w:pPr>
              <w:tabs>
                <w:tab w:val="right" w:pos="2893"/>
              </w:tabs>
              <w:spacing w:after="0"/>
              <w:rPr>
                <w:rFonts w:ascii="Arial" w:hAnsi="Arial"/>
                <w:noProof/>
              </w:rPr>
            </w:pPr>
            <w:r w:rsidRPr="00C85B84">
              <w:rPr>
                <w:rFonts w:ascii="Arial" w:hAnsi="Arial"/>
                <w:noProof/>
              </w:rPr>
              <w:t xml:space="preserve"> Other core specifications</w:t>
            </w:r>
            <w:r w:rsidRPr="00C85B84">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49531810" w14:textId="33A48DDB" w:rsidR="00C85B84" w:rsidRPr="00C85B84" w:rsidRDefault="00C85B84" w:rsidP="00C85B84">
            <w:pPr>
              <w:spacing w:after="0"/>
              <w:ind w:left="99"/>
              <w:rPr>
                <w:rFonts w:ascii="Arial" w:hAnsi="Arial"/>
                <w:noProof/>
              </w:rPr>
            </w:pPr>
            <w:r w:rsidRPr="00C85B84">
              <w:rPr>
                <w:rFonts w:ascii="Arial" w:hAnsi="Arial"/>
                <w:noProof/>
              </w:rPr>
              <w:t xml:space="preserve">TS/TR </w:t>
            </w:r>
            <w:r w:rsidR="00395D11">
              <w:rPr>
                <w:rFonts w:ascii="Arial" w:hAnsi="Arial"/>
                <w:noProof/>
              </w:rPr>
              <w:t>24.186</w:t>
            </w:r>
            <w:r w:rsidRPr="00C85B84">
              <w:rPr>
                <w:rFonts w:ascii="Arial" w:hAnsi="Arial"/>
                <w:noProof/>
              </w:rPr>
              <w:t xml:space="preserve"> CR </w:t>
            </w:r>
            <w:r w:rsidR="00395D11">
              <w:rPr>
                <w:rFonts w:ascii="Arial" w:hAnsi="Arial"/>
                <w:noProof/>
              </w:rPr>
              <w:t>0058</w:t>
            </w:r>
          </w:p>
        </w:tc>
      </w:tr>
      <w:tr w:rsidR="00C85B84" w:rsidRPr="00C85B84" w14:paraId="41A39980" w14:textId="77777777" w:rsidTr="00C85B84">
        <w:tc>
          <w:tcPr>
            <w:tcW w:w="2694" w:type="dxa"/>
            <w:gridSpan w:val="2"/>
            <w:tcBorders>
              <w:top w:val="nil"/>
              <w:left w:val="single" w:sz="4" w:space="0" w:color="auto"/>
              <w:bottom w:val="nil"/>
              <w:right w:val="nil"/>
            </w:tcBorders>
            <w:hideMark/>
          </w:tcPr>
          <w:p w14:paraId="04F9FF1D" w14:textId="77777777" w:rsidR="00C85B84" w:rsidRPr="00C85B84" w:rsidRDefault="00C85B84" w:rsidP="00C85B84">
            <w:pPr>
              <w:spacing w:after="0"/>
              <w:rPr>
                <w:rFonts w:ascii="Arial" w:hAnsi="Arial"/>
                <w:b/>
                <w:i/>
                <w:noProof/>
              </w:rPr>
            </w:pPr>
            <w:r w:rsidRPr="00C85B84">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5BCA5F3" w14:textId="77777777" w:rsidR="00C85B84" w:rsidRPr="00C85B84" w:rsidRDefault="00C85B84" w:rsidP="00C85B8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70769" w14:textId="6C14DA77" w:rsidR="00C85B84" w:rsidRPr="00C85B84" w:rsidRDefault="00D5496C" w:rsidP="00C85B84">
            <w:pPr>
              <w:spacing w:after="0"/>
              <w:jc w:val="center"/>
              <w:rPr>
                <w:rFonts w:ascii="Arial" w:hAnsi="Arial"/>
                <w:b/>
                <w:caps/>
                <w:noProof/>
              </w:rPr>
            </w:pPr>
            <w:r>
              <w:rPr>
                <w:rFonts w:ascii="Arial" w:hAnsi="Arial"/>
                <w:b/>
                <w:caps/>
                <w:noProof/>
              </w:rPr>
              <w:t>X</w:t>
            </w:r>
          </w:p>
        </w:tc>
        <w:tc>
          <w:tcPr>
            <w:tcW w:w="2977" w:type="dxa"/>
            <w:gridSpan w:val="4"/>
            <w:hideMark/>
          </w:tcPr>
          <w:p w14:paraId="27242076" w14:textId="77777777" w:rsidR="00C85B84" w:rsidRPr="00C85B84" w:rsidRDefault="00C85B84" w:rsidP="00C85B84">
            <w:pPr>
              <w:spacing w:after="0"/>
              <w:rPr>
                <w:rFonts w:ascii="Arial" w:hAnsi="Arial"/>
                <w:noProof/>
              </w:rPr>
            </w:pPr>
            <w:r w:rsidRPr="00C85B84">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FFE1620" w14:textId="77777777" w:rsidR="00C85B84" w:rsidRPr="00C85B84" w:rsidRDefault="00C85B84" w:rsidP="00C85B84">
            <w:pPr>
              <w:spacing w:after="0"/>
              <w:ind w:left="99"/>
              <w:rPr>
                <w:rFonts w:ascii="Arial" w:hAnsi="Arial"/>
                <w:noProof/>
              </w:rPr>
            </w:pPr>
            <w:r w:rsidRPr="00C85B84">
              <w:rPr>
                <w:rFonts w:ascii="Arial" w:hAnsi="Arial"/>
                <w:noProof/>
              </w:rPr>
              <w:t xml:space="preserve">TS/TR ... CR ... </w:t>
            </w:r>
          </w:p>
        </w:tc>
      </w:tr>
      <w:tr w:rsidR="00C85B84" w:rsidRPr="00C85B84" w14:paraId="58A9DA66" w14:textId="77777777" w:rsidTr="00C85B84">
        <w:tc>
          <w:tcPr>
            <w:tcW w:w="2694" w:type="dxa"/>
            <w:gridSpan w:val="2"/>
            <w:tcBorders>
              <w:top w:val="nil"/>
              <w:left w:val="single" w:sz="4" w:space="0" w:color="auto"/>
              <w:bottom w:val="nil"/>
              <w:right w:val="nil"/>
            </w:tcBorders>
            <w:hideMark/>
          </w:tcPr>
          <w:p w14:paraId="3C448F1A" w14:textId="77777777" w:rsidR="00C85B84" w:rsidRPr="00C85B84" w:rsidRDefault="00C85B84" w:rsidP="00C85B84">
            <w:pPr>
              <w:spacing w:after="0"/>
              <w:rPr>
                <w:rFonts w:ascii="Arial" w:hAnsi="Arial"/>
                <w:b/>
                <w:i/>
                <w:noProof/>
              </w:rPr>
            </w:pPr>
            <w:r w:rsidRPr="00C85B84">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D32BCDA" w14:textId="77777777" w:rsidR="00C85B84" w:rsidRPr="00C85B84" w:rsidRDefault="00C85B84" w:rsidP="00C85B8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3B9F6" w14:textId="770E03FC" w:rsidR="00C85B84" w:rsidRPr="00C85B84" w:rsidRDefault="00D5496C" w:rsidP="00C85B84">
            <w:pPr>
              <w:spacing w:after="0"/>
              <w:jc w:val="center"/>
              <w:rPr>
                <w:rFonts w:ascii="Arial" w:hAnsi="Arial"/>
                <w:b/>
                <w:caps/>
                <w:noProof/>
              </w:rPr>
            </w:pPr>
            <w:r>
              <w:rPr>
                <w:rFonts w:ascii="Arial" w:hAnsi="Arial"/>
                <w:b/>
                <w:caps/>
                <w:noProof/>
              </w:rPr>
              <w:t>X</w:t>
            </w:r>
          </w:p>
        </w:tc>
        <w:tc>
          <w:tcPr>
            <w:tcW w:w="2977" w:type="dxa"/>
            <w:gridSpan w:val="4"/>
            <w:hideMark/>
          </w:tcPr>
          <w:p w14:paraId="6E81BFC5" w14:textId="77777777" w:rsidR="00C85B84" w:rsidRPr="00C85B84" w:rsidRDefault="00C85B84" w:rsidP="00C85B84">
            <w:pPr>
              <w:spacing w:after="0"/>
              <w:rPr>
                <w:rFonts w:ascii="Arial" w:hAnsi="Arial"/>
                <w:noProof/>
              </w:rPr>
            </w:pPr>
            <w:r w:rsidRPr="00C85B84">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2A6EB9F" w14:textId="77777777" w:rsidR="00C85B84" w:rsidRPr="00C85B84" w:rsidRDefault="00C85B84" w:rsidP="00C85B84">
            <w:pPr>
              <w:spacing w:after="0"/>
              <w:ind w:left="99"/>
              <w:rPr>
                <w:rFonts w:ascii="Arial" w:hAnsi="Arial"/>
                <w:noProof/>
              </w:rPr>
            </w:pPr>
            <w:r w:rsidRPr="00C85B84">
              <w:rPr>
                <w:rFonts w:ascii="Arial" w:hAnsi="Arial"/>
                <w:noProof/>
              </w:rPr>
              <w:t xml:space="preserve">TS/TR ... CR ... </w:t>
            </w:r>
          </w:p>
        </w:tc>
      </w:tr>
      <w:tr w:rsidR="00C85B84" w:rsidRPr="00C85B84" w14:paraId="67FE5B0D" w14:textId="77777777" w:rsidTr="00C85B84">
        <w:tc>
          <w:tcPr>
            <w:tcW w:w="2694" w:type="dxa"/>
            <w:gridSpan w:val="2"/>
            <w:tcBorders>
              <w:top w:val="nil"/>
              <w:left w:val="single" w:sz="4" w:space="0" w:color="auto"/>
              <w:bottom w:val="nil"/>
              <w:right w:val="nil"/>
            </w:tcBorders>
          </w:tcPr>
          <w:p w14:paraId="072C5846" w14:textId="77777777" w:rsidR="00C85B84" w:rsidRPr="00C85B84" w:rsidRDefault="00C85B84" w:rsidP="00C85B84">
            <w:pPr>
              <w:spacing w:after="0"/>
              <w:rPr>
                <w:rFonts w:ascii="Arial" w:hAnsi="Arial"/>
                <w:b/>
                <w:i/>
                <w:noProof/>
              </w:rPr>
            </w:pPr>
          </w:p>
        </w:tc>
        <w:tc>
          <w:tcPr>
            <w:tcW w:w="6946" w:type="dxa"/>
            <w:gridSpan w:val="9"/>
            <w:tcBorders>
              <w:top w:val="nil"/>
              <w:left w:val="nil"/>
              <w:bottom w:val="nil"/>
              <w:right w:val="single" w:sz="4" w:space="0" w:color="auto"/>
            </w:tcBorders>
          </w:tcPr>
          <w:p w14:paraId="4B43180C" w14:textId="77777777" w:rsidR="00C85B84" w:rsidRPr="00C85B84" w:rsidRDefault="00C85B84" w:rsidP="00C85B84">
            <w:pPr>
              <w:spacing w:after="0"/>
              <w:rPr>
                <w:rFonts w:ascii="Arial" w:hAnsi="Arial"/>
                <w:noProof/>
              </w:rPr>
            </w:pPr>
          </w:p>
        </w:tc>
      </w:tr>
      <w:tr w:rsidR="00C85B84" w:rsidRPr="00C85B84" w14:paraId="1540C215" w14:textId="77777777" w:rsidTr="00C85B84">
        <w:tc>
          <w:tcPr>
            <w:tcW w:w="2694" w:type="dxa"/>
            <w:gridSpan w:val="2"/>
            <w:tcBorders>
              <w:top w:val="nil"/>
              <w:left w:val="single" w:sz="4" w:space="0" w:color="auto"/>
              <w:bottom w:val="single" w:sz="4" w:space="0" w:color="auto"/>
              <w:right w:val="nil"/>
            </w:tcBorders>
            <w:hideMark/>
          </w:tcPr>
          <w:p w14:paraId="23F7E1A2" w14:textId="77777777" w:rsidR="00C85B84" w:rsidRPr="00C85B84" w:rsidRDefault="00C85B84" w:rsidP="00C85B84">
            <w:pPr>
              <w:tabs>
                <w:tab w:val="right" w:pos="2184"/>
              </w:tabs>
              <w:spacing w:after="0"/>
              <w:rPr>
                <w:rFonts w:ascii="Arial" w:hAnsi="Arial"/>
                <w:b/>
                <w:i/>
                <w:noProof/>
              </w:rPr>
            </w:pPr>
            <w:r w:rsidRPr="00C85B84">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797CA82" w14:textId="77777777" w:rsidR="00C85B84" w:rsidRPr="00C85B84" w:rsidRDefault="00C85B84" w:rsidP="00C85B84">
            <w:pPr>
              <w:spacing w:after="0"/>
              <w:ind w:left="100"/>
              <w:rPr>
                <w:rFonts w:ascii="Arial" w:hAnsi="Arial"/>
                <w:noProof/>
              </w:rPr>
            </w:pPr>
          </w:p>
        </w:tc>
      </w:tr>
      <w:tr w:rsidR="00C85B84" w:rsidRPr="00C85B84" w14:paraId="3FD7F8AC" w14:textId="77777777" w:rsidTr="00C85B84">
        <w:tc>
          <w:tcPr>
            <w:tcW w:w="2694" w:type="dxa"/>
            <w:gridSpan w:val="2"/>
            <w:tcBorders>
              <w:top w:val="single" w:sz="4" w:space="0" w:color="auto"/>
              <w:left w:val="nil"/>
              <w:bottom w:val="single" w:sz="4" w:space="0" w:color="auto"/>
              <w:right w:val="nil"/>
            </w:tcBorders>
          </w:tcPr>
          <w:p w14:paraId="706265FC" w14:textId="77777777" w:rsidR="00C85B84" w:rsidRPr="00C85B84" w:rsidRDefault="00C85B84" w:rsidP="00C85B84">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9EF63E5" w14:textId="77777777" w:rsidR="00C85B84" w:rsidRPr="00C85B84" w:rsidRDefault="00C85B84" w:rsidP="00C85B84">
            <w:pPr>
              <w:spacing w:after="0"/>
              <w:ind w:left="100"/>
              <w:rPr>
                <w:rFonts w:ascii="Arial" w:hAnsi="Arial"/>
                <w:noProof/>
                <w:sz w:val="8"/>
                <w:szCs w:val="8"/>
              </w:rPr>
            </w:pPr>
          </w:p>
        </w:tc>
      </w:tr>
      <w:tr w:rsidR="00C85B84" w:rsidRPr="00C85B84" w14:paraId="400735D4" w14:textId="77777777" w:rsidTr="00C85B84">
        <w:tc>
          <w:tcPr>
            <w:tcW w:w="2694" w:type="dxa"/>
            <w:gridSpan w:val="2"/>
            <w:tcBorders>
              <w:top w:val="single" w:sz="4" w:space="0" w:color="auto"/>
              <w:left w:val="single" w:sz="4" w:space="0" w:color="auto"/>
              <w:bottom w:val="single" w:sz="4" w:space="0" w:color="auto"/>
              <w:right w:val="nil"/>
            </w:tcBorders>
            <w:hideMark/>
          </w:tcPr>
          <w:p w14:paraId="5B6BA5F7" w14:textId="77777777" w:rsidR="00C85B84" w:rsidRPr="00C85B84" w:rsidRDefault="00C85B84" w:rsidP="00C85B84">
            <w:pPr>
              <w:tabs>
                <w:tab w:val="right" w:pos="2184"/>
              </w:tabs>
              <w:spacing w:after="0"/>
              <w:rPr>
                <w:rFonts w:ascii="Arial" w:hAnsi="Arial"/>
                <w:b/>
                <w:i/>
                <w:noProof/>
              </w:rPr>
            </w:pPr>
            <w:r w:rsidRPr="00C85B84">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BCAD982" w14:textId="11281C59" w:rsidR="00C85B84" w:rsidRPr="00C85B84" w:rsidRDefault="00C31544" w:rsidP="00C85B84">
            <w:pPr>
              <w:spacing w:after="0"/>
              <w:ind w:left="100"/>
              <w:rPr>
                <w:rFonts w:ascii="Arial" w:hAnsi="Arial"/>
                <w:noProof/>
              </w:rPr>
            </w:pPr>
            <w:r>
              <w:rPr>
                <w:rFonts w:ascii="Arial" w:hAnsi="Arial"/>
                <w:noProof/>
              </w:rPr>
              <w:t>S4-25</w:t>
            </w:r>
            <w:r w:rsidR="00D01419">
              <w:rPr>
                <w:rFonts w:ascii="Arial" w:hAnsi="Arial"/>
                <w:noProof/>
              </w:rPr>
              <w:t>0</w:t>
            </w:r>
            <w:r w:rsidR="006E5B39">
              <w:rPr>
                <w:rFonts w:ascii="Arial" w:hAnsi="Arial"/>
                <w:noProof/>
              </w:rPr>
              <w:t>102</w:t>
            </w:r>
            <w:r>
              <w:rPr>
                <w:rFonts w:ascii="Arial" w:hAnsi="Arial"/>
                <w:noProof/>
              </w:rPr>
              <w:t xml:space="preserve"> Initial revision</w:t>
            </w:r>
            <w:r w:rsidR="009E0BD9">
              <w:rPr>
                <w:rFonts w:ascii="Arial" w:hAnsi="Arial"/>
                <w:noProof/>
              </w:rPr>
              <w:br/>
              <w:t xml:space="preserve">S4-250331 Alignment with </w:t>
            </w:r>
            <w:r w:rsidR="003851E5">
              <w:rPr>
                <w:rFonts w:ascii="Arial" w:hAnsi="Arial"/>
                <w:noProof/>
              </w:rPr>
              <w:t>24.186 CR</w:t>
            </w:r>
            <w:r w:rsidR="00B93656">
              <w:rPr>
                <w:rFonts w:ascii="Arial" w:hAnsi="Arial"/>
                <w:noProof/>
              </w:rPr>
              <w:t>0058</w:t>
            </w:r>
          </w:p>
        </w:tc>
      </w:tr>
    </w:tbl>
    <w:p w14:paraId="6FA8EB8A" w14:textId="77777777" w:rsidR="00C85B84" w:rsidRPr="00C85B84" w:rsidRDefault="00C85B84" w:rsidP="00C85B84">
      <w:pPr>
        <w:spacing w:after="0"/>
        <w:rPr>
          <w:rFonts w:ascii="Arial" w:hAnsi="Arial"/>
          <w:noProof/>
          <w:sz w:val="8"/>
          <w:szCs w:val="8"/>
        </w:rPr>
      </w:pPr>
    </w:p>
    <w:p w14:paraId="3E61120E" w14:textId="77777777" w:rsidR="00C85B84" w:rsidRPr="00C85B84" w:rsidRDefault="00C85B84" w:rsidP="00C85B84">
      <w:pPr>
        <w:spacing w:after="0"/>
        <w:rPr>
          <w:noProof/>
        </w:rPr>
        <w:sectPr w:rsidR="00C85B84" w:rsidRPr="00C85B84" w:rsidSect="00C85B84">
          <w:footnotePr>
            <w:numRestart w:val="eachSect"/>
          </w:footnotePr>
          <w:pgSz w:w="11907" w:h="16840"/>
          <w:pgMar w:top="1418" w:right="1134" w:bottom="1134" w:left="1134" w:header="680" w:footer="567" w:gutter="0"/>
          <w:cols w:space="720"/>
        </w:sectPr>
      </w:pPr>
    </w:p>
    <w:p w14:paraId="3AAAE7B3" w14:textId="1B67BB28" w:rsidR="004D56BF" w:rsidRDefault="004D56BF" w:rsidP="004D56BF">
      <w:pPr>
        <w:pStyle w:val="Heading2"/>
      </w:pPr>
      <w:r>
        <w:rPr>
          <w:highlight w:val="yellow"/>
        </w:rPr>
        <w:lastRenderedPageBreak/>
        <w:t xml:space="preserve">===== </w:t>
      </w:r>
      <w:r w:rsidR="00824490">
        <w:rPr>
          <w:highlight w:val="yellow"/>
        </w:rPr>
        <w:t>Beginning of</w:t>
      </w:r>
      <w:r>
        <w:rPr>
          <w:highlight w:val="yellow"/>
        </w:rPr>
        <w:t xml:space="preserve"> </w:t>
      </w:r>
      <w:r w:rsidR="00824490">
        <w:rPr>
          <w:highlight w:val="yellow"/>
        </w:rPr>
        <w:t>changes</w:t>
      </w:r>
      <w:r>
        <w:rPr>
          <w:highlight w:val="yellow"/>
        </w:rPr>
        <w:t xml:space="preserve"> =====</w:t>
      </w:r>
    </w:p>
    <w:p w14:paraId="6EF35AA3" w14:textId="77777777" w:rsidR="00FC7E52" w:rsidRPr="00567618" w:rsidRDefault="00FC7E52" w:rsidP="00FC7E52">
      <w:pPr>
        <w:pStyle w:val="Heading1"/>
      </w:pPr>
      <w:bookmarkStart w:id="10" w:name="_Toc26369194"/>
      <w:bookmarkStart w:id="11" w:name="_Toc36227076"/>
      <w:bookmarkStart w:id="12" w:name="_Toc36228090"/>
      <w:bookmarkStart w:id="13" w:name="_Toc36228717"/>
      <w:bookmarkStart w:id="14" w:name="_Toc68847036"/>
      <w:bookmarkStart w:id="15" w:name="_Toc74610971"/>
      <w:bookmarkStart w:id="16" w:name="_Toc75566250"/>
      <w:bookmarkStart w:id="17" w:name="_Toc89789801"/>
      <w:bookmarkStart w:id="18" w:name="_Toc99466435"/>
      <w:bookmarkStart w:id="19" w:name="_Toc186663614"/>
      <w:bookmarkEnd w:id="0"/>
      <w:r w:rsidRPr="00567618">
        <w:t>3</w:t>
      </w:r>
      <w:r w:rsidRPr="00567618">
        <w:tab/>
        <w:t>Definitions and abbreviations</w:t>
      </w:r>
      <w:bookmarkEnd w:id="10"/>
      <w:bookmarkEnd w:id="11"/>
      <w:bookmarkEnd w:id="12"/>
      <w:bookmarkEnd w:id="13"/>
      <w:bookmarkEnd w:id="14"/>
      <w:bookmarkEnd w:id="15"/>
      <w:bookmarkEnd w:id="16"/>
      <w:bookmarkEnd w:id="17"/>
      <w:bookmarkEnd w:id="18"/>
      <w:bookmarkEnd w:id="19"/>
    </w:p>
    <w:p w14:paraId="08E90CC4" w14:textId="77777777" w:rsidR="00FC7E52" w:rsidRPr="00567618" w:rsidRDefault="00FC7E52" w:rsidP="00FC7E52">
      <w:pPr>
        <w:pStyle w:val="Heading2"/>
      </w:pPr>
      <w:bookmarkStart w:id="20" w:name="_Toc26369195"/>
      <w:bookmarkStart w:id="21" w:name="_Toc36227077"/>
      <w:bookmarkStart w:id="22" w:name="_Toc36228091"/>
      <w:bookmarkStart w:id="23" w:name="_Toc36228718"/>
      <w:bookmarkStart w:id="24" w:name="_Toc68847037"/>
      <w:bookmarkStart w:id="25" w:name="_Toc74610972"/>
      <w:bookmarkStart w:id="26" w:name="_Toc75566251"/>
      <w:bookmarkStart w:id="27" w:name="_Toc89789802"/>
      <w:bookmarkStart w:id="28" w:name="_Toc99466436"/>
      <w:bookmarkStart w:id="29" w:name="_Toc186663615"/>
      <w:r w:rsidRPr="00567618">
        <w:t>3.1</w:t>
      </w:r>
      <w:r w:rsidRPr="00567618">
        <w:tab/>
        <w:t>Definitions</w:t>
      </w:r>
      <w:bookmarkEnd w:id="20"/>
      <w:bookmarkEnd w:id="21"/>
      <w:bookmarkEnd w:id="22"/>
      <w:bookmarkEnd w:id="23"/>
      <w:bookmarkEnd w:id="24"/>
      <w:bookmarkEnd w:id="25"/>
      <w:bookmarkEnd w:id="26"/>
      <w:bookmarkEnd w:id="27"/>
      <w:bookmarkEnd w:id="28"/>
      <w:bookmarkEnd w:id="29"/>
    </w:p>
    <w:p w14:paraId="6F9B5DE4" w14:textId="77777777" w:rsidR="00FC7E52" w:rsidRPr="00567618" w:rsidRDefault="00FC7E52" w:rsidP="00FC7E52">
      <w:r w:rsidRPr="00567618">
        <w:t>For the purposes of the present document, the terms and definitions given in TR 21.905 [1] and the following apply:</w:t>
      </w:r>
    </w:p>
    <w:p w14:paraId="366DF7DA" w14:textId="77777777" w:rsidR="00FC7E52" w:rsidRPr="00567618" w:rsidRDefault="00FC7E52" w:rsidP="00FC7E52">
      <w:pPr>
        <w:pStyle w:val="NO"/>
      </w:pPr>
      <w:r w:rsidRPr="00567618">
        <w:t>NOTE:</w:t>
      </w:r>
      <w:r w:rsidRPr="00567618">
        <w:tab/>
        <w:t>A term defined in the present document takes precedence over the definition of the same term, if any, in TR 21.905 [1].</w:t>
      </w:r>
    </w:p>
    <w:p w14:paraId="33CA4222" w14:textId="77777777" w:rsidR="00FC7E52" w:rsidRPr="00567618" w:rsidRDefault="00FC7E52" w:rsidP="00FC7E52">
      <w:r w:rsidRPr="00567618">
        <w:rPr>
          <w:b/>
        </w:rPr>
        <w:t>example:</w:t>
      </w:r>
      <w:r w:rsidRPr="00567618">
        <w:t xml:space="preserve"> text used to clarify abstract rules by applying them literally.</w:t>
      </w:r>
    </w:p>
    <w:p w14:paraId="7157E751" w14:textId="77777777" w:rsidR="00FC7E52" w:rsidRPr="00567618" w:rsidRDefault="00FC7E52" w:rsidP="00FC7E52">
      <w:r w:rsidRPr="00567618">
        <w:rPr>
          <w:b/>
          <w:bCs/>
        </w:rPr>
        <w:t xml:space="preserve">360-degree video: </w:t>
      </w:r>
      <w:r w:rsidRPr="00567618">
        <w:t>A real-world visual scene captured by a set of cameras or a camera device with multiple lenses and sensors covering the sphere in all directions around the centre point of the camera set or camera device. The term 360-degree video may be used to include also limited 360-degree video.</w:t>
      </w:r>
    </w:p>
    <w:p w14:paraId="54520DE1" w14:textId="77777777" w:rsidR="00FC7E52" w:rsidRPr="00567618" w:rsidRDefault="00FC7E52" w:rsidP="00FC7E52">
      <w:pPr>
        <w:rPr>
          <w:b/>
        </w:rPr>
      </w:pPr>
      <w:r w:rsidRPr="00567618">
        <w:rPr>
          <w:b/>
          <w:bCs/>
        </w:rPr>
        <w:t xml:space="preserve">Limited 360-degree video: </w:t>
      </w:r>
      <w:r w:rsidRPr="00567618">
        <w:t>A 360-degree video in which the visual scene does not cover the entire sphere around the center point of the camera set or camera device but only a part of it. A limited 360-degree video may be limited i) in the horizontal field to less than 360 degrees, or ii) in the vertical field to less than 180 degrees or iii) in both the vertical and horizontal fields.</w:t>
      </w:r>
    </w:p>
    <w:p w14:paraId="725EF430" w14:textId="5696215E" w:rsidR="000215D5" w:rsidRPr="000215D5" w:rsidRDefault="000215D5" w:rsidP="00FC7E52">
      <w:pPr>
        <w:rPr>
          <w:ins w:id="30" w:author="Bo Burman" w:date="2025-01-29T10:01:00Z"/>
          <w:bCs/>
          <w:rPrChange w:id="31" w:author="Bo Burman" w:date="2025-01-29T10:01:00Z">
            <w:rPr>
              <w:ins w:id="32" w:author="Bo Burman" w:date="2025-01-29T10:01:00Z"/>
              <w:b/>
            </w:rPr>
          </w:rPrChange>
        </w:rPr>
      </w:pPr>
      <w:ins w:id="33" w:author="Bo Burman" w:date="2025-01-29T10:01:00Z">
        <w:r>
          <w:rPr>
            <w:b/>
          </w:rPr>
          <w:t>Application data channel multiplexing:</w:t>
        </w:r>
        <w:r>
          <w:rPr>
            <w:bCs/>
          </w:rPr>
          <w:t xml:space="preserve"> </w:t>
        </w:r>
      </w:ins>
      <w:ins w:id="34" w:author="Bo Burman" w:date="2025-01-29T10:07:00Z">
        <w:r w:rsidR="00940B87">
          <w:t xml:space="preserve">Multiplex of application data channels from multiple data channel applications </w:t>
        </w:r>
        <w:r w:rsidR="00B42E20">
          <w:t xml:space="preserve">with compatible QoS requirements, </w:t>
        </w:r>
        <w:r w:rsidR="00940B87">
          <w:t>using a single SDP m= line media description</w:t>
        </w:r>
        <w:r w:rsidR="00B42E20">
          <w:t>.</w:t>
        </w:r>
      </w:ins>
    </w:p>
    <w:p w14:paraId="6AEB4987" w14:textId="35CF7241" w:rsidR="00FC7E52" w:rsidRPr="00567618" w:rsidRDefault="00FC7E52" w:rsidP="00FC7E52">
      <w:r w:rsidRPr="00567618">
        <w:rPr>
          <w:b/>
        </w:rPr>
        <w:t>AMR, AMR-NB:</w:t>
      </w:r>
      <w:r w:rsidRPr="00567618">
        <w:t xml:space="preserve"> Both names refer to the AMR codec (TS</w:t>
      </w:r>
      <w:r>
        <w:t> </w:t>
      </w:r>
      <w:r w:rsidRPr="00567618">
        <w:t>26.071</w:t>
      </w:r>
      <w:r>
        <w:t> </w:t>
      </w:r>
      <w:r w:rsidRPr="00567618">
        <w:t>[11]) and are used interchangeably in this specification.</w:t>
      </w:r>
    </w:p>
    <w:p w14:paraId="5F70A33F" w14:textId="77777777" w:rsidR="00FC7E52" w:rsidRPr="00567618" w:rsidRDefault="00FC7E52" w:rsidP="00FC7E52">
      <w:r w:rsidRPr="00567618">
        <w:rPr>
          <w:b/>
        </w:rPr>
        <w:t>Bitstream:</w:t>
      </w:r>
      <w:r w:rsidRPr="00567618">
        <w:t xml:space="preserve"> A bitstream that conforms to a video or audio encoding format.</w:t>
      </w:r>
    </w:p>
    <w:p w14:paraId="7F33949B" w14:textId="77777777" w:rsidR="00FC7E52" w:rsidRPr="00567618" w:rsidRDefault="00FC7E52" w:rsidP="00FC7E52">
      <w:r w:rsidRPr="00567618">
        <w:rPr>
          <w:b/>
          <w:bCs/>
        </w:rPr>
        <w:t>bitstream</w:t>
      </w:r>
      <w:r w:rsidRPr="00567618">
        <w:t xml:space="preserve">: A sequence of bits that forms the representation of one or more coded video or audio sequences.   </w:t>
      </w:r>
    </w:p>
    <w:p w14:paraId="7D00D7A6" w14:textId="3E3057B9" w:rsidR="00CF2E22" w:rsidRPr="000215D5" w:rsidRDefault="00CF2E22" w:rsidP="00CF2E22">
      <w:pPr>
        <w:rPr>
          <w:ins w:id="35" w:author="Bo Burman" w:date="2025-01-29T10:01:00Z"/>
          <w:bCs/>
          <w:rPrChange w:id="36" w:author="Bo Burman" w:date="2025-01-29T10:01:00Z">
            <w:rPr>
              <w:ins w:id="37" w:author="Bo Burman" w:date="2025-01-29T10:01:00Z"/>
              <w:b/>
            </w:rPr>
          </w:rPrChange>
        </w:rPr>
      </w:pPr>
      <w:ins w:id="38" w:author="Bo Burman" w:date="2025-02-10T20:37:00Z">
        <w:r>
          <w:rPr>
            <w:b/>
          </w:rPr>
          <w:t>Bootstrap</w:t>
        </w:r>
      </w:ins>
      <w:ins w:id="39" w:author="Bo Burman" w:date="2025-01-29T10:01:00Z">
        <w:r>
          <w:rPr>
            <w:b/>
          </w:rPr>
          <w:t xml:space="preserve"> data channel multiplexing:</w:t>
        </w:r>
        <w:r>
          <w:rPr>
            <w:bCs/>
          </w:rPr>
          <w:t xml:space="preserve"> </w:t>
        </w:r>
      </w:ins>
      <w:ins w:id="40" w:author="Bo Burman" w:date="2025-01-29T10:07:00Z">
        <w:r>
          <w:t xml:space="preserve">Multiplex of </w:t>
        </w:r>
      </w:ins>
      <w:ins w:id="41" w:author="Bo Burman" w:date="2025-02-10T20:37:00Z">
        <w:r>
          <w:t>bootstrap</w:t>
        </w:r>
      </w:ins>
      <w:ins w:id="42" w:author="Bo Burman" w:date="2025-01-29T10:07:00Z">
        <w:r>
          <w:t xml:space="preserve"> data channels from </w:t>
        </w:r>
      </w:ins>
      <w:ins w:id="43" w:author="Bo Burman" w:date="2025-02-10T20:38:00Z">
        <w:r w:rsidR="009B02FD">
          <w:t xml:space="preserve">both local </w:t>
        </w:r>
      </w:ins>
      <w:ins w:id="44" w:author="Bo Burman" w:date="2025-02-10T20:40:00Z">
        <w:r w:rsidR="00020AA9">
          <w:t xml:space="preserve">DCSF </w:t>
        </w:r>
      </w:ins>
      <w:ins w:id="45" w:author="Bo Burman" w:date="2025-02-10T20:39:00Z">
        <w:r w:rsidR="00B77F2A">
          <w:t>(stream</w:t>
        </w:r>
      </w:ins>
      <w:ins w:id="46" w:author="Bo Burman" w:date="2025-02-10T20:40:00Z">
        <w:r w:rsidR="00020AA9">
          <w:t xml:space="preserve"> </w:t>
        </w:r>
      </w:ins>
      <w:ins w:id="47" w:author="Bo Burman" w:date="2025-02-10T20:39:00Z">
        <w:r w:rsidR="00B77F2A">
          <w:t xml:space="preserve">ID &lt; 100) </w:t>
        </w:r>
      </w:ins>
      <w:ins w:id="48" w:author="Bo Burman" w:date="2025-02-10T20:38:00Z">
        <w:r w:rsidR="009B02FD">
          <w:t xml:space="preserve">and remote </w:t>
        </w:r>
      </w:ins>
      <w:ins w:id="49" w:author="Bo Burman" w:date="2025-02-10T20:39:00Z">
        <w:r w:rsidR="00020AA9">
          <w:t>(stream</w:t>
        </w:r>
      </w:ins>
      <w:ins w:id="50" w:author="Bo Burman" w:date="2025-02-10T20:40:00Z">
        <w:r w:rsidR="00F87A09">
          <w:t xml:space="preserve"> </w:t>
        </w:r>
      </w:ins>
      <w:ins w:id="51" w:author="Bo Burman" w:date="2025-02-10T20:39:00Z">
        <w:r w:rsidR="00020AA9">
          <w:t xml:space="preserve">ID </w:t>
        </w:r>
      </w:ins>
      <w:ins w:id="52" w:author="Bo Burman" w:date="2025-02-10T20:40:00Z">
        <w:r w:rsidR="00F87A09">
          <w:t>≥</w:t>
        </w:r>
      </w:ins>
      <w:ins w:id="53" w:author="Bo Burman" w:date="2025-02-10T20:39:00Z">
        <w:r w:rsidR="00020AA9">
          <w:t xml:space="preserve"> 100</w:t>
        </w:r>
      </w:ins>
      <w:ins w:id="54" w:author="Bo Burman" w:date="2025-02-10T20:40:00Z">
        <w:r w:rsidR="00020AA9">
          <w:t xml:space="preserve">) </w:t>
        </w:r>
      </w:ins>
      <w:ins w:id="55" w:author="Bo Burman" w:date="2025-02-10T20:38:00Z">
        <w:r w:rsidR="00815B07">
          <w:t>DCSF</w:t>
        </w:r>
      </w:ins>
      <w:ins w:id="56" w:author="Bo Burman" w:date="2025-01-29T10:07:00Z">
        <w:r>
          <w:t>, using a single SDP m= line media description.</w:t>
        </w:r>
      </w:ins>
    </w:p>
    <w:p w14:paraId="78D8EDA6" w14:textId="77777777" w:rsidR="00FC7E52" w:rsidRPr="00567618" w:rsidRDefault="00FC7E52" w:rsidP="00FC7E52">
      <w:r w:rsidRPr="00567618">
        <w:rPr>
          <w:b/>
        </w:rPr>
        <w:t>CHEM:</w:t>
      </w:r>
      <w:r w:rsidRPr="00567618">
        <w:t xml:space="preserve"> The Coverage and Handoff Enhancements using Multimedia error robustness feature.</w:t>
      </w:r>
    </w:p>
    <w:p w14:paraId="3521F683" w14:textId="77777777" w:rsidR="00FC7E52" w:rsidRPr="00567618" w:rsidRDefault="00FC7E52" w:rsidP="00FC7E52">
      <w:r w:rsidRPr="00567618">
        <w:rPr>
          <w:b/>
        </w:rPr>
        <w:t>Codec mode:</w:t>
      </w:r>
      <w:r w:rsidRPr="00567618">
        <w:t xml:space="preserve"> Used for the AMR and AMR-WB codecs to identify one specific bitrate. For example AMR includes 8 codec modes (excluding SID), each of different bitrate.</w:t>
      </w:r>
    </w:p>
    <w:p w14:paraId="72FAC725" w14:textId="77777777" w:rsidR="00FC7E52" w:rsidRPr="00567618" w:rsidRDefault="00FC7E52" w:rsidP="00FC7E52">
      <w:r w:rsidRPr="00567618">
        <w:rPr>
          <w:b/>
          <w:bCs/>
        </w:rPr>
        <w:t>Constrained terminal:</w:t>
      </w:r>
      <w:r w:rsidRPr="00567618">
        <w:t xml:space="preserve"> UE that is (i) operating in radio access capability category series "M" capable of supporting conversational services, and/or (ii) a wearable device which is constrained in size, weight or power consumption (e.g. connected watches), excluding smartphones and feature phones.</w:t>
      </w:r>
    </w:p>
    <w:p w14:paraId="19B6C231" w14:textId="77777777" w:rsidR="00FC7E52" w:rsidRPr="00567618" w:rsidRDefault="00FC7E52" w:rsidP="00FC7E52">
      <w:r w:rsidRPr="00567618">
        <w:rPr>
          <w:b/>
        </w:rPr>
        <w:t>DCMTSI client:</w:t>
      </w:r>
      <w:r w:rsidRPr="00567618">
        <w:t xml:space="preserve"> A data channel capable MTSI client supporting data channel media as defined in clause</w:t>
      </w:r>
      <w:r>
        <w:t> </w:t>
      </w:r>
      <w:r w:rsidRPr="00567618">
        <w:t>6.2.10.</w:t>
      </w:r>
    </w:p>
    <w:p w14:paraId="13448D12" w14:textId="77777777" w:rsidR="00FC7E52" w:rsidRPr="00567618" w:rsidRDefault="00FC7E52" w:rsidP="00FC7E52">
      <w:r w:rsidRPr="00567618">
        <w:rPr>
          <w:b/>
        </w:rPr>
        <w:t>DCMTSI client in terminal:</w:t>
      </w:r>
      <w:r w:rsidRPr="00567618">
        <w:t xml:space="preserve"> A DCMTSI client that is implemented in a terminal or UE. The term "DCMTSI client in terminal" is used in this document when entities such as MRFP, M</w:t>
      </w:r>
      <w:r>
        <w:t>RFC </w:t>
      </w:r>
      <w:r w:rsidRPr="00567618">
        <w:t>or media gateways are excluded.</w:t>
      </w:r>
    </w:p>
    <w:p w14:paraId="47E4B904" w14:textId="77777777" w:rsidR="00FC7E52" w:rsidRPr="00567618" w:rsidRDefault="00FC7E52" w:rsidP="00FC7E52">
      <w:r w:rsidRPr="00567618">
        <w:rPr>
          <w:b/>
        </w:rPr>
        <w:t>Dual-mono:</w:t>
      </w:r>
      <w:r w:rsidRPr="00567618">
        <w:t xml:space="preserve"> A variant of 2-channel stereo encoding where two instances of a mono codec are used to encode a 2-channel stereo signal.</w:t>
      </w:r>
    </w:p>
    <w:p w14:paraId="2C9AA140" w14:textId="77777777" w:rsidR="00FC7E52" w:rsidRPr="00567618" w:rsidRDefault="00FC7E52" w:rsidP="00FC7E52">
      <w:r w:rsidRPr="00567618">
        <w:rPr>
          <w:b/>
        </w:rPr>
        <w:t>Evolved UTRAN:</w:t>
      </w:r>
      <w:r w:rsidRPr="00567618">
        <w:t xml:space="preserve"> Evolved UTRAN is an evolution of the 3G UMTS radio-access network towards a high-data-rate, low-latency and packet-optimized radio-access network.</w:t>
      </w:r>
    </w:p>
    <w:p w14:paraId="4328E313" w14:textId="77777777" w:rsidR="00FC7E52" w:rsidRPr="00567618" w:rsidRDefault="00FC7E52" w:rsidP="00FC7E52">
      <w:r w:rsidRPr="00567618">
        <w:rPr>
          <w:b/>
        </w:rPr>
        <w:t>EVS codec:</w:t>
      </w:r>
      <w:r w:rsidRPr="00567618">
        <w:t xml:space="preserve"> The EVS codec includes two operational modes: EVS Primary operational mode (‘EVS Primary mode’) and EVS AMR-WB Inter-Operable (‘EVS AMR-WB IO mode’). When using EVS AMR-WB IO mode the speech frames are bitstream interoperable with the AMR-WB codec</w:t>
      </w:r>
      <w:r>
        <w:t> </w:t>
      </w:r>
      <w:r w:rsidRPr="00567618">
        <w:t>[18]. Frames generated by an EVS AMR-WB IO mode encoder can be decoded by an AMR-WB decoder, without the need for transcoding. Likewise, frames generated by an AMR-WB encoder can be decoded by an EVS AMR-WB IO mode decoder, without the need for transcoding.</w:t>
      </w:r>
    </w:p>
    <w:p w14:paraId="129C2D0B" w14:textId="77777777" w:rsidR="00FC7E52" w:rsidRPr="00567618" w:rsidRDefault="00FC7E52" w:rsidP="00FC7E52">
      <w:r w:rsidRPr="00567618">
        <w:rPr>
          <w:b/>
        </w:rPr>
        <w:lastRenderedPageBreak/>
        <w:t>EVS Primary mode:</w:t>
      </w:r>
      <w:r w:rsidRPr="00567618">
        <w:t xml:space="preserve"> Includes 11 bit-rates for fixed-rate or multi-rate operation; 1 average bit-rate for variable bit-rate operation; and 1 bit-rate for SID (TS</w:t>
      </w:r>
      <w:r>
        <w:t> </w:t>
      </w:r>
      <w:r w:rsidRPr="00567618">
        <w:t>26.441</w:t>
      </w:r>
      <w:r>
        <w:t> </w:t>
      </w:r>
      <w:r w:rsidRPr="00567618">
        <w:t>[121]). The EVS Primary can encode narrowband, wideband, super-wideband and fullband signals. None of these bit-rates are interoperable with the AMR-WB codec.</w:t>
      </w:r>
    </w:p>
    <w:p w14:paraId="0C78AA02" w14:textId="77777777" w:rsidR="00FC7E52" w:rsidRPr="00567618" w:rsidRDefault="00FC7E52" w:rsidP="00FC7E52">
      <w:r w:rsidRPr="00567618">
        <w:rPr>
          <w:b/>
        </w:rPr>
        <w:t>EVS AMR-WB IO mode:</w:t>
      </w:r>
      <w:r w:rsidRPr="00567618">
        <w:t xml:space="preserve"> Includes 9 codec modes and SID. All are bitstream interoperable with the AMR-WB codec (TS</w:t>
      </w:r>
      <w:r>
        <w:t> </w:t>
      </w:r>
      <w:r w:rsidRPr="00567618">
        <w:t>26.171 ‎‎[17]).</w:t>
      </w:r>
    </w:p>
    <w:p w14:paraId="0C1ECC3F" w14:textId="77777777" w:rsidR="00FC7E52" w:rsidRPr="00567618" w:rsidRDefault="00FC7E52" w:rsidP="00FC7E52">
      <w:r w:rsidRPr="00567618">
        <w:rPr>
          <w:b/>
        </w:rPr>
        <w:t>Field of View</w:t>
      </w:r>
      <w:r w:rsidRPr="00567618">
        <w:rPr>
          <w:lang w:eastAsia="ko-KR"/>
        </w:rPr>
        <w:t>:</w:t>
      </w:r>
      <w:r w:rsidRPr="00567618">
        <w:t xml:space="preserve"> The extent of visible area expressed with vertical and horizontal angles, in degrees in the 3GPP 3DOF reference system as defined in TS</w:t>
      </w:r>
      <w:r>
        <w:t> </w:t>
      </w:r>
      <w:r w:rsidRPr="00567618">
        <w:t>26.118</w:t>
      </w:r>
      <w:r>
        <w:t> </w:t>
      </w:r>
      <w:r w:rsidRPr="00567618">
        <w:t>[180].</w:t>
      </w:r>
    </w:p>
    <w:p w14:paraId="148E453C" w14:textId="77777777" w:rsidR="00FC7E52" w:rsidRPr="00567618" w:rsidRDefault="00FC7E52" w:rsidP="00FC7E52">
      <w:r w:rsidRPr="00567618">
        <w:rPr>
          <w:b/>
        </w:rPr>
        <w:t>Fisheye Video</w:t>
      </w:r>
      <w:r w:rsidRPr="00567618">
        <w:rPr>
          <w:lang w:eastAsia="ko-KR"/>
        </w:rPr>
        <w:t>:</w:t>
      </w:r>
      <w:r w:rsidRPr="00567618">
        <w:t xml:space="preserve"> Video captured by a wide-angle camera lens that usually captures an approximately hemispherical field of view and projects it as a circular image.</w:t>
      </w:r>
    </w:p>
    <w:p w14:paraId="3102D90D" w14:textId="77777777" w:rsidR="00FC7E52" w:rsidRPr="00567618" w:rsidRDefault="00FC7E52" w:rsidP="00FC7E52">
      <w:r w:rsidRPr="00567618">
        <w:rPr>
          <w:b/>
        </w:rPr>
        <w:t>Frame Loss Rate (FLR):</w:t>
      </w:r>
      <w:r w:rsidRPr="00567618">
        <w:t xml:space="preserve"> The percentage of speech frames not delivered to the decoder. FLR includes speech frames that are not received in time to be used for decoding.</w:t>
      </w:r>
    </w:p>
    <w:p w14:paraId="39E40D8D" w14:textId="77777777" w:rsidR="008E0BD5" w:rsidRDefault="008E0BD5" w:rsidP="008E0BD5">
      <w:r w:rsidRPr="000C4CDB">
        <w:rPr>
          <w:b/>
          <w:bCs/>
        </w:rPr>
        <w:t>Immersive audio:</w:t>
      </w:r>
      <w:r>
        <w:t xml:space="preserve"> A</w:t>
      </w:r>
      <w:r w:rsidRPr="00C95BFE">
        <w:t xml:space="preserve">udio representation having more than </w:t>
      </w:r>
      <w:r>
        <w:t>mono</w:t>
      </w:r>
      <w:r w:rsidRPr="00C95BFE">
        <w:t xml:space="preserve"> (e.g. stereo, multi-channel, object-based audio, scene-based audio, metadata-assisted spatial audio), enabling enhanced experiences compared to mono encoding.</w:t>
      </w:r>
    </w:p>
    <w:p w14:paraId="554DA1C9" w14:textId="77777777" w:rsidR="00FC7E52" w:rsidRPr="00567618" w:rsidRDefault="00FC7E52" w:rsidP="00FC7E52">
      <w:pPr>
        <w:rPr>
          <w:b/>
          <w:bCs/>
        </w:rPr>
      </w:pPr>
      <w:r w:rsidRPr="00567618">
        <w:rPr>
          <w:b/>
          <w:bCs/>
        </w:rPr>
        <w:t xml:space="preserve">ITT4RT client: </w:t>
      </w:r>
      <w:r w:rsidRPr="00567618">
        <w:t>MTSI client supporting the Immersive Teleconferencing and Telepresence for Remote Terminals (ITT4RT) feature, as defined in Annex Y.</w:t>
      </w:r>
    </w:p>
    <w:p w14:paraId="1E448299" w14:textId="77777777" w:rsidR="00FC7E52" w:rsidRPr="00567618" w:rsidRDefault="00FC7E52" w:rsidP="00FC7E52">
      <w:pPr>
        <w:rPr>
          <w:b/>
          <w:bCs/>
        </w:rPr>
      </w:pPr>
      <w:r w:rsidRPr="00567618">
        <w:rPr>
          <w:b/>
          <w:bCs/>
        </w:rPr>
        <w:t xml:space="preserve">ITT4RT-Tx client: </w:t>
      </w:r>
      <w:r w:rsidRPr="00567618">
        <w:t>ITT4RT client only capable of sending immersive video.</w:t>
      </w:r>
    </w:p>
    <w:p w14:paraId="4552F49C" w14:textId="77777777" w:rsidR="00FC7E52" w:rsidRPr="00567618" w:rsidRDefault="00FC7E52" w:rsidP="00FC7E52">
      <w:pPr>
        <w:rPr>
          <w:b/>
          <w:bCs/>
        </w:rPr>
      </w:pPr>
      <w:r w:rsidRPr="00567618">
        <w:rPr>
          <w:b/>
          <w:bCs/>
        </w:rPr>
        <w:t xml:space="preserve">ITT4RT-Rx client: </w:t>
      </w:r>
      <w:r w:rsidRPr="00567618">
        <w:t>ITT4RT client only capable of receiving immersive video</w:t>
      </w:r>
    </w:p>
    <w:p w14:paraId="1A7ED406" w14:textId="77777777" w:rsidR="00FC7E52" w:rsidRPr="00567618" w:rsidRDefault="00FC7E52" w:rsidP="00FC7E52">
      <w:pPr>
        <w:rPr>
          <w:b/>
          <w:bCs/>
        </w:rPr>
      </w:pPr>
      <w:r w:rsidRPr="00567618">
        <w:rPr>
          <w:b/>
          <w:bCs/>
        </w:rPr>
        <w:t xml:space="preserve">ITT4RT MRF: </w:t>
      </w:r>
      <w:r w:rsidRPr="00567618">
        <w:t>An ITT4RT client implemented by functionality included in the M</w:t>
      </w:r>
      <w:r>
        <w:t>RFC </w:t>
      </w:r>
      <w:r w:rsidRPr="00567618">
        <w:t>and the MRFP.</w:t>
      </w:r>
    </w:p>
    <w:p w14:paraId="0E98AB5F" w14:textId="77777777" w:rsidR="00FC7E52" w:rsidRPr="00567618" w:rsidRDefault="00FC7E52" w:rsidP="00FC7E52">
      <w:r w:rsidRPr="00567618">
        <w:rPr>
          <w:b/>
          <w:bCs/>
        </w:rPr>
        <w:t xml:space="preserve">ITT4RT client in terminal: </w:t>
      </w:r>
      <w:r w:rsidRPr="00567618">
        <w:t>An ITT4RT client that is implemented in a terminal or UE. The term "ITT4RT client in terminal" is used in this document when entities such as ITT4RT MRF is excluded.</w:t>
      </w:r>
    </w:p>
    <w:p w14:paraId="11F3100A" w14:textId="77777777" w:rsidR="00FC7E52" w:rsidRPr="00567618" w:rsidRDefault="00FC7E52" w:rsidP="00FC7E52">
      <w:r w:rsidRPr="00567618">
        <w:rPr>
          <w:b/>
        </w:rPr>
        <w:t>Mode-set:</w:t>
      </w:r>
      <w:r w:rsidRPr="00567618">
        <w:t xml:space="preserve"> Used for the AMR and AMR-WB codecs to identify the codec modes that can be used in a session. A mode-set can include one or more codec modes.</w:t>
      </w:r>
    </w:p>
    <w:p w14:paraId="34BB0FC6" w14:textId="77777777" w:rsidR="00FC7E52" w:rsidRPr="00567618" w:rsidRDefault="00FC7E52" w:rsidP="00FC7E52">
      <w:r w:rsidRPr="00567618">
        <w:rPr>
          <w:b/>
        </w:rPr>
        <w:t>MSMTSI client:</w:t>
      </w:r>
      <w:r w:rsidRPr="00567618">
        <w:t xml:space="preserve"> A multi-stream capable MTSI client supporting multiple streams as defined in Annex S. An MTSI client may support multiple streams, even of the same media type, without being an MSMTSI client. Such an MTSI client may, for example, add a second video to an ongoing video telephony session as shown in Annex A.11. In that case, the MTSI client is an MSMTSI client only if it is fully compliant with Annex S.</w:t>
      </w:r>
    </w:p>
    <w:p w14:paraId="0758E4FE" w14:textId="77777777" w:rsidR="00FC7E52" w:rsidRPr="00567618" w:rsidRDefault="00FC7E52" w:rsidP="00FC7E52">
      <w:r w:rsidRPr="00567618">
        <w:rPr>
          <w:b/>
        </w:rPr>
        <w:t>MSMTSI MRF:</w:t>
      </w:r>
      <w:r w:rsidRPr="00567618">
        <w:t xml:space="preserve"> An MSMTSI client implemented by functionality included in the M</w:t>
      </w:r>
      <w:r>
        <w:t>RFC </w:t>
      </w:r>
      <w:r w:rsidRPr="00567618">
        <w:t>and the MRFP.</w:t>
      </w:r>
    </w:p>
    <w:p w14:paraId="78559161" w14:textId="77777777" w:rsidR="00FC7E52" w:rsidRPr="00567618" w:rsidRDefault="00FC7E52" w:rsidP="00FC7E52">
      <w:r w:rsidRPr="00567618">
        <w:rPr>
          <w:b/>
        </w:rPr>
        <w:t>MSMTSI client in terminal:</w:t>
      </w:r>
      <w:r w:rsidRPr="00567618">
        <w:t xml:space="preserve"> An MSMTSI client that is implemented in a terminal or UE. The term "MSMTSI client in terminal" is used in this document when entities such as MRFP, M</w:t>
      </w:r>
      <w:r>
        <w:t>RFC </w:t>
      </w:r>
      <w:r w:rsidRPr="00567618">
        <w:t>or media gateways are excluded.</w:t>
      </w:r>
    </w:p>
    <w:p w14:paraId="05B71D6B" w14:textId="77777777" w:rsidR="00FC7E52" w:rsidRPr="00567618" w:rsidRDefault="00FC7E52" w:rsidP="00FC7E52">
      <w:r w:rsidRPr="00567618">
        <w:rPr>
          <w:b/>
        </w:rPr>
        <w:t>MTSI client:</w:t>
      </w:r>
      <w:r w:rsidRPr="00567618">
        <w:t xml:space="preserve"> A function in a terminal or in a network entity (e.g. a MRFP) that supports MTSI.</w:t>
      </w:r>
    </w:p>
    <w:p w14:paraId="5CF049FE" w14:textId="77777777" w:rsidR="00FC7E52" w:rsidRPr="00567618" w:rsidRDefault="00FC7E52" w:rsidP="00FC7E52">
      <w:r w:rsidRPr="00567618">
        <w:rPr>
          <w:b/>
        </w:rPr>
        <w:t>MTSI client in terminal:</w:t>
      </w:r>
      <w:r w:rsidRPr="00567618">
        <w:t xml:space="preserve"> An MTSI client that is implemented in a terminal or UE. The term "MTSI client in terminal" is used in this document when entities such as MRFP, M</w:t>
      </w:r>
      <w:r>
        <w:t>RFC </w:t>
      </w:r>
      <w:r w:rsidRPr="00567618">
        <w:t>or media gateways are excluded.</w:t>
      </w:r>
    </w:p>
    <w:p w14:paraId="095370FD" w14:textId="77777777" w:rsidR="00FC7E52" w:rsidRPr="00567618" w:rsidRDefault="00FC7E52" w:rsidP="00FC7E52">
      <w:r w:rsidRPr="00567618">
        <w:rPr>
          <w:b/>
        </w:rPr>
        <w:t>MTSI media gateway (or MTSI MGW):</w:t>
      </w:r>
      <w:r w:rsidRPr="00567618">
        <w:t xml:space="preserve"> A media gateway that provides interworking between an MTSI client and a non MTSI client, e.g. a CS UE. The term MTSI media gateway is used in a broad sense, as it is outside the scope of the current specification to make the distinction whether certain functionality should be implemented in the MGW or in the MGCF.</w:t>
      </w:r>
    </w:p>
    <w:p w14:paraId="2D376829" w14:textId="77777777" w:rsidR="008E0BD5" w:rsidRPr="00567618" w:rsidRDefault="008E0BD5" w:rsidP="008E0BD5">
      <w:r w:rsidRPr="00E95976">
        <w:rPr>
          <w:b/>
          <w:bCs/>
        </w:rPr>
        <w:t>Multi-</w:t>
      </w:r>
      <w:r>
        <w:rPr>
          <w:b/>
          <w:bCs/>
        </w:rPr>
        <w:t>mono</w:t>
      </w:r>
      <w:r w:rsidRPr="00E95976">
        <w:rPr>
          <w:b/>
          <w:bCs/>
        </w:rPr>
        <w:t>:</w:t>
      </w:r>
      <w:r>
        <w:t xml:space="preserve"> </w:t>
      </w:r>
      <w:r w:rsidRPr="005333B5">
        <w:t xml:space="preserve">A variant of </w:t>
      </w:r>
      <w:r>
        <w:t>multi</w:t>
      </w:r>
      <w:r w:rsidRPr="005333B5">
        <w:t xml:space="preserve">-channel encoding where </w:t>
      </w:r>
      <w:r>
        <w:t>several</w:t>
      </w:r>
      <w:r w:rsidRPr="005333B5">
        <w:t xml:space="preserve"> instances of a mono codec are used to encode a </w:t>
      </w:r>
      <w:r>
        <w:t>multi</w:t>
      </w:r>
      <w:r w:rsidRPr="005333B5">
        <w:t>-channel signal.</w:t>
      </w:r>
    </w:p>
    <w:p w14:paraId="612259F9" w14:textId="77777777" w:rsidR="00FC7E52" w:rsidRPr="00567618" w:rsidRDefault="00FC7E52" w:rsidP="00FC7E52">
      <w:r w:rsidRPr="00567618">
        <w:rPr>
          <w:b/>
        </w:rPr>
        <w:t xml:space="preserve">Omnidirectional media: </w:t>
      </w:r>
      <w:r w:rsidRPr="00567618">
        <w:rPr>
          <w:bCs/>
        </w:rPr>
        <w:t>Media such as image or video and its associated audio that enable rendering according to the user's viewing orientation, if consumed with a head-mounted device, or according to user's desired viewport, otherwise, as if the user was in the spot where and when the media was captured.</w:t>
      </w:r>
    </w:p>
    <w:p w14:paraId="7DE28AE8" w14:textId="77777777" w:rsidR="00FC7E52" w:rsidRPr="00567618" w:rsidRDefault="00FC7E52" w:rsidP="00FC7E52">
      <w:r w:rsidRPr="00567618">
        <w:rPr>
          <w:b/>
        </w:rPr>
        <w:t>Operational mode:</w:t>
      </w:r>
      <w:r w:rsidRPr="00567618">
        <w:t xml:space="preserve"> Used for the EVS codec to distinguish between EVS Primary mode and EVS AMR-WB IO mode.</w:t>
      </w:r>
    </w:p>
    <w:p w14:paraId="76F7E43C" w14:textId="77777777" w:rsidR="00FC7E52" w:rsidRPr="00567618" w:rsidRDefault="00FC7E52" w:rsidP="00FC7E52">
      <w:r w:rsidRPr="00567618">
        <w:rPr>
          <w:b/>
          <w:bCs/>
        </w:rPr>
        <w:t>Overlay:</w:t>
      </w:r>
      <w:r w:rsidRPr="00567618">
        <w:t xml:space="preserve"> A piece of visual media, rendered over omnidirectional video or image, or a viewport.</w:t>
      </w:r>
    </w:p>
    <w:p w14:paraId="1EFBB8AD" w14:textId="77777777" w:rsidR="00FC7E52" w:rsidRPr="00567618" w:rsidRDefault="00FC7E52" w:rsidP="00FC7E52">
      <w:pPr>
        <w:rPr>
          <w:bCs/>
        </w:rPr>
      </w:pPr>
      <w:r w:rsidRPr="00567618">
        <w:rPr>
          <w:b/>
        </w:rPr>
        <w:t xml:space="preserve">Pose: </w:t>
      </w:r>
      <w:r w:rsidRPr="00567618">
        <w:rPr>
          <w:bCs/>
        </w:rPr>
        <w:t xml:space="preserve">Position and rotation information associated to a viewport. </w:t>
      </w:r>
    </w:p>
    <w:p w14:paraId="6276BCB2" w14:textId="0172F1C4" w:rsidR="008E0BD5" w:rsidRPr="00567618" w:rsidRDefault="008E0BD5" w:rsidP="008E0BD5">
      <w:pPr>
        <w:rPr>
          <w:bCs/>
        </w:rPr>
      </w:pPr>
      <w:r w:rsidRPr="00A2337F">
        <w:rPr>
          <w:b/>
        </w:rPr>
        <w:lastRenderedPageBreak/>
        <w:t>Processing information data:</w:t>
      </w:r>
      <w:r w:rsidRPr="00A2337F">
        <w:rPr>
          <w:bCs/>
        </w:rPr>
        <w:t xml:space="preserve"> Provides additional information that may be used for the IVAS </w:t>
      </w:r>
      <w:r>
        <w:rPr>
          <w:bCs/>
        </w:rPr>
        <w:t xml:space="preserve">media </w:t>
      </w:r>
      <w:r w:rsidRPr="00A2337F">
        <w:rPr>
          <w:bCs/>
        </w:rPr>
        <w:t>receiver for rendering the audio signal, see TS 26.</w:t>
      </w:r>
      <w:r>
        <w:rPr>
          <w:bCs/>
        </w:rPr>
        <w:t>253</w:t>
      </w:r>
      <w:r w:rsidRPr="00A2337F">
        <w:rPr>
          <w:bCs/>
        </w:rPr>
        <w:t xml:space="preserve"> </w:t>
      </w:r>
      <w:r w:rsidR="003B0BD9">
        <w:rPr>
          <w:bCs/>
        </w:rPr>
        <w:t>[188]</w:t>
      </w:r>
      <w:r w:rsidRPr="00A2337F">
        <w:rPr>
          <w:bCs/>
        </w:rPr>
        <w:t>.</w:t>
      </w:r>
    </w:p>
    <w:p w14:paraId="39E88776" w14:textId="77777777" w:rsidR="00FC7E52" w:rsidRPr="00567618" w:rsidRDefault="00FC7E52" w:rsidP="00FC7E52">
      <w:pPr>
        <w:rPr>
          <w:bCs/>
        </w:rPr>
      </w:pPr>
      <w:r w:rsidRPr="00567618">
        <w:rPr>
          <w:b/>
        </w:rPr>
        <w:t xml:space="preserve">Projected picture: </w:t>
      </w:r>
      <w:r w:rsidRPr="00567618">
        <w:rPr>
          <w:bCs/>
        </w:rPr>
        <w:t>Picture that has a representation format specified by an omnidirectional video projection format.</w:t>
      </w:r>
    </w:p>
    <w:p w14:paraId="28A17FB4" w14:textId="77777777" w:rsidR="00FC7E52" w:rsidRPr="00567618" w:rsidRDefault="00FC7E52" w:rsidP="00FC7E52">
      <w:pPr>
        <w:rPr>
          <w:b/>
        </w:rPr>
      </w:pPr>
      <w:r w:rsidRPr="00567618">
        <w:rPr>
          <w:b/>
        </w:rPr>
        <w:t xml:space="preserve">Projection: </w:t>
      </w:r>
      <w:r w:rsidRPr="00567618">
        <w:rPr>
          <w:bCs/>
        </w:rPr>
        <w:t>Inverse of the process by which the samples of a projected picture are mapped to a set of positions identified by a set of azimuth and elevation coordinates on a unit sphere.</w:t>
      </w:r>
    </w:p>
    <w:p w14:paraId="56ACDAF4" w14:textId="77777777" w:rsidR="00FC7E52" w:rsidRPr="00567618" w:rsidRDefault="00FC7E52" w:rsidP="00FC7E52">
      <w:r w:rsidRPr="00567618">
        <w:rPr>
          <w:b/>
        </w:rPr>
        <w:t xml:space="preserve">Simulcast: </w:t>
      </w:r>
      <w:r w:rsidRPr="00567618">
        <w:t>Simultaneously sending different encoded representations (simulcast formats) of a single media source (e.g. originating from a single microphone or camera) in different simulcast streams.</w:t>
      </w:r>
    </w:p>
    <w:p w14:paraId="4058B62E" w14:textId="77777777" w:rsidR="00FC7E52" w:rsidRPr="00567618" w:rsidRDefault="00FC7E52" w:rsidP="00FC7E52">
      <w:r w:rsidRPr="00567618">
        <w:rPr>
          <w:b/>
        </w:rPr>
        <w:t>Simulcast format:</w:t>
      </w:r>
      <w:r w:rsidRPr="00567618">
        <w:t xml:space="preserve"> The encoded format used by a single simulcast stream, typically represented by an SDP format and all SDP attributes that apply to that particular SDP format, indicated in RTP by the RTP header payload type field.</w:t>
      </w:r>
    </w:p>
    <w:p w14:paraId="2651E000" w14:textId="77777777" w:rsidR="00FC7E52" w:rsidRPr="00567618" w:rsidRDefault="00FC7E52" w:rsidP="00FC7E52">
      <w:r w:rsidRPr="00567618">
        <w:rPr>
          <w:b/>
        </w:rPr>
        <w:t>Simulcast stream:</w:t>
      </w:r>
      <w:r w:rsidRPr="00567618">
        <w:t xml:space="preserve"> The RTP stream carrying a single simulcast format in a simulcast.</w:t>
      </w:r>
    </w:p>
    <w:p w14:paraId="2E0B18F2" w14:textId="77777777" w:rsidR="00FC7E52" w:rsidRDefault="00FC7E52" w:rsidP="00FC7E52">
      <w:r w:rsidRPr="00567618">
        <w:rPr>
          <w:b/>
        </w:rPr>
        <w:t>Viewport</w:t>
      </w:r>
      <w:r w:rsidRPr="00567618">
        <w:t>: Region of omnidirectional image or video suitable for display and viewing by the user.</w:t>
      </w:r>
    </w:p>
    <w:p w14:paraId="1290A9CD" w14:textId="2D5F159E" w:rsidR="00824490" w:rsidRDefault="00824490" w:rsidP="00824490">
      <w:pPr>
        <w:pStyle w:val="Heading2"/>
      </w:pPr>
      <w:r>
        <w:rPr>
          <w:highlight w:val="yellow"/>
        </w:rPr>
        <w:t>===== Second change =====</w:t>
      </w:r>
    </w:p>
    <w:p w14:paraId="609BA376" w14:textId="77777777" w:rsidR="00FC7E52" w:rsidRPr="00567618" w:rsidRDefault="00FC7E52" w:rsidP="00FC7E52">
      <w:pPr>
        <w:pStyle w:val="Heading3"/>
      </w:pPr>
      <w:bookmarkStart w:id="57" w:name="_Toc36228145"/>
      <w:bookmarkStart w:id="58" w:name="_Toc36228772"/>
      <w:bookmarkStart w:id="59" w:name="_Toc68847091"/>
      <w:bookmarkStart w:id="60" w:name="_Toc74611026"/>
      <w:bookmarkStart w:id="61" w:name="_Toc75566305"/>
      <w:bookmarkStart w:id="62" w:name="_Toc89789856"/>
      <w:bookmarkStart w:id="63" w:name="_Toc99466491"/>
      <w:bookmarkStart w:id="64" w:name="_Toc186663671"/>
      <w:r w:rsidRPr="00567618">
        <w:t>6.2.10</w:t>
      </w:r>
      <w:r w:rsidRPr="00567618">
        <w:tab/>
        <w:t>Data channel</w:t>
      </w:r>
      <w:bookmarkEnd w:id="57"/>
      <w:bookmarkEnd w:id="58"/>
      <w:bookmarkEnd w:id="59"/>
      <w:bookmarkEnd w:id="60"/>
      <w:bookmarkEnd w:id="61"/>
      <w:bookmarkEnd w:id="62"/>
      <w:bookmarkEnd w:id="63"/>
      <w:bookmarkEnd w:id="64"/>
    </w:p>
    <w:p w14:paraId="140643C7" w14:textId="77777777" w:rsidR="00FC0847" w:rsidRPr="00567618" w:rsidRDefault="00FC0847" w:rsidP="00FC0847">
      <w:pPr>
        <w:pStyle w:val="Heading4"/>
      </w:pPr>
      <w:bookmarkStart w:id="65" w:name="_Toc186663672"/>
      <w:r w:rsidRPr="00443A17">
        <w:t>6.2.10.1</w:t>
      </w:r>
      <w:r w:rsidRPr="00443A17">
        <w:tab/>
        <w:t>General</w:t>
      </w:r>
      <w:bookmarkEnd w:id="65"/>
    </w:p>
    <w:p w14:paraId="4F62DCB1" w14:textId="77777777" w:rsidR="00FC0847" w:rsidRPr="00567618" w:rsidRDefault="00FC0847" w:rsidP="00FC0847">
      <w:r w:rsidRPr="00567618">
        <w:t xml:space="preserve">Support of data channel media is optional for an MTSI client and an MTSI client in terminal. For brevity, an MTSI client supporting data channel is henceforth denoted as a DCMTSI client or DCMTSI client in terminal, respectively. </w:t>
      </w:r>
    </w:p>
    <w:p w14:paraId="1EB9635F" w14:textId="3FD47663" w:rsidR="00FC0847" w:rsidRPr="00567618" w:rsidRDefault="00FC0847" w:rsidP="00FC0847">
      <w:r w:rsidRPr="00567618">
        <w:t>To indicate support for the procedures in this clause, a DCMTSI client shall when including media feature tags as specified in TS</w:t>
      </w:r>
      <w:r>
        <w:t> </w:t>
      </w:r>
      <w:r w:rsidRPr="00567618">
        <w:t>24.229</w:t>
      </w:r>
      <w:r>
        <w:t> </w:t>
      </w:r>
      <w:r w:rsidRPr="00567618">
        <w:t xml:space="preserve">[7] include a +sip.app-subtype media feature tag, as specified by </w:t>
      </w:r>
      <w:r w:rsidR="00506440">
        <w:rPr>
          <w:rFonts w:hint="eastAsia"/>
          <w:lang w:eastAsia="ja-JP"/>
        </w:rPr>
        <w:t>IETF</w:t>
      </w:r>
      <w:r w:rsidR="00506440">
        <w:rPr>
          <w:lang w:val="en-US" w:eastAsia="ja-JP"/>
        </w:rPr>
        <w:t> </w:t>
      </w:r>
      <w:r>
        <w:t>RFC </w:t>
      </w:r>
      <w:r w:rsidRPr="00567618">
        <w:t>5688</w:t>
      </w:r>
      <w:r>
        <w:t> </w:t>
      </w:r>
      <w:r w:rsidRPr="00567618">
        <w:t>[177], with a value of "webrtc-datachannel" (the application media format used by</w:t>
      </w:r>
      <w:r w:rsidR="00506440">
        <w:rPr>
          <w:rFonts w:hint="eastAsia"/>
          <w:lang w:eastAsia="ja-JP"/>
        </w:rPr>
        <w:t xml:space="preserve"> IETF</w:t>
      </w:r>
      <w:r w:rsidR="00506440">
        <w:rPr>
          <w:lang w:val="en-US" w:eastAsia="ja-JP"/>
        </w:rPr>
        <w:t> </w:t>
      </w:r>
      <w:r w:rsidR="00506440" w:rsidRPr="009B5FB6">
        <w:t>RFC</w:t>
      </w:r>
      <w:r w:rsidR="00506440">
        <w:t> </w:t>
      </w:r>
      <w:r w:rsidR="00506440" w:rsidRPr="009B5FB6">
        <w:t>8864</w:t>
      </w:r>
      <w:r>
        <w:t> </w:t>
      </w:r>
      <w:r w:rsidRPr="00567618">
        <w:t>[172]), regardless of data channel media being part of the SDP or not.</w:t>
      </w:r>
    </w:p>
    <w:p w14:paraId="56B4AB10" w14:textId="04316C88" w:rsidR="00134CCF" w:rsidRPr="00567618" w:rsidRDefault="00134CCF" w:rsidP="00134CCF">
      <w:pPr>
        <w:rPr>
          <w:ins w:id="66" w:author="Bo Burman" w:date="2025-01-28T16:49:00Z"/>
        </w:rPr>
      </w:pPr>
      <w:ins w:id="67" w:author="Bo Burman" w:date="2025-01-28T16:49:00Z">
        <w:r w:rsidRPr="00567618">
          <w:t>To indicate support for</w:t>
        </w:r>
      </w:ins>
      <w:ins w:id="68" w:author="Bo Burman" w:date="2025-02-10T20:41:00Z">
        <w:r w:rsidR="00FB5086">
          <w:t xml:space="preserve"> b</w:t>
        </w:r>
      </w:ins>
      <w:ins w:id="69" w:author="Bo Burman" w:date="2025-02-10T20:42:00Z">
        <w:r w:rsidR="00FB5086">
          <w:t>ootstrap</w:t>
        </w:r>
        <w:r w:rsidR="005A6AA0">
          <w:t xml:space="preserve"> </w:t>
        </w:r>
        <w:r w:rsidR="00AC650B">
          <w:t xml:space="preserve">data channel multiplexing procedures </w:t>
        </w:r>
        <w:r w:rsidR="005A6AA0">
          <w:t>and application</w:t>
        </w:r>
      </w:ins>
      <w:ins w:id="70" w:author="Bo Burman" w:date="2025-01-28T16:49:00Z">
        <w:r w:rsidRPr="00567618">
          <w:t xml:space="preserve"> </w:t>
        </w:r>
        <w:r w:rsidR="0015347F">
          <w:t xml:space="preserve">data channel multiplexing </w:t>
        </w:r>
      </w:ins>
      <w:ins w:id="71" w:author="Bo Burman" w:date="2025-01-28T16:50:00Z">
        <w:r w:rsidR="00EA7847">
          <w:t xml:space="preserve">procedures as described by </w:t>
        </w:r>
      </w:ins>
      <w:ins w:id="72" w:author="Bo Burman" w:date="2025-01-28T16:49:00Z">
        <w:r w:rsidR="0015347F">
          <w:t>clause</w:t>
        </w:r>
      </w:ins>
      <w:ins w:id="73" w:author="Bo Burman" w:date="2025-01-28T16:50:00Z">
        <w:r w:rsidR="00EA7847">
          <w:t>s</w:t>
        </w:r>
      </w:ins>
      <w:ins w:id="74" w:author="Bo Burman" w:date="2025-01-28T16:49:00Z">
        <w:r w:rsidR="0015347F">
          <w:t xml:space="preserve"> </w:t>
        </w:r>
      </w:ins>
      <w:ins w:id="75" w:author="Bo Burman" w:date="2025-01-28T16:50:00Z">
        <w:r w:rsidR="0015347F">
          <w:t>6.2.10.2</w:t>
        </w:r>
        <w:r w:rsidR="00EA7847">
          <w:t xml:space="preserve"> and 6.2.10.3</w:t>
        </w:r>
      </w:ins>
      <w:ins w:id="76" w:author="Bo Burman" w:date="2025-01-28T16:49:00Z">
        <w:r w:rsidRPr="00567618">
          <w:t>, a DCMTSI client shall when including media feature tags as specified in TS</w:t>
        </w:r>
        <w:r>
          <w:t> </w:t>
        </w:r>
        <w:r w:rsidRPr="00567618">
          <w:t>24.229</w:t>
        </w:r>
        <w:r>
          <w:t> </w:t>
        </w:r>
        <w:r w:rsidRPr="00567618">
          <w:t xml:space="preserve">[7] include a </w:t>
        </w:r>
      </w:ins>
      <w:ins w:id="77" w:author="Bo Burman" w:date="2025-01-28T17:05:00Z">
        <w:r w:rsidR="00CE6EB1">
          <w:t>g</w:t>
        </w:r>
      </w:ins>
      <w:ins w:id="78" w:author="Bo Burman" w:date="2025-01-28T16:49:00Z">
        <w:r w:rsidRPr="00567618">
          <w:t>.</w:t>
        </w:r>
      </w:ins>
      <w:ins w:id="79" w:author="Bo Burman" w:date="2025-01-28T17:05:00Z">
        <w:r w:rsidR="00CE6EB1">
          <w:t>3gpp.</w:t>
        </w:r>
        <w:r w:rsidR="002168A2">
          <w:t>dc-mux</w:t>
        </w:r>
      </w:ins>
      <w:ins w:id="80" w:author="Bo Burman" w:date="2025-01-28T16:49:00Z">
        <w:r w:rsidRPr="00567618">
          <w:t xml:space="preserve"> media feature tag</w:t>
        </w:r>
      </w:ins>
      <w:ins w:id="81" w:author="Bo Burman" w:date="2025-01-29T09:46:00Z">
        <w:r w:rsidR="00D1298F">
          <w:t xml:space="preserve"> (see </w:t>
        </w:r>
        <w:r w:rsidR="001233AD">
          <w:t>Annex UU</w:t>
        </w:r>
      </w:ins>
      <w:ins w:id="82" w:author="Bo Burman" w:date="2025-01-29T09:47:00Z">
        <w:r w:rsidR="001233AD">
          <w:t xml:space="preserve"> for IANA registration information)</w:t>
        </w:r>
      </w:ins>
      <w:ins w:id="83" w:author="Bo Burman" w:date="2025-01-28T16:49:00Z">
        <w:r w:rsidRPr="00567618">
          <w:t>, regardless of data channel media being part of the SDP or not.</w:t>
        </w:r>
      </w:ins>
    </w:p>
    <w:p w14:paraId="0F0974A3" w14:textId="77777777" w:rsidR="00506440" w:rsidRDefault="00FC0847" w:rsidP="00506440">
      <w:pPr>
        <w:rPr>
          <w:lang w:eastAsia="ko-KR"/>
        </w:rPr>
      </w:pPr>
      <w:r w:rsidRPr="00567618">
        <w:t>One or more data channel SDP media descriptions formatted according to</w:t>
      </w:r>
      <w:r w:rsidR="00506440">
        <w:rPr>
          <w:rFonts w:hint="eastAsia"/>
          <w:lang w:eastAsia="ja-JP"/>
        </w:rPr>
        <w:t xml:space="preserve"> IETF</w:t>
      </w:r>
      <w:r w:rsidR="00506440">
        <w:rPr>
          <w:lang w:val="en-US" w:eastAsia="ja-JP"/>
        </w:rPr>
        <w:t> </w:t>
      </w:r>
      <w:r w:rsidR="00506440" w:rsidRPr="009B5FB6">
        <w:t>RFC</w:t>
      </w:r>
      <w:r w:rsidR="00506440">
        <w:t> </w:t>
      </w:r>
      <w:r w:rsidR="00506440" w:rsidRPr="009B5FB6">
        <w:t>8864</w:t>
      </w:r>
      <w:r>
        <w:t> </w:t>
      </w:r>
      <w:r w:rsidRPr="00567618">
        <w:t xml:space="preserve">[172] may be added to the SDP, alongside other SDP media descriptions such as e.g. speech, video, and text. </w:t>
      </w:r>
      <w:r w:rsidR="00506440">
        <w:t>The protocol identifier (proto value) and media format (fmt value) of a data channel SDP media description shall be set to "UDP/DTLS/SCTP" defined in IETF RFC 88</w:t>
      </w:r>
      <w:r w:rsidR="00506440">
        <w:rPr>
          <w:rFonts w:hint="eastAsia"/>
          <w:lang w:eastAsia="ja-JP"/>
        </w:rPr>
        <w:t>64</w:t>
      </w:r>
      <w:r w:rsidR="00506440">
        <w:rPr>
          <w:lang w:val="en-US" w:eastAsia="ja-JP"/>
        </w:rPr>
        <w:t> </w:t>
      </w:r>
      <w:r w:rsidR="00506440">
        <w:t>[</w:t>
      </w:r>
      <w:r w:rsidR="00506440">
        <w:rPr>
          <w:rFonts w:hint="eastAsia"/>
          <w:lang w:eastAsia="ja-JP"/>
        </w:rPr>
        <w:t>172</w:t>
      </w:r>
      <w:r w:rsidR="00506440">
        <w:t>]</w:t>
      </w:r>
      <w:r w:rsidR="00506440">
        <w:rPr>
          <w:rFonts w:hint="eastAsia"/>
          <w:lang w:eastAsia="ja-JP"/>
        </w:rPr>
        <w:t xml:space="preserve"> </w:t>
      </w:r>
      <w:r w:rsidR="00506440">
        <w:t>and "webrtc-datachannel" defined in IETF RFC 8841 [194], respectively.</w:t>
      </w:r>
    </w:p>
    <w:p w14:paraId="4925EAA9" w14:textId="78CC473C" w:rsidR="00FC0847" w:rsidRPr="00567618" w:rsidRDefault="00FC0847" w:rsidP="00FC0847">
      <w:r w:rsidRPr="00567618">
        <w:t xml:space="preserve">A data channel SDP media description </w:t>
      </w:r>
      <w:r>
        <w:t>shall</w:t>
      </w:r>
      <w:r w:rsidRPr="00567618">
        <w:t xml:space="preserve"> not be placed before the first SDP speech media description. SDP examples are provided in Annex A.17.</w:t>
      </w:r>
    </w:p>
    <w:p w14:paraId="4EA8233F" w14:textId="77777777" w:rsidR="00FC0847" w:rsidRPr="00567618" w:rsidRDefault="00FC0847" w:rsidP="00FC0847">
      <w:r w:rsidRPr="00567618">
        <w:t>If data channels are used in a session, the session setup shall determine the applicable bandwidth limit(s) as defined in clause</w:t>
      </w:r>
      <w:r>
        <w:t> </w:t>
      </w:r>
      <w:r w:rsidRPr="00567618">
        <w:t>6.2.5.</w:t>
      </w:r>
    </w:p>
    <w:p w14:paraId="235CF72A" w14:textId="2A66183C" w:rsidR="00FC0847" w:rsidRPr="00567618" w:rsidRDefault="00FC0847" w:rsidP="00FC0847">
      <w:r w:rsidRPr="00567618">
        <w:t xml:space="preserve">Multiple data channels may be mapped to a single data channel SDP media description, each with a corresponding "a=dcmap" SDP attribute and stream IDs that are unique within that media description. There is no limit to the number of data channels in an SDP media description, but the aggregate of all defined data channels </w:t>
      </w:r>
      <w:r>
        <w:t>shall</w:t>
      </w:r>
      <w:r w:rsidRPr="00567618">
        <w:t xml:space="preserve"> keep within the set bandwidth limit and care should be taken to avoid excessive SDP size. If the session is re-negotiated to include a changed number of data channels in an SDP media description, the bandwi</w:t>
      </w:r>
      <w:r w:rsidR="00506440">
        <w:t>d</w:t>
      </w:r>
      <w:r w:rsidRPr="00567618">
        <w:t xml:space="preserve">th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w:t>
      </w:r>
      <w:r>
        <w:t>shall</w:t>
      </w:r>
      <w:r w:rsidRPr="00567618">
        <w:t xml:space="preserve"> keep within the re-negotiated bandwidth limit.</w:t>
      </w:r>
    </w:p>
    <w:p w14:paraId="4082C07A" w14:textId="5B8BF888" w:rsidR="00FC0847" w:rsidRPr="00567618" w:rsidRDefault="00FC0847" w:rsidP="00FC0847">
      <w:r w:rsidRPr="00567618">
        <w:t xml:space="preserve">If there is a need to use data channels with either different transport IP addresses, different UDP ports, or different SCTP ports, separate data channel SDP media descriptions </w:t>
      </w:r>
      <w:r>
        <w:t>shall</w:t>
      </w:r>
      <w:r w:rsidRPr="00567618">
        <w:t xml:space="preserve"> be used, as IP address, UDP port and SCTP port are all constant per SDP media description. Multiple SCTP associations for a single channel, commonly denoted as "multi-homing", defined in </w:t>
      </w:r>
      <w:r>
        <w:t>IETF RFC </w:t>
      </w:r>
      <w:r w:rsidRPr="00567618">
        <w:t>4960</w:t>
      </w:r>
      <w:r>
        <w:t> </w:t>
      </w:r>
      <w:r w:rsidRPr="00567618">
        <w:t xml:space="preserve">[173] for reasons of redundancy and basically using one destination transport </w:t>
      </w:r>
      <w:r w:rsidRPr="00567618">
        <w:lastRenderedPageBreak/>
        <w:t xml:space="preserve">address at a time, is not described for use with WebRTC data channel and </w:t>
      </w:r>
      <w:r>
        <w:t>shall</w:t>
      </w:r>
      <w:r w:rsidRPr="00567618">
        <w:t xml:space="preserve"> therefore not be used in this specification.</w:t>
      </w:r>
    </w:p>
    <w:p w14:paraId="731EE754" w14:textId="77777777" w:rsidR="00FC0847" w:rsidRPr="00567618" w:rsidRDefault="00FC0847" w:rsidP="00FC0847">
      <w:pPr>
        <w:pStyle w:val="NO"/>
      </w:pPr>
      <w:r w:rsidRPr="00567618">
        <w:t>NOTE</w:t>
      </w:r>
      <w:r>
        <w:t> </w:t>
      </w:r>
      <w:r w:rsidRPr="00567618">
        <w:t>1:</w:t>
      </w:r>
      <w:r w:rsidRPr="00567618">
        <w:tab/>
        <w:t>The main reasons to not specify multi-homing are because it cannot use the needed separation of signalling paths for redundancy purposes in the applicable usage scenarios, and it is also not considered feasible when using SCTP on top of DTLS.</w:t>
      </w:r>
    </w:p>
    <w:p w14:paraId="039D67A6" w14:textId="0DD2E532" w:rsidR="00FC0847" w:rsidRDefault="00FC0847" w:rsidP="00FC0847">
      <w:pPr>
        <w:overflowPunct w:val="0"/>
        <w:autoSpaceDE w:val="0"/>
        <w:autoSpaceDN w:val="0"/>
        <w:adjustRightInd w:val="0"/>
        <w:textAlignment w:val="baseline"/>
      </w:pPr>
      <w:r>
        <w:t>To ease data channel media implementation and ease interworking with WebRTC data channels, DCMTSI clients shall support ICE Lite and may support full ICE [184], for data channel media. DCMTSI clients supporting full ICE shall only use host candidate addresses. SDP "a=candidate" line host address information shall match corresponding SDP "c=" and "m=" line information.</w:t>
      </w:r>
    </w:p>
    <w:p w14:paraId="489DEE99" w14:textId="77777777" w:rsidR="00FC0847" w:rsidRPr="002B1359" w:rsidRDefault="00FC0847" w:rsidP="00FC0847">
      <w:pPr>
        <w:keepLines/>
        <w:overflowPunct w:val="0"/>
        <w:autoSpaceDE w:val="0"/>
        <w:autoSpaceDN w:val="0"/>
        <w:adjustRightInd w:val="0"/>
        <w:ind w:left="1135" w:hanging="851"/>
        <w:textAlignment w:val="baseline"/>
        <w:rPr>
          <w:lang w:val="en-US"/>
        </w:rPr>
      </w:pPr>
      <w:r w:rsidRPr="004A3AE7">
        <w:rPr>
          <w:lang w:val="x-none"/>
        </w:rPr>
        <w:t>NOTE</w:t>
      </w:r>
      <w:r w:rsidRPr="004A3AE7">
        <w:t xml:space="preserve"> </w:t>
      </w:r>
      <w:r>
        <w:t>2</w:t>
      </w:r>
      <w:r w:rsidRPr="004A3AE7">
        <w:rPr>
          <w:lang w:val="x-none"/>
        </w:rPr>
        <w:t>:</w:t>
      </w:r>
      <w:r w:rsidRPr="004A3AE7">
        <w:rPr>
          <w:lang w:val="x-none"/>
        </w:rPr>
        <w:tab/>
      </w:r>
      <w:r>
        <w:t>In typical IMS deployments, it is expected that DCMTSI clients have no need to use STUN or TURN servers with ICE</w:t>
      </w:r>
      <w:r w:rsidRPr="004A3AE7">
        <w:rPr>
          <w:lang w:val="x-none"/>
        </w:rPr>
        <w:t>.</w:t>
      </w:r>
      <w:r>
        <w:rPr>
          <w:lang w:val="en-US"/>
        </w:rPr>
        <w:t xml:space="preserve"> This is in line with what constitutes an ICE Lite agent.</w:t>
      </w:r>
    </w:p>
    <w:p w14:paraId="6DD72C43" w14:textId="6B33D179" w:rsidR="00FC0847" w:rsidRDefault="00FC0847" w:rsidP="00FC0847">
      <w:r>
        <w:t>A "data channel application" consists of</w:t>
      </w:r>
      <w:r w:rsidRPr="00567618">
        <w:t xml:space="preserve"> an HTML web page including JavaScript(s), and optionally image(s) and style sheet(s). </w:t>
      </w:r>
      <w:r>
        <w:t xml:space="preserve">A "bootstrap data channel" is henceforth defined as a data channel used to retrieve data channel application(s) for a DCMTSI client in terminal, with a data channel stream ID below 1000, and using the HTTP [73] protocol as data channel subprotocol. </w:t>
      </w:r>
      <w:r w:rsidRPr="00567618">
        <w:t>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72C9E785" w14:textId="77777777" w:rsidR="00FC0847" w:rsidRPr="00645E2A" w:rsidRDefault="00FC0847" w:rsidP="00FC0847">
      <w:pPr>
        <w:pStyle w:val="NO"/>
      </w:pPr>
      <w:r w:rsidRPr="00567618">
        <w:t>NOTE</w:t>
      </w:r>
      <w:r>
        <w:t> 3</w:t>
      </w:r>
      <w:r w:rsidRPr="00567618">
        <w:t>:</w:t>
      </w:r>
      <w:r w:rsidRPr="00567618">
        <w:tab/>
      </w:r>
      <w:r>
        <w:t>Data channel stream IDs below 1000 may use a well-defined subprotocol for other features than retrieving data channel application(s). For example, the “mpeg-sd” subprotocol can be used for a data channel stream ID below 1000 for scene description-based overlays as specified in Annex Y.6.9.</w:t>
      </w:r>
    </w:p>
    <w:p w14:paraId="46C3C9C9" w14:textId="77777777" w:rsidR="00FC0847" w:rsidRPr="00C86CBD" w:rsidRDefault="00FC0847" w:rsidP="00FC0847"/>
    <w:p w14:paraId="6020F038" w14:textId="77777777" w:rsidR="00FC0847" w:rsidRPr="00567618" w:rsidRDefault="00FC0847" w:rsidP="00FC0847">
      <w:r w:rsidRPr="00567618">
        <w:t>The data channel application is created prior to the DCMTSI call where it is intended to be used, by means left out of scope for this specification. The data channel application workflow is depicted by Figure 6.2.10.1-1 below.</w:t>
      </w:r>
    </w:p>
    <w:p w14:paraId="6AAC8A21" w14:textId="77777777" w:rsidR="00FC0847" w:rsidRPr="00567618" w:rsidRDefault="00FC0847" w:rsidP="00FC0847">
      <w:pPr>
        <w:pStyle w:val="TH"/>
      </w:pPr>
      <w:r w:rsidRPr="00567618">
        <w:object w:dxaOrig="4951" w:dyaOrig="4006" w14:anchorId="7D06B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45pt;height:200.65pt" o:ole="">
            <v:imagedata r:id="rId11" o:title=""/>
          </v:shape>
          <o:OLEObject Type="Embed" ProgID="Visio.Drawing.15" ShapeID="_x0000_i1025" DrawAspect="Content" ObjectID="_1801567984" r:id="rId12"/>
        </w:object>
      </w:r>
    </w:p>
    <w:p w14:paraId="783C0281" w14:textId="77777777" w:rsidR="00FC0847" w:rsidRPr="00567618" w:rsidRDefault="00FC0847" w:rsidP="00FC0847">
      <w:pPr>
        <w:pStyle w:val="TF"/>
      </w:pPr>
      <w:r w:rsidRPr="00567618">
        <w:t>Figure 6.2.10.1-1</w:t>
      </w:r>
      <w:r>
        <w:t>:</w:t>
      </w:r>
      <w:r w:rsidRPr="00567618">
        <w:t xml:space="preserve"> Data Channel Workflow</w:t>
      </w:r>
    </w:p>
    <w:p w14:paraId="0C0FD0C6" w14:textId="1C812CEE" w:rsidR="00522A8C" w:rsidRPr="00801434" w:rsidRDefault="00522A8C" w:rsidP="003F08B9">
      <w:pPr>
        <w:pStyle w:val="NO"/>
        <w:rPr>
          <w:rFonts w:ascii="Arial" w:eastAsia="Malgun Gothic" w:hAnsi="Arial"/>
          <w:b/>
        </w:rPr>
      </w:pPr>
      <w:r w:rsidRPr="004D3592">
        <w:rPr>
          <w:rFonts w:eastAsia="Malgun Gothic"/>
        </w:rPr>
        <w:t>NOTE 4:</w:t>
      </w:r>
      <w:r w:rsidRPr="004D3592">
        <w:rPr>
          <w:rFonts w:eastAsia="Malgun Gothic"/>
        </w:rPr>
        <w:tab/>
      </w:r>
      <w:r>
        <w:rPr>
          <w:rFonts w:eastAsia="Malgun Gothic"/>
        </w:rPr>
        <w:t>A Data Channel Server in this specification can be further decomposed into a number of functional entities including DC Signalling Function, Media Function (or MRF) and DC Application Server as specified in Annex AC of [167].</w:t>
      </w:r>
    </w:p>
    <w:p w14:paraId="31390BFF" w14:textId="77777777" w:rsidR="00FC0847" w:rsidRPr="00567618" w:rsidRDefault="00FC0847" w:rsidP="00FC0847">
      <w:r w:rsidRPr="00567618">
        <w:t>The data channel application is, referring to the numbered arrows in Figure 6.2.10.1-1:</w:t>
      </w:r>
    </w:p>
    <w:p w14:paraId="748DF64C" w14:textId="77777777" w:rsidR="00FC0847" w:rsidRPr="00567618" w:rsidRDefault="00FC0847" w:rsidP="00FC0847">
      <w:pPr>
        <w:pStyle w:val="B1"/>
      </w:pPr>
      <w:r w:rsidRPr="00567618">
        <w:t>1.</w:t>
      </w:r>
      <w:r w:rsidRPr="00567618">
        <w:tab/>
        <w:t>Uploaded to the network, by the UE user or some other authorized party.</w:t>
      </w:r>
    </w:p>
    <w:p w14:paraId="052EB873" w14:textId="77777777" w:rsidR="00FC0847" w:rsidRPr="00567618" w:rsidRDefault="00FC0847" w:rsidP="00FC0847">
      <w:pPr>
        <w:pStyle w:val="B1"/>
      </w:pPr>
      <w:r w:rsidRPr="00567618">
        <w:t>2.</w:t>
      </w:r>
      <w:r w:rsidRPr="00567618">
        <w:tab/>
        <w:t>Stored in a data channel application repository in the network.</w:t>
      </w:r>
    </w:p>
    <w:p w14:paraId="6C66CA8C" w14:textId="77777777" w:rsidR="00FC0847" w:rsidRPr="00567618" w:rsidRDefault="00FC0847" w:rsidP="00FC0847">
      <w:pPr>
        <w:pStyle w:val="B1"/>
      </w:pPr>
      <w:r w:rsidRPr="00567618">
        <w:t>3.</w:t>
      </w:r>
      <w:r w:rsidRPr="00567618">
        <w:tab/>
        <w:t>During the DCMTSI call where it should be used, retrieved from the repository.</w:t>
      </w:r>
    </w:p>
    <w:p w14:paraId="3E755498" w14:textId="6D9D0C48" w:rsidR="00FC0847" w:rsidRPr="00567618" w:rsidRDefault="00FC0847" w:rsidP="00FC0847">
      <w:pPr>
        <w:pStyle w:val="B1"/>
      </w:pPr>
      <w:r w:rsidRPr="00567618">
        <w:lastRenderedPageBreak/>
        <w:t>4.</w:t>
      </w:r>
      <w:r w:rsidRPr="00567618">
        <w:tab/>
        <w:t>Sent through a bootstrap data channel to the local UE A</w:t>
      </w:r>
      <w:r w:rsidR="00522A8C">
        <w:rPr>
          <w:rFonts w:eastAsia="Malgun Gothic"/>
        </w:rPr>
        <w:t xml:space="preserve"> as a response of its request</w:t>
      </w:r>
      <w:r w:rsidRPr="00567618">
        <w:t>.</w:t>
      </w:r>
    </w:p>
    <w:p w14:paraId="363B2F40" w14:textId="6D65C2F7" w:rsidR="00FC0847" w:rsidRPr="00567618" w:rsidRDefault="00FC0847" w:rsidP="00FC0847">
      <w:pPr>
        <w:pStyle w:val="B1"/>
      </w:pPr>
      <w:r w:rsidRPr="00567618">
        <w:t>5.</w:t>
      </w:r>
      <w:r w:rsidRPr="00567618">
        <w:tab/>
        <w:t>Sent through a bootstrap data channel to the remote UE B</w:t>
      </w:r>
      <w:r w:rsidR="00522A8C">
        <w:rPr>
          <w:rFonts w:eastAsia="Malgun Gothic"/>
        </w:rPr>
        <w:t xml:space="preserve"> as a response of its request</w:t>
      </w:r>
      <w:r w:rsidRPr="00567618">
        <w:t>. This may happen in parallel with and rather independent of step 4.</w:t>
      </w:r>
    </w:p>
    <w:p w14:paraId="17907089" w14:textId="77777777" w:rsidR="00FC0847" w:rsidRPr="00567618" w:rsidRDefault="00FC0847" w:rsidP="00FC0847">
      <w:pPr>
        <w:pStyle w:val="B1"/>
      </w:pPr>
      <w:r w:rsidRPr="00567618">
        <w:t>6.</w:t>
      </w:r>
      <w:r w:rsidRPr="00567618">
        <w:tab/>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w:t>
      </w:r>
      <w:r>
        <w:t> </w:t>
      </w:r>
      <w:r w:rsidRPr="00567618">
        <w:t>[172]. The traffic may effectively go through the Data Channel Server, e.g., when the bootstrap and end-to-end data channels have the same anchoring point. This traffic may pass across an inter-operator border if UE A and UE B belong to different operators’ networks.</w:t>
      </w:r>
    </w:p>
    <w:p w14:paraId="1B39F9C9" w14:textId="77777777" w:rsidR="00FC0847" w:rsidRPr="00567618" w:rsidRDefault="00FC0847" w:rsidP="00FC0847">
      <w:r w:rsidRPr="00567618">
        <w:t>The bootstrap data channel is not intended for use directly between DCMTSI clients in terminal. DCMTSI clients in terminal that receive HTTP requests on a bootstrap data channel shall ignore such request and shall update the session by removing the SDP "a=dcmap" line with the stream ID where such HTTP request was received, and closing that stream ID.</w:t>
      </w:r>
    </w:p>
    <w:p w14:paraId="1A304879" w14:textId="0BF76DA7" w:rsidR="00FC0847" w:rsidRPr="00567618" w:rsidRDefault="00FC0847" w:rsidP="00FC0847">
      <w:r w:rsidRPr="00567618">
        <w:t>The data channel application</w:t>
      </w:r>
      <w:r w:rsidR="00522A8C" w:rsidRPr="00AB32FB">
        <w:rPr>
          <w:rFonts w:eastAsia="Malgun Gothic"/>
        </w:rPr>
        <w:t xml:space="preserve"> </w:t>
      </w:r>
      <w:r w:rsidR="00522A8C">
        <w:rPr>
          <w:rFonts w:eastAsia="Malgun Gothic"/>
        </w:rPr>
        <w:t xml:space="preserve">including </w:t>
      </w:r>
      <w:r w:rsidR="00522A8C">
        <w:rPr>
          <w:rFonts w:eastAsia="Malgun Gothic"/>
          <w:lang w:eastAsia="ko-KR"/>
        </w:rPr>
        <w:t xml:space="preserve">its </w:t>
      </w:r>
      <w:r w:rsidR="00522A8C">
        <w:rPr>
          <w:rFonts w:eastAsia="Malgun Gothic" w:hint="eastAsia"/>
          <w:lang w:eastAsia="ko-KR"/>
        </w:rPr>
        <w:t>resource</w:t>
      </w:r>
      <w:r w:rsidR="00522A8C">
        <w:rPr>
          <w:rFonts w:eastAsia="Malgun Gothic"/>
          <w:lang w:eastAsia="ko-KR"/>
        </w:rPr>
        <w:t>s</w:t>
      </w:r>
      <w:r w:rsidRPr="00567618">
        <w:t xml:space="preserve"> </w:t>
      </w:r>
      <w:r w:rsidR="00522A8C">
        <w:rPr>
          <w:rFonts w:eastAsia="Malgun Gothic"/>
        </w:rPr>
        <w:t>retrieved via</w:t>
      </w:r>
      <w:r w:rsidRPr="00567618">
        <w:t xml:space="preserve"> a bootstrap data channel may be updated at any time, automatically or interactively, using normal HTTP procedures</w:t>
      </w:r>
      <w:r w:rsidR="00522A8C">
        <w:rPr>
          <w:rFonts w:eastAsia="Malgun Gothic"/>
        </w:rPr>
        <w:t xml:space="preserve"> over the bootstrap data channel</w:t>
      </w:r>
      <w:r w:rsidRPr="00567618">
        <w:t>.</w:t>
      </w:r>
    </w:p>
    <w:p w14:paraId="49590321" w14:textId="621B874C" w:rsidR="00FC0847" w:rsidRPr="00567618" w:rsidRDefault="00FC0847" w:rsidP="00FC0847">
      <w:r w:rsidRPr="00567618">
        <w:t xml:space="preserve">A bootstrap data channel </w:t>
      </w:r>
      <w:r>
        <w:t>shall</w:t>
      </w:r>
      <w:r w:rsidRPr="00567618">
        <w:t xml:space="preserve"> be configured as ordered, reliable, with normal SCTP multiplexing priority. The sub-protocol </w:t>
      </w:r>
      <w:r>
        <w:t>for a bootstrap data channel shall</w:t>
      </w:r>
      <w:r w:rsidRPr="00567618">
        <w:t xml:space="preserve"> be HTTP (not encapsulating HTTP in TCP), represented by the following, example SDP "a=dcmap" line, which therefore </w:t>
      </w:r>
      <w:r>
        <w:t>shall</w:t>
      </w:r>
      <w:r w:rsidRPr="00567618">
        <w:t xml:space="preserve"> be present in each data channel media description in an SDP offer from a DCMTSI client in terminal:</w:t>
      </w:r>
    </w:p>
    <w:p w14:paraId="76D9D32A" w14:textId="77777777" w:rsidR="00FC0847" w:rsidRPr="00567618" w:rsidRDefault="00FC0847" w:rsidP="00FC0847">
      <w:pPr>
        <w:pStyle w:val="EQ"/>
      </w:pPr>
      <w:r w:rsidRPr="00567618">
        <w:tab/>
        <w:t>a=dcmap:0 subprotocol="http"</w:t>
      </w:r>
    </w:p>
    <w:p w14:paraId="1D86EBB8" w14:textId="2E365026" w:rsidR="00FC0847" w:rsidRPr="00567618" w:rsidRDefault="00522A8C" w:rsidP="00FC0847">
      <w:r>
        <w:t>A</w:t>
      </w:r>
      <w:r w:rsidR="00FC0847" w:rsidRPr="00567618">
        <w:t xml:space="preserve">ny other data channels used by the data channel application JavaScript(s) sent in the bootstrap data channel </w:t>
      </w:r>
      <w:r w:rsidR="00FC0847">
        <w:t>shall</w:t>
      </w:r>
      <w:r w:rsidR="00FC0847" w:rsidRPr="00567618">
        <w:t xml:space="preserve"> be represented in an updated SDP as additional "a=dcmap" lines with stream ID values starting from 1000, using stream ID numbers from the JavaScript(s).</w:t>
      </w:r>
    </w:p>
    <w:p w14:paraId="5C0DB640" w14:textId="77777777" w:rsidR="00FC0847" w:rsidRPr="00567618" w:rsidRDefault="00FC0847" w:rsidP="00FC0847">
      <w:r w:rsidRPr="00567618">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1515AF3C" w14:textId="77777777" w:rsidR="00FC0847" w:rsidRPr="00567618" w:rsidRDefault="00FC0847" w:rsidP="00FC0847">
      <w:pPr>
        <w:pStyle w:val="B1"/>
      </w:pPr>
      <w:r w:rsidRPr="00567618">
        <w:t>1.</w:t>
      </w:r>
      <w:r w:rsidRPr="00567618">
        <w:tab/>
        <w:t>The local UE user.</w:t>
      </w:r>
    </w:p>
    <w:p w14:paraId="7BF05F8B" w14:textId="77777777" w:rsidR="00FC0847" w:rsidRPr="00567618" w:rsidRDefault="00FC0847" w:rsidP="00FC0847">
      <w:pPr>
        <w:pStyle w:val="B1"/>
      </w:pPr>
      <w:r w:rsidRPr="00567618">
        <w:t>2.</w:t>
      </w:r>
      <w:r w:rsidRPr="00567618">
        <w:tab/>
        <w:t>Other authorized parties associated with the local network (e.g. the local operator).</w:t>
      </w:r>
    </w:p>
    <w:p w14:paraId="4F8E5407" w14:textId="77777777" w:rsidR="00FC0847" w:rsidRPr="00567618" w:rsidRDefault="00FC0847" w:rsidP="00FC0847">
      <w:pPr>
        <w:pStyle w:val="B1"/>
      </w:pPr>
      <w:r w:rsidRPr="00567618">
        <w:t>3.</w:t>
      </w:r>
      <w:r w:rsidRPr="00567618">
        <w:tab/>
        <w:t>The remote UE user.</w:t>
      </w:r>
    </w:p>
    <w:p w14:paraId="223A6630" w14:textId="77777777" w:rsidR="00FC0847" w:rsidRPr="00567618" w:rsidRDefault="00FC0847" w:rsidP="00FC0847">
      <w:pPr>
        <w:pStyle w:val="B1"/>
      </w:pPr>
      <w:r w:rsidRPr="00567618">
        <w:t>4.</w:t>
      </w:r>
      <w:r w:rsidRPr="00567618">
        <w:tab/>
        <w:t>Other authorized parties associated with the remote network (e.g. the remote operator).</w:t>
      </w:r>
    </w:p>
    <w:p w14:paraId="356F0A84" w14:textId="3BC5A616" w:rsidR="00FC0847" w:rsidRPr="00567618" w:rsidRDefault="00FC0847" w:rsidP="00FC0847">
      <w:r w:rsidRPr="00567618">
        <w:t xml:space="preserve">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w:t>
      </w:r>
      <w:r>
        <w:t>shall</w:t>
      </w:r>
      <w:r w:rsidRPr="00567618">
        <w:t xml:space="preserve"> be possible to use and navigate between different data channel applications from different bootstrap data channels with different stream IDs that are open simultaneously.</w:t>
      </w:r>
    </w:p>
    <w:p w14:paraId="7FF343F0" w14:textId="77777777" w:rsidR="00FC0847" w:rsidRPr="00567618" w:rsidRDefault="00FC0847" w:rsidP="00FC0847">
      <w:r w:rsidRPr="00567618">
        <w:t xml:space="preserve">Table 6.2.10.1-2 describes a mandatory mapping between stream ID and bootstrap channel data channel application content sources, as seen from a single (local) DCMTSI client in terminal, each of which shall be listed as separate "a=dcmap" lines with "http" subprotocol in SDP when the DCMTSI client in terminal supports receiving data channel application content from that source. </w:t>
      </w:r>
    </w:p>
    <w:p w14:paraId="32825429" w14:textId="77777777" w:rsidR="00FC0847" w:rsidRPr="00567618" w:rsidRDefault="00FC0847" w:rsidP="00FC0847">
      <w:pPr>
        <w:pStyle w:val="TH"/>
      </w:pPr>
      <w:bookmarkStart w:id="84" w:name="_MCCTEMPBM_CRPT86940062___4"/>
      <w:r w:rsidRPr="00567618">
        <w:lastRenderedPageBreak/>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FC0847" w:rsidRPr="00567618" w14:paraId="6A57032A" w14:textId="77777777">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4CE37A0B" w14:textId="77777777" w:rsidR="00FC0847" w:rsidRPr="00567618" w:rsidRDefault="00FC0847">
            <w:pPr>
              <w:keepNext/>
              <w:keepLines/>
              <w:spacing w:after="0"/>
              <w:jc w:val="center"/>
              <w:rPr>
                <w:rFonts w:ascii="Arial" w:hAnsi="Arial"/>
                <w:b/>
                <w:sz w:val="18"/>
                <w:lang w:eastAsia="en-GB"/>
              </w:rPr>
            </w:pPr>
            <w:r w:rsidRPr="00567618">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4DCDC6F8" w14:textId="77777777" w:rsidR="00FC0847" w:rsidRPr="00567618" w:rsidRDefault="00FC0847">
            <w:pPr>
              <w:keepNext/>
              <w:keepLines/>
              <w:spacing w:after="0"/>
              <w:jc w:val="center"/>
              <w:rPr>
                <w:rFonts w:ascii="Arial" w:hAnsi="Arial"/>
                <w:b/>
                <w:sz w:val="18"/>
                <w:lang w:eastAsia="en-GB"/>
              </w:rPr>
            </w:pPr>
            <w:r w:rsidRPr="00567618">
              <w:rPr>
                <w:rFonts w:ascii="Arial" w:hAnsi="Arial"/>
                <w:b/>
                <w:sz w:val="18"/>
                <w:lang w:eastAsia="en-GB"/>
              </w:rPr>
              <w:t>Content Source</w:t>
            </w:r>
          </w:p>
        </w:tc>
      </w:tr>
      <w:tr w:rsidR="00FC0847" w:rsidRPr="00567618" w14:paraId="696FBBE7" w14:textId="77777777">
        <w:trPr>
          <w:jc w:val="center"/>
        </w:trPr>
        <w:tc>
          <w:tcPr>
            <w:tcW w:w="1129" w:type="dxa"/>
            <w:tcBorders>
              <w:top w:val="single" w:sz="4" w:space="0" w:color="auto"/>
              <w:left w:val="single" w:sz="4" w:space="0" w:color="auto"/>
              <w:bottom w:val="single" w:sz="4" w:space="0" w:color="auto"/>
              <w:right w:val="single" w:sz="4" w:space="0" w:color="auto"/>
            </w:tcBorders>
            <w:hideMark/>
          </w:tcPr>
          <w:p w14:paraId="272151C1" w14:textId="77777777" w:rsidR="00FC0847" w:rsidRPr="00567618" w:rsidRDefault="00FC0847">
            <w:pPr>
              <w:keepNext/>
              <w:keepLines/>
              <w:spacing w:after="0"/>
              <w:jc w:val="center"/>
              <w:rPr>
                <w:rFonts w:ascii="Arial" w:hAnsi="Arial"/>
                <w:sz w:val="18"/>
                <w:lang w:eastAsia="en-GB"/>
              </w:rPr>
            </w:pPr>
            <w:bookmarkStart w:id="85" w:name="_MCCTEMPBM_CRPT86940063___4"/>
            <w:bookmarkEnd w:id="84"/>
            <w:r w:rsidRPr="00567618">
              <w:rPr>
                <w:rFonts w:ascii="Arial" w:hAnsi="Arial"/>
                <w:sz w:val="18"/>
                <w:lang w:eastAsia="en-GB"/>
              </w:rPr>
              <w:t>0</w:t>
            </w:r>
            <w:bookmarkEnd w:id="85"/>
          </w:p>
        </w:tc>
        <w:tc>
          <w:tcPr>
            <w:tcW w:w="3969" w:type="dxa"/>
            <w:tcBorders>
              <w:top w:val="single" w:sz="4" w:space="0" w:color="auto"/>
              <w:left w:val="single" w:sz="4" w:space="0" w:color="auto"/>
              <w:bottom w:val="single" w:sz="4" w:space="0" w:color="auto"/>
              <w:right w:val="single" w:sz="4" w:space="0" w:color="auto"/>
            </w:tcBorders>
            <w:hideMark/>
          </w:tcPr>
          <w:p w14:paraId="444A1761" w14:textId="77777777" w:rsidR="00FC0847" w:rsidRPr="00567618" w:rsidRDefault="00FC0847">
            <w:pPr>
              <w:pStyle w:val="TAL"/>
              <w:rPr>
                <w:lang w:eastAsia="en-GB"/>
              </w:rPr>
            </w:pPr>
            <w:r w:rsidRPr="00567618">
              <w:rPr>
                <w:lang w:eastAsia="en-GB"/>
              </w:rPr>
              <w:t>Local network provider</w:t>
            </w:r>
          </w:p>
        </w:tc>
      </w:tr>
      <w:tr w:rsidR="00FC0847" w:rsidRPr="00567618" w14:paraId="6CB27C1C"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7E887AAF" w14:textId="77777777" w:rsidR="00FC0847" w:rsidRPr="00567618" w:rsidRDefault="00FC0847">
            <w:pPr>
              <w:keepNext/>
              <w:keepLines/>
              <w:spacing w:after="0"/>
              <w:jc w:val="center"/>
              <w:rPr>
                <w:rFonts w:ascii="Arial" w:hAnsi="Arial"/>
                <w:sz w:val="18"/>
                <w:lang w:eastAsia="en-GB"/>
              </w:rPr>
            </w:pPr>
            <w:bookmarkStart w:id="86" w:name="_MCCTEMPBM_CRPT86940064___4"/>
            <w:r w:rsidRPr="00567618">
              <w:rPr>
                <w:rFonts w:ascii="Arial" w:hAnsi="Arial"/>
                <w:sz w:val="18"/>
                <w:lang w:eastAsia="en-GB"/>
              </w:rPr>
              <w:t>10</w:t>
            </w:r>
            <w:bookmarkEnd w:id="86"/>
          </w:p>
        </w:tc>
        <w:tc>
          <w:tcPr>
            <w:tcW w:w="3969" w:type="dxa"/>
            <w:tcBorders>
              <w:top w:val="single" w:sz="4" w:space="0" w:color="auto"/>
              <w:left w:val="single" w:sz="4" w:space="0" w:color="auto"/>
              <w:bottom w:val="single" w:sz="4" w:space="0" w:color="auto"/>
              <w:right w:val="single" w:sz="4" w:space="0" w:color="auto"/>
            </w:tcBorders>
          </w:tcPr>
          <w:p w14:paraId="54D78FBF" w14:textId="77777777" w:rsidR="00FC0847" w:rsidRPr="00567618" w:rsidRDefault="00FC0847">
            <w:pPr>
              <w:pStyle w:val="TAL"/>
              <w:rPr>
                <w:lang w:eastAsia="en-GB"/>
              </w:rPr>
            </w:pPr>
            <w:r w:rsidRPr="00567618">
              <w:rPr>
                <w:lang w:eastAsia="en-GB"/>
              </w:rPr>
              <w:t>Local user</w:t>
            </w:r>
          </w:p>
        </w:tc>
      </w:tr>
      <w:tr w:rsidR="00FC0847" w:rsidRPr="00567618" w14:paraId="013CD377"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16502354" w14:textId="77777777" w:rsidR="00FC0847" w:rsidRPr="00567618" w:rsidRDefault="00FC0847">
            <w:pPr>
              <w:keepNext/>
              <w:keepLines/>
              <w:spacing w:after="0"/>
              <w:jc w:val="center"/>
              <w:rPr>
                <w:rFonts w:ascii="Arial" w:hAnsi="Arial"/>
                <w:sz w:val="18"/>
                <w:lang w:eastAsia="en-GB"/>
              </w:rPr>
            </w:pPr>
            <w:bookmarkStart w:id="87" w:name="_MCCTEMPBM_CRPT86940065___4"/>
            <w:r w:rsidRPr="00567618">
              <w:rPr>
                <w:rFonts w:ascii="Arial" w:hAnsi="Arial"/>
                <w:sz w:val="18"/>
                <w:lang w:eastAsia="en-GB"/>
              </w:rPr>
              <w:t>100</w:t>
            </w:r>
            <w:bookmarkEnd w:id="87"/>
          </w:p>
        </w:tc>
        <w:tc>
          <w:tcPr>
            <w:tcW w:w="3969" w:type="dxa"/>
            <w:tcBorders>
              <w:top w:val="single" w:sz="4" w:space="0" w:color="auto"/>
              <w:left w:val="single" w:sz="4" w:space="0" w:color="auto"/>
              <w:bottom w:val="single" w:sz="4" w:space="0" w:color="auto"/>
              <w:right w:val="single" w:sz="4" w:space="0" w:color="auto"/>
            </w:tcBorders>
          </w:tcPr>
          <w:p w14:paraId="1B680963" w14:textId="77777777" w:rsidR="00FC0847" w:rsidRPr="00567618" w:rsidRDefault="00FC0847">
            <w:pPr>
              <w:pStyle w:val="TAL"/>
              <w:rPr>
                <w:lang w:eastAsia="en-GB"/>
              </w:rPr>
            </w:pPr>
            <w:r w:rsidRPr="00567618">
              <w:rPr>
                <w:lang w:eastAsia="en-GB"/>
              </w:rPr>
              <w:t>Remote network provider</w:t>
            </w:r>
          </w:p>
        </w:tc>
      </w:tr>
      <w:tr w:rsidR="00FC0847" w:rsidRPr="00567618" w14:paraId="2DC194E5"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15892E10" w14:textId="77777777" w:rsidR="00FC0847" w:rsidRPr="00567618" w:rsidRDefault="00FC0847">
            <w:pPr>
              <w:keepNext/>
              <w:keepLines/>
              <w:spacing w:after="0"/>
              <w:jc w:val="center"/>
              <w:rPr>
                <w:rFonts w:ascii="Arial" w:hAnsi="Arial"/>
                <w:sz w:val="18"/>
                <w:lang w:eastAsia="en-GB"/>
              </w:rPr>
            </w:pPr>
            <w:bookmarkStart w:id="88" w:name="_MCCTEMPBM_CRPT86940066___4"/>
            <w:r w:rsidRPr="00567618">
              <w:rPr>
                <w:rFonts w:ascii="Arial" w:hAnsi="Arial"/>
                <w:sz w:val="18"/>
                <w:lang w:eastAsia="en-GB"/>
              </w:rPr>
              <w:t>110</w:t>
            </w:r>
            <w:bookmarkEnd w:id="88"/>
          </w:p>
        </w:tc>
        <w:tc>
          <w:tcPr>
            <w:tcW w:w="3969" w:type="dxa"/>
            <w:tcBorders>
              <w:top w:val="single" w:sz="4" w:space="0" w:color="auto"/>
              <w:left w:val="single" w:sz="4" w:space="0" w:color="auto"/>
              <w:bottom w:val="single" w:sz="4" w:space="0" w:color="auto"/>
              <w:right w:val="single" w:sz="4" w:space="0" w:color="auto"/>
            </w:tcBorders>
          </w:tcPr>
          <w:p w14:paraId="4AB8C746" w14:textId="77777777" w:rsidR="00FC0847" w:rsidRPr="00567618" w:rsidRDefault="00FC0847">
            <w:pPr>
              <w:pStyle w:val="TAL"/>
              <w:rPr>
                <w:lang w:eastAsia="en-GB"/>
              </w:rPr>
            </w:pPr>
            <w:r w:rsidRPr="00567618">
              <w:rPr>
                <w:lang w:eastAsia="en-GB"/>
              </w:rPr>
              <w:t>Remote user</w:t>
            </w:r>
          </w:p>
        </w:tc>
      </w:tr>
    </w:tbl>
    <w:p w14:paraId="7679E9DB" w14:textId="77777777" w:rsidR="00FC0847" w:rsidRPr="00567618" w:rsidRDefault="00FC0847" w:rsidP="00FC0847">
      <w:pPr>
        <w:pStyle w:val="FP"/>
      </w:pPr>
    </w:p>
    <w:p w14:paraId="3E0D8081" w14:textId="74AD8949" w:rsidR="00FC0847" w:rsidRPr="00567618" w:rsidRDefault="00FC0847" w:rsidP="00FC0847">
      <w:pPr>
        <w:pStyle w:val="NO"/>
      </w:pPr>
      <w:r w:rsidRPr="00567618">
        <w:t>NOTE</w:t>
      </w:r>
      <w:r>
        <w:t> </w:t>
      </w:r>
      <w:r w:rsidR="00522A8C">
        <w:t>5</w:t>
      </w:r>
      <w:r w:rsidRPr="00567618">
        <w:t>:</w:t>
      </w:r>
      <w:r w:rsidRPr="00567618">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66E14D1D" w14:textId="766178D2" w:rsidR="00914437" w:rsidRPr="00567618" w:rsidRDefault="00914437" w:rsidP="00914437">
      <w:pPr>
        <w:pStyle w:val="NO"/>
      </w:pPr>
      <w:r>
        <w:rPr>
          <w:rFonts w:eastAsia="DengXian" w:hint="eastAsia"/>
          <w:lang w:eastAsia="zh-CN"/>
        </w:rPr>
        <w:t>N</w:t>
      </w:r>
      <w:r>
        <w:rPr>
          <w:rFonts w:eastAsia="DengXian"/>
          <w:lang w:eastAsia="zh-CN"/>
        </w:rPr>
        <w:t xml:space="preserve">OTE </w:t>
      </w:r>
      <w:r w:rsidR="00522A8C">
        <w:rPr>
          <w:rFonts w:eastAsia="DengXian"/>
          <w:lang w:eastAsia="zh-CN"/>
        </w:rPr>
        <w:t>6</w:t>
      </w:r>
      <w:r>
        <w:rPr>
          <w:rFonts w:eastAsia="DengXian"/>
          <w:lang w:eastAsia="zh-CN"/>
        </w:rPr>
        <w:t>: To help the SDP answerer</w:t>
      </w:r>
      <w:r w:rsidRPr="00A82665">
        <w:rPr>
          <w:rFonts w:eastAsia="DengXian"/>
          <w:lang w:eastAsia="zh-CN"/>
        </w:rPr>
        <w:t>'</w:t>
      </w:r>
      <w:r>
        <w:rPr>
          <w:rFonts w:eastAsia="DengXian"/>
          <w:lang w:eastAsia="zh-CN"/>
        </w:rPr>
        <w:t>s network to distinguish the two media descriptions (m= lines) containing bootstrap data channels with the same stream ID values transferred between two networks, the SDP offerer</w:t>
      </w:r>
      <w:r w:rsidRPr="00894499">
        <w:rPr>
          <w:rFonts w:eastAsia="DengXian"/>
          <w:lang w:eastAsia="zh-CN"/>
        </w:rPr>
        <w:t>'</w:t>
      </w:r>
      <w:r>
        <w:rPr>
          <w:rFonts w:eastAsia="DengXian"/>
          <w:lang w:eastAsia="zh-CN"/>
        </w:rPr>
        <w:t xml:space="preserve">s network adds an </w:t>
      </w:r>
      <w:r w:rsidRPr="00567618">
        <w:t>"</w:t>
      </w:r>
      <w:r>
        <w:t>a=3gpp-bdc-used-by:sender</w:t>
      </w:r>
      <w:r w:rsidRPr="00567618">
        <w:t>"</w:t>
      </w:r>
      <w:r>
        <w:t xml:space="preserve"> attribute in the media description of the bootstrap data channel(s) established between the originating UE and the terminating network, and optionally adds </w:t>
      </w:r>
      <w:r w:rsidRPr="00567618">
        <w:t>"</w:t>
      </w:r>
      <w:r>
        <w:t>a=3gpp-bdc-used-by:receiver</w:t>
      </w:r>
      <w:r w:rsidRPr="00567618">
        <w:t>"</w:t>
      </w:r>
      <w:r>
        <w:t xml:space="preserve"> attribute in the media description of the bootstrap data channel(s) established between the originating network and the terminating UE, before it sends the SDP offer to the remote network.</w:t>
      </w:r>
      <w:r w:rsidR="00776431" w:rsidRPr="00776431">
        <w:t xml:space="preserve"> </w:t>
      </w:r>
      <w:r w:rsidR="00776431">
        <w:t>Even when there is only one bootstrap data channel contained in the media descriptions, the SDP offerer</w:t>
      </w:r>
      <w:r w:rsidR="00776431" w:rsidRPr="00894499">
        <w:rPr>
          <w:rFonts w:eastAsia="DengXian"/>
          <w:lang w:eastAsia="zh-CN"/>
        </w:rPr>
        <w:t>'</w:t>
      </w:r>
      <w:r w:rsidR="00776431">
        <w:rPr>
          <w:rFonts w:eastAsia="DengXian"/>
          <w:lang w:eastAsia="zh-CN"/>
        </w:rPr>
        <w:t xml:space="preserve">s network also needs to add an </w:t>
      </w:r>
      <w:r w:rsidR="00776431" w:rsidRPr="00567618">
        <w:t>"</w:t>
      </w:r>
      <w:r w:rsidR="00776431">
        <w:t>a=3gpp-bdc-used-by:sender</w:t>
      </w:r>
      <w:r w:rsidR="00776431" w:rsidRPr="00567618">
        <w:t>"</w:t>
      </w:r>
      <w:r w:rsidR="00776431">
        <w:t xml:space="preserve"> attribute in the media description of the bootstrap data channel established between the originating UE and the terminating network, or add an </w:t>
      </w:r>
      <w:r w:rsidR="00776431" w:rsidRPr="00567618">
        <w:t>"</w:t>
      </w:r>
      <w:r w:rsidR="00776431">
        <w:t>a=3gpp-bdc-used-by:receiver</w:t>
      </w:r>
      <w:r w:rsidR="00776431" w:rsidRPr="00567618">
        <w:t>"</w:t>
      </w:r>
      <w:r w:rsidR="00776431">
        <w:t xml:space="preserve"> attribute in the media description of the bootstrap data channel established between the originating network and the terminating UE.</w:t>
      </w:r>
    </w:p>
    <w:p w14:paraId="270797C7" w14:textId="77777777" w:rsidR="00FC0847" w:rsidRPr="00567618" w:rsidRDefault="00FC0847" w:rsidP="00FC0847">
      <w:r w:rsidRPr="00567618">
        <w:t>Figure 6.2.10.1-3, referring to Figure 6.2.10.1-1 and Table 6.2.10.1-2, is depicting the stream IDs used for distribution of a data channel application owned by UE A from its local data channel repository to both UE A (stream ID 10) and its remote UE B (stream ID 110).</w:t>
      </w:r>
    </w:p>
    <w:p w14:paraId="695668A2" w14:textId="77777777" w:rsidR="00FC0847" w:rsidRPr="00567618" w:rsidRDefault="00FC0847" w:rsidP="00FC0847">
      <w:pPr>
        <w:pStyle w:val="TH"/>
      </w:pPr>
      <w:r w:rsidRPr="00567618">
        <w:object w:dxaOrig="4321" w:dyaOrig="2851" w14:anchorId="04E6598E">
          <v:shape id="_x0000_i1026" type="#_x0000_t75" style="width:3in;height:143.65pt" o:ole="">
            <v:imagedata r:id="rId13" o:title=""/>
          </v:shape>
          <o:OLEObject Type="Embed" ProgID="Visio.Drawing.15" ShapeID="_x0000_i1026" DrawAspect="Content" ObjectID="_1801567985" r:id="rId14"/>
        </w:object>
      </w:r>
    </w:p>
    <w:p w14:paraId="6B9E7639" w14:textId="32F909A9" w:rsidR="00FC7E52" w:rsidRPr="00567618" w:rsidRDefault="00FC0847" w:rsidP="00FC0847">
      <w:pPr>
        <w:pStyle w:val="TF"/>
      </w:pPr>
      <w:r w:rsidRPr="00567618">
        <w:t>Figure 6.2.10.1-3</w:t>
      </w:r>
      <w:r>
        <w:t>:</w:t>
      </w:r>
      <w:r w:rsidRPr="00567618">
        <w:t xml:space="preserve"> Distribution of local data channel application to both UE</w:t>
      </w:r>
    </w:p>
    <w:p w14:paraId="299682B5" w14:textId="77777777" w:rsidR="00522A8C" w:rsidRPr="00BE3FDE" w:rsidRDefault="00522A8C" w:rsidP="00522A8C">
      <w:r>
        <w:t xml:space="preserve">When the user in UE A in a call with UE B </w:t>
      </w:r>
      <w:r w:rsidRPr="00300C10">
        <w:t xml:space="preserve">selects </w:t>
      </w:r>
      <w:r>
        <w:t xml:space="preserve">data channel </w:t>
      </w:r>
      <w:r w:rsidRPr="00300C10">
        <w:t xml:space="preserve">application(s) for retrieval and use, and after the new application(s) are launched, the application(s) may make use of additional data channel(s) (see step 6 of 6.2.10.1-1). In this case, UE A </w:t>
      </w:r>
      <w:r>
        <w:t>initiates</w:t>
      </w:r>
      <w:r w:rsidRPr="00300C10">
        <w:t xml:space="preserve"> a call upgrade to add new data channel(s) to the call for the new application(s). The SDP offer the UE A generates shall include a</w:t>
      </w:r>
      <w:r>
        <w:t>n</w:t>
      </w:r>
      <w:r w:rsidRPr="00300C10">
        <w:t xml:space="preserve"> "a=3gpp-req-app" </w:t>
      </w:r>
      <w:r>
        <w:t xml:space="preserve">attribute with a "req-app-id" parameter, as defined by clause 6.2.13, </w:t>
      </w:r>
      <w:r w:rsidRPr="00300C10">
        <w:t xml:space="preserve">to identify the requesting application as part of the media description creating </w:t>
      </w:r>
      <w:r>
        <w:t xml:space="preserve">application </w:t>
      </w:r>
      <w:r w:rsidRPr="00300C10">
        <w:t xml:space="preserve">data channels for that application. The application should be configured with that identification and the network deployment should ensure that identification to be sufficiently unique to avoid ambiguity. </w:t>
      </w:r>
      <w:r w:rsidRPr="00BE3FDE">
        <w:t xml:space="preserve">The </w:t>
      </w:r>
      <w:r w:rsidRPr="00300C10">
        <w:t>"</w:t>
      </w:r>
      <w:r w:rsidRPr="00BE3FDE">
        <w:t>a=</w:t>
      </w:r>
      <w:r w:rsidRPr="00300C10">
        <w:t>3gpp-req-app"</w:t>
      </w:r>
      <w:r w:rsidRPr="00BE3FDE">
        <w:t xml:space="preserve"> attribute may also include an "</w:t>
      </w:r>
      <w:r>
        <w:t>app-dc-info</w:t>
      </w:r>
      <w:r w:rsidRPr="00BE3FDE">
        <w:t xml:space="preserve">" </w:t>
      </w:r>
      <w:r>
        <w:t>parameter</w:t>
      </w:r>
      <w:r w:rsidRPr="00BE3FDE">
        <w:t xml:space="preserve"> to allow the application to identify a different end point when creating multiple application data channels used for communication to a network server or to the remote UE. </w:t>
      </w:r>
    </w:p>
    <w:p w14:paraId="0E21334C" w14:textId="77777777" w:rsidR="00522A8C" w:rsidRPr="00BE3FDE" w:rsidRDefault="00522A8C" w:rsidP="00522A8C">
      <w:pPr>
        <w:rPr>
          <w:rFonts w:ascii="Arial" w:eastAsia="Malgun Gothic" w:hAnsi="Arial"/>
          <w:b/>
        </w:rPr>
      </w:pPr>
      <w:r w:rsidRPr="00BE3FDE">
        <w:t>The combination of "</w:t>
      </w:r>
      <w:r>
        <w:t xml:space="preserve">req-app-id" </w:t>
      </w:r>
      <w:r w:rsidRPr="00BE3FDE">
        <w:t>and "</w:t>
      </w:r>
      <w:r>
        <w:rPr>
          <w:noProof/>
        </w:rPr>
        <w:t>app-dc-info</w:t>
      </w:r>
      <w:r w:rsidRPr="00BE3FDE">
        <w:t xml:space="preserve">" </w:t>
      </w:r>
      <w:r>
        <w:t>parameters</w:t>
      </w:r>
      <w:r w:rsidRPr="00BE3FDE">
        <w:t xml:space="preserve"> allows the communicating UEs to bind the SDP offers and answers for each data channel </w:t>
      </w:r>
      <w:r>
        <w:t xml:space="preserve">and stream IDs </w:t>
      </w:r>
      <w:r w:rsidRPr="00BE3FDE">
        <w:t xml:space="preserve">being negotiated </w:t>
      </w:r>
      <w:r>
        <w:t>for</w:t>
      </w:r>
      <w:r w:rsidRPr="00BE3FDE">
        <w:t xml:space="preserve"> the respective applications using these data channel</w:t>
      </w:r>
      <w:r>
        <w:t xml:space="preserve"> stream ID</w:t>
      </w:r>
      <w:r w:rsidRPr="00BE3FDE">
        <w:t>s.</w:t>
      </w:r>
    </w:p>
    <w:p w14:paraId="392A53DB" w14:textId="77777777" w:rsidR="00FC7E52" w:rsidRPr="00567618" w:rsidRDefault="00FC7E52" w:rsidP="00FC7E52">
      <w:pPr>
        <w:pStyle w:val="Heading4"/>
      </w:pPr>
      <w:bookmarkStart w:id="89" w:name="_Toc186663673"/>
      <w:r w:rsidRPr="00443A17">
        <w:lastRenderedPageBreak/>
        <w:t>6.2.10.2</w:t>
      </w:r>
      <w:r w:rsidRPr="00443A17">
        <w:tab/>
        <w:t>Generating SDP offer</w:t>
      </w:r>
      <w:bookmarkEnd w:id="89"/>
    </w:p>
    <w:p w14:paraId="27DFC8CF" w14:textId="33BB3CE3" w:rsidR="00FC7E52" w:rsidRPr="00567618" w:rsidRDefault="00FC7E52" w:rsidP="00FC7E52">
      <w:r w:rsidRPr="00567618">
        <w:t>A DCMTSI client in terminal may include a data channel media description for the bootstrap data channels in the initial SDP offer, as described above and according to</w:t>
      </w:r>
      <w:r>
        <w:t> </w:t>
      </w:r>
      <w:r w:rsidRPr="00567618">
        <w:t>[172]</w:t>
      </w:r>
      <w:r w:rsidR="00175105">
        <w:t xml:space="preserve"> [18</w:t>
      </w:r>
      <w:r w:rsidR="00223D90">
        <w:t>4</w:t>
      </w:r>
      <w:r w:rsidR="00175105">
        <w:t>]</w:t>
      </w:r>
      <w:r w:rsidRPr="00567618">
        <w:t>. A DCMTSI client in terminal may add or disable (by setting port 0, as for RTP media) additional data channel media descriptions as needed in subsequent SDP offers.</w:t>
      </w:r>
    </w:p>
    <w:p w14:paraId="253B01F4" w14:textId="2E1DD8FA" w:rsidR="007E3376" w:rsidRDefault="00FC7E52" w:rsidP="007E3376">
      <w:pPr>
        <w:rPr>
          <w:rFonts w:eastAsia="Malgun Gothic"/>
        </w:rPr>
      </w:pPr>
      <w:r w:rsidRPr="00567618">
        <w:t xml:space="preserve">A DCMTSI client in terminal that desires to use </w:t>
      </w:r>
      <w:r w:rsidR="00522A8C">
        <w:rPr>
          <w:rFonts w:eastAsia="Malgun Gothic"/>
        </w:rPr>
        <w:t xml:space="preserve">application </w:t>
      </w:r>
      <w:r w:rsidRPr="00567618">
        <w:t xml:space="preserve">data channels </w:t>
      </w:r>
      <w:r w:rsidR="00522A8C">
        <w:rPr>
          <w:rFonts w:eastAsia="Malgun Gothic"/>
        </w:rPr>
        <w:t>for</w:t>
      </w:r>
      <w:r w:rsidRPr="00567618">
        <w:t xml:space="preserve"> a data channel application retrieved from </w:t>
      </w:r>
      <w:r w:rsidR="00522A8C">
        <w:rPr>
          <w:rFonts w:eastAsia="Malgun Gothic"/>
        </w:rPr>
        <w:t xml:space="preserve">any of </w:t>
      </w:r>
      <w:r w:rsidRPr="00567618">
        <w:t>its bootstrap data channel</w:t>
      </w:r>
      <w:r w:rsidR="00522A8C">
        <w:t>s</w:t>
      </w:r>
      <w:r w:rsidRPr="00567618">
        <w:t xml:space="preserve">, shall initiate a subsequent SDP offer after the initial SDP offer, opening those </w:t>
      </w:r>
      <w:r w:rsidR="007E3376">
        <w:rPr>
          <w:rFonts w:eastAsia="Malgun Gothic"/>
        </w:rPr>
        <w:t xml:space="preserve">application </w:t>
      </w:r>
      <w:r w:rsidRPr="00567618">
        <w:t xml:space="preserve">data channels by adding </w:t>
      </w:r>
      <w:r w:rsidR="007E3376">
        <w:rPr>
          <w:rFonts w:eastAsia="Malgun Gothic"/>
        </w:rPr>
        <w:t>or updating a data channel media description describing application data channels for the retrieved data channel application, unless it received (and potentially already answered to) an SDP offer opening those application data channels</w:t>
      </w:r>
      <w:r w:rsidRPr="00567618">
        <w:t>.</w:t>
      </w:r>
      <w:r w:rsidR="007E3376">
        <w:rPr>
          <w:rFonts w:eastAsia="Malgun Gothic"/>
        </w:rPr>
        <w:t xml:space="preserve"> The added or updated data channel media description shall include </w:t>
      </w:r>
      <w:r w:rsidR="007E3376" w:rsidRPr="004D3592">
        <w:rPr>
          <w:rFonts w:eastAsia="Malgun Gothic"/>
        </w:rPr>
        <w:t>corresponding "a=dcmap"</w:t>
      </w:r>
      <w:r w:rsidR="007E3376">
        <w:rPr>
          <w:rFonts w:eastAsia="Malgun Gothic"/>
        </w:rPr>
        <w:t xml:space="preserve">, "a=3gpp-req-app", and </w:t>
      </w:r>
      <w:r w:rsidR="007E3376" w:rsidRPr="004D3592">
        <w:rPr>
          <w:rFonts w:eastAsia="Malgun Gothic"/>
        </w:rPr>
        <w:t xml:space="preserve">(optionally) "a=dcsa" </w:t>
      </w:r>
      <w:r w:rsidR="007E3376">
        <w:rPr>
          <w:rFonts w:eastAsia="Malgun Gothic"/>
        </w:rPr>
        <w:t>attributes.</w:t>
      </w:r>
    </w:p>
    <w:p w14:paraId="63C6BB7D" w14:textId="77777777" w:rsidR="007E3376" w:rsidRDefault="007E3376" w:rsidP="007E3376">
      <w:pPr>
        <w:rPr>
          <w:lang w:val="en-US"/>
        </w:rPr>
      </w:pPr>
      <w:r>
        <w:rPr>
          <w:noProof/>
        </w:rPr>
        <w:t>The</w:t>
      </w:r>
      <w:r w:rsidRPr="006C3306">
        <w:rPr>
          <w:noProof/>
        </w:rPr>
        <w:t xml:space="preserve"> "a=</w:t>
      </w:r>
      <w:r w:rsidRPr="004C0EBF">
        <w:t>3gpp-req-app</w:t>
      </w:r>
      <w:r w:rsidRPr="006C3306">
        <w:rPr>
          <w:noProof/>
        </w:rPr>
        <w:t xml:space="preserve">" attribute </w:t>
      </w:r>
      <w:r w:rsidRPr="006C3306">
        <w:rPr>
          <w:lang w:val="en-US"/>
        </w:rPr>
        <w:t xml:space="preserve">may also include an </w:t>
      </w:r>
      <w:r>
        <w:rPr>
          <w:noProof/>
        </w:rPr>
        <w:t>"adc-stream-id-</w:t>
      </w:r>
      <w:r w:rsidRPr="006C3306">
        <w:rPr>
          <w:lang w:val="en-US"/>
        </w:rPr>
        <w:t>end</w:t>
      </w:r>
      <w:r>
        <w:rPr>
          <w:lang w:val="en-US"/>
        </w:rPr>
        <w:t>p</w:t>
      </w:r>
      <w:r w:rsidRPr="006C3306">
        <w:rPr>
          <w:lang w:val="en-US"/>
        </w:rPr>
        <w:t>oint</w:t>
      </w:r>
      <w:r>
        <w:rPr>
          <w:lang w:val="en-US"/>
        </w:rPr>
        <w:t xml:space="preserve">" parameter as part of the "app-dc-info" parameter </w:t>
      </w:r>
      <w:r w:rsidRPr="006C3306">
        <w:rPr>
          <w:lang w:val="en-US"/>
        </w:rPr>
        <w:t xml:space="preserve">to </w:t>
      </w:r>
      <w:r>
        <w:rPr>
          <w:lang w:val="en-US"/>
        </w:rPr>
        <w:t>differentiate</w:t>
      </w:r>
      <w:r w:rsidRPr="006C3306">
        <w:rPr>
          <w:lang w:val="en-US"/>
        </w:rPr>
        <w:t xml:space="preserve"> what </w:t>
      </w:r>
      <w:r w:rsidRPr="00DA0F15">
        <w:rPr>
          <w:lang w:val="en-US"/>
        </w:rPr>
        <w:t>the SDP offerer</w:t>
      </w:r>
      <w:r>
        <w:rPr>
          <w:lang w:val="en-US"/>
        </w:rPr>
        <w:t xml:space="preserve"> intends the remote, answering "endpoint" to be</w:t>
      </w:r>
      <w:r w:rsidRPr="006C3306">
        <w:rPr>
          <w:lang w:val="en-US"/>
        </w:rPr>
        <w:t>. It is the application responsibility to know which data flows is to use which data channels created for the application, as appropriate for the remote end</w:t>
      </w:r>
      <w:r>
        <w:rPr>
          <w:lang w:val="en-US"/>
        </w:rPr>
        <w:t>p</w:t>
      </w:r>
      <w:r w:rsidRPr="006C3306">
        <w:rPr>
          <w:lang w:val="en-US"/>
        </w:rPr>
        <w:t>oint</w:t>
      </w:r>
      <w:r>
        <w:rPr>
          <w:lang w:val="en-US"/>
        </w:rPr>
        <w:t>-type</w:t>
      </w:r>
      <w:r w:rsidRPr="006C3306">
        <w:rPr>
          <w:lang w:val="en-US"/>
        </w:rPr>
        <w:t xml:space="preserve">. </w:t>
      </w:r>
    </w:p>
    <w:p w14:paraId="5A13A00C" w14:textId="77777777" w:rsidR="007E3376" w:rsidRPr="006C3306" w:rsidRDefault="007E3376" w:rsidP="007E3376">
      <w:pPr>
        <w:pStyle w:val="NO"/>
        <w:rPr>
          <w:lang w:val="en-US"/>
        </w:rPr>
      </w:pPr>
      <w:r>
        <w:rPr>
          <w:lang w:val="en-US"/>
        </w:rPr>
        <w:t>NOTE:</w:t>
      </w:r>
      <w:r>
        <w:rPr>
          <w:lang w:val="en-US"/>
        </w:rPr>
        <w:tab/>
        <w:t>The combination of the "req-app-id" and "adc-stream-id-endpoint" parameters can be used to learn which server and what network is meant by the "Server" endpoint-type value in "adc-stream-id-endpoint" parameter.</w:t>
      </w:r>
    </w:p>
    <w:p w14:paraId="3DEFCCF1" w14:textId="77777777" w:rsidR="007E3376" w:rsidRDefault="007E3376" w:rsidP="007E3376">
      <w:pPr>
        <w:rPr>
          <w:ins w:id="90" w:author="Bo Burman" w:date="2025-02-10T20:46:00Z"/>
        </w:rPr>
      </w:pPr>
      <w:r w:rsidRPr="006C3306">
        <w:rPr>
          <w:noProof/>
        </w:rPr>
        <w:t>The retrieved applications are to be configured with an appropriate value for the "a=</w:t>
      </w:r>
      <w:r w:rsidRPr="004C0EBF">
        <w:t>3gpp-req-app</w:t>
      </w:r>
      <w:r w:rsidRPr="006C3306">
        <w:rPr>
          <w:noProof/>
        </w:rPr>
        <w:t xml:space="preserve">" </w:t>
      </w:r>
      <w:r>
        <w:rPr>
          <w:noProof/>
        </w:rPr>
        <w:t>attribute</w:t>
      </w:r>
      <w:r w:rsidRPr="006C3306">
        <w:t xml:space="preserve">. The </w:t>
      </w:r>
      <w:r>
        <w:t>offering</w:t>
      </w:r>
      <w:r w:rsidRPr="006C3306">
        <w:t xml:space="preserve"> DCMTSI </w:t>
      </w:r>
      <w:r>
        <w:t>c</w:t>
      </w:r>
      <w:r w:rsidRPr="006C3306">
        <w:t xml:space="preserve">lient uses the </w:t>
      </w:r>
      <w:r w:rsidRPr="006C3306">
        <w:rPr>
          <w:noProof/>
        </w:rPr>
        <w:t>value</w:t>
      </w:r>
      <w:r w:rsidRPr="006C3306">
        <w:t xml:space="preserve"> in this attribute to bind the media lines in the SDP describing </w:t>
      </w:r>
      <w:r>
        <w:t>application</w:t>
      </w:r>
      <w:r w:rsidRPr="006C3306">
        <w:t xml:space="preserve"> data channels </w:t>
      </w:r>
      <w:r>
        <w:t>to</w:t>
      </w:r>
      <w:r w:rsidRPr="006C3306">
        <w:t xml:space="preserve"> the </w:t>
      </w:r>
      <w:r>
        <w:t xml:space="preserve">corresponding </w:t>
      </w:r>
      <w:r w:rsidRPr="006C3306">
        <w:t xml:space="preserve">application. </w:t>
      </w:r>
      <w:r w:rsidRPr="006C3306">
        <w:rPr>
          <w:noProof/>
        </w:rPr>
        <w:t xml:space="preserve">The application also assigns the </w:t>
      </w:r>
      <w:r>
        <w:rPr>
          <w:noProof/>
        </w:rPr>
        <w:t>optional "app-dc-info"</w:t>
      </w:r>
      <w:r w:rsidRPr="006C3306">
        <w:rPr>
          <w:noProof/>
        </w:rPr>
        <w:t xml:space="preserve"> </w:t>
      </w:r>
      <w:r>
        <w:rPr>
          <w:noProof/>
        </w:rPr>
        <w:t>parameter values</w:t>
      </w:r>
      <w:r w:rsidRPr="006C3306">
        <w:t xml:space="preserve"> and use</w:t>
      </w:r>
      <w:r>
        <w:t>s</w:t>
      </w:r>
      <w:r w:rsidRPr="006C3306">
        <w:t xml:space="preserve"> them to </w:t>
      </w:r>
      <w:r>
        <w:t xml:space="preserve">differentiate </w:t>
      </w:r>
      <w:r w:rsidRPr="006C3306">
        <w:t>the data channels to use for communication to the respective endpoints.</w:t>
      </w:r>
    </w:p>
    <w:p w14:paraId="358AA385" w14:textId="2363B667" w:rsidR="005F3C5C" w:rsidRDefault="005F3C5C" w:rsidP="007E3376">
      <w:pPr>
        <w:rPr>
          <w:ins w:id="91" w:author="Bo Burman" w:date="2025-01-28T15:16:00Z"/>
        </w:rPr>
      </w:pPr>
      <w:ins w:id="92" w:author="Bo Burman" w:date="2025-02-10T20:46:00Z">
        <w:r>
          <w:t>A DCMTSI client</w:t>
        </w:r>
        <w:r w:rsidR="00702A83">
          <w:t xml:space="preserve"> that supports bootstrap data channel multiplexing may in</w:t>
        </w:r>
      </w:ins>
      <w:ins w:id="93" w:author="Bo Burman" w:date="2025-02-10T20:47:00Z">
        <w:r w:rsidR="00702A83">
          <w:t>clude</w:t>
        </w:r>
        <w:r w:rsidR="00F15206">
          <w:t xml:space="preserve"> </w:t>
        </w:r>
        <w:r w:rsidR="00446312">
          <w:t xml:space="preserve">bootstrap </w:t>
        </w:r>
      </w:ins>
      <w:ins w:id="94" w:author="Bo Burman" w:date="2025-02-10T20:48:00Z">
        <w:r w:rsidR="00446312">
          <w:t xml:space="preserve">data channels for both local and remote </w:t>
        </w:r>
      </w:ins>
      <w:ins w:id="95" w:author="Bo Burman" w:date="2025-02-10T20:49:00Z">
        <w:r w:rsidR="00D14B23">
          <w:t xml:space="preserve">bootstrap </w:t>
        </w:r>
      </w:ins>
      <w:ins w:id="96" w:author="Bo Burman" w:date="2025-02-10T20:48:00Z">
        <w:r w:rsidR="00D14B23">
          <w:t xml:space="preserve">data channel </w:t>
        </w:r>
      </w:ins>
      <w:ins w:id="97" w:author="Bo Burman" w:date="2025-02-10T20:49:00Z">
        <w:r w:rsidR="00D14B23">
          <w:t xml:space="preserve">content sources </w:t>
        </w:r>
        <w:r w:rsidR="00BC56E2">
          <w:t>(see Table 6.2.10.</w:t>
        </w:r>
      </w:ins>
      <w:ins w:id="98" w:author="Bo Burman" w:date="2025-02-10T20:50:00Z">
        <w:r w:rsidR="00BC56E2">
          <w:t xml:space="preserve">1-2) </w:t>
        </w:r>
      </w:ins>
      <w:ins w:id="99" w:author="Bo Burman" w:date="2025-02-10T20:49:00Z">
        <w:r w:rsidR="00D14B23">
          <w:t>in a single SDP m= line media description in the SDP offer.</w:t>
        </w:r>
      </w:ins>
    </w:p>
    <w:p w14:paraId="00673C0D" w14:textId="5689274E" w:rsidR="00EF58DD" w:rsidRPr="006C3306" w:rsidRDefault="001F2A2E" w:rsidP="007E3376">
      <w:pPr>
        <w:rPr>
          <w:noProof/>
        </w:rPr>
      </w:pPr>
      <w:ins w:id="100" w:author="Bo Burman" w:date="2025-01-28T15:16:00Z">
        <w:r>
          <w:t>A DCMTSI client that</w:t>
        </w:r>
        <w:r w:rsidR="00A6696A">
          <w:t xml:space="preserve"> </w:t>
        </w:r>
      </w:ins>
      <w:ins w:id="101" w:author="Bo Burman" w:date="2025-01-28T15:26:00Z">
        <w:r w:rsidR="00377046">
          <w:t>supports</w:t>
        </w:r>
      </w:ins>
      <w:ins w:id="102" w:author="Bo Burman" w:date="2025-01-28T15:16:00Z">
        <w:r w:rsidR="00A6696A">
          <w:t xml:space="preserve"> </w:t>
        </w:r>
      </w:ins>
      <w:ins w:id="103" w:author="Bo Burman" w:date="2025-02-10T20:46:00Z">
        <w:r w:rsidR="002C2506">
          <w:t xml:space="preserve">application </w:t>
        </w:r>
      </w:ins>
      <w:ins w:id="104" w:author="Bo Burman" w:date="2025-01-28T16:08:00Z">
        <w:r w:rsidR="00752BFC">
          <w:t xml:space="preserve">data channel </w:t>
        </w:r>
      </w:ins>
      <w:ins w:id="105" w:author="Bo Burman" w:date="2025-01-28T15:16:00Z">
        <w:r w:rsidR="00A6696A">
          <w:t>multiplex</w:t>
        </w:r>
      </w:ins>
      <w:ins w:id="106" w:author="Bo Burman" w:date="2025-01-28T15:26:00Z">
        <w:r w:rsidR="00377046">
          <w:t>ing</w:t>
        </w:r>
      </w:ins>
      <w:ins w:id="107" w:author="Bo Burman" w:date="2025-01-31T10:31:00Z">
        <w:r w:rsidR="00090056">
          <w:t xml:space="preserve"> </w:t>
        </w:r>
      </w:ins>
      <w:ins w:id="108" w:author="Bo Burman" w:date="2025-01-28T15:20:00Z">
        <w:r w:rsidR="004C4D32">
          <w:t>may include multiple "a=3gpp-req-app" attributes</w:t>
        </w:r>
      </w:ins>
      <w:ins w:id="109" w:author="Bo Burman" w:date="2025-01-28T15:21:00Z">
        <w:r w:rsidR="00FD614B">
          <w:t xml:space="preserve"> for different data channel applications</w:t>
        </w:r>
        <w:r w:rsidR="009A7AC3">
          <w:t xml:space="preserve"> </w:t>
        </w:r>
      </w:ins>
      <w:ins w:id="110" w:author="Bo Burman" w:date="2025-01-28T15:23:00Z">
        <w:r w:rsidR="008B7144">
          <w:t xml:space="preserve">with compatible QoS requirements </w:t>
        </w:r>
      </w:ins>
      <w:ins w:id="111" w:author="Bo Burman" w:date="2025-01-28T15:21:00Z">
        <w:r w:rsidR="009A7AC3">
          <w:t xml:space="preserve">in a single SDP m= line media description in the </w:t>
        </w:r>
      </w:ins>
      <w:ins w:id="112" w:author="Bo Burman" w:date="2025-01-28T15:27:00Z">
        <w:r w:rsidR="00666E24">
          <w:t xml:space="preserve">SDP </w:t>
        </w:r>
      </w:ins>
      <w:ins w:id="113" w:author="Bo Burman" w:date="2025-01-28T15:21:00Z">
        <w:r w:rsidR="009A7AC3">
          <w:t>offer.</w:t>
        </w:r>
      </w:ins>
    </w:p>
    <w:p w14:paraId="4F277548" w14:textId="33961890" w:rsidR="00FC7E52" w:rsidRPr="00567618" w:rsidRDefault="007E3376" w:rsidP="007E3376">
      <w:r w:rsidRPr="006C3306">
        <w:rPr>
          <w:noProof/>
        </w:rPr>
        <w:t>The "a=</w:t>
      </w:r>
      <w:r w:rsidRPr="004C0EBF">
        <w:t>3gpp-req-app</w:t>
      </w:r>
      <w:r w:rsidRPr="006C3306">
        <w:rPr>
          <w:noProof/>
        </w:rPr>
        <w:t xml:space="preserve">" line shall not be included </w:t>
      </w:r>
      <w:r>
        <w:rPr>
          <w:noProof/>
        </w:rPr>
        <w:t>in a media description describing</w:t>
      </w:r>
      <w:r w:rsidRPr="006C3306">
        <w:rPr>
          <w:noProof/>
        </w:rPr>
        <w:t xml:space="preserve"> bootstrap data channels.</w:t>
      </w:r>
    </w:p>
    <w:p w14:paraId="37CB1AF5" w14:textId="77777777" w:rsidR="00FC7E52" w:rsidRDefault="00FC7E52" w:rsidP="00FC7E52">
      <w:r w:rsidRPr="00567618">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"a=dcmap"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p w14:paraId="17A038CF" w14:textId="5BCB0E6F" w:rsidR="00175862" w:rsidRPr="00175862" w:rsidRDefault="00175862" w:rsidP="00FC7E52">
      <w:pPr>
        <w:rPr>
          <w:rFonts w:eastAsia="SimSun"/>
          <w:lang w:val="en-US" w:eastAsia="zh-CN"/>
        </w:rPr>
      </w:pPr>
      <w:r>
        <w:rPr>
          <w:rFonts w:eastAsia="Malgun Gothic"/>
        </w:rPr>
        <w:t xml:space="preserve">A DCMTSI client that </w:t>
      </w:r>
      <w:r>
        <w:rPr>
          <w:rFonts w:eastAsia="SimSun" w:hint="eastAsia"/>
          <w:lang w:val="en-US" w:eastAsia="zh-CN"/>
        </w:rPr>
        <w:t xml:space="preserve">intends </w:t>
      </w:r>
      <w:r>
        <w:rPr>
          <w:rFonts w:eastAsia="Malgun Gothic"/>
        </w:rPr>
        <w:t xml:space="preserve">to </w:t>
      </w:r>
      <w:r>
        <w:rPr>
          <w:rFonts w:eastAsia="SimSun"/>
          <w:lang w:val="en-US" w:eastAsia="zh-CN"/>
        </w:rPr>
        <w:t xml:space="preserve">suspend the </w:t>
      </w:r>
      <w:r>
        <w:rPr>
          <w:rFonts w:eastAsia="SimSun" w:hint="eastAsia"/>
          <w:lang w:val="en-US" w:eastAsia="zh-CN"/>
        </w:rPr>
        <w:t xml:space="preserve">data channel media stream </w:t>
      </w:r>
      <w:r>
        <w:rPr>
          <w:rFonts w:eastAsia="SimSun"/>
          <w:lang w:val="en-US" w:eastAsia="zh-CN"/>
        </w:rPr>
        <w:t xml:space="preserve">while other media streams are put </w:t>
      </w:r>
      <w:r>
        <w:rPr>
          <w:rFonts w:eastAsia="SimSun" w:hint="eastAsia"/>
          <w:lang w:val="en-US" w:eastAsia="zh-CN"/>
        </w:rPr>
        <w:t>on hold shall offer an updated SDP and t</w:t>
      </w:r>
      <w:r>
        <w:rPr>
          <w:rFonts w:eastAsia="Malgun Gothic"/>
        </w:rPr>
        <w:t xml:space="preserve">he </w:t>
      </w:r>
      <w:bookmarkStart w:id="114" w:name="OLE_LINK6"/>
      <w:r>
        <w:rPr>
          <w:rFonts w:eastAsia="Malgun Gothic"/>
        </w:rPr>
        <w:t xml:space="preserve">corresponding data channel media description </w:t>
      </w:r>
      <w:bookmarkEnd w:id="114"/>
      <w:r>
        <w:rPr>
          <w:rFonts w:eastAsia="Malgun Gothic"/>
        </w:rPr>
        <w:t xml:space="preserve">shall include </w:t>
      </w:r>
      <w:bookmarkStart w:id="115" w:name="OLE_LINK1"/>
      <w:r>
        <w:rPr>
          <w:rFonts w:eastAsia="SimSun" w:hint="eastAsia"/>
          <w:lang w:val="en-US" w:eastAsia="zh-CN"/>
        </w:rPr>
        <w:t>the SDP direction attribute</w:t>
      </w:r>
      <w:bookmarkEnd w:id="115"/>
      <w:r>
        <w:rPr>
          <w:rFonts w:eastAsia="SimSun" w:hint="eastAsia"/>
          <w:lang w:val="en-US" w:eastAsia="zh-CN"/>
        </w:rPr>
        <w:t xml:space="preserve"> </w:t>
      </w:r>
      <w:bookmarkStart w:id="116" w:name="OLE_LINK3"/>
      <w:r>
        <w:rPr>
          <w:rFonts w:eastAsia="Malgun Gothic"/>
        </w:rPr>
        <w:t>"a=</w:t>
      </w:r>
      <w:r>
        <w:rPr>
          <w:rFonts w:eastAsia="SimSun" w:hint="eastAsia"/>
          <w:lang w:val="en-US" w:eastAsia="zh-CN"/>
        </w:rPr>
        <w:t>inactive</w:t>
      </w:r>
      <w:r>
        <w:rPr>
          <w:rFonts w:eastAsia="Malgun Gothic"/>
        </w:rPr>
        <w:t>"</w:t>
      </w:r>
      <w:bookmarkEnd w:id="116"/>
      <w:r>
        <w:rPr>
          <w:rFonts w:eastAsia="Malgun Gothic"/>
        </w:rPr>
        <w:t>.</w:t>
      </w:r>
      <w:r>
        <w:rPr>
          <w:rFonts w:eastAsia="SimSun" w:hint="eastAsia"/>
          <w:lang w:val="en-US" w:eastAsia="zh-CN"/>
        </w:rPr>
        <w:t xml:space="preserve"> To resume a data channel </w:t>
      </w:r>
      <w:r>
        <w:rPr>
          <w:rFonts w:eastAsia="SimSun"/>
          <w:lang w:val="en-US" w:eastAsia="zh-CN"/>
        </w:rPr>
        <w:t xml:space="preserve">when other </w:t>
      </w:r>
      <w:r>
        <w:rPr>
          <w:rFonts w:eastAsia="SimSun" w:hint="eastAsia"/>
          <w:lang w:val="en-US" w:eastAsia="zh-CN"/>
        </w:rPr>
        <w:t>media stream</w:t>
      </w:r>
      <w:r>
        <w:rPr>
          <w:rFonts w:eastAsia="SimSun"/>
          <w:lang w:val="en-US" w:eastAsia="zh-CN"/>
        </w:rPr>
        <w:t>s are resumed</w:t>
      </w:r>
      <w:r>
        <w:rPr>
          <w:rFonts w:eastAsia="SimSun" w:hint="eastAsia"/>
          <w:lang w:val="en-US" w:eastAsia="zh-CN"/>
        </w:rPr>
        <w:t xml:space="preserve"> </w:t>
      </w:r>
      <w:r>
        <w:rPr>
          <w:rFonts w:eastAsia="SimSun"/>
          <w:lang w:val="en-US" w:eastAsia="zh-CN"/>
        </w:rPr>
        <w:t>from</w:t>
      </w:r>
      <w:r>
        <w:rPr>
          <w:rFonts w:eastAsia="SimSun" w:hint="eastAsia"/>
          <w:lang w:val="en-US" w:eastAsia="zh-CN"/>
        </w:rPr>
        <w:t xml:space="preserve"> hold, it shall offer an updated SDP and t</w:t>
      </w:r>
      <w:r>
        <w:rPr>
          <w:rFonts w:eastAsia="Malgun Gothic"/>
        </w:rPr>
        <w:t xml:space="preserve">he corresponding data channel media description shall </w:t>
      </w:r>
      <w:r>
        <w:rPr>
          <w:rFonts w:eastAsia="SimSun" w:hint="eastAsia"/>
          <w:lang w:val="en-US" w:eastAsia="zh-CN"/>
        </w:rPr>
        <w:t xml:space="preserve">change the SDP direction attribute to </w:t>
      </w:r>
      <w:r>
        <w:rPr>
          <w:rFonts w:eastAsia="Malgun Gothic"/>
        </w:rPr>
        <w:t>"</w:t>
      </w:r>
      <w:r>
        <w:rPr>
          <w:rFonts w:eastAsia="SimSun" w:hint="eastAsia"/>
          <w:lang w:val="en-US" w:eastAsia="zh-CN"/>
        </w:rPr>
        <w:t>a=sendrecv</w:t>
      </w:r>
      <w:r>
        <w:rPr>
          <w:rFonts w:eastAsia="Malgun Gothic"/>
        </w:rPr>
        <w:t>" (or, equivalently, omit the SDP direction attribute)</w:t>
      </w:r>
      <w:r>
        <w:rPr>
          <w:rFonts w:eastAsia="SimSun" w:hint="eastAsia"/>
          <w:lang w:val="en-US" w:eastAsia="zh-CN"/>
        </w:rPr>
        <w:t>.</w:t>
      </w:r>
    </w:p>
    <w:p w14:paraId="05D5EDA4" w14:textId="77777777" w:rsidR="00FC7E52" w:rsidRPr="00567618" w:rsidRDefault="00FC7E52" w:rsidP="00FC7E52">
      <w:pPr>
        <w:pStyle w:val="Heading4"/>
      </w:pPr>
      <w:bookmarkStart w:id="117" w:name="_Toc186663674"/>
      <w:r w:rsidRPr="00443A17">
        <w:t>6.2.10.3</w:t>
      </w:r>
      <w:r w:rsidRPr="00443A17">
        <w:tab/>
        <w:t>Generating SDP answer</w:t>
      </w:r>
      <w:bookmarkEnd w:id="117"/>
    </w:p>
    <w:p w14:paraId="7B0A6EBD" w14:textId="3FAD463B" w:rsidR="00FC7E52" w:rsidRPr="00567618" w:rsidRDefault="00FC7E52" w:rsidP="00FC7E52">
      <w:r w:rsidRPr="00567618">
        <w:t>An answering DCMTSI client in terminal may accept an SDP offer with data channel as described by</w:t>
      </w:r>
      <w:r>
        <w:t> </w:t>
      </w:r>
      <w:r w:rsidRPr="00567618">
        <w:t>[172]</w:t>
      </w:r>
      <w:r w:rsidR="00175105">
        <w:t xml:space="preserve"> [18</w:t>
      </w:r>
      <w:r w:rsidR="00223D90">
        <w:t>4</w:t>
      </w:r>
      <w:r w:rsidR="00175105">
        <w:t>]</w:t>
      </w:r>
      <w:r w:rsidRPr="00567618">
        <w:t>.</w:t>
      </w:r>
    </w:p>
    <w:p w14:paraId="45697C5B" w14:textId="77777777" w:rsidR="007E3376" w:rsidRDefault="007E3376" w:rsidP="007E3376">
      <w:pPr>
        <w:rPr>
          <w:noProof/>
        </w:rPr>
      </w:pPr>
      <w:r w:rsidRPr="006C3306">
        <w:t xml:space="preserve">A DCMTSI </w:t>
      </w:r>
      <w:r>
        <w:t>c</w:t>
      </w:r>
      <w:r w:rsidRPr="006C3306">
        <w:t xml:space="preserve">lient that received an SDP offer including </w:t>
      </w:r>
      <w:r>
        <w:t>application</w:t>
      </w:r>
      <w:r w:rsidRPr="006C3306">
        <w:t xml:space="preserve"> data channel media descriptions</w:t>
      </w:r>
      <w:r>
        <w:t>,</w:t>
      </w:r>
      <w:r w:rsidRPr="006C3306">
        <w:t xml:space="preserve"> use</w:t>
      </w:r>
      <w:r>
        <w:t>s</w:t>
      </w:r>
      <w:r w:rsidRPr="006C3306">
        <w:t xml:space="preserve"> the </w:t>
      </w:r>
      <w:r>
        <w:t>"req-app-id" parameter with</w:t>
      </w:r>
      <w:r w:rsidRPr="006C3306">
        <w:t xml:space="preserve"> the </w:t>
      </w:r>
      <w:r w:rsidRPr="006C3306">
        <w:rPr>
          <w:noProof/>
        </w:rPr>
        <w:t>"a=</w:t>
      </w:r>
      <w:r w:rsidRPr="004C0EBF">
        <w:t>3gpp-req-app</w:t>
      </w:r>
      <w:r w:rsidRPr="006C3306">
        <w:rPr>
          <w:noProof/>
        </w:rPr>
        <w:t xml:space="preserve">" </w:t>
      </w:r>
      <w:r>
        <w:rPr>
          <w:noProof/>
        </w:rPr>
        <w:t>attribute</w:t>
      </w:r>
      <w:r w:rsidRPr="006C3306">
        <w:rPr>
          <w:noProof/>
        </w:rPr>
        <w:t xml:space="preserve"> to identify the application for which the data channels are added/updated</w:t>
      </w:r>
      <w:r>
        <w:rPr>
          <w:noProof/>
        </w:rPr>
        <w:t>, and</w:t>
      </w:r>
      <w:r w:rsidRPr="006C3306">
        <w:rPr>
          <w:noProof/>
        </w:rPr>
        <w:t xml:space="preserve"> formulate</w:t>
      </w:r>
      <w:r>
        <w:rPr>
          <w:noProof/>
        </w:rPr>
        <w:t>s</w:t>
      </w:r>
      <w:r w:rsidRPr="006C3306">
        <w:rPr>
          <w:noProof/>
        </w:rPr>
        <w:t xml:space="preserve"> a corresponding SDP answer (especially the SCTP/DTLS transport parameters)</w:t>
      </w:r>
      <w:r>
        <w:rPr>
          <w:noProof/>
        </w:rPr>
        <w:t>.</w:t>
      </w:r>
    </w:p>
    <w:p w14:paraId="7AD49781" w14:textId="77777777" w:rsidR="007E3376" w:rsidRPr="009B0097" w:rsidRDefault="007E3376" w:rsidP="007E3376">
      <w:pPr>
        <w:rPr>
          <w:rFonts w:eastAsia="Malgun Gothic"/>
        </w:rPr>
      </w:pPr>
      <w:r>
        <w:rPr>
          <w:noProof/>
        </w:rPr>
        <w:t>An answering DCMTSI client that desires to accept an offer for the application data channel media description shall</w:t>
      </w:r>
      <w:r w:rsidRPr="006C3306">
        <w:rPr>
          <w:noProof/>
        </w:rPr>
        <w:t xml:space="preserve"> include the same values for the "a=</w:t>
      </w:r>
      <w:r w:rsidRPr="004C0EBF">
        <w:t>3gpp-req-app</w:t>
      </w:r>
      <w:r w:rsidRPr="006C3306">
        <w:rPr>
          <w:noProof/>
        </w:rPr>
        <w:t xml:space="preserve">" </w:t>
      </w:r>
      <w:r w:rsidRPr="006C3306">
        <w:rPr>
          <w:lang w:val="en-US"/>
        </w:rPr>
        <w:t xml:space="preserve">from the offer. The application on the answering </w:t>
      </w:r>
      <w:r w:rsidRPr="006C3306">
        <w:t xml:space="preserve">DCMTSI </w:t>
      </w:r>
      <w:r>
        <w:t>c</w:t>
      </w:r>
      <w:r w:rsidRPr="006C3306">
        <w:t xml:space="preserve">lient should </w:t>
      </w:r>
      <w:r>
        <w:t xml:space="preserve">already </w:t>
      </w:r>
      <w:r w:rsidRPr="006C3306">
        <w:t>be configured with the same</w:t>
      </w:r>
      <w:r>
        <w:t xml:space="preserve"> identification as is present in the</w:t>
      </w:r>
      <w:r w:rsidRPr="006C3306">
        <w:t xml:space="preserve"> </w:t>
      </w:r>
      <w:r>
        <w:t>"req-app-id" parameter</w:t>
      </w:r>
      <w:r w:rsidRPr="006C3306">
        <w:t xml:space="preserve"> value for the </w:t>
      </w:r>
      <w:r w:rsidRPr="006C3306">
        <w:rPr>
          <w:noProof/>
        </w:rPr>
        <w:t>"a=</w:t>
      </w:r>
      <w:r w:rsidRPr="004C0EBF">
        <w:t>3gpp-req-app</w:t>
      </w:r>
      <w:r w:rsidRPr="006C3306">
        <w:rPr>
          <w:noProof/>
        </w:rPr>
        <w:t>"</w:t>
      </w:r>
      <w:r>
        <w:rPr>
          <w:lang w:val="en-US"/>
        </w:rPr>
        <w:t>.</w:t>
      </w:r>
      <w:r w:rsidRPr="006C3306">
        <w:rPr>
          <w:lang w:val="en-US"/>
        </w:rPr>
        <w:t xml:space="preserve"> </w:t>
      </w:r>
      <w:r>
        <w:rPr>
          <w:lang w:val="en-US"/>
        </w:rPr>
        <w:t xml:space="preserve">The answering DCMTSI client can </w:t>
      </w:r>
      <w:r w:rsidRPr="006C3306">
        <w:rPr>
          <w:lang w:val="en-US"/>
        </w:rPr>
        <w:t xml:space="preserve">use the </w:t>
      </w:r>
      <w:r>
        <w:rPr>
          <w:lang w:val="en-US"/>
        </w:rPr>
        <w:t xml:space="preserve">received </w:t>
      </w:r>
      <w:r>
        <w:rPr>
          <w:noProof/>
        </w:rPr>
        <w:t>"adc-stream-id-</w:t>
      </w:r>
      <w:r w:rsidRPr="006C3306">
        <w:rPr>
          <w:lang w:val="en-US"/>
        </w:rPr>
        <w:t>end</w:t>
      </w:r>
      <w:r>
        <w:rPr>
          <w:lang w:val="en-US"/>
        </w:rPr>
        <w:t>p</w:t>
      </w:r>
      <w:r w:rsidRPr="006C3306">
        <w:rPr>
          <w:lang w:val="en-US"/>
        </w:rPr>
        <w:t>oint</w:t>
      </w:r>
      <w:r>
        <w:rPr>
          <w:lang w:val="en-US"/>
        </w:rPr>
        <w:t>" parameter</w:t>
      </w:r>
      <w:r w:rsidRPr="006C3306">
        <w:rPr>
          <w:lang w:val="en-US"/>
        </w:rPr>
        <w:t xml:space="preserve"> </w:t>
      </w:r>
      <w:r>
        <w:rPr>
          <w:lang w:val="en-US"/>
        </w:rPr>
        <w:t xml:space="preserve">variant of the "app-dc-info" parameter </w:t>
      </w:r>
      <w:r w:rsidRPr="006C3306">
        <w:rPr>
          <w:lang w:val="en-US"/>
        </w:rPr>
        <w:t xml:space="preserve">to know which </w:t>
      </w:r>
      <w:r>
        <w:rPr>
          <w:lang w:val="en-US"/>
        </w:rPr>
        <w:t>application</w:t>
      </w:r>
      <w:r w:rsidRPr="006C3306">
        <w:rPr>
          <w:lang w:val="en-US"/>
        </w:rPr>
        <w:t xml:space="preserve"> data channels to use for the media directed to the respective en</w:t>
      </w:r>
      <w:r>
        <w:rPr>
          <w:lang w:val="en-US"/>
        </w:rPr>
        <w:t xml:space="preserve">d </w:t>
      </w:r>
      <w:r w:rsidRPr="006C3306">
        <w:rPr>
          <w:lang w:val="en-US"/>
        </w:rPr>
        <w:t>points.</w:t>
      </w:r>
    </w:p>
    <w:p w14:paraId="469CD41E" w14:textId="33093274" w:rsidR="00E81994" w:rsidRDefault="00E81994" w:rsidP="00E81994">
      <w:pPr>
        <w:rPr>
          <w:ins w:id="118" w:author="Bo Burman" w:date="2025-01-28T16:00:00Z"/>
        </w:rPr>
      </w:pPr>
      <w:ins w:id="119" w:author="Bo Burman" w:date="2025-01-28T15:24:00Z">
        <w:r>
          <w:lastRenderedPageBreak/>
          <w:t xml:space="preserve">An answering DCMTSI client that </w:t>
        </w:r>
      </w:ins>
      <w:ins w:id="120" w:author="Bo Burman" w:date="2025-01-28T16:05:00Z">
        <w:r w:rsidR="00B20FCC">
          <w:t>supports application data channel</w:t>
        </w:r>
      </w:ins>
      <w:ins w:id="121" w:author="Bo Burman" w:date="2025-01-28T16:09:00Z">
        <w:r w:rsidR="00FE7D33">
          <w:t xml:space="preserve"> multiplexing</w:t>
        </w:r>
      </w:ins>
      <w:ins w:id="122" w:author="Bo Burman" w:date="2025-01-28T16:05:00Z">
        <w:r w:rsidR="00B20FCC">
          <w:t xml:space="preserve"> </w:t>
        </w:r>
      </w:ins>
      <w:ins w:id="123" w:author="Bo Burman" w:date="2025-01-28T16:02:00Z">
        <w:r w:rsidR="00905C49">
          <w:t xml:space="preserve">and </w:t>
        </w:r>
      </w:ins>
      <w:ins w:id="124" w:author="Bo Burman" w:date="2025-01-28T15:28:00Z">
        <w:r w:rsidR="00365615">
          <w:t xml:space="preserve">that desires to </w:t>
        </w:r>
      </w:ins>
      <w:ins w:id="125" w:author="Bo Burman" w:date="2025-01-28T15:27:00Z">
        <w:r w:rsidR="00D56E0D">
          <w:t xml:space="preserve">accept such offer </w:t>
        </w:r>
      </w:ins>
      <w:ins w:id="126" w:author="Bo Burman" w:date="2025-01-28T15:28:00Z">
        <w:r w:rsidR="00365615">
          <w:t xml:space="preserve">shall do so </w:t>
        </w:r>
      </w:ins>
      <w:ins w:id="127" w:author="Bo Burman" w:date="2025-01-28T15:27:00Z">
        <w:r w:rsidR="00D56E0D">
          <w:t xml:space="preserve">by keeping </w:t>
        </w:r>
      </w:ins>
      <w:ins w:id="128" w:author="Bo Burman" w:date="2025-01-28T15:30:00Z">
        <w:r w:rsidR="00B711EC">
          <w:t>all accepted</w:t>
        </w:r>
      </w:ins>
      <w:ins w:id="129" w:author="Bo Burman" w:date="2025-01-28T15:24:00Z">
        <w:r>
          <w:t xml:space="preserve"> "a=3gpp-req-app" attributes for different data channel applications in the </w:t>
        </w:r>
      </w:ins>
      <w:ins w:id="130" w:author="Bo Burman" w:date="2025-01-28T15:27:00Z">
        <w:r w:rsidR="00666E24">
          <w:t>SDP answer</w:t>
        </w:r>
      </w:ins>
      <w:ins w:id="131" w:author="Bo Burman" w:date="2025-01-28T15:24:00Z">
        <w:r>
          <w:t>.</w:t>
        </w:r>
      </w:ins>
    </w:p>
    <w:p w14:paraId="1E39D390" w14:textId="6F2C781E" w:rsidR="000B1829" w:rsidRPr="006C3306" w:rsidRDefault="000B1829" w:rsidP="00E81994">
      <w:pPr>
        <w:rPr>
          <w:ins w:id="132" w:author="Bo Burman" w:date="2025-01-28T15:24:00Z"/>
          <w:noProof/>
        </w:rPr>
      </w:pPr>
      <w:ins w:id="133" w:author="Bo Burman" w:date="2025-01-28T16:00:00Z">
        <w:r>
          <w:t xml:space="preserve">An answering DCMTSI client that </w:t>
        </w:r>
      </w:ins>
      <w:ins w:id="134" w:author="Bo Burman" w:date="2025-01-28T17:15:00Z">
        <w:r w:rsidR="002A425C">
          <w:t xml:space="preserve">does not support application data channel multiplexing </w:t>
        </w:r>
      </w:ins>
      <w:ins w:id="135" w:author="Bo Burman" w:date="2025-01-28T17:16:00Z">
        <w:r w:rsidR="00B52C56">
          <w:t>shall reject the SDP m= line media description containing multiple</w:t>
        </w:r>
      </w:ins>
      <w:ins w:id="136" w:author="Bo Burman" w:date="2025-01-28T17:17:00Z">
        <w:r w:rsidR="005A1F00">
          <w:t xml:space="preserve"> "a=3gpp-req-app" attributes for different data channel applications</w:t>
        </w:r>
        <w:r w:rsidR="0004729E">
          <w:t xml:space="preserve">, by setting port </w:t>
        </w:r>
      </w:ins>
      <w:ins w:id="137" w:author="Bo Burman" w:date="2025-01-28T17:18:00Z">
        <w:r w:rsidR="00F86CF8">
          <w:t>0</w:t>
        </w:r>
      </w:ins>
      <w:ins w:id="138" w:author="Bo Burman" w:date="2025-01-28T17:17:00Z">
        <w:r w:rsidR="0004729E">
          <w:t xml:space="preserve"> on th</w:t>
        </w:r>
      </w:ins>
      <w:ins w:id="139" w:author="Bo Burman" w:date="2025-01-29T09:50:00Z">
        <w:r w:rsidR="00E07D01">
          <w:t>at</w:t>
        </w:r>
      </w:ins>
      <w:ins w:id="140" w:author="Bo Burman" w:date="2025-01-28T17:17:00Z">
        <w:r w:rsidR="0004729E">
          <w:t xml:space="preserve"> m= line.</w:t>
        </w:r>
      </w:ins>
    </w:p>
    <w:p w14:paraId="78E4FA67" w14:textId="00219A8D" w:rsidR="00CB4DC4" w:rsidRDefault="00CB4DC4" w:rsidP="00CB4DC4">
      <w:pPr>
        <w:rPr>
          <w:ins w:id="141" w:author="Bo Burman" w:date="2025-02-10T20:52:00Z"/>
        </w:rPr>
      </w:pPr>
      <w:ins w:id="142" w:author="Bo Burman" w:date="2025-02-10T20:52:00Z">
        <w:r>
          <w:t xml:space="preserve">An answering DCMTSI client that does not support bootstrap data channel multiplexing </w:t>
        </w:r>
      </w:ins>
      <w:ins w:id="143" w:author="Bo Burman" w:date="2025-02-10T20:55:00Z">
        <w:r w:rsidR="009C6DCA">
          <w:t xml:space="preserve">shall reject the SDP m= line media description containing both </w:t>
        </w:r>
        <w:r w:rsidR="00B5440C">
          <w:t xml:space="preserve">local and </w:t>
        </w:r>
      </w:ins>
      <w:ins w:id="144" w:author="Bo Burman" w:date="2025-02-10T20:56:00Z">
        <w:r w:rsidR="00B5440C">
          <w:t xml:space="preserve">remote bootstrap data channels, by setting port 0 on that </w:t>
        </w:r>
        <w:r w:rsidR="00226BE3">
          <w:t>m= line.</w:t>
        </w:r>
      </w:ins>
    </w:p>
    <w:p w14:paraId="5A473169" w14:textId="77777777" w:rsidR="00FC7E52" w:rsidRPr="00567618" w:rsidRDefault="00FC7E52" w:rsidP="00FC7E52">
      <w:r w:rsidRPr="00567618">
        <w:t>An answering DCMTSI client in terminal that desires to reject the entire SCTP association for all offered data channels shall set the port to 0 (zero) on the corresponding "m=application" line in SDP, as described in</w:t>
      </w:r>
      <w:r>
        <w:t> </w:t>
      </w:r>
      <w:r w:rsidRPr="00567618">
        <w:t>[172]. An SCTP association that initially, or as a result of session modification, has no open data channels ("a=dcmap" lines) should be rejected or closed by modifying the session, setting port number to 0 (zero).</w:t>
      </w:r>
    </w:p>
    <w:p w14:paraId="783F6095" w14:textId="57B889A5" w:rsidR="00FC7E52" w:rsidRDefault="00FC7E52" w:rsidP="00FC7E52">
      <w:r w:rsidRPr="00567618">
        <w:t>An answering DCMTSI client in terminal that desires to accept some offered data channels and reject others shall indicate this by removing the non-desired data channel "a=dcmap" and "a=dcsa" lines from the SDP answer, as described in</w:t>
      </w:r>
      <w:r>
        <w:t> </w:t>
      </w:r>
      <w:r w:rsidRPr="00567618">
        <w:t>[172]. The DCMTSI client in terminal accepting a data channel must also accept the corresponding, supported bootstrap data channels with stream ID &lt;1000 (e.g. a=dcmap:0 …).</w:t>
      </w:r>
    </w:p>
    <w:p w14:paraId="5B8842B2" w14:textId="77777777" w:rsidR="00175862" w:rsidRDefault="00175862" w:rsidP="00175862">
      <w:pPr>
        <w:rPr>
          <w:lang w:val="en-US"/>
        </w:rPr>
      </w:pPr>
      <w:r>
        <w:rPr>
          <w:rFonts w:eastAsia="Malgun Gothic" w:hint="eastAsia"/>
          <w:lang w:val="en-US" w:eastAsia="zh-CN"/>
        </w:rPr>
        <w:t xml:space="preserve">An answering DCMTSI client that </w:t>
      </w:r>
      <w:r>
        <w:rPr>
          <w:rFonts w:hint="eastAsia"/>
          <w:lang w:val="en-US" w:eastAsia="zh-CN"/>
        </w:rPr>
        <w:t xml:space="preserve">intends </w:t>
      </w:r>
      <w:r>
        <w:t xml:space="preserve">to accept an offer for the data channel media description </w:t>
      </w:r>
      <w:r>
        <w:rPr>
          <w:rFonts w:eastAsia="Malgun Gothic" w:hint="eastAsia"/>
          <w:lang w:val="en-US" w:eastAsia="zh-CN"/>
        </w:rPr>
        <w:t xml:space="preserve">including </w:t>
      </w:r>
      <w:r>
        <w:t xml:space="preserve">the </w:t>
      </w:r>
      <w:r>
        <w:rPr>
          <w:rFonts w:hint="eastAsia"/>
          <w:lang w:val="en-US" w:eastAsia="zh-CN"/>
        </w:rPr>
        <w:t xml:space="preserve">SDP direction attribute </w:t>
      </w:r>
      <w:r>
        <w:rPr>
          <w:lang w:val="en-US" w:eastAsia="zh-CN"/>
        </w:rPr>
        <w:t xml:space="preserve">as either "a=sendrecv" (or, equivalently, omitted) or "a=inactive" </w:t>
      </w:r>
      <w:r>
        <w:rPr>
          <w:rFonts w:eastAsia="SimSun" w:hint="eastAsia"/>
          <w:lang w:val="en-US" w:eastAsia="zh-CN"/>
        </w:rPr>
        <w:t xml:space="preserve">shall </w:t>
      </w:r>
      <w:r>
        <w:t xml:space="preserve">include the same </w:t>
      </w:r>
      <w:r>
        <w:rPr>
          <w:rFonts w:hint="eastAsia"/>
          <w:lang w:val="en-US" w:eastAsia="zh-CN"/>
        </w:rPr>
        <w:t xml:space="preserve">attribute </w:t>
      </w:r>
      <w:r>
        <w:t>value for</w:t>
      </w:r>
      <w:r>
        <w:rPr>
          <w:rFonts w:hint="eastAsia"/>
          <w:lang w:val="en-US" w:eastAsia="zh-CN"/>
        </w:rPr>
        <w:t xml:space="preserve"> the </w:t>
      </w:r>
      <w:r>
        <w:rPr>
          <w:rFonts w:eastAsia="Malgun Gothic"/>
        </w:rPr>
        <w:t xml:space="preserve">corresponding data channel media description </w:t>
      </w:r>
      <w:r>
        <w:rPr>
          <w:rFonts w:hint="eastAsia"/>
          <w:lang w:val="en-US" w:eastAsia="zh-CN"/>
        </w:rPr>
        <w:t>f</w:t>
      </w:r>
      <w:r>
        <w:rPr>
          <w:lang w:val="en-US"/>
        </w:rPr>
        <w:t>rom the offer.</w:t>
      </w:r>
    </w:p>
    <w:p w14:paraId="62B6471C" w14:textId="23BD073F" w:rsidR="00175862" w:rsidRPr="00175862" w:rsidRDefault="00175862" w:rsidP="00175862">
      <w:pPr>
        <w:pStyle w:val="NO"/>
        <w:rPr>
          <w:lang w:val="en-US"/>
        </w:rPr>
      </w:pPr>
      <w:r>
        <w:rPr>
          <w:lang w:val="en-US"/>
        </w:rPr>
        <w:t>NOTE:</w:t>
      </w:r>
      <w:r>
        <w:rPr>
          <w:lang w:val="en-US"/>
        </w:rPr>
        <w:tab/>
        <w:t>The meaning of "a=sendonly" and "a=recvonly" SDP direction attributes are undefined for data channel media descriptions.</w:t>
      </w:r>
    </w:p>
    <w:p w14:paraId="3269335C" w14:textId="77777777" w:rsidR="00FC7E52" w:rsidRPr="00567618" w:rsidRDefault="00FC7E52" w:rsidP="00FC7E52">
      <w:pPr>
        <w:pStyle w:val="Heading4"/>
      </w:pPr>
      <w:bookmarkStart w:id="145" w:name="_Toc186663675"/>
      <w:r w:rsidRPr="00443A17">
        <w:t>6.2.10.4</w:t>
      </w:r>
      <w:r w:rsidRPr="00443A17">
        <w:tab/>
        <w:t>Receiving SDP answer</w:t>
      </w:r>
      <w:bookmarkEnd w:id="145"/>
    </w:p>
    <w:p w14:paraId="08E41463" w14:textId="5D8574BA" w:rsidR="00FC7E52" w:rsidRDefault="00FC7E52" w:rsidP="00FC7E52">
      <w:pPr>
        <w:rPr>
          <w:ins w:id="146" w:author="Bo Burman" w:date="2025-01-29T09:51:00Z"/>
        </w:rPr>
      </w:pPr>
      <w:r w:rsidRPr="00567618">
        <w:t>An offering DCMTSI client in terminal receiving an SDP answer where the data channel SCTP association is accepted (port is not 0) may use any offered stream ID that has a corresponding "a=dcmap" line in the SDP answer, as described by section 6.5 in</w:t>
      </w:r>
      <w:r>
        <w:t> </w:t>
      </w:r>
      <w:r w:rsidRPr="00567618">
        <w:t>[172]. Data channels with "a=dcmap" lines in the SDP offer that are not included in the SDP answer must be considered as rejected and shall not be used, as described by section 6.5 in</w:t>
      </w:r>
      <w:r>
        <w:t> </w:t>
      </w:r>
      <w:r w:rsidRPr="00567618">
        <w:t xml:space="preserve">[172]. </w:t>
      </w:r>
      <w:r w:rsidR="00735F32">
        <w:rPr>
          <w:rFonts w:eastAsia="Malgun Gothic"/>
        </w:rPr>
        <w:t xml:space="preserve">The </w:t>
      </w:r>
      <w:r w:rsidR="00735F32">
        <w:t xml:space="preserve">"req-app-id" parameter </w:t>
      </w:r>
      <w:r w:rsidR="00735F32">
        <w:rPr>
          <w:rFonts w:eastAsia="Malgun Gothic"/>
        </w:rPr>
        <w:t>of the "a=3gpp-req-app" attribute is used to identify the application for which the application data channels are added/updated</w:t>
      </w:r>
      <w:r w:rsidR="00735F32">
        <w:t>.</w:t>
      </w:r>
    </w:p>
    <w:p w14:paraId="71D16E55" w14:textId="1155D718" w:rsidR="00E62525" w:rsidRPr="00567618" w:rsidRDefault="00E62525" w:rsidP="00FC7E52">
      <w:ins w:id="147" w:author="Bo Burman" w:date="2025-01-29T09:51:00Z">
        <w:r>
          <w:t xml:space="preserve">An offering DCMTSI client in terminal </w:t>
        </w:r>
        <w:r w:rsidR="006070A1">
          <w:t xml:space="preserve">that offered </w:t>
        </w:r>
      </w:ins>
      <w:ins w:id="148" w:author="Bo Burman" w:date="2025-02-10T21:16:00Z">
        <w:r w:rsidR="00EE49F2">
          <w:t xml:space="preserve">bootstrap and/or application </w:t>
        </w:r>
      </w:ins>
      <w:ins w:id="149" w:author="Bo Burman" w:date="2025-01-29T09:52:00Z">
        <w:r w:rsidR="00F35648">
          <w:t xml:space="preserve">data channel multiplexing and that </w:t>
        </w:r>
      </w:ins>
      <w:ins w:id="150" w:author="Bo Burman" w:date="2025-01-29T09:51:00Z">
        <w:r w:rsidR="006070A1">
          <w:t>recei</w:t>
        </w:r>
      </w:ins>
      <w:ins w:id="151" w:author="Bo Burman" w:date="2025-01-29T09:52:00Z">
        <w:r w:rsidR="00F35648">
          <w:t>ves</w:t>
        </w:r>
      </w:ins>
      <w:ins w:id="152" w:author="Bo Burman" w:date="2025-01-29T09:51:00Z">
        <w:r w:rsidR="006070A1">
          <w:t xml:space="preserve"> an SDP answer where a data channel SDP media description</w:t>
        </w:r>
      </w:ins>
      <w:ins w:id="153" w:author="Bo Burman" w:date="2025-01-29T09:52:00Z">
        <w:r w:rsidR="009C5384">
          <w:t xml:space="preserve"> </w:t>
        </w:r>
      </w:ins>
      <w:ins w:id="154" w:author="Bo Burman" w:date="2025-01-29T09:53:00Z">
        <w:r w:rsidR="002C34F0">
          <w:t xml:space="preserve">that used data channel multiplexing in the </w:t>
        </w:r>
        <w:r w:rsidR="00F61A37">
          <w:t xml:space="preserve">corresponding </w:t>
        </w:r>
        <w:r w:rsidR="002C34F0">
          <w:t>offer</w:t>
        </w:r>
      </w:ins>
      <w:ins w:id="155" w:author="Bo Burman" w:date="2025-01-29T09:57:00Z">
        <w:r w:rsidR="007007CC" w:rsidRPr="007007CC">
          <w:t xml:space="preserve"> </w:t>
        </w:r>
        <w:r w:rsidR="007007CC">
          <w:t>is rejected (port 0)</w:t>
        </w:r>
      </w:ins>
      <w:ins w:id="156" w:author="Bo Burman" w:date="2025-01-29T09:55:00Z">
        <w:r w:rsidR="00537027">
          <w:t xml:space="preserve">, and where the </w:t>
        </w:r>
        <w:r w:rsidR="000A0A3D">
          <w:t xml:space="preserve">g.3gpp.dc-mux media feature tag is not included </w:t>
        </w:r>
      </w:ins>
      <w:ins w:id="157" w:author="Bo Burman" w:date="2025-01-29T09:56:00Z">
        <w:r w:rsidR="00FE2A1E">
          <w:t xml:space="preserve">as part of </w:t>
        </w:r>
      </w:ins>
      <w:ins w:id="158" w:author="Bo Burman" w:date="2025-01-29T09:55:00Z">
        <w:r w:rsidR="000A0A3D">
          <w:t xml:space="preserve">the </w:t>
        </w:r>
      </w:ins>
      <w:ins w:id="159" w:author="Bo Burman" w:date="2025-01-29T09:56:00Z">
        <w:r w:rsidR="00FE2A1E">
          <w:t xml:space="preserve">SIP message carrying the </w:t>
        </w:r>
      </w:ins>
      <w:ins w:id="160" w:author="Bo Burman" w:date="2025-01-29T09:55:00Z">
        <w:r w:rsidR="000A0A3D">
          <w:t>answer</w:t>
        </w:r>
      </w:ins>
      <w:ins w:id="161" w:author="Bo Burman" w:date="2025-01-29T09:53:00Z">
        <w:r w:rsidR="00F61A37">
          <w:t xml:space="preserve">, </w:t>
        </w:r>
      </w:ins>
      <w:ins w:id="162" w:author="Bo Burman" w:date="2025-01-29T09:54:00Z">
        <w:r w:rsidR="00F61A37">
          <w:t xml:space="preserve">should </w:t>
        </w:r>
        <w:r w:rsidR="00537027">
          <w:t>re-</w:t>
        </w:r>
        <w:r w:rsidR="00F61A37">
          <w:t xml:space="preserve">attempt </w:t>
        </w:r>
        <w:r w:rsidR="00537027">
          <w:t xml:space="preserve">sending an </w:t>
        </w:r>
      </w:ins>
      <w:ins w:id="163" w:author="Bo Burman" w:date="2025-02-10T20:35:00Z">
        <w:r w:rsidR="0025493A">
          <w:t xml:space="preserve">SDP </w:t>
        </w:r>
      </w:ins>
      <w:ins w:id="164" w:author="Bo Burman" w:date="2025-01-29T09:54:00Z">
        <w:r w:rsidR="00537027">
          <w:t xml:space="preserve">offer </w:t>
        </w:r>
      </w:ins>
      <w:ins w:id="165" w:author="Bo Burman" w:date="2025-01-29T09:55:00Z">
        <w:r w:rsidR="00537027">
          <w:t>that is not using data channel multiplexing.</w:t>
        </w:r>
      </w:ins>
      <w:ins w:id="166" w:author="Bo Burman" w:date="2025-02-20T09:34:00Z">
        <w:r w:rsidR="00286A65">
          <w:t xml:space="preserve"> </w:t>
        </w:r>
      </w:ins>
      <w:ins w:id="167" w:author="Bo Burman" w:date="2025-02-20T14:38:00Z">
        <w:r w:rsidR="00D733CF">
          <w:t>A</w:t>
        </w:r>
        <w:r w:rsidR="00CA7957">
          <w:t>ny m= lines</w:t>
        </w:r>
      </w:ins>
      <w:ins w:id="168" w:author="Bo Burman" w:date="2025-02-20T14:39:00Z">
        <w:r w:rsidR="00CA7957">
          <w:t xml:space="preserve"> </w:t>
        </w:r>
        <w:r w:rsidR="00361A49">
          <w:t xml:space="preserve">that are modified due to </w:t>
        </w:r>
        <w:r w:rsidR="00FC4A8A">
          <w:t xml:space="preserve">removing multiplexing </w:t>
        </w:r>
      </w:ins>
      <w:ins w:id="169" w:author="Bo Burman" w:date="2025-02-20T14:40:00Z">
        <w:r w:rsidR="005F0B4C">
          <w:t>shall follow SDP session modification</w:t>
        </w:r>
      </w:ins>
      <w:ins w:id="170" w:author="Bo Burman" w:date="2025-02-20T14:42:00Z">
        <w:r w:rsidR="00AE7A4A">
          <w:t xml:space="preserve"> procedures [</w:t>
        </w:r>
      </w:ins>
      <w:ins w:id="171" w:author="Bo Burman" w:date="2025-02-20T14:43:00Z">
        <w:r w:rsidR="009C21D5">
          <w:t>172</w:t>
        </w:r>
      </w:ins>
      <w:ins w:id="172" w:author="Bo Burman" w:date="2025-02-20T14:42:00Z">
        <w:r w:rsidR="00AE7A4A">
          <w:t>][</w:t>
        </w:r>
      </w:ins>
      <w:ins w:id="173" w:author="Bo Burman" w:date="2025-02-20T14:43:00Z">
        <w:r w:rsidR="009C21D5">
          <w:t>184</w:t>
        </w:r>
      </w:ins>
      <w:ins w:id="174" w:author="Bo Burman" w:date="2025-02-20T14:42:00Z">
        <w:r w:rsidR="00AE7A4A">
          <w:t>].</w:t>
        </w:r>
      </w:ins>
      <w:ins w:id="175" w:author="Bo Burman" w:date="2025-02-20T14:40:00Z">
        <w:r w:rsidR="005F0B4C">
          <w:t xml:space="preserve"> </w:t>
        </w:r>
      </w:ins>
      <w:ins w:id="176" w:author="Bo Burman" w:date="2025-02-20T09:34:00Z">
        <w:r w:rsidR="00286A65">
          <w:t xml:space="preserve">Any additional m= lines containing the </w:t>
        </w:r>
        <w:r w:rsidR="00D52D7F">
          <w:t xml:space="preserve">non-multiplexed </w:t>
        </w:r>
      </w:ins>
      <w:ins w:id="177" w:author="Bo Burman" w:date="2025-02-20T09:35:00Z">
        <w:r w:rsidR="00FB5568">
          <w:t>"a=3gpp-req-app" lines</w:t>
        </w:r>
      </w:ins>
      <w:ins w:id="178" w:author="Bo Burman" w:date="2025-02-20T09:36:00Z">
        <w:r w:rsidR="00F8462B">
          <w:t xml:space="preserve"> in such re-attempted SDP offer</w:t>
        </w:r>
      </w:ins>
      <w:ins w:id="179" w:author="Bo Burman" w:date="2025-02-20T09:35:00Z">
        <w:r w:rsidR="00FB5568">
          <w:t xml:space="preserve"> shall be constructed as described in</w:t>
        </w:r>
      </w:ins>
      <w:ins w:id="180" w:author="Bo Burman" w:date="2025-02-20T09:36:00Z">
        <w:r w:rsidR="000E53BD">
          <w:t xml:space="preserve"> </w:t>
        </w:r>
      </w:ins>
      <w:ins w:id="181" w:author="Bo Burman" w:date="2025-02-20T09:35:00Z">
        <w:r w:rsidR="00FB5568">
          <w:t>clause</w:t>
        </w:r>
      </w:ins>
      <w:ins w:id="182" w:author="Bo Burman" w:date="2025-02-20T14:41:00Z">
        <w:r w:rsidR="008962B6">
          <w:t>s 6.2.10.1 and</w:t>
        </w:r>
      </w:ins>
      <w:ins w:id="183" w:author="Bo Burman" w:date="2025-02-20T09:35:00Z">
        <w:r w:rsidR="00FB5568">
          <w:t xml:space="preserve"> </w:t>
        </w:r>
      </w:ins>
      <w:ins w:id="184" w:author="Bo Burman" w:date="2025-02-20T09:36:00Z">
        <w:r w:rsidR="000E53BD">
          <w:t>6.2.10.2.</w:t>
        </w:r>
      </w:ins>
    </w:p>
    <w:p w14:paraId="792F32BD" w14:textId="48AC4C98" w:rsidR="00824490" w:rsidRDefault="00824490" w:rsidP="00824490">
      <w:pPr>
        <w:pStyle w:val="Heading2"/>
      </w:pPr>
      <w:bookmarkStart w:id="185" w:name="_Toc10627453"/>
      <w:bookmarkStart w:id="186" w:name="_Toc68847465"/>
      <w:bookmarkStart w:id="187" w:name="_Toc74611400"/>
      <w:bookmarkStart w:id="188" w:name="_Toc75566679"/>
      <w:bookmarkStart w:id="189" w:name="_Toc89790231"/>
      <w:bookmarkStart w:id="190" w:name="_Toc99466868"/>
      <w:bookmarkStart w:id="191" w:name="_Toc186664059"/>
      <w:r>
        <w:rPr>
          <w:highlight w:val="yellow"/>
        </w:rPr>
        <w:t>===== Third change =====</w:t>
      </w:r>
    </w:p>
    <w:p w14:paraId="29A922D3" w14:textId="6256C413" w:rsidR="00FC7E52" w:rsidRPr="00567618" w:rsidRDefault="00FC7E52" w:rsidP="00FC7E52">
      <w:pPr>
        <w:pStyle w:val="Heading1"/>
      </w:pPr>
      <w:r w:rsidRPr="00567618">
        <w:t>A.17</w:t>
      </w:r>
      <w:r w:rsidRPr="00567618">
        <w:tab/>
        <w:t xml:space="preserve">SDP offers and answers with data channel capability </w:t>
      </w:r>
      <w:bookmarkEnd w:id="185"/>
      <w:bookmarkEnd w:id="186"/>
      <w:bookmarkEnd w:id="187"/>
      <w:bookmarkEnd w:id="188"/>
      <w:bookmarkEnd w:id="189"/>
      <w:bookmarkEnd w:id="190"/>
      <w:r w:rsidRPr="00567618">
        <w:t>signalling</w:t>
      </w:r>
      <w:bookmarkEnd w:id="191"/>
    </w:p>
    <w:p w14:paraId="5CD9FF1F" w14:textId="77777777" w:rsidR="00A943D2" w:rsidRDefault="00A943D2" w:rsidP="00A943D2">
      <w:pPr>
        <w:overflowPunct w:val="0"/>
        <w:autoSpaceDE w:val="0"/>
        <w:autoSpaceDN w:val="0"/>
        <w:adjustRightInd w:val="0"/>
        <w:textAlignment w:val="baseline"/>
        <w:rPr>
          <w:lang w:eastAsia="ko-KR"/>
        </w:rPr>
      </w:pPr>
      <w:r>
        <w:rPr>
          <w:lang w:eastAsia="ko-KR"/>
        </w:rPr>
        <w:t>The ellipsis ("...") in the examples in this clause is not part of the SDP but indicates possible presence of other media descriptions in addition to the ones shown in the examples.</w:t>
      </w:r>
    </w:p>
    <w:p w14:paraId="58A9C574" w14:textId="06440E9E" w:rsidR="00FC7E52" w:rsidRPr="00567618" w:rsidRDefault="00FC7E52" w:rsidP="00FC7E52">
      <w:r w:rsidRPr="00567618">
        <w:rPr>
          <w:lang w:eastAsia="ko-KR"/>
        </w:rPr>
        <w:t>Table A.17.1 demonstrates an example SDP offer with data channel capability signalling for the bootstrap data channel defined in clause</w:t>
      </w:r>
      <w:r>
        <w:rPr>
          <w:lang w:eastAsia="ko-KR"/>
        </w:rPr>
        <w:t> </w:t>
      </w:r>
      <w:r w:rsidRPr="00567618">
        <w:rPr>
          <w:lang w:eastAsia="ko-KR"/>
        </w:rPr>
        <w:t>6.2.10.</w:t>
      </w:r>
      <w:r w:rsidR="00A943D2">
        <w:rPr>
          <w:lang w:eastAsia="ko-KR"/>
        </w:rPr>
        <w:t xml:space="preserve"> The offering part is an ICE Lite agent, indicated by "a=ice-lite" on SDP session level (i.e., before first m= line), and thus only offers host candidates, in this example a single host candidate aligned with address information on the corresponding m= and c= lines.</w:t>
      </w:r>
    </w:p>
    <w:p w14:paraId="0408D3F4" w14:textId="77777777" w:rsidR="00FC7E52" w:rsidRPr="00567618" w:rsidRDefault="00FC7E52" w:rsidP="00805B98">
      <w:pPr>
        <w:pStyle w:val="TH"/>
      </w:pPr>
      <w:bookmarkStart w:id="192" w:name="_MCCTEMPBM_CRPT86940602___4"/>
      <w:r w:rsidRPr="00567618">
        <w:lastRenderedPageBreak/>
        <w:t>Table A.</w:t>
      </w:r>
      <w:r w:rsidRPr="00567618">
        <w:rPr>
          <w:lang w:eastAsia="ko-KR"/>
        </w:rPr>
        <w:t>17</w:t>
      </w:r>
      <w:r w:rsidRPr="00567618">
        <w:t>.</w:t>
      </w:r>
      <w:r w:rsidRPr="00567618">
        <w:rPr>
          <w:lang w:eastAsia="ko-KR"/>
        </w:rPr>
        <w:t>1</w:t>
      </w:r>
      <w:r w:rsidRPr="00567618">
        <w:t>: Example SDP offer with data channel capability signalling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C7E52" w:rsidRPr="00567618" w14:paraId="65EC44C7" w14:textId="77777777">
        <w:trPr>
          <w:jc w:val="center"/>
        </w:trPr>
        <w:tc>
          <w:tcPr>
            <w:tcW w:w="9639" w:type="dxa"/>
            <w:shd w:val="clear" w:color="auto" w:fill="auto"/>
          </w:tcPr>
          <w:p w14:paraId="61B7DED4" w14:textId="77777777" w:rsidR="00FC7E52" w:rsidRPr="00567618" w:rsidRDefault="00FC7E52">
            <w:pPr>
              <w:keepNext/>
              <w:keepLines/>
              <w:spacing w:after="0"/>
              <w:jc w:val="center"/>
              <w:rPr>
                <w:rFonts w:ascii="Arial" w:hAnsi="Arial"/>
                <w:b/>
                <w:sz w:val="18"/>
              </w:rPr>
            </w:pPr>
            <w:r w:rsidRPr="00567618">
              <w:rPr>
                <w:rFonts w:ascii="Arial" w:hAnsi="Arial"/>
                <w:b/>
                <w:sz w:val="18"/>
              </w:rPr>
              <w:t>SDP offer</w:t>
            </w:r>
          </w:p>
        </w:tc>
      </w:tr>
      <w:tr w:rsidR="00FC7E52" w:rsidRPr="00567618" w14:paraId="70FA9CFD" w14:textId="77777777">
        <w:trPr>
          <w:jc w:val="center"/>
        </w:trPr>
        <w:tc>
          <w:tcPr>
            <w:tcW w:w="9639" w:type="dxa"/>
            <w:shd w:val="clear" w:color="auto" w:fill="auto"/>
          </w:tcPr>
          <w:p w14:paraId="2727BA69" w14:textId="77777777" w:rsidR="00A943D2" w:rsidRPr="005045AF" w:rsidRDefault="00A943D2" w:rsidP="00A94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193" w:name="_MCCTEMPBM_CRPT86940603___7" w:colFirst="0" w:colLast="0"/>
            <w:bookmarkStart w:id="194" w:name="MCCQCTEMPBM_00000163" w:colFirst="0" w:colLast="0"/>
            <w:bookmarkEnd w:id="192"/>
            <w:r>
              <w:rPr>
                <w:rFonts w:ascii="Courier New" w:hAnsi="Courier New"/>
                <w:noProof/>
                <w:sz w:val="16"/>
                <w:lang w:eastAsia="ko-KR"/>
              </w:rPr>
              <w:t>a=ice-options:ice2</w:t>
            </w:r>
          </w:p>
          <w:p w14:paraId="3A27036B" w14:textId="77777777" w:rsidR="00A943D2" w:rsidRPr="005045AF" w:rsidRDefault="00A943D2" w:rsidP="00A94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a=ice-lite</w:t>
            </w:r>
            <w:r>
              <w:rPr>
                <w:rFonts w:ascii="Courier New" w:hAnsi="Courier New"/>
                <w:noProof/>
                <w:sz w:val="16"/>
                <w:lang w:eastAsia="ko-KR"/>
              </w:rPr>
              <w:br/>
              <w:t>...</w:t>
            </w:r>
          </w:p>
          <w:p w14:paraId="3417775C" w14:textId="60977FB1" w:rsidR="00FC7E52" w:rsidRPr="00567618" w:rsidRDefault="00FC7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r w:rsidR="00A943D2">
              <w:rPr>
                <w:rFonts w:ascii="Courier New" w:hAnsi="Courier New"/>
                <w:noProof/>
                <w:sz w:val="16"/>
                <w:lang w:eastAsia="ko-KR"/>
              </w:rPr>
              <w:t xml:space="preserve"> </w:t>
            </w:r>
            <w:r w:rsidR="00A943D2">
              <w:rPr>
                <w:rFonts w:ascii="Courier New" w:hAnsi="Courier New"/>
                <w:noProof/>
                <w:sz w:val="16"/>
                <w:lang w:eastAsia="ko-KR"/>
              </w:rPr>
              <w:br/>
            </w:r>
            <w:r w:rsidR="00A943D2" w:rsidRPr="00EC0698">
              <w:rPr>
                <w:rFonts w:ascii="Courier New" w:hAnsi="Courier New"/>
                <w:noProof/>
                <w:sz w:val="16"/>
                <w:lang w:eastAsia="ko-KR"/>
              </w:rPr>
              <w:t>c=IN IP4 192.0.2.156</w:t>
            </w:r>
          </w:p>
          <w:p w14:paraId="6E4BA0A0" w14:textId="77777777" w:rsidR="00A943D2" w:rsidRPr="005045AF" w:rsidRDefault="00FC7E52" w:rsidP="00A94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67618">
              <w:rPr>
                <w:rFonts w:ascii="Courier New" w:hAnsi="Courier New"/>
                <w:noProof/>
                <w:sz w:val="16"/>
                <w:lang w:eastAsia="ko-KR"/>
              </w:rPr>
              <w:t>b=AS:500</w:t>
            </w:r>
          </w:p>
          <w:p w14:paraId="665E0858" w14:textId="77777777" w:rsidR="00A943D2" w:rsidRPr="005045AF" w:rsidRDefault="00A943D2" w:rsidP="00A94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034AE1F0" w14:textId="4072F94D" w:rsidR="00FC7E52" w:rsidRPr="00567618" w:rsidRDefault="00A943D2" w:rsidP="00A94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p>
          <w:p w14:paraId="6ACA5BAC" w14:textId="77777777" w:rsidR="00FC7E52" w:rsidRPr="00567618" w:rsidRDefault="00FC7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702BCB1F" w14:textId="77777777" w:rsidR="00FC7E52" w:rsidRPr="00567618" w:rsidRDefault="00FC7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5B1C5BEC" w14:textId="77777777" w:rsidR="00FC7E52" w:rsidRPr="00567618" w:rsidRDefault="00FC7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69FF49B8" w14:textId="77777777" w:rsidR="00FC7E52" w:rsidRPr="00567618" w:rsidRDefault="00FC7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01BC01A6" w14:textId="77777777" w:rsidR="00FC7E52" w:rsidRPr="00567618" w:rsidRDefault="00FC7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2497DCB4" w14:textId="77777777" w:rsidR="00FC7E52" w:rsidRPr="00567618" w:rsidRDefault="00FC7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a=dcmap:0 subprotocol="http"</w:t>
            </w:r>
          </w:p>
        </w:tc>
      </w:tr>
      <w:bookmarkEnd w:id="193"/>
      <w:bookmarkEnd w:id="194"/>
    </w:tbl>
    <w:p w14:paraId="59657E36" w14:textId="77777777" w:rsidR="00FC7E52" w:rsidRPr="00567618" w:rsidRDefault="00FC7E52" w:rsidP="00FC7E52"/>
    <w:p w14:paraId="25A7B177" w14:textId="0E923744" w:rsidR="00FC7E52" w:rsidRPr="00567618" w:rsidRDefault="00FC7E52" w:rsidP="00FC7E52">
      <w:r w:rsidRPr="00567618">
        <w:t>An example SDP answer is shown in Table A.17.2, where the data channel capability signalling from Table A.17.1 is also supported and accepted by the answerer, as indicated by the non-zero port on the m= line.</w:t>
      </w:r>
      <w:r w:rsidR="00A943D2">
        <w:t xml:space="preserve"> The answering part is an ICE Lite agent, indicated by "a=ice-lite" on SDP session level, and only supports ICE according to the predecessor ICE specification to [18</w:t>
      </w:r>
      <w:r w:rsidR="00223D90">
        <w:t>4</w:t>
      </w:r>
      <w:r w:rsidR="00A943D2">
        <w:t>] as indicated by no "a=ice-options:ice2" being included on SDP session level</w:t>
      </w:r>
      <w:r w:rsidR="00A943D2">
        <w:rPr>
          <w:lang w:eastAsia="ko-KR"/>
        </w:rPr>
        <w:t>.</w:t>
      </w:r>
    </w:p>
    <w:p w14:paraId="2D4FDF86" w14:textId="77777777" w:rsidR="00FC7E52" w:rsidRPr="00567618" w:rsidRDefault="00FC7E52" w:rsidP="00805B98">
      <w:pPr>
        <w:pStyle w:val="TH"/>
      </w:pPr>
      <w:bookmarkStart w:id="195" w:name="_MCCTEMPBM_CRPT86940604___4"/>
      <w:r w:rsidRPr="00567618">
        <w:t>Table A.17.2: Example SDP answer with data channel capability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C7E52" w:rsidRPr="00567618" w14:paraId="435D28AA" w14:textId="77777777">
        <w:trPr>
          <w:jc w:val="center"/>
        </w:trPr>
        <w:tc>
          <w:tcPr>
            <w:tcW w:w="9639" w:type="dxa"/>
            <w:shd w:val="clear" w:color="auto" w:fill="auto"/>
          </w:tcPr>
          <w:p w14:paraId="6C3EE17B" w14:textId="77777777" w:rsidR="00FC7E52" w:rsidRPr="00567618" w:rsidRDefault="00FC7E52">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FC7E52" w:rsidRPr="00567618" w14:paraId="1350E5BA" w14:textId="77777777">
        <w:trPr>
          <w:jc w:val="center"/>
        </w:trPr>
        <w:tc>
          <w:tcPr>
            <w:tcW w:w="9639" w:type="dxa"/>
            <w:shd w:val="clear" w:color="auto" w:fill="auto"/>
          </w:tcPr>
          <w:p w14:paraId="2AD6E5CE" w14:textId="77777777" w:rsidR="00A943D2" w:rsidRPr="005045AF" w:rsidRDefault="00A943D2" w:rsidP="00A94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196" w:name="_MCCTEMPBM_CRPT86940605___7" w:colFirst="0" w:colLast="0"/>
            <w:bookmarkStart w:id="197" w:name="MCCQCTEMPBM_00000164" w:colFirst="0" w:colLast="0"/>
            <w:bookmarkEnd w:id="195"/>
            <w:r>
              <w:rPr>
                <w:rFonts w:ascii="Courier New" w:hAnsi="Courier New"/>
                <w:noProof/>
                <w:sz w:val="16"/>
                <w:lang w:eastAsia="ko-KR"/>
              </w:rPr>
              <w:t>a=ice-lite</w:t>
            </w:r>
          </w:p>
          <w:p w14:paraId="113AC94F" w14:textId="77777777" w:rsidR="00A943D2" w:rsidRPr="005045AF" w:rsidRDefault="00A943D2" w:rsidP="00A94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67EDDAB2" w14:textId="39084DBA" w:rsidR="00FC7E52" w:rsidRPr="00567618" w:rsidRDefault="00FC7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r w:rsidR="00A943D2">
              <w:rPr>
                <w:rFonts w:ascii="Courier New" w:hAnsi="Courier New"/>
                <w:noProof/>
                <w:sz w:val="16"/>
              </w:rPr>
              <w:t xml:space="preserve"> </w:t>
            </w:r>
            <w:r w:rsidR="00A943D2">
              <w:rPr>
                <w:rFonts w:ascii="Courier New" w:hAnsi="Courier New"/>
                <w:noProof/>
                <w:sz w:val="16"/>
              </w:rPr>
              <w:br/>
              <w:t>c=IN IP4 192.0.2.1</w:t>
            </w:r>
          </w:p>
          <w:p w14:paraId="405891D4" w14:textId="77777777" w:rsidR="00A943D2" w:rsidRPr="005045AF" w:rsidRDefault="00FC7E52" w:rsidP="00A94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67618">
              <w:rPr>
                <w:rFonts w:ascii="Courier New" w:hAnsi="Courier New"/>
                <w:noProof/>
                <w:sz w:val="16"/>
              </w:rPr>
              <w:t>b=AS:500</w:t>
            </w:r>
            <w:r w:rsidR="00A943D2">
              <w:rPr>
                <w:rFonts w:ascii="Courier New" w:hAnsi="Courier New"/>
                <w:noProof/>
                <w:sz w:val="16"/>
              </w:rPr>
              <w:t xml:space="preserve"> </w:t>
            </w:r>
            <w:r w:rsidR="00A943D2">
              <w:rPr>
                <w:rFonts w:ascii="Courier New" w:hAnsi="Courier New"/>
                <w:noProof/>
                <w:sz w:val="16"/>
              </w:rPr>
              <w:br/>
            </w:r>
            <w:r w:rsidR="00A943D2" w:rsidRPr="005C10FC">
              <w:rPr>
                <w:rFonts w:ascii="Courier New" w:hAnsi="Courier New"/>
                <w:noProof/>
                <w:sz w:val="16"/>
                <w:lang w:eastAsia="ko-KR"/>
              </w:rPr>
              <w:t xml:space="preserve">a=candidate:1 1 UDP 2130706431 192.0.2.1 </w:t>
            </w:r>
            <w:r w:rsidR="00A943D2">
              <w:rPr>
                <w:rFonts w:ascii="Courier New" w:hAnsi="Courier New"/>
                <w:noProof/>
                <w:sz w:val="16"/>
                <w:lang w:eastAsia="ko-KR"/>
              </w:rPr>
              <w:t>52718</w:t>
            </w:r>
            <w:r w:rsidR="00A943D2" w:rsidRPr="005C10FC">
              <w:rPr>
                <w:rFonts w:ascii="Courier New" w:hAnsi="Courier New"/>
                <w:noProof/>
                <w:sz w:val="16"/>
                <w:lang w:eastAsia="ko-KR"/>
              </w:rPr>
              <w:t xml:space="preserve"> typ host</w:t>
            </w:r>
            <w:r w:rsidR="00A943D2">
              <w:rPr>
                <w:rFonts w:ascii="Courier New" w:hAnsi="Courier New"/>
                <w:noProof/>
                <w:sz w:val="16"/>
                <w:lang w:eastAsia="ko-KR"/>
              </w:rPr>
              <w:br/>
              <w:t>a=ice-ufrag:</w:t>
            </w:r>
            <w:r w:rsidR="00A943D2" w:rsidRPr="00001311">
              <w:rPr>
                <w:rFonts w:ascii="Courier New" w:hAnsi="Courier New"/>
                <w:noProof/>
                <w:sz w:val="16"/>
                <w:lang w:eastAsia="ko-KR"/>
              </w:rPr>
              <w:t>9uB6</w:t>
            </w:r>
          </w:p>
          <w:p w14:paraId="2AEBCFCF" w14:textId="20DF487C" w:rsidR="00FC7E52" w:rsidRPr="00567618" w:rsidRDefault="00A943D2" w:rsidP="00A94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p>
          <w:p w14:paraId="338FF651" w14:textId="77777777" w:rsidR="00FC7E52" w:rsidRPr="00567618" w:rsidRDefault="00FC7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34E94B28" w14:textId="77777777" w:rsidR="00FC7E52" w:rsidRPr="00567618" w:rsidRDefault="00FC7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74F50D2D" w14:textId="77777777" w:rsidR="00FC7E52" w:rsidRPr="00567618" w:rsidRDefault="00FC7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78077AC5" w14:textId="77777777" w:rsidR="00FC7E52" w:rsidRPr="00567618" w:rsidRDefault="00FC7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51FDC87C" w14:textId="77777777" w:rsidR="00FC7E52" w:rsidRPr="00567618" w:rsidRDefault="00FC7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10010CB3" w14:textId="77777777" w:rsidR="00FC7E52" w:rsidRPr="00567618" w:rsidRDefault="00FC7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dcmap:0 subprotocol="http"</w:t>
            </w:r>
          </w:p>
        </w:tc>
      </w:tr>
      <w:bookmarkEnd w:id="196"/>
      <w:bookmarkEnd w:id="197"/>
    </w:tbl>
    <w:p w14:paraId="2189DAFA" w14:textId="77777777" w:rsidR="00FC7E52" w:rsidRPr="00567618" w:rsidRDefault="00FC7E52" w:rsidP="00FC7E52"/>
    <w:p w14:paraId="40A26A75" w14:textId="7B1F2D63" w:rsidR="00FC7E52" w:rsidRPr="00567618" w:rsidRDefault="00FC7E52" w:rsidP="00FC7E52">
      <w:r w:rsidRPr="00567618">
        <w:rPr>
          <w:lang w:eastAsia="ko-KR"/>
        </w:rPr>
        <w:t>Table A.17.3 demonstrates an example SDP offer with multiple possible data channel application sources for the bootstrap data channel defined in Table 6.2.10.1-2.</w:t>
      </w:r>
      <w:r w:rsidR="00A943D2">
        <w:rPr>
          <w:lang w:eastAsia="ko-KR"/>
        </w:rPr>
        <w:t xml:space="preserve"> In this example, the offering part supports full ICE, indicated by no "a=ice-lite" on SDP session level.</w:t>
      </w:r>
    </w:p>
    <w:p w14:paraId="31DAE8D7" w14:textId="77777777" w:rsidR="00FC7E52" w:rsidRPr="00567618" w:rsidRDefault="00FC7E52" w:rsidP="00805B98">
      <w:pPr>
        <w:pStyle w:val="TH"/>
      </w:pPr>
      <w:bookmarkStart w:id="198" w:name="_MCCTEMPBM_CRPT86940606___4"/>
      <w:r w:rsidRPr="00567618">
        <w:t>Table A.</w:t>
      </w:r>
      <w:r w:rsidRPr="00567618">
        <w:rPr>
          <w:lang w:eastAsia="ko-KR"/>
        </w:rPr>
        <w:t>17</w:t>
      </w:r>
      <w:r w:rsidRPr="00567618">
        <w:t>.</w:t>
      </w:r>
      <w:r w:rsidRPr="00567618">
        <w:rPr>
          <w:lang w:eastAsia="ko-KR"/>
        </w:rPr>
        <w:t>3</w:t>
      </w:r>
      <w:r w:rsidRPr="00567618">
        <w:t>: Example SDP offer with multiple data channel application sources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C7E52" w:rsidRPr="00567618" w14:paraId="036F9F69" w14:textId="77777777">
        <w:trPr>
          <w:jc w:val="center"/>
        </w:trPr>
        <w:tc>
          <w:tcPr>
            <w:tcW w:w="9639" w:type="dxa"/>
            <w:shd w:val="clear" w:color="auto" w:fill="auto"/>
          </w:tcPr>
          <w:p w14:paraId="36234DE2" w14:textId="77777777" w:rsidR="00FC7E52" w:rsidRPr="00567618" w:rsidRDefault="00FC7E52">
            <w:pPr>
              <w:keepNext/>
              <w:keepLines/>
              <w:spacing w:after="0"/>
              <w:jc w:val="center"/>
              <w:rPr>
                <w:rFonts w:ascii="Arial" w:hAnsi="Arial"/>
                <w:b/>
                <w:sz w:val="18"/>
              </w:rPr>
            </w:pPr>
            <w:r w:rsidRPr="00567618">
              <w:rPr>
                <w:rFonts w:ascii="Arial" w:hAnsi="Arial"/>
                <w:b/>
                <w:sz w:val="18"/>
              </w:rPr>
              <w:t>SDP offer</w:t>
            </w:r>
          </w:p>
        </w:tc>
      </w:tr>
      <w:tr w:rsidR="00FC7E52" w:rsidRPr="008B49F9" w14:paraId="1053B0C0" w14:textId="77777777">
        <w:trPr>
          <w:jc w:val="center"/>
        </w:trPr>
        <w:tc>
          <w:tcPr>
            <w:tcW w:w="9639" w:type="dxa"/>
            <w:shd w:val="clear" w:color="auto" w:fill="auto"/>
          </w:tcPr>
          <w:p w14:paraId="3E91262A" w14:textId="77777777" w:rsidR="00A943D2" w:rsidRPr="005045AF" w:rsidRDefault="00A943D2" w:rsidP="00A94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199" w:name="_MCCTEMPBM_CRPT86940607___7" w:colFirst="0" w:colLast="0"/>
            <w:bookmarkStart w:id="200" w:name="MCCQCTEMPBM_00000165" w:colFirst="0" w:colLast="0"/>
            <w:bookmarkEnd w:id="198"/>
            <w:r>
              <w:rPr>
                <w:rFonts w:ascii="Courier New" w:hAnsi="Courier New"/>
                <w:noProof/>
                <w:sz w:val="16"/>
                <w:lang w:eastAsia="ko-KR"/>
              </w:rPr>
              <w:t>a=ice-options:ice2</w:t>
            </w:r>
            <w:r>
              <w:rPr>
                <w:rFonts w:ascii="Courier New" w:hAnsi="Courier New"/>
                <w:noProof/>
                <w:sz w:val="16"/>
                <w:lang w:eastAsia="ko-KR"/>
              </w:rPr>
              <w:br/>
              <w:t>...</w:t>
            </w:r>
          </w:p>
          <w:p w14:paraId="6C433D7C" w14:textId="619D230A" w:rsidR="00FC7E52" w:rsidRPr="00567618" w:rsidRDefault="00FC7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r w:rsidR="00A943D2">
              <w:rPr>
                <w:rFonts w:ascii="Courier New" w:hAnsi="Courier New"/>
                <w:noProof/>
                <w:sz w:val="16"/>
                <w:lang w:eastAsia="ko-KR"/>
              </w:rPr>
              <w:t xml:space="preserve"> </w:t>
            </w:r>
            <w:r w:rsidR="00A943D2">
              <w:rPr>
                <w:rFonts w:ascii="Courier New" w:hAnsi="Courier New"/>
                <w:noProof/>
                <w:sz w:val="16"/>
                <w:lang w:eastAsia="ko-KR"/>
              </w:rPr>
              <w:br/>
              <w:t>c=IN IP6</w:t>
            </w:r>
            <w:r w:rsidR="00A943D2" w:rsidRPr="00F22F96">
              <w:rPr>
                <w:rFonts w:ascii="Courier New" w:hAnsi="Courier New"/>
                <w:noProof/>
                <w:sz w:val="16"/>
                <w:lang w:eastAsia="ko-KR"/>
              </w:rPr>
              <w:t xml:space="preserve"> fe80::6676:baff:fe9c:ee4a</w:t>
            </w:r>
          </w:p>
          <w:p w14:paraId="6A9A9CAE" w14:textId="77777777" w:rsidR="00FC7E52" w:rsidRPr="00567618" w:rsidRDefault="00FC7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2A228732" w14:textId="77777777" w:rsidR="00A943D2" w:rsidRPr="00F22F96" w:rsidRDefault="00A943D2" w:rsidP="00A94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F22F96">
              <w:rPr>
                <w:rFonts w:ascii="Courier New" w:hAnsi="Courier New"/>
                <w:noProof/>
                <w:sz w:val="16"/>
                <w:lang w:eastAsia="ko-KR"/>
              </w:rPr>
              <w:t xml:space="preserve">a=candidate:1 1 UDP 2130706431 fe80::6676:baff:fe9c:ee4a </w:t>
            </w:r>
            <w:r>
              <w:rPr>
                <w:rFonts w:ascii="Courier New" w:hAnsi="Courier New"/>
                <w:noProof/>
                <w:sz w:val="16"/>
                <w:lang w:eastAsia="ko-KR"/>
              </w:rPr>
              <w:t>52718</w:t>
            </w:r>
            <w:r w:rsidRPr="00F22F96">
              <w:rPr>
                <w:rFonts w:ascii="Courier New" w:hAnsi="Courier New"/>
                <w:noProof/>
                <w:sz w:val="16"/>
                <w:lang w:eastAsia="ko-KR"/>
              </w:rPr>
              <w:t xml:space="preserve"> typ host</w:t>
            </w:r>
          </w:p>
          <w:p w14:paraId="09A962EF" w14:textId="77777777" w:rsidR="00A943D2" w:rsidRPr="005045AF" w:rsidRDefault="00A943D2" w:rsidP="00A94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a=ice-ufrag:</w:t>
            </w:r>
            <w:r w:rsidRPr="00DF45A9">
              <w:rPr>
                <w:rFonts w:ascii="Courier New" w:hAnsi="Courier New"/>
                <w:noProof/>
                <w:sz w:val="16"/>
                <w:lang w:eastAsia="ko-KR"/>
              </w:rPr>
              <w:t>8hhY</w:t>
            </w:r>
          </w:p>
          <w:p w14:paraId="4879A8EF" w14:textId="42450F2A" w:rsidR="00FC7E52" w:rsidRPr="00567618" w:rsidRDefault="00A943D2" w:rsidP="00A94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r w:rsidR="00FC7E52" w:rsidRPr="00567618">
              <w:rPr>
                <w:rFonts w:ascii="Courier New" w:hAnsi="Courier New"/>
                <w:noProof/>
                <w:sz w:val="16"/>
                <w:lang w:eastAsia="ko-KR"/>
              </w:rPr>
              <w:t>a=max-message-size:1024</w:t>
            </w:r>
          </w:p>
          <w:p w14:paraId="7E52BDF9" w14:textId="77777777" w:rsidR="00FC7E52" w:rsidRPr="00567618" w:rsidRDefault="00FC7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474F01E7" w14:textId="77777777" w:rsidR="00FC7E52" w:rsidRPr="00567618" w:rsidRDefault="00FC7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3D08CBEA" w14:textId="77777777" w:rsidR="00FC7E52" w:rsidRPr="00567618" w:rsidRDefault="00FC7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1583B769" w14:textId="77777777" w:rsidR="00FC7E52" w:rsidRPr="00567618" w:rsidRDefault="00FC7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79200418" w14:textId="77777777" w:rsidR="00FC7E52" w:rsidRPr="008B49F9" w:rsidRDefault="00FC7E52">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lang w:val="pt-PT"/>
                <w:rPrChange w:id="201" w:author="Ericsson" w:date="2025-02-04T10:46:00Z">
                  <w:rPr>
                    <w:rFonts w:ascii="Courier New" w:hAnsi="Courier New"/>
                    <w:sz w:val="16"/>
                  </w:rPr>
                </w:rPrChange>
              </w:rPr>
            </w:pPr>
            <w:r w:rsidRPr="008B49F9">
              <w:rPr>
                <w:rFonts w:ascii="Courier New" w:hAnsi="Courier New" w:cs="Courier New"/>
                <w:sz w:val="16"/>
                <w:szCs w:val="16"/>
                <w:lang w:val="pt-PT"/>
                <w:rPrChange w:id="202" w:author="Ericsson" w:date="2025-02-04T10:46:00Z">
                  <w:rPr>
                    <w:rFonts w:ascii="Courier New" w:hAnsi="Courier New" w:cs="Courier New"/>
                    <w:sz w:val="16"/>
                    <w:szCs w:val="16"/>
                  </w:rPr>
                </w:rPrChange>
              </w:rPr>
              <w:t>a=</w:t>
            </w:r>
            <w:r w:rsidRPr="008B49F9">
              <w:rPr>
                <w:rFonts w:ascii="Courier New" w:hAnsi="Courier New"/>
                <w:sz w:val="16"/>
                <w:lang w:val="pt-PT"/>
                <w:rPrChange w:id="203" w:author="Ericsson" w:date="2025-02-04T10:46:00Z">
                  <w:rPr>
                    <w:rFonts w:ascii="Courier New" w:hAnsi="Courier New"/>
                    <w:sz w:val="16"/>
                  </w:rPr>
                </w:rPrChange>
              </w:rPr>
              <w:t>dcmap:0 subprotocol="http"</w:t>
            </w:r>
          </w:p>
          <w:p w14:paraId="5C49FB76" w14:textId="77777777" w:rsidR="00FC7E52" w:rsidRPr="008B49F9" w:rsidRDefault="00FC7E52">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lang w:val="pt-PT"/>
                <w:rPrChange w:id="204" w:author="Ericsson" w:date="2025-02-04T10:46:00Z">
                  <w:rPr>
                    <w:rFonts w:ascii="Courier New" w:hAnsi="Courier New"/>
                    <w:sz w:val="16"/>
                  </w:rPr>
                </w:rPrChange>
              </w:rPr>
            </w:pPr>
            <w:r w:rsidRPr="008B49F9">
              <w:rPr>
                <w:rFonts w:ascii="Courier New" w:hAnsi="Courier New" w:cs="Courier New"/>
                <w:sz w:val="16"/>
                <w:szCs w:val="16"/>
                <w:lang w:val="pt-PT"/>
                <w:rPrChange w:id="205" w:author="Ericsson" w:date="2025-02-04T10:46:00Z">
                  <w:rPr>
                    <w:rFonts w:ascii="Courier New" w:hAnsi="Courier New" w:cs="Courier New"/>
                    <w:sz w:val="16"/>
                    <w:szCs w:val="16"/>
                  </w:rPr>
                </w:rPrChange>
              </w:rPr>
              <w:t>a=</w:t>
            </w:r>
            <w:r w:rsidRPr="008B49F9">
              <w:rPr>
                <w:rFonts w:ascii="Courier New" w:hAnsi="Courier New"/>
                <w:sz w:val="16"/>
                <w:lang w:val="pt-PT"/>
                <w:rPrChange w:id="206" w:author="Ericsson" w:date="2025-02-04T10:46:00Z">
                  <w:rPr>
                    <w:rFonts w:ascii="Courier New" w:hAnsi="Courier New"/>
                    <w:sz w:val="16"/>
                  </w:rPr>
                </w:rPrChange>
              </w:rPr>
              <w:t>dcmap:10 subprotocol="http"</w:t>
            </w:r>
          </w:p>
          <w:p w14:paraId="1D40C9B1" w14:textId="77777777" w:rsidR="00FC7E52" w:rsidRPr="008B49F9" w:rsidRDefault="00FC7E52">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lang w:val="pt-PT"/>
                <w:rPrChange w:id="207" w:author="Ericsson" w:date="2025-02-04T10:46:00Z">
                  <w:rPr>
                    <w:rFonts w:ascii="Courier New" w:hAnsi="Courier New"/>
                    <w:sz w:val="16"/>
                  </w:rPr>
                </w:rPrChange>
              </w:rPr>
            </w:pPr>
            <w:r w:rsidRPr="008B49F9">
              <w:rPr>
                <w:rFonts w:ascii="Courier New" w:hAnsi="Courier New" w:cs="Courier New"/>
                <w:sz w:val="16"/>
                <w:szCs w:val="16"/>
                <w:lang w:val="pt-PT"/>
                <w:rPrChange w:id="208" w:author="Ericsson" w:date="2025-02-04T10:46:00Z">
                  <w:rPr>
                    <w:rFonts w:ascii="Courier New" w:hAnsi="Courier New" w:cs="Courier New"/>
                    <w:sz w:val="16"/>
                    <w:szCs w:val="16"/>
                  </w:rPr>
                </w:rPrChange>
              </w:rPr>
              <w:t>a=</w:t>
            </w:r>
            <w:r w:rsidRPr="008B49F9">
              <w:rPr>
                <w:rFonts w:ascii="Courier New" w:hAnsi="Courier New"/>
                <w:sz w:val="16"/>
                <w:lang w:val="pt-PT"/>
                <w:rPrChange w:id="209" w:author="Ericsson" w:date="2025-02-04T10:46:00Z">
                  <w:rPr>
                    <w:rFonts w:ascii="Courier New" w:hAnsi="Courier New"/>
                    <w:sz w:val="16"/>
                  </w:rPr>
                </w:rPrChange>
              </w:rPr>
              <w:t>dcmap:100 subprotocol="http"</w:t>
            </w:r>
          </w:p>
          <w:p w14:paraId="59864D63" w14:textId="77777777" w:rsidR="00FC7E52" w:rsidRPr="008B49F9" w:rsidRDefault="00FC7E52">
            <w:pPr>
              <w:keepNext/>
              <w:keepLines/>
              <w:widowControl w:val="0"/>
              <w:tabs>
                <w:tab w:val="left" w:pos="1418"/>
                <w:tab w:val="left" w:pos="2835"/>
                <w:tab w:val="left" w:pos="4253"/>
                <w:tab w:val="left" w:pos="5670"/>
                <w:tab w:val="left" w:pos="7088"/>
                <w:tab w:val="left" w:pos="8505"/>
              </w:tabs>
              <w:spacing w:before="40" w:after="0"/>
              <w:rPr>
                <w:rFonts w:ascii="Arial" w:hAnsi="Arial"/>
                <w:sz w:val="18"/>
                <w:lang w:val="pt-PT" w:eastAsia="ko-KR"/>
                <w:rPrChange w:id="210" w:author="Ericsson" w:date="2025-02-04T10:46:00Z">
                  <w:rPr>
                    <w:rFonts w:ascii="Arial" w:hAnsi="Arial"/>
                    <w:sz w:val="18"/>
                    <w:lang w:eastAsia="ko-KR"/>
                  </w:rPr>
                </w:rPrChange>
              </w:rPr>
            </w:pPr>
            <w:r w:rsidRPr="008B49F9">
              <w:rPr>
                <w:rFonts w:ascii="Courier New" w:hAnsi="Courier New" w:cs="Courier New"/>
                <w:sz w:val="16"/>
                <w:szCs w:val="16"/>
                <w:lang w:val="pt-PT"/>
                <w:rPrChange w:id="211" w:author="Ericsson" w:date="2025-02-04T10:46:00Z">
                  <w:rPr>
                    <w:rFonts w:ascii="Courier New" w:hAnsi="Courier New" w:cs="Courier New"/>
                    <w:sz w:val="16"/>
                    <w:szCs w:val="16"/>
                  </w:rPr>
                </w:rPrChange>
              </w:rPr>
              <w:t>a=</w:t>
            </w:r>
            <w:r w:rsidRPr="008B49F9">
              <w:rPr>
                <w:rFonts w:ascii="Courier New" w:hAnsi="Courier New"/>
                <w:sz w:val="16"/>
                <w:lang w:val="pt-PT"/>
                <w:rPrChange w:id="212" w:author="Ericsson" w:date="2025-02-04T10:46:00Z">
                  <w:rPr>
                    <w:rFonts w:ascii="Courier New" w:hAnsi="Courier New"/>
                    <w:sz w:val="16"/>
                  </w:rPr>
                </w:rPrChange>
              </w:rPr>
              <w:t>dcmap:110 subprotocol="http"</w:t>
            </w:r>
          </w:p>
        </w:tc>
      </w:tr>
      <w:bookmarkEnd w:id="199"/>
      <w:bookmarkEnd w:id="200"/>
    </w:tbl>
    <w:p w14:paraId="75B06ACC" w14:textId="77777777" w:rsidR="00FC7E52" w:rsidRPr="008B49F9" w:rsidRDefault="00FC7E52" w:rsidP="00FC7E52">
      <w:pPr>
        <w:rPr>
          <w:lang w:val="pt-PT"/>
          <w:rPrChange w:id="213" w:author="Ericsson" w:date="2025-02-04T10:46:00Z">
            <w:rPr/>
          </w:rPrChange>
        </w:rPr>
      </w:pPr>
    </w:p>
    <w:p w14:paraId="0BFE0508" w14:textId="57964C76" w:rsidR="00FC7E52" w:rsidRPr="00567618" w:rsidRDefault="00FC7E52" w:rsidP="00FC7E52">
      <w:r w:rsidRPr="00567618">
        <w:t>An example SDP answer is shown in Table A.17.4, where only one of the data channel application sources from the offer in Table A.17.3 is accepted by the answerer, removing the other a=dcmap lines.</w:t>
      </w:r>
    </w:p>
    <w:p w14:paraId="2B13AD31" w14:textId="77777777" w:rsidR="00FC7E52" w:rsidRPr="00567618" w:rsidRDefault="00FC7E52" w:rsidP="00FC7E52">
      <w:r w:rsidRPr="00567618">
        <w:lastRenderedPageBreak/>
        <w:t>Figure 6.2.10.1-3 in clause</w:t>
      </w:r>
      <w:r>
        <w:t> </w:t>
      </w:r>
      <w:r w:rsidRPr="00567618">
        <w:t>6.2.10.1 may be used as illustration to this example, in which case UE A in that Figure would send the offer in Table A.17.3, and UE B would send the answer in Table A.17.4.</w:t>
      </w:r>
    </w:p>
    <w:p w14:paraId="2CE80DDD" w14:textId="77777777" w:rsidR="00FC7E52" w:rsidRPr="00567618" w:rsidRDefault="00FC7E52" w:rsidP="00FC7E52">
      <w:pPr>
        <w:keepNext/>
        <w:keepLines/>
        <w:spacing w:before="60"/>
        <w:rPr>
          <w:rFonts w:eastAsia="Batang"/>
        </w:rPr>
      </w:pPr>
      <w:r w:rsidRPr="00567618">
        <w:rPr>
          <w:rFonts w:eastAsia="Batang"/>
        </w:rPr>
        <w:t>In this SDP answer, the answerer (UE B) only accepts stream ID 110 to receive the data channel application from the offerer (UE A), but UE B has rejected to use any other data channel application provider.</w:t>
      </w:r>
    </w:p>
    <w:p w14:paraId="120FC4F1" w14:textId="77777777" w:rsidR="00FC7E52" w:rsidRPr="00567618" w:rsidRDefault="00FC7E52" w:rsidP="00805B98">
      <w:pPr>
        <w:pStyle w:val="TH"/>
      </w:pPr>
      <w:bookmarkStart w:id="214" w:name="_MCCTEMPBM_CRPT86940608___4"/>
      <w:r w:rsidRPr="00567618">
        <w:t>Table A.17.4: Example UE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C7E52" w:rsidRPr="00567618" w14:paraId="49912774" w14:textId="77777777">
        <w:trPr>
          <w:jc w:val="center"/>
        </w:trPr>
        <w:tc>
          <w:tcPr>
            <w:tcW w:w="9639" w:type="dxa"/>
            <w:shd w:val="clear" w:color="auto" w:fill="auto"/>
          </w:tcPr>
          <w:p w14:paraId="02030987" w14:textId="77777777" w:rsidR="00FC7E52" w:rsidRPr="00567618" w:rsidRDefault="00FC7E52">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FC7E52" w:rsidRPr="00567618" w14:paraId="4F6FC148" w14:textId="77777777">
        <w:trPr>
          <w:jc w:val="center"/>
        </w:trPr>
        <w:tc>
          <w:tcPr>
            <w:tcW w:w="9639" w:type="dxa"/>
            <w:shd w:val="clear" w:color="auto" w:fill="auto"/>
          </w:tcPr>
          <w:p w14:paraId="171AEDCD" w14:textId="77777777" w:rsidR="00A943D2" w:rsidRPr="005045AF" w:rsidRDefault="00A943D2" w:rsidP="00A94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215" w:name="_MCCTEMPBM_CRPT86940609___7" w:colFirst="0" w:colLast="0"/>
            <w:bookmarkStart w:id="216" w:name="MCCQCTEMPBM_00000166" w:colFirst="0" w:colLast="0"/>
            <w:bookmarkEnd w:id="214"/>
            <w:r>
              <w:rPr>
                <w:rFonts w:ascii="Courier New" w:hAnsi="Courier New"/>
                <w:noProof/>
                <w:sz w:val="16"/>
                <w:lang w:eastAsia="ko-KR"/>
              </w:rPr>
              <w:t>a=ice-options:ice2</w:t>
            </w:r>
            <w:r>
              <w:rPr>
                <w:rFonts w:ascii="Courier New" w:hAnsi="Courier New"/>
                <w:noProof/>
                <w:sz w:val="16"/>
                <w:lang w:eastAsia="ko-KR"/>
              </w:rPr>
              <w:br/>
              <w:t>a=ice-lite</w:t>
            </w:r>
          </w:p>
          <w:p w14:paraId="7F21858B" w14:textId="77777777" w:rsidR="00A943D2" w:rsidRPr="005045AF" w:rsidRDefault="00A943D2" w:rsidP="00A94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60A37BCF" w14:textId="77777777" w:rsidR="00FC7E52" w:rsidRPr="00567618" w:rsidRDefault="00FC7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p>
          <w:p w14:paraId="415ED6EF" w14:textId="77777777" w:rsidR="00A943D2" w:rsidRPr="005045AF" w:rsidRDefault="00A943D2" w:rsidP="00A94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Pr>
                <w:rFonts w:ascii="Courier New" w:hAnsi="Courier New"/>
                <w:noProof/>
                <w:sz w:val="16"/>
              </w:rPr>
              <w:t>c=IN IP4 192.0.2.1</w:t>
            </w:r>
          </w:p>
          <w:p w14:paraId="7AD1AFE7" w14:textId="77777777" w:rsidR="00FC7E52" w:rsidRPr="00567618" w:rsidRDefault="00FC7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545DE4F3" w14:textId="77777777" w:rsidR="00A943D2" w:rsidRPr="005045AF" w:rsidRDefault="00A943D2" w:rsidP="00A94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59562CD9" w14:textId="31251738" w:rsidR="00FC7E52" w:rsidRPr="00567618" w:rsidRDefault="00A943D2" w:rsidP="00A94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00FC7E52" w:rsidRPr="00567618">
              <w:rPr>
                <w:rFonts w:ascii="Courier New" w:hAnsi="Courier New"/>
                <w:noProof/>
                <w:sz w:val="16"/>
              </w:rPr>
              <w:t>a=max-message-size:1024</w:t>
            </w:r>
          </w:p>
          <w:p w14:paraId="5A036B74" w14:textId="77777777" w:rsidR="00FC7E52" w:rsidRPr="00567618" w:rsidRDefault="00FC7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503E2D30" w14:textId="77777777" w:rsidR="00FC7E52" w:rsidRPr="00567618" w:rsidRDefault="00FC7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7C58616D" w14:textId="77777777" w:rsidR="00FC7E52" w:rsidRPr="00567618" w:rsidRDefault="00FC7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659E8E61" w14:textId="77777777" w:rsidR="00FC7E52" w:rsidRPr="00567618" w:rsidRDefault="00FC7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0EC8FBC7" w14:textId="77777777" w:rsidR="00FC7E52" w:rsidRPr="00567618" w:rsidRDefault="00FC7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dcmap:110 subprotocol="http"</w:t>
            </w:r>
          </w:p>
        </w:tc>
      </w:tr>
      <w:bookmarkEnd w:id="215"/>
      <w:bookmarkEnd w:id="216"/>
    </w:tbl>
    <w:p w14:paraId="0D56C5A5" w14:textId="77777777" w:rsidR="00FC7E52" w:rsidRPr="00567618" w:rsidRDefault="00FC7E52" w:rsidP="00FC7E52"/>
    <w:p w14:paraId="54E9004A" w14:textId="77777777" w:rsidR="00FC7E52" w:rsidRPr="00567618" w:rsidRDefault="00FC7E52" w:rsidP="00FC7E52">
      <w:r w:rsidRPr="00567618">
        <w:t>Figure 6.2.10.1-3 in clause</w:t>
      </w:r>
      <w:r>
        <w:t> </w:t>
      </w:r>
      <w:r w:rsidRPr="00567618">
        <w:t>6.2.10.1 may be used as illustration also to the example in Table A.17.5, in which case UE A in Figure 6.2.10.1-3 would send the offer in Table A.17.3, and the SDP answer sent back to UE A from the network would be the one in Table A.17.5.</w:t>
      </w:r>
    </w:p>
    <w:p w14:paraId="09BCFD50" w14:textId="77777777" w:rsidR="00FC7E52" w:rsidRPr="00567618" w:rsidRDefault="00FC7E52" w:rsidP="00FC7E52">
      <w:pPr>
        <w:keepNext/>
        <w:keepLines/>
        <w:spacing w:before="60"/>
      </w:pPr>
      <w:r w:rsidRPr="00567618">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14:paraId="0E22A0C3" w14:textId="77777777" w:rsidR="00FC7E52" w:rsidRPr="00567618" w:rsidRDefault="00FC7E52" w:rsidP="00805B98">
      <w:pPr>
        <w:pStyle w:val="TH"/>
      </w:pPr>
      <w:bookmarkStart w:id="217" w:name="_MCCTEMPBM_CRPT86940610___4"/>
      <w:r w:rsidRPr="00567618">
        <w:t xml:space="preserve"> Table A.17.5: Example network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C7E52" w:rsidRPr="00567618" w14:paraId="3D9C9ABA" w14:textId="77777777">
        <w:trPr>
          <w:jc w:val="center"/>
        </w:trPr>
        <w:tc>
          <w:tcPr>
            <w:tcW w:w="9639" w:type="dxa"/>
            <w:shd w:val="clear" w:color="auto" w:fill="auto"/>
          </w:tcPr>
          <w:p w14:paraId="617E1947" w14:textId="77777777" w:rsidR="00FC7E52" w:rsidRPr="00567618" w:rsidRDefault="00FC7E52">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FC7E52" w:rsidRPr="00567618" w14:paraId="33D2611F" w14:textId="77777777">
        <w:trPr>
          <w:jc w:val="center"/>
        </w:trPr>
        <w:tc>
          <w:tcPr>
            <w:tcW w:w="9639" w:type="dxa"/>
            <w:shd w:val="clear" w:color="auto" w:fill="auto"/>
          </w:tcPr>
          <w:p w14:paraId="55B931F3" w14:textId="77777777" w:rsidR="00A943D2" w:rsidRPr="005045AF" w:rsidRDefault="00A943D2" w:rsidP="00A94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218" w:name="_MCCTEMPBM_CRPT86940611___7" w:colFirst="0" w:colLast="0"/>
            <w:bookmarkStart w:id="219" w:name="MCCQCTEMPBM_00000167" w:colFirst="0" w:colLast="0"/>
            <w:bookmarkEnd w:id="217"/>
            <w:r>
              <w:rPr>
                <w:rFonts w:ascii="Courier New" w:hAnsi="Courier New"/>
                <w:noProof/>
                <w:sz w:val="16"/>
                <w:lang w:eastAsia="ko-KR"/>
              </w:rPr>
              <w:t>a=ice-options:ice2</w:t>
            </w:r>
            <w:r>
              <w:rPr>
                <w:rFonts w:ascii="Courier New" w:hAnsi="Courier New"/>
                <w:noProof/>
                <w:sz w:val="16"/>
                <w:lang w:eastAsia="ko-KR"/>
              </w:rPr>
              <w:br/>
              <w:t>a=ice-lite</w:t>
            </w:r>
          </w:p>
          <w:p w14:paraId="3CBE1251" w14:textId="77777777" w:rsidR="00A943D2" w:rsidRPr="005045AF" w:rsidRDefault="00A943D2" w:rsidP="00A94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3BE8948F" w14:textId="77777777" w:rsidR="00FC7E52" w:rsidRPr="00567618" w:rsidRDefault="00FC7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p>
          <w:p w14:paraId="78F1FB8C" w14:textId="77777777" w:rsidR="00A943D2" w:rsidRPr="005045AF" w:rsidRDefault="00A943D2" w:rsidP="00A94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Pr>
                <w:rFonts w:ascii="Courier New" w:hAnsi="Courier New"/>
                <w:noProof/>
                <w:sz w:val="16"/>
              </w:rPr>
              <w:t>c=IN IP4 192.0.2.1</w:t>
            </w:r>
          </w:p>
          <w:p w14:paraId="6497F442" w14:textId="77777777" w:rsidR="00FC7E52" w:rsidRPr="00567618" w:rsidRDefault="00FC7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125DC3E4" w14:textId="77777777" w:rsidR="001C03E0" w:rsidRPr="005045AF" w:rsidRDefault="001C03E0" w:rsidP="001C0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34827EAA" w14:textId="3230AD83" w:rsidR="00FC7E52" w:rsidRPr="00567618" w:rsidRDefault="001C03E0" w:rsidP="001C0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00FC7E52" w:rsidRPr="00567618">
              <w:rPr>
                <w:rFonts w:ascii="Courier New" w:hAnsi="Courier New"/>
                <w:noProof/>
                <w:sz w:val="16"/>
              </w:rPr>
              <w:t>a=max-message-size:1024</w:t>
            </w:r>
          </w:p>
          <w:p w14:paraId="0D420ED0" w14:textId="77777777" w:rsidR="00FC7E52" w:rsidRPr="00567618" w:rsidRDefault="00FC7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a=sctp-port:5010</w:t>
            </w:r>
          </w:p>
          <w:p w14:paraId="3A3EE6E1" w14:textId="77777777" w:rsidR="00FC7E52" w:rsidRPr="00567618" w:rsidRDefault="00FC7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a=setup:active</w:t>
            </w:r>
          </w:p>
          <w:p w14:paraId="1A2C0AC0" w14:textId="77777777" w:rsidR="00FC7E52" w:rsidRPr="00567618" w:rsidRDefault="00FC7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BC:8A:99:A0:E3:28:CA:B3:09:20:1B:FD:21:D5:AC:B6:F3:5E:45:AF</w:t>
            </w:r>
          </w:p>
          <w:p w14:paraId="26A52664" w14:textId="77777777" w:rsidR="00FC7E52" w:rsidRPr="00567618" w:rsidRDefault="00FC7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cd3bea56dced0f35d224</w:t>
            </w:r>
          </w:p>
          <w:p w14:paraId="28BE9E79" w14:textId="77777777" w:rsidR="00FC7E52" w:rsidRPr="00567618" w:rsidRDefault="00FC7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dcmap:10 subprotocol="http"</w:t>
            </w:r>
          </w:p>
        </w:tc>
      </w:tr>
      <w:bookmarkEnd w:id="218"/>
      <w:bookmarkEnd w:id="219"/>
    </w:tbl>
    <w:p w14:paraId="28E4C1F2" w14:textId="77777777" w:rsidR="00FC7E52" w:rsidRPr="00567618" w:rsidRDefault="00FC7E52" w:rsidP="00FC7E52"/>
    <w:p w14:paraId="6AF13907" w14:textId="4C84246E" w:rsidR="00FC7E52" w:rsidRPr="00567618" w:rsidRDefault="00FC7E52" w:rsidP="00FC7E52">
      <w:r w:rsidRPr="00567618">
        <w:rPr>
          <w:lang w:eastAsia="ko-KR"/>
        </w:rPr>
        <w:t xml:space="preserve">Table A.17.6 demonstrates an example SDP (re-)offer that adds two non-bootstrap data channel streams used by </w:t>
      </w:r>
      <w:r w:rsidR="00735F32">
        <w:rPr>
          <w:lang w:eastAsia="ko-KR"/>
        </w:rPr>
        <w:t>a new data channel application retrieved via</w:t>
      </w:r>
      <w:r w:rsidRPr="00567618">
        <w:rPr>
          <w:lang w:eastAsia="ko-KR"/>
        </w:rPr>
        <w:t xml:space="preserve"> the bootstrap data channel in Table A.17.5. The data channel application streams (two in this example) desire specific loss and latency characteristics indicated by the "a=3gpp-qos-hint" line (see also Annex A.16)</w:t>
      </w:r>
      <w:r w:rsidR="00DA588F">
        <w:rPr>
          <w:lang w:eastAsia="ko-KR"/>
        </w:rPr>
        <w:t>, and they also terminate on different endpoints, e.g., on a server and on the remote UE, hence they</w:t>
      </w:r>
      <w:r w:rsidR="001C03E0">
        <w:rPr>
          <w:lang w:eastAsia="ko-KR"/>
        </w:rPr>
        <w:t xml:space="preserve"> are offered as a separate m= line</w:t>
      </w:r>
      <w:r w:rsidR="00DA588F">
        <w:rPr>
          <w:lang w:eastAsia="ko-KR"/>
        </w:rPr>
        <w:t>s</w:t>
      </w:r>
      <w:r w:rsidR="001C03E0">
        <w:rPr>
          <w:lang w:eastAsia="ko-KR"/>
        </w:rPr>
        <w:t xml:space="preserve"> </w:t>
      </w:r>
      <w:r w:rsidR="00DA588F">
        <w:rPr>
          <w:lang w:eastAsia="ko-KR"/>
        </w:rPr>
        <w:t xml:space="preserve">with </w:t>
      </w:r>
      <w:r w:rsidR="001C03E0">
        <w:rPr>
          <w:lang w:eastAsia="ko-KR"/>
        </w:rPr>
        <w:t>different QoS requirements</w:t>
      </w:r>
      <w:r w:rsidR="002B6A8C">
        <w:rPr>
          <w:lang w:eastAsia="ko-KR"/>
        </w:rPr>
        <w:t>.</w:t>
      </w:r>
      <w:r w:rsidR="001C03E0" w:rsidRPr="00567618">
        <w:rPr>
          <w:lang w:eastAsia="ko-KR"/>
        </w:rPr>
        <w:t xml:space="preserve"> </w:t>
      </w:r>
      <w:r w:rsidRPr="00567618">
        <w:rPr>
          <w:lang w:eastAsia="ko-KR"/>
        </w:rPr>
        <w:t>The stream with ID 38754 has a strict latency requirement and data older than 150 ms will not be transmitted or re-transmitted. The stream with ID 7216 requires lower loss but can accept somewhat higher latency than stream ID 38754 and therefore allows at most 5 SCTP-level retransmissions.</w:t>
      </w:r>
      <w:r w:rsidR="00DA588F" w:rsidRPr="00DA588F">
        <w:rPr>
          <w:lang w:eastAsia="ko-KR"/>
        </w:rPr>
        <w:t xml:space="preserve"> </w:t>
      </w:r>
      <w:r w:rsidR="00DA588F">
        <w:rPr>
          <w:lang w:eastAsia="ko-KR"/>
        </w:rPr>
        <w:t>The application using these data channels is identified by the "a=</w:t>
      </w:r>
      <w:r w:rsidR="00DA588F">
        <w:t>3gpp-req-app</w:t>
      </w:r>
      <w:r w:rsidR="00DA588F">
        <w:rPr>
          <w:lang w:eastAsia="ko-KR"/>
        </w:rPr>
        <w:t>" lines which also indicates that the two data channels are intended for communication with different end points, via the different "adc-stream-id-endpoint" parameter values, e.g., a server versus the remote UE.</w:t>
      </w:r>
    </w:p>
    <w:p w14:paraId="4325B2C2" w14:textId="77777777" w:rsidR="00FC7E52" w:rsidRPr="00567618" w:rsidRDefault="00FC7E52" w:rsidP="00805B98">
      <w:pPr>
        <w:pStyle w:val="TH"/>
      </w:pPr>
      <w:bookmarkStart w:id="220" w:name="_MCCTEMPBM_CRPT86940612___4"/>
      <w:r w:rsidRPr="00567618">
        <w:lastRenderedPageBreak/>
        <w:t>Table A.</w:t>
      </w:r>
      <w:r w:rsidRPr="00567618">
        <w:rPr>
          <w:lang w:eastAsia="ko-KR"/>
        </w:rPr>
        <w:t>17</w:t>
      </w:r>
      <w:r w:rsidRPr="00567618">
        <w:t>.6: Example SDP offer with data channel application 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C7E52" w:rsidRPr="00567618" w14:paraId="1004D494" w14:textId="77777777">
        <w:trPr>
          <w:jc w:val="center"/>
        </w:trPr>
        <w:tc>
          <w:tcPr>
            <w:tcW w:w="9639" w:type="dxa"/>
            <w:shd w:val="clear" w:color="auto" w:fill="auto"/>
          </w:tcPr>
          <w:p w14:paraId="1847A800" w14:textId="77777777" w:rsidR="00FC7E52" w:rsidRPr="00567618" w:rsidRDefault="00FC7E52">
            <w:pPr>
              <w:keepNext/>
              <w:keepLines/>
              <w:spacing w:after="0"/>
              <w:jc w:val="center"/>
              <w:rPr>
                <w:rFonts w:ascii="Arial" w:hAnsi="Arial"/>
                <w:b/>
                <w:sz w:val="18"/>
              </w:rPr>
            </w:pPr>
            <w:r w:rsidRPr="00567618">
              <w:rPr>
                <w:rFonts w:ascii="Arial" w:hAnsi="Arial"/>
                <w:b/>
                <w:sz w:val="18"/>
              </w:rPr>
              <w:t>SDP offer</w:t>
            </w:r>
          </w:p>
        </w:tc>
      </w:tr>
      <w:tr w:rsidR="00FC7E52" w:rsidRPr="00567618" w14:paraId="4812A28A" w14:textId="77777777">
        <w:trPr>
          <w:jc w:val="center"/>
        </w:trPr>
        <w:tc>
          <w:tcPr>
            <w:tcW w:w="9639" w:type="dxa"/>
            <w:shd w:val="clear" w:color="auto" w:fill="auto"/>
          </w:tcPr>
          <w:p w14:paraId="3B712BD8" w14:textId="77777777" w:rsidR="001C03E0" w:rsidRPr="005045AF" w:rsidRDefault="001C03E0" w:rsidP="001C0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221" w:name="_MCCTEMPBM_CRPT86940613___7" w:colFirst="0" w:colLast="0"/>
            <w:bookmarkStart w:id="222" w:name="MCCQCTEMPBM_00000168" w:colFirst="0" w:colLast="0"/>
            <w:bookmarkEnd w:id="220"/>
            <w:r w:rsidRPr="00EC0698">
              <w:rPr>
                <w:rFonts w:ascii="Courier New" w:hAnsi="Courier New"/>
                <w:noProof/>
                <w:sz w:val="16"/>
                <w:lang w:eastAsia="ko-KR"/>
              </w:rPr>
              <w:t>c=IN IP4 192.0.2.156</w:t>
            </w:r>
            <w:r>
              <w:rPr>
                <w:rFonts w:ascii="Courier New" w:hAnsi="Courier New"/>
                <w:noProof/>
                <w:sz w:val="16"/>
                <w:lang w:eastAsia="ko-KR"/>
              </w:rPr>
              <w:br/>
              <w:t>a=ice-options:ice2</w:t>
            </w:r>
          </w:p>
          <w:p w14:paraId="7FABC0E7" w14:textId="77777777" w:rsidR="001C03E0" w:rsidRPr="005045AF" w:rsidRDefault="001C03E0" w:rsidP="001C0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a=ice-lite</w:t>
            </w:r>
          </w:p>
          <w:p w14:paraId="7B144A09" w14:textId="77777777" w:rsidR="001C03E0" w:rsidRPr="005045AF" w:rsidRDefault="001C03E0" w:rsidP="001C0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245BFDAC" w14:textId="77777777" w:rsidR="00FC7E52" w:rsidRPr="00567618" w:rsidRDefault="00FC7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p>
          <w:p w14:paraId="781F6308" w14:textId="77777777" w:rsidR="00FC7E52" w:rsidRPr="00567618" w:rsidRDefault="00FC7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1DB3E294" w14:textId="77777777" w:rsidR="002F2275" w:rsidRPr="005045AF" w:rsidRDefault="002F2275" w:rsidP="002F2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672728E8" w14:textId="19081CD0" w:rsidR="00FC7E52" w:rsidRPr="00567618" w:rsidRDefault="002F2275" w:rsidP="002F2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r w:rsidR="00FC7E52" w:rsidRPr="00567618">
              <w:rPr>
                <w:rFonts w:ascii="Courier New" w:hAnsi="Courier New"/>
                <w:noProof/>
                <w:sz w:val="16"/>
                <w:lang w:eastAsia="ko-KR"/>
              </w:rPr>
              <w:t>a=max-message-size:1024</w:t>
            </w:r>
          </w:p>
          <w:p w14:paraId="645947FC" w14:textId="77777777" w:rsidR="00FC7E52" w:rsidRPr="00567618" w:rsidRDefault="00FC7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502B8A7A" w14:textId="0476677B" w:rsidR="00FC7E52" w:rsidRPr="00567618" w:rsidRDefault="00FC7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w:t>
            </w:r>
            <w:r w:rsidR="002F2275">
              <w:rPr>
                <w:rFonts w:ascii="Courier New" w:hAnsi="Courier New"/>
                <w:noProof/>
                <w:sz w:val="16"/>
                <w:lang w:eastAsia="ko-KR"/>
              </w:rPr>
              <w:t>actpass</w:t>
            </w:r>
          </w:p>
          <w:p w14:paraId="316C54CB" w14:textId="77777777" w:rsidR="00FC7E52" w:rsidRPr="00567618" w:rsidRDefault="00FC7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23FDCDDC" w14:textId="77777777" w:rsidR="00FC7E52" w:rsidRPr="00567618" w:rsidRDefault="00FC7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54D86490" w14:textId="77777777" w:rsidR="00DA588F" w:rsidRDefault="00FC7E52" w:rsidP="00DA588F">
            <w:pPr>
              <w:keepNext/>
              <w:keepLines/>
              <w:widowControl w:val="0"/>
              <w:tabs>
                <w:tab w:val="left" w:pos="1418"/>
                <w:tab w:val="left" w:pos="2835"/>
                <w:tab w:val="left" w:pos="4253"/>
                <w:tab w:val="left" w:pos="5670"/>
                <w:tab w:val="left" w:pos="7088"/>
                <w:tab w:val="left" w:pos="8505"/>
              </w:tabs>
              <w:spacing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5ACF29CB" w14:textId="0C96C839" w:rsidR="00FC7E52" w:rsidRPr="00567618" w:rsidRDefault="00FC7E52">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p>
          <w:p w14:paraId="1001BD8A" w14:textId="77777777" w:rsidR="002F2275" w:rsidRPr="005045AF" w:rsidRDefault="002F2275" w:rsidP="002F2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m=application 527</w:t>
            </w:r>
            <w:r>
              <w:rPr>
                <w:rFonts w:ascii="Courier New" w:hAnsi="Courier New"/>
                <w:noProof/>
                <w:sz w:val="16"/>
              </w:rPr>
              <w:t>20</w:t>
            </w:r>
            <w:r w:rsidRPr="005045AF">
              <w:rPr>
                <w:rFonts w:ascii="Courier New" w:hAnsi="Courier New"/>
                <w:noProof/>
                <w:sz w:val="16"/>
              </w:rPr>
              <w:t xml:space="preserve"> UDP/DTLS/SCTP </w:t>
            </w:r>
            <w:r w:rsidRPr="005045AF">
              <w:rPr>
                <w:rFonts w:ascii="Courier New" w:hAnsi="Courier New"/>
                <w:noProof/>
                <w:sz w:val="16"/>
                <w:lang w:eastAsia="ko-KR"/>
              </w:rPr>
              <w:t>webrtc-datachannel</w:t>
            </w:r>
          </w:p>
          <w:p w14:paraId="2DD119E5" w14:textId="77777777" w:rsidR="002F2275" w:rsidRPr="005045AF" w:rsidRDefault="002F2275" w:rsidP="002F2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hint="eastAsia"/>
                <w:noProof/>
                <w:sz w:val="16"/>
                <w:lang w:eastAsia="ko-KR"/>
              </w:rPr>
              <w:t>b=AS:</w:t>
            </w:r>
            <w:r>
              <w:rPr>
                <w:rFonts w:ascii="Courier New" w:hAnsi="Courier New"/>
                <w:noProof/>
                <w:sz w:val="16"/>
                <w:lang w:eastAsia="ko-KR"/>
              </w:rPr>
              <w:t>10</w:t>
            </w:r>
            <w:r w:rsidRPr="005045AF">
              <w:rPr>
                <w:rFonts w:ascii="Courier New" w:hAnsi="Courier New"/>
                <w:noProof/>
                <w:sz w:val="16"/>
                <w:lang w:eastAsia="ko-KR"/>
              </w:rPr>
              <w:t>00</w:t>
            </w:r>
          </w:p>
          <w:p w14:paraId="49DB39F6" w14:textId="77777777" w:rsidR="002F2275" w:rsidRPr="005045AF" w:rsidRDefault="002F2275" w:rsidP="002F2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52720</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7A4B6F0D" w14:textId="77777777" w:rsidR="002F2275" w:rsidRPr="005045AF" w:rsidRDefault="002F2275" w:rsidP="002F2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a=ice-pwd:</w:t>
            </w:r>
            <w:r w:rsidRPr="00EE17EC">
              <w:rPr>
                <w:rFonts w:ascii="Courier New" w:hAnsi="Courier New"/>
                <w:noProof/>
                <w:sz w:val="16"/>
                <w:lang w:eastAsia="ko-KR"/>
              </w:rPr>
              <w:t xml:space="preserve"> YH75Fviy6338Vbrhrlp8Yh</w:t>
            </w:r>
            <w:r>
              <w:rPr>
                <w:rFonts w:ascii="Courier New" w:hAnsi="Courier New"/>
                <w:noProof/>
                <w:sz w:val="16"/>
                <w:lang w:eastAsia="ko-KR"/>
              </w:rPr>
              <w:br/>
            </w:r>
            <w:r w:rsidRPr="005045AF">
              <w:rPr>
                <w:rFonts w:ascii="Courier New" w:hAnsi="Courier New"/>
                <w:noProof/>
                <w:sz w:val="16"/>
                <w:lang w:eastAsia="ko-KR"/>
              </w:rPr>
              <w:t>a=max-message-size:1024</w:t>
            </w:r>
          </w:p>
          <w:p w14:paraId="3AF03A03" w14:textId="77777777" w:rsidR="002F2275" w:rsidRPr="005045AF" w:rsidRDefault="002F2275" w:rsidP="002F2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a=sctp-port:5000</w:t>
            </w:r>
          </w:p>
          <w:p w14:paraId="2CEE5B55" w14:textId="4D6C9327" w:rsidR="002F2275" w:rsidRPr="005045AF" w:rsidRDefault="002F2275" w:rsidP="002F2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a=setup:</w:t>
            </w:r>
            <w:r>
              <w:rPr>
                <w:rFonts w:ascii="Courier New" w:hAnsi="Courier New"/>
                <w:noProof/>
                <w:sz w:val="16"/>
                <w:lang w:eastAsia="ko-KR"/>
              </w:rPr>
              <w:t>actpass</w:t>
            </w:r>
          </w:p>
          <w:p w14:paraId="4F32A857" w14:textId="77777777" w:rsidR="002F2275" w:rsidRPr="005045AF" w:rsidRDefault="002F2275" w:rsidP="002F2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 xml:space="preserve">a=fingerprint:SHA-1 </w:t>
            </w:r>
            <w:r w:rsidRPr="005045AF">
              <w:rPr>
                <w:rFonts w:ascii="Courier New" w:hAnsi="Courier New"/>
                <w:noProof/>
                <w:sz w:val="16"/>
              </w:rPr>
              <w:t>BC:8A:99:A0:E3:28:CA:B3:09:20:1B:FD:21:D5:AC:B6:F3:5E:45:AF</w:t>
            </w:r>
          </w:p>
          <w:p w14:paraId="6570F0FD" w14:textId="77777777" w:rsidR="002F2275" w:rsidRPr="005045AF" w:rsidRDefault="002F2275" w:rsidP="002F2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a=tls-id:</w:t>
            </w:r>
            <w:r w:rsidRPr="005045AF">
              <w:t xml:space="preserve"> </w:t>
            </w:r>
            <w:r w:rsidRPr="005045AF">
              <w:rPr>
                <w:rFonts w:ascii="Courier New" w:hAnsi="Courier New"/>
                <w:noProof/>
                <w:sz w:val="16"/>
              </w:rPr>
              <w:t>cd3bea56dced0f35d224</w:t>
            </w:r>
          </w:p>
          <w:p w14:paraId="3A3F3717" w14:textId="77777777" w:rsidR="00FC7E52" w:rsidRPr="00567618" w:rsidRDefault="00FC7E52">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dcmap:7216 max-retr=5;label="low loss"</w:t>
            </w:r>
          </w:p>
          <w:p w14:paraId="332AE02F" w14:textId="77777777" w:rsidR="00DA588F" w:rsidRPr="00567618" w:rsidRDefault="00DA588F" w:rsidP="00DA588F">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Pr>
                <w:rFonts w:ascii="Courier New" w:hAnsi="Courier New"/>
                <w:noProof/>
                <w:sz w:val="16"/>
              </w:rPr>
              <w:t>a=3gpp-req-app:”application1”;7216-UE</w:t>
            </w:r>
          </w:p>
          <w:p w14:paraId="74F67A6E" w14:textId="77777777" w:rsidR="00DA588F" w:rsidRDefault="00FC7E52" w:rsidP="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567618">
              <w:rPr>
                <w:rFonts w:ascii="Courier New" w:hAnsi="Courier New" w:cs="Courier New"/>
                <w:noProof/>
                <w:sz w:val="16"/>
                <w:szCs w:val="16"/>
              </w:rPr>
              <w:t>a=3gpp-qos-hint:loss=0.01;latency=100</w:t>
            </w:r>
          </w:p>
          <w:p w14:paraId="2EC3C5C6" w14:textId="77777777" w:rsidR="00DA588F" w:rsidRDefault="00DA588F" w:rsidP="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2787017E" w14:textId="77777777" w:rsidR="00DA588F" w:rsidRPr="005045AF" w:rsidRDefault="00DA588F" w:rsidP="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m=application 527</w:t>
            </w:r>
            <w:r>
              <w:rPr>
                <w:rFonts w:ascii="Courier New" w:hAnsi="Courier New"/>
                <w:noProof/>
                <w:sz w:val="16"/>
              </w:rPr>
              <w:t>24</w:t>
            </w:r>
            <w:r w:rsidRPr="005045AF">
              <w:rPr>
                <w:rFonts w:ascii="Courier New" w:hAnsi="Courier New"/>
                <w:noProof/>
                <w:sz w:val="16"/>
              </w:rPr>
              <w:t xml:space="preserve"> UDP/DTLS/SCTP </w:t>
            </w:r>
            <w:r w:rsidRPr="005045AF">
              <w:rPr>
                <w:rFonts w:ascii="Courier New" w:hAnsi="Courier New"/>
                <w:noProof/>
                <w:sz w:val="16"/>
                <w:lang w:eastAsia="ko-KR"/>
              </w:rPr>
              <w:t>webrtc-datachannel</w:t>
            </w:r>
          </w:p>
          <w:p w14:paraId="0150F9F9" w14:textId="77777777" w:rsidR="00DA588F" w:rsidRPr="005045AF" w:rsidRDefault="00DA588F" w:rsidP="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hint="eastAsia"/>
                <w:noProof/>
                <w:sz w:val="16"/>
                <w:lang w:eastAsia="ko-KR"/>
              </w:rPr>
              <w:t>b=AS:</w:t>
            </w:r>
            <w:r>
              <w:rPr>
                <w:rFonts w:ascii="Courier New" w:hAnsi="Courier New"/>
                <w:noProof/>
                <w:sz w:val="16"/>
                <w:lang w:eastAsia="ko-KR"/>
              </w:rPr>
              <w:t>10</w:t>
            </w:r>
            <w:r w:rsidRPr="005045AF">
              <w:rPr>
                <w:rFonts w:ascii="Courier New" w:hAnsi="Courier New"/>
                <w:noProof/>
                <w:sz w:val="16"/>
                <w:lang w:eastAsia="ko-KR"/>
              </w:rPr>
              <w:t>00</w:t>
            </w:r>
          </w:p>
          <w:p w14:paraId="1A92659B" w14:textId="77777777" w:rsidR="00DA588F" w:rsidRPr="005045AF" w:rsidRDefault="00DA588F" w:rsidP="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52724</w:t>
            </w:r>
            <w:r w:rsidRPr="005C10FC">
              <w:rPr>
                <w:rFonts w:ascii="Courier New" w:hAnsi="Courier New"/>
                <w:noProof/>
                <w:sz w:val="16"/>
                <w:lang w:eastAsia="ko-KR"/>
              </w:rPr>
              <w:t xml:space="preserve"> typ host</w:t>
            </w:r>
            <w:r>
              <w:rPr>
                <w:rFonts w:ascii="Courier New" w:hAnsi="Courier New"/>
                <w:noProof/>
                <w:sz w:val="16"/>
                <w:lang w:eastAsia="ko-KR"/>
              </w:rPr>
              <w:br/>
              <w:t>a=ice-ufrag:3cD2</w:t>
            </w:r>
          </w:p>
          <w:p w14:paraId="7D509BDC" w14:textId="77777777" w:rsidR="00DA588F" w:rsidRPr="005045AF" w:rsidRDefault="00DA588F" w:rsidP="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a=ice-pwd:</w:t>
            </w:r>
            <w:r w:rsidRPr="00EE17EC">
              <w:rPr>
                <w:rFonts w:ascii="Courier New" w:hAnsi="Courier New"/>
                <w:noProof/>
                <w:sz w:val="16"/>
                <w:lang w:eastAsia="ko-KR"/>
              </w:rPr>
              <w:t xml:space="preserve"> YH75Fviy6338Vbrhrl</w:t>
            </w:r>
            <w:r>
              <w:rPr>
                <w:rFonts w:ascii="Courier New" w:hAnsi="Courier New"/>
                <w:noProof/>
                <w:sz w:val="16"/>
                <w:lang w:eastAsia="ko-KR"/>
              </w:rPr>
              <w:t>rsct</w:t>
            </w:r>
            <w:r>
              <w:rPr>
                <w:rFonts w:ascii="Courier New" w:hAnsi="Courier New"/>
                <w:noProof/>
                <w:sz w:val="16"/>
                <w:lang w:eastAsia="ko-KR"/>
              </w:rPr>
              <w:br/>
            </w:r>
            <w:r w:rsidRPr="005045AF">
              <w:rPr>
                <w:rFonts w:ascii="Courier New" w:hAnsi="Courier New"/>
                <w:noProof/>
                <w:sz w:val="16"/>
                <w:lang w:eastAsia="ko-KR"/>
              </w:rPr>
              <w:t>a=max-message-size:1024</w:t>
            </w:r>
          </w:p>
          <w:p w14:paraId="1878473D" w14:textId="77777777" w:rsidR="00DA588F" w:rsidRPr="005045AF" w:rsidRDefault="00DA588F" w:rsidP="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a=sctp-port:5000</w:t>
            </w:r>
          </w:p>
          <w:p w14:paraId="5951B837" w14:textId="77777777" w:rsidR="00DA588F" w:rsidRPr="005045AF" w:rsidRDefault="00DA588F" w:rsidP="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a=setup:</w:t>
            </w:r>
            <w:r>
              <w:rPr>
                <w:rFonts w:ascii="Courier New" w:hAnsi="Courier New"/>
                <w:noProof/>
                <w:sz w:val="16"/>
                <w:lang w:eastAsia="ko-KR"/>
              </w:rPr>
              <w:t>actpass</w:t>
            </w:r>
          </w:p>
          <w:p w14:paraId="2F14F3A4" w14:textId="77777777" w:rsidR="00DA588F" w:rsidRPr="005045AF" w:rsidRDefault="00DA588F" w:rsidP="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 xml:space="preserve">a=fingerprint:SHA-1 </w:t>
            </w:r>
            <w:r w:rsidRPr="005045AF">
              <w:rPr>
                <w:rFonts w:ascii="Courier New" w:hAnsi="Courier New"/>
                <w:noProof/>
                <w:sz w:val="16"/>
              </w:rPr>
              <w:t>BC:8A:99:A0:E3:28:CA:B3:09:20:1B:FD:21:D5:AC:B6:F3:5E:</w:t>
            </w:r>
            <w:r>
              <w:rPr>
                <w:rFonts w:ascii="Courier New" w:hAnsi="Courier New"/>
                <w:noProof/>
                <w:sz w:val="16"/>
              </w:rPr>
              <w:t>23:56</w:t>
            </w:r>
          </w:p>
          <w:p w14:paraId="51D3B65D" w14:textId="77777777" w:rsidR="00DA588F" w:rsidRPr="005045AF" w:rsidRDefault="00DA588F" w:rsidP="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a=tls-id:</w:t>
            </w:r>
            <w:r w:rsidRPr="005045AF">
              <w:t xml:space="preserve"> </w:t>
            </w:r>
            <w:r w:rsidRPr="005045AF">
              <w:rPr>
                <w:rFonts w:ascii="Courier New" w:hAnsi="Courier New"/>
                <w:noProof/>
                <w:sz w:val="16"/>
              </w:rPr>
              <w:t>cd3bea56dced0f35</w:t>
            </w:r>
            <w:r>
              <w:rPr>
                <w:rFonts w:ascii="Courier New" w:hAnsi="Courier New"/>
                <w:noProof/>
                <w:sz w:val="16"/>
              </w:rPr>
              <w:t>e256</w:t>
            </w:r>
          </w:p>
          <w:p w14:paraId="4207FB2E" w14:textId="77777777" w:rsidR="00DA588F" w:rsidRPr="00567618" w:rsidRDefault="00DA588F" w:rsidP="00DA588F">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dcmap:38754 max-time=150;label="low latency"</w:t>
            </w:r>
          </w:p>
          <w:p w14:paraId="473BF50B" w14:textId="77777777" w:rsidR="00DA588F" w:rsidRPr="00652638" w:rsidRDefault="00DA588F" w:rsidP="00DA588F">
            <w:pPr>
              <w:keepNext/>
              <w:keepLines/>
              <w:widowControl w:val="0"/>
              <w:tabs>
                <w:tab w:val="left" w:pos="1418"/>
                <w:tab w:val="left" w:pos="2835"/>
                <w:tab w:val="left" w:pos="4253"/>
                <w:tab w:val="left" w:pos="5670"/>
                <w:tab w:val="left" w:pos="7088"/>
                <w:tab w:val="left" w:pos="8505"/>
              </w:tabs>
              <w:spacing w:before="40" w:after="0"/>
              <w:rPr>
                <w:rFonts w:ascii="Courier New" w:hAnsi="Courier New" w:cs="Courier New"/>
                <w:sz w:val="16"/>
                <w:szCs w:val="16"/>
              </w:rPr>
            </w:pPr>
            <w:r w:rsidRPr="00652638">
              <w:rPr>
                <w:rFonts w:ascii="Courier New" w:hAnsi="Courier New" w:cs="Courier New"/>
                <w:sz w:val="16"/>
                <w:szCs w:val="16"/>
              </w:rPr>
              <w:t>a=</w:t>
            </w:r>
            <w:r>
              <w:rPr>
                <w:rFonts w:ascii="Courier New" w:hAnsi="Courier New" w:cs="Courier New"/>
                <w:sz w:val="16"/>
                <w:szCs w:val="16"/>
              </w:rPr>
              <w:t>3gpp-req-app</w:t>
            </w:r>
            <w:r w:rsidRPr="00652638">
              <w:rPr>
                <w:rFonts w:ascii="Courier New" w:hAnsi="Courier New" w:cs="Courier New"/>
                <w:sz w:val="16"/>
                <w:szCs w:val="16"/>
              </w:rPr>
              <w:t>:”application1”</w:t>
            </w:r>
            <w:r>
              <w:rPr>
                <w:rFonts w:ascii="Courier New" w:hAnsi="Courier New" w:cs="Courier New"/>
                <w:sz w:val="16"/>
                <w:szCs w:val="16"/>
              </w:rPr>
              <w:t>;38754-Server</w:t>
            </w:r>
          </w:p>
          <w:p w14:paraId="26313032" w14:textId="62347EF6" w:rsidR="00FC7E52" w:rsidRPr="00567618" w:rsidRDefault="00DA588F" w:rsidP="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a=3gpp-qos-hint:loss=0.01;latency=100</w:t>
            </w:r>
          </w:p>
        </w:tc>
      </w:tr>
    </w:tbl>
    <w:p w14:paraId="3A3310F7" w14:textId="77777777" w:rsidR="002B6A8C" w:rsidRDefault="002B6A8C" w:rsidP="002B6A8C">
      <w:pPr>
        <w:rPr>
          <w:rFonts w:eastAsia="DengXian"/>
          <w:noProof/>
          <w:lang w:eastAsia="zh-CN"/>
        </w:rPr>
      </w:pPr>
      <w:bookmarkStart w:id="223" w:name="_Toc99466869"/>
      <w:bookmarkEnd w:id="221"/>
      <w:bookmarkEnd w:id="222"/>
    </w:p>
    <w:p w14:paraId="541E96F1" w14:textId="77777777" w:rsidR="002B6A8C" w:rsidRDefault="002B6A8C" w:rsidP="002B6A8C">
      <w:pPr>
        <w:rPr>
          <w:rFonts w:eastAsia="DengXian"/>
          <w:noProof/>
          <w:lang w:eastAsia="zh-CN"/>
        </w:rPr>
      </w:pPr>
      <w:r>
        <w:rPr>
          <w:rFonts w:eastAsia="DengXian" w:hint="eastAsia"/>
          <w:noProof/>
          <w:lang w:eastAsia="zh-CN"/>
        </w:rPr>
        <w:t>T</w:t>
      </w:r>
      <w:r>
        <w:rPr>
          <w:rFonts w:eastAsia="DengXian"/>
          <w:noProof/>
          <w:lang w:eastAsia="zh-CN"/>
        </w:rPr>
        <w:t>able A.17.7 demonstrates an example SDP offer that is transferred from User A’s network (the originating network) to U</w:t>
      </w:r>
      <w:r>
        <w:rPr>
          <w:rFonts w:eastAsia="DengXian" w:hint="eastAsia"/>
          <w:noProof/>
          <w:lang w:eastAsia="zh-CN"/>
        </w:rPr>
        <w:t>ser</w:t>
      </w:r>
      <w:r>
        <w:rPr>
          <w:rFonts w:eastAsia="DengXian"/>
          <w:noProof/>
          <w:lang w:eastAsia="zh-CN"/>
        </w:rPr>
        <w:t xml:space="preserve"> B’s network (the terminating network). There are two bootstrap data channels with stream ID 100 in the SDP offer, one is marked by </w:t>
      </w:r>
      <w:r w:rsidRPr="00695A6C">
        <w:rPr>
          <w:rFonts w:eastAsia="DengXian"/>
          <w:noProof/>
          <w:lang w:eastAsia="zh-CN"/>
        </w:rPr>
        <w:t>"</w:t>
      </w:r>
      <w:r>
        <w:rPr>
          <w:rFonts w:eastAsia="DengXian"/>
          <w:noProof/>
          <w:lang w:eastAsia="zh-CN"/>
        </w:rPr>
        <w:t>a=3gpp-bdc-used-by:sender</w:t>
      </w:r>
      <w:r w:rsidRPr="00695A6C">
        <w:rPr>
          <w:rFonts w:eastAsia="DengXian"/>
          <w:noProof/>
          <w:lang w:eastAsia="zh-CN"/>
        </w:rPr>
        <w:t>"</w:t>
      </w:r>
      <w:r>
        <w:rPr>
          <w:rFonts w:eastAsia="DengXian"/>
          <w:noProof/>
          <w:lang w:eastAsia="zh-CN"/>
        </w:rPr>
        <w:t xml:space="preserve"> line which means it is established between User A and User B’s network, the other is marked by </w:t>
      </w:r>
      <w:r w:rsidRPr="00695A6C">
        <w:rPr>
          <w:rFonts w:eastAsia="DengXian"/>
          <w:noProof/>
          <w:lang w:eastAsia="zh-CN"/>
        </w:rPr>
        <w:t>"</w:t>
      </w:r>
      <w:r>
        <w:rPr>
          <w:rFonts w:eastAsia="DengXian"/>
          <w:noProof/>
          <w:lang w:eastAsia="zh-CN"/>
        </w:rPr>
        <w:t>a=3gpp-bdc-used-by:receiver</w:t>
      </w:r>
      <w:r w:rsidRPr="00695A6C">
        <w:rPr>
          <w:rFonts w:eastAsia="DengXian"/>
          <w:noProof/>
          <w:lang w:eastAsia="zh-CN"/>
        </w:rPr>
        <w:t>"</w:t>
      </w:r>
      <w:r>
        <w:rPr>
          <w:rFonts w:eastAsia="DengXian"/>
          <w:noProof/>
          <w:lang w:eastAsia="zh-CN"/>
        </w:rPr>
        <w:t xml:space="preserve"> line which means it is established between User A’s network and User B. </w:t>
      </w:r>
    </w:p>
    <w:p w14:paraId="349172C5" w14:textId="77777777" w:rsidR="002B6A8C" w:rsidRPr="00567618" w:rsidRDefault="002B6A8C" w:rsidP="002B6A8C">
      <w:pPr>
        <w:keepNext/>
        <w:keepLines/>
        <w:spacing w:before="60"/>
        <w:jc w:val="center"/>
        <w:rPr>
          <w:rFonts w:ascii="Arial" w:hAnsi="Arial"/>
          <w:b/>
        </w:rPr>
      </w:pPr>
      <w:bookmarkStart w:id="224" w:name="MCCQCTEMPBM_00000311"/>
      <w:r w:rsidRPr="00567618">
        <w:rPr>
          <w:rFonts w:ascii="Arial" w:hAnsi="Arial"/>
          <w:b/>
        </w:rPr>
        <w:t>Table A.</w:t>
      </w:r>
      <w:r w:rsidRPr="00567618">
        <w:rPr>
          <w:rFonts w:ascii="Arial" w:hAnsi="Arial"/>
          <w:b/>
          <w:lang w:eastAsia="ko-KR"/>
        </w:rPr>
        <w:t>17</w:t>
      </w:r>
      <w:r w:rsidRPr="00567618">
        <w:rPr>
          <w:rFonts w:ascii="Arial" w:hAnsi="Arial"/>
          <w:b/>
        </w:rPr>
        <w:t>.</w:t>
      </w:r>
      <w:r>
        <w:rPr>
          <w:rFonts w:ascii="Arial" w:hAnsi="Arial"/>
          <w:b/>
        </w:rPr>
        <w:t>7</w:t>
      </w:r>
      <w:r w:rsidRPr="00567618">
        <w:rPr>
          <w:rFonts w:ascii="Arial" w:hAnsi="Arial"/>
          <w:b/>
        </w:rPr>
        <w:t xml:space="preserve">: Example SDP offer with </w:t>
      </w:r>
      <w:r>
        <w:rPr>
          <w:rFonts w:ascii="Arial" w:hAnsi="Arial"/>
          <w:b/>
        </w:rPr>
        <w:t xml:space="preserve">two bootstrap </w:t>
      </w:r>
      <w:r w:rsidRPr="00567618">
        <w:rPr>
          <w:rFonts w:ascii="Arial" w:hAnsi="Arial"/>
          <w:b/>
        </w:rPr>
        <w:t>data channel</w:t>
      </w:r>
      <w:r>
        <w:rPr>
          <w:rFonts w:ascii="Arial" w:hAnsi="Arial"/>
          <w:b/>
        </w:rPr>
        <w:t xml:space="preserve">s with </w:t>
      </w:r>
      <w:r w:rsidRPr="00567618">
        <w:rPr>
          <w:rFonts w:ascii="Arial" w:hAnsi="Arial"/>
          <w:b/>
        </w:rPr>
        <w:t>stream</w:t>
      </w:r>
      <w:r>
        <w:rPr>
          <w:rFonts w:ascii="Arial" w:hAnsi="Arial"/>
          <w:b/>
        </w:rPr>
        <w:t xml:space="preserve"> ID 100</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2B6A8C" w:rsidRPr="00567618" w14:paraId="75B01237" w14:textId="77777777" w:rsidTr="7A42DD27">
        <w:trPr>
          <w:jc w:val="center"/>
        </w:trPr>
        <w:tc>
          <w:tcPr>
            <w:tcW w:w="9639" w:type="dxa"/>
            <w:shd w:val="clear" w:color="auto" w:fill="auto"/>
          </w:tcPr>
          <w:bookmarkEnd w:id="224"/>
          <w:p w14:paraId="4AECB387" w14:textId="77777777" w:rsidR="002B6A8C" w:rsidRPr="00567618" w:rsidRDefault="002B6A8C">
            <w:pPr>
              <w:keepNext/>
              <w:keepLines/>
              <w:spacing w:after="0"/>
              <w:jc w:val="center"/>
              <w:rPr>
                <w:rFonts w:ascii="Arial" w:hAnsi="Arial"/>
                <w:b/>
                <w:sz w:val="18"/>
              </w:rPr>
            </w:pPr>
            <w:r w:rsidRPr="00567618">
              <w:rPr>
                <w:rFonts w:ascii="Arial" w:hAnsi="Arial"/>
                <w:b/>
                <w:sz w:val="18"/>
              </w:rPr>
              <w:t>SDP offer</w:t>
            </w:r>
          </w:p>
        </w:tc>
      </w:tr>
      <w:tr w:rsidR="002B6A8C" w:rsidRPr="008B49F9" w14:paraId="77ACF40D" w14:textId="77777777" w:rsidTr="7A42DD27">
        <w:trPr>
          <w:jc w:val="center"/>
        </w:trPr>
        <w:tc>
          <w:tcPr>
            <w:tcW w:w="9639" w:type="dxa"/>
            <w:shd w:val="clear" w:color="auto" w:fill="auto"/>
          </w:tcPr>
          <w:p w14:paraId="7EB7AF74" w14:textId="77777777" w:rsidR="002B6A8C" w:rsidRPr="00567618" w:rsidRDefault="002B6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25" w:name="MCCQCTEMPBM_00000169" w:colFirst="0" w:colLast="0"/>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p>
          <w:p w14:paraId="67D2EF7F" w14:textId="77777777" w:rsidR="002B6A8C" w:rsidRPr="00567618" w:rsidRDefault="002B6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223ACCCE" w14:textId="77777777" w:rsidR="002B6A8C" w:rsidRPr="00567618" w:rsidRDefault="002B6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44CFC35E" w14:textId="77777777" w:rsidR="002B6A8C" w:rsidRPr="00567618" w:rsidRDefault="002B6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7186C064" w14:textId="77777777" w:rsidR="002B6A8C" w:rsidRPr="00567618" w:rsidRDefault="002B6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598FB4F6" w14:textId="77777777" w:rsidR="002B6A8C" w:rsidRPr="00567618" w:rsidRDefault="002B6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791E2C49" w14:textId="77777777" w:rsidR="002B6A8C" w:rsidRPr="00567618" w:rsidRDefault="002B6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1595F471" w14:textId="77777777" w:rsidR="002B6A8C" w:rsidRPr="008B49F9" w:rsidRDefault="002B6A8C">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lang w:val="pt-PT"/>
                <w:rPrChange w:id="226" w:author="Ericsson" w:date="2025-02-04T10:46:00Z">
                  <w:rPr>
                    <w:rFonts w:ascii="Courier New" w:hAnsi="Courier New"/>
                    <w:sz w:val="16"/>
                  </w:rPr>
                </w:rPrChange>
              </w:rPr>
            </w:pPr>
            <w:r w:rsidRPr="008B49F9">
              <w:rPr>
                <w:rFonts w:ascii="Courier New" w:hAnsi="Courier New" w:cs="Courier New"/>
                <w:sz w:val="16"/>
                <w:szCs w:val="16"/>
                <w:lang w:val="pt-PT"/>
                <w:rPrChange w:id="227" w:author="Ericsson" w:date="2025-02-04T10:46:00Z">
                  <w:rPr>
                    <w:rFonts w:ascii="Courier New" w:hAnsi="Courier New" w:cs="Courier New"/>
                    <w:sz w:val="16"/>
                    <w:szCs w:val="16"/>
                  </w:rPr>
                </w:rPrChange>
              </w:rPr>
              <w:t>a=</w:t>
            </w:r>
            <w:r w:rsidRPr="008B49F9">
              <w:rPr>
                <w:rFonts w:ascii="Courier New" w:hAnsi="Courier New"/>
                <w:sz w:val="16"/>
                <w:lang w:val="pt-PT"/>
                <w:rPrChange w:id="228" w:author="Ericsson" w:date="2025-02-04T10:46:00Z">
                  <w:rPr>
                    <w:rFonts w:ascii="Courier New" w:hAnsi="Courier New"/>
                    <w:sz w:val="16"/>
                  </w:rPr>
                </w:rPrChange>
              </w:rPr>
              <w:t>dcmap:100 subprotocol="http"</w:t>
            </w:r>
          </w:p>
          <w:p w14:paraId="34CF59B6" w14:textId="77777777" w:rsidR="002B6A8C" w:rsidRPr="008B49F9" w:rsidRDefault="002B6A8C" w:rsidP="7A42DD27">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szCs w:val="16"/>
              </w:rPr>
            </w:pPr>
            <w:r w:rsidRPr="7A42DD27">
              <w:rPr>
                <w:rFonts w:ascii="Courier New" w:hAnsi="Courier New"/>
                <w:sz w:val="16"/>
                <w:szCs w:val="16"/>
              </w:rPr>
              <w:t>a=3gpp-bdc-used-by:sender</w:t>
            </w:r>
          </w:p>
          <w:p w14:paraId="11B1599C" w14:textId="77777777" w:rsidR="002B6A8C" w:rsidRPr="008B49F9" w:rsidRDefault="002B6A8C">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lang w:val="pt-PT"/>
                <w:rPrChange w:id="229" w:author="Ericsson" w:date="2025-02-04T10:46:00Z">
                  <w:rPr>
                    <w:rFonts w:ascii="Courier New" w:hAnsi="Courier New"/>
                    <w:sz w:val="16"/>
                  </w:rPr>
                </w:rPrChange>
              </w:rPr>
            </w:pPr>
          </w:p>
          <w:p w14:paraId="5BC77BE1" w14:textId="77777777" w:rsidR="002B6A8C" w:rsidRPr="00567618" w:rsidRDefault="002B6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w:t>
            </w:r>
            <w:r>
              <w:rPr>
                <w:rFonts w:ascii="Courier New" w:hAnsi="Courier New"/>
                <w:noProof/>
                <w:sz w:val="16"/>
              </w:rPr>
              <w:t>22</w:t>
            </w:r>
            <w:r w:rsidRPr="00567618">
              <w:rPr>
                <w:rFonts w:ascii="Courier New" w:hAnsi="Courier New"/>
                <w:noProof/>
                <w:sz w:val="16"/>
              </w:rPr>
              <w:t xml:space="preserve"> UDP/DTLS/SCTP </w:t>
            </w:r>
            <w:r w:rsidRPr="00567618">
              <w:rPr>
                <w:rFonts w:ascii="Courier New" w:hAnsi="Courier New"/>
                <w:noProof/>
                <w:sz w:val="16"/>
                <w:lang w:eastAsia="ko-KR"/>
              </w:rPr>
              <w:t>webrtc-datachannel</w:t>
            </w:r>
          </w:p>
          <w:p w14:paraId="0EE84826" w14:textId="77777777" w:rsidR="002B6A8C" w:rsidRPr="00567618" w:rsidRDefault="002B6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00249261" w14:textId="77777777" w:rsidR="002B6A8C" w:rsidRPr="00567618" w:rsidRDefault="002B6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16104C09" w14:textId="77777777" w:rsidR="002B6A8C" w:rsidRPr="00567618" w:rsidRDefault="002B6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0A41C2FA" w14:textId="77777777" w:rsidR="002B6A8C" w:rsidRPr="00567618" w:rsidRDefault="002B6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17E19A2A" w14:textId="77777777" w:rsidR="002B6A8C" w:rsidRPr="00567618" w:rsidRDefault="002B6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w:t>
            </w:r>
            <w:r w:rsidRPr="00567618">
              <w:rPr>
                <w:rFonts w:ascii="Courier New" w:hAnsi="Courier New"/>
                <w:noProof/>
                <w:sz w:val="16"/>
              </w:rPr>
              <w:t>fingerprint:SHA-1 BC:8A:99:A0:E3:28:CA:B3:09:20:1B:FD:21:D5:AC:B6:F3:5E:45:AF</w:t>
            </w:r>
          </w:p>
          <w:p w14:paraId="44E402C6" w14:textId="77777777" w:rsidR="002B6A8C" w:rsidRPr="00567618" w:rsidRDefault="002B6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cd3bea56dced0f35d224</w:t>
            </w:r>
          </w:p>
          <w:p w14:paraId="7A4B36D5" w14:textId="77777777" w:rsidR="002B6A8C" w:rsidRPr="008B49F9" w:rsidRDefault="002B6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PT"/>
                <w:rPrChange w:id="230" w:author="Ericsson" w:date="2025-02-04T10:46:00Z">
                  <w:rPr>
                    <w:rFonts w:ascii="Courier New" w:hAnsi="Courier New"/>
                    <w:sz w:val="16"/>
                  </w:rPr>
                </w:rPrChange>
              </w:rPr>
            </w:pPr>
            <w:r w:rsidRPr="008B49F9">
              <w:rPr>
                <w:rFonts w:ascii="Courier New" w:hAnsi="Courier New" w:cs="Courier New"/>
                <w:sz w:val="16"/>
                <w:szCs w:val="16"/>
                <w:lang w:val="pt-PT"/>
                <w:rPrChange w:id="231" w:author="Ericsson" w:date="2025-02-04T10:46:00Z">
                  <w:rPr>
                    <w:rFonts w:ascii="Courier New" w:hAnsi="Courier New" w:cs="Courier New"/>
                    <w:sz w:val="16"/>
                    <w:szCs w:val="16"/>
                  </w:rPr>
                </w:rPrChange>
              </w:rPr>
              <w:lastRenderedPageBreak/>
              <w:t>a=</w:t>
            </w:r>
            <w:r w:rsidRPr="008B49F9">
              <w:rPr>
                <w:rFonts w:ascii="Courier New" w:hAnsi="Courier New"/>
                <w:sz w:val="16"/>
                <w:lang w:val="pt-PT"/>
                <w:rPrChange w:id="232" w:author="Ericsson" w:date="2025-02-04T10:46:00Z">
                  <w:rPr>
                    <w:rFonts w:ascii="Courier New" w:hAnsi="Courier New"/>
                    <w:sz w:val="16"/>
                  </w:rPr>
                </w:rPrChange>
              </w:rPr>
              <w:t>dcmap:100 subprotocol="http"</w:t>
            </w:r>
          </w:p>
          <w:p w14:paraId="328371AE" w14:textId="77777777" w:rsidR="002B6A8C" w:rsidRPr="008B49F9" w:rsidRDefault="002B6A8C" w:rsidP="7A42D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szCs w:val="18"/>
                <w:lang w:eastAsia="ko-KR"/>
              </w:rPr>
            </w:pPr>
            <w:r w:rsidRPr="7A42DD27">
              <w:rPr>
                <w:rFonts w:ascii="Courier New" w:hAnsi="Courier New"/>
                <w:sz w:val="16"/>
                <w:szCs w:val="16"/>
              </w:rPr>
              <w:t>a=3gpp-bdc-used-by:receiver</w:t>
            </w:r>
          </w:p>
        </w:tc>
      </w:tr>
      <w:bookmarkEnd w:id="225"/>
    </w:tbl>
    <w:p w14:paraId="05249B81" w14:textId="77777777" w:rsidR="00805B98" w:rsidRPr="008B49F9" w:rsidRDefault="00805B98" w:rsidP="00805B98">
      <w:pPr>
        <w:rPr>
          <w:lang w:val="pt-PT"/>
          <w:rPrChange w:id="233" w:author="Ericsson" w:date="2025-02-04T10:46:00Z">
            <w:rPr/>
          </w:rPrChange>
        </w:rPr>
      </w:pPr>
    </w:p>
    <w:p w14:paraId="50817DA7" w14:textId="77777777" w:rsidR="00DA588F" w:rsidRDefault="00DA588F" w:rsidP="00DA588F">
      <w:pPr>
        <w:rPr>
          <w:noProof/>
        </w:rPr>
      </w:pPr>
      <w:r>
        <w:rPr>
          <w:lang w:eastAsia="ko-KR"/>
        </w:rPr>
        <w:t>The "a=</w:t>
      </w:r>
      <w:r>
        <w:t>3gpp-req-app"</w:t>
      </w:r>
      <w:r>
        <w:rPr>
          <w:lang w:eastAsia="ko-KR"/>
        </w:rPr>
        <w:t xml:space="preserve"> lines in Table A.17.6 allow the remote UE to (re-)answer and accept the two new data channels for the application as </w:t>
      </w:r>
      <w:r w:rsidRPr="00567618">
        <w:rPr>
          <w:lang w:eastAsia="ko-KR"/>
        </w:rPr>
        <w:t>Table A.17.</w:t>
      </w:r>
      <w:r>
        <w:rPr>
          <w:lang w:eastAsia="ko-KR"/>
        </w:rPr>
        <w:t>8</w:t>
      </w:r>
      <w:r w:rsidRPr="00567618">
        <w:rPr>
          <w:lang w:eastAsia="ko-KR"/>
        </w:rPr>
        <w:t xml:space="preserve"> </w:t>
      </w:r>
      <w:r>
        <w:rPr>
          <w:lang w:eastAsia="ko-KR"/>
        </w:rPr>
        <w:t xml:space="preserve">illustrates. Table </w:t>
      </w:r>
      <w:r w:rsidRPr="00567618">
        <w:rPr>
          <w:lang w:eastAsia="ko-KR"/>
        </w:rPr>
        <w:t>A.17.</w:t>
      </w:r>
      <w:r>
        <w:rPr>
          <w:lang w:eastAsia="ko-KR"/>
        </w:rPr>
        <w:t>8 also suggest that the network used the "adc-stream-id-endpoint" values and resolved that the second "adc-stream-id-endpoint" is to be a server and provided its IP address on the corresponding media description.</w:t>
      </w:r>
    </w:p>
    <w:p w14:paraId="12BE4FCE" w14:textId="77777777" w:rsidR="00DA588F" w:rsidRPr="00567618" w:rsidRDefault="00DA588F" w:rsidP="00DA588F">
      <w:pPr>
        <w:keepNext/>
        <w:keepLines/>
        <w:spacing w:before="60"/>
        <w:jc w:val="center"/>
        <w:rPr>
          <w:rFonts w:ascii="Arial" w:hAnsi="Arial"/>
          <w:b/>
        </w:rPr>
      </w:pPr>
      <w:bookmarkStart w:id="234" w:name="MCCQCTEMPBM_00000312"/>
      <w:r w:rsidRPr="00567618">
        <w:rPr>
          <w:rFonts w:ascii="Arial" w:hAnsi="Arial"/>
          <w:b/>
        </w:rPr>
        <w:t>Table A.</w:t>
      </w:r>
      <w:r w:rsidRPr="00567618">
        <w:rPr>
          <w:rFonts w:ascii="Arial" w:hAnsi="Arial"/>
          <w:b/>
          <w:lang w:eastAsia="ko-KR"/>
        </w:rPr>
        <w:t>17</w:t>
      </w:r>
      <w:r w:rsidRPr="00567618">
        <w:rPr>
          <w:rFonts w:ascii="Arial" w:hAnsi="Arial"/>
          <w:b/>
        </w:rPr>
        <w:t>.</w:t>
      </w:r>
      <w:r>
        <w:rPr>
          <w:rFonts w:ascii="Arial" w:hAnsi="Arial"/>
          <w:b/>
        </w:rPr>
        <w:t>8</w:t>
      </w:r>
      <w:r w:rsidRPr="00567618">
        <w:rPr>
          <w:rFonts w:ascii="Arial" w:hAnsi="Arial"/>
          <w:b/>
        </w:rPr>
        <w:t xml:space="preserve">: Example SDP </w:t>
      </w:r>
      <w:r>
        <w:rPr>
          <w:rFonts w:ascii="Arial" w:hAnsi="Arial"/>
          <w:b/>
        </w:rPr>
        <w:t>answer</w:t>
      </w:r>
      <w:r w:rsidRPr="00567618">
        <w:rPr>
          <w:rFonts w:ascii="Arial" w:hAnsi="Arial"/>
          <w:b/>
        </w:rPr>
        <w:t xml:space="preserve"> with data channel application 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DA588F" w:rsidRPr="00567618" w14:paraId="1A99FCC3" w14:textId="77777777">
        <w:trPr>
          <w:jc w:val="center"/>
        </w:trPr>
        <w:tc>
          <w:tcPr>
            <w:tcW w:w="9639" w:type="dxa"/>
            <w:shd w:val="clear" w:color="auto" w:fill="auto"/>
          </w:tcPr>
          <w:bookmarkEnd w:id="234"/>
          <w:p w14:paraId="2A084709" w14:textId="77777777" w:rsidR="00DA588F" w:rsidRPr="00567618" w:rsidRDefault="00DA588F">
            <w:pPr>
              <w:keepNext/>
              <w:keepLines/>
              <w:spacing w:after="0"/>
              <w:jc w:val="center"/>
              <w:rPr>
                <w:rFonts w:ascii="Arial" w:hAnsi="Arial"/>
                <w:b/>
                <w:sz w:val="18"/>
              </w:rPr>
            </w:pPr>
            <w:r w:rsidRPr="00567618">
              <w:rPr>
                <w:rFonts w:ascii="Arial" w:hAnsi="Arial"/>
                <w:b/>
                <w:sz w:val="18"/>
              </w:rPr>
              <w:t xml:space="preserve">SDP </w:t>
            </w:r>
            <w:r>
              <w:rPr>
                <w:rFonts w:ascii="Arial" w:hAnsi="Arial"/>
                <w:b/>
                <w:sz w:val="18"/>
              </w:rPr>
              <w:t>answer</w:t>
            </w:r>
          </w:p>
        </w:tc>
      </w:tr>
      <w:tr w:rsidR="00DA588F" w:rsidRPr="00567618" w14:paraId="3B7C5FCA" w14:textId="77777777">
        <w:trPr>
          <w:jc w:val="center"/>
        </w:trPr>
        <w:tc>
          <w:tcPr>
            <w:tcW w:w="9639" w:type="dxa"/>
            <w:shd w:val="clear" w:color="auto" w:fill="auto"/>
          </w:tcPr>
          <w:p w14:paraId="20828C2C" w14:textId="77777777" w:rsidR="00DA588F" w:rsidRPr="005045AF" w:rsidRDefault="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235" w:name="MCCQCTEMPBM_00000170" w:colFirst="0" w:colLast="0"/>
            <w:r>
              <w:rPr>
                <w:rFonts w:ascii="Courier New" w:hAnsi="Courier New"/>
                <w:noProof/>
                <w:sz w:val="16"/>
                <w:lang w:eastAsia="ko-KR"/>
              </w:rPr>
              <w:t>a=ice-options:ice2</w:t>
            </w:r>
            <w:r>
              <w:rPr>
                <w:rFonts w:ascii="Courier New" w:hAnsi="Courier New"/>
                <w:noProof/>
                <w:sz w:val="16"/>
                <w:lang w:eastAsia="ko-KR"/>
              </w:rPr>
              <w:br/>
              <w:t>a=ice-lite</w:t>
            </w:r>
          </w:p>
          <w:p w14:paraId="4B484AD3" w14:textId="77777777" w:rsidR="00DA588F" w:rsidRPr="005045AF" w:rsidRDefault="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2F6B6E80" w14:textId="77777777" w:rsidR="00DA588F" w:rsidRPr="00567618" w:rsidRDefault="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p>
          <w:p w14:paraId="477AE2EA" w14:textId="77777777" w:rsidR="00DA588F" w:rsidRPr="005045AF" w:rsidRDefault="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Pr>
                <w:rFonts w:ascii="Courier New" w:hAnsi="Courier New"/>
                <w:noProof/>
                <w:sz w:val="16"/>
              </w:rPr>
              <w:t>c=IN IP4 192.0.2.1</w:t>
            </w:r>
          </w:p>
          <w:p w14:paraId="5060109C" w14:textId="77777777" w:rsidR="00DA588F" w:rsidRPr="00567618" w:rsidRDefault="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106A1634" w14:textId="77777777" w:rsidR="00DA588F" w:rsidRPr="005045AF" w:rsidRDefault="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50E28116" w14:textId="77777777" w:rsidR="00DA588F" w:rsidRPr="00567618" w:rsidRDefault="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p>
          <w:p w14:paraId="1C7F0BAD" w14:textId="77777777" w:rsidR="00DA588F" w:rsidRPr="00567618" w:rsidRDefault="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a=sctp-port:5010</w:t>
            </w:r>
          </w:p>
          <w:p w14:paraId="50EFA7CA" w14:textId="77777777" w:rsidR="00DA588F" w:rsidRPr="00567618" w:rsidRDefault="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a=setup:active</w:t>
            </w:r>
          </w:p>
          <w:p w14:paraId="1504D637" w14:textId="77777777" w:rsidR="00DA588F" w:rsidRPr="00567618" w:rsidRDefault="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BC:8A:99:A0:E3:28:CA:B3:09:20:1B:FD:21:D5:AC:B6:F3:5E:</w:t>
            </w:r>
            <w:r>
              <w:rPr>
                <w:rFonts w:ascii="Courier New" w:hAnsi="Courier New"/>
                <w:noProof/>
                <w:sz w:val="16"/>
              </w:rPr>
              <w:t>77:22</w:t>
            </w:r>
          </w:p>
          <w:p w14:paraId="759AA9AF" w14:textId="77777777" w:rsidR="00DA588F" w:rsidRPr="00567618" w:rsidRDefault="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cd3bea56dced0f35</w:t>
            </w:r>
            <w:r>
              <w:rPr>
                <w:rFonts w:ascii="Courier New" w:hAnsi="Courier New"/>
                <w:noProof/>
                <w:sz w:val="16"/>
              </w:rPr>
              <w:t>f156</w:t>
            </w:r>
          </w:p>
          <w:p w14:paraId="496C9722" w14:textId="77777777" w:rsidR="00DA588F" w:rsidRDefault="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cs="Courier New"/>
                <w:noProof/>
                <w:sz w:val="16"/>
                <w:szCs w:val="16"/>
              </w:rPr>
              <w:t>a=</w:t>
            </w:r>
            <w:r w:rsidRPr="00567618">
              <w:rPr>
                <w:rFonts w:ascii="Courier New" w:hAnsi="Courier New"/>
                <w:noProof/>
                <w:sz w:val="16"/>
              </w:rPr>
              <w:t>dcmap:10 subprotocol="http"</w:t>
            </w:r>
          </w:p>
          <w:p w14:paraId="65EED73B" w14:textId="77777777" w:rsidR="00DA588F" w:rsidRDefault="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C3D125" w14:textId="77777777" w:rsidR="00DA588F" w:rsidRDefault="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rPr>
              <w:t xml:space="preserve">m=application </w:t>
            </w:r>
            <w:r>
              <w:rPr>
                <w:rFonts w:ascii="Courier New" w:hAnsi="Courier New"/>
                <w:noProof/>
                <w:sz w:val="16"/>
              </w:rPr>
              <w:t>6</w:t>
            </w:r>
            <w:r w:rsidRPr="00567618">
              <w:rPr>
                <w:rFonts w:ascii="Courier New" w:hAnsi="Courier New"/>
                <w:noProof/>
                <w:sz w:val="16"/>
              </w:rPr>
              <w:t>2</w:t>
            </w:r>
            <w:r>
              <w:rPr>
                <w:rFonts w:ascii="Courier New" w:hAnsi="Courier New"/>
                <w:noProof/>
                <w:sz w:val="16"/>
              </w:rPr>
              <w:t>347</w:t>
            </w:r>
            <w:r w:rsidRPr="00567618">
              <w:rPr>
                <w:rFonts w:ascii="Courier New" w:hAnsi="Courier New"/>
                <w:noProof/>
                <w:sz w:val="16"/>
              </w:rPr>
              <w:t xml:space="preserve"> UDP/DTLS/SCTP </w:t>
            </w:r>
            <w:r w:rsidRPr="00567618">
              <w:rPr>
                <w:rFonts w:ascii="Courier New" w:hAnsi="Courier New"/>
                <w:noProof/>
                <w:sz w:val="16"/>
                <w:lang w:eastAsia="ko-KR"/>
              </w:rPr>
              <w:t>webrtc-datachannel</w:t>
            </w:r>
          </w:p>
          <w:p w14:paraId="713B42B1" w14:textId="77777777" w:rsidR="00DA588F" w:rsidRPr="00567618" w:rsidRDefault="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55155">
              <w:rPr>
                <w:rFonts w:ascii="Courier New" w:hAnsi="Courier New"/>
                <w:noProof/>
                <w:sz w:val="16"/>
                <w:lang w:eastAsia="ko-KR"/>
              </w:rPr>
              <w:t>c=</w:t>
            </w:r>
            <w:r>
              <w:rPr>
                <w:rFonts w:ascii="Courier New" w:hAnsi="Courier New"/>
                <w:noProof/>
                <w:sz w:val="16"/>
                <w:lang w:eastAsia="ko-KR"/>
              </w:rPr>
              <w:t xml:space="preserve">IN IP4 </w:t>
            </w:r>
            <w:r w:rsidRPr="005C10FC">
              <w:rPr>
                <w:rFonts w:ascii="Courier New" w:hAnsi="Courier New"/>
                <w:noProof/>
                <w:sz w:val="16"/>
                <w:lang w:eastAsia="ko-KR"/>
              </w:rPr>
              <w:t>192.0.2.1</w:t>
            </w:r>
          </w:p>
          <w:p w14:paraId="097A80BB" w14:textId="77777777" w:rsidR="00DA588F" w:rsidRPr="00567618" w:rsidRDefault="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3BA9464C" w14:textId="77777777" w:rsidR="00DA588F" w:rsidRPr="005045AF" w:rsidRDefault="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a=candidate:1 1 UDP 2130706431 192.0.2.</w:t>
            </w:r>
            <w:r>
              <w:rPr>
                <w:rFonts w:ascii="Courier New" w:hAnsi="Courier New"/>
                <w:noProof/>
                <w:sz w:val="16"/>
                <w:lang w:eastAsia="ko-KR"/>
              </w:rPr>
              <w:t>126</w:t>
            </w:r>
            <w:r w:rsidRPr="005C10FC">
              <w:rPr>
                <w:rFonts w:ascii="Courier New" w:hAnsi="Courier New"/>
                <w:noProof/>
                <w:sz w:val="16"/>
                <w:lang w:eastAsia="ko-KR"/>
              </w:rPr>
              <w:t xml:space="preserve"> </w:t>
            </w:r>
            <w:r>
              <w:rPr>
                <w:rFonts w:ascii="Courier New" w:hAnsi="Courier New"/>
                <w:noProof/>
                <w:sz w:val="16"/>
              </w:rPr>
              <w:t>6</w:t>
            </w:r>
            <w:r w:rsidRPr="00567618">
              <w:rPr>
                <w:rFonts w:ascii="Courier New" w:hAnsi="Courier New"/>
                <w:noProof/>
                <w:sz w:val="16"/>
              </w:rPr>
              <w:t>2</w:t>
            </w:r>
            <w:r>
              <w:rPr>
                <w:rFonts w:ascii="Courier New" w:hAnsi="Courier New"/>
                <w:noProof/>
                <w:sz w:val="16"/>
              </w:rPr>
              <w:t>347</w:t>
            </w:r>
            <w:r w:rsidRPr="00567618">
              <w:rPr>
                <w:rFonts w:ascii="Courier New" w:hAnsi="Courier New"/>
                <w:noProof/>
                <w:sz w:val="16"/>
              </w:rPr>
              <w:t xml:space="preserve"> </w:t>
            </w:r>
            <w:r w:rsidRPr="005C10FC">
              <w:rPr>
                <w:rFonts w:ascii="Courier New" w:hAnsi="Courier New"/>
                <w:noProof/>
                <w:sz w:val="16"/>
                <w:lang w:eastAsia="ko-KR"/>
              </w:rPr>
              <w:t>typ host</w:t>
            </w:r>
            <w:r>
              <w:rPr>
                <w:rFonts w:ascii="Courier New" w:hAnsi="Courier New"/>
                <w:noProof/>
                <w:sz w:val="16"/>
                <w:lang w:eastAsia="ko-KR"/>
              </w:rPr>
              <w:br/>
              <w:t>a=ice-ufrag:3pD2</w:t>
            </w:r>
          </w:p>
          <w:p w14:paraId="67FAAC92" w14:textId="77777777" w:rsidR="00DA588F" w:rsidRPr="00567618" w:rsidRDefault="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EE17EC">
              <w:rPr>
                <w:rFonts w:ascii="Courier New" w:hAnsi="Courier New"/>
                <w:noProof/>
                <w:sz w:val="16"/>
                <w:lang w:eastAsia="ko-KR"/>
              </w:rPr>
              <w:t>YH75Fviy6338Vbrhrl</w:t>
            </w:r>
            <w:r>
              <w:rPr>
                <w:rFonts w:ascii="Courier New" w:hAnsi="Courier New"/>
                <w:noProof/>
                <w:sz w:val="16"/>
                <w:lang w:eastAsia="ko-KR"/>
              </w:rPr>
              <w:t>rgb2</w:t>
            </w:r>
            <w:r>
              <w:rPr>
                <w:rFonts w:ascii="Courier New" w:hAnsi="Courier New"/>
                <w:noProof/>
                <w:sz w:val="16"/>
                <w:lang w:eastAsia="ko-KR"/>
              </w:rPr>
              <w:br/>
            </w:r>
            <w:r w:rsidRPr="00567618">
              <w:rPr>
                <w:rFonts w:ascii="Courier New" w:hAnsi="Courier New"/>
                <w:noProof/>
                <w:sz w:val="16"/>
                <w:lang w:eastAsia="ko-KR"/>
              </w:rPr>
              <w:t>a=max-message-size:1024</w:t>
            </w:r>
          </w:p>
          <w:p w14:paraId="16BB4A83" w14:textId="77777777" w:rsidR="00DA588F" w:rsidRPr="00567618" w:rsidRDefault="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w:t>
            </w:r>
            <w:r>
              <w:rPr>
                <w:rFonts w:ascii="Courier New" w:hAnsi="Courier New"/>
                <w:noProof/>
                <w:sz w:val="16"/>
                <w:lang w:eastAsia="ko-KR"/>
              </w:rPr>
              <w:t>12</w:t>
            </w:r>
            <w:r w:rsidRPr="00567618">
              <w:rPr>
                <w:rFonts w:ascii="Courier New" w:hAnsi="Courier New"/>
                <w:noProof/>
                <w:sz w:val="16"/>
                <w:lang w:eastAsia="ko-KR"/>
              </w:rPr>
              <w:t>0</w:t>
            </w:r>
          </w:p>
          <w:p w14:paraId="2A264587" w14:textId="77777777" w:rsidR="00DA588F" w:rsidRPr="00567618" w:rsidRDefault="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a=setup:passive</w:t>
            </w:r>
          </w:p>
          <w:p w14:paraId="19461FE4" w14:textId="77777777" w:rsidR="00DA588F" w:rsidRPr="000437D2" w:rsidRDefault="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ko-KR"/>
              </w:rPr>
            </w:pPr>
            <w:r w:rsidRPr="000437D2">
              <w:rPr>
                <w:rFonts w:ascii="Courier New" w:hAnsi="Courier New"/>
                <w:noProof/>
                <w:sz w:val="16"/>
                <w:lang w:val="en-US" w:eastAsia="ko-KR"/>
              </w:rPr>
              <w:t xml:space="preserve">a=fingerprint:SHA-1 </w:t>
            </w:r>
            <w:r w:rsidRPr="000437D2">
              <w:rPr>
                <w:rFonts w:ascii="Courier New" w:hAnsi="Courier New"/>
                <w:noProof/>
                <w:sz w:val="16"/>
                <w:lang w:val="en-US"/>
              </w:rPr>
              <w:t>BC:8A:99:A0:E3:28:CA:B3:09:20:1B:FD:21:D5:AC:B6:F3:5E:CC:EE</w:t>
            </w:r>
          </w:p>
          <w:p w14:paraId="32422B1F" w14:textId="77777777" w:rsidR="00DA588F" w:rsidRPr="00567618" w:rsidRDefault="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cd3bea56dced0f35</w:t>
            </w:r>
            <w:r>
              <w:rPr>
                <w:rFonts w:ascii="Courier New" w:hAnsi="Courier New"/>
                <w:noProof/>
                <w:sz w:val="16"/>
              </w:rPr>
              <w:t>792e</w:t>
            </w:r>
          </w:p>
          <w:p w14:paraId="2F7D0E11" w14:textId="77777777" w:rsidR="00DA588F" w:rsidRDefault="00DA588F">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dcmap:7216 max-retr=5;label="low loss"</w:t>
            </w:r>
          </w:p>
          <w:p w14:paraId="6B9178CA" w14:textId="77777777" w:rsidR="00DA588F" w:rsidRPr="00567618" w:rsidRDefault="00DA588F">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Pr>
                <w:rFonts w:ascii="Courier New" w:hAnsi="Courier New"/>
                <w:noProof/>
                <w:sz w:val="16"/>
              </w:rPr>
              <w:t>a=</w:t>
            </w:r>
            <w:r>
              <w:rPr>
                <w:rFonts w:ascii="Courier New" w:hAnsi="Courier New" w:cs="Courier New"/>
                <w:sz w:val="16"/>
                <w:szCs w:val="16"/>
              </w:rPr>
              <w:t>3gpp-req-app</w:t>
            </w:r>
            <w:r>
              <w:rPr>
                <w:rFonts w:ascii="Courier New" w:hAnsi="Courier New"/>
                <w:noProof/>
                <w:sz w:val="16"/>
              </w:rPr>
              <w:t>:”application1”;7216-</w:t>
            </w:r>
            <w:r>
              <w:rPr>
                <w:rFonts w:ascii="Courier New" w:hAnsi="Courier New" w:cs="Courier New"/>
                <w:sz w:val="16"/>
                <w:szCs w:val="16"/>
              </w:rPr>
              <w:t>UE</w:t>
            </w:r>
          </w:p>
          <w:p w14:paraId="46D3DCB0" w14:textId="77777777" w:rsidR="00DA588F" w:rsidRDefault="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567618">
              <w:rPr>
                <w:rFonts w:ascii="Courier New" w:hAnsi="Courier New" w:cs="Courier New"/>
                <w:noProof/>
                <w:sz w:val="16"/>
                <w:szCs w:val="16"/>
              </w:rPr>
              <w:t>a=3gpp-qos-hint:loss=0.01;latency=100</w:t>
            </w:r>
          </w:p>
          <w:p w14:paraId="48C616CA" w14:textId="77777777" w:rsidR="00DA588F" w:rsidRDefault="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72652ED4" w14:textId="77777777" w:rsidR="00DA588F" w:rsidRPr="00567618" w:rsidRDefault="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w:t>
            </w:r>
            <w:r>
              <w:rPr>
                <w:rFonts w:ascii="Courier New" w:hAnsi="Courier New"/>
                <w:noProof/>
                <w:sz w:val="16"/>
              </w:rPr>
              <w:t>6</w:t>
            </w:r>
            <w:r w:rsidRPr="00567618">
              <w:rPr>
                <w:rFonts w:ascii="Courier New" w:hAnsi="Courier New"/>
                <w:noProof/>
                <w:sz w:val="16"/>
              </w:rPr>
              <w:t>2</w:t>
            </w:r>
            <w:r>
              <w:rPr>
                <w:rFonts w:ascii="Courier New" w:hAnsi="Courier New"/>
                <w:noProof/>
                <w:sz w:val="16"/>
              </w:rPr>
              <w:t>357</w:t>
            </w:r>
            <w:r w:rsidRPr="00567618">
              <w:rPr>
                <w:rFonts w:ascii="Courier New" w:hAnsi="Courier New"/>
                <w:noProof/>
                <w:sz w:val="16"/>
              </w:rPr>
              <w:t xml:space="preserve"> UDP/DTLS/SCTP </w:t>
            </w:r>
            <w:r w:rsidRPr="00567618">
              <w:rPr>
                <w:rFonts w:ascii="Courier New" w:hAnsi="Courier New"/>
                <w:noProof/>
                <w:sz w:val="16"/>
                <w:lang w:eastAsia="ko-KR"/>
              </w:rPr>
              <w:t>webrtc-datachannel</w:t>
            </w:r>
          </w:p>
          <w:p w14:paraId="2EC266FD" w14:textId="77777777" w:rsidR="00DA588F" w:rsidRPr="005045AF" w:rsidRDefault="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Pr>
                <w:rFonts w:ascii="Courier New" w:hAnsi="Courier New"/>
                <w:noProof/>
                <w:sz w:val="16"/>
              </w:rPr>
              <w:t>c=IN IP4 192.0.2.126</w:t>
            </w:r>
          </w:p>
          <w:p w14:paraId="72F5C801" w14:textId="77777777" w:rsidR="00DA588F" w:rsidRPr="00567618" w:rsidRDefault="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5A06D53C" w14:textId="77777777" w:rsidR="00DA588F" w:rsidRPr="005045AF" w:rsidRDefault="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a=candidate:1 1 UDP 2130706431 192.0.2.</w:t>
            </w:r>
            <w:r>
              <w:rPr>
                <w:rFonts w:ascii="Courier New" w:hAnsi="Courier New"/>
                <w:noProof/>
                <w:sz w:val="16"/>
                <w:lang w:eastAsia="ko-KR"/>
              </w:rPr>
              <w:t>126</w:t>
            </w:r>
            <w:r w:rsidRPr="005C10FC">
              <w:rPr>
                <w:rFonts w:ascii="Courier New" w:hAnsi="Courier New"/>
                <w:noProof/>
                <w:sz w:val="16"/>
                <w:lang w:eastAsia="ko-KR"/>
              </w:rPr>
              <w:t xml:space="preserve"> </w:t>
            </w:r>
            <w:r>
              <w:rPr>
                <w:rFonts w:ascii="Courier New" w:hAnsi="Courier New"/>
                <w:noProof/>
                <w:sz w:val="16"/>
              </w:rPr>
              <w:t>6</w:t>
            </w:r>
            <w:r w:rsidRPr="00567618">
              <w:rPr>
                <w:rFonts w:ascii="Courier New" w:hAnsi="Courier New"/>
                <w:noProof/>
                <w:sz w:val="16"/>
              </w:rPr>
              <w:t>2</w:t>
            </w:r>
            <w:r>
              <w:rPr>
                <w:rFonts w:ascii="Courier New" w:hAnsi="Courier New"/>
                <w:noProof/>
                <w:sz w:val="16"/>
              </w:rPr>
              <w:t>357</w:t>
            </w:r>
            <w:r w:rsidRPr="00567618">
              <w:rPr>
                <w:rFonts w:ascii="Courier New" w:hAnsi="Courier New"/>
                <w:noProof/>
                <w:sz w:val="16"/>
              </w:rPr>
              <w:t xml:space="preserve"> </w:t>
            </w:r>
            <w:r w:rsidRPr="005C10FC">
              <w:rPr>
                <w:rFonts w:ascii="Courier New" w:hAnsi="Courier New"/>
                <w:noProof/>
                <w:sz w:val="16"/>
                <w:lang w:eastAsia="ko-KR"/>
              </w:rPr>
              <w:t>typ host</w:t>
            </w:r>
            <w:r>
              <w:rPr>
                <w:rFonts w:ascii="Courier New" w:hAnsi="Courier New"/>
                <w:noProof/>
                <w:sz w:val="16"/>
                <w:lang w:eastAsia="ko-KR"/>
              </w:rPr>
              <w:br/>
              <w:t>a=ice-ufrag:3cBe</w:t>
            </w:r>
          </w:p>
          <w:p w14:paraId="532F36D6" w14:textId="77777777" w:rsidR="00DA588F" w:rsidRPr="00567618" w:rsidRDefault="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EE17EC">
              <w:rPr>
                <w:rFonts w:ascii="Courier New" w:hAnsi="Courier New"/>
                <w:noProof/>
                <w:sz w:val="16"/>
                <w:lang w:eastAsia="ko-KR"/>
              </w:rPr>
              <w:t>YH75Fviy6338Vbrhrl</w:t>
            </w:r>
            <w:r>
              <w:rPr>
                <w:rFonts w:ascii="Courier New" w:hAnsi="Courier New"/>
                <w:noProof/>
                <w:sz w:val="16"/>
                <w:lang w:eastAsia="ko-KR"/>
              </w:rPr>
              <w:t>hrtl</w:t>
            </w:r>
            <w:r>
              <w:rPr>
                <w:rFonts w:ascii="Courier New" w:hAnsi="Courier New"/>
                <w:noProof/>
                <w:sz w:val="16"/>
                <w:lang w:eastAsia="ko-KR"/>
              </w:rPr>
              <w:br/>
            </w:r>
            <w:r w:rsidRPr="00567618">
              <w:rPr>
                <w:rFonts w:ascii="Courier New" w:hAnsi="Courier New"/>
                <w:noProof/>
                <w:sz w:val="16"/>
                <w:lang w:eastAsia="ko-KR"/>
              </w:rPr>
              <w:t>a=max-message-size:1024</w:t>
            </w:r>
          </w:p>
          <w:p w14:paraId="555799FD" w14:textId="77777777" w:rsidR="00DA588F" w:rsidRPr="00567618" w:rsidRDefault="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w:t>
            </w:r>
            <w:r>
              <w:rPr>
                <w:rFonts w:ascii="Courier New" w:hAnsi="Courier New"/>
                <w:noProof/>
                <w:sz w:val="16"/>
                <w:lang w:eastAsia="ko-KR"/>
              </w:rPr>
              <w:t>13</w:t>
            </w:r>
            <w:r w:rsidRPr="00567618">
              <w:rPr>
                <w:rFonts w:ascii="Courier New" w:hAnsi="Courier New"/>
                <w:noProof/>
                <w:sz w:val="16"/>
                <w:lang w:eastAsia="ko-KR"/>
              </w:rPr>
              <w:t>0</w:t>
            </w:r>
          </w:p>
          <w:p w14:paraId="1CBB6E7B" w14:textId="77777777" w:rsidR="00DA588F" w:rsidRPr="00567618" w:rsidRDefault="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a=setup:passive</w:t>
            </w:r>
          </w:p>
          <w:p w14:paraId="5D8A29EA" w14:textId="77777777" w:rsidR="00DA588F" w:rsidRPr="00B60C1C" w:rsidRDefault="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w:t>
            </w:r>
            <w:r w:rsidRPr="00B60C1C">
              <w:rPr>
                <w:rFonts w:ascii="Courier New" w:hAnsi="Courier New"/>
                <w:noProof/>
                <w:sz w:val="16"/>
                <w:lang w:eastAsia="ko-KR"/>
              </w:rPr>
              <w:t xml:space="preserve">:SHA-1 </w:t>
            </w:r>
            <w:r w:rsidRPr="00B60C1C">
              <w:rPr>
                <w:rFonts w:ascii="Courier New" w:hAnsi="Courier New"/>
                <w:noProof/>
                <w:sz w:val="16"/>
              </w:rPr>
              <w:t>BC:8A:99:A0:E3:28:CA:B3:09:20:1B:FD:21:D5:AC:B6:F3:5E:</w:t>
            </w:r>
            <w:r>
              <w:rPr>
                <w:rFonts w:ascii="Courier New" w:hAnsi="Courier New"/>
                <w:noProof/>
                <w:sz w:val="16"/>
              </w:rPr>
              <w:t>76:34</w:t>
            </w:r>
          </w:p>
          <w:p w14:paraId="1876EFEB" w14:textId="77777777" w:rsidR="00DA588F" w:rsidRPr="00B60C1C" w:rsidRDefault="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60C1C">
              <w:rPr>
                <w:rFonts w:ascii="Courier New" w:hAnsi="Courier New"/>
                <w:noProof/>
                <w:sz w:val="16"/>
              </w:rPr>
              <w:t>a=tls-id:</w:t>
            </w:r>
            <w:r w:rsidRPr="00B60C1C">
              <w:t xml:space="preserve"> </w:t>
            </w:r>
            <w:r w:rsidRPr="00B60C1C">
              <w:rPr>
                <w:rFonts w:ascii="Courier New" w:hAnsi="Courier New"/>
                <w:noProof/>
                <w:sz w:val="16"/>
              </w:rPr>
              <w:t>cd3bea56dced0f35</w:t>
            </w:r>
            <w:r>
              <w:rPr>
                <w:rFonts w:ascii="Courier New" w:hAnsi="Courier New"/>
                <w:noProof/>
                <w:sz w:val="16"/>
              </w:rPr>
              <w:t>514f</w:t>
            </w:r>
          </w:p>
          <w:p w14:paraId="25DED228" w14:textId="77777777" w:rsidR="00DA588F" w:rsidRPr="00B60C1C" w:rsidRDefault="00DA588F">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B60C1C">
              <w:rPr>
                <w:rFonts w:ascii="Courier New" w:hAnsi="Courier New" w:cs="Courier New"/>
                <w:sz w:val="16"/>
                <w:szCs w:val="16"/>
              </w:rPr>
              <w:t>a=</w:t>
            </w:r>
            <w:r w:rsidRPr="00B60C1C">
              <w:rPr>
                <w:rFonts w:ascii="Courier New" w:hAnsi="Courier New"/>
                <w:noProof/>
                <w:sz w:val="16"/>
              </w:rPr>
              <w:t>dcmap:38754 max-time=150;label="low latency"</w:t>
            </w:r>
          </w:p>
          <w:p w14:paraId="7030FC74" w14:textId="77777777" w:rsidR="00DA588F" w:rsidRPr="00567618" w:rsidRDefault="00DA588F">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Pr>
                <w:rFonts w:ascii="Courier New" w:hAnsi="Courier New"/>
                <w:noProof/>
                <w:sz w:val="16"/>
              </w:rPr>
              <w:t>a=</w:t>
            </w:r>
            <w:r>
              <w:rPr>
                <w:rFonts w:ascii="Courier New" w:hAnsi="Courier New" w:cs="Courier New"/>
                <w:sz w:val="16"/>
                <w:szCs w:val="16"/>
              </w:rPr>
              <w:t>3gpp-req-app</w:t>
            </w:r>
            <w:r>
              <w:rPr>
                <w:rFonts w:ascii="Courier New" w:hAnsi="Courier New"/>
                <w:noProof/>
                <w:sz w:val="16"/>
              </w:rPr>
              <w:t>:”application1”;38754-</w:t>
            </w:r>
            <w:r>
              <w:rPr>
                <w:rFonts w:ascii="Courier New" w:hAnsi="Courier New" w:cs="Courier New"/>
                <w:sz w:val="16"/>
                <w:szCs w:val="16"/>
              </w:rPr>
              <w:t>Server</w:t>
            </w:r>
          </w:p>
          <w:p w14:paraId="2251E9A0" w14:textId="77777777" w:rsidR="00DA588F" w:rsidRPr="00567618" w:rsidRDefault="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a=3gpp-qos-hint:loss=0.01;latency=100</w:t>
            </w:r>
          </w:p>
        </w:tc>
      </w:tr>
      <w:bookmarkEnd w:id="235"/>
    </w:tbl>
    <w:p w14:paraId="2199CAFD" w14:textId="77777777" w:rsidR="00175862" w:rsidRDefault="00175862" w:rsidP="00175862">
      <w:pPr>
        <w:rPr>
          <w:lang w:eastAsia="ko-KR"/>
        </w:rPr>
      </w:pPr>
    </w:p>
    <w:p w14:paraId="240CFDBD" w14:textId="77777777" w:rsidR="00175862" w:rsidRDefault="00175862" w:rsidP="00175862">
      <w:pPr>
        <w:rPr>
          <w:lang w:eastAsia="ko-KR"/>
        </w:rPr>
      </w:pPr>
      <w:r>
        <w:rPr>
          <w:lang w:eastAsia="ko-KR"/>
        </w:rPr>
        <w:t>Table A.17.</w:t>
      </w:r>
      <w:r>
        <w:rPr>
          <w:rFonts w:hint="eastAsia"/>
          <w:lang w:val="en-US" w:eastAsia="zh-CN"/>
        </w:rPr>
        <w:t>9</w:t>
      </w:r>
      <w:r>
        <w:rPr>
          <w:lang w:eastAsia="ko-KR"/>
        </w:rPr>
        <w:t xml:space="preserve"> demonstrates an example SDP offer with data channel </w:t>
      </w:r>
      <w:r>
        <w:rPr>
          <w:rFonts w:hint="eastAsia"/>
          <w:lang w:val="en-US" w:eastAsia="zh-CN"/>
        </w:rPr>
        <w:t xml:space="preserve">media stream </w:t>
      </w:r>
      <w:bookmarkStart w:id="236" w:name="OLE_LINK8"/>
      <w:r>
        <w:rPr>
          <w:rFonts w:hint="eastAsia"/>
          <w:lang w:val="en-US" w:eastAsia="zh-CN"/>
        </w:rPr>
        <w:t>supporting SDP direction attribute</w:t>
      </w:r>
      <w:bookmarkEnd w:id="236"/>
      <w:r>
        <w:rPr>
          <w:lang w:eastAsia="ko-KR"/>
        </w:rPr>
        <w:t xml:space="preserve"> defined in clause 6.2.10. </w:t>
      </w:r>
      <w:r>
        <w:rPr>
          <w:rFonts w:hint="eastAsia"/>
          <w:lang w:val="en-US" w:eastAsia="zh-CN"/>
        </w:rPr>
        <w:t xml:space="preserve">In this example, the offering part includes the SDP direction attribute </w:t>
      </w:r>
      <w:r>
        <w:rPr>
          <w:rFonts w:eastAsia="Malgun Gothic"/>
        </w:rPr>
        <w:t>"a=</w:t>
      </w:r>
      <w:r>
        <w:rPr>
          <w:rFonts w:eastAsia="SimSun" w:hint="eastAsia"/>
          <w:lang w:val="en-US" w:eastAsia="zh-CN"/>
        </w:rPr>
        <w:t>inactive</w:t>
      </w:r>
      <w:r>
        <w:rPr>
          <w:rFonts w:eastAsia="Malgun Gothic"/>
        </w:rPr>
        <w:t>"</w:t>
      </w:r>
      <w:r>
        <w:rPr>
          <w:rFonts w:eastAsia="SimSun" w:hint="eastAsia"/>
          <w:lang w:val="en-US" w:eastAsia="zh-CN"/>
        </w:rPr>
        <w:t xml:space="preserve"> to indicate </w:t>
      </w:r>
      <w:bookmarkStart w:id="237" w:name="OLE_LINK7"/>
      <w:r>
        <w:rPr>
          <w:rFonts w:eastAsia="SimSun" w:hint="eastAsia"/>
          <w:lang w:val="en-US" w:eastAsia="zh-CN"/>
        </w:rPr>
        <w:t xml:space="preserve">the corresponding </w:t>
      </w:r>
      <w:r>
        <w:rPr>
          <w:lang w:eastAsia="ko-KR"/>
        </w:rPr>
        <w:t xml:space="preserve">data channel </w:t>
      </w:r>
      <w:r>
        <w:rPr>
          <w:rFonts w:hint="eastAsia"/>
          <w:lang w:val="en-US" w:eastAsia="zh-CN"/>
        </w:rPr>
        <w:t xml:space="preserve">media stream is to be </w:t>
      </w:r>
      <w:bookmarkEnd w:id="237"/>
      <w:r>
        <w:rPr>
          <w:rFonts w:hint="eastAsia"/>
          <w:lang w:val="en-US" w:eastAsia="zh-CN"/>
        </w:rPr>
        <w:t>suspended</w:t>
      </w:r>
    </w:p>
    <w:p w14:paraId="216F0D7C" w14:textId="77777777" w:rsidR="00175862" w:rsidRDefault="00175862" w:rsidP="00175862">
      <w:pPr>
        <w:pStyle w:val="TH"/>
        <w:rPr>
          <w:lang w:val="en-US" w:eastAsia="zh-CN"/>
        </w:rPr>
      </w:pPr>
      <w:r>
        <w:t>Table A.</w:t>
      </w:r>
      <w:r>
        <w:rPr>
          <w:lang w:eastAsia="ko-KR"/>
        </w:rPr>
        <w:t>17</w:t>
      </w:r>
      <w:r>
        <w:t>.</w:t>
      </w:r>
      <w:r>
        <w:rPr>
          <w:rFonts w:hint="eastAsia"/>
          <w:lang w:val="en-US" w:eastAsia="zh-CN"/>
        </w:rPr>
        <w:t>9</w:t>
      </w:r>
      <w:r>
        <w:t>: Example SDP offer with</w:t>
      </w:r>
      <w:r>
        <w:rPr>
          <w:rFonts w:hint="eastAsia"/>
          <w:lang w:val="en-US" w:eastAsia="zh-CN"/>
        </w:rPr>
        <w:t xml:space="preserve"> data channel media stream supporting SDP direction attribute </w:t>
      </w:r>
      <w:r>
        <w:rPr>
          <w:rFonts w:eastAsia="Malgun Gothic"/>
        </w:rPr>
        <w:t>"a=</w:t>
      </w:r>
      <w:r>
        <w:rPr>
          <w:rFonts w:eastAsia="SimSun" w:hint="eastAsia"/>
          <w:lang w:val="en-US" w:eastAsia="zh-CN"/>
        </w:rPr>
        <w:t>inactive</w:t>
      </w:r>
      <w:r>
        <w:rPr>
          <w:rFonts w:eastAsia="Malgun Gothic"/>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39"/>
      </w:tblGrid>
      <w:tr w:rsidR="00175862" w14:paraId="0BFDAC14" w14:textId="77777777" w:rsidTr="7A42DD27">
        <w:trPr>
          <w:jc w:val="center"/>
        </w:trPr>
        <w:tc>
          <w:tcPr>
            <w:tcW w:w="9639" w:type="dxa"/>
            <w:shd w:val="clear" w:color="auto" w:fill="auto"/>
          </w:tcPr>
          <w:p w14:paraId="3C650F03" w14:textId="77777777" w:rsidR="00175862" w:rsidRDefault="00175862">
            <w:pPr>
              <w:keepNext/>
              <w:keepLines/>
              <w:spacing w:after="0"/>
              <w:jc w:val="center"/>
              <w:rPr>
                <w:rFonts w:ascii="Arial" w:hAnsi="Arial"/>
                <w:b/>
                <w:sz w:val="18"/>
              </w:rPr>
            </w:pPr>
            <w:r>
              <w:rPr>
                <w:rFonts w:ascii="Arial" w:hAnsi="Arial"/>
                <w:b/>
                <w:sz w:val="18"/>
              </w:rPr>
              <w:t>SDP offer</w:t>
            </w:r>
          </w:p>
        </w:tc>
      </w:tr>
      <w:tr w:rsidR="00175862" w:rsidRPr="008B49F9" w14:paraId="200E09C5" w14:textId="77777777" w:rsidTr="7A42DD27">
        <w:trPr>
          <w:jc w:val="center"/>
        </w:trPr>
        <w:tc>
          <w:tcPr>
            <w:tcW w:w="9639" w:type="dxa"/>
            <w:shd w:val="clear" w:color="auto" w:fill="auto"/>
          </w:tcPr>
          <w:p w14:paraId="1DBF2168" w14:textId="77777777" w:rsidR="00175862" w:rsidRDefault="00175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238" w:name="MCCQCTEMPBM_00000171" w:colFirst="0" w:colLast="0"/>
            <w:r>
              <w:rPr>
                <w:rFonts w:ascii="Courier New" w:hAnsi="Courier New"/>
                <w:sz w:val="16"/>
                <w:lang w:eastAsia="ko-KR"/>
              </w:rPr>
              <w:t>a=ice-options:ice2</w:t>
            </w:r>
          </w:p>
          <w:p w14:paraId="487157B7" w14:textId="77777777" w:rsidR="00175862" w:rsidRDefault="00175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r>
              <w:rPr>
                <w:rFonts w:ascii="Courier New" w:hAnsi="Courier New"/>
                <w:sz w:val="16"/>
                <w:lang w:eastAsia="ko-KR"/>
              </w:rPr>
              <w:br/>
              <w:t>...</w:t>
            </w:r>
          </w:p>
          <w:p w14:paraId="3F3EE584" w14:textId="77777777" w:rsidR="00175862" w:rsidRDefault="00175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c=IN IP4 192.0.2.156</w:t>
            </w:r>
          </w:p>
          <w:p w14:paraId="6AF7D137" w14:textId="77777777" w:rsidR="00175862" w:rsidRDefault="00175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b=AS:500</w:t>
            </w:r>
          </w:p>
          <w:p w14:paraId="40222A22" w14:textId="77777777" w:rsidR="00175862" w:rsidRDefault="00175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lastRenderedPageBreak/>
              <w:t>a=candidate:1 1 UDP 2130706431 192.0.2.156 52718 typ host</w:t>
            </w:r>
            <w:r>
              <w:rPr>
                <w:rFonts w:ascii="Courier New" w:hAnsi="Courier New"/>
                <w:sz w:val="16"/>
                <w:lang w:eastAsia="ko-KR"/>
              </w:rPr>
              <w:br/>
              <w:t>a=ice-ufrag:8hhY</w:t>
            </w:r>
          </w:p>
          <w:p w14:paraId="79B73DA1" w14:textId="77777777" w:rsidR="00175862" w:rsidRDefault="00175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p>
          <w:p w14:paraId="05C43D2E" w14:textId="77777777" w:rsidR="00175862" w:rsidRDefault="00175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14:paraId="546BD292" w14:textId="77777777" w:rsidR="00175862" w:rsidRDefault="00175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14:paraId="477A021B" w14:textId="77777777" w:rsidR="00175862" w:rsidRDefault="00175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14:paraId="2EAFA232" w14:textId="77777777" w:rsidR="00175862" w:rsidRDefault="00175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14:paraId="22EE3095" w14:textId="77777777" w:rsidR="00175862" w:rsidRDefault="00175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14:paraId="26CA847F" w14:textId="77777777" w:rsidR="00175862" w:rsidRPr="008B49F9" w:rsidRDefault="00175862" w:rsidP="7A42D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7A42DD27">
              <w:rPr>
                <w:rFonts w:ascii="Courier New" w:hAnsi="Courier New" w:cs="Courier New"/>
                <w:sz w:val="16"/>
                <w:szCs w:val="16"/>
              </w:rPr>
              <w:t>a=dcmap:</w:t>
            </w:r>
            <w:r w:rsidRPr="7A42DD27">
              <w:rPr>
                <w:rFonts w:ascii="Courier New" w:hAnsi="Courier New" w:cs="Courier New"/>
                <w:sz w:val="16"/>
                <w:szCs w:val="16"/>
                <w:lang w:eastAsia="zh-CN"/>
                <w:rPrChange w:id="239" w:author="Ericsson" w:date="2025-02-04T10:46:00Z">
                  <w:rPr>
                    <w:rFonts w:ascii="Courier New" w:hAnsi="Courier New" w:cs="Courier New"/>
                    <w:sz w:val="16"/>
                    <w:szCs w:val="16"/>
                    <w:lang w:val="en-US" w:eastAsia="zh-CN"/>
                  </w:rPr>
                </w:rPrChange>
              </w:rPr>
              <w:t>10</w:t>
            </w:r>
            <w:r w:rsidRPr="7A42DD27">
              <w:rPr>
                <w:rFonts w:ascii="Courier New" w:hAnsi="Courier New" w:cs="Courier New"/>
                <w:sz w:val="16"/>
                <w:szCs w:val="16"/>
              </w:rPr>
              <w:t>0</w:t>
            </w:r>
            <w:r w:rsidRPr="7A42DD27">
              <w:rPr>
                <w:rFonts w:ascii="Courier New" w:hAnsi="Courier New" w:cs="Courier New"/>
                <w:sz w:val="16"/>
                <w:szCs w:val="16"/>
                <w:lang w:eastAsia="zh-CN"/>
                <w:rPrChange w:id="240" w:author="Ericsson" w:date="2025-02-04T10:46:00Z">
                  <w:rPr>
                    <w:rFonts w:ascii="Courier New" w:hAnsi="Courier New" w:cs="Courier New"/>
                    <w:sz w:val="16"/>
                    <w:szCs w:val="16"/>
                    <w:lang w:val="en-US" w:eastAsia="zh-CN"/>
                  </w:rPr>
                </w:rPrChange>
              </w:rPr>
              <w:t>1</w:t>
            </w:r>
            <w:r w:rsidRPr="7A42DD27">
              <w:rPr>
                <w:rFonts w:ascii="Courier New" w:hAnsi="Courier New" w:cs="Courier New"/>
                <w:sz w:val="16"/>
                <w:szCs w:val="16"/>
              </w:rPr>
              <w:t xml:space="preserve"> subprotocol="http"</w:t>
            </w:r>
          </w:p>
          <w:p w14:paraId="4249B0BD" w14:textId="77777777" w:rsidR="00175862" w:rsidRPr="008B49F9" w:rsidRDefault="00175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pt-PT" w:eastAsia="zh-CN"/>
                <w:rPrChange w:id="241" w:author="Ericsson" w:date="2025-02-04T10:46:00Z">
                  <w:rPr>
                    <w:rFonts w:ascii="Courier New" w:hAnsi="Courier New" w:cs="Courier New"/>
                    <w:sz w:val="16"/>
                    <w:szCs w:val="16"/>
                    <w:lang w:val="en-US" w:eastAsia="zh-CN"/>
                  </w:rPr>
                </w:rPrChange>
              </w:rPr>
            </w:pPr>
            <w:r w:rsidRPr="008B49F9">
              <w:rPr>
                <w:rFonts w:ascii="Courier New" w:hAnsi="Courier New" w:cs="Courier New"/>
                <w:sz w:val="16"/>
                <w:szCs w:val="16"/>
                <w:lang w:val="pt-PT" w:eastAsia="zh-CN"/>
                <w:rPrChange w:id="242" w:author="Ericsson" w:date="2025-02-04T10:46:00Z">
                  <w:rPr>
                    <w:rFonts w:ascii="Courier New" w:hAnsi="Courier New" w:cs="Courier New"/>
                    <w:sz w:val="16"/>
                    <w:szCs w:val="16"/>
                    <w:lang w:val="en-US" w:eastAsia="zh-CN"/>
                  </w:rPr>
                </w:rPrChange>
              </w:rPr>
              <w:t>a=inactive</w:t>
            </w:r>
          </w:p>
        </w:tc>
      </w:tr>
      <w:bookmarkEnd w:id="238"/>
    </w:tbl>
    <w:p w14:paraId="55998C81" w14:textId="77777777" w:rsidR="00175862" w:rsidRPr="008B49F9" w:rsidRDefault="00175862" w:rsidP="00175862">
      <w:pPr>
        <w:rPr>
          <w:lang w:val="pt-PT"/>
          <w:rPrChange w:id="243" w:author="Ericsson" w:date="2025-02-04T10:46:00Z">
            <w:rPr/>
          </w:rPrChange>
        </w:rPr>
      </w:pPr>
    </w:p>
    <w:p w14:paraId="7EB004B4" w14:textId="77777777" w:rsidR="00175862" w:rsidRDefault="00175862" w:rsidP="00175862">
      <w:pPr>
        <w:rPr>
          <w:lang w:val="en-US" w:eastAsia="ko-KR"/>
        </w:rPr>
      </w:pPr>
      <w:r>
        <w:rPr>
          <w:lang w:eastAsia="ko-KR"/>
        </w:rPr>
        <w:t>Table A.17.</w:t>
      </w:r>
      <w:r>
        <w:rPr>
          <w:rFonts w:hint="eastAsia"/>
          <w:lang w:val="en-US" w:eastAsia="zh-CN"/>
        </w:rPr>
        <w:t>10</w:t>
      </w:r>
      <w:r>
        <w:rPr>
          <w:lang w:eastAsia="ko-KR"/>
        </w:rPr>
        <w:t xml:space="preserve"> demonstrates an example SDP </w:t>
      </w:r>
      <w:r>
        <w:rPr>
          <w:lang w:val="en-US" w:eastAsia="ko-KR"/>
        </w:rPr>
        <w:t>offer</w:t>
      </w:r>
      <w:r>
        <w:rPr>
          <w:lang w:eastAsia="ko-KR"/>
        </w:rPr>
        <w:t xml:space="preserve"> with data channel </w:t>
      </w:r>
      <w:r>
        <w:rPr>
          <w:rFonts w:hint="eastAsia"/>
          <w:lang w:val="en-US" w:eastAsia="zh-CN"/>
        </w:rPr>
        <w:t>media stream supporting SDP direction attribute</w:t>
      </w:r>
      <w:r>
        <w:rPr>
          <w:lang w:eastAsia="ko-KR"/>
        </w:rPr>
        <w:t xml:space="preserve"> defined in clause 6.2.10. </w:t>
      </w:r>
      <w:r>
        <w:rPr>
          <w:rFonts w:hint="eastAsia"/>
          <w:lang w:val="en-US" w:eastAsia="zh-CN"/>
        </w:rPr>
        <w:t xml:space="preserve">In this example, the </w:t>
      </w:r>
      <w:r>
        <w:rPr>
          <w:lang w:val="en-US" w:eastAsia="zh-CN"/>
        </w:rPr>
        <w:t>offer</w:t>
      </w:r>
      <w:r>
        <w:rPr>
          <w:rFonts w:hint="eastAsia"/>
          <w:lang w:val="en-US" w:eastAsia="zh-CN"/>
        </w:rPr>
        <w:t xml:space="preserve">ing part include the SDP direction attribute </w:t>
      </w:r>
      <w:r>
        <w:rPr>
          <w:rFonts w:eastAsia="Malgun Gothic"/>
        </w:rPr>
        <w:t>"a=</w:t>
      </w:r>
      <w:r>
        <w:rPr>
          <w:rFonts w:eastAsia="SimSun"/>
          <w:lang w:val="en-US" w:eastAsia="zh-CN"/>
        </w:rPr>
        <w:t>sendrecv</w:t>
      </w:r>
      <w:r>
        <w:rPr>
          <w:rFonts w:eastAsia="Malgun Gothic"/>
        </w:rPr>
        <w:t>"</w:t>
      </w:r>
      <w:r>
        <w:rPr>
          <w:rFonts w:eastAsia="SimSun" w:hint="eastAsia"/>
          <w:lang w:val="en-US" w:eastAsia="zh-CN"/>
        </w:rPr>
        <w:t xml:space="preserve"> to indicate the suspended </w:t>
      </w:r>
      <w:r>
        <w:rPr>
          <w:lang w:eastAsia="ko-KR"/>
        </w:rPr>
        <w:t xml:space="preserve">data channel </w:t>
      </w:r>
      <w:r>
        <w:rPr>
          <w:rFonts w:hint="eastAsia"/>
          <w:lang w:val="en-US" w:eastAsia="zh-CN"/>
        </w:rPr>
        <w:t>media stream is to be resumed</w:t>
      </w:r>
      <w:r>
        <w:rPr>
          <w:rFonts w:eastAsia="SimSun" w:hint="eastAsia"/>
          <w:lang w:val="en-US" w:eastAsia="zh-CN"/>
        </w:rPr>
        <w:t>.</w:t>
      </w:r>
    </w:p>
    <w:p w14:paraId="41B17769" w14:textId="77777777" w:rsidR="00175862" w:rsidRDefault="00175862" w:rsidP="00175862">
      <w:pPr>
        <w:pStyle w:val="TH"/>
        <w:rPr>
          <w:lang w:val="en-US" w:eastAsia="zh-CN"/>
        </w:rPr>
      </w:pPr>
      <w:r>
        <w:t>Table A.17.</w:t>
      </w:r>
      <w:r>
        <w:rPr>
          <w:rFonts w:hint="eastAsia"/>
          <w:lang w:val="en-US" w:eastAsia="zh-CN"/>
        </w:rPr>
        <w:t>10</w:t>
      </w:r>
      <w:r>
        <w:t xml:space="preserve">: Example SDP </w:t>
      </w:r>
      <w:r>
        <w:rPr>
          <w:lang w:val="en-US" w:eastAsia="zh-CN"/>
        </w:rPr>
        <w:t>offer</w:t>
      </w:r>
      <w:r>
        <w:rPr>
          <w:rFonts w:hint="eastAsia"/>
          <w:lang w:val="en-US" w:eastAsia="zh-CN"/>
        </w:rPr>
        <w:t xml:space="preserve"> </w:t>
      </w:r>
      <w:r>
        <w:t xml:space="preserve">with data channel </w:t>
      </w:r>
      <w:r>
        <w:rPr>
          <w:rFonts w:hint="eastAsia"/>
          <w:lang w:val="en-US" w:eastAsia="zh-CN"/>
        </w:rPr>
        <w:t xml:space="preserve">media stream supporting SDP direction attribute </w:t>
      </w:r>
      <w:r>
        <w:rPr>
          <w:rFonts w:eastAsia="Malgun Gothic"/>
        </w:rPr>
        <w:t>"a=</w:t>
      </w:r>
      <w:r>
        <w:rPr>
          <w:rFonts w:eastAsia="SimSun"/>
          <w:lang w:val="en-US" w:eastAsia="zh-CN"/>
        </w:rPr>
        <w:t>sendrecv</w:t>
      </w:r>
      <w:r>
        <w:rPr>
          <w:rFonts w:eastAsia="Malgun Gothic"/>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39"/>
      </w:tblGrid>
      <w:tr w:rsidR="00175862" w14:paraId="1282C0A4" w14:textId="77777777">
        <w:trPr>
          <w:jc w:val="center"/>
        </w:trPr>
        <w:tc>
          <w:tcPr>
            <w:tcW w:w="9639" w:type="dxa"/>
            <w:shd w:val="clear" w:color="auto" w:fill="auto"/>
          </w:tcPr>
          <w:p w14:paraId="503EC119" w14:textId="77777777" w:rsidR="00175862" w:rsidRDefault="00175862">
            <w:pPr>
              <w:keepNext/>
              <w:keepLines/>
              <w:spacing w:after="0"/>
              <w:jc w:val="center"/>
              <w:rPr>
                <w:rFonts w:ascii="Arial" w:hAnsi="Arial"/>
                <w:b/>
                <w:sz w:val="18"/>
                <w:lang w:val="en-US" w:eastAsia="zh-CN"/>
              </w:rPr>
            </w:pPr>
            <w:r>
              <w:rPr>
                <w:rFonts w:ascii="Arial" w:hAnsi="Arial"/>
                <w:b/>
                <w:sz w:val="18"/>
              </w:rPr>
              <w:t xml:space="preserve">SDP </w:t>
            </w:r>
            <w:r>
              <w:rPr>
                <w:rFonts w:ascii="Arial" w:hAnsi="Arial" w:hint="eastAsia"/>
                <w:b/>
                <w:sz w:val="18"/>
                <w:lang w:val="en-US" w:eastAsia="zh-CN"/>
              </w:rPr>
              <w:t>offer</w:t>
            </w:r>
          </w:p>
        </w:tc>
      </w:tr>
      <w:tr w:rsidR="00175862" w14:paraId="6DE7D4A8" w14:textId="77777777">
        <w:trPr>
          <w:jc w:val="center"/>
        </w:trPr>
        <w:tc>
          <w:tcPr>
            <w:tcW w:w="9639" w:type="dxa"/>
            <w:shd w:val="clear" w:color="auto" w:fill="auto"/>
          </w:tcPr>
          <w:p w14:paraId="3D24FDEA" w14:textId="77777777" w:rsidR="00175862" w:rsidRDefault="00175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244" w:name="MCCQCTEMPBM_00000172" w:colFirst="0" w:colLast="0"/>
            <w:r>
              <w:rPr>
                <w:rFonts w:ascii="Courier New" w:hAnsi="Courier New"/>
                <w:sz w:val="16"/>
                <w:lang w:eastAsia="ko-KR"/>
              </w:rPr>
              <w:t>a=ice-lite</w:t>
            </w:r>
          </w:p>
          <w:p w14:paraId="4F2DC589" w14:textId="77777777" w:rsidR="00175862" w:rsidRDefault="00175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14:paraId="29FFF635" w14:textId="77777777" w:rsidR="00175862" w:rsidRDefault="00175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webrtc-datachannel </w:t>
            </w:r>
            <w:r>
              <w:rPr>
                <w:rFonts w:ascii="Courier New" w:hAnsi="Courier New"/>
                <w:sz w:val="16"/>
              </w:rPr>
              <w:br/>
              <w:t>c=IN IP4 192.0.2.1</w:t>
            </w:r>
          </w:p>
          <w:p w14:paraId="5B951622" w14:textId="77777777" w:rsidR="00175862" w:rsidRDefault="00175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rPr>
              <w:t xml:space="preserve">b=AS:500 </w:t>
            </w:r>
            <w:r>
              <w:rPr>
                <w:rFonts w:ascii="Courier New" w:hAnsi="Courier New"/>
                <w:sz w:val="16"/>
              </w:rPr>
              <w:br/>
            </w:r>
            <w:r>
              <w:rPr>
                <w:rFonts w:ascii="Courier New" w:hAnsi="Courier New"/>
                <w:sz w:val="16"/>
                <w:lang w:eastAsia="ko-KR"/>
              </w:rPr>
              <w:t>a=candidate:1 1 UDP 2130706431 192.0.2.1 52718 typ host</w:t>
            </w:r>
            <w:r>
              <w:rPr>
                <w:rFonts w:ascii="Courier New" w:hAnsi="Courier New"/>
                <w:sz w:val="16"/>
                <w:lang w:eastAsia="ko-KR"/>
              </w:rPr>
              <w:br/>
              <w:t>a=ice-ufrag:9uB6</w:t>
            </w:r>
          </w:p>
          <w:p w14:paraId="017F101D" w14:textId="77777777" w:rsidR="00175862" w:rsidRDefault="00175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p>
          <w:p w14:paraId="0299E262" w14:textId="77777777" w:rsidR="00175862" w:rsidRDefault="00175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a=max-message-size:1024</w:t>
            </w:r>
          </w:p>
          <w:p w14:paraId="648E85C5" w14:textId="77777777" w:rsidR="00175862" w:rsidRDefault="00175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14:paraId="4AAEB66F" w14:textId="77777777" w:rsidR="00175862" w:rsidRDefault="00175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14:paraId="2B99A614" w14:textId="77777777" w:rsidR="00175862" w:rsidRDefault="00175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14:paraId="40851A5E" w14:textId="77777777" w:rsidR="00175862" w:rsidRDefault="00175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14:paraId="4D515E77" w14:textId="77777777" w:rsidR="00175862" w:rsidRDefault="00175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a=</w:t>
            </w:r>
            <w:r>
              <w:rPr>
                <w:rFonts w:ascii="Courier New" w:hAnsi="Courier New"/>
                <w:sz w:val="16"/>
              </w:rPr>
              <w:t>dcmap:</w:t>
            </w:r>
            <w:r>
              <w:rPr>
                <w:rFonts w:ascii="Courier New" w:hAnsi="Courier New" w:hint="eastAsia"/>
                <w:sz w:val="16"/>
                <w:lang w:val="en-US" w:eastAsia="zh-CN"/>
              </w:rPr>
              <w:t>10</w:t>
            </w:r>
            <w:r>
              <w:rPr>
                <w:rFonts w:ascii="Courier New" w:hAnsi="Courier New"/>
                <w:sz w:val="16"/>
              </w:rPr>
              <w:t>0</w:t>
            </w:r>
            <w:r>
              <w:rPr>
                <w:rFonts w:ascii="Courier New" w:hAnsi="Courier New" w:hint="eastAsia"/>
                <w:sz w:val="16"/>
                <w:lang w:val="en-US" w:eastAsia="zh-CN"/>
              </w:rPr>
              <w:t>1</w:t>
            </w:r>
            <w:r>
              <w:rPr>
                <w:rFonts w:ascii="Courier New" w:hAnsi="Courier New"/>
                <w:sz w:val="16"/>
              </w:rPr>
              <w:t xml:space="preserve"> subprotocol="http"</w:t>
            </w:r>
          </w:p>
          <w:p w14:paraId="45A1DEA9" w14:textId="77777777" w:rsidR="00175862" w:rsidRDefault="00175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hint="eastAsia"/>
                <w:sz w:val="16"/>
                <w:szCs w:val="16"/>
                <w:lang w:val="en-US" w:eastAsia="zh-CN"/>
              </w:rPr>
              <w:t>a=sendrecv</w:t>
            </w:r>
          </w:p>
        </w:tc>
      </w:tr>
      <w:bookmarkEnd w:id="244"/>
    </w:tbl>
    <w:p w14:paraId="71D61402" w14:textId="77777777" w:rsidR="00175862" w:rsidRDefault="00175862" w:rsidP="00175862"/>
    <w:p w14:paraId="0AAB85BF" w14:textId="2083B7C8" w:rsidR="00897F78" w:rsidRPr="00567618" w:rsidRDefault="00897F78" w:rsidP="00897F78">
      <w:pPr>
        <w:rPr>
          <w:ins w:id="245" w:author="Bo Burman" w:date="2025-01-29T10:49:00Z"/>
        </w:rPr>
      </w:pPr>
      <w:ins w:id="246" w:author="Bo Burman" w:date="2025-01-29T10:49:00Z">
        <w:r w:rsidRPr="00567618">
          <w:rPr>
            <w:lang w:eastAsia="ko-KR"/>
          </w:rPr>
          <w:t>Table A.17.</w:t>
        </w:r>
        <w:r>
          <w:rPr>
            <w:lang w:eastAsia="ko-KR"/>
          </w:rPr>
          <w:t>11</w:t>
        </w:r>
        <w:r w:rsidRPr="00567618">
          <w:rPr>
            <w:lang w:eastAsia="ko-KR"/>
          </w:rPr>
          <w:t xml:space="preserve"> demonstrates an example SDP (re-)offer that adds two </w:t>
        </w:r>
        <w:r w:rsidR="00B742C7">
          <w:rPr>
            <w:lang w:eastAsia="ko-KR"/>
          </w:rPr>
          <w:t xml:space="preserve">application </w:t>
        </w:r>
        <w:r w:rsidRPr="00567618">
          <w:rPr>
            <w:lang w:eastAsia="ko-KR"/>
          </w:rPr>
          <w:t xml:space="preserve">data channel streams used by </w:t>
        </w:r>
        <w:r w:rsidR="00B742C7">
          <w:rPr>
            <w:lang w:eastAsia="ko-KR"/>
          </w:rPr>
          <w:t xml:space="preserve">two </w:t>
        </w:r>
        <w:r>
          <w:rPr>
            <w:lang w:eastAsia="ko-KR"/>
          </w:rPr>
          <w:t>new data channel application</w:t>
        </w:r>
        <w:r w:rsidR="00B742C7">
          <w:rPr>
            <w:lang w:eastAsia="ko-KR"/>
          </w:rPr>
          <w:t>s</w:t>
        </w:r>
        <w:r>
          <w:rPr>
            <w:lang w:eastAsia="ko-KR"/>
          </w:rPr>
          <w:t xml:space="preserve"> retrieved via</w:t>
        </w:r>
        <w:r w:rsidRPr="00567618">
          <w:rPr>
            <w:lang w:eastAsia="ko-KR"/>
          </w:rPr>
          <w:t xml:space="preserve"> the bootstrap data channel in Table A.17.5. The data channel application streams (</w:t>
        </w:r>
      </w:ins>
      <w:ins w:id="247" w:author="Bo Burman" w:date="2025-01-29T10:54:00Z">
        <w:r w:rsidR="001C1173">
          <w:rPr>
            <w:lang w:eastAsia="ko-KR"/>
          </w:rPr>
          <w:t>three</w:t>
        </w:r>
      </w:ins>
      <w:ins w:id="248" w:author="Bo Burman" w:date="2025-01-29T10:49:00Z">
        <w:r w:rsidRPr="00567618">
          <w:rPr>
            <w:lang w:eastAsia="ko-KR"/>
          </w:rPr>
          <w:t xml:space="preserve"> in this example) desire specific </w:t>
        </w:r>
      </w:ins>
      <w:ins w:id="249" w:author="Bo Burman" w:date="2025-01-29T10:50:00Z">
        <w:r w:rsidR="00A44945">
          <w:rPr>
            <w:lang w:eastAsia="ko-KR"/>
          </w:rPr>
          <w:t xml:space="preserve">but compatible </w:t>
        </w:r>
      </w:ins>
      <w:ins w:id="250" w:author="Bo Burman" w:date="2025-01-29T10:49:00Z">
        <w:r w:rsidRPr="00567618">
          <w:rPr>
            <w:lang w:eastAsia="ko-KR"/>
          </w:rPr>
          <w:t>loss and latency characteristics indicated by the "a=3gpp-qos-hint" line (see also Annex A.16)</w:t>
        </w:r>
        <w:r>
          <w:rPr>
            <w:lang w:eastAsia="ko-KR"/>
          </w:rPr>
          <w:t xml:space="preserve">, and they also terminate on different endpoints, e.g., on a server and on the remote UE, </w:t>
        </w:r>
      </w:ins>
      <w:ins w:id="251" w:author="Bo Burman" w:date="2025-01-29T10:51:00Z">
        <w:r w:rsidR="006D64C1">
          <w:rPr>
            <w:lang w:eastAsia="ko-KR"/>
          </w:rPr>
          <w:t xml:space="preserve">but the offering UE </w:t>
        </w:r>
      </w:ins>
      <w:ins w:id="252" w:author="Bo Burman" w:date="2025-02-10T21:02:00Z">
        <w:r w:rsidR="00AC3145">
          <w:rPr>
            <w:lang w:eastAsia="ko-KR"/>
          </w:rPr>
          <w:t>uses</w:t>
        </w:r>
      </w:ins>
      <w:ins w:id="253" w:author="Bo Burman" w:date="2025-01-29T10:51:00Z">
        <w:r w:rsidR="006D64C1">
          <w:rPr>
            <w:lang w:eastAsia="ko-KR"/>
          </w:rPr>
          <w:t xml:space="preserve"> data channel multiplexing and </w:t>
        </w:r>
      </w:ins>
      <w:ins w:id="254" w:author="Bo Burman" w:date="2025-01-29T10:52:00Z">
        <w:r w:rsidR="00015075">
          <w:rPr>
            <w:lang w:eastAsia="ko-KR"/>
          </w:rPr>
          <w:t>the data channel application streams are therefore multipl</w:t>
        </w:r>
      </w:ins>
      <w:ins w:id="255" w:author="Bo Burman" w:date="2025-01-29T10:53:00Z">
        <w:r w:rsidR="00015075">
          <w:rPr>
            <w:lang w:eastAsia="ko-KR"/>
          </w:rPr>
          <w:t>exed</w:t>
        </w:r>
        <w:r w:rsidR="004C65A3">
          <w:rPr>
            <w:lang w:eastAsia="ko-KR"/>
          </w:rPr>
          <w:t xml:space="preserve"> on the same </w:t>
        </w:r>
      </w:ins>
      <w:ins w:id="256" w:author="Bo Burman" w:date="2025-01-29T10:55:00Z">
        <w:r w:rsidR="001C1173">
          <w:rPr>
            <w:lang w:eastAsia="ko-KR"/>
          </w:rPr>
          <w:t xml:space="preserve">SDP </w:t>
        </w:r>
      </w:ins>
      <w:ins w:id="257" w:author="Bo Burman" w:date="2025-01-29T10:53:00Z">
        <w:r w:rsidR="004C65A3">
          <w:rPr>
            <w:lang w:eastAsia="ko-KR"/>
          </w:rPr>
          <w:t>media description</w:t>
        </w:r>
      </w:ins>
      <w:ins w:id="258" w:author="Bo Burman" w:date="2025-01-29T10:49:00Z">
        <w:r>
          <w:rPr>
            <w:lang w:eastAsia="ko-KR"/>
          </w:rPr>
          <w:t>.</w:t>
        </w:r>
        <w:r w:rsidRPr="00567618">
          <w:rPr>
            <w:lang w:eastAsia="ko-KR"/>
          </w:rPr>
          <w:t xml:space="preserve"> </w:t>
        </w:r>
        <w:r>
          <w:rPr>
            <w:lang w:eastAsia="ko-KR"/>
          </w:rPr>
          <w:t>The application</w:t>
        </w:r>
      </w:ins>
      <w:ins w:id="259" w:author="Bo Burman" w:date="2025-01-29T10:54:00Z">
        <w:r w:rsidR="003D2D6F">
          <w:rPr>
            <w:lang w:eastAsia="ko-KR"/>
          </w:rPr>
          <w:t>s</w:t>
        </w:r>
      </w:ins>
      <w:ins w:id="260" w:author="Bo Burman" w:date="2025-01-29T10:49:00Z">
        <w:r>
          <w:rPr>
            <w:lang w:eastAsia="ko-KR"/>
          </w:rPr>
          <w:t xml:space="preserve"> using these data channels </w:t>
        </w:r>
      </w:ins>
      <w:ins w:id="261" w:author="Bo Burman" w:date="2025-01-29T10:55:00Z">
        <w:r w:rsidR="00CD0917">
          <w:rPr>
            <w:lang w:eastAsia="ko-KR"/>
          </w:rPr>
          <w:t>are</w:t>
        </w:r>
      </w:ins>
      <w:ins w:id="262" w:author="Bo Burman" w:date="2025-01-29T10:49:00Z">
        <w:r>
          <w:rPr>
            <w:lang w:eastAsia="ko-KR"/>
          </w:rPr>
          <w:t xml:space="preserve"> identified by the </w:t>
        </w:r>
      </w:ins>
      <w:ins w:id="263" w:author="Bo Burman" w:date="2025-01-29T10:55:00Z">
        <w:r w:rsidR="00CD0917">
          <w:rPr>
            <w:lang w:eastAsia="ko-KR"/>
          </w:rPr>
          <w:t>three</w:t>
        </w:r>
      </w:ins>
      <w:ins w:id="264" w:author="Bo Burman" w:date="2025-01-29T10:54:00Z">
        <w:r w:rsidR="00802963">
          <w:rPr>
            <w:lang w:eastAsia="ko-KR"/>
          </w:rPr>
          <w:t xml:space="preserve"> </w:t>
        </w:r>
      </w:ins>
      <w:ins w:id="265" w:author="Bo Burman" w:date="2025-01-29T10:49:00Z">
        <w:r>
          <w:rPr>
            <w:lang w:eastAsia="ko-KR"/>
          </w:rPr>
          <w:t>"a=</w:t>
        </w:r>
        <w:r>
          <w:t>3gpp-req-app</w:t>
        </w:r>
        <w:r>
          <w:rPr>
            <w:lang w:eastAsia="ko-KR"/>
          </w:rPr>
          <w:t xml:space="preserve">" lines which also indicate </w:t>
        </w:r>
      </w:ins>
      <w:ins w:id="266" w:author="Bo Burman" w:date="2025-02-10T21:03:00Z">
        <w:r w:rsidR="00C7246F">
          <w:rPr>
            <w:lang w:eastAsia="ko-KR"/>
          </w:rPr>
          <w:t xml:space="preserve">(in this example) </w:t>
        </w:r>
      </w:ins>
      <w:ins w:id="267" w:author="Bo Burman" w:date="2025-01-29T10:49:00Z">
        <w:r>
          <w:rPr>
            <w:lang w:eastAsia="ko-KR"/>
          </w:rPr>
          <w:t>that the t</w:t>
        </w:r>
      </w:ins>
      <w:ins w:id="268" w:author="Bo Burman" w:date="2025-01-29T10:55:00Z">
        <w:r w:rsidR="00CD0917">
          <w:rPr>
            <w:lang w:eastAsia="ko-KR"/>
          </w:rPr>
          <w:t>hree</w:t>
        </w:r>
      </w:ins>
      <w:ins w:id="269" w:author="Bo Burman" w:date="2025-01-29T10:49:00Z">
        <w:r>
          <w:rPr>
            <w:lang w:eastAsia="ko-KR"/>
          </w:rPr>
          <w:t xml:space="preserve"> data channels are intended for communication with different end points, via the different "adc-stream-id-endpoint" parameter values, e.g., a server versus the remote UE.</w:t>
        </w:r>
      </w:ins>
      <w:ins w:id="270" w:author="Bo Burman" w:date="2025-01-30T10:48:00Z">
        <w:r w:rsidR="001C45CE">
          <w:rPr>
            <w:lang w:eastAsia="ko-KR"/>
          </w:rPr>
          <w:t xml:space="preserve"> </w:t>
        </w:r>
      </w:ins>
      <w:ins w:id="271" w:author="Bo Burman" w:date="2025-01-30T10:49:00Z">
        <w:r w:rsidR="007032B7">
          <w:rPr>
            <w:lang w:eastAsia="ko-KR"/>
          </w:rPr>
          <w:t>In this example, a</w:t>
        </w:r>
      </w:ins>
      <w:ins w:id="272" w:author="Bo Burman" w:date="2025-01-30T10:48:00Z">
        <w:r w:rsidR="001C45CE">
          <w:rPr>
            <w:lang w:eastAsia="ko-KR"/>
          </w:rPr>
          <w:t>pplication1</w:t>
        </w:r>
        <w:r w:rsidR="00526CA0">
          <w:rPr>
            <w:lang w:eastAsia="ko-KR"/>
          </w:rPr>
          <w:t xml:space="preserve"> </w:t>
        </w:r>
      </w:ins>
      <w:ins w:id="273" w:author="Bo Burman" w:date="2025-01-30T10:49:00Z">
        <w:r w:rsidR="000A79D8">
          <w:rPr>
            <w:lang w:eastAsia="ko-KR"/>
          </w:rPr>
          <w:t xml:space="preserve">multiplexes </w:t>
        </w:r>
      </w:ins>
      <w:ins w:id="274" w:author="Bo Burman" w:date="2025-01-30T10:48:00Z">
        <w:r w:rsidR="00920B9B">
          <w:rPr>
            <w:lang w:eastAsia="ko-KR"/>
          </w:rPr>
          <w:t>two application data channels</w:t>
        </w:r>
      </w:ins>
      <w:ins w:id="275" w:author="Bo Burman" w:date="2025-01-30T10:49:00Z">
        <w:r w:rsidR="0053564A">
          <w:rPr>
            <w:lang w:eastAsia="ko-KR"/>
          </w:rPr>
          <w:t xml:space="preserve"> </w:t>
        </w:r>
      </w:ins>
      <w:ins w:id="276" w:author="Bo Burman" w:date="2025-01-30T10:51:00Z">
        <w:r w:rsidR="006F46F3">
          <w:rPr>
            <w:lang w:eastAsia="ko-KR"/>
          </w:rPr>
          <w:t xml:space="preserve">in this </w:t>
        </w:r>
        <w:r w:rsidR="008615E4">
          <w:rPr>
            <w:lang w:eastAsia="ko-KR"/>
          </w:rPr>
          <w:t xml:space="preserve">SDP </w:t>
        </w:r>
      </w:ins>
      <w:ins w:id="277" w:author="Bo Burman" w:date="2025-01-30T10:49:00Z">
        <w:r w:rsidR="0053564A">
          <w:rPr>
            <w:lang w:eastAsia="ko-KR"/>
          </w:rPr>
          <w:t>media description</w:t>
        </w:r>
        <w:r w:rsidR="00DA3A71">
          <w:rPr>
            <w:lang w:eastAsia="ko-KR"/>
          </w:rPr>
          <w:t xml:space="preserve"> </w:t>
        </w:r>
      </w:ins>
      <w:ins w:id="278" w:author="Bo Burman" w:date="2025-01-30T10:50:00Z">
        <w:r w:rsidR="00AD26D3">
          <w:rPr>
            <w:lang w:eastAsia="ko-KR"/>
          </w:rPr>
          <w:t>(</w:t>
        </w:r>
        <w:r w:rsidR="00FA6E10">
          <w:rPr>
            <w:lang w:eastAsia="ko-KR"/>
          </w:rPr>
          <w:t xml:space="preserve">as was </w:t>
        </w:r>
        <w:r w:rsidR="00E8659C">
          <w:rPr>
            <w:lang w:eastAsia="ko-KR"/>
          </w:rPr>
          <w:t>alre</w:t>
        </w:r>
        <w:r w:rsidR="00E13AC6">
          <w:rPr>
            <w:lang w:eastAsia="ko-KR"/>
          </w:rPr>
          <w:t xml:space="preserve">ady possible before </w:t>
        </w:r>
        <w:r w:rsidR="00AD187E">
          <w:rPr>
            <w:lang w:eastAsia="ko-KR"/>
          </w:rPr>
          <w:t xml:space="preserve">multi-application </w:t>
        </w:r>
        <w:r w:rsidR="00E13AC6">
          <w:rPr>
            <w:lang w:eastAsia="ko-KR"/>
          </w:rPr>
          <w:t>application data channel</w:t>
        </w:r>
        <w:r w:rsidR="002A7CB4">
          <w:rPr>
            <w:lang w:eastAsia="ko-KR"/>
          </w:rPr>
          <w:t xml:space="preserve"> multiplexing) </w:t>
        </w:r>
      </w:ins>
      <w:ins w:id="279" w:author="Bo Burman" w:date="2025-01-30T10:49:00Z">
        <w:r w:rsidR="00DA3A71">
          <w:rPr>
            <w:lang w:eastAsia="ko-KR"/>
          </w:rPr>
          <w:t>and application2</w:t>
        </w:r>
        <w:r w:rsidR="00A02C5F">
          <w:rPr>
            <w:lang w:eastAsia="ko-KR"/>
          </w:rPr>
          <w:t xml:space="preserve"> uses</w:t>
        </w:r>
        <w:r w:rsidR="00AD26D3">
          <w:rPr>
            <w:lang w:eastAsia="ko-KR"/>
          </w:rPr>
          <w:t xml:space="preserve"> one application</w:t>
        </w:r>
      </w:ins>
      <w:ins w:id="280" w:author="Bo Burman" w:date="2025-01-30T10:50:00Z">
        <w:r w:rsidR="001309D7">
          <w:rPr>
            <w:lang w:eastAsia="ko-KR"/>
          </w:rPr>
          <w:t xml:space="preserve"> data channel on that </w:t>
        </w:r>
      </w:ins>
      <w:ins w:id="281" w:author="Bo Burman" w:date="2025-01-30T10:51:00Z">
        <w:r w:rsidR="00711869">
          <w:rPr>
            <w:lang w:eastAsia="ko-KR"/>
          </w:rPr>
          <w:t xml:space="preserve">same </w:t>
        </w:r>
      </w:ins>
      <w:ins w:id="282" w:author="Bo Burman" w:date="2025-01-30T10:50:00Z">
        <w:r w:rsidR="008615E4">
          <w:rPr>
            <w:lang w:eastAsia="ko-KR"/>
          </w:rPr>
          <w:t>SDP media description.</w:t>
        </w:r>
      </w:ins>
    </w:p>
    <w:p w14:paraId="7136AD01" w14:textId="0C10577B" w:rsidR="00897F78" w:rsidRPr="00567618" w:rsidRDefault="00897F78" w:rsidP="00897F78">
      <w:pPr>
        <w:pStyle w:val="TH"/>
        <w:rPr>
          <w:ins w:id="283" w:author="Bo Burman" w:date="2025-01-29T10:49:00Z"/>
        </w:rPr>
      </w:pPr>
      <w:ins w:id="284" w:author="Bo Burman" w:date="2025-01-29T10:49:00Z">
        <w:r w:rsidRPr="00567618">
          <w:t>Table A.</w:t>
        </w:r>
        <w:r w:rsidRPr="00567618">
          <w:rPr>
            <w:lang w:eastAsia="ko-KR"/>
          </w:rPr>
          <w:t>17</w:t>
        </w:r>
        <w:r w:rsidRPr="00567618">
          <w:t>.</w:t>
        </w:r>
      </w:ins>
      <w:ins w:id="285" w:author="Bo Burman" w:date="2025-01-29T10:55:00Z">
        <w:r w:rsidR="00BD3818">
          <w:t>11</w:t>
        </w:r>
      </w:ins>
      <w:ins w:id="286" w:author="Bo Burman" w:date="2025-01-29T10:49:00Z">
        <w:r w:rsidRPr="00567618">
          <w:t xml:space="preserve">: Example SDP offer with </w:t>
        </w:r>
      </w:ins>
      <w:ins w:id="287" w:author="Bo Burman" w:date="2025-01-29T10:56:00Z">
        <w:r w:rsidR="00BD3818">
          <w:t xml:space="preserve">multiplexed </w:t>
        </w:r>
      </w:ins>
      <w:ins w:id="288" w:author="Bo Burman" w:date="2025-01-29T10:49:00Z">
        <w:r w:rsidRPr="00567618">
          <w:t>data channel application streams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897F78" w:rsidRPr="00567618" w14:paraId="3498F16A" w14:textId="77777777">
        <w:trPr>
          <w:jc w:val="center"/>
          <w:ins w:id="289" w:author="Bo Burman" w:date="2025-01-29T10:49:00Z"/>
        </w:trPr>
        <w:tc>
          <w:tcPr>
            <w:tcW w:w="9639" w:type="dxa"/>
            <w:shd w:val="clear" w:color="auto" w:fill="auto"/>
          </w:tcPr>
          <w:p w14:paraId="5997EE2C" w14:textId="77777777" w:rsidR="00897F78" w:rsidRPr="00567618" w:rsidRDefault="00897F78">
            <w:pPr>
              <w:keepNext/>
              <w:keepLines/>
              <w:spacing w:after="0"/>
              <w:jc w:val="center"/>
              <w:rPr>
                <w:ins w:id="290" w:author="Bo Burman" w:date="2025-01-29T10:49:00Z"/>
                <w:rFonts w:ascii="Arial" w:hAnsi="Arial"/>
                <w:b/>
                <w:sz w:val="18"/>
              </w:rPr>
            </w:pPr>
            <w:ins w:id="291" w:author="Bo Burman" w:date="2025-01-29T10:49:00Z">
              <w:r w:rsidRPr="00567618">
                <w:rPr>
                  <w:rFonts w:ascii="Arial" w:hAnsi="Arial"/>
                  <w:b/>
                  <w:sz w:val="18"/>
                </w:rPr>
                <w:t>SDP offer</w:t>
              </w:r>
            </w:ins>
          </w:p>
        </w:tc>
      </w:tr>
      <w:tr w:rsidR="00897F78" w:rsidRPr="00567618" w14:paraId="1C4E35BC" w14:textId="77777777">
        <w:trPr>
          <w:jc w:val="center"/>
          <w:ins w:id="292" w:author="Bo Burman" w:date="2025-01-29T10:49:00Z"/>
        </w:trPr>
        <w:tc>
          <w:tcPr>
            <w:tcW w:w="9639" w:type="dxa"/>
            <w:shd w:val="clear" w:color="auto" w:fill="auto"/>
          </w:tcPr>
          <w:p w14:paraId="6A724AC5" w14:textId="77777777" w:rsidR="00897F78" w:rsidRPr="005045AF" w:rsidRDefault="00897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 w:author="Bo Burman" w:date="2025-01-29T10:49:00Z"/>
                <w:rFonts w:ascii="Courier New" w:hAnsi="Courier New"/>
                <w:noProof/>
                <w:sz w:val="16"/>
                <w:lang w:eastAsia="ko-KR"/>
              </w:rPr>
            </w:pPr>
            <w:ins w:id="294" w:author="Bo Burman" w:date="2025-01-29T10:49:00Z">
              <w:r w:rsidRPr="00EC0698">
                <w:rPr>
                  <w:rFonts w:ascii="Courier New" w:hAnsi="Courier New"/>
                  <w:noProof/>
                  <w:sz w:val="16"/>
                  <w:lang w:eastAsia="ko-KR"/>
                </w:rPr>
                <w:t>c=IN IP4 192.0.2.156</w:t>
              </w:r>
              <w:r>
                <w:rPr>
                  <w:rFonts w:ascii="Courier New" w:hAnsi="Courier New"/>
                  <w:noProof/>
                  <w:sz w:val="16"/>
                  <w:lang w:eastAsia="ko-KR"/>
                </w:rPr>
                <w:br/>
                <w:t>a=ice-options:ice2</w:t>
              </w:r>
            </w:ins>
          </w:p>
          <w:p w14:paraId="3DAB4A8C" w14:textId="77777777" w:rsidR="00897F78" w:rsidRPr="005045AF" w:rsidRDefault="00897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 w:author="Bo Burman" w:date="2025-01-29T10:49:00Z"/>
                <w:rFonts w:ascii="Courier New" w:hAnsi="Courier New"/>
                <w:noProof/>
                <w:sz w:val="16"/>
                <w:lang w:eastAsia="ko-KR"/>
              </w:rPr>
            </w:pPr>
            <w:ins w:id="296" w:author="Bo Burman" w:date="2025-01-29T10:49:00Z">
              <w:r>
                <w:rPr>
                  <w:rFonts w:ascii="Courier New" w:hAnsi="Courier New"/>
                  <w:noProof/>
                  <w:sz w:val="16"/>
                  <w:lang w:eastAsia="ko-KR"/>
                </w:rPr>
                <w:t>a=ice-lite</w:t>
              </w:r>
            </w:ins>
          </w:p>
          <w:p w14:paraId="6F57B4AC" w14:textId="77777777" w:rsidR="00897F78" w:rsidRPr="005045AF" w:rsidRDefault="00897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 w:author="Bo Burman" w:date="2025-01-29T10:49:00Z"/>
                <w:rFonts w:ascii="Courier New" w:hAnsi="Courier New"/>
                <w:noProof/>
                <w:sz w:val="16"/>
                <w:lang w:eastAsia="ko-KR"/>
              </w:rPr>
            </w:pPr>
            <w:ins w:id="298" w:author="Bo Burman" w:date="2025-01-29T10:49:00Z">
              <w:r>
                <w:rPr>
                  <w:rFonts w:ascii="Courier New" w:hAnsi="Courier New"/>
                  <w:noProof/>
                  <w:sz w:val="16"/>
                  <w:lang w:eastAsia="ko-KR"/>
                </w:rPr>
                <w:t>...</w:t>
              </w:r>
            </w:ins>
          </w:p>
          <w:p w14:paraId="12BB2632" w14:textId="77E70978" w:rsidR="00897F78" w:rsidRPr="00567618" w:rsidRDefault="00897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 w:author="Bo Burman" w:date="2025-01-29T10:49:00Z"/>
                <w:rFonts w:ascii="Courier New" w:hAnsi="Courier New"/>
                <w:noProof/>
                <w:sz w:val="16"/>
              </w:rPr>
            </w:pPr>
            <w:ins w:id="300" w:author="Bo Burman" w:date="2025-01-29T10:49:00Z">
              <w:r w:rsidRPr="00567618">
                <w:rPr>
                  <w:rFonts w:ascii="Courier New" w:hAnsi="Courier New"/>
                  <w:noProof/>
                  <w:sz w:val="16"/>
                </w:rPr>
                <w:t>m=application 52</w:t>
              </w:r>
            </w:ins>
            <w:ins w:id="301" w:author="Bo Burman" w:date="2025-01-29T10:56:00Z">
              <w:r w:rsidR="00EE4C8D">
                <w:rPr>
                  <w:rFonts w:ascii="Courier New" w:hAnsi="Courier New"/>
                  <w:noProof/>
                  <w:sz w:val="16"/>
                </w:rPr>
                <w:t>834</w:t>
              </w:r>
            </w:ins>
            <w:ins w:id="302" w:author="Bo Burman" w:date="2025-01-29T10:49:00Z">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30B4FB72" w14:textId="77777777" w:rsidR="00897F78" w:rsidRPr="00567618" w:rsidRDefault="00897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 w:author="Bo Burman" w:date="2025-01-29T10:49:00Z"/>
                <w:rFonts w:ascii="Courier New" w:hAnsi="Courier New"/>
                <w:noProof/>
                <w:sz w:val="16"/>
                <w:lang w:eastAsia="ko-KR"/>
              </w:rPr>
            </w:pPr>
            <w:ins w:id="304" w:author="Bo Burman" w:date="2025-01-29T10:49:00Z">
              <w:r w:rsidRPr="00567618">
                <w:rPr>
                  <w:rFonts w:ascii="Courier New" w:hAnsi="Courier New"/>
                  <w:noProof/>
                  <w:sz w:val="16"/>
                  <w:lang w:eastAsia="ko-KR"/>
                </w:rPr>
                <w:t>b=AS:500</w:t>
              </w:r>
            </w:ins>
          </w:p>
          <w:p w14:paraId="2A1F0F7E" w14:textId="77777777" w:rsidR="00897F78" w:rsidRPr="005045AF" w:rsidRDefault="00897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5" w:author="Bo Burman" w:date="2025-01-29T10:49:00Z"/>
                <w:rFonts w:ascii="Courier New" w:hAnsi="Courier New"/>
                <w:noProof/>
                <w:sz w:val="16"/>
                <w:lang w:eastAsia="ko-KR"/>
              </w:rPr>
            </w:pPr>
            <w:ins w:id="306" w:author="Bo Burman" w:date="2025-01-29T10:49:00Z">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ins>
          </w:p>
          <w:p w14:paraId="04A22EC4" w14:textId="77777777" w:rsidR="00897F78" w:rsidRPr="00567618" w:rsidRDefault="00897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 w:author="Bo Burman" w:date="2025-01-29T10:49:00Z"/>
                <w:rFonts w:ascii="Courier New" w:hAnsi="Courier New"/>
                <w:noProof/>
                <w:sz w:val="16"/>
                <w:lang w:eastAsia="ko-KR"/>
              </w:rPr>
            </w:pPr>
            <w:ins w:id="308" w:author="Bo Burman" w:date="2025-01-29T10:49:00Z">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r w:rsidRPr="00567618">
                <w:rPr>
                  <w:rFonts w:ascii="Courier New" w:hAnsi="Courier New"/>
                  <w:noProof/>
                  <w:sz w:val="16"/>
                  <w:lang w:eastAsia="ko-KR"/>
                </w:rPr>
                <w:t>a=max-message-size:1024</w:t>
              </w:r>
            </w:ins>
          </w:p>
          <w:p w14:paraId="5CE8CE72" w14:textId="77777777" w:rsidR="00897F78" w:rsidRPr="00567618" w:rsidRDefault="00897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 w:author="Bo Burman" w:date="2025-01-29T10:49:00Z"/>
                <w:rFonts w:ascii="Courier New" w:hAnsi="Courier New"/>
                <w:noProof/>
                <w:sz w:val="16"/>
                <w:lang w:eastAsia="ko-KR"/>
              </w:rPr>
            </w:pPr>
            <w:ins w:id="310" w:author="Bo Burman" w:date="2025-01-29T10:49:00Z">
              <w:r w:rsidRPr="00567618">
                <w:rPr>
                  <w:rFonts w:ascii="Courier New" w:hAnsi="Courier New"/>
                  <w:noProof/>
                  <w:sz w:val="16"/>
                  <w:lang w:eastAsia="ko-KR"/>
                </w:rPr>
                <w:t>a=sctp-port:5000</w:t>
              </w:r>
            </w:ins>
          </w:p>
          <w:p w14:paraId="6A44E2EC" w14:textId="77777777" w:rsidR="00897F78" w:rsidRPr="00567618" w:rsidRDefault="00897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 w:author="Bo Burman" w:date="2025-01-29T10:49:00Z"/>
                <w:rFonts w:ascii="Courier New" w:hAnsi="Courier New"/>
                <w:noProof/>
                <w:sz w:val="16"/>
                <w:lang w:eastAsia="ko-KR"/>
              </w:rPr>
            </w:pPr>
            <w:ins w:id="312" w:author="Bo Burman" w:date="2025-01-29T10:49:00Z">
              <w:r w:rsidRPr="00567618">
                <w:rPr>
                  <w:rFonts w:ascii="Courier New" w:hAnsi="Courier New"/>
                  <w:noProof/>
                  <w:sz w:val="16"/>
                  <w:lang w:eastAsia="ko-KR"/>
                </w:rPr>
                <w:t>a=setup:</w:t>
              </w:r>
              <w:r>
                <w:rPr>
                  <w:rFonts w:ascii="Courier New" w:hAnsi="Courier New"/>
                  <w:noProof/>
                  <w:sz w:val="16"/>
                  <w:lang w:eastAsia="ko-KR"/>
                </w:rPr>
                <w:t>actpass</w:t>
              </w:r>
            </w:ins>
          </w:p>
          <w:p w14:paraId="6FC26D12" w14:textId="77777777" w:rsidR="00897F78" w:rsidRPr="00567618" w:rsidRDefault="00897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 w:author="Bo Burman" w:date="2025-01-29T10:49:00Z"/>
                <w:rFonts w:ascii="Courier New" w:hAnsi="Courier New"/>
                <w:noProof/>
                <w:sz w:val="16"/>
                <w:lang w:eastAsia="ko-KR"/>
              </w:rPr>
            </w:pPr>
            <w:ins w:id="314" w:author="Bo Burman" w:date="2025-01-29T10:49:00Z">
              <w:r w:rsidRPr="00567618">
                <w:rPr>
                  <w:rFonts w:ascii="Courier New" w:hAnsi="Courier New"/>
                  <w:noProof/>
                  <w:sz w:val="16"/>
                  <w:lang w:eastAsia="ko-KR"/>
                </w:rPr>
                <w:t>a=fingerprint:SHA-1 4A:AD:B9:B1:3F:82:18:3B:54:02:12:DF:3E:5D:49:6B:19:E5:7C:AB</w:t>
              </w:r>
            </w:ins>
          </w:p>
          <w:p w14:paraId="10DF369D" w14:textId="77777777" w:rsidR="00897F78" w:rsidRPr="00567618" w:rsidRDefault="00897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 w:author="Bo Burman" w:date="2025-01-29T10:49:00Z"/>
                <w:rFonts w:ascii="Courier New" w:hAnsi="Courier New"/>
                <w:noProof/>
                <w:sz w:val="16"/>
              </w:rPr>
            </w:pPr>
            <w:ins w:id="316" w:author="Bo Burman" w:date="2025-01-29T10:49:00Z">
              <w:r w:rsidRPr="00567618">
                <w:rPr>
                  <w:rFonts w:ascii="Courier New" w:hAnsi="Courier New"/>
                  <w:noProof/>
                  <w:sz w:val="16"/>
                </w:rPr>
                <w:t>a=tls-id:</w:t>
              </w:r>
              <w:r w:rsidRPr="00567618">
                <w:t xml:space="preserve"> </w:t>
              </w:r>
              <w:r w:rsidRPr="00567618">
                <w:rPr>
                  <w:rFonts w:ascii="Courier New" w:hAnsi="Courier New"/>
                  <w:noProof/>
                  <w:sz w:val="16"/>
                </w:rPr>
                <w:t>abc3de65cddef001be82</w:t>
              </w:r>
            </w:ins>
          </w:p>
          <w:p w14:paraId="5E3EEE3D" w14:textId="77777777" w:rsidR="00897F78" w:rsidRDefault="00897F78">
            <w:pPr>
              <w:keepNext/>
              <w:keepLines/>
              <w:widowControl w:val="0"/>
              <w:tabs>
                <w:tab w:val="left" w:pos="1418"/>
                <w:tab w:val="left" w:pos="2835"/>
                <w:tab w:val="left" w:pos="4253"/>
                <w:tab w:val="left" w:pos="5670"/>
                <w:tab w:val="left" w:pos="7088"/>
                <w:tab w:val="left" w:pos="8505"/>
              </w:tabs>
              <w:spacing w:after="0"/>
              <w:rPr>
                <w:ins w:id="317" w:author="Bo Burman" w:date="2025-01-29T10:49:00Z"/>
                <w:rFonts w:ascii="Courier New" w:hAnsi="Courier New"/>
                <w:noProof/>
                <w:sz w:val="16"/>
              </w:rPr>
            </w:pPr>
            <w:ins w:id="318" w:author="Bo Burman" w:date="2025-01-29T10:49:00Z">
              <w:r w:rsidRPr="00567618">
                <w:rPr>
                  <w:rFonts w:ascii="Courier New" w:hAnsi="Courier New" w:cs="Courier New"/>
                  <w:sz w:val="16"/>
                  <w:szCs w:val="16"/>
                </w:rPr>
                <w:t>a=</w:t>
              </w:r>
              <w:r w:rsidRPr="00567618">
                <w:rPr>
                  <w:rFonts w:ascii="Courier New" w:hAnsi="Courier New"/>
                  <w:noProof/>
                  <w:sz w:val="16"/>
                </w:rPr>
                <w:t>dcmap:10 subprotocol="http"</w:t>
              </w:r>
            </w:ins>
          </w:p>
          <w:p w14:paraId="2F4685C2" w14:textId="77777777" w:rsidR="00897F78" w:rsidRPr="00567618" w:rsidRDefault="00897F78">
            <w:pPr>
              <w:keepNext/>
              <w:keepLines/>
              <w:widowControl w:val="0"/>
              <w:tabs>
                <w:tab w:val="left" w:pos="1418"/>
                <w:tab w:val="left" w:pos="2835"/>
                <w:tab w:val="left" w:pos="4253"/>
                <w:tab w:val="left" w:pos="5670"/>
                <w:tab w:val="left" w:pos="7088"/>
                <w:tab w:val="left" w:pos="8505"/>
              </w:tabs>
              <w:spacing w:before="40" w:after="0"/>
              <w:rPr>
                <w:ins w:id="319" w:author="Bo Burman" w:date="2025-01-29T10:49:00Z"/>
                <w:rFonts w:ascii="Courier New" w:hAnsi="Courier New"/>
                <w:noProof/>
                <w:sz w:val="16"/>
              </w:rPr>
            </w:pPr>
          </w:p>
          <w:p w14:paraId="3F863706" w14:textId="38360DC1" w:rsidR="00897F78" w:rsidRPr="005045AF" w:rsidRDefault="00897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0" w:author="Bo Burman" w:date="2025-01-29T10:49:00Z"/>
                <w:rFonts w:ascii="Courier New" w:hAnsi="Courier New"/>
                <w:noProof/>
                <w:sz w:val="16"/>
              </w:rPr>
            </w:pPr>
            <w:ins w:id="321" w:author="Bo Burman" w:date="2025-01-29T10:49:00Z">
              <w:r w:rsidRPr="005045AF">
                <w:rPr>
                  <w:rFonts w:ascii="Courier New" w:hAnsi="Courier New"/>
                  <w:noProof/>
                  <w:sz w:val="16"/>
                </w:rPr>
                <w:t>m=application 52</w:t>
              </w:r>
            </w:ins>
            <w:ins w:id="322" w:author="Bo Burman" w:date="2025-01-29T10:56:00Z">
              <w:r w:rsidR="00EE4C8D">
                <w:rPr>
                  <w:rFonts w:ascii="Courier New" w:hAnsi="Courier New"/>
                  <w:noProof/>
                  <w:sz w:val="16"/>
                </w:rPr>
                <w:t>840</w:t>
              </w:r>
            </w:ins>
            <w:ins w:id="323" w:author="Bo Burman" w:date="2025-01-29T10:49:00Z">
              <w:r w:rsidRPr="005045AF">
                <w:rPr>
                  <w:rFonts w:ascii="Courier New" w:hAnsi="Courier New"/>
                  <w:noProof/>
                  <w:sz w:val="16"/>
                </w:rPr>
                <w:t xml:space="preserve"> UDP/DTLS/SCTP </w:t>
              </w:r>
              <w:r w:rsidRPr="005045AF">
                <w:rPr>
                  <w:rFonts w:ascii="Courier New" w:hAnsi="Courier New"/>
                  <w:noProof/>
                  <w:sz w:val="16"/>
                  <w:lang w:eastAsia="ko-KR"/>
                </w:rPr>
                <w:t>webrtc-datachannel</w:t>
              </w:r>
            </w:ins>
          </w:p>
          <w:p w14:paraId="1AF9A8F7" w14:textId="4341B8BE" w:rsidR="00897F78" w:rsidRPr="005045AF" w:rsidRDefault="00897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4" w:author="Bo Burman" w:date="2025-01-29T10:49:00Z"/>
                <w:rFonts w:ascii="Courier New" w:hAnsi="Courier New"/>
                <w:noProof/>
                <w:sz w:val="16"/>
                <w:lang w:eastAsia="ko-KR"/>
              </w:rPr>
            </w:pPr>
            <w:ins w:id="325" w:author="Bo Burman" w:date="2025-01-29T10:49:00Z">
              <w:r w:rsidRPr="005045AF">
                <w:rPr>
                  <w:rFonts w:ascii="Courier New" w:hAnsi="Courier New" w:hint="eastAsia"/>
                  <w:noProof/>
                  <w:sz w:val="16"/>
                  <w:lang w:eastAsia="ko-KR"/>
                </w:rPr>
                <w:t>b=AS:</w:t>
              </w:r>
              <w:r>
                <w:rPr>
                  <w:rFonts w:ascii="Courier New" w:hAnsi="Courier New"/>
                  <w:noProof/>
                  <w:sz w:val="16"/>
                  <w:lang w:eastAsia="ko-KR"/>
                </w:rPr>
                <w:t>10</w:t>
              </w:r>
              <w:r w:rsidRPr="005045AF">
                <w:rPr>
                  <w:rFonts w:ascii="Courier New" w:hAnsi="Courier New"/>
                  <w:noProof/>
                  <w:sz w:val="16"/>
                  <w:lang w:eastAsia="ko-KR"/>
                </w:rPr>
                <w:t>00</w:t>
              </w:r>
            </w:ins>
          </w:p>
          <w:p w14:paraId="76D3BFA7" w14:textId="0845CA65" w:rsidR="00897F78" w:rsidRPr="005045AF" w:rsidRDefault="00897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6" w:author="Bo Burman" w:date="2025-01-29T10:49:00Z"/>
                <w:rFonts w:ascii="Courier New" w:hAnsi="Courier New"/>
                <w:noProof/>
                <w:sz w:val="16"/>
                <w:lang w:eastAsia="ko-KR"/>
              </w:rPr>
            </w:pPr>
            <w:ins w:id="327" w:author="Bo Burman" w:date="2025-01-29T10:49:00Z">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w:t>
              </w:r>
            </w:ins>
            <w:ins w:id="328" w:author="Bo Burman" w:date="2025-01-29T11:03:00Z">
              <w:r w:rsidR="00CE58E8">
                <w:rPr>
                  <w:rFonts w:ascii="Courier New" w:hAnsi="Courier New"/>
                  <w:noProof/>
                  <w:sz w:val="16"/>
                  <w:lang w:eastAsia="ko-KR"/>
                </w:rPr>
                <w:t>840</w:t>
              </w:r>
            </w:ins>
            <w:ins w:id="329" w:author="Bo Burman" w:date="2025-01-29T10:49:00Z">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ins>
          </w:p>
          <w:p w14:paraId="346C6527" w14:textId="77777777" w:rsidR="00897F78" w:rsidRPr="005045AF" w:rsidRDefault="00897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 w:author="Bo Burman" w:date="2025-01-29T10:49:00Z"/>
                <w:rFonts w:ascii="Courier New" w:hAnsi="Courier New"/>
                <w:noProof/>
                <w:sz w:val="16"/>
                <w:lang w:eastAsia="ko-KR"/>
              </w:rPr>
            </w:pPr>
            <w:ins w:id="331" w:author="Bo Burman" w:date="2025-01-29T10:49:00Z">
              <w:r>
                <w:rPr>
                  <w:rFonts w:ascii="Courier New" w:hAnsi="Courier New"/>
                  <w:noProof/>
                  <w:sz w:val="16"/>
                  <w:lang w:eastAsia="ko-KR"/>
                </w:rPr>
                <w:lastRenderedPageBreak/>
                <w:t>a=ice-pwd:</w:t>
              </w:r>
              <w:r w:rsidRPr="00EE17EC">
                <w:rPr>
                  <w:rFonts w:ascii="Courier New" w:hAnsi="Courier New"/>
                  <w:noProof/>
                  <w:sz w:val="16"/>
                  <w:lang w:eastAsia="ko-KR"/>
                </w:rPr>
                <w:t xml:space="preserve"> YH75Fviy6338Vbrhrlp8Yh</w:t>
              </w:r>
              <w:r>
                <w:rPr>
                  <w:rFonts w:ascii="Courier New" w:hAnsi="Courier New"/>
                  <w:noProof/>
                  <w:sz w:val="16"/>
                  <w:lang w:eastAsia="ko-KR"/>
                </w:rPr>
                <w:br/>
              </w:r>
              <w:r w:rsidRPr="005045AF">
                <w:rPr>
                  <w:rFonts w:ascii="Courier New" w:hAnsi="Courier New"/>
                  <w:noProof/>
                  <w:sz w:val="16"/>
                  <w:lang w:eastAsia="ko-KR"/>
                </w:rPr>
                <w:t>a=max-message-size:1024</w:t>
              </w:r>
            </w:ins>
          </w:p>
          <w:p w14:paraId="3D7149D5" w14:textId="77777777" w:rsidR="00897F78" w:rsidRPr="005045AF" w:rsidRDefault="00897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 w:author="Bo Burman" w:date="2025-01-29T10:49:00Z"/>
                <w:rFonts w:ascii="Courier New" w:hAnsi="Courier New"/>
                <w:noProof/>
                <w:sz w:val="16"/>
                <w:lang w:eastAsia="ko-KR"/>
              </w:rPr>
            </w:pPr>
            <w:ins w:id="333" w:author="Bo Burman" w:date="2025-01-29T10:49:00Z">
              <w:r w:rsidRPr="005045AF">
                <w:rPr>
                  <w:rFonts w:ascii="Courier New" w:hAnsi="Courier New"/>
                  <w:noProof/>
                  <w:sz w:val="16"/>
                  <w:lang w:eastAsia="ko-KR"/>
                </w:rPr>
                <w:t>a=sctp-port:5000</w:t>
              </w:r>
            </w:ins>
          </w:p>
          <w:p w14:paraId="3E2A40DA" w14:textId="77777777" w:rsidR="00897F78" w:rsidRPr="005045AF" w:rsidRDefault="00897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4" w:author="Bo Burman" w:date="2025-01-29T10:49:00Z"/>
                <w:rFonts w:ascii="Courier New" w:hAnsi="Courier New"/>
                <w:noProof/>
                <w:sz w:val="16"/>
                <w:lang w:eastAsia="ko-KR"/>
              </w:rPr>
            </w:pPr>
            <w:ins w:id="335" w:author="Bo Burman" w:date="2025-01-29T10:49:00Z">
              <w:r w:rsidRPr="005045AF">
                <w:rPr>
                  <w:rFonts w:ascii="Courier New" w:hAnsi="Courier New"/>
                  <w:noProof/>
                  <w:sz w:val="16"/>
                  <w:lang w:eastAsia="ko-KR"/>
                </w:rPr>
                <w:t>a=setup:</w:t>
              </w:r>
              <w:r>
                <w:rPr>
                  <w:rFonts w:ascii="Courier New" w:hAnsi="Courier New"/>
                  <w:noProof/>
                  <w:sz w:val="16"/>
                  <w:lang w:eastAsia="ko-KR"/>
                </w:rPr>
                <w:t>actpass</w:t>
              </w:r>
            </w:ins>
          </w:p>
          <w:p w14:paraId="7606C82E" w14:textId="77777777" w:rsidR="00897F78" w:rsidRPr="005045AF" w:rsidRDefault="00897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6" w:author="Bo Burman" w:date="2025-01-29T10:49:00Z"/>
                <w:rFonts w:ascii="Courier New" w:hAnsi="Courier New"/>
                <w:noProof/>
                <w:sz w:val="16"/>
                <w:lang w:eastAsia="ko-KR"/>
              </w:rPr>
            </w:pPr>
            <w:ins w:id="337" w:author="Bo Burman" w:date="2025-01-29T10:49:00Z">
              <w:r w:rsidRPr="005045AF">
                <w:rPr>
                  <w:rFonts w:ascii="Courier New" w:hAnsi="Courier New"/>
                  <w:noProof/>
                  <w:sz w:val="16"/>
                  <w:lang w:eastAsia="ko-KR"/>
                </w:rPr>
                <w:t xml:space="preserve">a=fingerprint:SHA-1 </w:t>
              </w:r>
              <w:r w:rsidRPr="005045AF">
                <w:rPr>
                  <w:rFonts w:ascii="Courier New" w:hAnsi="Courier New"/>
                  <w:noProof/>
                  <w:sz w:val="16"/>
                </w:rPr>
                <w:t>BC:8A:99:A0:E3:28:CA:B3:09:20:1B:FD:21:D5:AC:B6:F3:5E:45:AF</w:t>
              </w:r>
            </w:ins>
          </w:p>
          <w:p w14:paraId="7D3A7682" w14:textId="77777777" w:rsidR="00897F78" w:rsidRPr="005045AF" w:rsidRDefault="00897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8" w:author="Bo Burman" w:date="2025-01-29T10:49:00Z"/>
                <w:rFonts w:ascii="Courier New" w:hAnsi="Courier New"/>
                <w:noProof/>
                <w:sz w:val="16"/>
              </w:rPr>
            </w:pPr>
            <w:ins w:id="339" w:author="Bo Burman" w:date="2025-01-29T10:49:00Z">
              <w:r w:rsidRPr="005045AF">
                <w:rPr>
                  <w:rFonts w:ascii="Courier New" w:hAnsi="Courier New"/>
                  <w:noProof/>
                  <w:sz w:val="16"/>
                </w:rPr>
                <w:t>a=tls-id:</w:t>
              </w:r>
              <w:r w:rsidRPr="005045AF">
                <w:t xml:space="preserve"> </w:t>
              </w:r>
              <w:r w:rsidRPr="005045AF">
                <w:rPr>
                  <w:rFonts w:ascii="Courier New" w:hAnsi="Courier New"/>
                  <w:noProof/>
                  <w:sz w:val="16"/>
                </w:rPr>
                <w:t>cd3bea56dced0f35d224</w:t>
              </w:r>
            </w:ins>
          </w:p>
          <w:p w14:paraId="46E14559" w14:textId="77777777" w:rsidR="00897F78" w:rsidRPr="00567618" w:rsidRDefault="00897F78">
            <w:pPr>
              <w:keepNext/>
              <w:keepLines/>
              <w:widowControl w:val="0"/>
              <w:tabs>
                <w:tab w:val="left" w:pos="1418"/>
                <w:tab w:val="left" w:pos="2835"/>
                <w:tab w:val="left" w:pos="4253"/>
                <w:tab w:val="left" w:pos="5670"/>
                <w:tab w:val="left" w:pos="7088"/>
                <w:tab w:val="left" w:pos="8505"/>
              </w:tabs>
              <w:spacing w:before="40" w:after="0"/>
              <w:rPr>
                <w:ins w:id="340" w:author="Bo Burman" w:date="2025-01-29T10:49:00Z"/>
                <w:rFonts w:ascii="Courier New" w:hAnsi="Courier New"/>
                <w:noProof/>
                <w:sz w:val="16"/>
              </w:rPr>
            </w:pPr>
            <w:ins w:id="341" w:author="Bo Burman" w:date="2025-01-29T10:49:00Z">
              <w:r w:rsidRPr="00567618">
                <w:rPr>
                  <w:rFonts w:ascii="Courier New" w:hAnsi="Courier New" w:cs="Courier New"/>
                  <w:sz w:val="16"/>
                  <w:szCs w:val="16"/>
                </w:rPr>
                <w:t>a=</w:t>
              </w:r>
              <w:r w:rsidRPr="00567618">
                <w:rPr>
                  <w:rFonts w:ascii="Courier New" w:hAnsi="Courier New"/>
                  <w:noProof/>
                  <w:sz w:val="16"/>
                </w:rPr>
                <w:t>dcmap:7216 max-retr=5;label="low loss"</w:t>
              </w:r>
            </w:ins>
          </w:p>
          <w:p w14:paraId="4B2E455E" w14:textId="17817D83" w:rsidR="00897F78" w:rsidRPr="00567618" w:rsidRDefault="00897F78">
            <w:pPr>
              <w:keepNext/>
              <w:keepLines/>
              <w:widowControl w:val="0"/>
              <w:tabs>
                <w:tab w:val="left" w:pos="1418"/>
                <w:tab w:val="left" w:pos="2835"/>
                <w:tab w:val="left" w:pos="4253"/>
                <w:tab w:val="left" w:pos="5670"/>
                <w:tab w:val="left" w:pos="7088"/>
                <w:tab w:val="left" w:pos="8505"/>
              </w:tabs>
              <w:spacing w:before="40" w:after="0"/>
              <w:rPr>
                <w:ins w:id="342" w:author="Bo Burman" w:date="2025-01-29T10:49:00Z"/>
                <w:rFonts w:ascii="Courier New" w:hAnsi="Courier New"/>
                <w:noProof/>
                <w:sz w:val="16"/>
              </w:rPr>
            </w:pPr>
            <w:ins w:id="343" w:author="Bo Burman" w:date="2025-01-29T10:49:00Z">
              <w:r>
                <w:rPr>
                  <w:rFonts w:ascii="Courier New" w:hAnsi="Courier New"/>
                  <w:noProof/>
                  <w:sz w:val="16"/>
                </w:rPr>
                <w:t>a=3gpp-req-app:</w:t>
              </w:r>
            </w:ins>
            <w:ins w:id="344" w:author="Bo Burman" w:date="2025-01-29T11:12:00Z">
              <w:r w:rsidR="00FF5C8B">
                <w:rPr>
                  <w:rFonts w:ascii="Courier New" w:hAnsi="Courier New"/>
                  <w:noProof/>
                  <w:sz w:val="16"/>
                </w:rPr>
                <w:t>"</w:t>
              </w:r>
            </w:ins>
            <w:ins w:id="345" w:author="Bo Burman" w:date="2025-01-29T10:49:00Z">
              <w:r>
                <w:rPr>
                  <w:rFonts w:ascii="Courier New" w:hAnsi="Courier New"/>
                  <w:noProof/>
                  <w:sz w:val="16"/>
                </w:rPr>
                <w:t>application1</w:t>
              </w:r>
            </w:ins>
            <w:ins w:id="346" w:author="Bo Burman" w:date="2025-01-29T11:12:00Z">
              <w:r w:rsidR="00FF5C8B">
                <w:rPr>
                  <w:rFonts w:ascii="Courier New" w:hAnsi="Courier New"/>
                  <w:noProof/>
                  <w:sz w:val="16"/>
                </w:rPr>
                <w:t>"</w:t>
              </w:r>
            </w:ins>
            <w:ins w:id="347" w:author="Bo Burman" w:date="2025-01-29T10:49:00Z">
              <w:r>
                <w:rPr>
                  <w:rFonts w:ascii="Courier New" w:hAnsi="Courier New"/>
                  <w:noProof/>
                  <w:sz w:val="16"/>
                </w:rPr>
                <w:t>;7216-UE</w:t>
              </w:r>
            </w:ins>
          </w:p>
          <w:p w14:paraId="1A87A6E6" w14:textId="77777777" w:rsidR="00292E06" w:rsidRPr="00567618" w:rsidRDefault="00292E06" w:rsidP="00292E06">
            <w:pPr>
              <w:keepNext/>
              <w:keepLines/>
              <w:widowControl w:val="0"/>
              <w:tabs>
                <w:tab w:val="left" w:pos="1418"/>
                <w:tab w:val="left" w:pos="2835"/>
                <w:tab w:val="left" w:pos="4253"/>
                <w:tab w:val="left" w:pos="5670"/>
                <w:tab w:val="left" w:pos="7088"/>
                <w:tab w:val="left" w:pos="8505"/>
              </w:tabs>
              <w:spacing w:before="40" w:after="0"/>
              <w:rPr>
                <w:ins w:id="348" w:author="Bo Burman" w:date="2025-01-29T10:57:00Z"/>
                <w:rFonts w:ascii="Courier New" w:hAnsi="Courier New"/>
                <w:noProof/>
                <w:sz w:val="16"/>
              </w:rPr>
            </w:pPr>
            <w:ins w:id="349" w:author="Bo Burman" w:date="2025-01-29T10:57:00Z">
              <w:r w:rsidRPr="00567618">
                <w:rPr>
                  <w:rFonts w:ascii="Courier New" w:hAnsi="Courier New" w:cs="Courier New"/>
                  <w:sz w:val="16"/>
                  <w:szCs w:val="16"/>
                </w:rPr>
                <w:t>a=</w:t>
              </w:r>
              <w:r w:rsidRPr="00567618">
                <w:rPr>
                  <w:rFonts w:ascii="Courier New" w:hAnsi="Courier New"/>
                  <w:noProof/>
                  <w:sz w:val="16"/>
                </w:rPr>
                <w:t>dcmap:38754 max-time=150;label="low latency"</w:t>
              </w:r>
            </w:ins>
          </w:p>
          <w:p w14:paraId="611A902E" w14:textId="4EBDACF3" w:rsidR="00292E06" w:rsidRPr="00652638" w:rsidRDefault="00292E06" w:rsidP="00292E06">
            <w:pPr>
              <w:keepNext/>
              <w:keepLines/>
              <w:widowControl w:val="0"/>
              <w:tabs>
                <w:tab w:val="left" w:pos="1418"/>
                <w:tab w:val="left" w:pos="2835"/>
                <w:tab w:val="left" w:pos="4253"/>
                <w:tab w:val="left" w:pos="5670"/>
                <w:tab w:val="left" w:pos="7088"/>
                <w:tab w:val="left" w:pos="8505"/>
              </w:tabs>
              <w:spacing w:before="40" w:after="0"/>
              <w:rPr>
                <w:ins w:id="350" w:author="Bo Burman" w:date="2025-01-29T10:57:00Z"/>
                <w:rFonts w:ascii="Courier New" w:hAnsi="Courier New" w:cs="Courier New"/>
                <w:sz w:val="16"/>
                <w:szCs w:val="16"/>
              </w:rPr>
            </w:pPr>
            <w:ins w:id="351" w:author="Bo Burman" w:date="2025-01-29T10:57:00Z">
              <w:r w:rsidRPr="00652638">
                <w:rPr>
                  <w:rFonts w:ascii="Courier New" w:hAnsi="Courier New" w:cs="Courier New"/>
                  <w:sz w:val="16"/>
                  <w:szCs w:val="16"/>
                </w:rPr>
                <w:t>a=</w:t>
              </w:r>
              <w:r>
                <w:rPr>
                  <w:rFonts w:ascii="Courier New" w:hAnsi="Courier New" w:cs="Courier New"/>
                  <w:sz w:val="16"/>
                  <w:szCs w:val="16"/>
                </w:rPr>
                <w:t>3gpp-req-app</w:t>
              </w:r>
              <w:r w:rsidRPr="00652638">
                <w:rPr>
                  <w:rFonts w:ascii="Courier New" w:hAnsi="Courier New" w:cs="Courier New"/>
                  <w:sz w:val="16"/>
                  <w:szCs w:val="16"/>
                </w:rPr>
                <w:t>:</w:t>
              </w:r>
            </w:ins>
            <w:ins w:id="352" w:author="Bo Burman" w:date="2025-01-29T11:12:00Z">
              <w:r w:rsidR="00FF5C8B">
                <w:rPr>
                  <w:rFonts w:ascii="Courier New" w:hAnsi="Courier New" w:cs="Courier New"/>
                  <w:sz w:val="16"/>
                  <w:szCs w:val="16"/>
                </w:rPr>
                <w:t>"</w:t>
              </w:r>
            </w:ins>
            <w:ins w:id="353" w:author="Bo Burman" w:date="2025-01-29T10:57:00Z">
              <w:r w:rsidRPr="00652638">
                <w:rPr>
                  <w:rFonts w:ascii="Courier New" w:hAnsi="Courier New" w:cs="Courier New"/>
                  <w:sz w:val="16"/>
                  <w:szCs w:val="16"/>
                </w:rPr>
                <w:t>application1</w:t>
              </w:r>
            </w:ins>
            <w:ins w:id="354" w:author="Bo Burman" w:date="2025-01-29T11:12:00Z">
              <w:r w:rsidR="00FF5C8B">
                <w:rPr>
                  <w:rFonts w:ascii="Courier New" w:hAnsi="Courier New" w:cs="Courier New"/>
                  <w:sz w:val="16"/>
                  <w:szCs w:val="16"/>
                </w:rPr>
                <w:t>"</w:t>
              </w:r>
            </w:ins>
            <w:ins w:id="355" w:author="Bo Burman" w:date="2025-01-29T10:57:00Z">
              <w:r>
                <w:rPr>
                  <w:rFonts w:ascii="Courier New" w:hAnsi="Courier New" w:cs="Courier New"/>
                  <w:sz w:val="16"/>
                  <w:szCs w:val="16"/>
                </w:rPr>
                <w:t>;38754-Server</w:t>
              </w:r>
            </w:ins>
          </w:p>
          <w:p w14:paraId="2B39557E" w14:textId="66F37607" w:rsidR="00C01FFE" w:rsidRPr="00567618" w:rsidRDefault="00C01FFE" w:rsidP="00C01FFE">
            <w:pPr>
              <w:keepNext/>
              <w:keepLines/>
              <w:widowControl w:val="0"/>
              <w:tabs>
                <w:tab w:val="left" w:pos="1418"/>
                <w:tab w:val="left" w:pos="2835"/>
                <w:tab w:val="left" w:pos="4253"/>
                <w:tab w:val="left" w:pos="5670"/>
                <w:tab w:val="left" w:pos="7088"/>
                <w:tab w:val="left" w:pos="8505"/>
              </w:tabs>
              <w:spacing w:before="40" w:after="0"/>
              <w:rPr>
                <w:ins w:id="356" w:author="Bo Burman" w:date="2025-01-29T11:04:00Z"/>
                <w:rFonts w:ascii="Courier New" w:hAnsi="Courier New"/>
                <w:noProof/>
                <w:sz w:val="16"/>
              </w:rPr>
            </w:pPr>
            <w:ins w:id="357" w:author="Bo Burman" w:date="2025-01-29T11:04:00Z">
              <w:r w:rsidRPr="00567618">
                <w:rPr>
                  <w:rFonts w:ascii="Courier New" w:hAnsi="Courier New" w:cs="Courier New"/>
                  <w:sz w:val="16"/>
                  <w:szCs w:val="16"/>
                </w:rPr>
                <w:t>a=</w:t>
              </w:r>
              <w:r w:rsidRPr="00567618">
                <w:rPr>
                  <w:rFonts w:ascii="Courier New" w:hAnsi="Courier New"/>
                  <w:noProof/>
                  <w:sz w:val="16"/>
                </w:rPr>
                <w:t>dcmap:</w:t>
              </w:r>
            </w:ins>
            <w:ins w:id="358" w:author="Bo Burman" w:date="2025-01-29T11:05:00Z">
              <w:r w:rsidR="006164B5">
                <w:rPr>
                  <w:rFonts w:ascii="Courier New" w:hAnsi="Courier New"/>
                  <w:noProof/>
                  <w:sz w:val="16"/>
                </w:rPr>
                <w:t>1094</w:t>
              </w:r>
            </w:ins>
          </w:p>
          <w:p w14:paraId="5191860F" w14:textId="22CBD452" w:rsidR="00C01FFE" w:rsidRPr="00652638" w:rsidRDefault="00C01FFE" w:rsidP="00C01FFE">
            <w:pPr>
              <w:keepNext/>
              <w:keepLines/>
              <w:widowControl w:val="0"/>
              <w:tabs>
                <w:tab w:val="left" w:pos="1418"/>
                <w:tab w:val="left" w:pos="2835"/>
                <w:tab w:val="left" w:pos="4253"/>
                <w:tab w:val="left" w:pos="5670"/>
                <w:tab w:val="left" w:pos="7088"/>
                <w:tab w:val="left" w:pos="8505"/>
              </w:tabs>
              <w:spacing w:before="40" w:after="0"/>
              <w:rPr>
                <w:ins w:id="359" w:author="Bo Burman" w:date="2025-01-29T11:04:00Z"/>
                <w:rFonts w:ascii="Courier New" w:hAnsi="Courier New" w:cs="Courier New"/>
                <w:sz w:val="16"/>
                <w:szCs w:val="16"/>
              </w:rPr>
            </w:pPr>
            <w:ins w:id="360" w:author="Bo Burman" w:date="2025-01-29T11:04:00Z">
              <w:r w:rsidRPr="00652638">
                <w:rPr>
                  <w:rFonts w:ascii="Courier New" w:hAnsi="Courier New" w:cs="Courier New"/>
                  <w:sz w:val="16"/>
                  <w:szCs w:val="16"/>
                </w:rPr>
                <w:t>a=</w:t>
              </w:r>
              <w:r>
                <w:rPr>
                  <w:rFonts w:ascii="Courier New" w:hAnsi="Courier New" w:cs="Courier New"/>
                  <w:sz w:val="16"/>
                  <w:szCs w:val="16"/>
                </w:rPr>
                <w:t>3gpp-req-app</w:t>
              </w:r>
              <w:r w:rsidRPr="00652638">
                <w:rPr>
                  <w:rFonts w:ascii="Courier New" w:hAnsi="Courier New" w:cs="Courier New"/>
                  <w:sz w:val="16"/>
                  <w:szCs w:val="16"/>
                </w:rPr>
                <w:t>:</w:t>
              </w:r>
            </w:ins>
            <w:ins w:id="361" w:author="Bo Burman" w:date="2025-01-29T11:12:00Z">
              <w:r w:rsidR="00FF5C8B">
                <w:rPr>
                  <w:rFonts w:ascii="Courier New" w:hAnsi="Courier New" w:cs="Courier New"/>
                  <w:sz w:val="16"/>
                  <w:szCs w:val="16"/>
                </w:rPr>
                <w:t>"</w:t>
              </w:r>
            </w:ins>
            <w:ins w:id="362" w:author="Bo Burman" w:date="2025-01-29T11:04:00Z">
              <w:r w:rsidRPr="00652638">
                <w:rPr>
                  <w:rFonts w:ascii="Courier New" w:hAnsi="Courier New" w:cs="Courier New"/>
                  <w:sz w:val="16"/>
                  <w:szCs w:val="16"/>
                </w:rPr>
                <w:t>application</w:t>
              </w:r>
            </w:ins>
            <w:ins w:id="363" w:author="Bo Burman" w:date="2025-01-29T11:05:00Z">
              <w:r>
                <w:rPr>
                  <w:rFonts w:ascii="Courier New" w:hAnsi="Courier New" w:cs="Courier New"/>
                  <w:sz w:val="16"/>
                  <w:szCs w:val="16"/>
                </w:rPr>
                <w:t>2</w:t>
              </w:r>
            </w:ins>
            <w:ins w:id="364" w:author="Bo Burman" w:date="2025-01-29T11:13:00Z">
              <w:r w:rsidR="00FF5C8B">
                <w:rPr>
                  <w:rFonts w:ascii="Courier New" w:hAnsi="Courier New" w:cs="Courier New"/>
                  <w:sz w:val="16"/>
                  <w:szCs w:val="16"/>
                </w:rPr>
                <w:t>"</w:t>
              </w:r>
            </w:ins>
            <w:ins w:id="365" w:author="Bo Burman" w:date="2025-01-29T11:04:00Z">
              <w:r>
                <w:rPr>
                  <w:rFonts w:ascii="Courier New" w:hAnsi="Courier New" w:cs="Courier New"/>
                  <w:sz w:val="16"/>
                  <w:szCs w:val="16"/>
                </w:rPr>
                <w:t>;</w:t>
              </w:r>
            </w:ins>
            <w:ins w:id="366" w:author="Bo Burman" w:date="2025-01-29T11:05:00Z">
              <w:r w:rsidR="006164B5">
                <w:rPr>
                  <w:rFonts w:ascii="Courier New" w:hAnsi="Courier New" w:cs="Courier New"/>
                  <w:sz w:val="16"/>
                  <w:szCs w:val="16"/>
                </w:rPr>
                <w:t>1094</w:t>
              </w:r>
            </w:ins>
            <w:ins w:id="367" w:author="Bo Burman" w:date="2025-01-29T11:04:00Z">
              <w:r>
                <w:rPr>
                  <w:rFonts w:ascii="Courier New" w:hAnsi="Courier New" w:cs="Courier New"/>
                  <w:sz w:val="16"/>
                  <w:szCs w:val="16"/>
                </w:rPr>
                <w:t>-Server</w:t>
              </w:r>
            </w:ins>
          </w:p>
          <w:p w14:paraId="0B782C75" w14:textId="031F5689" w:rsidR="00897F78" w:rsidRPr="00567618" w:rsidRDefault="00CA450B" w:rsidP="0090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 w:author="Bo Burman" w:date="2025-01-29T10:49:00Z"/>
                <w:rFonts w:ascii="Arial" w:hAnsi="Arial"/>
                <w:sz w:val="18"/>
                <w:lang w:eastAsia="ko-KR"/>
              </w:rPr>
            </w:pPr>
            <w:ins w:id="369" w:author="Bo Burman" w:date="2025-01-29T11:01:00Z">
              <w:r w:rsidRPr="00567618">
                <w:rPr>
                  <w:rFonts w:ascii="Courier New" w:hAnsi="Courier New" w:cs="Courier New"/>
                  <w:noProof/>
                  <w:sz w:val="16"/>
                  <w:szCs w:val="16"/>
                </w:rPr>
                <w:t>a=3gpp-qos-hint:loss=0.01;latency=100</w:t>
              </w:r>
            </w:ins>
          </w:p>
        </w:tc>
      </w:tr>
    </w:tbl>
    <w:p w14:paraId="7F702DBB" w14:textId="77777777" w:rsidR="00897F78" w:rsidRDefault="00897F78" w:rsidP="00897F78">
      <w:pPr>
        <w:rPr>
          <w:ins w:id="370" w:author="Bo Burman" w:date="2025-01-29T10:49:00Z"/>
          <w:rFonts w:eastAsia="DengXian"/>
          <w:noProof/>
          <w:lang w:eastAsia="zh-CN"/>
        </w:rPr>
      </w:pPr>
    </w:p>
    <w:p w14:paraId="65D934DE" w14:textId="0AF0C5A5" w:rsidR="00343EA9" w:rsidRDefault="00343EA9" w:rsidP="00343EA9">
      <w:pPr>
        <w:rPr>
          <w:ins w:id="371" w:author="Bo Burman" w:date="2025-01-29T10:48:00Z"/>
          <w:noProof/>
        </w:rPr>
      </w:pPr>
      <w:ins w:id="372" w:author="Bo Burman" w:date="2025-01-29T10:48:00Z">
        <w:r>
          <w:rPr>
            <w:lang w:eastAsia="ko-KR"/>
          </w:rPr>
          <w:t>The "a=</w:t>
        </w:r>
        <w:r>
          <w:t>3gpp-req-app"</w:t>
        </w:r>
        <w:r>
          <w:rPr>
            <w:lang w:eastAsia="ko-KR"/>
          </w:rPr>
          <w:t xml:space="preserve"> lines in Table A.17.</w:t>
        </w:r>
      </w:ins>
      <w:ins w:id="373" w:author="Bo Burman" w:date="2025-01-29T11:07:00Z">
        <w:r w:rsidR="0087796C">
          <w:rPr>
            <w:lang w:eastAsia="ko-KR"/>
          </w:rPr>
          <w:t>1</w:t>
        </w:r>
      </w:ins>
      <w:ins w:id="374" w:author="Bo Burman" w:date="2025-01-29T11:08:00Z">
        <w:r w:rsidR="0071678E">
          <w:rPr>
            <w:lang w:eastAsia="ko-KR"/>
          </w:rPr>
          <w:t>1</w:t>
        </w:r>
      </w:ins>
      <w:ins w:id="375" w:author="Bo Burman" w:date="2025-01-29T10:48:00Z">
        <w:r>
          <w:rPr>
            <w:lang w:eastAsia="ko-KR"/>
          </w:rPr>
          <w:t xml:space="preserve"> allow the remote UE to (re-)answer and accept the t</w:t>
        </w:r>
      </w:ins>
      <w:ins w:id="376" w:author="Bo Burman" w:date="2025-01-29T11:07:00Z">
        <w:r w:rsidR="0087796C">
          <w:rPr>
            <w:lang w:eastAsia="ko-KR"/>
          </w:rPr>
          <w:t>hree</w:t>
        </w:r>
      </w:ins>
      <w:ins w:id="377" w:author="Bo Burman" w:date="2025-01-29T10:48:00Z">
        <w:r>
          <w:rPr>
            <w:lang w:eastAsia="ko-KR"/>
          </w:rPr>
          <w:t xml:space="preserve"> new data channels for the application as </w:t>
        </w:r>
        <w:r w:rsidRPr="00567618">
          <w:rPr>
            <w:lang w:eastAsia="ko-KR"/>
          </w:rPr>
          <w:t>Table A.17.</w:t>
        </w:r>
      </w:ins>
      <w:ins w:id="378" w:author="Bo Burman" w:date="2025-01-29T11:07:00Z">
        <w:r w:rsidR="0002310D">
          <w:rPr>
            <w:lang w:eastAsia="ko-KR"/>
          </w:rPr>
          <w:t>12</w:t>
        </w:r>
      </w:ins>
      <w:ins w:id="379" w:author="Bo Burman" w:date="2025-01-29T10:48:00Z">
        <w:r w:rsidRPr="00567618">
          <w:rPr>
            <w:lang w:eastAsia="ko-KR"/>
          </w:rPr>
          <w:t xml:space="preserve"> </w:t>
        </w:r>
        <w:r>
          <w:rPr>
            <w:lang w:eastAsia="ko-KR"/>
          </w:rPr>
          <w:t xml:space="preserve">illustrates. Table </w:t>
        </w:r>
        <w:r w:rsidRPr="00567618">
          <w:rPr>
            <w:lang w:eastAsia="ko-KR"/>
          </w:rPr>
          <w:t>A.17.</w:t>
        </w:r>
      </w:ins>
      <w:ins w:id="380" w:author="Bo Burman" w:date="2025-01-29T11:08:00Z">
        <w:r w:rsidR="0071678E">
          <w:rPr>
            <w:lang w:eastAsia="ko-KR"/>
          </w:rPr>
          <w:t>12</w:t>
        </w:r>
      </w:ins>
      <w:ins w:id="381" w:author="Bo Burman" w:date="2025-01-29T10:48:00Z">
        <w:r>
          <w:rPr>
            <w:lang w:eastAsia="ko-KR"/>
          </w:rPr>
          <w:t xml:space="preserve"> also suggest that the network </w:t>
        </w:r>
      </w:ins>
      <w:ins w:id="382" w:author="Bo Burman" w:date="2025-01-29T11:08:00Z">
        <w:r w:rsidR="006412D0">
          <w:rPr>
            <w:lang w:eastAsia="ko-KR"/>
          </w:rPr>
          <w:t>a</w:t>
        </w:r>
      </w:ins>
      <w:ins w:id="383" w:author="Bo Burman" w:date="2025-01-29T11:09:00Z">
        <w:r w:rsidR="006412D0">
          <w:rPr>
            <w:lang w:eastAsia="ko-KR"/>
          </w:rPr>
          <w:t xml:space="preserve">ccepted </w:t>
        </w:r>
      </w:ins>
      <w:ins w:id="384" w:author="Bo Burman" w:date="2025-01-29T10:48:00Z">
        <w:r>
          <w:rPr>
            <w:lang w:eastAsia="ko-KR"/>
          </w:rPr>
          <w:t xml:space="preserve">the </w:t>
        </w:r>
      </w:ins>
      <w:ins w:id="385" w:author="Bo Burman" w:date="2025-01-29T11:09:00Z">
        <w:r w:rsidR="00BB51C3">
          <w:rPr>
            <w:lang w:eastAsia="ko-KR"/>
          </w:rPr>
          <w:t xml:space="preserve">different </w:t>
        </w:r>
      </w:ins>
      <w:ins w:id="386" w:author="Bo Burman" w:date="2025-01-29T10:48:00Z">
        <w:r>
          <w:rPr>
            <w:lang w:eastAsia="ko-KR"/>
          </w:rPr>
          <w:t xml:space="preserve">"adc-stream-id-endpoint" values and </w:t>
        </w:r>
      </w:ins>
      <w:ins w:id="387" w:author="Bo Burman" w:date="2025-01-29T11:09:00Z">
        <w:r w:rsidR="002B6FD4">
          <w:rPr>
            <w:lang w:eastAsia="ko-KR"/>
          </w:rPr>
          <w:t xml:space="preserve">was capable to de-multiplex to the </w:t>
        </w:r>
        <w:r w:rsidR="00BB51C3">
          <w:rPr>
            <w:lang w:eastAsia="ko-KR"/>
          </w:rPr>
          <w:t xml:space="preserve">different </w:t>
        </w:r>
      </w:ins>
      <w:ins w:id="388" w:author="Bo Burman" w:date="2025-01-29T11:10:00Z">
        <w:r w:rsidR="00B5505F">
          <w:rPr>
            <w:lang w:eastAsia="ko-KR"/>
          </w:rPr>
          <w:t xml:space="preserve">applications and </w:t>
        </w:r>
      </w:ins>
      <w:ins w:id="389" w:author="Bo Burman" w:date="2025-01-29T11:09:00Z">
        <w:r w:rsidR="00BB51C3">
          <w:rPr>
            <w:lang w:eastAsia="ko-KR"/>
          </w:rPr>
          <w:t>endpoints.</w:t>
        </w:r>
      </w:ins>
    </w:p>
    <w:p w14:paraId="58CE2900" w14:textId="65FE1DC7" w:rsidR="00343EA9" w:rsidRPr="00567618" w:rsidRDefault="00343EA9" w:rsidP="00343EA9">
      <w:pPr>
        <w:keepNext/>
        <w:keepLines/>
        <w:spacing w:before="60"/>
        <w:jc w:val="center"/>
        <w:rPr>
          <w:ins w:id="390" w:author="Bo Burman" w:date="2025-01-29T10:48:00Z"/>
          <w:rFonts w:ascii="Arial" w:hAnsi="Arial"/>
          <w:b/>
        </w:rPr>
      </w:pPr>
      <w:ins w:id="391" w:author="Bo Burman" w:date="2025-01-29T10:48:00Z">
        <w:r w:rsidRPr="00567618">
          <w:rPr>
            <w:rFonts w:ascii="Arial" w:hAnsi="Arial"/>
            <w:b/>
          </w:rPr>
          <w:t>Table A.</w:t>
        </w:r>
        <w:r w:rsidRPr="00567618">
          <w:rPr>
            <w:rFonts w:ascii="Arial" w:hAnsi="Arial"/>
            <w:b/>
            <w:lang w:eastAsia="ko-KR"/>
          </w:rPr>
          <w:t>17</w:t>
        </w:r>
        <w:r w:rsidRPr="00567618">
          <w:rPr>
            <w:rFonts w:ascii="Arial" w:hAnsi="Arial"/>
            <w:b/>
          </w:rPr>
          <w:t>.</w:t>
        </w:r>
      </w:ins>
      <w:ins w:id="392" w:author="Bo Burman" w:date="2025-01-29T11:10:00Z">
        <w:r w:rsidR="00D92DBD">
          <w:rPr>
            <w:rFonts w:ascii="Arial" w:hAnsi="Arial"/>
            <w:b/>
          </w:rPr>
          <w:t>12</w:t>
        </w:r>
      </w:ins>
      <w:ins w:id="393" w:author="Bo Burman" w:date="2025-01-29T10:48:00Z">
        <w:r w:rsidRPr="00567618">
          <w:rPr>
            <w:rFonts w:ascii="Arial" w:hAnsi="Arial"/>
            <w:b/>
          </w:rPr>
          <w:t xml:space="preserve">: Example SDP </w:t>
        </w:r>
        <w:r>
          <w:rPr>
            <w:rFonts w:ascii="Arial" w:hAnsi="Arial"/>
            <w:b/>
          </w:rPr>
          <w:t>answer</w:t>
        </w:r>
        <w:r w:rsidRPr="00567618">
          <w:rPr>
            <w:rFonts w:ascii="Arial" w:hAnsi="Arial"/>
            <w:b/>
          </w:rPr>
          <w:t xml:space="preserve"> with </w:t>
        </w:r>
      </w:ins>
      <w:ins w:id="394" w:author="Bo Burman" w:date="2025-01-29T11:15:00Z">
        <w:r w:rsidR="000C1B0F">
          <w:rPr>
            <w:rFonts w:ascii="Arial" w:hAnsi="Arial"/>
            <w:b/>
          </w:rPr>
          <w:t xml:space="preserve">multiplexed </w:t>
        </w:r>
      </w:ins>
      <w:ins w:id="395" w:author="Bo Burman" w:date="2025-01-29T10:48:00Z">
        <w:r w:rsidRPr="00567618">
          <w:rPr>
            <w:rFonts w:ascii="Arial" w:hAnsi="Arial"/>
            <w:b/>
          </w:rPr>
          <w:t>data channel application streams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343EA9" w:rsidRPr="00567618" w14:paraId="5D0E65D1" w14:textId="77777777">
        <w:trPr>
          <w:jc w:val="center"/>
          <w:ins w:id="396" w:author="Bo Burman" w:date="2025-01-29T10:48:00Z"/>
        </w:trPr>
        <w:tc>
          <w:tcPr>
            <w:tcW w:w="9639" w:type="dxa"/>
            <w:shd w:val="clear" w:color="auto" w:fill="auto"/>
          </w:tcPr>
          <w:p w14:paraId="7807C49B" w14:textId="77777777" w:rsidR="00343EA9" w:rsidRPr="00567618" w:rsidRDefault="00343EA9">
            <w:pPr>
              <w:keepNext/>
              <w:keepLines/>
              <w:spacing w:after="0"/>
              <w:jc w:val="center"/>
              <w:rPr>
                <w:ins w:id="397" w:author="Bo Burman" w:date="2025-01-29T10:48:00Z"/>
                <w:rFonts w:ascii="Arial" w:hAnsi="Arial"/>
                <w:b/>
                <w:sz w:val="18"/>
              </w:rPr>
            </w:pPr>
            <w:ins w:id="398" w:author="Bo Burman" w:date="2025-01-29T10:48:00Z">
              <w:r w:rsidRPr="00567618">
                <w:rPr>
                  <w:rFonts w:ascii="Arial" w:hAnsi="Arial"/>
                  <w:b/>
                  <w:sz w:val="18"/>
                </w:rPr>
                <w:t xml:space="preserve">SDP </w:t>
              </w:r>
              <w:r>
                <w:rPr>
                  <w:rFonts w:ascii="Arial" w:hAnsi="Arial"/>
                  <w:b/>
                  <w:sz w:val="18"/>
                </w:rPr>
                <w:t>answer</w:t>
              </w:r>
            </w:ins>
          </w:p>
        </w:tc>
      </w:tr>
      <w:tr w:rsidR="00343EA9" w:rsidRPr="00567618" w14:paraId="371C28C3" w14:textId="77777777">
        <w:trPr>
          <w:jc w:val="center"/>
          <w:ins w:id="399" w:author="Bo Burman" w:date="2025-01-29T10:48:00Z"/>
        </w:trPr>
        <w:tc>
          <w:tcPr>
            <w:tcW w:w="9639" w:type="dxa"/>
            <w:shd w:val="clear" w:color="auto" w:fill="auto"/>
          </w:tcPr>
          <w:p w14:paraId="0C64F858" w14:textId="77777777" w:rsidR="00343EA9" w:rsidRPr="005045AF" w:rsidRDefault="00343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0" w:author="Bo Burman" w:date="2025-01-29T10:48:00Z"/>
                <w:rFonts w:ascii="Courier New" w:hAnsi="Courier New"/>
                <w:noProof/>
                <w:sz w:val="16"/>
                <w:lang w:eastAsia="ko-KR"/>
              </w:rPr>
            </w:pPr>
            <w:ins w:id="401" w:author="Bo Burman" w:date="2025-01-29T10:48:00Z">
              <w:r>
                <w:rPr>
                  <w:rFonts w:ascii="Courier New" w:hAnsi="Courier New"/>
                  <w:noProof/>
                  <w:sz w:val="16"/>
                  <w:lang w:eastAsia="ko-KR"/>
                </w:rPr>
                <w:t>a=ice-options:ice2</w:t>
              </w:r>
              <w:r>
                <w:rPr>
                  <w:rFonts w:ascii="Courier New" w:hAnsi="Courier New"/>
                  <w:noProof/>
                  <w:sz w:val="16"/>
                  <w:lang w:eastAsia="ko-KR"/>
                </w:rPr>
                <w:br/>
                <w:t>a=ice-lite</w:t>
              </w:r>
            </w:ins>
          </w:p>
          <w:p w14:paraId="1897ED49" w14:textId="77777777" w:rsidR="00343EA9" w:rsidRPr="005045AF" w:rsidRDefault="00343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2" w:author="Bo Burman" w:date="2025-01-29T10:48:00Z"/>
                <w:rFonts w:ascii="Courier New" w:hAnsi="Courier New"/>
                <w:noProof/>
                <w:sz w:val="16"/>
                <w:lang w:eastAsia="ko-KR"/>
              </w:rPr>
            </w:pPr>
            <w:ins w:id="403" w:author="Bo Burman" w:date="2025-01-29T10:48:00Z">
              <w:r>
                <w:rPr>
                  <w:rFonts w:ascii="Courier New" w:hAnsi="Courier New"/>
                  <w:noProof/>
                  <w:sz w:val="16"/>
                  <w:lang w:eastAsia="ko-KR"/>
                </w:rPr>
                <w:t>...</w:t>
              </w:r>
            </w:ins>
          </w:p>
          <w:p w14:paraId="1776CE88" w14:textId="1766643F" w:rsidR="00343EA9" w:rsidRPr="00567618" w:rsidRDefault="00343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 w:author="Bo Burman" w:date="2025-01-29T10:48:00Z"/>
                <w:rFonts w:ascii="Courier New" w:hAnsi="Courier New"/>
                <w:noProof/>
                <w:sz w:val="16"/>
              </w:rPr>
            </w:pPr>
            <w:ins w:id="405" w:author="Bo Burman" w:date="2025-01-29T10:48:00Z">
              <w:r w:rsidRPr="00567618">
                <w:rPr>
                  <w:rFonts w:ascii="Courier New" w:hAnsi="Courier New"/>
                  <w:noProof/>
                  <w:sz w:val="16"/>
                </w:rPr>
                <w:t xml:space="preserve">m=application </w:t>
              </w:r>
            </w:ins>
            <w:ins w:id="406" w:author="Bo Burman" w:date="2025-01-29T11:11:00Z">
              <w:r w:rsidR="00D92DBD">
                <w:rPr>
                  <w:rFonts w:ascii="Courier New" w:hAnsi="Courier New"/>
                  <w:noProof/>
                  <w:sz w:val="16"/>
                </w:rPr>
                <w:t>60938</w:t>
              </w:r>
            </w:ins>
            <w:ins w:id="407" w:author="Bo Burman" w:date="2025-01-29T10:48:00Z">
              <w:r w:rsidRPr="00567618">
                <w:rPr>
                  <w:rFonts w:ascii="Courier New" w:hAnsi="Courier New"/>
                  <w:noProof/>
                  <w:sz w:val="16"/>
                </w:rPr>
                <w:t xml:space="preserve"> UDP/DTLS/SCTP webrtc-datachannel</w:t>
              </w:r>
            </w:ins>
          </w:p>
          <w:p w14:paraId="43DDF60C" w14:textId="77777777" w:rsidR="00343EA9" w:rsidRPr="005045AF" w:rsidRDefault="00343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8" w:author="Bo Burman" w:date="2025-01-29T10:48:00Z"/>
                <w:rFonts w:ascii="Courier New" w:hAnsi="Courier New"/>
                <w:noProof/>
                <w:sz w:val="16"/>
              </w:rPr>
            </w:pPr>
            <w:ins w:id="409" w:author="Bo Burman" w:date="2025-01-29T10:48:00Z">
              <w:r>
                <w:rPr>
                  <w:rFonts w:ascii="Courier New" w:hAnsi="Courier New"/>
                  <w:noProof/>
                  <w:sz w:val="16"/>
                </w:rPr>
                <w:t>c=IN IP4 192.0.2.1</w:t>
              </w:r>
            </w:ins>
          </w:p>
          <w:p w14:paraId="3534FE81" w14:textId="77777777" w:rsidR="00343EA9" w:rsidRPr="00567618" w:rsidRDefault="00343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 w:author="Bo Burman" w:date="2025-01-29T10:48:00Z"/>
                <w:rFonts w:ascii="Courier New" w:hAnsi="Courier New"/>
                <w:noProof/>
                <w:sz w:val="16"/>
              </w:rPr>
            </w:pPr>
            <w:ins w:id="411" w:author="Bo Burman" w:date="2025-01-29T10:48:00Z">
              <w:r w:rsidRPr="00567618">
                <w:rPr>
                  <w:rFonts w:ascii="Courier New" w:hAnsi="Courier New"/>
                  <w:noProof/>
                  <w:sz w:val="16"/>
                </w:rPr>
                <w:t>b=AS:500</w:t>
              </w:r>
            </w:ins>
          </w:p>
          <w:p w14:paraId="4D147407" w14:textId="77777777" w:rsidR="00343EA9" w:rsidRPr="005045AF" w:rsidRDefault="00343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2" w:author="Bo Burman" w:date="2025-01-29T10:48:00Z"/>
                <w:rFonts w:ascii="Courier New" w:hAnsi="Courier New"/>
                <w:noProof/>
                <w:sz w:val="16"/>
                <w:lang w:eastAsia="ko-KR"/>
              </w:rPr>
            </w:pPr>
            <w:ins w:id="413" w:author="Bo Burman" w:date="2025-01-29T10:48:00Z">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ins>
          </w:p>
          <w:p w14:paraId="24B4103A" w14:textId="77777777" w:rsidR="00343EA9" w:rsidRPr="00567618" w:rsidRDefault="00343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 w:author="Bo Burman" w:date="2025-01-29T10:48:00Z"/>
                <w:rFonts w:ascii="Courier New" w:hAnsi="Courier New"/>
                <w:noProof/>
                <w:sz w:val="16"/>
              </w:rPr>
            </w:pPr>
            <w:ins w:id="415" w:author="Bo Burman" w:date="2025-01-29T10:48:00Z">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ins>
          </w:p>
          <w:p w14:paraId="2ADF5930" w14:textId="77777777" w:rsidR="00343EA9" w:rsidRPr="00567618" w:rsidRDefault="00343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Bo Burman" w:date="2025-01-29T10:48:00Z"/>
                <w:rFonts w:ascii="Courier New" w:hAnsi="Courier New"/>
                <w:noProof/>
                <w:sz w:val="16"/>
              </w:rPr>
            </w:pPr>
            <w:ins w:id="417" w:author="Bo Burman" w:date="2025-01-29T10:48:00Z">
              <w:r w:rsidRPr="00567618">
                <w:rPr>
                  <w:rFonts w:ascii="Courier New" w:hAnsi="Courier New"/>
                  <w:noProof/>
                  <w:sz w:val="16"/>
                </w:rPr>
                <w:t>a=sctp-port:5010</w:t>
              </w:r>
            </w:ins>
          </w:p>
          <w:p w14:paraId="556D514A" w14:textId="77777777" w:rsidR="00343EA9" w:rsidRPr="00567618" w:rsidRDefault="00343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 w:author="Bo Burman" w:date="2025-01-29T10:48:00Z"/>
                <w:rFonts w:ascii="Courier New" w:hAnsi="Courier New"/>
                <w:noProof/>
                <w:sz w:val="16"/>
              </w:rPr>
            </w:pPr>
            <w:ins w:id="419" w:author="Bo Burman" w:date="2025-01-29T10:48:00Z">
              <w:r w:rsidRPr="00567618">
                <w:rPr>
                  <w:rFonts w:ascii="Courier New" w:hAnsi="Courier New"/>
                  <w:noProof/>
                  <w:sz w:val="16"/>
                </w:rPr>
                <w:t>a=setup:active</w:t>
              </w:r>
            </w:ins>
          </w:p>
          <w:p w14:paraId="5DD46F54" w14:textId="77777777" w:rsidR="00343EA9" w:rsidRPr="00567618" w:rsidRDefault="00343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 w:author="Bo Burman" w:date="2025-01-29T10:48:00Z"/>
                <w:rFonts w:ascii="Courier New" w:hAnsi="Courier New"/>
                <w:noProof/>
                <w:sz w:val="16"/>
              </w:rPr>
            </w:pPr>
            <w:ins w:id="421" w:author="Bo Burman" w:date="2025-01-29T10:48:00Z">
              <w:r w:rsidRPr="00567618">
                <w:rPr>
                  <w:rFonts w:ascii="Courier New" w:hAnsi="Courier New"/>
                  <w:noProof/>
                  <w:sz w:val="16"/>
                </w:rPr>
                <w:t>a=fingerprint:SHA-1 BC:8A:99:A0:E3:28:CA:B3:09:20:1B:FD:21:D5:AC:B6:F3:5E:</w:t>
              </w:r>
              <w:r>
                <w:rPr>
                  <w:rFonts w:ascii="Courier New" w:hAnsi="Courier New"/>
                  <w:noProof/>
                  <w:sz w:val="16"/>
                </w:rPr>
                <w:t>77:22</w:t>
              </w:r>
            </w:ins>
          </w:p>
          <w:p w14:paraId="39BFD57D" w14:textId="77777777" w:rsidR="00343EA9" w:rsidRPr="00567618" w:rsidRDefault="00343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 w:author="Bo Burman" w:date="2025-01-29T10:48:00Z"/>
                <w:rFonts w:ascii="Courier New" w:hAnsi="Courier New"/>
                <w:noProof/>
                <w:sz w:val="16"/>
              </w:rPr>
            </w:pPr>
            <w:ins w:id="423" w:author="Bo Burman" w:date="2025-01-29T10:48:00Z">
              <w:r w:rsidRPr="00567618">
                <w:rPr>
                  <w:rFonts w:ascii="Courier New" w:hAnsi="Courier New"/>
                  <w:noProof/>
                  <w:sz w:val="16"/>
                </w:rPr>
                <w:t>a=tls-id:</w:t>
              </w:r>
              <w:r w:rsidRPr="00567618">
                <w:t xml:space="preserve"> </w:t>
              </w:r>
              <w:r w:rsidRPr="00567618">
                <w:rPr>
                  <w:rFonts w:ascii="Courier New" w:hAnsi="Courier New"/>
                  <w:noProof/>
                  <w:sz w:val="16"/>
                </w:rPr>
                <w:t>cd3bea56dced0f35</w:t>
              </w:r>
              <w:r>
                <w:rPr>
                  <w:rFonts w:ascii="Courier New" w:hAnsi="Courier New"/>
                  <w:noProof/>
                  <w:sz w:val="16"/>
                </w:rPr>
                <w:t>f156</w:t>
              </w:r>
            </w:ins>
          </w:p>
          <w:p w14:paraId="0F6DEC70" w14:textId="77777777" w:rsidR="00343EA9" w:rsidRDefault="00343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 w:author="Bo Burman" w:date="2025-01-29T10:48:00Z"/>
                <w:rFonts w:ascii="Courier New" w:hAnsi="Courier New"/>
                <w:noProof/>
                <w:sz w:val="16"/>
              </w:rPr>
            </w:pPr>
            <w:ins w:id="425" w:author="Bo Burman" w:date="2025-01-29T10:48:00Z">
              <w:r w:rsidRPr="00567618">
                <w:rPr>
                  <w:rFonts w:ascii="Courier New" w:hAnsi="Courier New" w:cs="Courier New"/>
                  <w:noProof/>
                  <w:sz w:val="16"/>
                  <w:szCs w:val="16"/>
                </w:rPr>
                <w:t>a=</w:t>
              </w:r>
              <w:r w:rsidRPr="00567618">
                <w:rPr>
                  <w:rFonts w:ascii="Courier New" w:hAnsi="Courier New"/>
                  <w:noProof/>
                  <w:sz w:val="16"/>
                </w:rPr>
                <w:t>dcmap:10 subprotocol="http"</w:t>
              </w:r>
            </w:ins>
          </w:p>
          <w:p w14:paraId="071437DE" w14:textId="77777777" w:rsidR="00343EA9" w:rsidRDefault="00343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 w:author="Bo Burman" w:date="2025-01-29T10:48:00Z"/>
                <w:rFonts w:ascii="Courier New" w:hAnsi="Courier New"/>
                <w:noProof/>
                <w:sz w:val="16"/>
              </w:rPr>
            </w:pPr>
          </w:p>
          <w:p w14:paraId="2DAFF573" w14:textId="4D103AFA" w:rsidR="00343EA9" w:rsidRDefault="00343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 w:author="Bo Burman" w:date="2025-01-29T10:48:00Z"/>
                <w:rFonts w:ascii="Courier New" w:hAnsi="Courier New"/>
                <w:noProof/>
                <w:sz w:val="16"/>
                <w:lang w:eastAsia="ko-KR"/>
              </w:rPr>
            </w:pPr>
            <w:ins w:id="428" w:author="Bo Burman" w:date="2025-01-29T10:48:00Z">
              <w:r w:rsidRPr="00567618">
                <w:rPr>
                  <w:rFonts w:ascii="Courier New" w:hAnsi="Courier New"/>
                  <w:noProof/>
                  <w:sz w:val="16"/>
                </w:rPr>
                <w:t xml:space="preserve">m=application </w:t>
              </w:r>
              <w:r>
                <w:rPr>
                  <w:rFonts w:ascii="Courier New" w:hAnsi="Courier New"/>
                  <w:noProof/>
                  <w:sz w:val="16"/>
                </w:rPr>
                <w:t>6</w:t>
              </w:r>
              <w:r w:rsidRPr="00567618">
                <w:rPr>
                  <w:rFonts w:ascii="Courier New" w:hAnsi="Courier New"/>
                  <w:noProof/>
                  <w:sz w:val="16"/>
                </w:rPr>
                <w:t>2</w:t>
              </w:r>
            </w:ins>
            <w:ins w:id="429" w:author="Bo Burman" w:date="2025-01-29T11:11:00Z">
              <w:r w:rsidR="00B62885">
                <w:rPr>
                  <w:rFonts w:ascii="Courier New" w:hAnsi="Courier New"/>
                  <w:noProof/>
                  <w:sz w:val="16"/>
                </w:rPr>
                <w:t>184</w:t>
              </w:r>
            </w:ins>
            <w:ins w:id="430" w:author="Bo Burman" w:date="2025-01-29T10:48:00Z">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52680049" w14:textId="77777777" w:rsidR="00343EA9" w:rsidRPr="00567618" w:rsidRDefault="00343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 w:author="Bo Burman" w:date="2025-01-29T10:48:00Z"/>
                <w:rFonts w:ascii="Courier New" w:hAnsi="Courier New"/>
                <w:noProof/>
                <w:sz w:val="16"/>
              </w:rPr>
            </w:pPr>
            <w:ins w:id="432" w:author="Bo Burman" w:date="2025-01-29T10:48:00Z">
              <w:r w:rsidRPr="00955155">
                <w:rPr>
                  <w:rFonts w:ascii="Courier New" w:hAnsi="Courier New"/>
                  <w:noProof/>
                  <w:sz w:val="16"/>
                  <w:lang w:eastAsia="ko-KR"/>
                </w:rPr>
                <w:t>c=</w:t>
              </w:r>
              <w:r>
                <w:rPr>
                  <w:rFonts w:ascii="Courier New" w:hAnsi="Courier New"/>
                  <w:noProof/>
                  <w:sz w:val="16"/>
                  <w:lang w:eastAsia="ko-KR"/>
                </w:rPr>
                <w:t xml:space="preserve">IN IP4 </w:t>
              </w:r>
              <w:r w:rsidRPr="005C10FC">
                <w:rPr>
                  <w:rFonts w:ascii="Courier New" w:hAnsi="Courier New"/>
                  <w:noProof/>
                  <w:sz w:val="16"/>
                  <w:lang w:eastAsia="ko-KR"/>
                </w:rPr>
                <w:t>192.0.2.1</w:t>
              </w:r>
            </w:ins>
          </w:p>
          <w:p w14:paraId="7ADFE39B" w14:textId="77777777" w:rsidR="00343EA9" w:rsidRPr="00567618" w:rsidRDefault="00343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 w:author="Bo Burman" w:date="2025-01-29T10:48:00Z"/>
                <w:rFonts w:ascii="Courier New" w:hAnsi="Courier New"/>
                <w:noProof/>
                <w:sz w:val="16"/>
                <w:lang w:eastAsia="ko-KR"/>
              </w:rPr>
            </w:pPr>
            <w:ins w:id="434" w:author="Bo Burman" w:date="2025-01-29T10:48:00Z">
              <w:r w:rsidRPr="00567618">
                <w:rPr>
                  <w:rFonts w:ascii="Courier New" w:hAnsi="Courier New"/>
                  <w:noProof/>
                  <w:sz w:val="16"/>
                  <w:lang w:eastAsia="ko-KR"/>
                </w:rPr>
                <w:t>b=AS:500</w:t>
              </w:r>
            </w:ins>
          </w:p>
          <w:p w14:paraId="7A2BB182" w14:textId="12417DDB" w:rsidR="00343EA9" w:rsidRPr="005045AF" w:rsidRDefault="00343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5" w:author="Bo Burman" w:date="2025-01-29T10:48:00Z"/>
                <w:rFonts w:ascii="Courier New" w:hAnsi="Courier New"/>
                <w:noProof/>
                <w:sz w:val="16"/>
                <w:lang w:eastAsia="ko-KR"/>
              </w:rPr>
            </w:pPr>
            <w:ins w:id="436" w:author="Bo Burman" w:date="2025-01-29T10:48:00Z">
              <w:r w:rsidRPr="005C10FC">
                <w:rPr>
                  <w:rFonts w:ascii="Courier New" w:hAnsi="Courier New"/>
                  <w:noProof/>
                  <w:sz w:val="16"/>
                  <w:lang w:eastAsia="ko-KR"/>
                </w:rPr>
                <w:t>a=candidate:1 1 UDP 2130706431 192.0.2.</w:t>
              </w:r>
              <w:r>
                <w:rPr>
                  <w:rFonts w:ascii="Courier New" w:hAnsi="Courier New"/>
                  <w:noProof/>
                  <w:sz w:val="16"/>
                  <w:lang w:eastAsia="ko-KR"/>
                </w:rPr>
                <w:t>1</w:t>
              </w:r>
              <w:r w:rsidRPr="005C10FC">
                <w:rPr>
                  <w:rFonts w:ascii="Courier New" w:hAnsi="Courier New"/>
                  <w:noProof/>
                  <w:sz w:val="16"/>
                  <w:lang w:eastAsia="ko-KR"/>
                </w:rPr>
                <w:t xml:space="preserve"> </w:t>
              </w:r>
            </w:ins>
            <w:ins w:id="437" w:author="Bo Burman" w:date="2025-01-29T11:14:00Z">
              <w:r w:rsidR="0002325C">
                <w:rPr>
                  <w:rFonts w:ascii="Courier New" w:hAnsi="Courier New"/>
                  <w:noProof/>
                  <w:sz w:val="16"/>
                </w:rPr>
                <w:t>6</w:t>
              </w:r>
              <w:r w:rsidR="0002325C" w:rsidRPr="00567618">
                <w:rPr>
                  <w:rFonts w:ascii="Courier New" w:hAnsi="Courier New"/>
                  <w:noProof/>
                  <w:sz w:val="16"/>
                </w:rPr>
                <w:t>2</w:t>
              </w:r>
              <w:r w:rsidR="0002325C">
                <w:rPr>
                  <w:rFonts w:ascii="Courier New" w:hAnsi="Courier New"/>
                  <w:noProof/>
                  <w:sz w:val="16"/>
                </w:rPr>
                <w:t>184</w:t>
              </w:r>
              <w:r w:rsidR="0002325C" w:rsidRPr="00567618">
                <w:rPr>
                  <w:rFonts w:ascii="Courier New" w:hAnsi="Courier New"/>
                  <w:noProof/>
                  <w:sz w:val="16"/>
                </w:rPr>
                <w:t xml:space="preserve"> </w:t>
              </w:r>
            </w:ins>
            <w:ins w:id="438" w:author="Bo Burman" w:date="2025-01-29T10:48:00Z">
              <w:r w:rsidRPr="005C10FC">
                <w:rPr>
                  <w:rFonts w:ascii="Courier New" w:hAnsi="Courier New"/>
                  <w:noProof/>
                  <w:sz w:val="16"/>
                  <w:lang w:eastAsia="ko-KR"/>
                </w:rPr>
                <w:t>typ host</w:t>
              </w:r>
              <w:r>
                <w:rPr>
                  <w:rFonts w:ascii="Courier New" w:hAnsi="Courier New"/>
                  <w:noProof/>
                  <w:sz w:val="16"/>
                  <w:lang w:eastAsia="ko-KR"/>
                </w:rPr>
                <w:br/>
                <w:t>a=ice-ufrag:3pD2</w:t>
              </w:r>
            </w:ins>
          </w:p>
          <w:p w14:paraId="7945C055" w14:textId="4D2EFAC3" w:rsidR="00343EA9" w:rsidRPr="00567618" w:rsidRDefault="00343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 w:author="Bo Burman" w:date="2025-01-29T10:48:00Z"/>
                <w:rFonts w:ascii="Courier New" w:hAnsi="Courier New"/>
                <w:noProof/>
                <w:sz w:val="16"/>
                <w:lang w:eastAsia="ko-KR"/>
              </w:rPr>
            </w:pPr>
            <w:ins w:id="440" w:author="Bo Burman" w:date="2025-01-29T10:48:00Z">
              <w:r>
                <w:rPr>
                  <w:rFonts w:ascii="Courier New" w:hAnsi="Courier New"/>
                  <w:noProof/>
                  <w:sz w:val="16"/>
                  <w:lang w:eastAsia="ko-KR"/>
                </w:rPr>
                <w:t>a=ice-pwd:</w:t>
              </w:r>
              <w:r w:rsidRPr="00EE17EC">
                <w:rPr>
                  <w:rFonts w:ascii="Courier New" w:hAnsi="Courier New"/>
                  <w:noProof/>
                  <w:sz w:val="16"/>
                  <w:lang w:eastAsia="ko-KR"/>
                </w:rPr>
                <w:t>YH75Fviy6338Vbrhrl</w:t>
              </w:r>
              <w:r>
                <w:rPr>
                  <w:rFonts w:ascii="Courier New" w:hAnsi="Courier New"/>
                  <w:noProof/>
                  <w:sz w:val="16"/>
                  <w:lang w:eastAsia="ko-KR"/>
                </w:rPr>
                <w:t>rgb2</w:t>
              </w:r>
              <w:r>
                <w:rPr>
                  <w:rFonts w:ascii="Courier New" w:hAnsi="Courier New"/>
                  <w:noProof/>
                  <w:sz w:val="16"/>
                  <w:lang w:eastAsia="ko-KR"/>
                </w:rPr>
                <w:br/>
              </w:r>
              <w:r w:rsidRPr="00567618">
                <w:rPr>
                  <w:rFonts w:ascii="Courier New" w:hAnsi="Courier New"/>
                  <w:noProof/>
                  <w:sz w:val="16"/>
                  <w:lang w:eastAsia="ko-KR"/>
                </w:rPr>
                <w:t>a=max-message-size:1024</w:t>
              </w:r>
            </w:ins>
          </w:p>
          <w:p w14:paraId="03F083AE" w14:textId="77777777" w:rsidR="00343EA9" w:rsidRPr="00567618" w:rsidRDefault="00343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 w:author="Bo Burman" w:date="2025-01-29T10:48:00Z"/>
                <w:rFonts w:ascii="Courier New" w:hAnsi="Courier New"/>
                <w:noProof/>
                <w:sz w:val="16"/>
                <w:lang w:eastAsia="ko-KR"/>
              </w:rPr>
            </w:pPr>
            <w:ins w:id="442" w:author="Bo Burman" w:date="2025-01-29T10:48:00Z">
              <w:r w:rsidRPr="00567618">
                <w:rPr>
                  <w:rFonts w:ascii="Courier New" w:hAnsi="Courier New"/>
                  <w:noProof/>
                  <w:sz w:val="16"/>
                  <w:lang w:eastAsia="ko-KR"/>
                </w:rPr>
                <w:t>a=sctp-port:5</w:t>
              </w:r>
              <w:r>
                <w:rPr>
                  <w:rFonts w:ascii="Courier New" w:hAnsi="Courier New"/>
                  <w:noProof/>
                  <w:sz w:val="16"/>
                  <w:lang w:eastAsia="ko-KR"/>
                </w:rPr>
                <w:t>12</w:t>
              </w:r>
              <w:r w:rsidRPr="00567618">
                <w:rPr>
                  <w:rFonts w:ascii="Courier New" w:hAnsi="Courier New"/>
                  <w:noProof/>
                  <w:sz w:val="16"/>
                  <w:lang w:eastAsia="ko-KR"/>
                </w:rPr>
                <w:t>0</w:t>
              </w:r>
            </w:ins>
          </w:p>
          <w:p w14:paraId="3CF854FF" w14:textId="77777777" w:rsidR="00343EA9" w:rsidRPr="00567618" w:rsidRDefault="00343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 w:author="Bo Burman" w:date="2025-01-29T10:48:00Z"/>
                <w:rFonts w:ascii="Courier New" w:hAnsi="Courier New"/>
                <w:noProof/>
                <w:sz w:val="16"/>
                <w:lang w:eastAsia="ko-KR"/>
              </w:rPr>
            </w:pPr>
            <w:ins w:id="444" w:author="Bo Burman" w:date="2025-01-29T10:48:00Z">
              <w:r w:rsidRPr="00567618">
                <w:rPr>
                  <w:rFonts w:ascii="Courier New" w:hAnsi="Courier New"/>
                  <w:noProof/>
                  <w:sz w:val="16"/>
                  <w:lang w:eastAsia="ko-KR"/>
                </w:rPr>
                <w:t>a=setup:passive</w:t>
              </w:r>
            </w:ins>
          </w:p>
          <w:p w14:paraId="1DE1899D" w14:textId="77777777" w:rsidR="00343EA9" w:rsidRPr="000437D2" w:rsidRDefault="00343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 w:author="Bo Burman" w:date="2025-01-29T10:48:00Z"/>
                <w:rFonts w:ascii="Courier New" w:hAnsi="Courier New"/>
                <w:noProof/>
                <w:sz w:val="16"/>
                <w:lang w:val="en-US" w:eastAsia="ko-KR"/>
              </w:rPr>
            </w:pPr>
            <w:ins w:id="446" w:author="Bo Burman" w:date="2025-01-29T10:48:00Z">
              <w:r w:rsidRPr="000437D2">
                <w:rPr>
                  <w:rFonts w:ascii="Courier New" w:hAnsi="Courier New"/>
                  <w:noProof/>
                  <w:sz w:val="16"/>
                  <w:lang w:val="en-US" w:eastAsia="ko-KR"/>
                </w:rPr>
                <w:t xml:space="preserve">a=fingerprint:SHA-1 </w:t>
              </w:r>
              <w:r w:rsidRPr="000437D2">
                <w:rPr>
                  <w:rFonts w:ascii="Courier New" w:hAnsi="Courier New"/>
                  <w:noProof/>
                  <w:sz w:val="16"/>
                  <w:lang w:val="en-US"/>
                </w:rPr>
                <w:t>BC:8A:99:A0:E3:28:CA:B3:09:20:1B:FD:21:D5:AC:B6:F3:5E:CC:EE</w:t>
              </w:r>
            </w:ins>
          </w:p>
          <w:p w14:paraId="706910BE" w14:textId="77777777" w:rsidR="00343EA9" w:rsidRPr="00567618" w:rsidRDefault="00343E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 w:author="Bo Burman" w:date="2025-01-29T10:48:00Z"/>
                <w:rFonts w:ascii="Courier New" w:hAnsi="Courier New"/>
                <w:noProof/>
                <w:sz w:val="16"/>
              </w:rPr>
            </w:pPr>
            <w:ins w:id="448" w:author="Bo Burman" w:date="2025-01-29T10:48:00Z">
              <w:r w:rsidRPr="00567618">
                <w:rPr>
                  <w:rFonts w:ascii="Courier New" w:hAnsi="Courier New"/>
                  <w:noProof/>
                  <w:sz w:val="16"/>
                </w:rPr>
                <w:t>a=tls-id:</w:t>
              </w:r>
              <w:r w:rsidRPr="00567618">
                <w:t xml:space="preserve"> </w:t>
              </w:r>
              <w:r w:rsidRPr="00567618">
                <w:rPr>
                  <w:rFonts w:ascii="Courier New" w:hAnsi="Courier New"/>
                  <w:noProof/>
                  <w:sz w:val="16"/>
                </w:rPr>
                <w:t>cd3bea56dced0f35</w:t>
              </w:r>
              <w:r>
                <w:rPr>
                  <w:rFonts w:ascii="Courier New" w:hAnsi="Courier New"/>
                  <w:noProof/>
                  <w:sz w:val="16"/>
                </w:rPr>
                <w:t>792e</w:t>
              </w:r>
            </w:ins>
          </w:p>
          <w:p w14:paraId="1735C350" w14:textId="77777777" w:rsidR="00F67900" w:rsidRPr="00567618" w:rsidRDefault="00F67900" w:rsidP="00F67900">
            <w:pPr>
              <w:keepNext/>
              <w:keepLines/>
              <w:widowControl w:val="0"/>
              <w:tabs>
                <w:tab w:val="left" w:pos="1418"/>
                <w:tab w:val="left" w:pos="2835"/>
                <w:tab w:val="left" w:pos="4253"/>
                <w:tab w:val="left" w:pos="5670"/>
                <w:tab w:val="left" w:pos="7088"/>
                <w:tab w:val="left" w:pos="8505"/>
              </w:tabs>
              <w:spacing w:before="40" w:after="0"/>
              <w:rPr>
                <w:ins w:id="449" w:author="Bo Burman" w:date="2025-01-29T11:13:00Z"/>
                <w:rFonts w:ascii="Courier New" w:hAnsi="Courier New"/>
                <w:noProof/>
                <w:sz w:val="16"/>
              </w:rPr>
            </w:pPr>
            <w:ins w:id="450" w:author="Bo Burman" w:date="2025-01-29T11:13:00Z">
              <w:r w:rsidRPr="00567618">
                <w:rPr>
                  <w:rFonts w:ascii="Courier New" w:hAnsi="Courier New" w:cs="Courier New"/>
                  <w:sz w:val="16"/>
                  <w:szCs w:val="16"/>
                </w:rPr>
                <w:t>a=</w:t>
              </w:r>
              <w:r w:rsidRPr="00567618">
                <w:rPr>
                  <w:rFonts w:ascii="Courier New" w:hAnsi="Courier New"/>
                  <w:noProof/>
                  <w:sz w:val="16"/>
                </w:rPr>
                <w:t>dcmap:7216 max-retr=5;label="low loss"</w:t>
              </w:r>
            </w:ins>
          </w:p>
          <w:p w14:paraId="0492A344" w14:textId="77777777" w:rsidR="00F67900" w:rsidRPr="00567618" w:rsidRDefault="00F67900" w:rsidP="00F67900">
            <w:pPr>
              <w:keepNext/>
              <w:keepLines/>
              <w:widowControl w:val="0"/>
              <w:tabs>
                <w:tab w:val="left" w:pos="1418"/>
                <w:tab w:val="left" w:pos="2835"/>
                <w:tab w:val="left" w:pos="4253"/>
                <w:tab w:val="left" w:pos="5670"/>
                <w:tab w:val="left" w:pos="7088"/>
                <w:tab w:val="left" w:pos="8505"/>
              </w:tabs>
              <w:spacing w:before="40" w:after="0"/>
              <w:rPr>
                <w:ins w:id="451" w:author="Bo Burman" w:date="2025-01-29T11:13:00Z"/>
                <w:rFonts w:ascii="Courier New" w:hAnsi="Courier New"/>
                <w:noProof/>
                <w:sz w:val="16"/>
              </w:rPr>
            </w:pPr>
            <w:ins w:id="452" w:author="Bo Burman" w:date="2025-01-29T11:13:00Z">
              <w:r>
                <w:rPr>
                  <w:rFonts w:ascii="Courier New" w:hAnsi="Courier New"/>
                  <w:noProof/>
                  <w:sz w:val="16"/>
                </w:rPr>
                <w:t>a=3gpp-req-app:"application1";7216-UE</w:t>
              </w:r>
            </w:ins>
          </w:p>
          <w:p w14:paraId="088E1AF5" w14:textId="77777777" w:rsidR="00F67900" w:rsidRPr="00567618" w:rsidRDefault="00F67900" w:rsidP="00F67900">
            <w:pPr>
              <w:keepNext/>
              <w:keepLines/>
              <w:widowControl w:val="0"/>
              <w:tabs>
                <w:tab w:val="left" w:pos="1418"/>
                <w:tab w:val="left" w:pos="2835"/>
                <w:tab w:val="left" w:pos="4253"/>
                <w:tab w:val="left" w:pos="5670"/>
                <w:tab w:val="left" w:pos="7088"/>
                <w:tab w:val="left" w:pos="8505"/>
              </w:tabs>
              <w:spacing w:before="40" w:after="0"/>
              <w:rPr>
                <w:ins w:id="453" w:author="Bo Burman" w:date="2025-01-29T11:13:00Z"/>
                <w:rFonts w:ascii="Courier New" w:hAnsi="Courier New"/>
                <w:noProof/>
                <w:sz w:val="16"/>
              </w:rPr>
            </w:pPr>
            <w:ins w:id="454" w:author="Bo Burman" w:date="2025-01-29T11:13:00Z">
              <w:r w:rsidRPr="00567618">
                <w:rPr>
                  <w:rFonts w:ascii="Courier New" w:hAnsi="Courier New" w:cs="Courier New"/>
                  <w:sz w:val="16"/>
                  <w:szCs w:val="16"/>
                </w:rPr>
                <w:t>a=</w:t>
              </w:r>
              <w:r w:rsidRPr="00567618">
                <w:rPr>
                  <w:rFonts w:ascii="Courier New" w:hAnsi="Courier New"/>
                  <w:noProof/>
                  <w:sz w:val="16"/>
                </w:rPr>
                <w:t>dcmap:38754 max-time=150;label="low latency"</w:t>
              </w:r>
            </w:ins>
          </w:p>
          <w:p w14:paraId="4EACE5C5" w14:textId="77777777" w:rsidR="00F67900" w:rsidRPr="00652638" w:rsidRDefault="00F67900" w:rsidP="00F67900">
            <w:pPr>
              <w:keepNext/>
              <w:keepLines/>
              <w:widowControl w:val="0"/>
              <w:tabs>
                <w:tab w:val="left" w:pos="1418"/>
                <w:tab w:val="left" w:pos="2835"/>
                <w:tab w:val="left" w:pos="4253"/>
                <w:tab w:val="left" w:pos="5670"/>
                <w:tab w:val="left" w:pos="7088"/>
                <w:tab w:val="left" w:pos="8505"/>
              </w:tabs>
              <w:spacing w:before="40" w:after="0"/>
              <w:rPr>
                <w:ins w:id="455" w:author="Bo Burman" w:date="2025-01-29T11:13:00Z"/>
                <w:rFonts w:ascii="Courier New" w:hAnsi="Courier New" w:cs="Courier New"/>
                <w:sz w:val="16"/>
                <w:szCs w:val="16"/>
              </w:rPr>
            </w:pPr>
            <w:ins w:id="456" w:author="Bo Burman" w:date="2025-01-29T11:13:00Z">
              <w:r w:rsidRPr="00652638">
                <w:rPr>
                  <w:rFonts w:ascii="Courier New" w:hAnsi="Courier New" w:cs="Courier New"/>
                  <w:sz w:val="16"/>
                  <w:szCs w:val="16"/>
                </w:rPr>
                <w:t>a=</w:t>
              </w:r>
              <w:r>
                <w:rPr>
                  <w:rFonts w:ascii="Courier New" w:hAnsi="Courier New" w:cs="Courier New"/>
                  <w:sz w:val="16"/>
                  <w:szCs w:val="16"/>
                </w:rPr>
                <w:t>3gpp-req-app</w:t>
              </w:r>
              <w:r w:rsidRPr="00652638">
                <w:rPr>
                  <w:rFonts w:ascii="Courier New" w:hAnsi="Courier New" w:cs="Courier New"/>
                  <w:sz w:val="16"/>
                  <w:szCs w:val="16"/>
                </w:rPr>
                <w:t>:</w:t>
              </w:r>
              <w:r>
                <w:rPr>
                  <w:rFonts w:ascii="Courier New" w:hAnsi="Courier New" w:cs="Courier New"/>
                  <w:sz w:val="16"/>
                  <w:szCs w:val="16"/>
                </w:rPr>
                <w:t>"</w:t>
              </w:r>
              <w:r w:rsidRPr="00652638">
                <w:rPr>
                  <w:rFonts w:ascii="Courier New" w:hAnsi="Courier New" w:cs="Courier New"/>
                  <w:sz w:val="16"/>
                  <w:szCs w:val="16"/>
                </w:rPr>
                <w:t>application1</w:t>
              </w:r>
              <w:r>
                <w:rPr>
                  <w:rFonts w:ascii="Courier New" w:hAnsi="Courier New" w:cs="Courier New"/>
                  <w:sz w:val="16"/>
                  <w:szCs w:val="16"/>
                </w:rPr>
                <w:t>";38754-Server</w:t>
              </w:r>
            </w:ins>
          </w:p>
          <w:p w14:paraId="59F79C51" w14:textId="77777777" w:rsidR="00F67900" w:rsidRPr="00567618" w:rsidRDefault="00F67900" w:rsidP="00F67900">
            <w:pPr>
              <w:keepNext/>
              <w:keepLines/>
              <w:widowControl w:val="0"/>
              <w:tabs>
                <w:tab w:val="left" w:pos="1418"/>
                <w:tab w:val="left" w:pos="2835"/>
                <w:tab w:val="left" w:pos="4253"/>
                <w:tab w:val="left" w:pos="5670"/>
                <w:tab w:val="left" w:pos="7088"/>
                <w:tab w:val="left" w:pos="8505"/>
              </w:tabs>
              <w:spacing w:before="40" w:after="0"/>
              <w:rPr>
                <w:ins w:id="457" w:author="Bo Burman" w:date="2025-01-29T11:13:00Z"/>
                <w:rFonts w:ascii="Courier New" w:hAnsi="Courier New"/>
                <w:noProof/>
                <w:sz w:val="16"/>
              </w:rPr>
            </w:pPr>
            <w:ins w:id="458" w:author="Bo Burman" w:date="2025-01-29T11:13:00Z">
              <w:r w:rsidRPr="00567618">
                <w:rPr>
                  <w:rFonts w:ascii="Courier New" w:hAnsi="Courier New" w:cs="Courier New"/>
                  <w:sz w:val="16"/>
                  <w:szCs w:val="16"/>
                </w:rPr>
                <w:t>a=</w:t>
              </w:r>
              <w:r w:rsidRPr="00567618">
                <w:rPr>
                  <w:rFonts w:ascii="Courier New" w:hAnsi="Courier New"/>
                  <w:noProof/>
                  <w:sz w:val="16"/>
                </w:rPr>
                <w:t>dcmap:</w:t>
              </w:r>
              <w:r>
                <w:rPr>
                  <w:rFonts w:ascii="Courier New" w:hAnsi="Courier New"/>
                  <w:noProof/>
                  <w:sz w:val="16"/>
                </w:rPr>
                <w:t>1094</w:t>
              </w:r>
            </w:ins>
          </w:p>
          <w:p w14:paraId="0B34C2E5" w14:textId="77777777" w:rsidR="00F67900" w:rsidRPr="00652638" w:rsidRDefault="00F67900" w:rsidP="00F67900">
            <w:pPr>
              <w:keepNext/>
              <w:keepLines/>
              <w:widowControl w:val="0"/>
              <w:tabs>
                <w:tab w:val="left" w:pos="1418"/>
                <w:tab w:val="left" w:pos="2835"/>
                <w:tab w:val="left" w:pos="4253"/>
                <w:tab w:val="left" w:pos="5670"/>
                <w:tab w:val="left" w:pos="7088"/>
                <w:tab w:val="left" w:pos="8505"/>
              </w:tabs>
              <w:spacing w:before="40" w:after="0"/>
              <w:rPr>
                <w:ins w:id="459" w:author="Bo Burman" w:date="2025-01-29T11:13:00Z"/>
                <w:rFonts w:ascii="Courier New" w:hAnsi="Courier New" w:cs="Courier New"/>
                <w:sz w:val="16"/>
                <w:szCs w:val="16"/>
              </w:rPr>
            </w:pPr>
            <w:ins w:id="460" w:author="Bo Burman" w:date="2025-01-29T11:13:00Z">
              <w:r w:rsidRPr="00652638">
                <w:rPr>
                  <w:rFonts w:ascii="Courier New" w:hAnsi="Courier New" w:cs="Courier New"/>
                  <w:sz w:val="16"/>
                  <w:szCs w:val="16"/>
                </w:rPr>
                <w:t>a=</w:t>
              </w:r>
              <w:r>
                <w:rPr>
                  <w:rFonts w:ascii="Courier New" w:hAnsi="Courier New" w:cs="Courier New"/>
                  <w:sz w:val="16"/>
                  <w:szCs w:val="16"/>
                </w:rPr>
                <w:t>3gpp-req-app</w:t>
              </w:r>
              <w:r w:rsidRPr="00652638">
                <w:rPr>
                  <w:rFonts w:ascii="Courier New" w:hAnsi="Courier New" w:cs="Courier New"/>
                  <w:sz w:val="16"/>
                  <w:szCs w:val="16"/>
                </w:rPr>
                <w:t>:</w:t>
              </w:r>
              <w:r>
                <w:rPr>
                  <w:rFonts w:ascii="Courier New" w:hAnsi="Courier New" w:cs="Courier New"/>
                  <w:sz w:val="16"/>
                  <w:szCs w:val="16"/>
                </w:rPr>
                <w:t>"</w:t>
              </w:r>
              <w:r w:rsidRPr="00652638">
                <w:rPr>
                  <w:rFonts w:ascii="Courier New" w:hAnsi="Courier New" w:cs="Courier New"/>
                  <w:sz w:val="16"/>
                  <w:szCs w:val="16"/>
                </w:rPr>
                <w:t>application</w:t>
              </w:r>
              <w:r>
                <w:rPr>
                  <w:rFonts w:ascii="Courier New" w:hAnsi="Courier New" w:cs="Courier New"/>
                  <w:sz w:val="16"/>
                  <w:szCs w:val="16"/>
                </w:rPr>
                <w:t>2";1094-Server</w:t>
              </w:r>
            </w:ins>
          </w:p>
          <w:p w14:paraId="275D0882" w14:textId="7CA15AF5" w:rsidR="00343EA9" w:rsidRPr="00567618" w:rsidRDefault="00343EA9" w:rsidP="00023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 w:author="Bo Burman" w:date="2025-01-29T10:48:00Z"/>
                <w:rFonts w:ascii="Arial" w:hAnsi="Arial"/>
                <w:sz w:val="18"/>
                <w:lang w:eastAsia="ko-KR"/>
              </w:rPr>
            </w:pPr>
            <w:ins w:id="462" w:author="Bo Burman" w:date="2025-01-29T10:48:00Z">
              <w:r w:rsidRPr="00567618">
                <w:rPr>
                  <w:rFonts w:ascii="Courier New" w:hAnsi="Courier New" w:cs="Courier New"/>
                  <w:noProof/>
                  <w:sz w:val="16"/>
                  <w:szCs w:val="16"/>
                </w:rPr>
                <w:t>a=3gpp-qos-hint:loss=0.01;latency=100</w:t>
              </w:r>
            </w:ins>
          </w:p>
        </w:tc>
      </w:tr>
    </w:tbl>
    <w:p w14:paraId="0E4D7153" w14:textId="77777777" w:rsidR="00175862" w:rsidRPr="00610786" w:rsidRDefault="00175862" w:rsidP="00DA588F"/>
    <w:p w14:paraId="3440E6F5" w14:textId="2DC3D15C" w:rsidR="00824490" w:rsidRDefault="00824490" w:rsidP="00824490">
      <w:pPr>
        <w:pStyle w:val="Heading2"/>
      </w:pPr>
      <w:bookmarkStart w:id="463" w:name="historyclause"/>
      <w:bookmarkStart w:id="464" w:name="_Toc26369794"/>
      <w:bookmarkStart w:id="465" w:name="_Toc36227676"/>
      <w:bookmarkStart w:id="466" w:name="_Toc36228691"/>
      <w:bookmarkStart w:id="467" w:name="_Toc36229318"/>
      <w:bookmarkStart w:id="468" w:name="_Toc68847639"/>
      <w:bookmarkStart w:id="469" w:name="_Toc74611574"/>
      <w:bookmarkStart w:id="470" w:name="_Toc75566853"/>
      <w:bookmarkStart w:id="471" w:name="_Toc89790405"/>
      <w:bookmarkStart w:id="472" w:name="_Toc99467044"/>
      <w:bookmarkEnd w:id="223"/>
      <w:r>
        <w:rPr>
          <w:highlight w:val="yellow"/>
        </w:rPr>
        <w:t>===== Fourth change =====</w:t>
      </w:r>
    </w:p>
    <w:p w14:paraId="1114B396" w14:textId="006C1D09" w:rsidR="003310E1" w:rsidRPr="00567618" w:rsidRDefault="003310E1" w:rsidP="003310E1">
      <w:pPr>
        <w:pStyle w:val="Heading8"/>
        <w:keepNext w:val="0"/>
        <w:keepLines w:val="0"/>
        <w:rPr>
          <w:ins w:id="473" w:author="Bo Burman" w:date="2025-01-28T17:26:00Z"/>
        </w:rPr>
      </w:pPr>
      <w:ins w:id="474" w:author="Bo Burman" w:date="2025-01-28T17:26:00Z">
        <w:r w:rsidRPr="00567618">
          <w:t>Annex U</w:t>
        </w:r>
        <w:r w:rsidR="00DE417E">
          <w:t>U</w:t>
        </w:r>
        <w:r w:rsidRPr="00567618">
          <w:t xml:space="preserve"> (informative): </w:t>
        </w:r>
        <w:r w:rsidRPr="00567618">
          <w:br/>
          <w:t xml:space="preserve">IANA registration information for media </w:t>
        </w:r>
      </w:ins>
      <w:ins w:id="475" w:author="Bo Burman" w:date="2025-01-29T12:15:00Z">
        <w:r w:rsidR="008D07DA">
          <w:t>feature tags</w:t>
        </w:r>
      </w:ins>
    </w:p>
    <w:p w14:paraId="623A4BD2" w14:textId="35A18EB8" w:rsidR="003310E1" w:rsidRPr="00567618" w:rsidRDefault="003310E1" w:rsidP="003310E1">
      <w:pPr>
        <w:pStyle w:val="Heading1"/>
        <w:rPr>
          <w:ins w:id="476" w:author="Bo Burman" w:date="2025-01-28T17:26:00Z"/>
        </w:rPr>
      </w:pPr>
      <w:ins w:id="477" w:author="Bo Burman" w:date="2025-01-28T17:26:00Z">
        <w:r w:rsidRPr="00567618">
          <w:lastRenderedPageBreak/>
          <w:t>U</w:t>
        </w:r>
      </w:ins>
      <w:ins w:id="478" w:author="Bo Burman" w:date="2025-01-28T17:27:00Z">
        <w:r w:rsidR="00DE417E">
          <w:t>U</w:t>
        </w:r>
      </w:ins>
      <w:ins w:id="479" w:author="Bo Burman" w:date="2025-01-28T17:26:00Z">
        <w:r w:rsidRPr="00567618">
          <w:t>.1</w:t>
        </w:r>
        <w:r w:rsidRPr="00567618">
          <w:tab/>
          <w:t>Introduction</w:t>
        </w:r>
      </w:ins>
    </w:p>
    <w:p w14:paraId="717B9852" w14:textId="60A3B8AD" w:rsidR="003310E1" w:rsidRPr="00567618" w:rsidRDefault="003310E1" w:rsidP="003310E1">
      <w:pPr>
        <w:rPr>
          <w:ins w:id="480" w:author="Bo Burman" w:date="2025-01-28T17:26:00Z"/>
        </w:rPr>
      </w:pPr>
      <w:ins w:id="481" w:author="Bo Burman" w:date="2025-01-28T17:26:00Z">
        <w:r w:rsidRPr="00567618">
          <w:t xml:space="preserve">This Annex provides the media </w:t>
        </w:r>
      </w:ins>
      <w:ins w:id="482" w:author="Bo Burman" w:date="2025-01-29T12:15:00Z">
        <w:r w:rsidR="008D07DA">
          <w:t>feature tag</w:t>
        </w:r>
      </w:ins>
      <w:ins w:id="483" w:author="Bo Burman" w:date="2025-01-28T17:26:00Z">
        <w:r w:rsidRPr="00567618">
          <w:t xml:space="preserve"> registration information that is referenced from the IANA registry at </w:t>
        </w:r>
      </w:ins>
      <w:ins w:id="484" w:author="Bo Burman" w:date="2025-01-29T12:17:00Z">
        <w:r w:rsidR="0079584A">
          <w:fldChar w:fldCharType="begin"/>
        </w:r>
        <w:r w:rsidR="0079584A">
          <w:instrText>HYPERLINK "</w:instrText>
        </w:r>
        <w:r w:rsidR="0079584A" w:rsidRPr="00863CBB">
          <w:instrText>https://www.iana.org/assignments/media-feature-tags/media-feature-tags.xhtml</w:instrText>
        </w:r>
        <w:r w:rsidR="0079584A">
          <w:instrText>"</w:instrText>
        </w:r>
        <w:r w:rsidR="0079584A">
          <w:fldChar w:fldCharType="separate"/>
        </w:r>
        <w:r w:rsidR="0079584A" w:rsidRPr="00797117">
          <w:rPr>
            <w:rStyle w:val="Hyperlink"/>
          </w:rPr>
          <w:t>https://www.iana.org/assignments/media-feature-tags/media-feature-tags.xhtml</w:t>
        </w:r>
        <w:r w:rsidR="0079584A">
          <w:fldChar w:fldCharType="end"/>
        </w:r>
      </w:ins>
      <w:ins w:id="485" w:author="Bo Burman" w:date="2025-01-28T17:26:00Z">
        <w:r w:rsidRPr="00567618">
          <w:t>.</w:t>
        </w:r>
      </w:ins>
    </w:p>
    <w:p w14:paraId="2D8F643F" w14:textId="77777777" w:rsidR="003310E1" w:rsidRPr="00567618" w:rsidRDefault="003310E1" w:rsidP="003310E1">
      <w:pPr>
        <w:pStyle w:val="FP"/>
        <w:rPr>
          <w:ins w:id="486" w:author="Bo Burman" w:date="2025-01-28T17:26:00Z"/>
        </w:rPr>
      </w:pPr>
    </w:p>
    <w:p w14:paraId="7105926F" w14:textId="03AE264A" w:rsidR="003310E1" w:rsidRPr="00ED796B" w:rsidRDefault="003310E1" w:rsidP="003310E1">
      <w:pPr>
        <w:pStyle w:val="Heading1"/>
        <w:rPr>
          <w:ins w:id="487" w:author="Bo Burman" w:date="2025-01-28T17:26:00Z"/>
          <w:lang w:val="en-US"/>
          <w:rPrChange w:id="488" w:author="Bo Burman" w:date="2025-01-29T09:07:00Z">
            <w:rPr>
              <w:ins w:id="489" w:author="Bo Burman" w:date="2025-01-28T17:26:00Z"/>
            </w:rPr>
          </w:rPrChange>
        </w:rPr>
      </w:pPr>
      <w:ins w:id="490" w:author="Bo Burman" w:date="2025-01-28T17:26:00Z">
        <w:r w:rsidRPr="00ED796B">
          <w:rPr>
            <w:lang w:val="en-US"/>
            <w:rPrChange w:id="491" w:author="Bo Burman" w:date="2025-01-29T09:07:00Z">
              <w:rPr/>
            </w:rPrChange>
          </w:rPr>
          <w:t>U</w:t>
        </w:r>
      </w:ins>
      <w:ins w:id="492" w:author="Bo Burman" w:date="2025-01-28T17:27:00Z">
        <w:r w:rsidR="00DE417E" w:rsidRPr="00ED796B">
          <w:rPr>
            <w:lang w:val="en-US"/>
            <w:rPrChange w:id="493" w:author="Bo Burman" w:date="2025-01-29T09:07:00Z">
              <w:rPr/>
            </w:rPrChange>
          </w:rPr>
          <w:t>U</w:t>
        </w:r>
      </w:ins>
      <w:ins w:id="494" w:author="Bo Burman" w:date="2025-01-28T17:26:00Z">
        <w:r w:rsidRPr="00ED796B">
          <w:rPr>
            <w:lang w:val="en-US"/>
            <w:rPrChange w:id="495" w:author="Bo Burman" w:date="2025-01-29T09:07:00Z">
              <w:rPr/>
            </w:rPrChange>
          </w:rPr>
          <w:t>.2</w:t>
        </w:r>
        <w:r w:rsidRPr="00ED796B">
          <w:rPr>
            <w:lang w:val="en-US"/>
            <w:rPrChange w:id="496" w:author="Bo Burman" w:date="2025-01-29T09:07:00Z">
              <w:rPr/>
            </w:rPrChange>
          </w:rPr>
          <w:tab/>
        </w:r>
      </w:ins>
      <w:ins w:id="497" w:author="Bo Burman" w:date="2025-01-28T17:27:00Z">
        <w:r w:rsidR="003E406A" w:rsidRPr="00ED796B">
          <w:rPr>
            <w:lang w:val="en-US"/>
            <w:rPrChange w:id="498" w:author="Bo Burman" w:date="2025-01-29T09:07:00Z">
              <w:rPr/>
            </w:rPrChange>
          </w:rPr>
          <w:t>g.3gpp.dc-mux</w:t>
        </w:r>
      </w:ins>
    </w:p>
    <w:p w14:paraId="7DCFAC73" w14:textId="77777777" w:rsidR="003310E1" w:rsidRPr="00ED796B" w:rsidRDefault="003310E1" w:rsidP="00331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99" w:author="Bo Burman" w:date="2025-01-28T17:26:00Z"/>
          <w:rFonts w:ascii="Courier New" w:hAnsi="Courier New" w:cs="Courier New"/>
          <w:color w:val="000000"/>
          <w:lang w:val="en-US"/>
          <w:rPrChange w:id="500" w:author="Bo Burman" w:date="2025-01-29T09:07:00Z">
            <w:rPr>
              <w:ins w:id="501" w:author="Bo Burman" w:date="2025-01-28T17:26:00Z"/>
              <w:rFonts w:ascii="Courier New" w:hAnsi="Courier New" w:cs="Courier New"/>
              <w:color w:val="000000"/>
            </w:rPr>
          </w:rPrChange>
        </w:rPr>
      </w:pPr>
    </w:p>
    <w:p w14:paraId="2317A8FF" w14:textId="6FE5BB53" w:rsidR="003310E1" w:rsidRPr="00567618" w:rsidRDefault="003310E1" w:rsidP="003310E1">
      <w:pPr>
        <w:rPr>
          <w:ins w:id="502" w:author="Bo Burman" w:date="2025-01-28T17:26:00Z"/>
        </w:rPr>
      </w:pPr>
      <w:ins w:id="503" w:author="Bo Burman" w:date="2025-01-28T17:26:00Z">
        <w:r w:rsidRPr="00567618">
          <w:t xml:space="preserve">To: </w:t>
        </w:r>
      </w:ins>
      <w:ins w:id="504" w:author="Bo Burman" w:date="2025-01-29T12:19:00Z">
        <w:r w:rsidR="000E4DA7">
          <w:fldChar w:fldCharType="begin"/>
        </w:r>
        <w:r w:rsidR="000E4DA7">
          <w:instrText>HYPERLINK "mailto:</w:instrText>
        </w:r>
      </w:ins>
      <w:ins w:id="505" w:author="Bo Burman" w:date="2025-01-29T12:18:00Z">
        <w:r w:rsidR="000E4DA7" w:rsidRPr="000E4DA7">
          <w:rPr>
            <w:rPrChange w:id="506" w:author="Bo Burman" w:date="2025-01-29T12:19:00Z">
              <w:rPr>
                <w:rStyle w:val="Hyperlink"/>
              </w:rPr>
            </w:rPrChange>
          </w:rPr>
          <w:instrText>iana</w:instrText>
        </w:r>
      </w:ins>
      <w:ins w:id="507" w:author="Bo Burman" w:date="2025-01-28T17:26:00Z">
        <w:r w:rsidR="000E4DA7" w:rsidRPr="000E4DA7">
          <w:rPr>
            <w:rPrChange w:id="508" w:author="Bo Burman" w:date="2025-01-29T12:19:00Z">
              <w:rPr>
                <w:rStyle w:val="Hyperlink"/>
              </w:rPr>
            </w:rPrChange>
          </w:rPr>
          <w:instrText>@</w:instrText>
        </w:r>
      </w:ins>
      <w:ins w:id="509" w:author="Bo Burman" w:date="2025-01-29T12:18:00Z">
        <w:r w:rsidR="000E4DA7" w:rsidRPr="000E4DA7">
          <w:rPr>
            <w:rPrChange w:id="510" w:author="Bo Burman" w:date="2025-01-29T12:19:00Z">
              <w:rPr>
                <w:rStyle w:val="Hyperlink"/>
              </w:rPr>
            </w:rPrChange>
          </w:rPr>
          <w:instrText>iana</w:instrText>
        </w:r>
      </w:ins>
      <w:ins w:id="511" w:author="Bo Burman" w:date="2025-01-28T17:26:00Z">
        <w:r w:rsidR="000E4DA7" w:rsidRPr="000E4DA7">
          <w:rPr>
            <w:rPrChange w:id="512" w:author="Bo Burman" w:date="2025-01-29T12:19:00Z">
              <w:rPr>
                <w:rStyle w:val="Hyperlink"/>
              </w:rPr>
            </w:rPrChange>
          </w:rPr>
          <w:instrText>.org</w:instrText>
        </w:r>
      </w:ins>
      <w:ins w:id="513" w:author="Bo Burman" w:date="2025-01-29T12:19:00Z">
        <w:r w:rsidR="000E4DA7">
          <w:instrText>"</w:instrText>
        </w:r>
        <w:r w:rsidR="000E4DA7">
          <w:fldChar w:fldCharType="separate"/>
        </w:r>
      </w:ins>
      <w:ins w:id="514" w:author="Bo Burman" w:date="2025-01-29T12:18:00Z">
        <w:r w:rsidR="000E4DA7" w:rsidRPr="000E4DA7">
          <w:rPr>
            <w:rStyle w:val="Hyperlink"/>
          </w:rPr>
          <w:t>iana</w:t>
        </w:r>
      </w:ins>
      <w:ins w:id="515" w:author="Bo Burman" w:date="2025-01-28T17:26:00Z">
        <w:r w:rsidR="000E4DA7" w:rsidRPr="000E4DA7">
          <w:rPr>
            <w:rStyle w:val="Hyperlink"/>
          </w:rPr>
          <w:t>@</w:t>
        </w:r>
      </w:ins>
      <w:ins w:id="516" w:author="Bo Burman" w:date="2025-01-29T12:18:00Z">
        <w:r w:rsidR="000E4DA7" w:rsidRPr="000E4DA7">
          <w:rPr>
            <w:rStyle w:val="Hyperlink"/>
          </w:rPr>
          <w:t>iana</w:t>
        </w:r>
      </w:ins>
      <w:ins w:id="517" w:author="Bo Burman" w:date="2025-01-28T17:26:00Z">
        <w:r w:rsidR="000E4DA7" w:rsidRPr="000E4DA7">
          <w:rPr>
            <w:rStyle w:val="Hyperlink"/>
          </w:rPr>
          <w:t>.org</w:t>
        </w:r>
      </w:ins>
      <w:ins w:id="518" w:author="Bo Burman" w:date="2025-01-29T12:19:00Z">
        <w:r w:rsidR="000E4DA7">
          <w:fldChar w:fldCharType="end"/>
        </w:r>
      </w:ins>
    </w:p>
    <w:p w14:paraId="5DBB03CB" w14:textId="522B35E4" w:rsidR="003310E1" w:rsidRPr="00567618" w:rsidRDefault="003310E1" w:rsidP="003310E1">
      <w:pPr>
        <w:rPr>
          <w:ins w:id="519" w:author="Bo Burman" w:date="2025-01-28T17:26:00Z"/>
        </w:rPr>
      </w:pPr>
      <w:ins w:id="520" w:author="Bo Burman" w:date="2025-01-28T17:26:00Z">
        <w:r w:rsidRPr="00567618">
          <w:t xml:space="preserve">Subject: Registration of media </w:t>
        </w:r>
      </w:ins>
      <w:ins w:id="521" w:author="Bo Burman" w:date="2025-01-29T12:19:00Z">
        <w:r w:rsidR="000E4DA7">
          <w:t>feature tag</w:t>
        </w:r>
      </w:ins>
      <w:ins w:id="522" w:author="Bo Burman" w:date="2025-01-28T17:26:00Z">
        <w:r w:rsidRPr="00567618">
          <w:t xml:space="preserve"> </w:t>
        </w:r>
      </w:ins>
      <w:ins w:id="523" w:author="Bo Burman" w:date="2025-01-28T17:29:00Z">
        <w:r w:rsidR="002912D0">
          <w:t>g.3gpp.dc-mux</w:t>
        </w:r>
      </w:ins>
    </w:p>
    <w:p w14:paraId="6A8D75AF" w14:textId="3366558A" w:rsidR="003310E1" w:rsidRPr="00567618" w:rsidRDefault="002912D0" w:rsidP="003310E1">
      <w:pPr>
        <w:rPr>
          <w:ins w:id="524" w:author="Bo Burman" w:date="2025-01-28T17:26:00Z"/>
        </w:rPr>
      </w:pPr>
      <w:ins w:id="525" w:author="Bo Burman" w:date="2025-01-28T17:29:00Z">
        <w:r>
          <w:t>Me</w:t>
        </w:r>
        <w:r w:rsidR="007C232B">
          <w:t xml:space="preserve">dia feature tag </w:t>
        </w:r>
      </w:ins>
      <w:ins w:id="526" w:author="Bo Burman" w:date="2025-01-28T17:26:00Z">
        <w:r w:rsidR="003310E1" w:rsidRPr="00567618">
          <w:t xml:space="preserve">name: </w:t>
        </w:r>
      </w:ins>
      <w:ins w:id="527" w:author="Bo Burman" w:date="2025-01-28T17:30:00Z">
        <w:r w:rsidR="007C232B">
          <w:t>g.3gpp.dc-mux</w:t>
        </w:r>
      </w:ins>
    </w:p>
    <w:p w14:paraId="2C3B8E05" w14:textId="5F6A5E33" w:rsidR="003310E1" w:rsidRDefault="009A30CF" w:rsidP="003310E1">
      <w:pPr>
        <w:rPr>
          <w:ins w:id="528" w:author="Bo Burman" w:date="2025-01-28T17:32:00Z"/>
        </w:rPr>
      </w:pPr>
      <w:ins w:id="529" w:author="Bo Burman" w:date="2025-01-28T17:31:00Z">
        <w:r>
          <w:t>Summary of the media feature indicated by this feature tag</w:t>
        </w:r>
      </w:ins>
      <w:ins w:id="530" w:author="Bo Burman" w:date="2025-01-28T17:26:00Z">
        <w:r w:rsidR="003310E1" w:rsidRPr="00567618">
          <w:t>:</w:t>
        </w:r>
      </w:ins>
    </w:p>
    <w:p w14:paraId="7C7D630D" w14:textId="722A2935" w:rsidR="00A82DCC" w:rsidRPr="00525AE9" w:rsidRDefault="00525AE9">
      <w:pPr>
        <w:pStyle w:val="B1"/>
        <w:rPr>
          <w:ins w:id="531" w:author="Bo Burman" w:date="2025-01-28T17:26:00Z"/>
        </w:rPr>
        <w:pPrChange w:id="532" w:author="Bo Burman" w:date="2025-01-28T17:39:00Z">
          <w:pPr/>
        </w:pPrChange>
      </w:pPr>
      <w:ins w:id="533" w:author="Bo Burman" w:date="2025-01-28T17:39:00Z">
        <w:r>
          <w:tab/>
        </w:r>
      </w:ins>
      <w:ins w:id="534" w:author="Bo Burman" w:date="2025-01-28T17:32:00Z">
        <w:r w:rsidR="00A82DCC" w:rsidRPr="00525AE9">
          <w:t xml:space="preserve">Support of </w:t>
        </w:r>
      </w:ins>
      <w:ins w:id="535" w:author="Bo Burman" w:date="2025-01-28T17:37:00Z">
        <w:r w:rsidR="00CA220F" w:rsidRPr="00525AE9">
          <w:t xml:space="preserve">multiplexing </w:t>
        </w:r>
      </w:ins>
      <w:ins w:id="536" w:author="Bo Burman" w:date="2025-01-28T17:33:00Z">
        <w:r w:rsidR="00E41CCD" w:rsidRPr="00525AE9">
          <w:t xml:space="preserve">multiple </w:t>
        </w:r>
      </w:ins>
      <w:ins w:id="537" w:author="Bo Burman" w:date="2025-01-28T17:34:00Z">
        <w:r w:rsidR="00041F2D" w:rsidRPr="00525AE9">
          <w:t xml:space="preserve">IMS application data channels from different data channel applications on a </w:t>
        </w:r>
        <w:r w:rsidR="00EE7BAD" w:rsidRPr="00525AE9">
          <w:t>single SDP media description</w:t>
        </w:r>
      </w:ins>
      <w:ins w:id="538" w:author="Bo Burman" w:date="2025-01-28T17:37:00Z">
        <w:r w:rsidR="00B74045" w:rsidRPr="00525AE9">
          <w:t xml:space="preserve">, </w:t>
        </w:r>
      </w:ins>
      <w:ins w:id="539" w:author="Bo Burman" w:date="2025-01-29T09:08:00Z">
        <w:r w:rsidR="002C51D2">
          <w:t>resu</w:t>
        </w:r>
      </w:ins>
      <w:ins w:id="540" w:author="Bo Burman" w:date="2025-01-29T09:09:00Z">
        <w:r w:rsidR="002C51D2">
          <w:t xml:space="preserve">lting in </w:t>
        </w:r>
      </w:ins>
      <w:ins w:id="541" w:author="Bo Burman" w:date="2025-01-28T17:37:00Z">
        <w:r w:rsidR="00B74045" w:rsidRPr="00525AE9">
          <w:t xml:space="preserve">use of multiple a=3gpp-req-app SDP attributes with different </w:t>
        </w:r>
        <w:r w:rsidR="00AE5D22" w:rsidRPr="00525AE9">
          <w:t xml:space="preserve">application-id </w:t>
        </w:r>
      </w:ins>
      <w:ins w:id="542" w:author="Bo Burman" w:date="2025-01-28T17:38:00Z">
        <w:r w:rsidR="00AE5D22" w:rsidRPr="00525AE9">
          <w:t xml:space="preserve">tag </w:t>
        </w:r>
      </w:ins>
      <w:ins w:id="543" w:author="Bo Burman" w:date="2025-01-28T17:37:00Z">
        <w:r w:rsidR="00AE5D22" w:rsidRPr="00525AE9">
          <w:t>values</w:t>
        </w:r>
      </w:ins>
      <w:ins w:id="544" w:author="Bo Burman" w:date="2025-02-10T21:06:00Z">
        <w:r w:rsidR="00203ADD">
          <w:t xml:space="preserve">. </w:t>
        </w:r>
      </w:ins>
      <w:ins w:id="545" w:author="Bo Burman" w:date="2025-02-10T21:08:00Z">
        <w:r w:rsidR="0036666E">
          <w:t>Also, s</w:t>
        </w:r>
      </w:ins>
      <w:ins w:id="546" w:author="Bo Burman" w:date="2025-02-10T21:06:00Z">
        <w:r w:rsidR="00203ADD">
          <w:t xml:space="preserve">upport of </w:t>
        </w:r>
      </w:ins>
      <w:ins w:id="547" w:author="Bo Burman" w:date="2025-02-10T21:07:00Z">
        <w:r w:rsidR="000266D2">
          <w:t xml:space="preserve">multiplexing IMS bootstrap data channels from both </w:t>
        </w:r>
        <w:r w:rsidR="008428AA">
          <w:t>local network and remote network bootstrap content sources</w:t>
        </w:r>
      </w:ins>
      <w:ins w:id="548" w:author="Bo Burman" w:date="2025-02-10T21:08:00Z">
        <w:r w:rsidR="008428AA">
          <w:t xml:space="preserve"> on a single SDP media description</w:t>
        </w:r>
      </w:ins>
      <w:ins w:id="549" w:author="Bo Burman" w:date="2025-02-10T21:07:00Z">
        <w:r w:rsidR="008428AA">
          <w:t>.</w:t>
        </w:r>
      </w:ins>
    </w:p>
    <w:p w14:paraId="03C42E76" w14:textId="4D3F7D2B" w:rsidR="003310E1" w:rsidRDefault="00525AE9" w:rsidP="003310E1">
      <w:pPr>
        <w:rPr>
          <w:ins w:id="550" w:author="Bo Burman" w:date="2025-01-28T17:39:00Z"/>
        </w:rPr>
      </w:pPr>
      <w:ins w:id="551" w:author="Bo Burman" w:date="2025-01-28T17:38:00Z">
        <w:r>
          <w:t xml:space="preserve">Values appropriate for use </w:t>
        </w:r>
      </w:ins>
      <w:ins w:id="552" w:author="Bo Burman" w:date="2025-01-28T17:39:00Z">
        <w:r>
          <w:t>with this feature tag:</w:t>
        </w:r>
      </w:ins>
    </w:p>
    <w:p w14:paraId="03C8D0BA" w14:textId="77199681" w:rsidR="00525AE9" w:rsidRPr="00567618" w:rsidRDefault="00525AE9">
      <w:pPr>
        <w:pStyle w:val="B1"/>
        <w:rPr>
          <w:ins w:id="553" w:author="Bo Burman" w:date="2025-01-28T17:26:00Z"/>
        </w:rPr>
        <w:pPrChange w:id="554" w:author="Bo Burman" w:date="2025-01-28T17:39:00Z">
          <w:pPr/>
        </w:pPrChange>
      </w:pPr>
      <w:ins w:id="555" w:author="Bo Burman" w:date="2025-01-28T17:39:00Z">
        <w:r>
          <w:tab/>
          <w:t>The feature tag is</w:t>
        </w:r>
        <w:r w:rsidR="00053841">
          <w:t xml:space="preserve"> Boolean and may have values of TRUE or FALSE</w:t>
        </w:r>
      </w:ins>
      <w:ins w:id="556" w:author="Bo Burman" w:date="2025-01-28T17:40:00Z">
        <w:r w:rsidR="00053841">
          <w:t xml:space="preserve">, where </w:t>
        </w:r>
        <w:r w:rsidR="00275A1D">
          <w:t>the presence of the media feature tag implies a value of TRUE</w:t>
        </w:r>
      </w:ins>
      <w:ins w:id="557" w:author="Bo Burman" w:date="2025-01-28T17:39:00Z">
        <w:r w:rsidR="00053841">
          <w:t>. A value of TRUE</w:t>
        </w:r>
      </w:ins>
      <w:ins w:id="558" w:author="Bo Burman" w:date="2025-01-28T17:40:00Z">
        <w:r w:rsidR="00275A1D">
          <w:t xml:space="preserve"> indicates an available capability. A value of FALSE indicates the ca</w:t>
        </w:r>
      </w:ins>
      <w:ins w:id="559" w:author="Bo Burman" w:date="2025-01-28T17:41:00Z">
        <w:r w:rsidR="00275A1D">
          <w:t>pa</w:t>
        </w:r>
        <w:r w:rsidR="00F752FB">
          <w:t>bility is not available.</w:t>
        </w:r>
      </w:ins>
    </w:p>
    <w:p w14:paraId="183713C6" w14:textId="6FD95C05" w:rsidR="003310E1" w:rsidRPr="00567618" w:rsidRDefault="00906393" w:rsidP="003310E1">
      <w:pPr>
        <w:rPr>
          <w:ins w:id="560" w:author="Bo Burman" w:date="2025-01-28T17:26:00Z"/>
        </w:rPr>
      </w:pPr>
      <w:ins w:id="561" w:author="Bo Burman" w:date="2025-01-28T17:42:00Z">
        <w:r>
          <w:t>The feature tag is intended primarily for use in the following applications, protocols, services, or negotiation mechanisms</w:t>
        </w:r>
      </w:ins>
      <w:ins w:id="562" w:author="Bo Burman" w:date="2025-01-28T17:26:00Z">
        <w:r w:rsidR="003310E1" w:rsidRPr="00567618">
          <w:t>:</w:t>
        </w:r>
      </w:ins>
    </w:p>
    <w:p w14:paraId="13FE6188" w14:textId="348E0DE5" w:rsidR="003310E1" w:rsidRPr="00567618" w:rsidRDefault="003310E1" w:rsidP="003310E1">
      <w:pPr>
        <w:pStyle w:val="B1"/>
        <w:rPr>
          <w:ins w:id="563" w:author="Bo Burman" w:date="2025-01-28T17:26:00Z"/>
        </w:rPr>
      </w:pPr>
      <w:ins w:id="564" w:author="Bo Burman" w:date="2025-01-28T17:26:00Z">
        <w:r>
          <w:tab/>
        </w:r>
      </w:ins>
      <w:ins w:id="565" w:author="Bo Burman" w:date="2025-01-28T17:42:00Z">
        <w:r w:rsidR="0049698E">
          <w:t xml:space="preserve">IMS </w:t>
        </w:r>
      </w:ins>
      <w:ins w:id="566" w:author="Bo Burman" w:date="2025-01-28T17:43:00Z">
        <w:r w:rsidR="0049698E">
          <w:t>M</w:t>
        </w:r>
      </w:ins>
      <w:ins w:id="567" w:author="Bo Burman" w:date="2025-01-28T17:42:00Z">
        <w:r w:rsidR="0049698E">
          <w:t>u</w:t>
        </w:r>
      </w:ins>
      <w:ins w:id="568" w:author="Bo Burman" w:date="2025-01-28T17:43:00Z">
        <w:r w:rsidR="0049698E">
          <w:t>ltimedia Telephony as described by 3GPP TS 2</w:t>
        </w:r>
      </w:ins>
      <w:ins w:id="569" w:author="Bo Burman" w:date="2025-01-28T17:44:00Z">
        <w:r w:rsidR="00463A48">
          <w:t>4</w:t>
        </w:r>
      </w:ins>
      <w:ins w:id="570" w:author="Bo Burman" w:date="2025-01-28T17:43:00Z">
        <w:r w:rsidR="0049698E">
          <w:t>.173</w:t>
        </w:r>
      </w:ins>
      <w:ins w:id="571" w:author="Bo Burman" w:date="2025-01-28T17:45:00Z">
        <w:r w:rsidR="007A779F">
          <w:t>, 3GPP TS 24.229</w:t>
        </w:r>
      </w:ins>
      <w:ins w:id="572" w:author="Bo Burman" w:date="2025-01-28T17:44:00Z">
        <w:r w:rsidR="00463A48">
          <w:t xml:space="preserve"> and 3GPP TS 26.114</w:t>
        </w:r>
        <w:r w:rsidR="0091707A">
          <w:t>, used with SIP/SDP signal</w:t>
        </w:r>
      </w:ins>
      <w:ins w:id="573" w:author="Bo Burman" w:date="2025-01-28T17:45:00Z">
        <w:r w:rsidR="0091707A">
          <w:t>l</w:t>
        </w:r>
      </w:ins>
      <w:ins w:id="574" w:author="Bo Burman" w:date="2025-01-28T17:44:00Z">
        <w:r w:rsidR="0091707A">
          <w:t xml:space="preserve">ing and </w:t>
        </w:r>
      </w:ins>
      <w:ins w:id="575" w:author="Bo Burman" w:date="2025-01-28T17:59:00Z">
        <w:r w:rsidR="00895BF6">
          <w:t xml:space="preserve">related </w:t>
        </w:r>
      </w:ins>
      <w:ins w:id="576" w:author="Bo Burman" w:date="2025-01-28T17:44:00Z">
        <w:r w:rsidR="0091707A">
          <w:t>capability negotiation</w:t>
        </w:r>
      </w:ins>
      <w:ins w:id="577" w:author="Bo Burman" w:date="2025-01-28T17:26:00Z">
        <w:r w:rsidRPr="00567618">
          <w:t>.</w:t>
        </w:r>
      </w:ins>
    </w:p>
    <w:p w14:paraId="493DFD55" w14:textId="0EF5356B" w:rsidR="00157B0F" w:rsidRPr="00567618" w:rsidRDefault="00157B0F" w:rsidP="00157B0F">
      <w:pPr>
        <w:rPr>
          <w:ins w:id="578" w:author="Bo Burman" w:date="2025-01-28T18:04:00Z"/>
        </w:rPr>
      </w:pPr>
      <w:ins w:id="579" w:author="Bo Burman" w:date="2025-01-28T18:04:00Z">
        <w:r>
          <w:t xml:space="preserve">Related standards or </w:t>
        </w:r>
      </w:ins>
      <w:ins w:id="580" w:author="Bo Burman" w:date="2025-01-28T18:05:00Z">
        <w:r>
          <w:t>documents</w:t>
        </w:r>
      </w:ins>
      <w:ins w:id="581" w:author="Bo Burman" w:date="2025-01-28T18:04:00Z">
        <w:r w:rsidRPr="00567618">
          <w:t>:</w:t>
        </w:r>
      </w:ins>
    </w:p>
    <w:p w14:paraId="6A2C9020" w14:textId="36580443" w:rsidR="00157B0F" w:rsidRPr="00567618" w:rsidRDefault="00157B0F" w:rsidP="00157B0F">
      <w:pPr>
        <w:pStyle w:val="B1"/>
        <w:rPr>
          <w:ins w:id="582" w:author="Bo Burman" w:date="2025-01-28T18:04:00Z"/>
        </w:rPr>
      </w:pPr>
      <w:ins w:id="583" w:author="Bo Burman" w:date="2025-01-28T18:04:00Z">
        <w:r>
          <w:tab/>
        </w:r>
      </w:ins>
      <w:ins w:id="584" w:author="Bo Burman" w:date="2025-01-28T18:05:00Z">
        <w:r>
          <w:t>3GPP</w:t>
        </w:r>
      </w:ins>
      <w:ins w:id="585" w:author="Bo Burman" w:date="2025-01-28T18:04:00Z">
        <w:r w:rsidRPr="00567618">
          <w:t xml:space="preserve"> TS</w:t>
        </w:r>
        <w:r>
          <w:t> </w:t>
        </w:r>
        <w:r w:rsidRPr="00567618">
          <w:t>26.114</w:t>
        </w:r>
      </w:ins>
    </w:p>
    <w:p w14:paraId="20F066A4" w14:textId="1FCEF99E" w:rsidR="003310E1" w:rsidRPr="00567618" w:rsidRDefault="003310E1" w:rsidP="003310E1">
      <w:pPr>
        <w:rPr>
          <w:ins w:id="586" w:author="Bo Burman" w:date="2025-01-28T17:26:00Z"/>
        </w:rPr>
      </w:pPr>
      <w:ins w:id="587" w:author="Bo Burman" w:date="2025-01-28T17:26:00Z">
        <w:r w:rsidRPr="00567618">
          <w:t>Security considerations:</w:t>
        </w:r>
      </w:ins>
    </w:p>
    <w:p w14:paraId="419E58F3" w14:textId="10D9F9DE" w:rsidR="003310E1" w:rsidRDefault="003310E1" w:rsidP="003310E1">
      <w:pPr>
        <w:pStyle w:val="B1"/>
        <w:rPr>
          <w:ins w:id="588" w:author="Bo Burman" w:date="2025-01-28T17:48:00Z"/>
        </w:rPr>
      </w:pPr>
      <w:ins w:id="589" w:author="Bo Burman" w:date="2025-01-28T17:26:00Z">
        <w:r>
          <w:tab/>
        </w:r>
      </w:ins>
      <w:ins w:id="590" w:author="Bo Burman" w:date="2025-01-28T17:47:00Z">
        <w:r w:rsidR="008533A3">
          <w:t>Privacy concerns, related to exposure of personal information:</w:t>
        </w:r>
      </w:ins>
    </w:p>
    <w:p w14:paraId="3D191364" w14:textId="0D0A4A41" w:rsidR="000A1DF6" w:rsidRPr="00567618" w:rsidRDefault="00AA4969">
      <w:pPr>
        <w:pStyle w:val="B2"/>
        <w:rPr>
          <w:ins w:id="591" w:author="Bo Burman" w:date="2025-01-28T17:26:00Z"/>
        </w:rPr>
        <w:pPrChange w:id="592" w:author="Bo Burman" w:date="2025-01-28T17:48:00Z">
          <w:pPr>
            <w:pStyle w:val="B1"/>
          </w:pPr>
        </w:pPrChange>
      </w:pPr>
      <w:ins w:id="593" w:author="Bo Burman" w:date="2025-01-28T17:49:00Z">
        <w:r>
          <w:tab/>
        </w:r>
      </w:ins>
      <w:ins w:id="594" w:author="Bo Burman" w:date="2025-01-28T17:48:00Z">
        <w:r>
          <w:t xml:space="preserve">The </w:t>
        </w:r>
      </w:ins>
      <w:ins w:id="595" w:author="Bo Burman" w:date="2025-01-28T17:53:00Z">
        <w:r w:rsidR="00122F9A">
          <w:t xml:space="preserve">endpoint </w:t>
        </w:r>
      </w:ins>
      <w:ins w:id="596" w:author="Bo Burman" w:date="2025-01-28T17:49:00Z">
        <w:r>
          <w:t xml:space="preserve">can be identified as a data channel-capable IMS </w:t>
        </w:r>
      </w:ins>
      <w:ins w:id="597" w:author="Bo Burman" w:date="2025-01-28T17:53:00Z">
        <w:r w:rsidR="00122F9A">
          <w:t xml:space="preserve">endpoint </w:t>
        </w:r>
      </w:ins>
      <w:ins w:id="598" w:author="Bo Burman" w:date="2025-01-28T17:49:00Z">
        <w:r w:rsidR="00E3320E">
          <w:t>with DC m</w:t>
        </w:r>
      </w:ins>
      <w:ins w:id="599" w:author="Bo Burman" w:date="2025-01-28T17:50:00Z">
        <w:r w:rsidR="00E3320E">
          <w:t>ultiplexing capability</w:t>
        </w:r>
        <w:r w:rsidR="004C5A76">
          <w:t>, which is also indicated by other characteristic information in SIP and SDP protocols, so</w:t>
        </w:r>
      </w:ins>
      <w:ins w:id="600" w:author="Bo Burman" w:date="2025-01-28T17:51:00Z">
        <w:r w:rsidR="00186A92">
          <w:t xml:space="preserve"> any additional concern from this media feature tag is minor.</w:t>
        </w:r>
      </w:ins>
    </w:p>
    <w:p w14:paraId="2D387C35" w14:textId="7D99CCFD" w:rsidR="008533A3" w:rsidRPr="00567618" w:rsidRDefault="008533A3" w:rsidP="008533A3">
      <w:pPr>
        <w:pStyle w:val="B1"/>
        <w:rPr>
          <w:ins w:id="601" w:author="Bo Burman" w:date="2025-01-28T17:47:00Z"/>
        </w:rPr>
      </w:pPr>
      <w:ins w:id="602" w:author="Bo Burman" w:date="2025-01-28T17:47:00Z">
        <w:r>
          <w:tab/>
        </w:r>
        <w:r w:rsidR="000A1DF6">
          <w:t>Denial of service concerns related to consequences of specifying incorrect values</w:t>
        </w:r>
        <w:r>
          <w:t>:</w:t>
        </w:r>
      </w:ins>
    </w:p>
    <w:p w14:paraId="2E4E2816" w14:textId="13983511" w:rsidR="00186A92" w:rsidRPr="00567618" w:rsidRDefault="00186A92" w:rsidP="00186A92">
      <w:pPr>
        <w:pStyle w:val="B2"/>
        <w:rPr>
          <w:ins w:id="603" w:author="Bo Burman" w:date="2025-01-28T17:51:00Z"/>
        </w:rPr>
      </w:pPr>
      <w:ins w:id="604" w:author="Bo Burman" w:date="2025-01-28T17:51:00Z">
        <w:r>
          <w:tab/>
        </w:r>
      </w:ins>
      <w:ins w:id="605" w:author="Bo Burman" w:date="2025-01-28T17:52:00Z">
        <w:r>
          <w:t xml:space="preserve">Incorrectly including the media feature tag </w:t>
        </w:r>
        <w:r w:rsidR="00881AD4">
          <w:t>mean</w:t>
        </w:r>
      </w:ins>
      <w:ins w:id="606" w:author="Bo Burman" w:date="2025-01-28T17:53:00Z">
        <w:r w:rsidR="00122F9A">
          <w:t>s</w:t>
        </w:r>
      </w:ins>
      <w:ins w:id="607" w:author="Bo Burman" w:date="2025-01-28T17:52:00Z">
        <w:r w:rsidR="00881AD4">
          <w:t xml:space="preserve"> </w:t>
        </w:r>
      </w:ins>
      <w:ins w:id="608" w:author="Bo Burman" w:date="2025-01-29T09:13:00Z">
        <w:r w:rsidR="00116779">
          <w:t xml:space="preserve">it may </w:t>
        </w:r>
      </w:ins>
      <w:ins w:id="609" w:author="Bo Burman" w:date="2025-01-28T17:54:00Z">
        <w:r w:rsidR="00122F9A">
          <w:t>receiv</w:t>
        </w:r>
      </w:ins>
      <w:ins w:id="610" w:author="Bo Burman" w:date="2025-01-29T09:13:00Z">
        <w:r w:rsidR="00116779">
          <w:t>e</w:t>
        </w:r>
      </w:ins>
      <w:ins w:id="611" w:author="Bo Burman" w:date="2025-01-28T17:54:00Z">
        <w:r w:rsidR="00122F9A">
          <w:t xml:space="preserve"> </w:t>
        </w:r>
        <w:r w:rsidR="00BF35F7">
          <w:t>SDP offers</w:t>
        </w:r>
      </w:ins>
      <w:ins w:id="612" w:author="Bo Burman" w:date="2025-01-28T17:55:00Z">
        <w:r w:rsidR="00CF46AA">
          <w:t xml:space="preserve"> using DC multiplexing without having capability to support it</w:t>
        </w:r>
      </w:ins>
      <w:ins w:id="613" w:author="Bo Burman" w:date="2025-01-28T17:51:00Z">
        <w:r>
          <w:t>.</w:t>
        </w:r>
      </w:ins>
      <w:ins w:id="614" w:author="Bo Burman" w:date="2025-01-28T17:55:00Z">
        <w:r w:rsidR="006D5EFD">
          <w:t xml:space="preserve"> This could</w:t>
        </w:r>
      </w:ins>
      <w:ins w:id="615" w:author="Bo Burman" w:date="2025-01-29T09:13:00Z">
        <w:r w:rsidR="00116779">
          <w:t xml:space="preserve"> </w:t>
        </w:r>
      </w:ins>
      <w:ins w:id="616" w:author="Bo Burman" w:date="2025-01-29T09:15:00Z">
        <w:r w:rsidR="002A5B4B">
          <w:t>lead to</w:t>
        </w:r>
      </w:ins>
      <w:ins w:id="617" w:author="Bo Burman" w:date="2025-01-28T17:56:00Z">
        <w:r w:rsidR="006D5EFD">
          <w:t xml:space="preserve"> that some application DC </w:t>
        </w:r>
        <w:r w:rsidR="00F851EE">
          <w:t>will not be routed to the correct application</w:t>
        </w:r>
      </w:ins>
      <w:ins w:id="618" w:author="Bo Burman" w:date="2025-01-28T17:57:00Z">
        <w:r w:rsidR="0033538B" w:rsidRPr="0033538B">
          <w:t xml:space="preserve"> </w:t>
        </w:r>
        <w:r w:rsidR="0033538B">
          <w:t xml:space="preserve">internally in the receiving endpoint </w:t>
        </w:r>
      </w:ins>
      <w:ins w:id="619" w:author="Bo Burman" w:date="2025-01-29T09:11:00Z">
        <w:r w:rsidR="00BF5C4B">
          <w:t>and/</w:t>
        </w:r>
      </w:ins>
      <w:ins w:id="620" w:author="Bo Burman" w:date="2025-01-28T17:57:00Z">
        <w:r w:rsidR="0033538B">
          <w:t xml:space="preserve">or </w:t>
        </w:r>
      </w:ins>
      <w:ins w:id="621" w:author="Bo Burman" w:date="2025-01-29T09:11:00Z">
        <w:r w:rsidR="00BF5C4B">
          <w:t xml:space="preserve">the application DC </w:t>
        </w:r>
      </w:ins>
      <w:ins w:id="622" w:author="Bo Burman" w:date="2025-01-28T17:57:00Z">
        <w:r w:rsidR="0033538B">
          <w:t>may be ignored on reception.</w:t>
        </w:r>
      </w:ins>
      <w:ins w:id="623" w:author="Bo Burman" w:date="2025-01-29T09:11:00Z">
        <w:r w:rsidR="00BF5C4B">
          <w:br/>
          <w:t>Incorrectly omitting or removing the media feature tag</w:t>
        </w:r>
      </w:ins>
      <w:ins w:id="624" w:author="Bo Burman" w:date="2025-01-29T09:13:00Z">
        <w:r w:rsidR="00ED7C86">
          <w:t xml:space="preserve"> means that no DC multiplexing will </w:t>
        </w:r>
      </w:ins>
      <w:ins w:id="625" w:author="Bo Burman" w:date="2025-01-29T09:19:00Z">
        <w:r w:rsidR="00DB2A89">
          <w:t>occur,</w:t>
        </w:r>
      </w:ins>
      <w:ins w:id="626" w:author="Bo Burman" w:date="2025-01-29T09:13:00Z">
        <w:r w:rsidR="00ED7C86">
          <w:t xml:space="preserve"> and multiple</w:t>
        </w:r>
      </w:ins>
      <w:ins w:id="627" w:author="Bo Burman" w:date="2025-01-29T09:20:00Z">
        <w:r w:rsidR="00DB2A89">
          <w:t>, separate</w:t>
        </w:r>
      </w:ins>
      <w:ins w:id="628" w:author="Bo Burman" w:date="2025-01-29T09:13:00Z">
        <w:r w:rsidR="00ED7C86">
          <w:t xml:space="preserve"> SDP media descriptions are </w:t>
        </w:r>
      </w:ins>
      <w:ins w:id="629" w:author="Bo Burman" w:date="2025-01-29T09:21:00Z">
        <w:r w:rsidR="00DC52A7">
          <w:t xml:space="preserve">instead </w:t>
        </w:r>
      </w:ins>
      <w:ins w:id="630" w:author="Bo Burman" w:date="2025-01-29T09:13:00Z">
        <w:r w:rsidR="00ED7C86">
          <w:t>use</w:t>
        </w:r>
      </w:ins>
      <w:ins w:id="631" w:author="Bo Burman" w:date="2025-01-29T09:14:00Z">
        <w:r w:rsidR="00ED7C86">
          <w:t xml:space="preserve">d </w:t>
        </w:r>
      </w:ins>
      <w:ins w:id="632" w:author="Bo Burman" w:date="2025-01-29T09:20:00Z">
        <w:r w:rsidR="00DB2A89">
          <w:t xml:space="preserve">for </w:t>
        </w:r>
      </w:ins>
      <w:ins w:id="633" w:author="Bo Burman" w:date="2025-02-10T21:10:00Z">
        <w:r w:rsidR="00F90C89">
          <w:t xml:space="preserve">bootstrap and/or </w:t>
        </w:r>
      </w:ins>
      <w:ins w:id="634" w:author="Bo Burman" w:date="2025-01-29T09:20:00Z">
        <w:r w:rsidR="00DB2A89">
          <w:t>application DC</w:t>
        </w:r>
      </w:ins>
      <w:ins w:id="635" w:author="Bo Burman" w:date="2025-01-29T09:21:00Z">
        <w:r w:rsidR="00DC52A7">
          <w:t>, increasing the SDP size</w:t>
        </w:r>
      </w:ins>
      <w:ins w:id="636" w:author="Bo Burman" w:date="2025-01-29T09:14:00Z">
        <w:r w:rsidR="002A5B4B">
          <w:t xml:space="preserve">. This could </w:t>
        </w:r>
      </w:ins>
      <w:ins w:id="637" w:author="Bo Burman" w:date="2025-01-29T09:15:00Z">
        <w:r w:rsidR="002A5B4B">
          <w:t>lead to</w:t>
        </w:r>
      </w:ins>
      <w:ins w:id="638" w:author="Bo Burman" w:date="2025-01-29T09:20:00Z">
        <w:r w:rsidR="0018731C">
          <w:t xml:space="preserve"> increased </w:t>
        </w:r>
      </w:ins>
      <w:ins w:id="639" w:author="Bo Burman" w:date="2025-01-29T09:15:00Z">
        <w:r w:rsidR="002A5B4B">
          <w:t>call setup and call modification time</w:t>
        </w:r>
        <w:r w:rsidR="001D5B0C">
          <w:t xml:space="preserve">, an increased </w:t>
        </w:r>
      </w:ins>
      <w:ins w:id="640" w:author="Bo Burman" w:date="2025-01-29T09:16:00Z">
        <w:r w:rsidR="001D5B0C">
          <w:t xml:space="preserve">amount </w:t>
        </w:r>
      </w:ins>
      <w:ins w:id="641" w:author="Bo Burman" w:date="2025-01-29T09:15:00Z">
        <w:r w:rsidR="001D5B0C">
          <w:t xml:space="preserve">of </w:t>
        </w:r>
      </w:ins>
      <w:ins w:id="642" w:author="Bo Burman" w:date="2025-01-29T09:21:00Z">
        <w:r w:rsidR="00DC52A7">
          <w:t xml:space="preserve">needed </w:t>
        </w:r>
      </w:ins>
      <w:ins w:id="643" w:author="Bo Burman" w:date="2025-01-29T09:16:00Z">
        <w:r w:rsidR="004162F6">
          <w:t>link layer connections</w:t>
        </w:r>
      </w:ins>
      <w:ins w:id="644" w:author="Bo Burman" w:date="2025-01-29T09:18:00Z">
        <w:r w:rsidR="001139AA">
          <w:t>, exception handling for excess SDP size</w:t>
        </w:r>
      </w:ins>
      <w:ins w:id="645" w:author="Bo Burman" w:date="2025-01-29T09:16:00Z">
        <w:r w:rsidR="008C31D0">
          <w:t xml:space="preserve"> and </w:t>
        </w:r>
      </w:ins>
      <w:ins w:id="646" w:author="Bo Burman" w:date="2025-02-10T21:11:00Z">
        <w:r w:rsidR="00DA691B">
          <w:t xml:space="preserve">resource allocation failure for </w:t>
        </w:r>
      </w:ins>
      <w:ins w:id="647" w:author="Bo Burman" w:date="2025-01-29T09:17:00Z">
        <w:r w:rsidR="008C31D0">
          <w:t xml:space="preserve">DC that </w:t>
        </w:r>
      </w:ins>
      <w:ins w:id="648" w:author="Bo Burman" w:date="2025-01-29T09:18:00Z">
        <w:r w:rsidR="00FE7186">
          <w:t>exceed t</w:t>
        </w:r>
      </w:ins>
      <w:ins w:id="649" w:author="Bo Burman" w:date="2025-01-29T09:19:00Z">
        <w:r w:rsidR="00FE7186">
          <w:t xml:space="preserve">he available link layer </w:t>
        </w:r>
      </w:ins>
      <w:ins w:id="650" w:author="Bo Burman" w:date="2025-01-29T09:21:00Z">
        <w:r w:rsidR="00BF4A0A">
          <w:t xml:space="preserve">resource </w:t>
        </w:r>
      </w:ins>
      <w:ins w:id="651" w:author="Bo Burman" w:date="2025-01-29T09:19:00Z">
        <w:r w:rsidR="00FE7186">
          <w:t>limit.</w:t>
        </w:r>
      </w:ins>
    </w:p>
    <w:p w14:paraId="1AE0AF15" w14:textId="7190E391" w:rsidR="00AF4474" w:rsidRPr="00567618" w:rsidRDefault="00AF4474" w:rsidP="00AF4474">
      <w:pPr>
        <w:rPr>
          <w:ins w:id="652" w:author="Bo Burman" w:date="2025-01-28T18:01:00Z"/>
        </w:rPr>
      </w:pPr>
      <w:ins w:id="653" w:author="Bo Burman" w:date="2025-01-28T18:01:00Z">
        <w:r>
          <w:t>Additional information</w:t>
        </w:r>
        <w:r w:rsidRPr="00567618">
          <w:t>:</w:t>
        </w:r>
      </w:ins>
    </w:p>
    <w:p w14:paraId="38A989DA" w14:textId="00EAC065" w:rsidR="00AF4474" w:rsidRDefault="00AF4474" w:rsidP="00AF4474">
      <w:pPr>
        <w:pStyle w:val="B1"/>
        <w:rPr>
          <w:ins w:id="654" w:author="Bo Burman" w:date="2025-01-28T18:01:00Z"/>
        </w:rPr>
      </w:pPr>
      <w:ins w:id="655" w:author="Bo Burman" w:date="2025-01-28T18:01:00Z">
        <w:r>
          <w:tab/>
        </w:r>
        <w:r w:rsidR="006D6A6D">
          <w:t xml:space="preserve">Related feature </w:t>
        </w:r>
      </w:ins>
      <w:ins w:id="656" w:author="Bo Burman" w:date="2025-01-28T18:02:00Z">
        <w:r w:rsidR="006D6A6D">
          <w:t>tags</w:t>
        </w:r>
      </w:ins>
      <w:ins w:id="657" w:author="Bo Burman" w:date="2025-01-28T18:01:00Z">
        <w:r>
          <w:t>:</w:t>
        </w:r>
      </w:ins>
    </w:p>
    <w:p w14:paraId="41FE0B48" w14:textId="57782433" w:rsidR="006A405D" w:rsidRPr="00567618" w:rsidRDefault="006A405D" w:rsidP="006A405D">
      <w:pPr>
        <w:pStyle w:val="B2"/>
        <w:rPr>
          <w:ins w:id="658" w:author="Bo Burman" w:date="2025-01-28T18:03:00Z"/>
        </w:rPr>
      </w:pPr>
      <w:ins w:id="659" w:author="Bo Burman" w:date="2025-01-28T18:03:00Z">
        <w:r>
          <w:tab/>
        </w:r>
      </w:ins>
      <w:ins w:id="660" w:author="Bo Burman" w:date="2025-01-28T18:05:00Z">
        <w:r w:rsidR="00442F5F">
          <w:t>+sip.app.subtype=webrtc-datachannel</w:t>
        </w:r>
      </w:ins>
    </w:p>
    <w:p w14:paraId="1B9C87A1" w14:textId="6FD485D6" w:rsidR="00442F5F" w:rsidRPr="00567618" w:rsidRDefault="00442F5F" w:rsidP="00442F5F">
      <w:pPr>
        <w:pStyle w:val="B2"/>
        <w:rPr>
          <w:ins w:id="661" w:author="Bo Burman" w:date="2025-01-28T18:05:00Z"/>
        </w:rPr>
      </w:pPr>
      <w:ins w:id="662" w:author="Bo Burman" w:date="2025-01-28T18:05:00Z">
        <w:r>
          <w:lastRenderedPageBreak/>
          <w:tab/>
        </w:r>
      </w:ins>
      <w:ins w:id="663" w:author="Bo Burman" w:date="2025-01-28T18:06:00Z">
        <w:r>
          <w:t>g.3gpp.datachannel</w:t>
        </w:r>
      </w:ins>
    </w:p>
    <w:p w14:paraId="1845BC08" w14:textId="73A6953B" w:rsidR="00112AA8" w:rsidRDefault="00112AA8" w:rsidP="00112AA8">
      <w:pPr>
        <w:pStyle w:val="B1"/>
        <w:rPr>
          <w:ins w:id="664" w:author="Bo Burman" w:date="2025-01-28T18:03:00Z"/>
        </w:rPr>
      </w:pPr>
      <w:ins w:id="665" w:author="Bo Burman" w:date="2025-01-28T18:03:00Z">
        <w:r>
          <w:tab/>
          <w:t>Related media types or data formats:</w:t>
        </w:r>
      </w:ins>
    </w:p>
    <w:p w14:paraId="523004FB" w14:textId="5D1B499C" w:rsidR="00157B0F" w:rsidRPr="00567618" w:rsidRDefault="00157B0F" w:rsidP="00157B0F">
      <w:pPr>
        <w:pStyle w:val="B2"/>
        <w:rPr>
          <w:ins w:id="666" w:author="Bo Burman" w:date="2025-01-28T18:04:00Z"/>
        </w:rPr>
      </w:pPr>
      <w:ins w:id="667" w:author="Bo Burman" w:date="2025-01-28T18:04:00Z">
        <w:r>
          <w:tab/>
        </w:r>
      </w:ins>
      <w:ins w:id="668" w:author="Bo Burman" w:date="2025-01-28T18:07:00Z">
        <w:r w:rsidR="00F019F5">
          <w:t>Application media type with format webrtc-datachannel</w:t>
        </w:r>
      </w:ins>
    </w:p>
    <w:p w14:paraId="74502D31" w14:textId="4F532E8F" w:rsidR="00AF4474" w:rsidRDefault="00E004A0" w:rsidP="00E004A0">
      <w:pPr>
        <w:rPr>
          <w:ins w:id="669" w:author="Bo Burman" w:date="2025-01-28T18:01:00Z"/>
        </w:rPr>
      </w:pPr>
      <w:ins w:id="670" w:author="Bo Burman" w:date="2025-01-28T18:08:00Z">
        <w:r>
          <w:t>Name(s) &amp; email address(es) of person(s) to contact for further information:</w:t>
        </w:r>
      </w:ins>
    </w:p>
    <w:p w14:paraId="6B3B69EE" w14:textId="77777777" w:rsidR="00157DEA" w:rsidRPr="00567618" w:rsidRDefault="00157DEA" w:rsidP="00157DEA">
      <w:pPr>
        <w:pStyle w:val="B1"/>
        <w:rPr>
          <w:ins w:id="671" w:author="Bo Burman" w:date="2025-01-28T18:08:00Z"/>
        </w:rPr>
      </w:pPr>
      <w:ins w:id="672" w:author="Bo Burman" w:date="2025-01-28T18:08:00Z">
        <w:r>
          <w:tab/>
        </w:r>
        <w:r w:rsidRPr="00567618">
          <w:t>Contact Name: 3GPP Specifications Manager</w:t>
        </w:r>
      </w:ins>
    </w:p>
    <w:p w14:paraId="615BC313" w14:textId="77777777" w:rsidR="00157DEA" w:rsidRPr="00567618" w:rsidRDefault="00157DEA" w:rsidP="00157DEA">
      <w:pPr>
        <w:pStyle w:val="B1"/>
        <w:rPr>
          <w:ins w:id="673" w:author="Bo Burman" w:date="2025-01-28T18:08:00Z"/>
        </w:rPr>
      </w:pPr>
      <w:ins w:id="674" w:author="Bo Burman" w:date="2025-01-28T18:08:00Z">
        <w:r>
          <w:tab/>
        </w:r>
        <w:r w:rsidRPr="00567618">
          <w:t xml:space="preserve">Contact Email Address: </w:t>
        </w:r>
        <w:r>
          <w:fldChar w:fldCharType="begin"/>
        </w:r>
        <w:r>
          <w:instrText>HYPERLINK "mailto:3gppContact@etsi.org"</w:instrText>
        </w:r>
        <w:r>
          <w:fldChar w:fldCharType="separate"/>
        </w:r>
        <w:r w:rsidRPr="00567618">
          <w:rPr>
            <w:rStyle w:val="Hyperlink"/>
          </w:rPr>
          <w:t>3gppContact@etsi.org</w:t>
        </w:r>
        <w:r>
          <w:rPr>
            <w:rStyle w:val="Hyperlink"/>
          </w:rPr>
          <w:fldChar w:fldCharType="end"/>
        </w:r>
      </w:ins>
    </w:p>
    <w:p w14:paraId="6B562F25" w14:textId="77777777" w:rsidR="001B352A" w:rsidRPr="00567618" w:rsidRDefault="001B352A" w:rsidP="001B352A">
      <w:pPr>
        <w:rPr>
          <w:ins w:id="675" w:author="Bo Burman" w:date="2025-01-28T18:09:00Z"/>
        </w:rPr>
      </w:pPr>
      <w:ins w:id="676" w:author="Bo Burman" w:date="2025-01-28T18:09:00Z">
        <w:r w:rsidRPr="00567618">
          <w:t>Intended usage: COMMON</w:t>
        </w:r>
      </w:ins>
    </w:p>
    <w:p w14:paraId="63F6FBFD" w14:textId="50A4DE61" w:rsidR="003310E1" w:rsidRPr="00567618" w:rsidRDefault="00BA637A" w:rsidP="003310E1">
      <w:pPr>
        <w:rPr>
          <w:ins w:id="677" w:author="Bo Burman" w:date="2025-01-28T17:26:00Z"/>
        </w:rPr>
      </w:pPr>
      <w:ins w:id="678" w:author="Bo Burman" w:date="2025-01-28T18:10:00Z">
        <w:r>
          <w:t>Author/Cha</w:t>
        </w:r>
      </w:ins>
      <w:ins w:id="679" w:author="Bo Burman" w:date="2025-01-28T18:11:00Z">
        <w:r>
          <w:t>nge controller</w:t>
        </w:r>
      </w:ins>
      <w:ins w:id="680" w:author="Bo Burman" w:date="2025-01-28T17:26:00Z">
        <w:r w:rsidR="003310E1" w:rsidRPr="00567618">
          <w:t>:</w:t>
        </w:r>
      </w:ins>
    </w:p>
    <w:p w14:paraId="152E0EDA" w14:textId="637CFDA0" w:rsidR="003310E1" w:rsidRPr="00567618" w:rsidRDefault="003310E1" w:rsidP="003310E1">
      <w:pPr>
        <w:pStyle w:val="B1"/>
        <w:rPr>
          <w:ins w:id="681" w:author="Bo Burman" w:date="2025-01-28T17:26:00Z"/>
        </w:rPr>
      </w:pPr>
      <w:ins w:id="682" w:author="Bo Burman" w:date="2025-01-28T17:26:00Z">
        <w:r>
          <w:tab/>
        </w:r>
      </w:ins>
      <w:ins w:id="683" w:author="Bo Burman" w:date="2025-01-28T18:11:00Z">
        <w:r w:rsidR="00BA637A" w:rsidRPr="00567618">
          <w:t xml:space="preserve">3GPP </w:t>
        </w:r>
      </w:ins>
      <w:ins w:id="684" w:author="Bo Burman" w:date="2025-01-29T09:23:00Z">
        <w:r w:rsidR="008B552E">
          <w:t xml:space="preserve">TSG </w:t>
        </w:r>
      </w:ins>
      <w:ins w:id="685" w:author="Bo Burman" w:date="2025-01-28T18:11:00Z">
        <w:r w:rsidR="00BA637A" w:rsidRPr="00567618">
          <w:t>SA Working Group 4</w:t>
        </w:r>
      </w:ins>
      <w:ins w:id="686" w:author="Bo Burman" w:date="2025-01-28T17:26:00Z">
        <w:r w:rsidRPr="00567618">
          <w:t>.</w:t>
        </w:r>
      </w:ins>
    </w:p>
    <w:bookmarkEnd w:id="463"/>
    <w:bookmarkEnd w:id="464"/>
    <w:bookmarkEnd w:id="465"/>
    <w:bookmarkEnd w:id="466"/>
    <w:bookmarkEnd w:id="467"/>
    <w:bookmarkEnd w:id="468"/>
    <w:bookmarkEnd w:id="469"/>
    <w:bookmarkEnd w:id="470"/>
    <w:bookmarkEnd w:id="471"/>
    <w:bookmarkEnd w:id="472"/>
    <w:p w14:paraId="706B6366" w14:textId="2439A7D6" w:rsidR="00824490" w:rsidRDefault="00824490" w:rsidP="00824490">
      <w:pPr>
        <w:pStyle w:val="Heading2"/>
      </w:pPr>
      <w:r>
        <w:rPr>
          <w:highlight w:val="yellow"/>
        </w:rPr>
        <w:t>===== End of changes =====</w:t>
      </w:r>
    </w:p>
    <w:p w14:paraId="6AE5F0B0" w14:textId="77777777" w:rsidR="00080512" w:rsidRPr="00FC7E52" w:rsidRDefault="00080512" w:rsidP="00C95041"/>
    <w:sectPr w:rsidR="00080512" w:rsidRPr="00FC7E5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157BE" w14:textId="77777777" w:rsidR="00C329DD" w:rsidRDefault="00C329DD">
      <w:r>
        <w:separator/>
      </w:r>
    </w:p>
  </w:endnote>
  <w:endnote w:type="continuationSeparator" w:id="0">
    <w:p w14:paraId="717C8A73" w14:textId="77777777" w:rsidR="00C329DD" w:rsidRDefault="00C329DD">
      <w:r>
        <w:continuationSeparator/>
      </w:r>
    </w:p>
  </w:endnote>
  <w:endnote w:type="continuationNotice" w:id="1">
    <w:p w14:paraId="73864458" w14:textId="77777777" w:rsidR="00C329DD" w:rsidRDefault="00C329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B22FE" w14:textId="77777777" w:rsidR="00C329DD" w:rsidRDefault="00C329DD">
      <w:r>
        <w:separator/>
      </w:r>
    </w:p>
  </w:footnote>
  <w:footnote w:type="continuationSeparator" w:id="0">
    <w:p w14:paraId="6D8CCA6F" w14:textId="77777777" w:rsidR="00C329DD" w:rsidRDefault="00C329DD">
      <w:r>
        <w:continuationSeparator/>
      </w:r>
    </w:p>
  </w:footnote>
  <w:footnote w:type="continuationNotice" w:id="1">
    <w:p w14:paraId="040B12E6" w14:textId="77777777" w:rsidR="00C329DD" w:rsidRDefault="00C329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C44159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21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120823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21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EC1438"/>
    <w:multiLevelType w:val="hybridMultilevel"/>
    <w:tmpl w:val="54DCD28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4" w15:restartNumberingAfterBreak="0">
    <w:nsid w:val="06EB043C"/>
    <w:multiLevelType w:val="hybridMultilevel"/>
    <w:tmpl w:val="01E02BE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0B480021"/>
    <w:multiLevelType w:val="hybridMultilevel"/>
    <w:tmpl w:val="5ED21994"/>
    <w:lvl w:ilvl="0" w:tplc="BDCCF3EA">
      <w:start w:val="1"/>
      <w:numFmt w:val="decimal"/>
      <w:lvlText w:val="%1."/>
      <w:lvlJc w:val="left"/>
      <w:pPr>
        <w:ind w:left="1020" w:hanging="360"/>
      </w:pPr>
    </w:lvl>
    <w:lvl w:ilvl="1" w:tplc="1B56FE24">
      <w:start w:val="1"/>
      <w:numFmt w:val="decimal"/>
      <w:lvlText w:val="%2."/>
      <w:lvlJc w:val="left"/>
      <w:pPr>
        <w:ind w:left="1020" w:hanging="360"/>
      </w:pPr>
    </w:lvl>
    <w:lvl w:ilvl="2" w:tplc="6212B74C">
      <w:start w:val="1"/>
      <w:numFmt w:val="decimal"/>
      <w:lvlText w:val="%3."/>
      <w:lvlJc w:val="left"/>
      <w:pPr>
        <w:ind w:left="1020" w:hanging="360"/>
      </w:pPr>
    </w:lvl>
    <w:lvl w:ilvl="3" w:tplc="67CEA8FC">
      <w:start w:val="1"/>
      <w:numFmt w:val="decimal"/>
      <w:lvlText w:val="%4."/>
      <w:lvlJc w:val="left"/>
      <w:pPr>
        <w:ind w:left="1020" w:hanging="360"/>
      </w:pPr>
    </w:lvl>
    <w:lvl w:ilvl="4" w:tplc="7E8E9DB8">
      <w:start w:val="1"/>
      <w:numFmt w:val="decimal"/>
      <w:lvlText w:val="%5."/>
      <w:lvlJc w:val="left"/>
      <w:pPr>
        <w:ind w:left="1020" w:hanging="360"/>
      </w:pPr>
    </w:lvl>
    <w:lvl w:ilvl="5" w:tplc="0B702046">
      <w:start w:val="1"/>
      <w:numFmt w:val="decimal"/>
      <w:lvlText w:val="%6."/>
      <w:lvlJc w:val="left"/>
      <w:pPr>
        <w:ind w:left="1020" w:hanging="360"/>
      </w:pPr>
    </w:lvl>
    <w:lvl w:ilvl="6" w:tplc="6F58EE4A">
      <w:start w:val="1"/>
      <w:numFmt w:val="decimal"/>
      <w:lvlText w:val="%7."/>
      <w:lvlJc w:val="left"/>
      <w:pPr>
        <w:ind w:left="1020" w:hanging="360"/>
      </w:pPr>
    </w:lvl>
    <w:lvl w:ilvl="7" w:tplc="4906F700">
      <w:start w:val="1"/>
      <w:numFmt w:val="decimal"/>
      <w:lvlText w:val="%8."/>
      <w:lvlJc w:val="left"/>
      <w:pPr>
        <w:ind w:left="1020" w:hanging="360"/>
      </w:pPr>
    </w:lvl>
    <w:lvl w:ilvl="8" w:tplc="5D26025A">
      <w:start w:val="1"/>
      <w:numFmt w:val="decimal"/>
      <w:lvlText w:val="%9."/>
      <w:lvlJc w:val="left"/>
      <w:pPr>
        <w:ind w:left="1020" w:hanging="360"/>
      </w:pPr>
    </w:lvl>
  </w:abstractNum>
  <w:abstractNum w:abstractNumId="17"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30F4D0E"/>
    <w:multiLevelType w:val="hybridMultilevel"/>
    <w:tmpl w:val="5180073A"/>
    <w:lvl w:ilvl="0" w:tplc="57ACF194">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CC25C2"/>
    <w:multiLevelType w:val="hybridMultilevel"/>
    <w:tmpl w:val="7092E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6534D16"/>
    <w:multiLevelType w:val="hybridMultilevel"/>
    <w:tmpl w:val="1F80C93A"/>
    <w:lvl w:ilvl="0" w:tplc="5430405C">
      <w:numFmt w:val="bullet"/>
      <w:lvlText w:val="-"/>
      <w:lvlJc w:val="left"/>
      <w:pPr>
        <w:ind w:left="720" w:hanging="360"/>
      </w:pPr>
      <w:rPr>
        <w:rFonts w:ascii="Candara" w:eastAsia="Candara" w:hAnsi="Candar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D30FD4"/>
    <w:multiLevelType w:val="hybridMultilevel"/>
    <w:tmpl w:val="B2481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35963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53589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6805075">
    <w:abstractNumId w:val="11"/>
  </w:num>
  <w:num w:numId="4" w16cid:durableId="422796734">
    <w:abstractNumId w:val="28"/>
  </w:num>
  <w:num w:numId="5" w16cid:durableId="1977370983">
    <w:abstractNumId w:val="9"/>
  </w:num>
  <w:num w:numId="6" w16cid:durableId="1286932783">
    <w:abstractNumId w:val="7"/>
  </w:num>
  <w:num w:numId="7" w16cid:durableId="1516845045">
    <w:abstractNumId w:val="6"/>
  </w:num>
  <w:num w:numId="8" w16cid:durableId="753478973">
    <w:abstractNumId w:val="5"/>
  </w:num>
  <w:num w:numId="9" w16cid:durableId="1761829148">
    <w:abstractNumId w:val="4"/>
  </w:num>
  <w:num w:numId="10" w16cid:durableId="202786625">
    <w:abstractNumId w:val="8"/>
  </w:num>
  <w:num w:numId="11" w16cid:durableId="945431000">
    <w:abstractNumId w:val="3"/>
  </w:num>
  <w:num w:numId="12" w16cid:durableId="1277636016">
    <w:abstractNumId w:val="2"/>
  </w:num>
  <w:num w:numId="13" w16cid:durableId="822552464">
    <w:abstractNumId w:val="1"/>
  </w:num>
  <w:num w:numId="14" w16cid:durableId="2076588791">
    <w:abstractNumId w:val="0"/>
  </w:num>
  <w:num w:numId="15" w16cid:durableId="964308595">
    <w:abstractNumId w:val="25"/>
  </w:num>
  <w:num w:numId="16" w16cid:durableId="2113429931">
    <w:abstractNumId w:val="26"/>
  </w:num>
  <w:num w:numId="17" w16cid:durableId="380054794">
    <w:abstractNumId w:val="12"/>
  </w:num>
  <w:num w:numId="18" w16cid:durableId="1542280147">
    <w:abstractNumId w:val="20"/>
  </w:num>
  <w:num w:numId="19" w16cid:durableId="57214586">
    <w:abstractNumId w:val="22"/>
  </w:num>
  <w:num w:numId="20" w16cid:durableId="579096564">
    <w:abstractNumId w:val="13"/>
  </w:num>
  <w:num w:numId="21" w16cid:durableId="2100830578">
    <w:abstractNumId w:val="15"/>
  </w:num>
  <w:num w:numId="22" w16cid:durableId="1192917280">
    <w:abstractNumId w:val="14"/>
  </w:num>
  <w:num w:numId="23" w16cid:durableId="853811653">
    <w:abstractNumId w:val="17"/>
  </w:num>
  <w:num w:numId="24" w16cid:durableId="413548680">
    <w:abstractNumId w:val="27"/>
  </w:num>
  <w:num w:numId="25" w16cid:durableId="304941403">
    <w:abstractNumId w:val="18"/>
  </w:num>
  <w:num w:numId="26" w16cid:durableId="1566604555">
    <w:abstractNumId w:val="24"/>
    <w:lvlOverride w:ilvl="0"/>
    <w:lvlOverride w:ilvl="1">
      <w:startOverride w:val="1"/>
    </w:lvlOverride>
    <w:lvlOverride w:ilvl="2"/>
    <w:lvlOverride w:ilvl="3"/>
    <w:lvlOverride w:ilvl="4"/>
    <w:lvlOverride w:ilvl="5"/>
    <w:lvlOverride w:ilvl="6"/>
    <w:lvlOverride w:ilvl="7"/>
    <w:lvlOverride w:ilvl="8"/>
  </w:num>
  <w:num w:numId="27" w16cid:durableId="1480031766">
    <w:abstractNumId w:val="21"/>
  </w:num>
  <w:num w:numId="28" w16cid:durableId="677267753">
    <w:abstractNumId w:val="19"/>
  </w:num>
  <w:num w:numId="29" w16cid:durableId="530991790">
    <w:abstractNumId w:val="23"/>
  </w:num>
  <w:num w:numId="30" w16cid:durableId="116424854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6C"/>
    <w:rsid w:val="00015075"/>
    <w:rsid w:val="00020AA9"/>
    <w:rsid w:val="000215D5"/>
    <w:rsid w:val="0002310D"/>
    <w:rsid w:val="0002325C"/>
    <w:rsid w:val="000266D2"/>
    <w:rsid w:val="000270B9"/>
    <w:rsid w:val="00032E1B"/>
    <w:rsid w:val="00033397"/>
    <w:rsid w:val="00040095"/>
    <w:rsid w:val="00040B0A"/>
    <w:rsid w:val="00041F2D"/>
    <w:rsid w:val="00045EB4"/>
    <w:rsid w:val="0004729E"/>
    <w:rsid w:val="0005001D"/>
    <w:rsid w:val="00051834"/>
    <w:rsid w:val="00051C87"/>
    <w:rsid w:val="00053841"/>
    <w:rsid w:val="000539C6"/>
    <w:rsid w:val="00054A22"/>
    <w:rsid w:val="00062023"/>
    <w:rsid w:val="00063826"/>
    <w:rsid w:val="000655A6"/>
    <w:rsid w:val="00071760"/>
    <w:rsid w:val="00075250"/>
    <w:rsid w:val="00080512"/>
    <w:rsid w:val="00083B3B"/>
    <w:rsid w:val="00090056"/>
    <w:rsid w:val="0009144B"/>
    <w:rsid w:val="000A0A3D"/>
    <w:rsid w:val="000A1DF6"/>
    <w:rsid w:val="000A79D8"/>
    <w:rsid w:val="000B1829"/>
    <w:rsid w:val="000B7E0D"/>
    <w:rsid w:val="000C1B0F"/>
    <w:rsid w:val="000C47C3"/>
    <w:rsid w:val="000C6165"/>
    <w:rsid w:val="000D54E2"/>
    <w:rsid w:val="000D58AB"/>
    <w:rsid w:val="000E0FD0"/>
    <w:rsid w:val="000E182A"/>
    <w:rsid w:val="000E4DA7"/>
    <w:rsid w:val="000E53BD"/>
    <w:rsid w:val="000E79A5"/>
    <w:rsid w:val="000F2497"/>
    <w:rsid w:val="000F63AB"/>
    <w:rsid w:val="001078DB"/>
    <w:rsid w:val="001109C1"/>
    <w:rsid w:val="00112AA8"/>
    <w:rsid w:val="001139AA"/>
    <w:rsid w:val="001146EC"/>
    <w:rsid w:val="00116779"/>
    <w:rsid w:val="00122F9A"/>
    <w:rsid w:val="001233AD"/>
    <w:rsid w:val="001309D7"/>
    <w:rsid w:val="00133525"/>
    <w:rsid w:val="00134118"/>
    <w:rsid w:val="00134CCF"/>
    <w:rsid w:val="001438B4"/>
    <w:rsid w:val="00144E56"/>
    <w:rsid w:val="001471E8"/>
    <w:rsid w:val="0014748A"/>
    <w:rsid w:val="0015347F"/>
    <w:rsid w:val="00157B0F"/>
    <w:rsid w:val="00157DEA"/>
    <w:rsid w:val="00162520"/>
    <w:rsid w:val="00173E3B"/>
    <w:rsid w:val="00174E78"/>
    <w:rsid w:val="00175105"/>
    <w:rsid w:val="0017571F"/>
    <w:rsid w:val="00175862"/>
    <w:rsid w:val="001808D0"/>
    <w:rsid w:val="00181494"/>
    <w:rsid w:val="00185756"/>
    <w:rsid w:val="00186A92"/>
    <w:rsid w:val="00186BBC"/>
    <w:rsid w:val="0018731C"/>
    <w:rsid w:val="001A4C42"/>
    <w:rsid w:val="001A7420"/>
    <w:rsid w:val="001B2824"/>
    <w:rsid w:val="001B3153"/>
    <w:rsid w:val="001B352A"/>
    <w:rsid w:val="001B4F0C"/>
    <w:rsid w:val="001B6637"/>
    <w:rsid w:val="001C03E0"/>
    <w:rsid w:val="001C1173"/>
    <w:rsid w:val="001C21C3"/>
    <w:rsid w:val="001C45CE"/>
    <w:rsid w:val="001C6BED"/>
    <w:rsid w:val="001D02C2"/>
    <w:rsid w:val="001D35E3"/>
    <w:rsid w:val="001D589B"/>
    <w:rsid w:val="001D5B0C"/>
    <w:rsid w:val="001E124A"/>
    <w:rsid w:val="001E65DB"/>
    <w:rsid w:val="001E7B92"/>
    <w:rsid w:val="001F0C1D"/>
    <w:rsid w:val="001F1132"/>
    <w:rsid w:val="001F168B"/>
    <w:rsid w:val="001F20FE"/>
    <w:rsid w:val="001F2A2E"/>
    <w:rsid w:val="001F7979"/>
    <w:rsid w:val="002027B8"/>
    <w:rsid w:val="00203833"/>
    <w:rsid w:val="00203ADD"/>
    <w:rsid w:val="002100AA"/>
    <w:rsid w:val="002168A2"/>
    <w:rsid w:val="00223D90"/>
    <w:rsid w:val="0022578D"/>
    <w:rsid w:val="00226BE3"/>
    <w:rsid w:val="00232448"/>
    <w:rsid w:val="002347A2"/>
    <w:rsid w:val="00235451"/>
    <w:rsid w:val="0024301E"/>
    <w:rsid w:val="00244577"/>
    <w:rsid w:val="00244701"/>
    <w:rsid w:val="00246E3A"/>
    <w:rsid w:val="00247844"/>
    <w:rsid w:val="00252791"/>
    <w:rsid w:val="0025493A"/>
    <w:rsid w:val="00257DEE"/>
    <w:rsid w:val="00265706"/>
    <w:rsid w:val="002667ED"/>
    <w:rsid w:val="002675F0"/>
    <w:rsid w:val="00270851"/>
    <w:rsid w:val="002733D7"/>
    <w:rsid w:val="00275A1D"/>
    <w:rsid w:val="002760EE"/>
    <w:rsid w:val="00286A65"/>
    <w:rsid w:val="002904EB"/>
    <w:rsid w:val="002912D0"/>
    <w:rsid w:val="00292E06"/>
    <w:rsid w:val="002939E0"/>
    <w:rsid w:val="002A0D30"/>
    <w:rsid w:val="002A425C"/>
    <w:rsid w:val="002A5B4B"/>
    <w:rsid w:val="002A5CD6"/>
    <w:rsid w:val="002A7CB4"/>
    <w:rsid w:val="002B46A9"/>
    <w:rsid w:val="002B5D23"/>
    <w:rsid w:val="002B6339"/>
    <w:rsid w:val="002B6A8C"/>
    <w:rsid w:val="002B6FD4"/>
    <w:rsid w:val="002C0BBC"/>
    <w:rsid w:val="002C2506"/>
    <w:rsid w:val="002C34F0"/>
    <w:rsid w:val="002C5176"/>
    <w:rsid w:val="002C51D2"/>
    <w:rsid w:val="002C6045"/>
    <w:rsid w:val="002C7DC9"/>
    <w:rsid w:val="002D4976"/>
    <w:rsid w:val="002D4D30"/>
    <w:rsid w:val="002D5EE8"/>
    <w:rsid w:val="002E00EE"/>
    <w:rsid w:val="002E7E1A"/>
    <w:rsid w:val="002F1D1A"/>
    <w:rsid w:val="002F2275"/>
    <w:rsid w:val="002F2C17"/>
    <w:rsid w:val="00300BC3"/>
    <w:rsid w:val="0031200E"/>
    <w:rsid w:val="00313407"/>
    <w:rsid w:val="00314740"/>
    <w:rsid w:val="00315B85"/>
    <w:rsid w:val="003172DC"/>
    <w:rsid w:val="0032207A"/>
    <w:rsid w:val="00326CAE"/>
    <w:rsid w:val="003310E1"/>
    <w:rsid w:val="0033538B"/>
    <w:rsid w:val="0034115A"/>
    <w:rsid w:val="00343EA9"/>
    <w:rsid w:val="003531C4"/>
    <w:rsid w:val="0035462D"/>
    <w:rsid w:val="00356555"/>
    <w:rsid w:val="00361A49"/>
    <w:rsid w:val="00365615"/>
    <w:rsid w:val="0036666E"/>
    <w:rsid w:val="003765B8"/>
    <w:rsid w:val="00377046"/>
    <w:rsid w:val="0038264E"/>
    <w:rsid w:val="003851E5"/>
    <w:rsid w:val="00394586"/>
    <w:rsid w:val="00395D11"/>
    <w:rsid w:val="003A1692"/>
    <w:rsid w:val="003A1CD1"/>
    <w:rsid w:val="003A4E42"/>
    <w:rsid w:val="003A6103"/>
    <w:rsid w:val="003B0BD9"/>
    <w:rsid w:val="003B60F9"/>
    <w:rsid w:val="003C3971"/>
    <w:rsid w:val="003C3DF5"/>
    <w:rsid w:val="003C3E93"/>
    <w:rsid w:val="003D23B4"/>
    <w:rsid w:val="003D2D6F"/>
    <w:rsid w:val="003D3347"/>
    <w:rsid w:val="003D4BBE"/>
    <w:rsid w:val="003E010C"/>
    <w:rsid w:val="003E35D5"/>
    <w:rsid w:val="003E372F"/>
    <w:rsid w:val="003E406A"/>
    <w:rsid w:val="003F08B9"/>
    <w:rsid w:val="004075E0"/>
    <w:rsid w:val="00410B96"/>
    <w:rsid w:val="00414B8A"/>
    <w:rsid w:val="004162F6"/>
    <w:rsid w:val="00423334"/>
    <w:rsid w:val="00423420"/>
    <w:rsid w:val="00427A1A"/>
    <w:rsid w:val="004305B1"/>
    <w:rsid w:val="004313F1"/>
    <w:rsid w:val="004345EC"/>
    <w:rsid w:val="00440B23"/>
    <w:rsid w:val="00442F5F"/>
    <w:rsid w:val="00446312"/>
    <w:rsid w:val="004529FE"/>
    <w:rsid w:val="00452DE1"/>
    <w:rsid w:val="00463A48"/>
    <w:rsid w:val="00465135"/>
    <w:rsid w:val="00465515"/>
    <w:rsid w:val="00474078"/>
    <w:rsid w:val="0049698E"/>
    <w:rsid w:val="0049751D"/>
    <w:rsid w:val="004A1FD8"/>
    <w:rsid w:val="004C30AC"/>
    <w:rsid w:val="004C4D32"/>
    <w:rsid w:val="004C5A76"/>
    <w:rsid w:val="004C65A3"/>
    <w:rsid w:val="004D3578"/>
    <w:rsid w:val="004D56BF"/>
    <w:rsid w:val="004E213A"/>
    <w:rsid w:val="004F0988"/>
    <w:rsid w:val="004F2564"/>
    <w:rsid w:val="004F3340"/>
    <w:rsid w:val="004F54C3"/>
    <w:rsid w:val="00500DF0"/>
    <w:rsid w:val="00501814"/>
    <w:rsid w:val="00503FCE"/>
    <w:rsid w:val="00506440"/>
    <w:rsid w:val="00513396"/>
    <w:rsid w:val="00522A8C"/>
    <w:rsid w:val="00525AE9"/>
    <w:rsid w:val="00526CA0"/>
    <w:rsid w:val="0053388B"/>
    <w:rsid w:val="0053564A"/>
    <w:rsid w:val="00535773"/>
    <w:rsid w:val="00537027"/>
    <w:rsid w:val="00543E6C"/>
    <w:rsid w:val="00544CCC"/>
    <w:rsid w:val="005602B3"/>
    <w:rsid w:val="00560E8F"/>
    <w:rsid w:val="00564A89"/>
    <w:rsid w:val="00565087"/>
    <w:rsid w:val="005675DB"/>
    <w:rsid w:val="00570F75"/>
    <w:rsid w:val="005759FE"/>
    <w:rsid w:val="00580BCF"/>
    <w:rsid w:val="00590B8A"/>
    <w:rsid w:val="00591D99"/>
    <w:rsid w:val="0059563F"/>
    <w:rsid w:val="00597B11"/>
    <w:rsid w:val="005A1F00"/>
    <w:rsid w:val="005A32EE"/>
    <w:rsid w:val="005A3CFE"/>
    <w:rsid w:val="005A4C29"/>
    <w:rsid w:val="005A6AA0"/>
    <w:rsid w:val="005B08E5"/>
    <w:rsid w:val="005C2563"/>
    <w:rsid w:val="005C4DB8"/>
    <w:rsid w:val="005D1FB3"/>
    <w:rsid w:val="005D2D8B"/>
    <w:rsid w:val="005D2E01"/>
    <w:rsid w:val="005D7526"/>
    <w:rsid w:val="005E4BB2"/>
    <w:rsid w:val="005F0B4C"/>
    <w:rsid w:val="005F3C5C"/>
    <w:rsid w:val="005F7192"/>
    <w:rsid w:val="005F788A"/>
    <w:rsid w:val="00602AEA"/>
    <w:rsid w:val="006070A1"/>
    <w:rsid w:val="006143B0"/>
    <w:rsid w:val="00614FDF"/>
    <w:rsid w:val="006164B5"/>
    <w:rsid w:val="00622004"/>
    <w:rsid w:val="00622016"/>
    <w:rsid w:val="00624E70"/>
    <w:rsid w:val="0063281E"/>
    <w:rsid w:val="00635380"/>
    <w:rsid w:val="0063543D"/>
    <w:rsid w:val="006412D0"/>
    <w:rsid w:val="00647114"/>
    <w:rsid w:val="0064734C"/>
    <w:rsid w:val="00663B29"/>
    <w:rsid w:val="00666E24"/>
    <w:rsid w:val="00670CF4"/>
    <w:rsid w:val="00677585"/>
    <w:rsid w:val="006912E9"/>
    <w:rsid w:val="00696C75"/>
    <w:rsid w:val="006A323F"/>
    <w:rsid w:val="006A405D"/>
    <w:rsid w:val="006B187A"/>
    <w:rsid w:val="006B1D93"/>
    <w:rsid w:val="006B30D0"/>
    <w:rsid w:val="006C0130"/>
    <w:rsid w:val="006C3D95"/>
    <w:rsid w:val="006C4EF9"/>
    <w:rsid w:val="006D5EFD"/>
    <w:rsid w:val="006D64C1"/>
    <w:rsid w:val="006D6889"/>
    <w:rsid w:val="006D6A6D"/>
    <w:rsid w:val="006E5911"/>
    <w:rsid w:val="006E5B39"/>
    <w:rsid w:val="006E5C86"/>
    <w:rsid w:val="006F46F3"/>
    <w:rsid w:val="006F6E78"/>
    <w:rsid w:val="007007CC"/>
    <w:rsid w:val="00701116"/>
    <w:rsid w:val="007016E1"/>
    <w:rsid w:val="00702A83"/>
    <w:rsid w:val="007032B7"/>
    <w:rsid w:val="007072BA"/>
    <w:rsid w:val="0071174C"/>
    <w:rsid w:val="00711869"/>
    <w:rsid w:val="00713C44"/>
    <w:rsid w:val="0071678E"/>
    <w:rsid w:val="00717139"/>
    <w:rsid w:val="007228CF"/>
    <w:rsid w:val="0072400F"/>
    <w:rsid w:val="007249AF"/>
    <w:rsid w:val="00734A5B"/>
    <w:rsid w:val="00735F32"/>
    <w:rsid w:val="0074026F"/>
    <w:rsid w:val="00741CA5"/>
    <w:rsid w:val="007429F6"/>
    <w:rsid w:val="00742B4B"/>
    <w:rsid w:val="00744E76"/>
    <w:rsid w:val="00747EA7"/>
    <w:rsid w:val="0075088C"/>
    <w:rsid w:val="00752BFC"/>
    <w:rsid w:val="007545DE"/>
    <w:rsid w:val="00757E46"/>
    <w:rsid w:val="00765EA3"/>
    <w:rsid w:val="00772D08"/>
    <w:rsid w:val="00774DA4"/>
    <w:rsid w:val="00776431"/>
    <w:rsid w:val="00781F0F"/>
    <w:rsid w:val="0078417B"/>
    <w:rsid w:val="007927A2"/>
    <w:rsid w:val="0079447B"/>
    <w:rsid w:val="0079584A"/>
    <w:rsid w:val="00795894"/>
    <w:rsid w:val="007A779F"/>
    <w:rsid w:val="007B600E"/>
    <w:rsid w:val="007C232B"/>
    <w:rsid w:val="007C2F5A"/>
    <w:rsid w:val="007C6FA5"/>
    <w:rsid w:val="007D774C"/>
    <w:rsid w:val="007E3376"/>
    <w:rsid w:val="007F0D67"/>
    <w:rsid w:val="007F0F4A"/>
    <w:rsid w:val="007F1007"/>
    <w:rsid w:val="008028A4"/>
    <w:rsid w:val="00802963"/>
    <w:rsid w:val="008033F4"/>
    <w:rsid w:val="00805B98"/>
    <w:rsid w:val="008157F3"/>
    <w:rsid w:val="00815B07"/>
    <w:rsid w:val="00815FB6"/>
    <w:rsid w:val="0081720F"/>
    <w:rsid w:val="00817933"/>
    <w:rsid w:val="00824490"/>
    <w:rsid w:val="008262FC"/>
    <w:rsid w:val="00830747"/>
    <w:rsid w:val="00830904"/>
    <w:rsid w:val="008428AA"/>
    <w:rsid w:val="008533A3"/>
    <w:rsid w:val="008615E4"/>
    <w:rsid w:val="00863B4A"/>
    <w:rsid w:val="00863CBB"/>
    <w:rsid w:val="00870D87"/>
    <w:rsid w:val="00874F58"/>
    <w:rsid w:val="00875293"/>
    <w:rsid w:val="008768CA"/>
    <w:rsid w:val="0087796C"/>
    <w:rsid w:val="00881AD4"/>
    <w:rsid w:val="00886BD3"/>
    <w:rsid w:val="00895BF6"/>
    <w:rsid w:val="008962B6"/>
    <w:rsid w:val="00897F78"/>
    <w:rsid w:val="008A5291"/>
    <w:rsid w:val="008B26E7"/>
    <w:rsid w:val="008B49F9"/>
    <w:rsid w:val="008B552E"/>
    <w:rsid w:val="008B7144"/>
    <w:rsid w:val="008C2757"/>
    <w:rsid w:val="008C31D0"/>
    <w:rsid w:val="008C384C"/>
    <w:rsid w:val="008C7274"/>
    <w:rsid w:val="008C7B64"/>
    <w:rsid w:val="008D015B"/>
    <w:rsid w:val="008D07DA"/>
    <w:rsid w:val="008D3020"/>
    <w:rsid w:val="008D48E3"/>
    <w:rsid w:val="008D68D8"/>
    <w:rsid w:val="008E0BD5"/>
    <w:rsid w:val="008E2D68"/>
    <w:rsid w:val="008E327F"/>
    <w:rsid w:val="008E3453"/>
    <w:rsid w:val="008E6756"/>
    <w:rsid w:val="008E6C9E"/>
    <w:rsid w:val="008F3E71"/>
    <w:rsid w:val="00901790"/>
    <w:rsid w:val="0090271F"/>
    <w:rsid w:val="00902E23"/>
    <w:rsid w:val="00904FE1"/>
    <w:rsid w:val="00905C49"/>
    <w:rsid w:val="00906393"/>
    <w:rsid w:val="00910A04"/>
    <w:rsid w:val="009114D7"/>
    <w:rsid w:val="009129DC"/>
    <w:rsid w:val="0091347F"/>
    <w:rsid w:val="0091348E"/>
    <w:rsid w:val="00913B11"/>
    <w:rsid w:val="00914437"/>
    <w:rsid w:val="0091707A"/>
    <w:rsid w:val="00917CCB"/>
    <w:rsid w:val="00920B9B"/>
    <w:rsid w:val="00921BB9"/>
    <w:rsid w:val="00924902"/>
    <w:rsid w:val="00931369"/>
    <w:rsid w:val="00931AA3"/>
    <w:rsid w:val="00933FB0"/>
    <w:rsid w:val="00940B87"/>
    <w:rsid w:val="00942EC2"/>
    <w:rsid w:val="00943682"/>
    <w:rsid w:val="009500B2"/>
    <w:rsid w:val="00950A47"/>
    <w:rsid w:val="00956961"/>
    <w:rsid w:val="0096686C"/>
    <w:rsid w:val="00972006"/>
    <w:rsid w:val="00974D61"/>
    <w:rsid w:val="00975DAE"/>
    <w:rsid w:val="009779CC"/>
    <w:rsid w:val="00990453"/>
    <w:rsid w:val="009931F3"/>
    <w:rsid w:val="009A30CF"/>
    <w:rsid w:val="009A47FC"/>
    <w:rsid w:val="009A7AC3"/>
    <w:rsid w:val="009B025D"/>
    <w:rsid w:val="009B02FD"/>
    <w:rsid w:val="009B7919"/>
    <w:rsid w:val="009C1B9C"/>
    <w:rsid w:val="009C21D5"/>
    <w:rsid w:val="009C2930"/>
    <w:rsid w:val="009C5384"/>
    <w:rsid w:val="009C6DCA"/>
    <w:rsid w:val="009D011A"/>
    <w:rsid w:val="009D1AE6"/>
    <w:rsid w:val="009D229A"/>
    <w:rsid w:val="009E0BD9"/>
    <w:rsid w:val="009F37B7"/>
    <w:rsid w:val="009F52F1"/>
    <w:rsid w:val="00A01DAA"/>
    <w:rsid w:val="00A02C5F"/>
    <w:rsid w:val="00A03A94"/>
    <w:rsid w:val="00A10F02"/>
    <w:rsid w:val="00A13466"/>
    <w:rsid w:val="00A153F7"/>
    <w:rsid w:val="00A164B4"/>
    <w:rsid w:val="00A26956"/>
    <w:rsid w:val="00A26EE0"/>
    <w:rsid w:val="00A27486"/>
    <w:rsid w:val="00A37330"/>
    <w:rsid w:val="00A44945"/>
    <w:rsid w:val="00A53724"/>
    <w:rsid w:val="00A559A0"/>
    <w:rsid w:val="00A56066"/>
    <w:rsid w:val="00A57A4E"/>
    <w:rsid w:val="00A619CD"/>
    <w:rsid w:val="00A6696A"/>
    <w:rsid w:val="00A70B05"/>
    <w:rsid w:val="00A73129"/>
    <w:rsid w:val="00A80F1F"/>
    <w:rsid w:val="00A81B58"/>
    <w:rsid w:val="00A82346"/>
    <w:rsid w:val="00A82DCC"/>
    <w:rsid w:val="00A92BA1"/>
    <w:rsid w:val="00A943D2"/>
    <w:rsid w:val="00A95A32"/>
    <w:rsid w:val="00A96797"/>
    <w:rsid w:val="00A97DD8"/>
    <w:rsid w:val="00AA172A"/>
    <w:rsid w:val="00AA3132"/>
    <w:rsid w:val="00AA4969"/>
    <w:rsid w:val="00AA75B7"/>
    <w:rsid w:val="00AB158D"/>
    <w:rsid w:val="00AB4A5D"/>
    <w:rsid w:val="00AB510B"/>
    <w:rsid w:val="00AB5668"/>
    <w:rsid w:val="00AB5EED"/>
    <w:rsid w:val="00AC160D"/>
    <w:rsid w:val="00AC3145"/>
    <w:rsid w:val="00AC650B"/>
    <w:rsid w:val="00AC6AE9"/>
    <w:rsid w:val="00AC6BC6"/>
    <w:rsid w:val="00AC7373"/>
    <w:rsid w:val="00AD187E"/>
    <w:rsid w:val="00AD26D3"/>
    <w:rsid w:val="00AD45A1"/>
    <w:rsid w:val="00AE0448"/>
    <w:rsid w:val="00AE5D22"/>
    <w:rsid w:val="00AE6164"/>
    <w:rsid w:val="00AE65E2"/>
    <w:rsid w:val="00AE6FDD"/>
    <w:rsid w:val="00AE7A4A"/>
    <w:rsid w:val="00AF1460"/>
    <w:rsid w:val="00AF2676"/>
    <w:rsid w:val="00AF4474"/>
    <w:rsid w:val="00B07915"/>
    <w:rsid w:val="00B11C2B"/>
    <w:rsid w:val="00B133C5"/>
    <w:rsid w:val="00B13F8A"/>
    <w:rsid w:val="00B15449"/>
    <w:rsid w:val="00B167C9"/>
    <w:rsid w:val="00B179B0"/>
    <w:rsid w:val="00B20FCC"/>
    <w:rsid w:val="00B3123A"/>
    <w:rsid w:val="00B322FF"/>
    <w:rsid w:val="00B34ED7"/>
    <w:rsid w:val="00B371D9"/>
    <w:rsid w:val="00B3789B"/>
    <w:rsid w:val="00B42E20"/>
    <w:rsid w:val="00B4781F"/>
    <w:rsid w:val="00B52C56"/>
    <w:rsid w:val="00B540A9"/>
    <w:rsid w:val="00B5440C"/>
    <w:rsid w:val="00B5505F"/>
    <w:rsid w:val="00B617B1"/>
    <w:rsid w:val="00B621C5"/>
    <w:rsid w:val="00B62885"/>
    <w:rsid w:val="00B711EC"/>
    <w:rsid w:val="00B7264E"/>
    <w:rsid w:val="00B74045"/>
    <w:rsid w:val="00B742C7"/>
    <w:rsid w:val="00B77F2A"/>
    <w:rsid w:val="00B93086"/>
    <w:rsid w:val="00B93656"/>
    <w:rsid w:val="00BA19ED"/>
    <w:rsid w:val="00BA4B8D"/>
    <w:rsid w:val="00BA637A"/>
    <w:rsid w:val="00BA6778"/>
    <w:rsid w:val="00BA7FE5"/>
    <w:rsid w:val="00BB51C3"/>
    <w:rsid w:val="00BC0F7D"/>
    <w:rsid w:val="00BC177F"/>
    <w:rsid w:val="00BC56E2"/>
    <w:rsid w:val="00BD3818"/>
    <w:rsid w:val="00BD7D31"/>
    <w:rsid w:val="00BE202A"/>
    <w:rsid w:val="00BE3255"/>
    <w:rsid w:val="00BE6A44"/>
    <w:rsid w:val="00BF128E"/>
    <w:rsid w:val="00BF167D"/>
    <w:rsid w:val="00BF35F7"/>
    <w:rsid w:val="00BF4A0A"/>
    <w:rsid w:val="00BF5C4B"/>
    <w:rsid w:val="00C01FFE"/>
    <w:rsid w:val="00C0287B"/>
    <w:rsid w:val="00C03BBF"/>
    <w:rsid w:val="00C05D3C"/>
    <w:rsid w:val="00C074DD"/>
    <w:rsid w:val="00C07BAE"/>
    <w:rsid w:val="00C07E75"/>
    <w:rsid w:val="00C10F93"/>
    <w:rsid w:val="00C1496A"/>
    <w:rsid w:val="00C209B5"/>
    <w:rsid w:val="00C31544"/>
    <w:rsid w:val="00C329DD"/>
    <w:rsid w:val="00C33079"/>
    <w:rsid w:val="00C37123"/>
    <w:rsid w:val="00C44790"/>
    <w:rsid w:val="00C45231"/>
    <w:rsid w:val="00C47B5A"/>
    <w:rsid w:val="00C551FF"/>
    <w:rsid w:val="00C57B35"/>
    <w:rsid w:val="00C641F2"/>
    <w:rsid w:val="00C70BF3"/>
    <w:rsid w:val="00C7246F"/>
    <w:rsid w:val="00C72833"/>
    <w:rsid w:val="00C7286B"/>
    <w:rsid w:val="00C76FD0"/>
    <w:rsid w:val="00C80F1D"/>
    <w:rsid w:val="00C85B84"/>
    <w:rsid w:val="00C87324"/>
    <w:rsid w:val="00C91962"/>
    <w:rsid w:val="00C93F40"/>
    <w:rsid w:val="00C95041"/>
    <w:rsid w:val="00C97F57"/>
    <w:rsid w:val="00CA220F"/>
    <w:rsid w:val="00CA3D0C"/>
    <w:rsid w:val="00CA450B"/>
    <w:rsid w:val="00CA7957"/>
    <w:rsid w:val="00CB206A"/>
    <w:rsid w:val="00CB4DC4"/>
    <w:rsid w:val="00CC0DFD"/>
    <w:rsid w:val="00CC2C07"/>
    <w:rsid w:val="00CC5000"/>
    <w:rsid w:val="00CC74D4"/>
    <w:rsid w:val="00CD0917"/>
    <w:rsid w:val="00CD11EA"/>
    <w:rsid w:val="00CD3946"/>
    <w:rsid w:val="00CD5CBE"/>
    <w:rsid w:val="00CE1950"/>
    <w:rsid w:val="00CE58E8"/>
    <w:rsid w:val="00CE6EB1"/>
    <w:rsid w:val="00CF2E22"/>
    <w:rsid w:val="00CF46AA"/>
    <w:rsid w:val="00D01074"/>
    <w:rsid w:val="00D01419"/>
    <w:rsid w:val="00D05020"/>
    <w:rsid w:val="00D1138F"/>
    <w:rsid w:val="00D1298F"/>
    <w:rsid w:val="00D13FAC"/>
    <w:rsid w:val="00D14B23"/>
    <w:rsid w:val="00D16B26"/>
    <w:rsid w:val="00D31AE0"/>
    <w:rsid w:val="00D52D7F"/>
    <w:rsid w:val="00D5496C"/>
    <w:rsid w:val="00D56B69"/>
    <w:rsid w:val="00D56E0D"/>
    <w:rsid w:val="00D572BC"/>
    <w:rsid w:val="00D57972"/>
    <w:rsid w:val="00D64B8F"/>
    <w:rsid w:val="00D675A9"/>
    <w:rsid w:val="00D733CF"/>
    <w:rsid w:val="00D738D6"/>
    <w:rsid w:val="00D73D60"/>
    <w:rsid w:val="00D755EB"/>
    <w:rsid w:val="00D76048"/>
    <w:rsid w:val="00D829EE"/>
    <w:rsid w:val="00D82E6F"/>
    <w:rsid w:val="00D833B5"/>
    <w:rsid w:val="00D84C24"/>
    <w:rsid w:val="00D87E00"/>
    <w:rsid w:val="00D9134D"/>
    <w:rsid w:val="00D92DBD"/>
    <w:rsid w:val="00DA3A71"/>
    <w:rsid w:val="00DA4D70"/>
    <w:rsid w:val="00DA4DB4"/>
    <w:rsid w:val="00DA588F"/>
    <w:rsid w:val="00DA691B"/>
    <w:rsid w:val="00DA7A03"/>
    <w:rsid w:val="00DB1818"/>
    <w:rsid w:val="00DB2222"/>
    <w:rsid w:val="00DB2A89"/>
    <w:rsid w:val="00DB5E07"/>
    <w:rsid w:val="00DB7434"/>
    <w:rsid w:val="00DC309B"/>
    <w:rsid w:val="00DC4DA2"/>
    <w:rsid w:val="00DC52A7"/>
    <w:rsid w:val="00DC6469"/>
    <w:rsid w:val="00DD2BFA"/>
    <w:rsid w:val="00DD39C6"/>
    <w:rsid w:val="00DD4C17"/>
    <w:rsid w:val="00DD5D8F"/>
    <w:rsid w:val="00DD74A5"/>
    <w:rsid w:val="00DE417E"/>
    <w:rsid w:val="00DE764A"/>
    <w:rsid w:val="00DF0B9C"/>
    <w:rsid w:val="00DF1233"/>
    <w:rsid w:val="00DF2B1F"/>
    <w:rsid w:val="00DF6296"/>
    <w:rsid w:val="00DF62CD"/>
    <w:rsid w:val="00E004A0"/>
    <w:rsid w:val="00E07D01"/>
    <w:rsid w:val="00E12B9D"/>
    <w:rsid w:val="00E13AC6"/>
    <w:rsid w:val="00E1476F"/>
    <w:rsid w:val="00E16509"/>
    <w:rsid w:val="00E169B7"/>
    <w:rsid w:val="00E3320E"/>
    <w:rsid w:val="00E41CCD"/>
    <w:rsid w:val="00E43E04"/>
    <w:rsid w:val="00E44582"/>
    <w:rsid w:val="00E54F31"/>
    <w:rsid w:val="00E608DA"/>
    <w:rsid w:val="00E62525"/>
    <w:rsid w:val="00E65F58"/>
    <w:rsid w:val="00E730C6"/>
    <w:rsid w:val="00E77645"/>
    <w:rsid w:val="00E807D3"/>
    <w:rsid w:val="00E81994"/>
    <w:rsid w:val="00E8659C"/>
    <w:rsid w:val="00EA15B0"/>
    <w:rsid w:val="00EA5EA7"/>
    <w:rsid w:val="00EA7847"/>
    <w:rsid w:val="00EB06FD"/>
    <w:rsid w:val="00EB1FF7"/>
    <w:rsid w:val="00EB34B0"/>
    <w:rsid w:val="00EB4229"/>
    <w:rsid w:val="00EC4A25"/>
    <w:rsid w:val="00EC6582"/>
    <w:rsid w:val="00EC6AF6"/>
    <w:rsid w:val="00EC6F06"/>
    <w:rsid w:val="00ED796B"/>
    <w:rsid w:val="00ED7C86"/>
    <w:rsid w:val="00EE185E"/>
    <w:rsid w:val="00EE49F2"/>
    <w:rsid w:val="00EE4C8D"/>
    <w:rsid w:val="00EE606D"/>
    <w:rsid w:val="00EE6AA7"/>
    <w:rsid w:val="00EE7BAD"/>
    <w:rsid w:val="00EF03C9"/>
    <w:rsid w:val="00EF58DD"/>
    <w:rsid w:val="00EF608C"/>
    <w:rsid w:val="00F019F5"/>
    <w:rsid w:val="00F025A2"/>
    <w:rsid w:val="00F04712"/>
    <w:rsid w:val="00F13360"/>
    <w:rsid w:val="00F15206"/>
    <w:rsid w:val="00F22EC7"/>
    <w:rsid w:val="00F24CA9"/>
    <w:rsid w:val="00F2582A"/>
    <w:rsid w:val="00F325C8"/>
    <w:rsid w:val="00F34834"/>
    <w:rsid w:val="00F35648"/>
    <w:rsid w:val="00F47744"/>
    <w:rsid w:val="00F5396B"/>
    <w:rsid w:val="00F57CC1"/>
    <w:rsid w:val="00F57E4B"/>
    <w:rsid w:val="00F61A37"/>
    <w:rsid w:val="00F63EB2"/>
    <w:rsid w:val="00F653B8"/>
    <w:rsid w:val="00F67900"/>
    <w:rsid w:val="00F752FB"/>
    <w:rsid w:val="00F8462B"/>
    <w:rsid w:val="00F848C1"/>
    <w:rsid w:val="00F851EE"/>
    <w:rsid w:val="00F86CF8"/>
    <w:rsid w:val="00F87A09"/>
    <w:rsid w:val="00F9008D"/>
    <w:rsid w:val="00F90C89"/>
    <w:rsid w:val="00FA1266"/>
    <w:rsid w:val="00FA6234"/>
    <w:rsid w:val="00FA6E10"/>
    <w:rsid w:val="00FB5086"/>
    <w:rsid w:val="00FB5568"/>
    <w:rsid w:val="00FC0847"/>
    <w:rsid w:val="00FC1192"/>
    <w:rsid w:val="00FC4A8A"/>
    <w:rsid w:val="00FC5AC2"/>
    <w:rsid w:val="00FC7E52"/>
    <w:rsid w:val="00FD0BF9"/>
    <w:rsid w:val="00FD614B"/>
    <w:rsid w:val="00FE2A1E"/>
    <w:rsid w:val="00FE7186"/>
    <w:rsid w:val="00FE7D33"/>
    <w:rsid w:val="00FF5C8B"/>
    <w:rsid w:val="00FF6452"/>
    <w:rsid w:val="7A42DD2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FD80FFD8-59E8-4D0E-A5D6-5C78E7FE9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2" w:qFormat="1"/>
    <w:lsdException w:name="heading 3" w:uiPriority="9" w:qFormat="1"/>
    <w:lsdException w:name="heading 4" w:uiPriority="9" w:qFormat="1"/>
    <w:lsdException w:name="heading 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uiPriority w:val="2"/>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6"/>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uiPriority w:val="99"/>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link w:val="ListBulletChar"/>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FC7E52"/>
    <w:rPr>
      <w:b/>
      <w:position w:val="6"/>
      <w:sz w:val="16"/>
    </w:rPr>
  </w:style>
  <w:style w:type="paragraph" w:customStyle="1" w:styleId="INDENT1">
    <w:name w:val="INDENT1"/>
    <w:basedOn w:val="Normal"/>
    <w:rsid w:val="00FC7E52"/>
    <w:pPr>
      <w:overflowPunct w:val="0"/>
      <w:autoSpaceDE w:val="0"/>
      <w:autoSpaceDN w:val="0"/>
      <w:adjustRightInd w:val="0"/>
      <w:ind w:left="851"/>
      <w:textAlignment w:val="baseline"/>
    </w:pPr>
  </w:style>
  <w:style w:type="paragraph" w:customStyle="1" w:styleId="INDENT2">
    <w:name w:val="INDENT2"/>
    <w:basedOn w:val="Normal"/>
    <w:rsid w:val="00FC7E52"/>
    <w:pPr>
      <w:overflowPunct w:val="0"/>
      <w:autoSpaceDE w:val="0"/>
      <w:autoSpaceDN w:val="0"/>
      <w:adjustRightInd w:val="0"/>
      <w:ind w:left="1135" w:hanging="284"/>
      <w:textAlignment w:val="baseline"/>
    </w:pPr>
  </w:style>
  <w:style w:type="paragraph" w:customStyle="1" w:styleId="INDENT3">
    <w:name w:val="INDENT3"/>
    <w:basedOn w:val="Normal"/>
    <w:rsid w:val="00FC7E52"/>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C7E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C7E52"/>
    <w:pPr>
      <w:keepNext/>
      <w:keepLines/>
      <w:overflowPunct w:val="0"/>
      <w:autoSpaceDE w:val="0"/>
      <w:autoSpaceDN w:val="0"/>
      <w:adjustRightInd w:val="0"/>
      <w:textAlignment w:val="baseline"/>
    </w:pPr>
    <w:rPr>
      <w:b/>
    </w:rPr>
  </w:style>
  <w:style w:type="paragraph" w:customStyle="1" w:styleId="enumlev2">
    <w:name w:val="enumlev2"/>
    <w:basedOn w:val="Normal"/>
    <w:rsid w:val="00FC7E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FC7E52"/>
    <w:pPr>
      <w:keepNext/>
      <w:keepLines/>
      <w:overflowPunct w:val="0"/>
      <w:autoSpaceDE w:val="0"/>
      <w:autoSpaceDN w:val="0"/>
      <w:adjustRightInd w:val="0"/>
      <w:spacing w:before="240"/>
      <w:ind w:left="1418"/>
      <w:textAlignment w:val="baseline"/>
    </w:pPr>
    <w:rPr>
      <w:rFonts w:ascii="Arial" w:hAnsi="Arial"/>
      <w:b/>
      <w:sz w:val="36"/>
    </w:rPr>
  </w:style>
  <w:style w:type="character" w:styleId="CommentReference">
    <w:name w:val="annotation reference"/>
    <w:rsid w:val="00FC7E52"/>
    <w:rPr>
      <w:sz w:val="16"/>
    </w:rPr>
  </w:style>
  <w:style w:type="paragraph" w:customStyle="1" w:styleId="Bullet">
    <w:name w:val="Bullet"/>
    <w:basedOn w:val="Normal"/>
    <w:rsid w:val="00FC7E52"/>
    <w:pPr>
      <w:widowControl w:val="0"/>
      <w:numPr>
        <w:numId w:val="15"/>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lang w:eastAsia="zh-CN"/>
    </w:rPr>
  </w:style>
  <w:style w:type="paragraph" w:customStyle="1" w:styleId="SDPtext">
    <w:name w:val="SDPtext"/>
    <w:basedOn w:val="Normal"/>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eastAsia="zh-CN"/>
    </w:rPr>
  </w:style>
  <w:style w:type="paragraph" w:customStyle="1" w:styleId="Tableheader">
    <w:name w:val="Table header"/>
    <w:basedOn w:val="Normal"/>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eastAsia="zh-CN"/>
    </w:rPr>
  </w:style>
  <w:style w:type="paragraph" w:customStyle="1" w:styleId="Note">
    <w:name w:val="Note"/>
    <w:basedOn w:val="Normal"/>
    <w:link w:val="NoteChar"/>
    <w:qFormat/>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Normal"/>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character" w:customStyle="1" w:styleId="Heading4Char">
    <w:name w:val="Heading 4 Char"/>
    <w:link w:val="Heading4"/>
    <w:uiPriority w:val="9"/>
    <w:rsid w:val="00FC7E52"/>
    <w:rPr>
      <w:rFonts w:ascii="Arial" w:hAnsi="Arial"/>
      <w:sz w:val="24"/>
      <w:lang w:eastAsia="en-US"/>
    </w:rPr>
  </w:style>
  <w:style w:type="paragraph" w:customStyle="1" w:styleId="11BodyText">
    <w:name w:val="11 BodyText"/>
    <w:basedOn w:val="Normal"/>
    <w:rsid w:val="00FC7E52"/>
    <w:pPr>
      <w:overflowPunct w:val="0"/>
      <w:autoSpaceDE w:val="0"/>
      <w:autoSpaceDN w:val="0"/>
      <w:adjustRightInd w:val="0"/>
      <w:spacing w:after="220"/>
      <w:ind w:left="1298"/>
      <w:textAlignment w:val="baseline"/>
    </w:pPr>
    <w:rPr>
      <w:rFonts w:ascii="Arial" w:hAnsi="Arial"/>
      <w:sz w:val="22"/>
    </w:rPr>
  </w:style>
  <w:style w:type="table" w:customStyle="1" w:styleId="TableGrid1">
    <w:name w:val="Table Grid1"/>
    <w:basedOn w:val="TableNormal"/>
    <w:next w:val="TableGrid"/>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eastAsia="SimSun"/>
      <w:lang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Normal"/>
    <w:next w:val="Normal"/>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eastAsia="zh-CN"/>
    </w:rPr>
  </w:style>
  <w:style w:type="paragraph" w:customStyle="1" w:styleId="StyleEditorsnoteViolet">
    <w:name w:val="Style Editor's note + Violet"/>
    <w:basedOn w:val="Editorsnote0"/>
    <w:rsid w:val="00FC7E52"/>
  </w:style>
  <w:style w:type="character" w:customStyle="1" w:styleId="Heading1Char">
    <w:name w:val="Heading 1 Char"/>
    <w:link w:val="Heading1"/>
    <w:uiPriority w:val="9"/>
    <w:rsid w:val="00FC7E52"/>
    <w:rPr>
      <w:rFonts w:ascii="Arial" w:hAnsi="Arial"/>
      <w:sz w:val="36"/>
      <w:lang w:eastAsia="en-US"/>
    </w:rPr>
  </w:style>
  <w:style w:type="paragraph" w:customStyle="1" w:styleId="FL">
    <w:name w:val="FL"/>
    <w:basedOn w:val="Normal"/>
    <w:rsid w:val="00FC7E52"/>
    <w:pPr>
      <w:keepNext/>
      <w:keepLines/>
      <w:overflowPunct w:val="0"/>
      <w:autoSpaceDE w:val="0"/>
      <w:autoSpaceDN w:val="0"/>
      <w:adjustRightInd w:val="0"/>
      <w:spacing w:before="60"/>
      <w:jc w:val="center"/>
      <w:textAlignment w:val="baseline"/>
    </w:pPr>
    <w:rPr>
      <w:rFonts w:ascii="Arial" w:hAnsi="Arial"/>
      <w:b/>
    </w:rPr>
  </w:style>
  <w:style w:type="paragraph" w:customStyle="1" w:styleId="ew0">
    <w:name w:val="ew"/>
    <w:basedOn w:val="Normal"/>
    <w:rsid w:val="00FC7E52"/>
    <w:pPr>
      <w:spacing w:before="100" w:beforeAutospacing="1" w:after="100" w:afterAutospacing="1"/>
    </w:pPr>
    <w:rPr>
      <w:rFonts w:eastAsia="Batang"/>
      <w:sz w:val="24"/>
      <w:szCs w:val="24"/>
      <w:lang w:eastAsia="ja-JP"/>
    </w:rPr>
  </w:style>
  <w:style w:type="paragraph" w:customStyle="1" w:styleId="InformationDetail">
    <w:name w:val="Information Detail"/>
    <w:basedOn w:val="BodyText"/>
    <w:next w:val="BodyText"/>
    <w:rsid w:val="00FC7E52"/>
    <w:pPr>
      <w:tabs>
        <w:tab w:val="num" w:pos="-1832"/>
        <w:tab w:val="num" w:pos="720"/>
      </w:tabs>
      <w:overflowPunct w:val="0"/>
      <w:autoSpaceDE w:val="0"/>
      <w:autoSpaceDN w:val="0"/>
      <w:adjustRightInd w:val="0"/>
      <w:ind w:left="720" w:hanging="360"/>
      <w:textAlignment w:val="baseline"/>
    </w:pPr>
    <w:rPr>
      <w:rFonts w:ascii="Courier New" w:eastAsia="SimSun" w:hAnsi="Courier New"/>
    </w:rPr>
  </w:style>
  <w:style w:type="character" w:customStyle="1" w:styleId="ListBulletChar">
    <w:name w:val="List Bullet Char"/>
    <w:link w:val="ListBullet"/>
    <w:locked/>
    <w:rsid w:val="00FC7E52"/>
    <w:rPr>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FC7E52"/>
    <w:rPr>
      <w:rFonts w:ascii="Arial" w:hAnsi="Arial"/>
      <w:sz w:val="32"/>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uiPriority w:val="9"/>
    <w:rsid w:val="00FC7E52"/>
    <w:rPr>
      <w:rFonts w:ascii="Arial" w:hAnsi="Arial"/>
      <w:sz w:val="28"/>
      <w:lang w:eastAsia="en-US"/>
    </w:rPr>
  </w:style>
  <w:style w:type="character" w:customStyle="1" w:styleId="Heading8Char">
    <w:name w:val="Heading 8 Char"/>
    <w:link w:val="Heading8"/>
    <w:uiPriority w:val="9"/>
    <w:rsid w:val="00FC7E52"/>
    <w:rPr>
      <w:rFonts w:ascii="Arial" w:hAnsi="Arial"/>
      <w:sz w:val="36"/>
      <w:lang w:eastAsia="en-US"/>
    </w:rPr>
  </w:style>
  <w:style w:type="paragraph" w:customStyle="1" w:styleId="CRCoverPage">
    <w:name w:val="CR Cover Page"/>
    <w:rsid w:val="00FC7E52"/>
    <w:pPr>
      <w:spacing w:after="120"/>
    </w:pPr>
    <w:rPr>
      <w:rFonts w:ascii="Arial" w:eastAsia="Malgun Gothic" w:hAnsi="Arial"/>
      <w:lang w:eastAsia="en-US"/>
    </w:rPr>
  </w:style>
  <w:style w:type="paragraph" w:customStyle="1" w:styleId="tdoc-header">
    <w:name w:val="tdoc-header"/>
    <w:rsid w:val="00FC7E52"/>
    <w:rPr>
      <w:rFonts w:ascii="Arial" w:eastAsia="Malgun Gothic" w:hAnsi="Arial"/>
      <w:sz w:val="24"/>
      <w:lang w:eastAsia="en-US"/>
    </w:rPr>
  </w:style>
  <w:style w:type="paragraph" w:customStyle="1" w:styleId="TableStyle">
    <w:name w:val="Table Style"/>
    <w:basedOn w:val="BodyText"/>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eastAsia="Malgun Gothic"/>
      <w:sz w:val="22"/>
      <w:lang w:eastAsia="zh-CN"/>
    </w:rPr>
  </w:style>
  <w:style w:type="numbering" w:customStyle="1" w:styleId="NoList1">
    <w:name w:val="No List1"/>
    <w:next w:val="NoList"/>
    <w:semiHidden/>
    <w:rsid w:val="00FC7E52"/>
  </w:style>
  <w:style w:type="paragraph" w:customStyle="1" w:styleId="Normal0">
    <w:name w:val="Normal_"/>
    <w:basedOn w:val="Normal"/>
    <w:semiHidden/>
    <w:rsid w:val="00FC7E52"/>
    <w:pPr>
      <w:spacing w:after="160" w:line="240" w:lineRule="exact"/>
    </w:pPr>
    <w:rPr>
      <w:rFonts w:ascii="Arial" w:eastAsia="SimSun" w:hAnsi="Arial" w:cs="Arial"/>
      <w:color w:val="0000FF"/>
      <w:kern w:val="2"/>
      <w:lang w:eastAsia="zh-CN"/>
    </w:rPr>
  </w:style>
  <w:style w:type="character" w:customStyle="1" w:styleId="TALCar">
    <w:name w:val="TAL Car"/>
    <w:link w:val="TAL"/>
    <w:rsid w:val="00FC7E52"/>
    <w:rPr>
      <w:rFonts w:ascii="Arial" w:hAnsi="Arial"/>
      <w:sz w:val="18"/>
      <w:lang w:eastAsia="en-US"/>
    </w:rPr>
  </w:style>
  <w:style w:type="character" w:customStyle="1" w:styleId="B1Char">
    <w:name w:val="B1 Char"/>
    <w:link w:val="B1"/>
    <w:qFormat/>
    <w:rsid w:val="00FC7E52"/>
    <w:rPr>
      <w:lang w:eastAsia="en-US"/>
    </w:rPr>
  </w:style>
  <w:style w:type="character" w:customStyle="1" w:styleId="EXChar">
    <w:name w:val="EX Char"/>
    <w:link w:val="EX"/>
    <w:rsid w:val="00FC7E52"/>
    <w:rPr>
      <w:lang w:eastAsia="en-US"/>
    </w:rPr>
  </w:style>
  <w:style w:type="character" w:customStyle="1" w:styleId="NOChar">
    <w:name w:val="NO Char"/>
    <w:link w:val="NO"/>
    <w:rsid w:val="00FC7E52"/>
    <w:rPr>
      <w:lang w:eastAsia="en-US"/>
    </w:rPr>
  </w:style>
  <w:style w:type="paragraph" w:customStyle="1" w:styleId="Listnumbered">
    <w:name w:val="List numbered"/>
    <w:basedOn w:val="Normal"/>
    <w:rsid w:val="00FC7E52"/>
    <w:pPr>
      <w:widowControl w:val="0"/>
      <w:numPr>
        <w:numId w:val="16"/>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 w:val="22"/>
      <w:lang w:eastAsia="zh-CN"/>
    </w:rPr>
  </w:style>
  <w:style w:type="paragraph" w:customStyle="1" w:styleId="AsciiDiagram">
    <w:name w:val="AsciiDiagram"/>
    <w:basedOn w:val="Normal"/>
    <w:qFormat/>
    <w:rsid w:val="00FC7E52"/>
    <w:pPr>
      <w:keepLines/>
      <w:spacing w:before="160" w:after="160"/>
    </w:pPr>
    <w:rPr>
      <w:rFonts w:ascii="Courier New" w:hAnsi="Courier New" w:cs="Courier New"/>
    </w:rPr>
  </w:style>
  <w:style w:type="character" w:customStyle="1" w:styleId="TFChar">
    <w:name w:val="TF Char"/>
    <w:link w:val="TF"/>
    <w:rsid w:val="00FC7E52"/>
    <w:rPr>
      <w:rFonts w:ascii="Arial" w:hAnsi="Arial"/>
      <w:b/>
      <w:lang w:eastAsia="en-US"/>
    </w:rPr>
  </w:style>
  <w:style w:type="character" w:customStyle="1" w:styleId="TAHCar">
    <w:name w:val="TAH Car"/>
    <w:link w:val="TAH"/>
    <w:rsid w:val="00FC7E52"/>
    <w:rPr>
      <w:rFonts w:ascii="Arial" w:hAnsi="Arial"/>
      <w:b/>
      <w:sz w:val="18"/>
      <w:lang w:eastAsia="en-US"/>
    </w:rPr>
  </w:style>
  <w:style w:type="numbering" w:customStyle="1" w:styleId="NoList2">
    <w:name w:val="No List2"/>
    <w:next w:val="NoList"/>
    <w:semiHidden/>
    <w:rsid w:val="00FC7E52"/>
  </w:style>
  <w:style w:type="table" w:customStyle="1" w:styleId="TableGrid2">
    <w:name w:val="Table Grid2"/>
    <w:basedOn w:val="TableNormal"/>
    <w:next w:val="TableGrid"/>
    <w:uiPriority w:val="39"/>
    <w:locked/>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lang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eastAsia="SimSun"/>
      <w:lang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FC7E52"/>
  </w:style>
  <w:style w:type="character" w:customStyle="1" w:styleId="ListParagraphChar">
    <w:name w:val="List Paragraph Char"/>
    <w:link w:val="ListParagraph"/>
    <w:uiPriority w:val="34"/>
    <w:rsid w:val="00FC7E52"/>
    <w:rPr>
      <w:lang w:eastAsia="en-US"/>
    </w:rPr>
  </w:style>
  <w:style w:type="paragraph" w:customStyle="1" w:styleId="N1">
    <w:name w:val="N1"/>
    <w:basedOn w:val="Normal"/>
    <w:link w:val="N1Char"/>
    <w:qFormat/>
    <w:rsid w:val="00FC7E52"/>
    <w:pPr>
      <w:spacing w:after="0"/>
      <w:ind w:left="634"/>
    </w:pPr>
    <w:rPr>
      <w:rFonts w:ascii="Calibri" w:eastAsia="MS Mincho" w:hAnsi="Calibri" w:cs="Calibri"/>
      <w:sz w:val="22"/>
      <w:szCs w:val="22"/>
      <w:lang w:eastAsia="ko-KR" w:bidi="hi-IN"/>
    </w:rPr>
  </w:style>
  <w:style w:type="character" w:customStyle="1" w:styleId="N1Char">
    <w:name w:val="N1 Char"/>
    <w:link w:val="N1"/>
    <w:rsid w:val="00FC7E52"/>
    <w:rPr>
      <w:rFonts w:ascii="Calibri" w:eastAsia="MS Mincho" w:hAnsi="Calibri" w:cs="Calibri"/>
      <w:sz w:val="22"/>
      <w:szCs w:val="22"/>
      <w:lang w:eastAsia="ko-KR" w:bidi="hi-IN"/>
    </w:rPr>
  </w:style>
  <w:style w:type="paragraph" w:customStyle="1" w:styleId="Formula">
    <w:name w:val="Formula"/>
    <w:basedOn w:val="Normal"/>
    <w:rsid w:val="00FC7E52"/>
    <w:pPr>
      <w:tabs>
        <w:tab w:val="right" w:pos="9749"/>
      </w:tabs>
      <w:spacing w:after="220" w:line="240" w:lineRule="atLeast"/>
      <w:ind w:left="403"/>
    </w:pPr>
    <w:rPr>
      <w:rFonts w:ascii="Cambria" w:eastAsia="Calibri" w:hAnsi="Cambria"/>
      <w:sz w:val="22"/>
      <w:szCs w:val="22"/>
    </w:rPr>
  </w:style>
  <w:style w:type="paragraph" w:customStyle="1" w:styleId="Bulleted">
    <w:name w:val="Bulleted"/>
    <w:basedOn w:val="Normal"/>
    <w:rsid w:val="00FC7E52"/>
    <w:pPr>
      <w:numPr>
        <w:numId w:val="19"/>
      </w:numPr>
      <w:spacing w:after="0"/>
    </w:pPr>
    <w:rPr>
      <w:rFonts w:ascii="Arial" w:hAnsi="Arial"/>
      <w:sz w:val="22"/>
      <w:szCs w:val="24"/>
    </w:rPr>
  </w:style>
  <w:style w:type="character" w:customStyle="1" w:styleId="CaptionChar">
    <w:name w:val="Caption Char"/>
    <w:link w:val="Caption"/>
    <w:locked/>
    <w:rsid w:val="00FC7E52"/>
    <w:rPr>
      <w:i/>
      <w:iCs/>
      <w:color w:val="44546A" w:themeColor="text2"/>
      <w:sz w:val="18"/>
      <w:szCs w:val="18"/>
      <w:lang w:eastAsia="en-US"/>
    </w:rPr>
  </w:style>
  <w:style w:type="character" w:styleId="LineNumber">
    <w:name w:val="line number"/>
    <w:rsid w:val="00FC7E52"/>
    <w:rPr>
      <w:rFonts w:ascii="Arial" w:hAnsi="Arial"/>
      <w:color w:val="808080"/>
      <w:sz w:val="14"/>
    </w:rPr>
  </w:style>
  <w:style w:type="character" w:styleId="PageNumber">
    <w:name w:val="page number"/>
    <w:rsid w:val="00FC7E52"/>
  </w:style>
  <w:style w:type="table" w:styleId="Table3Deffects1">
    <w:name w:val="Table 3D effects 1"/>
    <w:basedOn w:val="TableNormal"/>
    <w:rsid w:val="00FC7E52"/>
    <w:pPr>
      <w:overflowPunct w:val="0"/>
      <w:autoSpaceDE w:val="0"/>
      <w:autoSpaceDN w:val="0"/>
      <w:adjustRightInd w:val="0"/>
      <w:spacing w:after="180"/>
      <w:textAlignment w:val="baseline"/>
    </w:pPr>
    <w:rPr>
      <w:rFonts w:ascii="CG Times (WN)" w:eastAsia="MS Mincho" w:hAnsi="CG Times (WN)"/>
      <w:lang w:bidi="bn-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basedOn w:val="Normal"/>
    <w:link w:val="HeadingChar"/>
    <w:rsid w:val="00FC7E52"/>
    <w:pPr>
      <w:widowControl w:val="0"/>
      <w:spacing w:after="120" w:line="240" w:lineRule="atLeast"/>
      <w:ind w:left="1260" w:hanging="551"/>
    </w:pPr>
    <w:rPr>
      <w:rFonts w:ascii="Arial" w:eastAsia="MS Mincho" w:hAnsi="Arial"/>
      <w:b/>
      <w:sz w:val="22"/>
    </w:rPr>
  </w:style>
  <w:style w:type="character" w:styleId="HTMLTypewriter">
    <w:name w:val="HTML Typewriter"/>
    <w:rsid w:val="00FC7E52"/>
    <w:rPr>
      <w:rFonts w:ascii="Courier New" w:eastAsia="Times New Roman" w:hAnsi="Courier New" w:cs="Courier New"/>
      <w:color w:val="0000FF"/>
      <w:kern w:val="2"/>
      <w:sz w:val="20"/>
      <w:szCs w:val="20"/>
      <w:lang w:val="en-US" w:eastAsia="zh-CN" w:bidi="ar-SA"/>
    </w:rPr>
  </w:style>
  <w:style w:type="paragraph" w:customStyle="1" w:styleId="zzCover">
    <w:name w:val="zzCover"/>
    <w:basedOn w:val="Normal"/>
    <w:rsid w:val="00FC7E52"/>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C7E52"/>
    <w:pPr>
      <w:spacing w:before="1800" w:after="960"/>
    </w:pPr>
    <w:rPr>
      <w:rFonts w:ascii="Arial" w:eastAsia="SimSun" w:hAnsi="Arial"/>
      <w:b/>
      <w:sz w:val="48"/>
      <w:szCs w:val="24"/>
      <w:lang w:eastAsia="ja-JP"/>
    </w:rPr>
  </w:style>
  <w:style w:type="character" w:styleId="EndnoteReference">
    <w:name w:val="endnote reference"/>
    <w:rsid w:val="00FC7E52"/>
    <w:rPr>
      <w:vertAlign w:val="superscript"/>
    </w:rPr>
  </w:style>
  <w:style w:type="paragraph" w:customStyle="1" w:styleId="ColorfulShading-Accent11">
    <w:name w:val="Colorful Shading - Accent 11"/>
    <w:hidden/>
    <w:uiPriority w:val="71"/>
    <w:rsid w:val="00FC7E52"/>
    <w:rPr>
      <w:rFonts w:eastAsia="MS Mincho"/>
      <w:sz w:val="24"/>
      <w:lang w:eastAsia="en-US"/>
    </w:rPr>
  </w:style>
  <w:style w:type="paragraph" w:customStyle="1" w:styleId="Default">
    <w:name w:val="Default"/>
    <w:rsid w:val="00FC7E52"/>
    <w:pPr>
      <w:autoSpaceDE w:val="0"/>
      <w:autoSpaceDN w:val="0"/>
      <w:adjustRightInd w:val="0"/>
    </w:pPr>
    <w:rPr>
      <w:rFonts w:eastAsia="MS Mincho"/>
      <w:color w:val="000000"/>
      <w:sz w:val="24"/>
      <w:szCs w:val="24"/>
      <w:lang w:eastAsia="ja-JP"/>
    </w:rPr>
  </w:style>
  <w:style w:type="character" w:customStyle="1" w:styleId="apple-converted-space">
    <w:name w:val="apple-converted-space"/>
    <w:rsid w:val="00FC7E52"/>
  </w:style>
  <w:style w:type="character" w:styleId="Strong">
    <w:name w:val="Strong"/>
    <w:uiPriority w:val="22"/>
    <w:qFormat/>
    <w:rsid w:val="00FC7E52"/>
    <w:rPr>
      <w:b/>
      <w:bCs/>
    </w:rPr>
  </w:style>
  <w:style w:type="character" w:customStyle="1" w:styleId="tgc">
    <w:name w:val="_tgc"/>
    <w:rsid w:val="00FC7E52"/>
  </w:style>
  <w:style w:type="character" w:customStyle="1" w:styleId="d8e">
    <w:name w:val="_d8e"/>
    <w:rsid w:val="00FC7E52"/>
  </w:style>
  <w:style w:type="character" w:customStyle="1" w:styleId="HeadingChar">
    <w:name w:val="Heading Char"/>
    <w:link w:val="Heading"/>
    <w:rsid w:val="00FC7E52"/>
    <w:rPr>
      <w:rFonts w:ascii="Arial" w:eastAsia="MS Mincho" w:hAnsi="Arial"/>
      <w:b/>
      <w:sz w:val="22"/>
      <w:lang w:eastAsia="en-US"/>
    </w:rPr>
  </w:style>
  <w:style w:type="paragraph" w:customStyle="1" w:styleId="Literaturverzeichnis1">
    <w:name w:val="Literaturverzeichnis1"/>
    <w:basedOn w:val="Normal"/>
    <w:rsid w:val="00FC7E52"/>
    <w:pPr>
      <w:numPr>
        <w:numId w:val="20"/>
      </w:numPr>
      <w:tabs>
        <w:tab w:val="clear" w:pos="360"/>
        <w:tab w:val="left" w:pos="660"/>
      </w:tabs>
      <w:spacing w:after="240" w:line="230" w:lineRule="atLeast"/>
      <w:ind w:left="660" w:hanging="660"/>
      <w:jc w:val="both"/>
    </w:pPr>
    <w:rPr>
      <w:rFonts w:ascii="Arial" w:eastAsia="MS Mincho" w:hAnsi="Arial"/>
      <w:lang w:eastAsia="ja-JP"/>
    </w:rPr>
  </w:style>
  <w:style w:type="paragraph" w:customStyle="1" w:styleId="WBtabletxt">
    <w:name w:val="WB table txt"/>
    <w:basedOn w:val="Normal"/>
    <w:rsid w:val="00FC7E52"/>
    <w:pPr>
      <w:spacing w:before="120" w:after="0"/>
    </w:pPr>
    <w:rPr>
      <w:rFonts w:ascii="Arial" w:eastAsia="SimSun" w:hAnsi="Arial"/>
      <w:color w:val="000000"/>
      <w:sz w:val="18"/>
    </w:rPr>
  </w:style>
  <w:style w:type="paragraph" w:customStyle="1" w:styleId="WBtablehead">
    <w:name w:val="WB table head"/>
    <w:basedOn w:val="WBtabletxt"/>
    <w:rsid w:val="00FC7E52"/>
    <w:pPr>
      <w:jc w:val="center"/>
    </w:pPr>
    <w:rPr>
      <w:b/>
    </w:rPr>
  </w:style>
  <w:style w:type="character" w:customStyle="1" w:styleId="HeaderChar">
    <w:name w:val="Header Char"/>
    <w:link w:val="Header"/>
    <w:uiPriority w:val="99"/>
    <w:rsid w:val="00FC7E52"/>
    <w:rPr>
      <w:rFonts w:ascii="Arial" w:hAnsi="Arial"/>
      <w:b/>
      <w:sz w:val="18"/>
      <w:lang w:eastAsia="ja-JP"/>
    </w:rPr>
  </w:style>
  <w:style w:type="paragraph" w:styleId="Revision">
    <w:name w:val="Revision"/>
    <w:hidden/>
    <w:uiPriority w:val="99"/>
    <w:rsid w:val="00FC7E52"/>
    <w:rPr>
      <w:rFonts w:ascii="Arial" w:eastAsia="SimSun" w:hAnsi="Arial"/>
      <w:lang w:eastAsia="en-US"/>
    </w:rPr>
  </w:style>
  <w:style w:type="character" w:customStyle="1" w:styleId="Heading5Char">
    <w:name w:val="Heading 5 Char"/>
    <w:link w:val="Heading5"/>
    <w:rsid w:val="00FC7E52"/>
    <w:rPr>
      <w:rFonts w:ascii="Arial" w:hAnsi="Arial"/>
      <w:sz w:val="22"/>
      <w:lang w:eastAsia="en-US"/>
    </w:rPr>
  </w:style>
  <w:style w:type="character" w:customStyle="1" w:styleId="Heading6Char">
    <w:name w:val="Heading 6 Char"/>
    <w:link w:val="Heading6"/>
    <w:uiPriority w:val="6"/>
    <w:rsid w:val="00FC7E52"/>
    <w:rPr>
      <w:rFonts w:ascii="Arial" w:hAnsi="Arial"/>
      <w:lang w:eastAsia="en-US"/>
    </w:rPr>
  </w:style>
  <w:style w:type="character" w:customStyle="1" w:styleId="Heading7Char">
    <w:name w:val="Heading 7 Char"/>
    <w:link w:val="Heading7"/>
    <w:uiPriority w:val="9"/>
    <w:rsid w:val="00FC7E52"/>
    <w:rPr>
      <w:rFonts w:ascii="Arial" w:hAnsi="Arial"/>
      <w:lang w:eastAsia="en-US"/>
    </w:rPr>
  </w:style>
  <w:style w:type="character" w:customStyle="1" w:styleId="Heading9Char">
    <w:name w:val="Heading 9 Char"/>
    <w:link w:val="Heading9"/>
    <w:uiPriority w:val="9"/>
    <w:rsid w:val="00FC7E52"/>
    <w:rPr>
      <w:rFonts w:ascii="Arial" w:hAnsi="Arial"/>
      <w:sz w:val="36"/>
      <w:lang w:eastAsia="en-US"/>
    </w:rPr>
  </w:style>
  <w:style w:type="table" w:styleId="TableGridLight">
    <w:name w:val="Grid Table Light"/>
    <w:basedOn w:val="TableNormal"/>
    <w:uiPriority w:val="40"/>
    <w:rsid w:val="00FC7E52"/>
    <w:rPr>
      <w:rFonts w:ascii="CG Times (WN)" w:eastAsia="MS Mincho" w:hAnsi="CG Times (WN)"/>
      <w:lang w:bidi="bn-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FC7E52"/>
    <w:rPr>
      <w:rFonts w:ascii="CG Times (WN)" w:eastAsia="MS Mincho" w:hAnsi="CG Times (WN)"/>
      <w:lang w:bidi="bn-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FC7E52"/>
    <w:pPr>
      <w:numPr>
        <w:numId w:val="21"/>
      </w:numPr>
      <w:pBdr>
        <w:top w:val="single" w:sz="4" w:space="1" w:color="auto"/>
        <w:left w:val="single" w:sz="4" w:space="4" w:color="auto"/>
        <w:bottom w:val="single" w:sz="4" w:space="1" w:color="auto"/>
        <w:right w:val="single" w:sz="4" w:space="4" w:color="auto"/>
      </w:pBdr>
      <w:jc w:val="center"/>
    </w:pPr>
    <w:rPr>
      <w:rFonts w:eastAsia="Malgun Gothic"/>
      <w:b/>
      <w:sz w:val="24"/>
      <w:szCs w:val="24"/>
      <w:lang w:eastAsia="x-none"/>
    </w:rPr>
  </w:style>
  <w:style w:type="table" w:styleId="GridTable2-Accent1">
    <w:name w:val="Grid Table 2 Accent 1"/>
    <w:basedOn w:val="TableNormal"/>
    <w:uiPriority w:val="40"/>
    <w:rsid w:val="00FC7E52"/>
    <w:rPr>
      <w:rFonts w:ascii="CG Times (WN)" w:eastAsia="MS Mincho" w:hAnsi="CG Times (WN)"/>
      <w:lang w:bidi="bn-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FC7E52"/>
    <w:rPr>
      <w:rFonts w:ascii="CG Times (WN)" w:eastAsia="MS Mincho" w:hAnsi="CG Times (WN)"/>
      <w:lang w:bidi="bn-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eference">
    <w:name w:val="Reference"/>
    <w:basedOn w:val="Normal"/>
    <w:link w:val="ReferenceChar"/>
    <w:qFormat/>
    <w:rsid w:val="00FC7E52"/>
    <w:pPr>
      <w:numPr>
        <w:numId w:val="23"/>
      </w:numPr>
      <w:spacing w:after="100"/>
      <w:jc w:val="both"/>
    </w:pPr>
    <w:rPr>
      <w:rFonts w:eastAsia="Batang"/>
      <w:sz w:val="22"/>
      <w:szCs w:val="22"/>
    </w:rPr>
  </w:style>
  <w:style w:type="character" w:customStyle="1" w:styleId="ReferenceChar">
    <w:name w:val="Reference Char"/>
    <w:link w:val="Reference"/>
    <w:rsid w:val="00FC7E52"/>
    <w:rPr>
      <w:rFonts w:eastAsia="Batang"/>
      <w:sz w:val="22"/>
      <w:szCs w:val="22"/>
      <w:lang w:eastAsia="en-US"/>
    </w:rPr>
  </w:style>
  <w:style w:type="character" w:customStyle="1" w:styleId="NoteChar">
    <w:name w:val="Note Char"/>
    <w:link w:val="Note"/>
    <w:rsid w:val="00FC7E52"/>
    <w:rPr>
      <w:lang w:eastAsia="zh-CN"/>
    </w:rPr>
  </w:style>
  <w:style w:type="paragraph" w:customStyle="1" w:styleId="Termbody">
    <w:name w:val="Term body"/>
    <w:basedOn w:val="Normal"/>
    <w:link w:val="TermbodyChar"/>
    <w:qFormat/>
    <w:rsid w:val="00FC7E52"/>
    <w:pPr>
      <w:spacing w:after="160"/>
      <w:ind w:left="771"/>
    </w:pPr>
  </w:style>
  <w:style w:type="character" w:customStyle="1" w:styleId="TermbodyChar">
    <w:name w:val="Term body Char"/>
    <w:link w:val="Termbody"/>
    <w:rsid w:val="00FC7E52"/>
    <w:rPr>
      <w:lang w:eastAsia="en-US"/>
    </w:rPr>
  </w:style>
  <w:style w:type="paragraph" w:customStyle="1" w:styleId="ListContinue1">
    <w:name w:val="List Continue 1"/>
    <w:basedOn w:val="Normal"/>
    <w:rsid w:val="00FC7E52"/>
    <w:pPr>
      <w:spacing w:after="240" w:line="240" w:lineRule="atLeast"/>
      <w:ind w:left="403" w:hanging="403"/>
      <w:jc w:val="both"/>
    </w:pPr>
    <w:rPr>
      <w:rFonts w:ascii="Cambria" w:eastAsia="Calibri" w:hAnsi="Cambria"/>
      <w:sz w:val="22"/>
      <w:szCs w:val="22"/>
    </w:rPr>
  </w:style>
  <w:style w:type="paragraph" w:customStyle="1" w:styleId="Tablebody">
    <w:name w:val="Table body"/>
    <w:basedOn w:val="Normal"/>
    <w:rsid w:val="00FC7E52"/>
    <w:pPr>
      <w:spacing w:before="60" w:after="60" w:line="210" w:lineRule="atLeast"/>
    </w:pPr>
    <w:rPr>
      <w:rFonts w:ascii="Cambria" w:eastAsia="Calibri" w:hAnsi="Cambria"/>
      <w:szCs w:val="22"/>
    </w:rPr>
  </w:style>
  <w:style w:type="character" w:styleId="Emphasis">
    <w:name w:val="Emphasis"/>
    <w:qFormat/>
    <w:rsid w:val="00FC7E52"/>
    <w:rPr>
      <w:i/>
      <w:iCs/>
    </w:rPr>
  </w:style>
  <w:style w:type="table" w:styleId="Table3Deffects3">
    <w:name w:val="Table 3D effects 3"/>
    <w:basedOn w:val="TableNormal"/>
    <w:rsid w:val="00FC7E52"/>
    <w:pPr>
      <w:overflowPunct w:val="0"/>
      <w:autoSpaceDE w:val="0"/>
      <w:autoSpaceDN w:val="0"/>
      <w:adjustRightInd w:val="0"/>
      <w:spacing w:after="180"/>
      <w:textAlignment w:val="baseline"/>
    </w:pPr>
    <w:rPr>
      <w:rFonts w:ascii="CG Times (WN)" w:hAnsi="CG Times (WN)"/>
      <w:lang w:bidi="bn-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FC7E52"/>
    <w:pPr>
      <w:overflowPunct w:val="0"/>
      <w:autoSpaceDE w:val="0"/>
      <w:autoSpaceDN w:val="0"/>
      <w:adjustRightInd w:val="0"/>
      <w:spacing w:after="180"/>
      <w:textAlignment w:val="baseline"/>
    </w:pPr>
    <w:rPr>
      <w:rFonts w:ascii="CG Times (WN)" w:hAnsi="CG Times (WN)"/>
      <w:lang w:bidi="bn-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3">
    <w:name w:val="No List3"/>
    <w:next w:val="NoList"/>
    <w:semiHidden/>
    <w:rsid w:val="00FC7E52"/>
  </w:style>
  <w:style w:type="table" w:customStyle="1" w:styleId="TableGrid3">
    <w:name w:val="Table Grid3"/>
    <w:basedOn w:val="TableNormal"/>
    <w:next w:val="TableGrid"/>
    <w:uiPriority w:val="39"/>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lang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eastAsia="SimSun"/>
      <w:lang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FC7E52"/>
  </w:style>
  <w:style w:type="table" w:customStyle="1" w:styleId="Table3Deffects11">
    <w:name w:val="Table 3D effects 11"/>
    <w:basedOn w:val="TableNormal"/>
    <w:next w:val="Table3Deffects1"/>
    <w:rsid w:val="00FC7E52"/>
    <w:pPr>
      <w:overflowPunct w:val="0"/>
      <w:autoSpaceDE w:val="0"/>
      <w:autoSpaceDN w:val="0"/>
      <w:adjustRightInd w:val="0"/>
      <w:spacing w:after="180"/>
      <w:textAlignment w:val="baseline"/>
    </w:pPr>
    <w:rPr>
      <w:rFonts w:ascii="CG Times (WN)" w:eastAsia="MS Mincho" w:hAnsi="CG Times (WN)"/>
      <w:lang w:bidi="bn-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GridLight1">
    <w:name w:val="Table Grid Light1"/>
    <w:basedOn w:val="TableNormal"/>
    <w:next w:val="TableGridLight"/>
    <w:uiPriority w:val="40"/>
    <w:rsid w:val="00FC7E52"/>
    <w:rPr>
      <w:rFonts w:ascii="CG Times (WN)" w:eastAsia="MS Mincho" w:hAnsi="CG Times (WN)"/>
      <w:lang w:bidi="bn-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41">
    <w:name w:val="Plain Table 41"/>
    <w:basedOn w:val="TableNormal"/>
    <w:next w:val="PlainTable4"/>
    <w:uiPriority w:val="44"/>
    <w:rsid w:val="00FC7E52"/>
    <w:rPr>
      <w:rFonts w:ascii="CG Times (WN)" w:eastAsia="MS Mincho" w:hAnsi="CG Times (WN)"/>
      <w:lang w:bidi="bn-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2-Accent11">
    <w:name w:val="Grid Table 2 - Accent 11"/>
    <w:basedOn w:val="TableNormal"/>
    <w:next w:val="GridTable2-Accent1"/>
    <w:uiPriority w:val="40"/>
    <w:rsid w:val="00FC7E52"/>
    <w:rPr>
      <w:rFonts w:ascii="CG Times (WN)" w:eastAsia="MS Mincho" w:hAnsi="CG Times (WN)"/>
      <w:lang w:bidi="bn-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1">
    <w:name w:val="Grid Table 4 - Accent 11"/>
    <w:basedOn w:val="TableNormal"/>
    <w:next w:val="GridTable4-Accent1"/>
    <w:uiPriority w:val="47"/>
    <w:rsid w:val="00FC7E52"/>
    <w:rPr>
      <w:rFonts w:ascii="CG Times (WN)" w:eastAsia="MS Mincho" w:hAnsi="CG Times (WN)"/>
      <w:lang w:bidi="bn-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3Deffects31">
    <w:name w:val="Table 3D effects 31"/>
    <w:basedOn w:val="TableNormal"/>
    <w:next w:val="Table3Deffects3"/>
    <w:rsid w:val="00FC7E52"/>
    <w:pPr>
      <w:overflowPunct w:val="0"/>
      <w:autoSpaceDE w:val="0"/>
      <w:autoSpaceDN w:val="0"/>
      <w:adjustRightInd w:val="0"/>
      <w:spacing w:after="180"/>
      <w:textAlignment w:val="baseline"/>
    </w:pPr>
    <w:rPr>
      <w:rFonts w:ascii="CG Times (WN)" w:hAnsi="CG Times (WN)"/>
      <w:lang w:bidi="bn-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10">
    <w:name w:val="Table Grid 11"/>
    <w:basedOn w:val="TableNormal"/>
    <w:next w:val="TableGrid10"/>
    <w:rsid w:val="00FC7E52"/>
    <w:pPr>
      <w:overflowPunct w:val="0"/>
      <w:autoSpaceDE w:val="0"/>
      <w:autoSpaceDN w:val="0"/>
      <w:adjustRightInd w:val="0"/>
      <w:spacing w:after="180"/>
      <w:textAlignment w:val="baseline"/>
    </w:pPr>
    <w:rPr>
      <w:rFonts w:ascii="CG Times (WN)" w:hAnsi="CG Times (WN)"/>
      <w:lang w:bidi="bn-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ALChar">
    <w:name w:val="TAL Char"/>
    <w:qFormat/>
    <w:rsid w:val="00E169B7"/>
    <w:rPr>
      <w:rFonts w:ascii="Arial" w:hAnsi="Arial"/>
      <w:sz w:val="18"/>
      <w:lang w:val="en-GB" w:eastAsia="en-US"/>
    </w:rPr>
  </w:style>
  <w:style w:type="character" w:customStyle="1" w:styleId="NOZchn">
    <w:name w:val="NO Zchn"/>
    <w:qFormat/>
    <w:locked/>
    <w:rsid w:val="00E169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8838154">
      <w:bodyDiv w:val="1"/>
      <w:marLeft w:val="0"/>
      <w:marRight w:val="0"/>
      <w:marTop w:val="0"/>
      <w:marBottom w:val="0"/>
      <w:divBdr>
        <w:top w:val="none" w:sz="0" w:space="0" w:color="auto"/>
        <w:left w:val="none" w:sz="0" w:space="0" w:color="auto"/>
        <w:bottom w:val="none" w:sz="0" w:space="0" w:color="auto"/>
        <w:right w:val="none" w:sz="0" w:space="0" w:color="auto"/>
      </w:divBdr>
    </w:div>
    <w:div w:id="156907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711</TotalTime>
  <Pages>18</Pages>
  <Words>7917</Words>
  <Characters>45128</Characters>
  <Application>Microsoft Office Word</Application>
  <DocSecurity>0</DocSecurity>
  <Lines>376</Lines>
  <Paragraphs>105</Paragraphs>
  <ScaleCrop>false</ScaleCrop>
  <Company>ETSI</Company>
  <LinksUpToDate>false</LinksUpToDate>
  <CharactersWithSpaces>52940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26.114</dc:title>
  <dc:subject>IP Multimedia Subsystem (IMS); Multimedia Telephony; Media handling and interaction (Release 18)</dc:subject>
  <dc:creator>MCC Support</dc:creator>
  <cp:keywords/>
  <dc:description/>
  <cp:lastModifiedBy>Bo Burman</cp:lastModifiedBy>
  <cp:revision>353</cp:revision>
  <cp:lastPrinted>2025-01-14T17:37:00Z</cp:lastPrinted>
  <dcterms:created xsi:type="dcterms:W3CDTF">2025-01-14T17:35:00Z</dcterms:created>
  <dcterms:modified xsi:type="dcterms:W3CDTF">2025-02-20T13:43:00Z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26.114%Rel-18%0338%26.114%Rel-18%0367%26.114%Rel-18%0368%26.114%Rel-18%0369%26.114%Rel-18%0370%26.114%Rel-18%0371%26.114%Rel-18%0375%26.114%Rel-18%0374%26.114%Rel-18%0382%26.114%Rel-18%0384%26.114%Rel-18%0385%26.114%Rel-18%0388%26.114%Rel-18%0390%26.114%R</vt:lpwstr>
  </property>
  <property fmtid="{D5CDD505-2E9C-101B-9397-08002B2CF9AE}" pid="3" name="MCCCRsImpl1">
    <vt:lpwstr>el-18%0392%26.114%Rel-18%0393%26.114%Rel-18%0394%26.114%Rel-18%0395%26.114%Rel-18%0389%26.114%Rel-18%0396%26.114%Rel-18%0397%26.114%Rel-18%0398%26.114%Rel-18%0399%26.114%Rel-18%0403%26.114%Rel-18%0404%26.114%Rel-18%0405%26.114%Rel-18%0409%26.114%Rel-18%04</vt:lpwstr>
  </property>
  <property fmtid="{D5CDD505-2E9C-101B-9397-08002B2CF9AE}" pid="4" name="MCCCRsImpl2">
    <vt:lpwstr>10%26.114%Rel-18%0406%26.114%Rel-18%0411%26.114%Rel-18%0412%26.114%Rel-18%0414%26.114%Rel-18%0415%26.114%Rel-18%0420%26.114%Rel-18%0421%26.114%Rel-18%0426%26.114%Rel-18%0427%26.114%Rel-18%0430%26.114%Rel-18%0431%26.114%Rel-18%0432%26.114%Rel-18%0433%26.11</vt:lpwstr>
  </property>
  <property fmtid="{D5CDD505-2E9C-101B-9397-08002B2CF9AE}" pid="5" name="MCCCRsImpl3">
    <vt:lpwstr>4%Rel-18%0434%26.114%Rel-18%0435%26.114%Rel-18%0436%26.114%Rel-18%0438%26.114%Rel-18%0439%26.114%Rel-18%0441%26.114%Rel-18%0442%26.114%Rel-18%0443%26.114%Rel-18%0448%26.114%Rel-18%0450%26.114%Rel-18%0451%26.114%Rel-18%0454%26.114%Rel-18%0459%26.114%Rel-18</vt:lpwstr>
  </property>
  <property fmtid="{D5CDD505-2E9C-101B-9397-08002B2CF9AE}" pid="6" name="MCCCRsImpl4">
    <vt:lpwstr>%0461%26.114%Rel-18%0462%26.114%Rel-18%0463%26.114%Rel-18%0467%26.114%Rel-18%0472%26.114%Rel-18%0474%26.114%Rel-18%0475%26.114%Rel-18%0478%26.114%Rel-18%0484%26.114%Rel-18%0446%26.114%Rel-18%0479%26.114%Rel-18%0480%26.114%Rel-18%0485%26.114%Rel-18%0486%26</vt:lpwstr>
  </property>
  <property fmtid="{D5CDD505-2E9C-101B-9397-08002B2CF9AE}" pid="7" name="MCCCRsImpl5">
    <vt:lpwstr>.114%Rel-18%0491%26.114%Rel-18%0460%26.114%Rel-18%0492%26.114%Rel-18%0493%26.114%Rel-18%0495%26.114%Rel-18%0496%26.114%Rel-18%%26.114%Rel-18%%26.114%Rel-18%0497%26.114%Rel-18%0498%26.114%Rel-18%0499%26.114%Rel-18%0500%26.114%Rel-18%%26.114%Rel-18%0503%26.</vt:lpwstr>
  </property>
  <property fmtid="{D5CDD505-2E9C-101B-9397-08002B2CF9AE}" pid="8" name="MCCCRsImpl6">
    <vt:lpwstr>26.114%Rel-18%0522%26.114%Rel-18%0524%26.114%Rel-18%0525%26.114%Rel-18%0526%26.114%Rel-18%0527%26.114%Rel-18%0528%26.114%Rel-18%0529%26.114%Rel-18%0540%26.114%Rel-18%0534%26.114%Rel-18%0536%26.114%Rel-18%0538%26.114%Rel-18%0544%26.114%Rel-18%0548%26.114%R</vt:lpwstr>
  </property>
  <property fmtid="{D5CDD505-2E9C-101B-9397-08002B2CF9AE}" pid="9" name="MCCCRsImpl8">
    <vt:lpwstr>el-18%0549%</vt:lpwstr>
  </property>
</Properties>
</file>