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4DF6" w14:textId="7C3CD2A5" w:rsidR="006B5A99" w:rsidRPr="00F42A93" w:rsidRDefault="006B5A99" w:rsidP="006B5A99">
      <w:pPr>
        <w:pStyle w:val="Header"/>
        <w:tabs>
          <w:tab w:val="right" w:pos="9638"/>
        </w:tabs>
        <w:rPr>
          <w:sz w:val="24"/>
          <w:szCs w:val="24"/>
          <w:lang w:val="sv-SE"/>
        </w:rPr>
      </w:pPr>
      <w:r w:rsidRPr="00F42A93">
        <w:rPr>
          <w:sz w:val="24"/>
          <w:szCs w:val="24"/>
          <w:lang w:val="sv-SE"/>
        </w:rPr>
        <w:t>3GPP TSG SA WG-4 Video SWG AH Telco</w:t>
      </w:r>
      <w:r w:rsidRPr="00F42A93">
        <w:rPr>
          <w:sz w:val="24"/>
          <w:szCs w:val="24"/>
          <w:lang w:val="sv-SE"/>
        </w:rPr>
        <w:tab/>
      </w:r>
      <w:r w:rsidR="00044FBD" w:rsidRPr="00F128CC">
        <w:rPr>
          <w:sz w:val="24"/>
          <w:szCs w:val="24"/>
          <w:lang w:val="sv-SE"/>
        </w:rPr>
        <w:t>S4aV230004</w:t>
      </w:r>
    </w:p>
    <w:p w14:paraId="11DC87C0" w14:textId="50487261" w:rsidR="006B5A99" w:rsidRPr="007861B8" w:rsidRDefault="006B5A99" w:rsidP="006B5A99">
      <w:pPr>
        <w:pStyle w:val="Header"/>
        <w:pBdr>
          <w:bottom w:val="single" w:sz="4" w:space="1" w:color="auto"/>
        </w:pBdr>
        <w:tabs>
          <w:tab w:val="right" w:pos="9638"/>
        </w:tabs>
        <w:rPr>
          <w:rFonts w:eastAsia="Batang" w:cs="Arial"/>
          <w:b w:val="0"/>
          <w:lang w:eastAsia="zh-CN"/>
        </w:rPr>
      </w:pPr>
      <w:r>
        <w:rPr>
          <w:sz w:val="24"/>
          <w:szCs w:val="24"/>
        </w:rPr>
        <w:t>Online, 7</w:t>
      </w:r>
      <w:r w:rsidRPr="00F42A93">
        <w:rPr>
          <w:sz w:val="24"/>
          <w:szCs w:val="24"/>
          <w:vertAlign w:val="superscript"/>
        </w:rPr>
        <w:t>th</w:t>
      </w:r>
      <w:r>
        <w:rPr>
          <w:sz w:val="24"/>
          <w:szCs w:val="24"/>
        </w:rPr>
        <w:t xml:space="preserve"> February 2023</w:t>
      </w:r>
    </w:p>
    <w:p w14:paraId="2E35AA88" w14:textId="16F73207" w:rsidR="006B5A99" w:rsidRPr="00251D80" w:rsidRDefault="006B5A99" w:rsidP="00E64A2E">
      <w:pPr>
        <w:pStyle w:val="Guidance"/>
        <w:rPr>
          <w:noProof/>
        </w:rPr>
      </w:pPr>
    </w:p>
    <w:p w14:paraId="1E3F31B6" w14:textId="2446E407" w:rsidR="006B5A99" w:rsidRPr="00DF5F32" w:rsidRDefault="006B5A99" w:rsidP="00E64A2E">
      <w:pPr>
        <w:rPr>
          <w:rFonts w:eastAsia="Batang"/>
          <w:lang w:val="en-US"/>
        </w:rPr>
      </w:pPr>
      <w:r w:rsidRPr="00DF5F32">
        <w:rPr>
          <w:rFonts w:eastAsia="Batang"/>
          <w:lang w:val="en-US"/>
        </w:rPr>
        <w:t>Source:</w:t>
      </w:r>
      <w:r w:rsidRPr="00DF5F32">
        <w:rPr>
          <w:rFonts w:eastAsia="Batang"/>
          <w:lang w:val="en-US"/>
        </w:rPr>
        <w:tab/>
        <w:t>Dolby Laboratories Inc.</w:t>
      </w:r>
    </w:p>
    <w:p w14:paraId="7962E097" w14:textId="6901E48B" w:rsidR="006B5A99" w:rsidRPr="00DF5F32" w:rsidRDefault="006B5A99" w:rsidP="00E64A2E">
      <w:pPr>
        <w:rPr>
          <w:rFonts w:eastAsia="Batang"/>
        </w:rPr>
      </w:pPr>
      <w:r w:rsidRPr="00DF5F32">
        <w:rPr>
          <w:rFonts w:eastAsia="Batang"/>
        </w:rPr>
        <w:t>Title:</w:t>
      </w:r>
      <w:r w:rsidRPr="00DF5F32">
        <w:rPr>
          <w:rFonts w:eastAsia="Batang"/>
        </w:rPr>
        <w:tab/>
        <w:t>New WID on Split Rendering for Immersive Audio</w:t>
      </w:r>
    </w:p>
    <w:p w14:paraId="2DDA3A5B" w14:textId="799BCCC8" w:rsidR="006B5A99" w:rsidRPr="00DF5F32" w:rsidRDefault="006B5A99" w:rsidP="00E64A2E">
      <w:pPr>
        <w:rPr>
          <w:rFonts w:eastAsia="Batang"/>
          <w:lang w:val="en-US"/>
        </w:rPr>
      </w:pPr>
      <w:r w:rsidRPr="00DF5F32">
        <w:rPr>
          <w:rFonts w:eastAsia="Batang"/>
          <w:lang w:val="en-US"/>
        </w:rPr>
        <w:t>Document for:</w:t>
      </w:r>
      <w:r w:rsidRPr="00DF5F32">
        <w:rPr>
          <w:rFonts w:eastAsia="Batang"/>
          <w:lang w:val="en-US"/>
        </w:rPr>
        <w:tab/>
      </w:r>
      <w:r w:rsidR="00044FBD">
        <w:rPr>
          <w:rFonts w:eastAsia="Batang"/>
          <w:lang w:val="en-US"/>
        </w:rPr>
        <w:t>Discussion</w:t>
      </w:r>
    </w:p>
    <w:p w14:paraId="27FD72CD" w14:textId="6F00E686" w:rsidR="006B5A99" w:rsidRPr="00DF5F32" w:rsidRDefault="006B5A99" w:rsidP="00E64A2E">
      <w:pPr>
        <w:rPr>
          <w:rFonts w:eastAsia="Batang"/>
          <w:lang w:val="en-US"/>
        </w:rPr>
      </w:pPr>
      <w:r w:rsidRPr="00DF5F32">
        <w:rPr>
          <w:rFonts w:eastAsia="Batang"/>
          <w:lang w:val="en-US"/>
        </w:rPr>
        <w:t>Agenda Item:</w:t>
      </w:r>
      <w:r w:rsidRPr="00DF5F32">
        <w:rPr>
          <w:rFonts w:eastAsia="Batang"/>
          <w:lang w:val="en-US"/>
        </w:rPr>
        <w:tab/>
        <w:t>3.7</w:t>
      </w:r>
    </w:p>
    <w:p w14:paraId="4129EFB9" w14:textId="77777777" w:rsidR="006B5A99" w:rsidRPr="006C2E80" w:rsidRDefault="006B5A99" w:rsidP="00E64A2E">
      <w:pPr>
        <w:rPr>
          <w:rFonts w:eastAsia="Batang"/>
          <w:lang w:val="en-US" w:eastAsia="zh-CN"/>
        </w:rPr>
      </w:pPr>
    </w:p>
    <w:p w14:paraId="00DE7077" w14:textId="77777777" w:rsidR="006B5A99" w:rsidRPr="00BC642A" w:rsidRDefault="006B5A99" w:rsidP="006B5A99">
      <w:pPr>
        <w:pStyle w:val="Heading8"/>
        <w:jc w:val="center"/>
      </w:pPr>
      <w:r w:rsidRPr="001E489F">
        <w:t>3GPP™ Work Item Description</w:t>
      </w:r>
    </w:p>
    <w:p w14:paraId="708D3A0D" w14:textId="77777777" w:rsidR="006B5A99" w:rsidRDefault="006B5A99" w:rsidP="00E64A2E">
      <w:pP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961C3CA" w14:textId="315D83B3" w:rsidR="006C2E80" w:rsidRPr="006C2E80" w:rsidRDefault="008A76FD" w:rsidP="006C2E80">
      <w:pPr>
        <w:pStyle w:val="Heading8"/>
      </w:pPr>
      <w:r w:rsidRPr="006C2E80">
        <w:t>Title</w:t>
      </w:r>
      <w:r w:rsidR="00985B73" w:rsidRPr="006C2E80">
        <w:t>:</w:t>
      </w:r>
      <w:r w:rsidR="00015138">
        <w:t xml:space="preserve"> Split Rendering for Immersive Audio</w:t>
      </w:r>
      <w:r w:rsidR="00F41A27" w:rsidRPr="006C2E80">
        <w:tab/>
      </w:r>
    </w:p>
    <w:p w14:paraId="2730900B" w14:textId="32F95913" w:rsidR="003F268E" w:rsidRPr="00BA3A53" w:rsidRDefault="003F268E" w:rsidP="00E64A2E">
      <w:pPr>
        <w:pStyle w:val="Guidance"/>
      </w:pPr>
    </w:p>
    <w:p w14:paraId="289CB42C" w14:textId="4EBEBDFB" w:rsidR="006C2E80" w:rsidRDefault="00E13CB2" w:rsidP="006C2E80">
      <w:pPr>
        <w:pStyle w:val="Heading8"/>
      </w:pPr>
      <w:r>
        <w:t>A</w:t>
      </w:r>
      <w:r w:rsidR="00B078D6">
        <w:t>cronym:</w:t>
      </w:r>
      <w:r w:rsidR="00015138">
        <w:t xml:space="preserve"> SRIA</w:t>
      </w:r>
      <w:r w:rsidR="006C2E80">
        <w:tab/>
      </w:r>
    </w:p>
    <w:p w14:paraId="0D12AE1F" w14:textId="285B88EF" w:rsidR="00B078D6" w:rsidRDefault="00B078D6" w:rsidP="00E64A2E">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E64A2E">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71C29792" w:rsidR="003F7142" w:rsidRPr="003975F2" w:rsidRDefault="003F7142" w:rsidP="00765201">
      <w:pPr>
        <w:pStyle w:val="Heading8"/>
      </w:pPr>
      <w:r w:rsidRPr="003F7142">
        <w:t>Potential target Release:</w:t>
      </w:r>
      <w:r w:rsidR="006C2E80">
        <w:tab/>
      </w:r>
      <w:r w:rsidR="00841C22">
        <w:rPr>
          <w:i/>
          <w:iCs/>
        </w:rPr>
        <w:t>Rel-18</w:t>
      </w:r>
    </w:p>
    <w:p w14:paraId="53277F89" w14:textId="408225A8" w:rsidR="003F7142" w:rsidRPr="006C2E80" w:rsidRDefault="003F7142" w:rsidP="00E64A2E">
      <w:pPr>
        <w:pStyle w:val="Guidance"/>
      </w:pPr>
    </w:p>
    <w:p w14:paraId="2D54825D" w14:textId="7F1938E6" w:rsidR="004260A5" w:rsidRDefault="004260A5" w:rsidP="0017242D">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E64A2E">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E64A2E">
            <w:pPr>
              <w:pStyle w:val="TAH"/>
            </w:pPr>
            <w:r>
              <w:t>UICC apps</w:t>
            </w:r>
          </w:p>
        </w:tc>
        <w:tc>
          <w:tcPr>
            <w:tcW w:w="1037" w:type="dxa"/>
            <w:tcBorders>
              <w:bottom w:val="single" w:sz="12" w:space="0" w:color="auto"/>
            </w:tcBorders>
            <w:shd w:val="clear" w:color="auto" w:fill="E0E0E0"/>
          </w:tcPr>
          <w:p w14:paraId="7A104C90" w14:textId="77777777" w:rsidR="004260A5" w:rsidRDefault="004260A5" w:rsidP="00E64A2E">
            <w:pPr>
              <w:pStyle w:val="TAH"/>
            </w:pPr>
            <w:r>
              <w:t>ME</w:t>
            </w:r>
          </w:p>
        </w:tc>
        <w:tc>
          <w:tcPr>
            <w:tcW w:w="850" w:type="dxa"/>
            <w:tcBorders>
              <w:bottom w:val="single" w:sz="12" w:space="0" w:color="auto"/>
            </w:tcBorders>
            <w:shd w:val="clear" w:color="auto" w:fill="E0E0E0"/>
          </w:tcPr>
          <w:p w14:paraId="5E5618FC" w14:textId="77777777" w:rsidR="004260A5" w:rsidRDefault="004260A5" w:rsidP="00E64A2E">
            <w:pPr>
              <w:pStyle w:val="TAH"/>
            </w:pPr>
            <w:r>
              <w:t>AN</w:t>
            </w:r>
          </w:p>
        </w:tc>
        <w:tc>
          <w:tcPr>
            <w:tcW w:w="851" w:type="dxa"/>
            <w:tcBorders>
              <w:bottom w:val="single" w:sz="12" w:space="0" w:color="auto"/>
            </w:tcBorders>
            <w:shd w:val="clear" w:color="auto" w:fill="E0E0E0"/>
          </w:tcPr>
          <w:p w14:paraId="2809724F" w14:textId="77777777" w:rsidR="004260A5" w:rsidRDefault="004260A5" w:rsidP="00E64A2E">
            <w:pPr>
              <w:pStyle w:val="TAH"/>
            </w:pPr>
            <w:r>
              <w:t>CN</w:t>
            </w:r>
          </w:p>
        </w:tc>
        <w:tc>
          <w:tcPr>
            <w:tcW w:w="1752" w:type="dxa"/>
            <w:tcBorders>
              <w:bottom w:val="single" w:sz="12" w:space="0" w:color="auto"/>
            </w:tcBorders>
            <w:shd w:val="clear" w:color="auto" w:fill="E0E0E0"/>
          </w:tcPr>
          <w:p w14:paraId="0D7316B8" w14:textId="77777777" w:rsidR="004260A5" w:rsidRDefault="004260A5" w:rsidP="00E64A2E">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E64A2E">
            <w:pPr>
              <w:pStyle w:val="TAH"/>
            </w:pPr>
            <w:r>
              <w:t>Yes</w:t>
            </w:r>
          </w:p>
        </w:tc>
        <w:tc>
          <w:tcPr>
            <w:tcW w:w="1275" w:type="dxa"/>
            <w:tcBorders>
              <w:top w:val="nil"/>
              <w:left w:val="nil"/>
            </w:tcBorders>
          </w:tcPr>
          <w:p w14:paraId="35B295F5" w14:textId="77777777" w:rsidR="004260A5" w:rsidRDefault="004260A5" w:rsidP="00E64A2E">
            <w:pPr>
              <w:pStyle w:val="TAC"/>
            </w:pPr>
          </w:p>
        </w:tc>
        <w:tc>
          <w:tcPr>
            <w:tcW w:w="1037" w:type="dxa"/>
            <w:tcBorders>
              <w:top w:val="nil"/>
            </w:tcBorders>
          </w:tcPr>
          <w:p w14:paraId="1F2F978C" w14:textId="3A8DC639" w:rsidR="004260A5" w:rsidRDefault="00841C22" w:rsidP="00E64A2E">
            <w:pPr>
              <w:pStyle w:val="TAC"/>
            </w:pPr>
            <w:r>
              <w:t>X</w:t>
            </w:r>
          </w:p>
        </w:tc>
        <w:tc>
          <w:tcPr>
            <w:tcW w:w="850" w:type="dxa"/>
            <w:tcBorders>
              <w:top w:val="nil"/>
            </w:tcBorders>
          </w:tcPr>
          <w:p w14:paraId="7FD58A88" w14:textId="60F76FF6" w:rsidR="004260A5" w:rsidRDefault="004260A5" w:rsidP="00E64A2E">
            <w:pPr>
              <w:pStyle w:val="TAC"/>
            </w:pPr>
          </w:p>
        </w:tc>
        <w:tc>
          <w:tcPr>
            <w:tcW w:w="851" w:type="dxa"/>
            <w:tcBorders>
              <w:top w:val="nil"/>
            </w:tcBorders>
          </w:tcPr>
          <w:p w14:paraId="3E3077D8" w14:textId="63811698" w:rsidR="004260A5" w:rsidRDefault="00841C22" w:rsidP="00E64A2E">
            <w:pPr>
              <w:pStyle w:val="TAC"/>
            </w:pPr>
            <w:r>
              <w:t>X</w:t>
            </w:r>
          </w:p>
        </w:tc>
        <w:tc>
          <w:tcPr>
            <w:tcW w:w="1752" w:type="dxa"/>
            <w:tcBorders>
              <w:top w:val="nil"/>
            </w:tcBorders>
          </w:tcPr>
          <w:p w14:paraId="64727DCC" w14:textId="77777777" w:rsidR="004260A5" w:rsidRDefault="004260A5" w:rsidP="00E64A2E">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E64A2E">
            <w:pPr>
              <w:pStyle w:val="TAH"/>
            </w:pPr>
            <w:r>
              <w:t>No</w:t>
            </w:r>
          </w:p>
        </w:tc>
        <w:tc>
          <w:tcPr>
            <w:tcW w:w="1275" w:type="dxa"/>
            <w:tcBorders>
              <w:left w:val="nil"/>
            </w:tcBorders>
          </w:tcPr>
          <w:p w14:paraId="42581088" w14:textId="66E000DB" w:rsidR="004260A5" w:rsidRDefault="00841C22" w:rsidP="00E64A2E">
            <w:pPr>
              <w:pStyle w:val="TAC"/>
            </w:pPr>
            <w:r>
              <w:t>X</w:t>
            </w:r>
          </w:p>
        </w:tc>
        <w:tc>
          <w:tcPr>
            <w:tcW w:w="1037" w:type="dxa"/>
          </w:tcPr>
          <w:p w14:paraId="477F02DA" w14:textId="77777777" w:rsidR="004260A5" w:rsidRDefault="004260A5" w:rsidP="00E64A2E">
            <w:pPr>
              <w:pStyle w:val="TAC"/>
            </w:pPr>
          </w:p>
        </w:tc>
        <w:tc>
          <w:tcPr>
            <w:tcW w:w="850" w:type="dxa"/>
          </w:tcPr>
          <w:p w14:paraId="6E9D500A" w14:textId="77777777" w:rsidR="004260A5" w:rsidRDefault="004260A5" w:rsidP="00E64A2E">
            <w:pPr>
              <w:pStyle w:val="TAC"/>
            </w:pPr>
          </w:p>
        </w:tc>
        <w:tc>
          <w:tcPr>
            <w:tcW w:w="851" w:type="dxa"/>
          </w:tcPr>
          <w:p w14:paraId="24149096" w14:textId="77777777" w:rsidR="004260A5" w:rsidRDefault="004260A5" w:rsidP="00E64A2E">
            <w:pPr>
              <w:pStyle w:val="TAC"/>
            </w:pPr>
          </w:p>
        </w:tc>
        <w:tc>
          <w:tcPr>
            <w:tcW w:w="1752" w:type="dxa"/>
          </w:tcPr>
          <w:p w14:paraId="43FB9532" w14:textId="77777777" w:rsidR="004260A5" w:rsidRDefault="004260A5" w:rsidP="00E64A2E">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E64A2E">
            <w:pPr>
              <w:pStyle w:val="TAH"/>
            </w:pPr>
            <w:r>
              <w:t>Don't know</w:t>
            </w:r>
          </w:p>
        </w:tc>
        <w:tc>
          <w:tcPr>
            <w:tcW w:w="1275" w:type="dxa"/>
            <w:tcBorders>
              <w:left w:val="nil"/>
            </w:tcBorders>
          </w:tcPr>
          <w:p w14:paraId="1651904E" w14:textId="77777777" w:rsidR="004260A5" w:rsidRDefault="004260A5" w:rsidP="00E64A2E">
            <w:pPr>
              <w:pStyle w:val="TAC"/>
            </w:pPr>
          </w:p>
        </w:tc>
        <w:tc>
          <w:tcPr>
            <w:tcW w:w="1037" w:type="dxa"/>
          </w:tcPr>
          <w:p w14:paraId="5219BA8E" w14:textId="77777777" w:rsidR="004260A5" w:rsidRDefault="004260A5" w:rsidP="00E64A2E">
            <w:pPr>
              <w:pStyle w:val="TAC"/>
            </w:pPr>
          </w:p>
        </w:tc>
        <w:tc>
          <w:tcPr>
            <w:tcW w:w="850" w:type="dxa"/>
          </w:tcPr>
          <w:p w14:paraId="4016B898" w14:textId="0F8F2BDA" w:rsidR="004260A5" w:rsidRDefault="00CD67DB" w:rsidP="00E64A2E">
            <w:pPr>
              <w:pStyle w:val="TAC"/>
            </w:pPr>
            <w:r>
              <w:t>X</w:t>
            </w:r>
          </w:p>
        </w:tc>
        <w:tc>
          <w:tcPr>
            <w:tcW w:w="851" w:type="dxa"/>
          </w:tcPr>
          <w:p w14:paraId="42B48559" w14:textId="77777777" w:rsidR="004260A5" w:rsidRDefault="004260A5" w:rsidP="00E64A2E">
            <w:pPr>
              <w:pStyle w:val="TAC"/>
            </w:pPr>
          </w:p>
        </w:tc>
        <w:tc>
          <w:tcPr>
            <w:tcW w:w="1752" w:type="dxa"/>
          </w:tcPr>
          <w:p w14:paraId="226C70EA" w14:textId="77777777" w:rsidR="004260A5" w:rsidRDefault="004260A5" w:rsidP="00E64A2E">
            <w:pPr>
              <w:pStyle w:val="TAC"/>
            </w:pPr>
          </w:p>
        </w:tc>
      </w:tr>
    </w:tbl>
    <w:p w14:paraId="3A87B226" w14:textId="77777777" w:rsidR="008A76FD" w:rsidRPr="006C2E80" w:rsidRDefault="008A76FD" w:rsidP="00E64A2E"/>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F36F4A8" w:rsidR="00A36378" w:rsidRPr="00A36378" w:rsidRDefault="00A36378" w:rsidP="00E64A2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2920ADD" w:rsidR="004876B9" w:rsidRDefault="00CD67DB" w:rsidP="00E64A2E">
            <w:pPr>
              <w:pStyle w:val="TAC"/>
            </w:pPr>
            <w:r>
              <w:t>X</w:t>
            </w:r>
          </w:p>
        </w:tc>
        <w:tc>
          <w:tcPr>
            <w:tcW w:w="2917" w:type="dxa"/>
            <w:shd w:val="clear" w:color="auto" w:fill="E0E0E0"/>
          </w:tcPr>
          <w:p w14:paraId="2DDC3E00" w14:textId="77777777" w:rsidR="004876B9" w:rsidRPr="006C2E80" w:rsidRDefault="004876B9" w:rsidP="00E64A2E">
            <w:pPr>
              <w:pStyle w:val="TAH"/>
            </w:pPr>
            <w:r w:rsidRPr="006C2E80">
              <w:t>Feature</w:t>
            </w:r>
          </w:p>
        </w:tc>
      </w:tr>
      <w:tr w:rsidR="00335107" w:rsidRPr="00662741" w14:paraId="32171124" w14:textId="77777777" w:rsidTr="006C2E80">
        <w:trPr>
          <w:cantSplit/>
          <w:jc w:val="center"/>
        </w:trPr>
        <w:tc>
          <w:tcPr>
            <w:tcW w:w="452" w:type="dxa"/>
          </w:tcPr>
          <w:p w14:paraId="32E3623F" w14:textId="37B76A65" w:rsidR="004876B9" w:rsidRPr="00662741" w:rsidRDefault="004876B9" w:rsidP="00E64A2E">
            <w:pPr>
              <w:pStyle w:val="TAC"/>
            </w:pPr>
          </w:p>
        </w:tc>
        <w:tc>
          <w:tcPr>
            <w:tcW w:w="2917" w:type="dxa"/>
            <w:shd w:val="clear" w:color="auto" w:fill="E0E0E0"/>
            <w:tcMar>
              <w:left w:w="227" w:type="dxa"/>
            </w:tcMar>
          </w:tcPr>
          <w:p w14:paraId="583CDDD5" w14:textId="77777777" w:rsidR="004876B9" w:rsidRPr="00662741" w:rsidRDefault="004876B9" w:rsidP="00E64A2E">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E64A2E">
            <w:pPr>
              <w:pStyle w:val="TAC"/>
            </w:pPr>
          </w:p>
        </w:tc>
        <w:tc>
          <w:tcPr>
            <w:tcW w:w="2917" w:type="dxa"/>
            <w:shd w:val="clear" w:color="auto" w:fill="E0E0E0"/>
            <w:tcMar>
              <w:left w:w="397" w:type="dxa"/>
            </w:tcMar>
          </w:tcPr>
          <w:p w14:paraId="2FF03094" w14:textId="77777777" w:rsidR="004876B9" w:rsidRPr="00662741" w:rsidRDefault="004876B9" w:rsidP="00E64A2E">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E64A2E">
            <w:pPr>
              <w:pStyle w:val="TAC"/>
            </w:pPr>
          </w:p>
        </w:tc>
        <w:tc>
          <w:tcPr>
            <w:tcW w:w="2917" w:type="dxa"/>
            <w:shd w:val="clear" w:color="auto" w:fill="E0E0E0"/>
          </w:tcPr>
          <w:p w14:paraId="14C97034" w14:textId="77777777" w:rsidR="00BF7C9D" w:rsidRPr="006C2E80" w:rsidRDefault="00BF7C9D" w:rsidP="00E64A2E">
            <w:pPr>
              <w:pStyle w:val="TAH"/>
            </w:pPr>
            <w:r w:rsidRPr="006C2E80">
              <w:t>Study Item</w:t>
            </w:r>
          </w:p>
        </w:tc>
      </w:tr>
    </w:tbl>
    <w:p w14:paraId="169DD7E0" w14:textId="77777777" w:rsidR="004876B9" w:rsidRDefault="004876B9" w:rsidP="00E64A2E"/>
    <w:p w14:paraId="406F61A6" w14:textId="1480902C" w:rsidR="004876B9" w:rsidRDefault="004876B9" w:rsidP="006C2E80">
      <w:pPr>
        <w:pStyle w:val="Heading2"/>
      </w:pPr>
      <w:r>
        <w:t>2</w:t>
      </w:r>
      <w:r w:rsidR="00A36378">
        <w:t>.</w:t>
      </w:r>
      <w:r w:rsidR="00765028">
        <w:t>2</w:t>
      </w:r>
      <w:r>
        <w:tab/>
      </w:r>
      <w:r w:rsidR="004260A5">
        <w:t>Parent Work Item</w:t>
      </w:r>
    </w:p>
    <w:p w14:paraId="434AAE6A" w14:textId="75D7CA05" w:rsidR="00746F46" w:rsidRPr="006C2E80" w:rsidRDefault="00746F46" w:rsidP="00E64A2E">
      <w:pPr>
        <w:pStyle w:val="Guidance"/>
      </w:pPr>
      <w:r w:rsidRPr="006C2E80">
        <w:t xml:space="preserve"> </w:t>
      </w:r>
    </w:p>
    <w:p w14:paraId="2311EFBA" w14:textId="77777777" w:rsidR="002944FD" w:rsidRPr="009A6092" w:rsidRDefault="002944FD" w:rsidP="00E64A2E">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E64A2E">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E64A2E">
            <w:pPr>
              <w:pStyle w:val="TAH"/>
            </w:pPr>
            <w:r>
              <w:t>Acronym</w:t>
            </w:r>
          </w:p>
        </w:tc>
        <w:tc>
          <w:tcPr>
            <w:tcW w:w="1101" w:type="dxa"/>
            <w:shd w:val="clear" w:color="auto" w:fill="E0E0E0"/>
          </w:tcPr>
          <w:p w14:paraId="71E7FFF8" w14:textId="77777777" w:rsidR="008835FC" w:rsidDel="00C02DF6" w:rsidRDefault="008835FC" w:rsidP="00E64A2E">
            <w:pPr>
              <w:pStyle w:val="TAH"/>
            </w:pPr>
            <w:r>
              <w:t>Working Group</w:t>
            </w:r>
          </w:p>
        </w:tc>
        <w:tc>
          <w:tcPr>
            <w:tcW w:w="1101" w:type="dxa"/>
            <w:shd w:val="clear" w:color="auto" w:fill="E0E0E0"/>
          </w:tcPr>
          <w:p w14:paraId="6C53D0F7" w14:textId="77777777" w:rsidR="008835FC" w:rsidRDefault="008835FC" w:rsidP="00E64A2E">
            <w:pPr>
              <w:pStyle w:val="TAH"/>
            </w:pPr>
            <w:r>
              <w:t>Unique ID</w:t>
            </w:r>
          </w:p>
        </w:tc>
        <w:tc>
          <w:tcPr>
            <w:tcW w:w="6010" w:type="dxa"/>
            <w:shd w:val="clear" w:color="auto" w:fill="E0E0E0"/>
          </w:tcPr>
          <w:p w14:paraId="668487F1" w14:textId="77777777" w:rsidR="008835FC" w:rsidRDefault="008835FC" w:rsidP="00E64A2E">
            <w:pPr>
              <w:pStyle w:val="TAH"/>
            </w:pPr>
            <w:r>
              <w:t>Title (as in 3GPP Work Plan)</w:t>
            </w:r>
          </w:p>
        </w:tc>
      </w:tr>
      <w:tr w:rsidR="00841C22" w14:paraId="1190D4C8" w14:textId="77777777" w:rsidTr="006C2E80">
        <w:trPr>
          <w:cantSplit/>
          <w:jc w:val="center"/>
        </w:trPr>
        <w:tc>
          <w:tcPr>
            <w:tcW w:w="1101" w:type="dxa"/>
          </w:tcPr>
          <w:p w14:paraId="5375D7E4" w14:textId="3475FB7F" w:rsidR="00841C22" w:rsidRDefault="00841C22" w:rsidP="00E64A2E">
            <w:pPr>
              <w:pStyle w:val="TAL"/>
            </w:pPr>
            <w:proofErr w:type="spellStart"/>
            <w:r>
              <w:rPr>
                <w:lang w:val="de-DE"/>
              </w:rPr>
              <w:t>MeCAR</w:t>
            </w:r>
            <w:proofErr w:type="spellEnd"/>
          </w:p>
        </w:tc>
        <w:tc>
          <w:tcPr>
            <w:tcW w:w="1101" w:type="dxa"/>
          </w:tcPr>
          <w:p w14:paraId="6AE820B7" w14:textId="69C8EA5B" w:rsidR="00841C22" w:rsidRDefault="00841C22" w:rsidP="00E64A2E">
            <w:pPr>
              <w:pStyle w:val="TAL"/>
            </w:pPr>
            <w:r>
              <w:t>SA4</w:t>
            </w:r>
          </w:p>
        </w:tc>
        <w:tc>
          <w:tcPr>
            <w:tcW w:w="1101" w:type="dxa"/>
          </w:tcPr>
          <w:p w14:paraId="663BF2FB" w14:textId="261D5F76" w:rsidR="00841C22" w:rsidRDefault="00841C22" w:rsidP="00E64A2E">
            <w:pPr>
              <w:pStyle w:val="TAL"/>
            </w:pPr>
            <w:r>
              <w:t>950015</w:t>
            </w:r>
          </w:p>
        </w:tc>
        <w:tc>
          <w:tcPr>
            <w:tcW w:w="6010" w:type="dxa"/>
          </w:tcPr>
          <w:p w14:paraId="24E5739B" w14:textId="3E96EAF7" w:rsidR="00841C22" w:rsidRPr="00251D80" w:rsidRDefault="00592734" w:rsidP="00E64A2E">
            <w:pPr>
              <w:pStyle w:val="TAL"/>
            </w:pPr>
            <w:r w:rsidRPr="00592734">
              <w:t>Media Capabilities for Augmented Reality</w:t>
            </w:r>
          </w:p>
        </w:tc>
      </w:tr>
      <w:tr w:rsidR="00841C22" w14:paraId="41150A7C" w14:textId="77777777" w:rsidTr="006C2E80">
        <w:trPr>
          <w:cantSplit/>
          <w:jc w:val="center"/>
        </w:trPr>
        <w:tc>
          <w:tcPr>
            <w:tcW w:w="1101" w:type="dxa"/>
          </w:tcPr>
          <w:p w14:paraId="1E857870" w14:textId="02E6FA85" w:rsidR="00841C22" w:rsidRDefault="00841C22" w:rsidP="00E64A2E">
            <w:pPr>
              <w:pStyle w:val="TAL"/>
              <w:rPr>
                <w:lang w:val="de-DE"/>
              </w:rPr>
            </w:pPr>
            <w:proofErr w:type="spellStart"/>
            <w:r w:rsidRPr="00BD0CDB">
              <w:rPr>
                <w:lang w:val="fr-FR"/>
              </w:rPr>
              <w:t>IVAS_Codec</w:t>
            </w:r>
            <w:proofErr w:type="spellEnd"/>
          </w:p>
        </w:tc>
        <w:tc>
          <w:tcPr>
            <w:tcW w:w="1101" w:type="dxa"/>
          </w:tcPr>
          <w:p w14:paraId="016A1990" w14:textId="576213AE" w:rsidR="00841C22" w:rsidRDefault="00841C22" w:rsidP="00E64A2E">
            <w:pPr>
              <w:pStyle w:val="TAL"/>
            </w:pPr>
            <w:r>
              <w:t>SA4</w:t>
            </w:r>
          </w:p>
        </w:tc>
        <w:tc>
          <w:tcPr>
            <w:tcW w:w="1101" w:type="dxa"/>
          </w:tcPr>
          <w:p w14:paraId="5E63579E" w14:textId="6EEB5BF8" w:rsidR="00841C22" w:rsidRDefault="00841C22" w:rsidP="00E64A2E">
            <w:pPr>
              <w:pStyle w:val="TAL"/>
            </w:pPr>
            <w:r>
              <w:rPr>
                <w:lang w:val="fr-FR"/>
              </w:rPr>
              <w:t>770024</w:t>
            </w:r>
          </w:p>
        </w:tc>
        <w:tc>
          <w:tcPr>
            <w:tcW w:w="6010" w:type="dxa"/>
          </w:tcPr>
          <w:p w14:paraId="24252BFB" w14:textId="498D6322" w:rsidR="00841C22" w:rsidRPr="00251D80" w:rsidRDefault="00841C22" w:rsidP="00E64A2E">
            <w:pPr>
              <w:pStyle w:val="TAL"/>
            </w:pPr>
            <w:r w:rsidRPr="00841C22">
              <w:t>EVS Codec Extension for Immersive Voice and Audio Services</w:t>
            </w:r>
          </w:p>
        </w:tc>
      </w:tr>
    </w:tbl>
    <w:p w14:paraId="7C3FBD77" w14:textId="77777777" w:rsidR="004876B9" w:rsidRDefault="004876B9" w:rsidP="00E64A2E"/>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54E52F6" w:rsidR="00746F46" w:rsidRPr="006C2E80" w:rsidRDefault="00746F46" w:rsidP="00E64A2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E64A2E">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E64A2E">
            <w:pPr>
              <w:pStyle w:val="TAH"/>
            </w:pPr>
            <w:r>
              <w:t>Unique ID</w:t>
            </w:r>
          </w:p>
        </w:tc>
        <w:tc>
          <w:tcPr>
            <w:tcW w:w="3326" w:type="dxa"/>
            <w:shd w:val="clear" w:color="auto" w:fill="E0E0E0"/>
          </w:tcPr>
          <w:p w14:paraId="3B3E770F" w14:textId="77777777" w:rsidR="008835FC" w:rsidRDefault="008835FC" w:rsidP="00E64A2E">
            <w:pPr>
              <w:pStyle w:val="TAH"/>
            </w:pPr>
            <w:r>
              <w:t>Title</w:t>
            </w:r>
          </w:p>
        </w:tc>
        <w:tc>
          <w:tcPr>
            <w:tcW w:w="5099" w:type="dxa"/>
            <w:shd w:val="clear" w:color="auto" w:fill="E0E0E0"/>
          </w:tcPr>
          <w:p w14:paraId="666A5A81" w14:textId="77777777" w:rsidR="008835FC" w:rsidRDefault="008835FC" w:rsidP="00E64A2E">
            <w:pPr>
              <w:pStyle w:val="TAH"/>
            </w:pPr>
            <w:r>
              <w:t>Nature of relationship</w:t>
            </w:r>
          </w:p>
        </w:tc>
      </w:tr>
      <w:tr w:rsidR="00030555" w14:paraId="512606E5" w14:textId="77777777" w:rsidTr="006C2E80">
        <w:trPr>
          <w:cantSplit/>
          <w:jc w:val="center"/>
        </w:trPr>
        <w:tc>
          <w:tcPr>
            <w:tcW w:w="1101" w:type="dxa"/>
          </w:tcPr>
          <w:p w14:paraId="5595B1E6" w14:textId="58296D46" w:rsidR="00030555" w:rsidRDefault="00030555" w:rsidP="00E64A2E">
            <w:pPr>
              <w:pStyle w:val="TAL"/>
            </w:pPr>
            <w:r>
              <w:rPr>
                <w:rFonts w:eastAsia="Arial"/>
              </w:rPr>
              <w:t>880011</w:t>
            </w:r>
          </w:p>
        </w:tc>
        <w:tc>
          <w:tcPr>
            <w:tcW w:w="3326" w:type="dxa"/>
          </w:tcPr>
          <w:p w14:paraId="6AD6B1DF" w14:textId="485204A6" w:rsidR="00030555" w:rsidRDefault="00030555" w:rsidP="00E64A2E">
            <w:pPr>
              <w:pStyle w:val="TAL"/>
            </w:pPr>
            <w:r>
              <w:rPr>
                <w:rFonts w:eastAsia="Arial"/>
              </w:rPr>
              <w:t>Study on 5G Glass-type AR/MR Devices</w:t>
            </w:r>
          </w:p>
        </w:tc>
        <w:tc>
          <w:tcPr>
            <w:tcW w:w="5099" w:type="dxa"/>
          </w:tcPr>
          <w:p w14:paraId="4972B8BD" w14:textId="1751C1D5" w:rsidR="00030555" w:rsidRPr="00251D80" w:rsidRDefault="00030555" w:rsidP="00E64A2E">
            <w:pPr>
              <w:pStyle w:val="Guidance"/>
            </w:pPr>
            <w:r>
              <w:rPr>
                <w:rFonts w:eastAsia="Arial"/>
              </w:rPr>
              <w:t>Study on the support of AR/MR with 5G glass-type devices. TR 26.998 concludes 5G Real-time Communication as an area for potential standardisation.</w:t>
            </w:r>
          </w:p>
        </w:tc>
      </w:tr>
    </w:tbl>
    <w:p w14:paraId="6BC7072F" w14:textId="77777777" w:rsidR="006C2E80" w:rsidRDefault="006C2E80" w:rsidP="00E64A2E">
      <w:pPr>
        <w:pStyle w:val="FP"/>
      </w:pPr>
    </w:p>
    <w:p w14:paraId="3AE37009" w14:textId="2AAA1135" w:rsidR="0030045C" w:rsidRDefault="0030045C" w:rsidP="00E64A2E">
      <w:r w:rsidRPr="006C2E80">
        <w:t xml:space="preserve">Dependency </w:t>
      </w:r>
      <w:r w:rsidR="00E92452" w:rsidRPr="006C2E80">
        <w:t xml:space="preserve">on </w:t>
      </w:r>
      <w:r w:rsidRPr="006C2E80">
        <w:t>non-3GPP (draft) specification:</w:t>
      </w:r>
    </w:p>
    <w:p w14:paraId="5962F6F8" w14:textId="5785E3C1" w:rsidR="0017242D" w:rsidRPr="006C2E80" w:rsidRDefault="0017242D" w:rsidP="00E64A2E">
      <w:r>
        <w:t>None</w:t>
      </w:r>
    </w:p>
    <w:p w14:paraId="50486701" w14:textId="6B21D002" w:rsidR="00FD3A4E" w:rsidRDefault="008A76FD" w:rsidP="00B96AF2">
      <w:pPr>
        <w:pStyle w:val="Heading1"/>
      </w:pPr>
      <w:r>
        <w:t>3</w:t>
      </w:r>
      <w:r>
        <w:tab/>
        <w:t>Justification</w:t>
      </w:r>
    </w:p>
    <w:p w14:paraId="5B2F691B" w14:textId="66A07980" w:rsidR="00ED0256" w:rsidRDefault="00ED0256" w:rsidP="00E64A2E">
      <w:r>
        <w:t xml:space="preserve">Work currently carried out under the </w:t>
      </w:r>
      <w:proofErr w:type="spellStart"/>
      <w:proofErr w:type="gramStart"/>
      <w:r>
        <w:t>MeCAR</w:t>
      </w:r>
      <w:proofErr w:type="spellEnd"/>
      <w:proofErr w:type="gramEnd"/>
      <w:r>
        <w:t xml:space="preserve"> and related work items assumes a common XR Baseline Client architecture. An essential characteristic is that for both visual and audio media components a functional split is envisioned between a</w:t>
      </w:r>
      <w:r w:rsidRPr="004A0581">
        <w:t xml:space="preserve"> Presentation Engine</w:t>
      </w:r>
      <w:r>
        <w:t xml:space="preserve"> comprising </w:t>
      </w:r>
      <w:r w:rsidRPr="004A0581">
        <w:t xml:space="preserve">a set of composite renderers, rendering the component of the scenes, based on the input from </w:t>
      </w:r>
      <w:r>
        <w:t>a</w:t>
      </w:r>
      <w:r w:rsidRPr="004A0581">
        <w:t xml:space="preserve"> Scene Manager</w:t>
      </w:r>
      <w:r>
        <w:t xml:space="preserve"> and an XR Runtime performing </w:t>
      </w:r>
      <w:r w:rsidRPr="00FC4AAD">
        <w:t>a set of functions that interface with a platform to perform commonly required operations, such as accessing the controller/peripheral state, getting current and/or predicted tracking positions, performing spatial computing, and submitting rendered frames to the display processing unit.</w:t>
      </w:r>
      <w:r>
        <w:t xml:space="preserve"> Part of the XR Runtime is an Audio Subsystem that may in its spatial computing operations adjust the audio data received from the Presentation Engine to match the visual rendering especially in response to the latest tracking position. The relevant interface between Presentation engine and XR Runtime may be a physical interface between, e.g., a smartphone and AR glasses. </w:t>
      </w:r>
      <w:r w:rsidRPr="00937D96">
        <w:rPr>
          <w:lang w:eastAsia="ko-KR"/>
        </w:rPr>
        <w:t xml:space="preserve">5G </w:t>
      </w:r>
      <w:proofErr w:type="spellStart"/>
      <w:r w:rsidRPr="00937D96">
        <w:rPr>
          <w:lang w:eastAsia="ko-KR"/>
        </w:rPr>
        <w:t>EDGe</w:t>
      </w:r>
      <w:proofErr w:type="spellEnd"/>
      <w:r w:rsidRPr="00937D96">
        <w:rPr>
          <w:lang w:eastAsia="ko-KR"/>
        </w:rPr>
        <w:t xml:space="preserve">-Dependent AR </w:t>
      </w:r>
      <w:r>
        <w:rPr>
          <w:lang w:eastAsia="ko-KR"/>
        </w:rPr>
        <w:t xml:space="preserve">(EDGAR) </w:t>
      </w:r>
      <w:r>
        <w:t xml:space="preserve">and </w:t>
      </w:r>
      <w:r>
        <w:rPr>
          <w:lang w:eastAsia="ko-KR"/>
        </w:rPr>
        <w:t xml:space="preserve">5G </w:t>
      </w:r>
      <w:proofErr w:type="spellStart"/>
      <w:r>
        <w:rPr>
          <w:lang w:eastAsia="ko-KR"/>
        </w:rPr>
        <w:t>WireLess</w:t>
      </w:r>
      <w:proofErr w:type="spellEnd"/>
      <w:r>
        <w:rPr>
          <w:lang w:eastAsia="ko-KR"/>
        </w:rPr>
        <w:t xml:space="preserve"> Tethered AR UEs with a wireless interface (e.g., 5G, WLAN, Bluetooth) as described in </w:t>
      </w:r>
      <w:r>
        <w:t>3GPP TR 26.998 also rely on a corresponding functional split between Presentation Engine (located in the 5G Edge or in a 5G UE) and XR Runtime (located in the AR glasses)</w:t>
      </w:r>
      <w:r>
        <w:rPr>
          <w:lang w:eastAsia="ko-KR"/>
        </w:rPr>
        <w:t xml:space="preserve">. </w:t>
      </w:r>
    </w:p>
    <w:p w14:paraId="0B1848E0" w14:textId="77777777" w:rsidR="00015138" w:rsidRDefault="00015138" w:rsidP="00E64A2E">
      <w:r>
        <w:rPr>
          <w:noProof/>
        </w:rPr>
        <w:drawing>
          <wp:inline distT="0" distB="0" distL="0" distR="0" wp14:anchorId="33D9BE0B" wp14:editId="435C6A69">
            <wp:extent cx="5936615" cy="4138930"/>
            <wp:effectExtent l="0" t="0" r="698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6615" cy="4138930"/>
                    </a:xfrm>
                    <a:prstGeom prst="rect">
                      <a:avLst/>
                    </a:prstGeom>
                    <a:noFill/>
                    <a:ln>
                      <a:noFill/>
                    </a:ln>
                  </pic:spPr>
                </pic:pic>
              </a:graphicData>
            </a:graphic>
          </wp:inline>
        </w:drawing>
      </w:r>
    </w:p>
    <w:p w14:paraId="3DB069DB" w14:textId="582F0FC8" w:rsidR="00015138" w:rsidRPr="000E7B1A" w:rsidRDefault="00015138" w:rsidP="00E64A2E">
      <w:pPr>
        <w:pStyle w:val="Caption"/>
        <w:rPr>
          <w:lang w:eastAsia="en-GB"/>
        </w:rPr>
      </w:pPr>
      <w:r>
        <w:t xml:space="preserve">Figure </w:t>
      </w:r>
      <w:fldSimple w:instr=" SEQ Figure \* ARABIC ">
        <w:r w:rsidR="000C1175">
          <w:rPr>
            <w:noProof/>
          </w:rPr>
          <w:t>1</w:t>
        </w:r>
      </w:fldSimple>
      <w:r>
        <w:t xml:space="preserve"> - XR Baseline Client architecture [S4-221577]</w:t>
      </w:r>
    </w:p>
    <w:p w14:paraId="7BCD3933" w14:textId="77777777" w:rsidR="00015138" w:rsidRDefault="00015138" w:rsidP="00E64A2E"/>
    <w:p w14:paraId="6627B599" w14:textId="35621372" w:rsidR="00ED0256" w:rsidRDefault="00ED0256" w:rsidP="00E64A2E">
      <w:r>
        <w:t xml:space="preserve">The functional split is a result of stringent implementation and operational requirements applicable for rendering of XR media on AR glasses. On the one hand, the operations on the glasses are strictly complexity constrained to address needs like </w:t>
      </w:r>
      <w:r>
        <w:rPr>
          <w:lang w:val="en-US"/>
        </w:rPr>
        <w:t xml:space="preserve">very low power consumption or restricted System-on-Chip (SoC) area size. This is generally prohibitive to including all media rendering in the AR glasses. Consequently, that part is included in the Presentation Engine that is implemented off the AR glasses in the 5G Edge or the smartphone to which the glasses are connected. On the other hand, the interface between Presentation Engine and XR Runtime may impose other constraints or properties among which the </w:t>
      </w:r>
      <w:proofErr w:type="spellStart"/>
      <w:r>
        <w:rPr>
          <w:lang w:val="en-US"/>
        </w:rPr>
        <w:t>MeCAR</w:t>
      </w:r>
      <w:proofErr w:type="spellEnd"/>
      <w:r>
        <w:rPr>
          <w:lang w:val="en-US"/>
        </w:rPr>
        <w:t xml:space="preserve"> WID identifies latency </w:t>
      </w:r>
      <w:r>
        <w:t>from the Presentation Engine (scene renderer) to device rendering to be in the range of 50-60ms. Only relying on rendering by the Presentation Engine based on outdated tracking positions without any post rendering by the XR Runtime would potentially result in substantial quality impairments and other adverse effects like nausea due to too high motion to sound/photon latency. This is the background why in the XR Baseline Client architecture it is assumed that the XR Runtime will carry out spatial computing operations and corrections of the audio/visual data/frames. It is notable that the interface may also impose other constraints like a maximum bit rate.</w:t>
      </w:r>
    </w:p>
    <w:p w14:paraId="153888D4" w14:textId="77777777" w:rsidR="00765201" w:rsidRDefault="00765201" w:rsidP="00E64A2E"/>
    <w:p w14:paraId="5E5B777C" w14:textId="61DAB6ED" w:rsidR="00F82953" w:rsidRDefault="00AE1413" w:rsidP="00E64A2E">
      <w:r>
        <w:t>For</w:t>
      </w:r>
      <w:r w:rsidR="00A51E94">
        <w:t xml:space="preserve"> </w:t>
      </w:r>
      <w:r>
        <w:t xml:space="preserve">the visual media component, it can be assumed that </w:t>
      </w:r>
      <w:r w:rsidR="00667A53">
        <w:t xml:space="preserve">the required functionality to carry out split rendering with post correction of the video frames to match the latest tracking position can be implemented with existing methods, e.g., available in </w:t>
      </w:r>
      <w:proofErr w:type="spellStart"/>
      <w:r w:rsidR="00667A53">
        <w:t>OpenXR</w:t>
      </w:r>
      <w:proofErr w:type="spellEnd"/>
      <w:r w:rsidR="00667A53">
        <w:t xml:space="preserve">. </w:t>
      </w:r>
      <w:r w:rsidR="005327CE">
        <w:t>F</w:t>
      </w:r>
      <w:r w:rsidR="00667A53">
        <w:t>or audio, the situation is different</w:t>
      </w:r>
      <w:r w:rsidR="00F82953">
        <w:t xml:space="preserve"> as there exists no comparable set of audio post rendering tools like the </w:t>
      </w:r>
      <w:proofErr w:type="spellStart"/>
      <w:r w:rsidR="00F82953">
        <w:t>OpenXR</w:t>
      </w:r>
      <w:proofErr w:type="spellEnd"/>
      <w:r w:rsidR="00F82953">
        <w:t xml:space="preserve"> methods for video</w:t>
      </w:r>
      <w:r w:rsidR="00667A53">
        <w:t xml:space="preserve">. </w:t>
      </w:r>
    </w:p>
    <w:p w14:paraId="7BCB8507" w14:textId="77777777" w:rsidR="00F82953" w:rsidRDefault="00F82953" w:rsidP="00E64A2E"/>
    <w:p w14:paraId="7D0DF3D6" w14:textId="7176F615" w:rsidR="000C1175" w:rsidRDefault="004B35EF" w:rsidP="00E64A2E">
      <w:r>
        <w:t>The audio to be rendered may be a combination of diegetic immersive (3D audio) and non-diegetic sounds.</w:t>
      </w:r>
      <w:r w:rsidR="001C2F45">
        <w:t xml:space="preserve"> D</w:t>
      </w:r>
      <w:r w:rsidR="001209A0">
        <w:t xml:space="preserve">epending on constraints </w:t>
      </w:r>
      <w:r w:rsidR="00DB38FB">
        <w:t xml:space="preserve">and design preferences </w:t>
      </w:r>
      <w:r w:rsidR="001209A0">
        <w:t xml:space="preserve">of the </w:t>
      </w:r>
      <w:r w:rsidR="001D3F4A">
        <w:t xml:space="preserve">AR </w:t>
      </w:r>
      <w:r w:rsidR="001209A0">
        <w:t>glass</w:t>
      </w:r>
      <w:r w:rsidR="001D3F4A">
        <w:t>es</w:t>
      </w:r>
      <w:r w:rsidR="001209A0">
        <w:t xml:space="preserve"> and the</w:t>
      </w:r>
      <w:r w:rsidR="00765201">
        <w:t xml:space="preserve"> properties of the</w:t>
      </w:r>
      <w:r w:rsidR="001209A0">
        <w:t xml:space="preserve"> interface</w:t>
      </w:r>
      <w:r w:rsidR="00847B66" w:rsidRPr="00847B66">
        <w:rPr>
          <w:lang w:val="en-US"/>
        </w:rPr>
        <w:t xml:space="preserve"> </w:t>
      </w:r>
      <w:r w:rsidR="00847B66">
        <w:rPr>
          <w:lang w:val="en-US"/>
        </w:rPr>
        <w:t>between Presentation Engine and XR Runtime</w:t>
      </w:r>
      <w:r w:rsidR="001209A0">
        <w:t xml:space="preserve">, </w:t>
      </w:r>
      <w:r w:rsidR="00D05EB4">
        <w:t xml:space="preserve">solutions are needed for split rendering of immersive audio </w:t>
      </w:r>
      <w:r w:rsidR="00B274E8">
        <w:t>with</w:t>
      </w:r>
    </w:p>
    <w:p w14:paraId="116C499B" w14:textId="77777777" w:rsidR="00ED0256" w:rsidRDefault="00ED0256" w:rsidP="00E64A2E">
      <w:pPr>
        <w:pStyle w:val="ListParagraph"/>
        <w:numPr>
          <w:ilvl w:val="0"/>
          <w:numId w:val="13"/>
        </w:numPr>
      </w:pPr>
      <w:r>
        <w:t xml:space="preserve">a pre-rendering component executed in the Presentation Engine to render the immersive audio streams into (a) suitable intermediate representation(s), and with </w:t>
      </w:r>
    </w:p>
    <w:p w14:paraId="02507749" w14:textId="77777777" w:rsidR="00ED0256" w:rsidRDefault="00ED0256" w:rsidP="00E64A2E">
      <w:pPr>
        <w:pStyle w:val="ListParagraph"/>
        <w:numPr>
          <w:ilvl w:val="0"/>
          <w:numId w:val="13"/>
        </w:numPr>
      </w:pPr>
      <w:r>
        <w:t>a post-rendering component executed in the XR Runtime to convert the intermediate representation(s) into a binaural representation matching the latest head-tracker data available in the glasses.</w:t>
      </w:r>
    </w:p>
    <w:p w14:paraId="3D8189E8" w14:textId="77777777" w:rsidR="0017242D" w:rsidRDefault="0017242D" w:rsidP="00E64A2E">
      <w:pPr>
        <w:pStyle w:val="ListParagraph"/>
      </w:pPr>
    </w:p>
    <w:p w14:paraId="3D171E46" w14:textId="2201C202" w:rsidR="00E275B5" w:rsidRDefault="009B4F2F" w:rsidP="00E64A2E">
      <w:r>
        <w:t>Another aspect is the</w:t>
      </w:r>
      <w:r w:rsidR="005327CE">
        <w:t xml:space="preserve"> currently </w:t>
      </w:r>
      <w:r>
        <w:t xml:space="preserve">ongoing </w:t>
      </w:r>
      <w:r w:rsidR="005327CE">
        <w:t>standardiz</w:t>
      </w:r>
      <w:r>
        <w:t>ation of</w:t>
      </w:r>
      <w:r w:rsidR="005327CE">
        <w:t xml:space="preserve"> the </w:t>
      </w:r>
      <w:r w:rsidR="005327CE">
        <w:rPr>
          <w:lang w:eastAsia="ko-KR"/>
        </w:rPr>
        <w:t xml:space="preserve">EVS Codec Extension for Immersive Voice and Audio Services (IVAS) codec. </w:t>
      </w:r>
      <w:r>
        <w:rPr>
          <w:lang w:eastAsia="ko-KR"/>
        </w:rPr>
        <w:t>This work</w:t>
      </w:r>
      <w:r w:rsidR="005327CE">
        <w:rPr>
          <w:lang w:eastAsia="ko-KR"/>
        </w:rPr>
        <w:t xml:space="preserve"> targets </w:t>
      </w:r>
      <w:r w:rsidR="005327CE">
        <w:t xml:space="preserve">encoding, </w:t>
      </w:r>
      <w:proofErr w:type="gramStart"/>
      <w:r w:rsidR="005327CE">
        <w:t>decoding</w:t>
      </w:r>
      <w:proofErr w:type="gramEnd"/>
      <w:r w:rsidR="005327CE">
        <w:t xml:space="preserve"> and rendering of speech, music and generic sound, with low latency operation and support of high error robustness under various transmission conditions. The IVAS codec is expected to provide support for a range of service capabilities, e.g., from mono to stereo to fully immersive audio, implementable on a wide range of </w:t>
      </w:r>
      <w:r w:rsidR="001D3F4A">
        <w:t>types of devices</w:t>
      </w:r>
      <w:r w:rsidR="005327CE">
        <w:t xml:space="preserve">. </w:t>
      </w:r>
      <w:r>
        <w:t>While split rendering is not a</w:t>
      </w:r>
      <w:r w:rsidR="00E275B5">
        <w:t xml:space="preserve"> specific design objective, the IVAS codec work item should ideally provide split rendering solutions that would enable using IVAS services over clients </w:t>
      </w:r>
      <w:r w:rsidR="003A3361">
        <w:t>with split</w:t>
      </w:r>
      <w:r w:rsidR="00E275B5">
        <w:t xml:space="preserve"> architecture.</w:t>
      </w:r>
    </w:p>
    <w:p w14:paraId="167232B6" w14:textId="77777777" w:rsidR="00765201" w:rsidRDefault="00765201" w:rsidP="00E64A2E"/>
    <w:p w14:paraId="224163BF" w14:textId="0076C125" w:rsidR="001609A1" w:rsidRDefault="002B45DB" w:rsidP="00E64A2E">
      <w:r>
        <w:t xml:space="preserve">Yet </w:t>
      </w:r>
      <w:r w:rsidR="00E275B5">
        <w:t xml:space="preserve">another aspect is the support of </w:t>
      </w:r>
      <w:r w:rsidR="005A7082">
        <w:t xml:space="preserve">advanced </w:t>
      </w:r>
      <w:r w:rsidR="00E275B5">
        <w:t xml:space="preserve">immersive </w:t>
      </w:r>
      <w:r w:rsidR="00BB6240">
        <w:t xml:space="preserve">binaural audio </w:t>
      </w:r>
      <w:r w:rsidR="00E275B5">
        <w:t>experiences</w:t>
      </w:r>
      <w:r w:rsidR="00E64A2E">
        <w:t xml:space="preserve"> that may</w:t>
      </w:r>
      <w:r w:rsidR="005A7082">
        <w:t>, e.g.,</w:t>
      </w:r>
      <w:r w:rsidR="00E64A2E">
        <w:t xml:space="preserve"> include acoustic room synthesis or</w:t>
      </w:r>
      <w:r w:rsidR="00BB6240">
        <w:t xml:space="preserve"> even</w:t>
      </w:r>
      <w:r w:rsidR="00E64A2E">
        <w:t xml:space="preserve"> 6DoF rendering</w:t>
      </w:r>
      <w:r w:rsidR="00E275B5">
        <w:t>.</w:t>
      </w:r>
      <w:r w:rsidR="00DB38FB" w:rsidDel="00DB38FB">
        <w:t xml:space="preserve"> </w:t>
      </w:r>
      <w:r w:rsidR="00DB38FB">
        <w:t>I</w:t>
      </w:r>
      <w:r w:rsidR="00026C57">
        <w:t xml:space="preserve">t is expected </w:t>
      </w:r>
      <w:r w:rsidR="00BB6240">
        <w:t xml:space="preserve">that while </w:t>
      </w:r>
      <w:r w:rsidR="00026C57">
        <w:t xml:space="preserve">frameworks enabling </w:t>
      </w:r>
      <w:r w:rsidR="00E64A2E">
        <w:t>such</w:t>
      </w:r>
      <w:r w:rsidR="00026C57">
        <w:t xml:space="preserve"> experiences may in near-term be available</w:t>
      </w:r>
      <w:r w:rsidR="005A7082">
        <w:t xml:space="preserve"> the related technology will continue evolving</w:t>
      </w:r>
      <w:r w:rsidR="00026C57">
        <w:t>. It would thus be desirable to get split render</w:t>
      </w:r>
      <w:r>
        <w:t>er</w:t>
      </w:r>
      <w:r w:rsidR="00026C57">
        <w:t xml:space="preserve"> solutions </w:t>
      </w:r>
      <w:r w:rsidR="005A7082">
        <w:t xml:space="preserve">that </w:t>
      </w:r>
      <w:r w:rsidR="00ED204C">
        <w:t xml:space="preserve">under certain limitations </w:t>
      </w:r>
      <w:r w:rsidR="005A7082">
        <w:t>are</w:t>
      </w:r>
      <w:r w:rsidR="00E64A2E">
        <w:t xml:space="preserve"> agnostic </w:t>
      </w:r>
      <w:r w:rsidR="005A7082">
        <w:t xml:space="preserve">in a sense </w:t>
      </w:r>
      <w:r w:rsidR="00026C57">
        <w:t xml:space="preserve">that </w:t>
      </w:r>
      <w:r w:rsidR="005A7082">
        <w:t xml:space="preserve">the pre-render component </w:t>
      </w:r>
      <w:r w:rsidR="00026C57">
        <w:t xml:space="preserve">could </w:t>
      </w:r>
      <w:proofErr w:type="gramStart"/>
      <w:r w:rsidR="005A7082">
        <w:t xml:space="preserve">be </w:t>
      </w:r>
      <w:r w:rsidR="00026C57">
        <w:t>connect</w:t>
      </w:r>
      <w:r w:rsidR="005A7082">
        <w:t>ed</w:t>
      </w:r>
      <w:r w:rsidR="00026C57">
        <w:t xml:space="preserve"> </w:t>
      </w:r>
      <w:r w:rsidR="005A7082">
        <w:t>with</w:t>
      </w:r>
      <w:proofErr w:type="gramEnd"/>
      <w:r w:rsidR="005A7082">
        <w:t xml:space="preserve"> any </w:t>
      </w:r>
      <w:r w:rsidR="00BB6240">
        <w:t xml:space="preserve">6DoF </w:t>
      </w:r>
      <w:r w:rsidR="00026C57">
        <w:t xml:space="preserve">immersive </w:t>
      </w:r>
      <w:r w:rsidR="00BB6240">
        <w:t xml:space="preserve">binaural </w:t>
      </w:r>
      <w:r w:rsidR="00026C57">
        <w:t>audio framework</w:t>
      </w:r>
      <w:r w:rsidR="00A516A1">
        <w:t xml:space="preserve"> through suitable APIs</w:t>
      </w:r>
      <w:r w:rsidR="00026C57">
        <w:t xml:space="preserve">.    </w:t>
      </w:r>
    </w:p>
    <w:p w14:paraId="1C981DA4" w14:textId="77777777" w:rsidR="00765201" w:rsidRDefault="00765201" w:rsidP="00E64A2E"/>
    <w:p w14:paraId="0B35D30B" w14:textId="501C0C47" w:rsidR="00B96AF2" w:rsidRPr="00B96AF2" w:rsidRDefault="001609A1" w:rsidP="00E64A2E">
      <w:r>
        <w:t xml:space="preserve">Thus, the work to be carried out under this work item should develop split render solutions for immersive audio </w:t>
      </w:r>
      <w:r w:rsidR="00765201">
        <w:t xml:space="preserve">that give benefits to </w:t>
      </w:r>
      <w:r>
        <w:t xml:space="preserve">devices and services with split renderer architecture. In that sense, the work item will generally contribute to </w:t>
      </w:r>
      <w:r w:rsidR="005B6729">
        <w:t xml:space="preserve">the goals of </w:t>
      </w:r>
      <w:r>
        <w:t xml:space="preserve">its parent work item </w:t>
      </w:r>
      <w:proofErr w:type="spellStart"/>
      <w:r>
        <w:t>MeCAR</w:t>
      </w:r>
      <w:proofErr w:type="spellEnd"/>
      <w:r>
        <w:t xml:space="preserve">. However, no upwards dependency on </w:t>
      </w:r>
      <w:proofErr w:type="spellStart"/>
      <w:r>
        <w:t>MeCAR</w:t>
      </w:r>
      <w:proofErr w:type="spellEnd"/>
      <w:r>
        <w:t xml:space="preserve"> is expected, neither in terms of impact on timelines </w:t>
      </w:r>
      <w:r w:rsidR="005B6729">
        <w:t>nor</w:t>
      </w:r>
      <w:r>
        <w:t xml:space="preserve"> </w:t>
      </w:r>
      <w:r w:rsidR="005B6729">
        <w:t xml:space="preserve">on </w:t>
      </w:r>
      <w:r>
        <w:t xml:space="preserve">objectives. </w:t>
      </w:r>
      <w:r w:rsidR="00040211">
        <w:t xml:space="preserve">Timewise, it is expected that results of the work item may be brought to already completed </w:t>
      </w:r>
      <w:proofErr w:type="spellStart"/>
      <w:r w:rsidR="00040211">
        <w:t>MeCAR</w:t>
      </w:r>
      <w:proofErr w:type="spellEnd"/>
      <w:r w:rsidR="00040211">
        <w:t xml:space="preserve"> specifications by means of CRs.</w:t>
      </w:r>
      <w:r w:rsidR="00E275B5">
        <w:t xml:space="preserve"> </w:t>
      </w:r>
      <w:r w:rsidR="009B4F2F">
        <w:t xml:space="preserve"> </w:t>
      </w:r>
    </w:p>
    <w:p w14:paraId="0CA69E13" w14:textId="77777777" w:rsidR="006C2E80" w:rsidRPr="006C2E80" w:rsidRDefault="006C2E80" w:rsidP="00E64A2E"/>
    <w:p w14:paraId="35497DB0" w14:textId="24F3CB19" w:rsidR="00F41A27" w:rsidRDefault="008A76FD" w:rsidP="00026C57">
      <w:pPr>
        <w:pStyle w:val="Heading1"/>
      </w:pPr>
      <w:r>
        <w:t>4</w:t>
      </w:r>
      <w:r>
        <w:tab/>
        <w:t>Objective</w:t>
      </w:r>
    </w:p>
    <w:p w14:paraId="730CE04F" w14:textId="77777777" w:rsidR="00ED0256" w:rsidRDefault="00ED0256" w:rsidP="00E64A2E">
      <w:r>
        <w:t>The overall objective of this work item is to develop solutions for immersive audio split rendering that are compatible with the envisaged split architectures. The following objectives should be achieved with the work item:</w:t>
      </w:r>
    </w:p>
    <w:p w14:paraId="50063B19" w14:textId="77777777" w:rsidR="00ED0256" w:rsidRPr="00DF5F32" w:rsidRDefault="00ED0256" w:rsidP="00E64A2E">
      <w:pPr>
        <w:pStyle w:val="ListParagraph"/>
        <w:numPr>
          <w:ilvl w:val="0"/>
          <w:numId w:val="12"/>
        </w:numPr>
      </w:pPr>
      <w:r w:rsidRPr="00DF5F32">
        <w:t>Requirement specification:</w:t>
      </w:r>
    </w:p>
    <w:p w14:paraId="1A16066D" w14:textId="77777777" w:rsidR="00ED0256" w:rsidRPr="00DF5F32" w:rsidRDefault="00ED0256" w:rsidP="00E64A2E">
      <w:pPr>
        <w:pStyle w:val="ListParagraph"/>
        <w:numPr>
          <w:ilvl w:val="1"/>
          <w:numId w:val="12"/>
        </w:numPr>
      </w:pPr>
      <w:r w:rsidRPr="00DF5F32">
        <w:t xml:space="preserve">Identify relevant physical architectures and associated constraints of the interface between </w:t>
      </w:r>
      <w:r>
        <w:rPr>
          <w:lang w:val="en-US"/>
        </w:rPr>
        <w:t>Presentation Engine and XR Runtime</w:t>
      </w:r>
      <w:r w:rsidRPr="00DF5F32">
        <w:t xml:space="preserve"> such as bit rate, latency, down- and upstream traffic characteristics.</w:t>
      </w:r>
    </w:p>
    <w:p w14:paraId="5A013CFE" w14:textId="77777777" w:rsidR="00ED0256" w:rsidRPr="00DF5F32" w:rsidRDefault="00ED0256" w:rsidP="00E64A2E">
      <w:pPr>
        <w:pStyle w:val="ListParagraph"/>
        <w:numPr>
          <w:ilvl w:val="1"/>
          <w:numId w:val="12"/>
        </w:numPr>
      </w:pPr>
      <w:r w:rsidRPr="00DF5F32">
        <w:t>Identify relevant constraints of end rendering device (</w:t>
      </w:r>
      <w:r>
        <w:t xml:space="preserve">e.g., </w:t>
      </w:r>
      <w:r w:rsidRPr="00DF5F32">
        <w:t>AR glasses device) such as complexity, memory footprint, head-tracking data characteristics.</w:t>
      </w:r>
    </w:p>
    <w:p w14:paraId="7C8DBB5B" w14:textId="77777777" w:rsidR="00ED0256" w:rsidRPr="00DF5F32" w:rsidRDefault="00ED0256" w:rsidP="00E64A2E">
      <w:pPr>
        <w:pStyle w:val="ListParagraph"/>
        <w:numPr>
          <w:ilvl w:val="1"/>
          <w:numId w:val="12"/>
        </w:numPr>
      </w:pPr>
      <w:r w:rsidRPr="00DF5F32">
        <w:t>Identify relevant constraints for audio media rendering operations applicable in Presentation Engine such as complexity, and memory footprint.</w:t>
      </w:r>
    </w:p>
    <w:p w14:paraId="64597F27" w14:textId="77777777" w:rsidR="00ED0256" w:rsidRPr="00DF5F32" w:rsidRDefault="00ED0256" w:rsidP="00E64A2E">
      <w:pPr>
        <w:pStyle w:val="ListParagraph"/>
        <w:numPr>
          <w:ilvl w:val="1"/>
          <w:numId w:val="12"/>
        </w:numPr>
      </w:pPr>
      <w:r w:rsidRPr="00DF5F32">
        <w:t xml:space="preserve">Define applicable 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w:t>
      </w:r>
      <w:r w:rsidRPr="00DF5F32">
        <w:t xml:space="preserve">  </w:t>
      </w:r>
    </w:p>
    <w:p w14:paraId="586FE6FD" w14:textId="77777777" w:rsidR="00ED0256" w:rsidRPr="00DF5F32" w:rsidRDefault="00ED0256" w:rsidP="00E64A2E">
      <w:pPr>
        <w:pStyle w:val="ListParagraph"/>
        <w:numPr>
          <w:ilvl w:val="1"/>
          <w:numId w:val="12"/>
        </w:numPr>
      </w:pPr>
      <w:r w:rsidRPr="00DF5F32">
        <w:lastRenderedPageBreak/>
        <w:t>Identify applicable quality performance requirements.</w:t>
      </w:r>
    </w:p>
    <w:p w14:paraId="0B104601" w14:textId="6457443E" w:rsidR="004C0EBC" w:rsidRPr="00DF5F32" w:rsidRDefault="00742E4A" w:rsidP="00E64A2E">
      <w:pPr>
        <w:pStyle w:val="ListParagraph"/>
        <w:numPr>
          <w:ilvl w:val="0"/>
          <w:numId w:val="12"/>
        </w:numPr>
      </w:pPr>
      <w:r w:rsidRPr="00DF5F32">
        <w:t xml:space="preserve">Develop solutions meeting the specified </w:t>
      </w:r>
      <w:r w:rsidR="00342696" w:rsidRPr="00DF5F32">
        <w:t>requirements</w:t>
      </w:r>
      <w:r w:rsidR="00277DB2" w:rsidRPr="00DF5F32">
        <w:t>:</w:t>
      </w:r>
      <w:r w:rsidR="00342696" w:rsidRPr="00DF5F32">
        <w:t xml:space="preserve"> </w:t>
      </w:r>
    </w:p>
    <w:p w14:paraId="7D65199A" w14:textId="77777777" w:rsidR="00ED0256" w:rsidRPr="00DF5F32" w:rsidRDefault="00ED0256" w:rsidP="00E64A2E">
      <w:pPr>
        <w:pStyle w:val="ListParagraph"/>
        <w:numPr>
          <w:ilvl w:val="1"/>
          <w:numId w:val="12"/>
        </w:numPr>
      </w:pPr>
      <w:r w:rsidRPr="00DF5F32">
        <w:t>Provide format specification for intermediate split rendered audio representation</w:t>
      </w:r>
      <w:r>
        <w:t>s</w:t>
      </w:r>
      <w:r w:rsidRPr="00DF5F32">
        <w:t xml:space="preserve">. </w:t>
      </w:r>
    </w:p>
    <w:p w14:paraId="723E8C89" w14:textId="4E7301DA" w:rsidR="00765201" w:rsidRPr="00DF5F32" w:rsidRDefault="00ED0256" w:rsidP="00E64A2E">
      <w:pPr>
        <w:pStyle w:val="ListParagraph"/>
        <w:numPr>
          <w:ilvl w:val="0"/>
          <w:numId w:val="12"/>
        </w:numPr>
      </w:pPr>
      <w:r w:rsidRPr="00DF5F32">
        <w:t>Provide functional requirements for pre-renderer operations to be carried out by Presentation Engine consuming head-tracker data received upstream from AR glasses device for converting (decoded) audio into the intermediate split rendered audio representation</w:t>
      </w:r>
      <w:r>
        <w:t>s</w:t>
      </w:r>
      <w:r w:rsidRPr="00DF5F32">
        <w:t>.</w:t>
      </w:r>
    </w:p>
    <w:p w14:paraId="5214BB7B" w14:textId="77777777" w:rsidR="00ED0256" w:rsidRPr="00DF5F32" w:rsidRDefault="00ED0256" w:rsidP="00E64A2E">
      <w:pPr>
        <w:pStyle w:val="ListParagraph"/>
      </w:pPr>
      <w:r w:rsidRPr="00DF5F32">
        <w:t>Define suitable APIs to be used when pre-rendering into the intermediate split rendered audio representation</w:t>
      </w:r>
      <w:r>
        <w:t>s</w:t>
      </w:r>
      <w:r w:rsidRPr="00DF5F32">
        <w:t xml:space="preserve">. </w:t>
      </w:r>
    </w:p>
    <w:p w14:paraId="0069417E" w14:textId="77777777" w:rsidR="00ED0256" w:rsidRPr="00DF5F32" w:rsidRDefault="00ED0256" w:rsidP="00E64A2E">
      <w:pPr>
        <w:pStyle w:val="ListParagraph"/>
        <w:numPr>
          <w:ilvl w:val="1"/>
          <w:numId w:val="12"/>
        </w:numPr>
      </w:pPr>
      <w:r w:rsidRPr="00DF5F32">
        <w:t>Provide encoder, bitstream and decoder specification for intermediate split rendered audio representation</w:t>
      </w:r>
      <w:r>
        <w:t>s</w:t>
      </w:r>
      <w:r w:rsidRPr="00DF5F32">
        <w:t xml:space="preserve">. </w:t>
      </w:r>
    </w:p>
    <w:p w14:paraId="3FFBA092" w14:textId="69034FA1" w:rsidR="0059060F" w:rsidRPr="00DF5F32" w:rsidRDefault="0059060F" w:rsidP="00E64A2E">
      <w:pPr>
        <w:pStyle w:val="ListParagraph"/>
        <w:numPr>
          <w:ilvl w:val="1"/>
          <w:numId w:val="12"/>
        </w:numPr>
      </w:pPr>
      <w:r w:rsidRPr="00DF5F32">
        <w:t xml:space="preserve">Provide a post-renderer specification for decoded split renderer data to provide binaural </w:t>
      </w:r>
      <w:r w:rsidR="00A83B3B" w:rsidRPr="00DF5F32">
        <w:t>audio output in response to head-tracker data</w:t>
      </w:r>
      <w:r w:rsidRPr="00DF5F32">
        <w:t xml:space="preserve">. </w:t>
      </w:r>
    </w:p>
    <w:p w14:paraId="669C7F48" w14:textId="1EA8921E" w:rsidR="00342696" w:rsidRPr="00DF5F32" w:rsidRDefault="0017242D" w:rsidP="00E64A2E">
      <w:pPr>
        <w:pStyle w:val="ListParagraph"/>
        <w:numPr>
          <w:ilvl w:val="1"/>
          <w:numId w:val="12"/>
        </w:numPr>
      </w:pPr>
      <w:r w:rsidRPr="00DF5F32">
        <w:t>S</w:t>
      </w:r>
      <w:r w:rsidR="000C3A30" w:rsidRPr="00DF5F32">
        <w:t xml:space="preserve">pecify the </w:t>
      </w:r>
      <w:r w:rsidR="00342696" w:rsidRPr="00DF5F32">
        <w:t>interfac</w:t>
      </w:r>
      <w:r w:rsidR="000C3A30" w:rsidRPr="00DF5F32">
        <w:t>ing</w:t>
      </w:r>
      <w:r w:rsidR="00342696" w:rsidRPr="00DF5F32">
        <w:t>/</w:t>
      </w:r>
      <w:r w:rsidR="000C3A30" w:rsidRPr="00DF5F32">
        <w:t xml:space="preserve">integration </w:t>
      </w:r>
      <w:r w:rsidR="00342696" w:rsidRPr="00DF5F32">
        <w:t xml:space="preserve">with IVAS codec while meeting </w:t>
      </w:r>
      <w:r w:rsidR="00ED0256">
        <w:t>the</w:t>
      </w:r>
      <w:r w:rsidR="00ED0256" w:rsidRPr="00DF5F32">
        <w:t xml:space="preserve"> </w:t>
      </w:r>
      <w:r w:rsidR="00342696" w:rsidRPr="00DF5F32">
        <w:t xml:space="preserve">requirements. </w:t>
      </w:r>
      <w:r w:rsidR="00B107D0" w:rsidRPr="00DF5F32">
        <w:t>Note that t</w:t>
      </w:r>
      <w:r w:rsidR="00342696" w:rsidRPr="00DF5F32">
        <w:t>his may require adding constraints to IVAS codec work</w:t>
      </w:r>
      <w:r w:rsidR="00E33612">
        <w:t xml:space="preserve"> like, e.g., adding a deliverable of a split renderer solution compatible with the objectives of this work item or characterizing aspects of the solution under the IVAS </w:t>
      </w:r>
      <w:r w:rsidR="00ED0256">
        <w:t xml:space="preserve">codec </w:t>
      </w:r>
      <w:r w:rsidR="00E33612">
        <w:t>work</w:t>
      </w:r>
      <w:r w:rsidR="00342696" w:rsidRPr="00DF5F32">
        <w:t>.</w:t>
      </w:r>
      <w:r w:rsidR="00015138" w:rsidRPr="00DF5F32">
        <w:t xml:space="preserve"> </w:t>
      </w:r>
    </w:p>
    <w:p w14:paraId="79C73379" w14:textId="77777777" w:rsidR="00395764" w:rsidRPr="00DF5F32" w:rsidRDefault="00395764" w:rsidP="00E64A2E">
      <w:pPr>
        <w:pStyle w:val="ListParagraph"/>
      </w:pPr>
    </w:p>
    <w:p w14:paraId="24BE5AC8" w14:textId="178D4478" w:rsidR="006047A9" w:rsidRDefault="00802F54" w:rsidP="00E64A2E">
      <w:r>
        <w:t xml:space="preserve">The work item shall </w:t>
      </w:r>
      <w:r w:rsidR="00482B3D">
        <w:t>in a first phase</w:t>
      </w:r>
      <w:r>
        <w:t xml:space="preserve"> lead to an agreed set of requirements. </w:t>
      </w:r>
      <w:r w:rsidR="00B748D1">
        <w:t xml:space="preserve">In addition, the </w:t>
      </w:r>
      <w:r w:rsidR="0059060F">
        <w:t xml:space="preserve">developments under </w:t>
      </w:r>
      <w:r>
        <w:t xml:space="preserve">the </w:t>
      </w:r>
      <w:r w:rsidR="0059060F">
        <w:t xml:space="preserve">work item </w:t>
      </w:r>
      <w:r>
        <w:t xml:space="preserve">shall </w:t>
      </w:r>
      <w:r w:rsidR="00B748D1">
        <w:t>specify solutions with demonstrated applicability to IVAS.</w:t>
      </w:r>
      <w:r w:rsidR="002C7434">
        <w:t xml:space="preserve"> </w:t>
      </w:r>
      <w:r w:rsidR="00B748D1">
        <w:t xml:space="preserve">In </w:t>
      </w:r>
      <w:r w:rsidR="00B9793C">
        <w:t>a</w:t>
      </w:r>
      <w:r w:rsidR="00B748D1">
        <w:t xml:space="preserve"> second phase, further solutions </w:t>
      </w:r>
      <w:r w:rsidR="00B9793C">
        <w:t xml:space="preserve">should </w:t>
      </w:r>
      <w:r w:rsidR="00B748D1">
        <w:t xml:space="preserve">be developed </w:t>
      </w:r>
      <w:r w:rsidR="00B9793C">
        <w:t xml:space="preserve">to </w:t>
      </w:r>
      <w:r w:rsidR="00B748D1">
        <w:t xml:space="preserve">address potential gaps </w:t>
      </w:r>
      <w:r w:rsidR="00B9793C">
        <w:t xml:space="preserve">and/or enhance </w:t>
      </w:r>
      <w:r w:rsidR="00B748D1">
        <w:t xml:space="preserve">the solutions </w:t>
      </w:r>
      <w:r w:rsidR="002C7434">
        <w:t>developed</w:t>
      </w:r>
      <w:r w:rsidR="00B748D1">
        <w:t xml:space="preserve"> in the first phase.</w:t>
      </w:r>
    </w:p>
    <w:p w14:paraId="7E1EB27C" w14:textId="77777777" w:rsidR="00526811" w:rsidRDefault="00526811" w:rsidP="00E64A2E"/>
    <w:p w14:paraId="6749D4C5" w14:textId="4CC4EC8A" w:rsidR="00505EAE" w:rsidRDefault="002C7434" w:rsidP="00E64A2E">
      <w:pPr>
        <w:rPr>
          <w:rFonts w:cs="Arial"/>
        </w:rPr>
      </w:pPr>
      <w:r>
        <w:t>The</w:t>
      </w:r>
      <w:r w:rsidR="00C26233">
        <w:t xml:space="preserve"> developments under this work item shall lead </w:t>
      </w:r>
      <w:r w:rsidR="0059060F">
        <w:t>to a set of new specifications defining among others textual description</w:t>
      </w:r>
      <w:r w:rsidR="00765201">
        <w:t>s</w:t>
      </w:r>
      <w:r w:rsidR="0059060F">
        <w:t xml:space="preserve"> of the </w:t>
      </w:r>
      <w:r w:rsidR="00B107D0">
        <w:t xml:space="preserve">involved renderers and codec </w:t>
      </w:r>
      <w:r w:rsidR="00505EAE">
        <w:t xml:space="preserve">(incl. frame loss concealment) </w:t>
      </w:r>
      <w:r w:rsidR="00B107D0">
        <w:t xml:space="preserve">of the </w:t>
      </w:r>
      <w:r w:rsidR="00277DB2">
        <w:rPr>
          <w:color w:val="auto"/>
          <w:lang w:eastAsia="en-US"/>
        </w:rPr>
        <w:t>intermediate split rendered audio representation</w:t>
      </w:r>
      <w:r w:rsidR="00ED0256">
        <w:rPr>
          <w:color w:val="auto"/>
          <w:lang w:eastAsia="en-US"/>
        </w:rPr>
        <w:t>s</w:t>
      </w:r>
      <w:r w:rsidR="0059060F">
        <w:t>.</w:t>
      </w:r>
      <w:r w:rsidR="00802F54">
        <w:t xml:space="preserve"> </w:t>
      </w:r>
      <w:r w:rsidR="00505EAE">
        <w:t xml:space="preserve">The </w:t>
      </w:r>
      <w:r w:rsidR="00C26233">
        <w:t xml:space="preserve">requirements and the </w:t>
      </w:r>
      <w:r w:rsidR="00505EAE">
        <w:t xml:space="preserve">performance of the developed solutions will be documented in a technical report. </w:t>
      </w:r>
      <w:r w:rsidR="00015138" w:rsidRPr="00DF5F32">
        <w:t xml:space="preserve">Parts of the solutions </w:t>
      </w:r>
      <w:r w:rsidR="00505EAE" w:rsidRPr="00DF5F32">
        <w:t xml:space="preserve">and performance evaluations results </w:t>
      </w:r>
      <w:r w:rsidR="00C26233">
        <w:rPr>
          <w:lang w:eastAsia="en-US"/>
        </w:rPr>
        <w:t xml:space="preserve">related to phase 1 work </w:t>
      </w:r>
      <w:r w:rsidR="00015138" w:rsidRPr="00DF5F32">
        <w:t>may be referenced through IVAS codec specifications</w:t>
      </w:r>
      <w:r w:rsidR="00505EAE" w:rsidRPr="00DF5F32">
        <w:t>/technical report</w:t>
      </w:r>
      <w:r w:rsidR="00015138" w:rsidRPr="00DF5F32">
        <w:t>.</w:t>
      </w:r>
      <w:r w:rsidR="00505EAE" w:rsidRPr="00DF5F32">
        <w:t xml:space="preserve"> </w:t>
      </w:r>
      <w:r w:rsidR="005A6F17" w:rsidRPr="00DF5F32">
        <w:t xml:space="preserve">The developed solutions should also be referenced in the </w:t>
      </w:r>
      <w:proofErr w:type="spellStart"/>
      <w:r w:rsidR="005A6F17" w:rsidRPr="00DF5F32">
        <w:t>MeCAR</w:t>
      </w:r>
      <w:proofErr w:type="spellEnd"/>
      <w:r w:rsidR="005A6F17" w:rsidRPr="00DF5F32">
        <w:t xml:space="preserve"> specification.</w:t>
      </w:r>
      <w:r w:rsidR="006047A9">
        <w:rPr>
          <w:lang w:eastAsia="en-US"/>
        </w:rPr>
        <w:t xml:space="preserve"> The solutions developed in the optional second phase and corresponding performance evaluation results shall be incorporated into the relevant TSs and TRs by means of change requests.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67EC374A" w:rsidR="00B2743D" w:rsidRPr="00E10367" w:rsidRDefault="00B2743D" w:rsidP="00E64A2E">
            <w:pPr>
              <w:pStyle w:val="TAH"/>
            </w:pPr>
            <w:r w:rsidRPr="009C6095">
              <w:t>New specifications</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E64A2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E64A2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E64A2E">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E64A2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E64A2E">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E64A2E">
            <w:pPr>
              <w:pStyle w:val="TAH"/>
            </w:pPr>
            <w:r w:rsidRPr="00E10367">
              <w:t>R</w:t>
            </w:r>
            <w:r w:rsidR="00011074">
              <w:t>apporteur</w:t>
            </w:r>
          </w:p>
        </w:tc>
      </w:tr>
      <w:tr w:rsidR="00B6095C" w:rsidRPr="00251D80" w14:paraId="5396E4CF" w14:textId="77777777" w:rsidTr="006C2E80">
        <w:trPr>
          <w:cantSplit/>
          <w:jc w:val="center"/>
        </w:trPr>
        <w:tc>
          <w:tcPr>
            <w:tcW w:w="1617" w:type="dxa"/>
          </w:tcPr>
          <w:p w14:paraId="5E3F77E2" w14:textId="043FC839" w:rsidR="00B6095C" w:rsidRPr="00FF3F0C" w:rsidRDefault="00B6095C" w:rsidP="00E64A2E">
            <w:pPr>
              <w:pStyle w:val="TAL"/>
            </w:pPr>
            <w:r>
              <w:t>TS</w:t>
            </w:r>
          </w:p>
        </w:tc>
        <w:tc>
          <w:tcPr>
            <w:tcW w:w="1134" w:type="dxa"/>
          </w:tcPr>
          <w:p w14:paraId="43E70D9D" w14:textId="1DF0D7E0" w:rsidR="00B6095C" w:rsidRPr="00251D80" w:rsidRDefault="00B6095C" w:rsidP="00E64A2E">
            <w:pPr>
              <w:pStyle w:val="TAL"/>
            </w:pPr>
            <w:r w:rsidRPr="00B7187B">
              <w:t>26.xxx</w:t>
            </w:r>
          </w:p>
        </w:tc>
        <w:tc>
          <w:tcPr>
            <w:tcW w:w="2409" w:type="dxa"/>
          </w:tcPr>
          <w:p w14:paraId="12022B30" w14:textId="6BD8BD24" w:rsidR="00B6095C" w:rsidRPr="00251D80" w:rsidRDefault="00395764" w:rsidP="00E64A2E">
            <w:pPr>
              <w:pStyle w:val="TAL"/>
            </w:pPr>
            <w:r>
              <w:t>Split Rendering for Immersive Audio</w:t>
            </w:r>
          </w:p>
        </w:tc>
        <w:tc>
          <w:tcPr>
            <w:tcW w:w="993" w:type="dxa"/>
          </w:tcPr>
          <w:p w14:paraId="783F7A2B" w14:textId="7DBC0C90" w:rsidR="00B6095C" w:rsidRPr="00251D80" w:rsidRDefault="00505EAE" w:rsidP="00E64A2E">
            <w:pPr>
              <w:pStyle w:val="TAL"/>
            </w:pPr>
            <w:r w:rsidRPr="002E5C90">
              <w:t>SA#10</w:t>
            </w:r>
            <w:r w:rsidR="000C3A30">
              <w:t>1</w:t>
            </w:r>
            <w:r w:rsidRPr="002E5C90">
              <w:t xml:space="preserve"> (</w:t>
            </w:r>
            <w:r w:rsidR="000C3A30">
              <w:t>Sept</w:t>
            </w:r>
            <w:r w:rsidRPr="002E5C90">
              <w:t>ember 2023)</w:t>
            </w:r>
          </w:p>
        </w:tc>
        <w:tc>
          <w:tcPr>
            <w:tcW w:w="1074" w:type="dxa"/>
          </w:tcPr>
          <w:p w14:paraId="363ECA7E" w14:textId="42ECDCCB" w:rsidR="00B6095C" w:rsidRPr="00251D80" w:rsidRDefault="00B6095C" w:rsidP="00E64A2E">
            <w:pPr>
              <w:pStyle w:val="TAL"/>
            </w:pPr>
            <w:r w:rsidRPr="002E5C90">
              <w:t>SA#10</w:t>
            </w:r>
            <w:r w:rsidR="000C3A30">
              <w:t>2</w:t>
            </w:r>
            <w:r w:rsidRPr="002E5C90">
              <w:t xml:space="preserve"> </w:t>
            </w:r>
            <w:r w:rsidR="000C3A30" w:rsidRPr="002E5C90">
              <w:t>(December 2023)</w:t>
            </w:r>
          </w:p>
        </w:tc>
        <w:tc>
          <w:tcPr>
            <w:tcW w:w="2186" w:type="dxa"/>
          </w:tcPr>
          <w:p w14:paraId="21EB1BD1" w14:textId="0405E5F8" w:rsidR="00B6095C" w:rsidRPr="00251D80" w:rsidRDefault="001D3F4A" w:rsidP="00E64A2E">
            <w:pPr>
              <w:pStyle w:val="TAL"/>
            </w:pPr>
            <w:r>
              <w:t>TBD</w:t>
            </w:r>
          </w:p>
        </w:tc>
      </w:tr>
      <w:tr w:rsidR="00505EAE" w:rsidRPr="00251D80" w14:paraId="769945E7" w14:textId="77777777" w:rsidTr="006C2E80">
        <w:trPr>
          <w:cantSplit/>
          <w:jc w:val="center"/>
        </w:trPr>
        <w:tc>
          <w:tcPr>
            <w:tcW w:w="1617" w:type="dxa"/>
          </w:tcPr>
          <w:p w14:paraId="16777036" w14:textId="66417DB5" w:rsidR="00505EAE" w:rsidRDefault="00505EAE" w:rsidP="00E64A2E">
            <w:pPr>
              <w:pStyle w:val="TAL"/>
            </w:pPr>
            <w:r>
              <w:t>TR</w:t>
            </w:r>
          </w:p>
        </w:tc>
        <w:tc>
          <w:tcPr>
            <w:tcW w:w="1134" w:type="dxa"/>
          </w:tcPr>
          <w:p w14:paraId="7F187F83" w14:textId="62FF5795" w:rsidR="00505EAE" w:rsidRPr="00B7187B" w:rsidRDefault="00505EAE" w:rsidP="00E64A2E">
            <w:pPr>
              <w:pStyle w:val="TAL"/>
            </w:pPr>
            <w:r w:rsidRPr="00B7187B">
              <w:t>26.xxx</w:t>
            </w:r>
          </w:p>
        </w:tc>
        <w:tc>
          <w:tcPr>
            <w:tcW w:w="2409" w:type="dxa"/>
          </w:tcPr>
          <w:p w14:paraId="69E0B1C2" w14:textId="08F71396" w:rsidR="00505EAE" w:rsidRDefault="00505EAE" w:rsidP="00E64A2E">
            <w:pPr>
              <w:pStyle w:val="TAL"/>
            </w:pPr>
            <w:r>
              <w:t>Split Rendering for Immersive Audio</w:t>
            </w:r>
            <w:r w:rsidR="00F52BB8">
              <w:t>;</w:t>
            </w:r>
            <w:r w:rsidRPr="00395764">
              <w:t xml:space="preserve"> </w:t>
            </w:r>
            <w:r w:rsidR="00B50319">
              <w:t xml:space="preserve">Requirements and </w:t>
            </w:r>
            <w:r w:rsidRPr="00395764">
              <w:t>Performance characterization</w:t>
            </w:r>
          </w:p>
        </w:tc>
        <w:tc>
          <w:tcPr>
            <w:tcW w:w="993" w:type="dxa"/>
          </w:tcPr>
          <w:p w14:paraId="6C105257" w14:textId="014C3ED4" w:rsidR="00505EAE" w:rsidRPr="002E5C90" w:rsidRDefault="00505EAE" w:rsidP="00E64A2E">
            <w:pPr>
              <w:pStyle w:val="TAL"/>
            </w:pPr>
            <w:r w:rsidRPr="002E5C90">
              <w:t>SA#10</w:t>
            </w:r>
            <w:r w:rsidR="000C3A30">
              <w:t>1</w:t>
            </w:r>
            <w:r w:rsidRPr="002E5C90">
              <w:t xml:space="preserve"> (</w:t>
            </w:r>
            <w:r w:rsidR="000C3A30">
              <w:t>Sept</w:t>
            </w:r>
            <w:r w:rsidRPr="002E5C90">
              <w:t>ember 2023)</w:t>
            </w:r>
          </w:p>
        </w:tc>
        <w:tc>
          <w:tcPr>
            <w:tcW w:w="1074" w:type="dxa"/>
          </w:tcPr>
          <w:p w14:paraId="4933BEE7" w14:textId="354445BA" w:rsidR="00505EAE" w:rsidRPr="002E5C90" w:rsidRDefault="00505EAE" w:rsidP="00E64A2E">
            <w:pPr>
              <w:pStyle w:val="TAL"/>
            </w:pPr>
            <w:r w:rsidRPr="002E5C90">
              <w:t>SA#10</w:t>
            </w:r>
            <w:r w:rsidR="000C3A30">
              <w:t>2</w:t>
            </w:r>
            <w:r w:rsidRPr="002E5C90">
              <w:t xml:space="preserve"> </w:t>
            </w:r>
            <w:r w:rsidR="000C3A30" w:rsidRPr="002E5C90">
              <w:t>(December 2023)</w:t>
            </w:r>
          </w:p>
        </w:tc>
        <w:tc>
          <w:tcPr>
            <w:tcW w:w="2186" w:type="dxa"/>
          </w:tcPr>
          <w:p w14:paraId="612F81F4" w14:textId="4A0207D8" w:rsidR="00505EAE" w:rsidRPr="00251D80" w:rsidRDefault="001D3F4A" w:rsidP="00E64A2E">
            <w:pPr>
              <w:pStyle w:val="TAL"/>
            </w:pPr>
            <w:r>
              <w:t>TBD</w:t>
            </w:r>
          </w:p>
        </w:tc>
      </w:tr>
    </w:tbl>
    <w:p w14:paraId="3D972A4A" w14:textId="77777777" w:rsidR="006C2E80" w:rsidRDefault="006C2E80" w:rsidP="00E64A2E">
      <w:pPr>
        <w:pStyle w:val="FP"/>
      </w:pPr>
    </w:p>
    <w:p w14:paraId="5B510A00" w14:textId="50C4BECE" w:rsidR="00102222" w:rsidRDefault="00102222" w:rsidP="00E64A2E"/>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5BABF623"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C496AB0" w:rsidR="004C634D" w:rsidRPr="00C50F7C" w:rsidRDefault="004C634D" w:rsidP="00E64A2E">
            <w:pPr>
              <w:pStyle w:val="TAH"/>
            </w:pPr>
            <w:r>
              <w:lastRenderedPageBreak/>
              <w:t xml:space="preserve">Impacted </w:t>
            </w:r>
            <w:r w:rsidRPr="006E1FDA">
              <w:t xml:space="preserve">existing </w:t>
            </w:r>
            <w:r>
              <w:t>TS/TR</w:t>
            </w:r>
          </w:p>
        </w:tc>
      </w:tr>
      <w:tr w:rsidR="009428A9" w:rsidRPr="00C50F7C" w14:paraId="7CF6DE99" w14:textId="50AFE208"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5DA2896C" w:rsidR="009428A9" w:rsidRPr="00C50F7C" w:rsidRDefault="009428A9" w:rsidP="00E64A2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2FF4255B" w:rsidR="009428A9" w:rsidRPr="00C50F7C" w:rsidRDefault="009428A9" w:rsidP="00E64A2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5BD8366E" w:rsidR="009428A9" w:rsidRPr="00C50F7C" w:rsidRDefault="009428A9" w:rsidP="00E64A2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5A282212" w:rsidR="009428A9" w:rsidRDefault="009428A9" w:rsidP="00E64A2E">
            <w:pPr>
              <w:pStyle w:val="TAH"/>
            </w:pPr>
            <w:r>
              <w:t>Remarks</w:t>
            </w:r>
          </w:p>
        </w:tc>
      </w:tr>
      <w:tr w:rsidR="009558A8" w:rsidRPr="006C2E80" w14:paraId="7A3F27C3" w14:textId="0AA82032"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9B7078F" w:rsidR="009558A8" w:rsidRPr="006C2E80" w:rsidRDefault="00B50319" w:rsidP="00E64A2E">
            <w:pPr>
              <w:pStyle w:val="TAL"/>
            </w:pPr>
            <w:r>
              <w:t xml:space="preserve">TS </w:t>
            </w:r>
            <w:r w:rsidR="009558A8">
              <w:t>26.119</w:t>
            </w:r>
          </w:p>
        </w:tc>
        <w:tc>
          <w:tcPr>
            <w:tcW w:w="4344" w:type="dxa"/>
            <w:tcBorders>
              <w:top w:val="single" w:sz="4" w:space="0" w:color="auto"/>
              <w:left w:val="single" w:sz="4" w:space="0" w:color="auto"/>
              <w:bottom w:val="single" w:sz="4" w:space="0" w:color="auto"/>
              <w:right w:val="single" w:sz="4" w:space="0" w:color="auto"/>
            </w:tcBorders>
          </w:tcPr>
          <w:p w14:paraId="714F8B34" w14:textId="1768F163" w:rsidR="009558A8" w:rsidRPr="006C2E80" w:rsidRDefault="005A6F17" w:rsidP="00E64A2E">
            <w:pPr>
              <w:pStyle w:val="TAL"/>
            </w:pPr>
            <w:r>
              <w:t>Referencing of Split Rendering Solutions for Immersive Audio</w:t>
            </w:r>
            <w:r w:rsidR="00126327">
              <w:t xml:space="preserve"> (part 1)</w:t>
            </w:r>
          </w:p>
        </w:tc>
        <w:tc>
          <w:tcPr>
            <w:tcW w:w="1417" w:type="dxa"/>
            <w:tcBorders>
              <w:top w:val="single" w:sz="4" w:space="0" w:color="auto"/>
              <w:left w:val="single" w:sz="4" w:space="0" w:color="auto"/>
              <w:bottom w:val="single" w:sz="4" w:space="0" w:color="auto"/>
              <w:right w:val="single" w:sz="4" w:space="0" w:color="auto"/>
            </w:tcBorders>
          </w:tcPr>
          <w:p w14:paraId="139C356A" w14:textId="18EE4F0B" w:rsidR="009558A8" w:rsidRPr="006C2E80" w:rsidRDefault="009558A8" w:rsidP="00E64A2E">
            <w:pPr>
              <w:pStyle w:val="TAL"/>
            </w:pPr>
            <w:r>
              <w:t>SA#</w:t>
            </w:r>
            <w:r w:rsidR="000C3A30">
              <w:t>1</w:t>
            </w:r>
            <w:r w:rsidR="005A6F17">
              <w:t>0</w:t>
            </w:r>
            <w:r w:rsidR="000C3A30">
              <w:t>2</w:t>
            </w:r>
            <w:r>
              <w:t xml:space="preserve"> (</w:t>
            </w:r>
            <w:r w:rsidR="000C3A30">
              <w:t>December 2023</w:t>
            </w:r>
            <w:r>
              <w:t>)</w:t>
            </w:r>
          </w:p>
        </w:tc>
        <w:tc>
          <w:tcPr>
            <w:tcW w:w="2101" w:type="dxa"/>
            <w:tcBorders>
              <w:top w:val="single" w:sz="4" w:space="0" w:color="auto"/>
              <w:left w:val="single" w:sz="4" w:space="0" w:color="auto"/>
              <w:bottom w:val="single" w:sz="4" w:space="0" w:color="auto"/>
              <w:right w:val="single" w:sz="4" w:space="0" w:color="auto"/>
            </w:tcBorders>
          </w:tcPr>
          <w:p w14:paraId="6AB9F028" w14:textId="41A74E29" w:rsidR="009558A8" w:rsidRPr="006C2E80" w:rsidRDefault="0061549C" w:rsidP="00E64A2E">
            <w:pPr>
              <w:pStyle w:val="TAL"/>
            </w:pPr>
            <w:r>
              <w:t>Related to phase 1 work</w:t>
            </w:r>
          </w:p>
        </w:tc>
      </w:tr>
      <w:tr w:rsidR="00126327" w:rsidRPr="006C2E80" w14:paraId="4BE3D92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395CE30" w14:textId="4DA9B6EA" w:rsidR="00126327" w:rsidRDefault="00B50319" w:rsidP="00E64A2E">
            <w:pPr>
              <w:pStyle w:val="TAL"/>
            </w:pPr>
            <w:r>
              <w:t xml:space="preserve">TS </w:t>
            </w:r>
            <w:r w:rsidR="00126327">
              <w:t>26.119</w:t>
            </w:r>
          </w:p>
        </w:tc>
        <w:tc>
          <w:tcPr>
            <w:tcW w:w="4344" w:type="dxa"/>
            <w:tcBorders>
              <w:top w:val="single" w:sz="4" w:space="0" w:color="auto"/>
              <w:left w:val="single" w:sz="4" w:space="0" w:color="auto"/>
              <w:bottom w:val="single" w:sz="4" w:space="0" w:color="auto"/>
              <w:right w:val="single" w:sz="4" w:space="0" w:color="auto"/>
            </w:tcBorders>
          </w:tcPr>
          <w:p w14:paraId="6513E0FA" w14:textId="0DFDAC08" w:rsidR="00126327" w:rsidRDefault="00126327" w:rsidP="00E64A2E">
            <w:pPr>
              <w:pStyle w:val="TAL"/>
            </w:pPr>
            <w:r>
              <w:t>Referencing of Split Rendering Solutions for Immersive Audio (part 2)</w:t>
            </w:r>
          </w:p>
        </w:tc>
        <w:tc>
          <w:tcPr>
            <w:tcW w:w="1417" w:type="dxa"/>
            <w:tcBorders>
              <w:top w:val="single" w:sz="4" w:space="0" w:color="auto"/>
              <w:left w:val="single" w:sz="4" w:space="0" w:color="auto"/>
              <w:bottom w:val="single" w:sz="4" w:space="0" w:color="auto"/>
              <w:right w:val="single" w:sz="4" w:space="0" w:color="auto"/>
            </w:tcBorders>
          </w:tcPr>
          <w:p w14:paraId="46AAB2FB" w14:textId="05FF8F5D" w:rsidR="00126327" w:rsidRDefault="00126327" w:rsidP="00E64A2E">
            <w:pPr>
              <w:pStyle w:val="TAL"/>
            </w:pPr>
            <w:r>
              <w:t>SA#103 (Mar 2024)</w:t>
            </w:r>
          </w:p>
        </w:tc>
        <w:tc>
          <w:tcPr>
            <w:tcW w:w="2101" w:type="dxa"/>
            <w:tcBorders>
              <w:top w:val="single" w:sz="4" w:space="0" w:color="auto"/>
              <w:left w:val="single" w:sz="4" w:space="0" w:color="auto"/>
              <w:bottom w:val="single" w:sz="4" w:space="0" w:color="auto"/>
              <w:right w:val="single" w:sz="4" w:space="0" w:color="auto"/>
            </w:tcBorders>
          </w:tcPr>
          <w:p w14:paraId="1DA1310F" w14:textId="7CF46C0D" w:rsidR="00126327" w:rsidRDefault="00126327" w:rsidP="00E64A2E">
            <w:pPr>
              <w:pStyle w:val="TAL"/>
            </w:pPr>
            <w:r>
              <w:t>Related to phase 2 work</w:t>
            </w:r>
          </w:p>
        </w:tc>
      </w:tr>
      <w:tr w:rsidR="00126327" w:rsidRPr="006C2E80" w14:paraId="6CE2AAD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5574E94" w14:textId="273C93F5" w:rsidR="00126327" w:rsidRDefault="00126327" w:rsidP="00E64A2E">
            <w:pPr>
              <w:pStyle w:val="TAL"/>
            </w:pPr>
            <w:r>
              <w:t>TS 26.xxx (Split Rendering for Immersive Audio)</w:t>
            </w:r>
          </w:p>
        </w:tc>
        <w:tc>
          <w:tcPr>
            <w:tcW w:w="4344" w:type="dxa"/>
            <w:tcBorders>
              <w:top w:val="single" w:sz="4" w:space="0" w:color="auto"/>
              <w:left w:val="single" w:sz="4" w:space="0" w:color="auto"/>
              <w:bottom w:val="single" w:sz="4" w:space="0" w:color="auto"/>
              <w:right w:val="single" w:sz="4" w:space="0" w:color="auto"/>
            </w:tcBorders>
          </w:tcPr>
          <w:p w14:paraId="416E52F7" w14:textId="70C59E1E" w:rsidR="00126327" w:rsidRDefault="00B9793C" w:rsidP="00E64A2E">
            <w:pPr>
              <w:pStyle w:val="TAL"/>
            </w:pPr>
            <w:r>
              <w:t>Enhance</w:t>
            </w:r>
            <w:r w:rsidR="00B50319">
              <w:t>d</w:t>
            </w:r>
            <w:r>
              <w:t xml:space="preserve"> </w:t>
            </w:r>
            <w:r w:rsidR="00126327">
              <w:t>split render</w:t>
            </w:r>
            <w:r w:rsidR="00B75E7D">
              <w:t>ing</w:t>
            </w:r>
            <w:r w:rsidR="00126327">
              <w:t xml:space="preserve"> solutions</w:t>
            </w:r>
          </w:p>
        </w:tc>
        <w:tc>
          <w:tcPr>
            <w:tcW w:w="1417" w:type="dxa"/>
            <w:tcBorders>
              <w:top w:val="single" w:sz="4" w:space="0" w:color="auto"/>
              <w:left w:val="single" w:sz="4" w:space="0" w:color="auto"/>
              <w:bottom w:val="single" w:sz="4" w:space="0" w:color="auto"/>
              <w:right w:val="single" w:sz="4" w:space="0" w:color="auto"/>
            </w:tcBorders>
          </w:tcPr>
          <w:p w14:paraId="4071A758" w14:textId="7D29AB01" w:rsidR="00126327" w:rsidRDefault="00126327" w:rsidP="00E64A2E">
            <w:pPr>
              <w:pStyle w:val="TAL"/>
            </w:pPr>
            <w:r>
              <w:t>SA#103 (Mar 2024)</w:t>
            </w:r>
          </w:p>
        </w:tc>
        <w:tc>
          <w:tcPr>
            <w:tcW w:w="2101" w:type="dxa"/>
            <w:tcBorders>
              <w:top w:val="single" w:sz="4" w:space="0" w:color="auto"/>
              <w:left w:val="single" w:sz="4" w:space="0" w:color="auto"/>
              <w:bottom w:val="single" w:sz="4" w:space="0" w:color="auto"/>
              <w:right w:val="single" w:sz="4" w:space="0" w:color="auto"/>
            </w:tcBorders>
          </w:tcPr>
          <w:p w14:paraId="632DBE19" w14:textId="4292523B" w:rsidR="00126327" w:rsidRDefault="00126327" w:rsidP="00E64A2E">
            <w:pPr>
              <w:pStyle w:val="TAL"/>
            </w:pPr>
            <w:r>
              <w:t>Related to phase 2 work</w:t>
            </w:r>
          </w:p>
        </w:tc>
      </w:tr>
      <w:tr w:rsidR="00126327" w:rsidRPr="006C2E80" w14:paraId="0603FEF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B182259" w14:textId="684FCD59" w:rsidR="00126327" w:rsidRDefault="00126327" w:rsidP="00E64A2E">
            <w:pPr>
              <w:pStyle w:val="TAL"/>
            </w:pPr>
            <w:r>
              <w:t>TR 26.xxx (</w:t>
            </w:r>
            <w:r w:rsidR="00325C85">
              <w:t xml:space="preserve">Split Rendering for Immersive Audio; </w:t>
            </w:r>
            <w:r>
              <w:t xml:space="preserve">Requirements and </w:t>
            </w:r>
            <w:r w:rsidRPr="00395764">
              <w:t>Performance characterization</w:t>
            </w:r>
            <w:r>
              <w:t>)</w:t>
            </w:r>
          </w:p>
        </w:tc>
        <w:tc>
          <w:tcPr>
            <w:tcW w:w="4344" w:type="dxa"/>
            <w:tcBorders>
              <w:top w:val="single" w:sz="4" w:space="0" w:color="auto"/>
              <w:left w:val="single" w:sz="4" w:space="0" w:color="auto"/>
              <w:bottom w:val="single" w:sz="4" w:space="0" w:color="auto"/>
              <w:right w:val="single" w:sz="4" w:space="0" w:color="auto"/>
            </w:tcBorders>
          </w:tcPr>
          <w:p w14:paraId="37EA60F6" w14:textId="5E514A3D" w:rsidR="00126327" w:rsidRDefault="00126327" w:rsidP="00E64A2E">
            <w:pPr>
              <w:pStyle w:val="TAL"/>
            </w:pPr>
            <w:r w:rsidRPr="00395764">
              <w:t>Performance characterization</w:t>
            </w:r>
            <w:r>
              <w:t xml:space="preserve"> of additional split render solutions</w:t>
            </w:r>
          </w:p>
        </w:tc>
        <w:tc>
          <w:tcPr>
            <w:tcW w:w="1417" w:type="dxa"/>
            <w:tcBorders>
              <w:top w:val="single" w:sz="4" w:space="0" w:color="auto"/>
              <w:left w:val="single" w:sz="4" w:space="0" w:color="auto"/>
              <w:bottom w:val="single" w:sz="4" w:space="0" w:color="auto"/>
              <w:right w:val="single" w:sz="4" w:space="0" w:color="auto"/>
            </w:tcBorders>
          </w:tcPr>
          <w:p w14:paraId="359692C9" w14:textId="785FC90A" w:rsidR="00126327" w:rsidRDefault="00126327" w:rsidP="00E64A2E">
            <w:pPr>
              <w:pStyle w:val="TAL"/>
            </w:pPr>
            <w:r>
              <w:t>SA#103 (Mar 2024)</w:t>
            </w:r>
          </w:p>
        </w:tc>
        <w:tc>
          <w:tcPr>
            <w:tcW w:w="2101" w:type="dxa"/>
            <w:tcBorders>
              <w:top w:val="single" w:sz="4" w:space="0" w:color="auto"/>
              <w:left w:val="single" w:sz="4" w:space="0" w:color="auto"/>
              <w:bottom w:val="single" w:sz="4" w:space="0" w:color="auto"/>
              <w:right w:val="single" w:sz="4" w:space="0" w:color="auto"/>
            </w:tcBorders>
          </w:tcPr>
          <w:p w14:paraId="6C8A058E" w14:textId="0DB07780" w:rsidR="00126327" w:rsidRDefault="00126327" w:rsidP="00E64A2E">
            <w:pPr>
              <w:pStyle w:val="TAL"/>
            </w:pPr>
            <w:r>
              <w:t>Related to phase 2 work</w:t>
            </w:r>
          </w:p>
        </w:tc>
      </w:tr>
    </w:tbl>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FF6AACA" w:rsidR="006C2E80" w:rsidRPr="006C2E80" w:rsidRDefault="00F52BB8" w:rsidP="00E64A2E">
      <w:pPr>
        <w:pStyle w:val="Guidance"/>
      </w:pPr>
      <w:r>
        <w:t>TBD</w:t>
      </w:r>
    </w:p>
    <w:p w14:paraId="4B2B339C" w14:textId="77777777" w:rsidR="008A76FD" w:rsidRDefault="00174617" w:rsidP="006C2E80">
      <w:pPr>
        <w:pStyle w:val="Heading1"/>
      </w:pPr>
      <w:r>
        <w:t>7</w:t>
      </w:r>
      <w:r w:rsidR="009870A7">
        <w:tab/>
      </w:r>
      <w:r w:rsidR="008A76FD">
        <w:t>Work item leadership</w:t>
      </w:r>
    </w:p>
    <w:p w14:paraId="4FED3F73" w14:textId="591D8EFF" w:rsidR="006E1FDA" w:rsidRPr="00DF5F32" w:rsidRDefault="00841C22" w:rsidP="00E64A2E">
      <w:pPr>
        <w:pStyle w:val="Guidance"/>
      </w:pPr>
      <w:r w:rsidRPr="003975F2">
        <w:t>SA4</w:t>
      </w:r>
    </w:p>
    <w:p w14:paraId="5BA7F984" w14:textId="77777777" w:rsidR="00557B2E" w:rsidRPr="00557B2E" w:rsidRDefault="00557B2E" w:rsidP="00E64A2E"/>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592A039" w:rsidR="00174617" w:rsidRPr="006C2E80" w:rsidRDefault="00841C22" w:rsidP="00E64A2E">
      <w:pPr>
        <w:pStyle w:val="Guidance"/>
      </w:pPr>
      <w:r w:rsidRPr="003975F2">
        <w:t>None</w:t>
      </w:r>
    </w:p>
    <w:p w14:paraId="4CDD53C1" w14:textId="77777777" w:rsidR="006C2E80" w:rsidRPr="00557B2E" w:rsidRDefault="006C2E80" w:rsidP="00E64A2E"/>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4740970" w:rsidR="0033027D" w:rsidRPr="006C2E80" w:rsidRDefault="0033027D" w:rsidP="00E64A2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E64A2E">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D49198" w:rsidR="00557B2E" w:rsidRDefault="00F52BB8" w:rsidP="00E64A2E">
            <w:pPr>
              <w:pStyle w:val="TAL"/>
            </w:pPr>
            <w:r>
              <w:t>Dolby Laboratories Inc.</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E64A2E">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E64A2E">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E64A2E">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E64A2E">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E64A2E">
            <w:pPr>
              <w:pStyle w:val="TAL"/>
            </w:pPr>
          </w:p>
        </w:tc>
      </w:tr>
    </w:tbl>
    <w:p w14:paraId="2CBA0369" w14:textId="77777777" w:rsidR="00F41A27" w:rsidRPr="00641ED8" w:rsidRDefault="00F41A27" w:rsidP="00E64A2E"/>
    <w:sectPr w:rsidR="00F41A27" w:rsidRPr="00641ED8" w:rsidSect="00B14709">
      <w:headerReference w:type="default" r:id="rId12"/>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5887E" w14:textId="77777777" w:rsidR="00D67E41" w:rsidRDefault="00D67E41" w:rsidP="00E64A2E">
      <w:r>
        <w:separator/>
      </w:r>
    </w:p>
  </w:endnote>
  <w:endnote w:type="continuationSeparator" w:id="0">
    <w:p w14:paraId="0CE7CC59" w14:textId="77777777" w:rsidR="00D67E41" w:rsidRDefault="00D67E41" w:rsidP="00E64A2E">
      <w:r>
        <w:continuationSeparator/>
      </w:r>
    </w:p>
  </w:endnote>
  <w:endnote w:type="continuationNotice" w:id="1">
    <w:p w14:paraId="49B1BAF0" w14:textId="77777777" w:rsidR="00D67E41" w:rsidRDefault="00D67E41" w:rsidP="00E64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DBBD3" w14:textId="77777777" w:rsidR="00962ACB" w:rsidRDefault="00962A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78AA4" w14:textId="77777777" w:rsidR="00D67E41" w:rsidRDefault="00D67E41" w:rsidP="00E64A2E">
      <w:r>
        <w:separator/>
      </w:r>
    </w:p>
  </w:footnote>
  <w:footnote w:type="continuationSeparator" w:id="0">
    <w:p w14:paraId="437128D1" w14:textId="77777777" w:rsidR="00D67E41" w:rsidRDefault="00D67E41" w:rsidP="00E64A2E">
      <w:r>
        <w:continuationSeparator/>
      </w:r>
    </w:p>
  </w:footnote>
  <w:footnote w:type="continuationNotice" w:id="1">
    <w:p w14:paraId="5BFB9A46" w14:textId="77777777" w:rsidR="00D67E41" w:rsidRDefault="00D67E41" w:rsidP="00E64A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D7FCA" w14:textId="77777777" w:rsidR="00962ACB" w:rsidRDefault="00962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69193F"/>
    <w:multiLevelType w:val="hybridMultilevel"/>
    <w:tmpl w:val="EB5A6F6A"/>
    <w:lvl w:ilvl="0" w:tplc="2F262C3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10168"/>
    <w:multiLevelType w:val="hybridMultilevel"/>
    <w:tmpl w:val="FB4049F2"/>
    <w:lvl w:ilvl="0" w:tplc="08090001">
      <w:start w:val="2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0326372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0174386">
    <w:abstractNumId w:val="10"/>
  </w:num>
  <w:num w:numId="3" w16cid:durableId="553086713">
    <w:abstractNumId w:val="9"/>
  </w:num>
  <w:num w:numId="4" w16cid:durableId="1190027368">
    <w:abstractNumId w:val="8"/>
  </w:num>
  <w:num w:numId="5" w16cid:durableId="270211582">
    <w:abstractNumId w:val="13"/>
  </w:num>
  <w:num w:numId="6" w16cid:durableId="1808744718">
    <w:abstractNumId w:val="11"/>
  </w:num>
  <w:num w:numId="7" w16cid:durableId="863324444">
    <w:abstractNumId w:val="7"/>
  </w:num>
  <w:num w:numId="8" w16cid:durableId="142164444">
    <w:abstractNumId w:val="2"/>
  </w:num>
  <w:num w:numId="9" w16cid:durableId="219441031">
    <w:abstractNumId w:val="1"/>
  </w:num>
  <w:num w:numId="10" w16cid:durableId="787552974">
    <w:abstractNumId w:val="0"/>
  </w:num>
  <w:num w:numId="11" w16cid:durableId="1778599965">
    <w:abstractNumId w:val="6"/>
  </w:num>
  <w:num w:numId="12" w16cid:durableId="1018385344">
    <w:abstractNumId w:val="5"/>
  </w:num>
  <w:num w:numId="13" w16cid:durableId="1083991886">
    <w:abstractNumId w:val="12"/>
  </w:num>
  <w:num w:numId="14" w16cid:durableId="1115293785">
    <w:abstractNumId w:val="4"/>
  </w:num>
  <w:num w:numId="15" w16cid:durableId="19362030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138"/>
    <w:rsid w:val="00016E0A"/>
    <w:rsid w:val="000205C5"/>
    <w:rsid w:val="00025316"/>
    <w:rsid w:val="00026C57"/>
    <w:rsid w:val="00030555"/>
    <w:rsid w:val="00033205"/>
    <w:rsid w:val="00037C06"/>
    <w:rsid w:val="00040211"/>
    <w:rsid w:val="00044DAE"/>
    <w:rsid w:val="00044FBD"/>
    <w:rsid w:val="00047F6B"/>
    <w:rsid w:val="00052BF8"/>
    <w:rsid w:val="00055B2E"/>
    <w:rsid w:val="00057116"/>
    <w:rsid w:val="00064CB2"/>
    <w:rsid w:val="00066954"/>
    <w:rsid w:val="00067741"/>
    <w:rsid w:val="00072A56"/>
    <w:rsid w:val="00082CCB"/>
    <w:rsid w:val="000A3125"/>
    <w:rsid w:val="000B0519"/>
    <w:rsid w:val="000B1ABD"/>
    <w:rsid w:val="000B61FD"/>
    <w:rsid w:val="000C0BF7"/>
    <w:rsid w:val="000C1175"/>
    <w:rsid w:val="000C3A30"/>
    <w:rsid w:val="000C5FE3"/>
    <w:rsid w:val="000D122A"/>
    <w:rsid w:val="000D1EE1"/>
    <w:rsid w:val="000E55AD"/>
    <w:rsid w:val="000E630D"/>
    <w:rsid w:val="001001BD"/>
    <w:rsid w:val="00102222"/>
    <w:rsid w:val="00120541"/>
    <w:rsid w:val="001209A0"/>
    <w:rsid w:val="001211F3"/>
    <w:rsid w:val="00121BAD"/>
    <w:rsid w:val="00126327"/>
    <w:rsid w:val="00127B5D"/>
    <w:rsid w:val="00133B51"/>
    <w:rsid w:val="001609A1"/>
    <w:rsid w:val="00171925"/>
    <w:rsid w:val="0017242D"/>
    <w:rsid w:val="00173998"/>
    <w:rsid w:val="00174617"/>
    <w:rsid w:val="001759A7"/>
    <w:rsid w:val="001A4192"/>
    <w:rsid w:val="001A7910"/>
    <w:rsid w:val="001C2F45"/>
    <w:rsid w:val="001C5C86"/>
    <w:rsid w:val="001C718D"/>
    <w:rsid w:val="001D3F4A"/>
    <w:rsid w:val="001E14C4"/>
    <w:rsid w:val="001F7D5F"/>
    <w:rsid w:val="001F7EB4"/>
    <w:rsid w:val="002000C2"/>
    <w:rsid w:val="00205F25"/>
    <w:rsid w:val="00221B1E"/>
    <w:rsid w:val="00240DCD"/>
    <w:rsid w:val="0024786B"/>
    <w:rsid w:val="00251D80"/>
    <w:rsid w:val="00254FB5"/>
    <w:rsid w:val="002640E5"/>
    <w:rsid w:val="0026436F"/>
    <w:rsid w:val="0026455E"/>
    <w:rsid w:val="0026606E"/>
    <w:rsid w:val="00276403"/>
    <w:rsid w:val="00277DB2"/>
    <w:rsid w:val="00283472"/>
    <w:rsid w:val="002944FD"/>
    <w:rsid w:val="00294DA4"/>
    <w:rsid w:val="00297509"/>
    <w:rsid w:val="002B45DB"/>
    <w:rsid w:val="002C1C50"/>
    <w:rsid w:val="002C7434"/>
    <w:rsid w:val="002E451F"/>
    <w:rsid w:val="002E6A7D"/>
    <w:rsid w:val="002E7A9E"/>
    <w:rsid w:val="002F3C41"/>
    <w:rsid w:val="002F6C5C"/>
    <w:rsid w:val="0030045C"/>
    <w:rsid w:val="003205AD"/>
    <w:rsid w:val="00321FF1"/>
    <w:rsid w:val="00325C85"/>
    <w:rsid w:val="0033027D"/>
    <w:rsid w:val="00335107"/>
    <w:rsid w:val="00335FB2"/>
    <w:rsid w:val="00336C76"/>
    <w:rsid w:val="00342696"/>
    <w:rsid w:val="00344158"/>
    <w:rsid w:val="00347B74"/>
    <w:rsid w:val="00355CB6"/>
    <w:rsid w:val="00366257"/>
    <w:rsid w:val="00370DE8"/>
    <w:rsid w:val="0038516D"/>
    <w:rsid w:val="003869D7"/>
    <w:rsid w:val="00395764"/>
    <w:rsid w:val="003975F2"/>
    <w:rsid w:val="003A08AA"/>
    <w:rsid w:val="003A1EB0"/>
    <w:rsid w:val="003A3361"/>
    <w:rsid w:val="003C0F14"/>
    <w:rsid w:val="003C2DA6"/>
    <w:rsid w:val="003C6DA6"/>
    <w:rsid w:val="003D2781"/>
    <w:rsid w:val="003D62A9"/>
    <w:rsid w:val="003D7E29"/>
    <w:rsid w:val="003E0FB2"/>
    <w:rsid w:val="003F04C7"/>
    <w:rsid w:val="003F268E"/>
    <w:rsid w:val="003F7142"/>
    <w:rsid w:val="003F7B3D"/>
    <w:rsid w:val="00411698"/>
    <w:rsid w:val="00414164"/>
    <w:rsid w:val="0041789B"/>
    <w:rsid w:val="004260A5"/>
    <w:rsid w:val="00432283"/>
    <w:rsid w:val="00432325"/>
    <w:rsid w:val="0043745F"/>
    <w:rsid w:val="00437F58"/>
    <w:rsid w:val="0044029F"/>
    <w:rsid w:val="00440BC9"/>
    <w:rsid w:val="00454609"/>
    <w:rsid w:val="00455DE4"/>
    <w:rsid w:val="0046448A"/>
    <w:rsid w:val="0046753D"/>
    <w:rsid w:val="00481B5D"/>
    <w:rsid w:val="0048267C"/>
    <w:rsid w:val="00482B3D"/>
    <w:rsid w:val="004876B9"/>
    <w:rsid w:val="00493A79"/>
    <w:rsid w:val="00495840"/>
    <w:rsid w:val="004A0581"/>
    <w:rsid w:val="004A40BE"/>
    <w:rsid w:val="004A6A60"/>
    <w:rsid w:val="004B35EF"/>
    <w:rsid w:val="004C0EBC"/>
    <w:rsid w:val="004C634D"/>
    <w:rsid w:val="004D24B9"/>
    <w:rsid w:val="004D485C"/>
    <w:rsid w:val="004E2CE2"/>
    <w:rsid w:val="004E313F"/>
    <w:rsid w:val="004E5172"/>
    <w:rsid w:val="004E6F8A"/>
    <w:rsid w:val="00502CD2"/>
    <w:rsid w:val="00504E33"/>
    <w:rsid w:val="00505EAE"/>
    <w:rsid w:val="00526811"/>
    <w:rsid w:val="005327CE"/>
    <w:rsid w:val="0054287C"/>
    <w:rsid w:val="00545A4D"/>
    <w:rsid w:val="0055216E"/>
    <w:rsid w:val="00552C2C"/>
    <w:rsid w:val="005555B7"/>
    <w:rsid w:val="005562A8"/>
    <w:rsid w:val="005573BB"/>
    <w:rsid w:val="00557B2E"/>
    <w:rsid w:val="00561267"/>
    <w:rsid w:val="00571E3F"/>
    <w:rsid w:val="00574059"/>
    <w:rsid w:val="00583462"/>
    <w:rsid w:val="00586951"/>
    <w:rsid w:val="00590087"/>
    <w:rsid w:val="0059060F"/>
    <w:rsid w:val="00592734"/>
    <w:rsid w:val="005A032D"/>
    <w:rsid w:val="005A3D4D"/>
    <w:rsid w:val="005A6F17"/>
    <w:rsid w:val="005A7082"/>
    <w:rsid w:val="005A7577"/>
    <w:rsid w:val="005B6729"/>
    <w:rsid w:val="005C29F7"/>
    <w:rsid w:val="005C4F58"/>
    <w:rsid w:val="005C5E8D"/>
    <w:rsid w:val="005C78F2"/>
    <w:rsid w:val="005D057C"/>
    <w:rsid w:val="005D3FEC"/>
    <w:rsid w:val="005D44BE"/>
    <w:rsid w:val="005E088B"/>
    <w:rsid w:val="006047A9"/>
    <w:rsid w:val="00611EC4"/>
    <w:rsid w:val="00612542"/>
    <w:rsid w:val="006146D2"/>
    <w:rsid w:val="0061549C"/>
    <w:rsid w:val="00620B3F"/>
    <w:rsid w:val="006239E7"/>
    <w:rsid w:val="006254C4"/>
    <w:rsid w:val="006323BE"/>
    <w:rsid w:val="006418C6"/>
    <w:rsid w:val="00641ED8"/>
    <w:rsid w:val="00653203"/>
    <w:rsid w:val="00654893"/>
    <w:rsid w:val="00662741"/>
    <w:rsid w:val="006633A4"/>
    <w:rsid w:val="00667A53"/>
    <w:rsid w:val="00667DD2"/>
    <w:rsid w:val="00671BBB"/>
    <w:rsid w:val="00682237"/>
    <w:rsid w:val="006A0EF8"/>
    <w:rsid w:val="006A20DD"/>
    <w:rsid w:val="006A45BA"/>
    <w:rsid w:val="006B4280"/>
    <w:rsid w:val="006B4B1C"/>
    <w:rsid w:val="006B5A99"/>
    <w:rsid w:val="006C2E80"/>
    <w:rsid w:val="006C4991"/>
    <w:rsid w:val="006E0F19"/>
    <w:rsid w:val="006E1FDA"/>
    <w:rsid w:val="006E42D0"/>
    <w:rsid w:val="006E5E87"/>
    <w:rsid w:val="006F1A44"/>
    <w:rsid w:val="00706A1A"/>
    <w:rsid w:val="00707673"/>
    <w:rsid w:val="00710518"/>
    <w:rsid w:val="007162BE"/>
    <w:rsid w:val="00721122"/>
    <w:rsid w:val="00722267"/>
    <w:rsid w:val="00742E4A"/>
    <w:rsid w:val="00746F46"/>
    <w:rsid w:val="0075252A"/>
    <w:rsid w:val="00764B84"/>
    <w:rsid w:val="00765028"/>
    <w:rsid w:val="00765201"/>
    <w:rsid w:val="0078034D"/>
    <w:rsid w:val="00790BCC"/>
    <w:rsid w:val="00795CEE"/>
    <w:rsid w:val="00796F94"/>
    <w:rsid w:val="007974F5"/>
    <w:rsid w:val="007A5AA5"/>
    <w:rsid w:val="007A6136"/>
    <w:rsid w:val="007B0F49"/>
    <w:rsid w:val="007B6216"/>
    <w:rsid w:val="007C530A"/>
    <w:rsid w:val="007C5A6D"/>
    <w:rsid w:val="007C7E14"/>
    <w:rsid w:val="007D03D2"/>
    <w:rsid w:val="007D1AB2"/>
    <w:rsid w:val="007D36CF"/>
    <w:rsid w:val="007D6057"/>
    <w:rsid w:val="007F522E"/>
    <w:rsid w:val="007F7421"/>
    <w:rsid w:val="00801F7F"/>
    <w:rsid w:val="00802F54"/>
    <w:rsid w:val="0080428C"/>
    <w:rsid w:val="00813C1F"/>
    <w:rsid w:val="008146A2"/>
    <w:rsid w:val="00833133"/>
    <w:rsid w:val="00834A60"/>
    <w:rsid w:val="00837BCD"/>
    <w:rsid w:val="00841C22"/>
    <w:rsid w:val="00847B66"/>
    <w:rsid w:val="00850175"/>
    <w:rsid w:val="0085530D"/>
    <w:rsid w:val="00863E89"/>
    <w:rsid w:val="00870E03"/>
    <w:rsid w:val="00872B3B"/>
    <w:rsid w:val="0088222A"/>
    <w:rsid w:val="008835FC"/>
    <w:rsid w:val="00885711"/>
    <w:rsid w:val="008901F6"/>
    <w:rsid w:val="00896C03"/>
    <w:rsid w:val="008A495D"/>
    <w:rsid w:val="008A6548"/>
    <w:rsid w:val="008A76FD"/>
    <w:rsid w:val="008B114B"/>
    <w:rsid w:val="008B2D09"/>
    <w:rsid w:val="008B519F"/>
    <w:rsid w:val="008C0E78"/>
    <w:rsid w:val="008C537F"/>
    <w:rsid w:val="008D658B"/>
    <w:rsid w:val="008E7BDA"/>
    <w:rsid w:val="009126E0"/>
    <w:rsid w:val="00922FCB"/>
    <w:rsid w:val="00935CB0"/>
    <w:rsid w:val="00937C6F"/>
    <w:rsid w:val="009428A9"/>
    <w:rsid w:val="009437A2"/>
    <w:rsid w:val="00944B28"/>
    <w:rsid w:val="009558A8"/>
    <w:rsid w:val="00962ACB"/>
    <w:rsid w:val="00967838"/>
    <w:rsid w:val="009822EC"/>
    <w:rsid w:val="00982CD6"/>
    <w:rsid w:val="00985B73"/>
    <w:rsid w:val="009870A7"/>
    <w:rsid w:val="00992266"/>
    <w:rsid w:val="00994A54"/>
    <w:rsid w:val="009A0B51"/>
    <w:rsid w:val="009A3BC4"/>
    <w:rsid w:val="009A527F"/>
    <w:rsid w:val="009A6092"/>
    <w:rsid w:val="009B1936"/>
    <w:rsid w:val="009B493F"/>
    <w:rsid w:val="009B4F2F"/>
    <w:rsid w:val="009C2977"/>
    <w:rsid w:val="009C2DCC"/>
    <w:rsid w:val="009E6C21"/>
    <w:rsid w:val="009F7959"/>
    <w:rsid w:val="00A01CFF"/>
    <w:rsid w:val="00A04EED"/>
    <w:rsid w:val="00A10539"/>
    <w:rsid w:val="00A12BD2"/>
    <w:rsid w:val="00A15763"/>
    <w:rsid w:val="00A226C6"/>
    <w:rsid w:val="00A27912"/>
    <w:rsid w:val="00A338A3"/>
    <w:rsid w:val="00A339CF"/>
    <w:rsid w:val="00A35110"/>
    <w:rsid w:val="00A36378"/>
    <w:rsid w:val="00A40015"/>
    <w:rsid w:val="00A47445"/>
    <w:rsid w:val="00A516A1"/>
    <w:rsid w:val="00A51E94"/>
    <w:rsid w:val="00A6656B"/>
    <w:rsid w:val="00A70E1E"/>
    <w:rsid w:val="00A73257"/>
    <w:rsid w:val="00A83B3B"/>
    <w:rsid w:val="00A9081F"/>
    <w:rsid w:val="00A9188C"/>
    <w:rsid w:val="00A97002"/>
    <w:rsid w:val="00A97A52"/>
    <w:rsid w:val="00AA0D6A"/>
    <w:rsid w:val="00AB58BF"/>
    <w:rsid w:val="00AC6AE6"/>
    <w:rsid w:val="00AC7B9C"/>
    <w:rsid w:val="00AD0751"/>
    <w:rsid w:val="00AD77C4"/>
    <w:rsid w:val="00AE1413"/>
    <w:rsid w:val="00AE25BF"/>
    <w:rsid w:val="00AF0C13"/>
    <w:rsid w:val="00B03AF5"/>
    <w:rsid w:val="00B03C01"/>
    <w:rsid w:val="00B078D6"/>
    <w:rsid w:val="00B107D0"/>
    <w:rsid w:val="00B1248D"/>
    <w:rsid w:val="00B14709"/>
    <w:rsid w:val="00B2743D"/>
    <w:rsid w:val="00B274E8"/>
    <w:rsid w:val="00B3015C"/>
    <w:rsid w:val="00B344D8"/>
    <w:rsid w:val="00B50319"/>
    <w:rsid w:val="00B541AC"/>
    <w:rsid w:val="00B55A52"/>
    <w:rsid w:val="00B567D1"/>
    <w:rsid w:val="00B6095C"/>
    <w:rsid w:val="00B73B4C"/>
    <w:rsid w:val="00B73F75"/>
    <w:rsid w:val="00B748D1"/>
    <w:rsid w:val="00B75E7D"/>
    <w:rsid w:val="00B8483E"/>
    <w:rsid w:val="00B946CD"/>
    <w:rsid w:val="00B96481"/>
    <w:rsid w:val="00B96AF2"/>
    <w:rsid w:val="00B9793C"/>
    <w:rsid w:val="00BA3A53"/>
    <w:rsid w:val="00BA3C54"/>
    <w:rsid w:val="00BA4095"/>
    <w:rsid w:val="00BA5B43"/>
    <w:rsid w:val="00BB5EBF"/>
    <w:rsid w:val="00BB6240"/>
    <w:rsid w:val="00BC642A"/>
    <w:rsid w:val="00BE69CF"/>
    <w:rsid w:val="00BF7C9D"/>
    <w:rsid w:val="00C01E8C"/>
    <w:rsid w:val="00C02DF6"/>
    <w:rsid w:val="00C03E01"/>
    <w:rsid w:val="00C1261D"/>
    <w:rsid w:val="00C23582"/>
    <w:rsid w:val="00C26233"/>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76DB"/>
    <w:rsid w:val="00C95B7F"/>
    <w:rsid w:val="00CA0968"/>
    <w:rsid w:val="00CA168E"/>
    <w:rsid w:val="00CB0647"/>
    <w:rsid w:val="00CB4236"/>
    <w:rsid w:val="00CB6D9C"/>
    <w:rsid w:val="00CC72A4"/>
    <w:rsid w:val="00CD3153"/>
    <w:rsid w:val="00CD67DB"/>
    <w:rsid w:val="00CF6810"/>
    <w:rsid w:val="00D05EB4"/>
    <w:rsid w:val="00D06117"/>
    <w:rsid w:val="00D21FAC"/>
    <w:rsid w:val="00D30B9F"/>
    <w:rsid w:val="00D31CC8"/>
    <w:rsid w:val="00D32678"/>
    <w:rsid w:val="00D521C1"/>
    <w:rsid w:val="00D67E41"/>
    <w:rsid w:val="00D71F40"/>
    <w:rsid w:val="00D77416"/>
    <w:rsid w:val="00D80FC6"/>
    <w:rsid w:val="00D94917"/>
    <w:rsid w:val="00DA74F3"/>
    <w:rsid w:val="00DB38FB"/>
    <w:rsid w:val="00DB69F3"/>
    <w:rsid w:val="00DC4907"/>
    <w:rsid w:val="00DD017C"/>
    <w:rsid w:val="00DD397A"/>
    <w:rsid w:val="00DD58B7"/>
    <w:rsid w:val="00DD6699"/>
    <w:rsid w:val="00DE3168"/>
    <w:rsid w:val="00DF5F32"/>
    <w:rsid w:val="00E007C5"/>
    <w:rsid w:val="00E00DBF"/>
    <w:rsid w:val="00E0213F"/>
    <w:rsid w:val="00E033E0"/>
    <w:rsid w:val="00E047AE"/>
    <w:rsid w:val="00E1026B"/>
    <w:rsid w:val="00E13CB2"/>
    <w:rsid w:val="00E20C37"/>
    <w:rsid w:val="00E275B5"/>
    <w:rsid w:val="00E33612"/>
    <w:rsid w:val="00E418DE"/>
    <w:rsid w:val="00E52C57"/>
    <w:rsid w:val="00E57E7D"/>
    <w:rsid w:val="00E64A2E"/>
    <w:rsid w:val="00E84CD8"/>
    <w:rsid w:val="00E90B85"/>
    <w:rsid w:val="00E91679"/>
    <w:rsid w:val="00E92452"/>
    <w:rsid w:val="00E94CC1"/>
    <w:rsid w:val="00E96431"/>
    <w:rsid w:val="00EA0FAC"/>
    <w:rsid w:val="00EC3039"/>
    <w:rsid w:val="00EC5235"/>
    <w:rsid w:val="00ED0256"/>
    <w:rsid w:val="00ED204C"/>
    <w:rsid w:val="00ED6B03"/>
    <w:rsid w:val="00ED7A5B"/>
    <w:rsid w:val="00F07C92"/>
    <w:rsid w:val="00F138AB"/>
    <w:rsid w:val="00F14B43"/>
    <w:rsid w:val="00F203C7"/>
    <w:rsid w:val="00F215E2"/>
    <w:rsid w:val="00F21E3F"/>
    <w:rsid w:val="00F41A27"/>
    <w:rsid w:val="00F42A93"/>
    <w:rsid w:val="00F4338D"/>
    <w:rsid w:val="00F436EF"/>
    <w:rsid w:val="00F440D3"/>
    <w:rsid w:val="00F446AC"/>
    <w:rsid w:val="00F46EAF"/>
    <w:rsid w:val="00F47F07"/>
    <w:rsid w:val="00F52BB8"/>
    <w:rsid w:val="00F5774F"/>
    <w:rsid w:val="00F62688"/>
    <w:rsid w:val="00F76BE5"/>
    <w:rsid w:val="00F82953"/>
    <w:rsid w:val="00F83D11"/>
    <w:rsid w:val="00F921F1"/>
    <w:rsid w:val="00FB127E"/>
    <w:rsid w:val="00FC0804"/>
    <w:rsid w:val="00FC3B6D"/>
    <w:rsid w:val="00FC4AAD"/>
    <w:rsid w:val="00FD3A4E"/>
    <w:rsid w:val="00FD6800"/>
    <w:rsid w:val="00FE79A9"/>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64A2E"/>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B96AF2"/>
    <w:pPr>
      <w:ind w:left="720"/>
      <w:contextualSpacing/>
      <w:jc w:val="both"/>
    </w:pPr>
    <w:rPr>
      <w:iCs/>
    </w:rPr>
  </w:style>
  <w:style w:type="paragraph" w:styleId="Caption">
    <w:name w:val="caption"/>
    <w:basedOn w:val="Normal"/>
    <w:next w:val="Normal"/>
    <w:unhideWhenUsed/>
    <w:qFormat/>
    <w:rsid w:val="00015138"/>
    <w:pPr>
      <w:widowControl w:val="0"/>
      <w:spacing w:after="200"/>
    </w:pPr>
    <w:rPr>
      <w:rFonts w:ascii="Arial" w:eastAsia="SimSun" w:hAnsi="Arial"/>
      <w:i/>
      <w:iCs/>
      <w:color w:val="44546A" w:themeColor="text2"/>
      <w:sz w:val="18"/>
      <w:szCs w:val="18"/>
      <w:lang w:eastAsia="en-US"/>
    </w:rPr>
  </w:style>
  <w:style w:type="character" w:styleId="CommentReference">
    <w:name w:val="annotation reference"/>
    <w:basedOn w:val="DefaultParagraphFont"/>
    <w:rsid w:val="00592734"/>
    <w:rPr>
      <w:sz w:val="16"/>
      <w:szCs w:val="16"/>
    </w:rPr>
  </w:style>
  <w:style w:type="paragraph" w:styleId="CommentText">
    <w:name w:val="annotation text"/>
    <w:basedOn w:val="Normal"/>
    <w:link w:val="CommentTextChar"/>
    <w:rsid w:val="00592734"/>
  </w:style>
  <w:style w:type="character" w:customStyle="1" w:styleId="CommentTextChar">
    <w:name w:val="Comment Text Char"/>
    <w:basedOn w:val="DefaultParagraphFont"/>
    <w:link w:val="CommentText"/>
    <w:rsid w:val="00592734"/>
    <w:rPr>
      <w:color w:val="000000"/>
      <w:lang w:eastAsia="ja-JP"/>
    </w:rPr>
  </w:style>
  <w:style w:type="paragraph" w:styleId="CommentSubject">
    <w:name w:val="annotation subject"/>
    <w:basedOn w:val="CommentText"/>
    <w:next w:val="CommentText"/>
    <w:link w:val="CommentSubjectChar"/>
    <w:rsid w:val="00592734"/>
    <w:rPr>
      <w:b/>
      <w:bCs/>
    </w:rPr>
  </w:style>
  <w:style w:type="character" w:customStyle="1" w:styleId="CommentSubjectChar">
    <w:name w:val="Comment Subject Char"/>
    <w:basedOn w:val="CommentTextChar"/>
    <w:link w:val="CommentSubject"/>
    <w:rsid w:val="00592734"/>
    <w:rPr>
      <w:b/>
      <w:bCs/>
      <w:color w:val="000000"/>
      <w:lang w:eastAsia="ja-JP"/>
    </w:rPr>
  </w:style>
  <w:style w:type="paragraph" w:styleId="Revision">
    <w:name w:val="Revision"/>
    <w:hidden/>
    <w:uiPriority w:val="99"/>
    <w:semiHidden/>
    <w:rsid w:val="001609A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9780">
      <w:bodyDiv w:val="1"/>
      <w:marLeft w:val="0"/>
      <w:marRight w:val="0"/>
      <w:marTop w:val="0"/>
      <w:marBottom w:val="0"/>
      <w:divBdr>
        <w:top w:val="none" w:sz="0" w:space="0" w:color="auto"/>
        <w:left w:val="none" w:sz="0" w:space="0" w:color="auto"/>
        <w:bottom w:val="none" w:sz="0" w:space="0" w:color="auto"/>
        <w:right w:val="none" w:sz="0" w:space="0" w:color="auto"/>
      </w:divBdr>
    </w:div>
    <w:div w:id="84226445">
      <w:bodyDiv w:val="1"/>
      <w:marLeft w:val="0"/>
      <w:marRight w:val="0"/>
      <w:marTop w:val="0"/>
      <w:marBottom w:val="0"/>
      <w:divBdr>
        <w:top w:val="none" w:sz="0" w:space="0" w:color="auto"/>
        <w:left w:val="none" w:sz="0" w:space="0" w:color="auto"/>
        <w:bottom w:val="none" w:sz="0" w:space="0" w:color="auto"/>
        <w:right w:val="none" w:sz="0" w:space="0" w:color="auto"/>
      </w:divBdr>
    </w:div>
    <w:div w:id="31996187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554243">
      <w:bodyDiv w:val="1"/>
      <w:marLeft w:val="0"/>
      <w:marRight w:val="0"/>
      <w:marTop w:val="0"/>
      <w:marBottom w:val="0"/>
      <w:divBdr>
        <w:top w:val="none" w:sz="0" w:space="0" w:color="auto"/>
        <w:left w:val="none" w:sz="0" w:space="0" w:color="auto"/>
        <w:bottom w:val="none" w:sz="0" w:space="0" w:color="auto"/>
        <w:right w:val="none" w:sz="0" w:space="0" w:color="auto"/>
      </w:divBdr>
    </w:div>
    <w:div w:id="45811145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495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Bruhn, Stefan</cp:lastModifiedBy>
  <cp:revision>3</cp:revision>
  <cp:lastPrinted>2023-01-10T11:13:00Z</cp:lastPrinted>
  <dcterms:created xsi:type="dcterms:W3CDTF">2023-02-06T13:50:00Z</dcterms:created>
  <dcterms:modified xsi:type="dcterms:W3CDTF">2023-02-06T13:53:00Z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