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B0CA" w14:textId="1C62CED1" w:rsidR="00CB1945" w:rsidRPr="006F3DB4" w:rsidRDefault="00A54146" w:rsidP="00CB1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54146">
        <w:rPr>
          <w:b/>
          <w:noProof/>
          <w:sz w:val="24"/>
          <w:lang w:val="en-US"/>
        </w:rPr>
        <w:t>3GPP TSG-SA4 Meeting #-MBS SWG AH</w:t>
      </w:r>
      <w:r w:rsidR="00CA0716">
        <w:rPr>
          <w:b/>
          <w:noProof/>
          <w:sz w:val="24"/>
          <w:lang w:val="en-US"/>
        </w:rPr>
        <w:t xml:space="preserve"> post 133-e</w:t>
      </w:r>
      <w:r w:rsidRPr="00A54146">
        <w:rPr>
          <w:b/>
          <w:noProof/>
          <w:sz w:val="24"/>
          <w:lang w:val="en-US"/>
        </w:rPr>
        <w:tab/>
        <w:t>S4aI250</w:t>
      </w:r>
      <w:r w:rsidR="00BC5834">
        <w:rPr>
          <w:b/>
          <w:noProof/>
          <w:sz w:val="24"/>
          <w:lang w:val="en-US"/>
        </w:rPr>
        <w:t>1</w:t>
      </w:r>
      <w:r w:rsidR="00AB7511">
        <w:rPr>
          <w:b/>
          <w:noProof/>
          <w:sz w:val="24"/>
          <w:lang w:val="en-US"/>
        </w:rPr>
        <w:t>86</w:t>
      </w:r>
    </w:p>
    <w:p w14:paraId="791DCCA7" w14:textId="7C4B48B6" w:rsidR="00AE59AA" w:rsidRPr="003E51C1" w:rsidRDefault="00CA0716" w:rsidP="00986D12">
      <w:pPr>
        <w:tabs>
          <w:tab w:val="right" w:pos="9630"/>
        </w:tabs>
        <w:spacing w:after="0"/>
        <w:rPr>
          <w:rFonts w:ascii="Arial" w:hAnsi="Arial" w:cs="Arial"/>
          <w:szCs w:val="24"/>
          <w:lang w:val="en-US"/>
        </w:rPr>
      </w:pPr>
      <w:bookmarkStart w:id="0" w:name="_Hlk211937871"/>
      <w:r>
        <w:rPr>
          <w:rFonts w:ascii="Arial" w:eastAsia="Times New Roman" w:hAnsi="Arial"/>
          <w:b/>
          <w:noProof/>
        </w:rPr>
        <w:t>online</w:t>
      </w:r>
      <w:r w:rsidR="00220B22" w:rsidRPr="00220B22">
        <w:rPr>
          <w:rFonts w:ascii="Arial" w:eastAsia="Times New Roman" w:hAnsi="Arial"/>
          <w:b/>
          <w:noProof/>
        </w:rPr>
        <w:t xml:space="preserve">, , </w:t>
      </w:r>
      <w:r w:rsidR="002E6A51">
        <w:rPr>
          <w:rFonts w:ascii="Arial" w:eastAsia="Times New Roman" w:hAnsi="Arial"/>
          <w:b/>
          <w:noProof/>
        </w:rPr>
        <w:t>23rd</w:t>
      </w:r>
      <w:r w:rsidR="00220B22" w:rsidRPr="00220B22">
        <w:rPr>
          <w:rFonts w:ascii="Arial" w:eastAsia="Times New Roman" w:hAnsi="Arial"/>
          <w:b/>
          <w:noProof/>
        </w:rPr>
        <w:t xml:space="preserve"> </w:t>
      </w:r>
      <w:r w:rsidR="002E6A51">
        <w:rPr>
          <w:rFonts w:ascii="Arial" w:eastAsia="Times New Roman" w:hAnsi="Arial"/>
          <w:b/>
          <w:noProof/>
        </w:rPr>
        <w:t xml:space="preserve">Oct </w:t>
      </w:r>
      <w:r w:rsidR="00220B22" w:rsidRPr="00220B22">
        <w:rPr>
          <w:rFonts w:ascii="Arial" w:eastAsia="Times New Roman" w:hAnsi="Arial"/>
          <w:b/>
          <w:noProof/>
        </w:rPr>
        <w:t>2025</w:t>
      </w:r>
      <w:bookmarkEnd w:id="0"/>
      <w:r w:rsidR="00893D18" w:rsidRPr="00A43E50">
        <w:rPr>
          <w:rFonts w:ascii="Arial" w:eastAsia="SimSun" w:hAnsi="Arial" w:cs="Arial"/>
          <w:sz w:val="22"/>
          <w:lang w:eastAsia="zh-CN"/>
        </w:rPr>
        <w:tab/>
      </w:r>
      <w:r w:rsidR="00CB1945" w:rsidRPr="00A43E50">
        <w:rPr>
          <w:rFonts w:ascii="Arial" w:eastAsia="SimSun" w:hAnsi="Arial" w:cs="Arial"/>
          <w:sz w:val="22"/>
          <w:lang w:eastAsia="zh-CN"/>
        </w:rPr>
        <w:t xml:space="preserve">  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1A816FF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6A51">
        <w:rPr>
          <w:rFonts w:ascii="Arial" w:hAnsi="Arial"/>
          <w:lang w:val="en-US"/>
        </w:rPr>
        <w:t>2.</w:t>
      </w:r>
      <w:r w:rsidR="008A1E80">
        <w:rPr>
          <w:rFonts w:ascii="Arial" w:hAnsi="Arial"/>
          <w:lang w:val="en-US"/>
        </w:rPr>
        <w:t>5</w:t>
      </w:r>
    </w:p>
    <w:p w14:paraId="66BB4D26" w14:textId="187D9F83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="008A1E80" w:rsidRPr="008A1E80">
        <w:rPr>
          <w:rFonts w:ascii="Arial" w:hAnsi="Arial" w:cs="Arial"/>
          <w:bCs/>
          <w:szCs w:val="24"/>
          <w:lang w:val="en-US"/>
        </w:rPr>
        <w:t>Rapporteurs (BBC, Qualcomm)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445017BA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8A1E80" w:rsidRPr="008A1E80">
        <w:rPr>
          <w:rFonts w:ascii="Arial" w:hAnsi="Arial" w:cs="Arial"/>
          <w:bCs/>
          <w:szCs w:val="24"/>
          <w:lang w:val="en-US"/>
        </w:rPr>
        <w:t>[</w:t>
      </w:r>
      <w:bookmarkStart w:id="1" w:name="_Hlk211941796"/>
      <w:r w:rsidR="008A1E80" w:rsidRPr="008A1E80">
        <w:rPr>
          <w:rFonts w:ascii="Arial" w:hAnsi="Arial" w:cs="Arial"/>
          <w:bCs/>
          <w:szCs w:val="24"/>
          <w:lang w:val="en-US"/>
        </w:rPr>
        <w:t>AMD_PRO-MED</w:t>
      </w:r>
      <w:bookmarkEnd w:id="1"/>
      <w:r w:rsidR="008A1E80" w:rsidRPr="008A1E80">
        <w:rPr>
          <w:rFonts w:ascii="Arial" w:hAnsi="Arial" w:cs="Arial"/>
          <w:bCs/>
          <w:szCs w:val="24"/>
          <w:lang w:val="en-US"/>
        </w:rPr>
        <w:t>] OpenAPI and Schema Status</w:t>
      </w:r>
    </w:p>
    <w:p w14:paraId="4C6DF7B0" w14:textId="01CBE8FD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985E43">
        <w:rPr>
          <w:rFonts w:ascii="Arial" w:hAnsi="Arial" w:cs="Arial"/>
          <w:szCs w:val="24"/>
          <w:lang w:val="en-US"/>
        </w:rPr>
        <w:t>Information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4DBF72E" w:rsidR="0078198F" w:rsidRDefault="008A1E80" w:rsidP="0078198F">
      <w:pPr>
        <w:pStyle w:val="Heading1"/>
        <w:tabs>
          <w:tab w:val="clear" w:pos="432"/>
          <w:tab w:val="num" w:pos="-288"/>
        </w:tabs>
      </w:pPr>
      <w:r>
        <w:t>Introduction</w:t>
      </w:r>
    </w:p>
    <w:p w14:paraId="0AB27E1D" w14:textId="29B39805" w:rsidR="00985E43" w:rsidRDefault="00090667" w:rsidP="00985E43">
      <w:pPr>
        <w:jc w:val="both"/>
      </w:pPr>
      <w:r>
        <w:t xml:space="preserve">All </w:t>
      </w:r>
      <w:r w:rsidRPr="00090667">
        <w:rPr>
          <w:bCs/>
          <w:lang w:val="en-US"/>
        </w:rPr>
        <w:t>AMD_PRO-MED</w:t>
      </w:r>
      <w:r>
        <w:rPr>
          <w:bCs/>
          <w:lang w:val="en-US"/>
        </w:rPr>
        <w:t xml:space="preserve"> work topics were completed for SA#109, but OpenAPI remained open.</w:t>
      </w:r>
      <w:r w:rsidR="00B26C1B">
        <w:rPr>
          <w:bCs/>
          <w:lang w:val="en-US"/>
        </w:rPr>
        <w:t xml:space="preserve"> Below is the latest table as collected during the AHG.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1774"/>
        <w:gridCol w:w="1834"/>
        <w:gridCol w:w="2575"/>
        <w:gridCol w:w="1134"/>
      </w:tblGrid>
      <w:tr w:rsidR="005C34E1" w:rsidRPr="005C34E1" w14:paraId="230CE4E0" w14:textId="77777777" w:rsidTr="009C2330">
        <w:trPr>
          <w:trHeight w:val="315"/>
        </w:trPr>
        <w:tc>
          <w:tcPr>
            <w:tcW w:w="1218" w:type="pct"/>
            <w:tcBorders>
              <w:top w:val="single" w:sz="6" w:space="0" w:color="742932"/>
              <w:left w:val="single" w:sz="6" w:space="0" w:color="9B3642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0D18D3C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>Title</w:t>
            </w:r>
          </w:p>
        </w:tc>
        <w:tc>
          <w:tcPr>
            <w:tcW w:w="917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23F35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>Lead</w:t>
            </w:r>
          </w:p>
        </w:tc>
        <w:tc>
          <w:tcPr>
            <w:tcW w:w="948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83B217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>Latest Document and Status</w:t>
            </w:r>
          </w:p>
        </w:tc>
        <w:tc>
          <w:tcPr>
            <w:tcW w:w="1331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5852F2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 xml:space="preserve">3GPP Forge branch name </w:t>
            </w:r>
          </w:p>
        </w:tc>
        <w:tc>
          <w:tcPr>
            <w:tcW w:w="587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16DB8C5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 xml:space="preserve">Merge Request </w:t>
            </w:r>
          </w:p>
        </w:tc>
      </w:tr>
      <w:tr w:rsidR="005C34E1" w:rsidRPr="005C34E1" w14:paraId="0CB6E7B5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0B51A3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Common Media Client Data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EBAF28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Richard Bradbury, BBC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4F7741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11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S4-251463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DB7688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2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cmcd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0317D46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3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MR!1</w:t>
              </w:r>
            </w:hyperlink>
          </w:p>
        </w:tc>
      </w:tr>
      <w:tr w:rsidR="005C34E1" w:rsidRPr="005C34E1" w14:paraId="3B708FE3" w14:textId="77777777" w:rsidTr="009C2330">
        <w:trPr>
          <w:trHeight w:val="31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FE3C35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Common Media Client Data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FC92650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Richard Bradbury, BBC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2CF98C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14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S4aI250146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CA968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5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cmcd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FFCEC0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6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MR!1</w:t>
              </w:r>
            </w:hyperlink>
          </w:p>
        </w:tc>
      </w:tr>
      <w:tr w:rsidR="005C34E1" w:rsidRPr="005C34E1" w14:paraId="404E75E4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84CD65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Media delivery from multiple service endpoints/locations - General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6C70657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Jason Cloud, Dolby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C4B2FC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17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S4aI250158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A06CF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8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multi_service_location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88166BF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9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MR!5</w:t>
              </w:r>
            </w:hyperlink>
          </w:p>
        </w:tc>
      </w:tr>
      <w:tr w:rsidR="005C34E1" w:rsidRPr="005C34E1" w14:paraId="18381639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0D7C6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Media delivery from multiple service endpoints/locations - General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96952D5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Jason Cloud, Dolby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89B74B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0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S4aI250159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689F2CC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1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multi_service_location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53426F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2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MR!5</w:t>
              </w:r>
            </w:hyperlink>
          </w:p>
        </w:tc>
      </w:tr>
      <w:tr w:rsidR="005C34E1" w:rsidRPr="005C34E1" w14:paraId="6F02EBDA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0A351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Multi-Access Media Delivery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5A2EEF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Prakash Kolan, Samsung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6B599F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3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S4aI250150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FCA69E5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4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multiaccess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34D2BEB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i/>
                <w:iCs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i/>
                <w:iCs/>
                <w:color w:val="434343"/>
                <w:sz w:val="20"/>
                <w:lang w:val="en-US"/>
              </w:rPr>
              <w:t>N/A</w:t>
            </w:r>
          </w:p>
        </w:tc>
      </w:tr>
      <w:tr w:rsidR="005C34E1" w:rsidRPr="005C34E1" w14:paraId="1D2DCE5F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57F40E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In-session Unicast Repair for MBS Object Distribution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33AA86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Thomas Stockhammer, Qualcomm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C5A95A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5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S4aI250148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EA999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8989F9D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6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in-session-repair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EA9999"/>
              <w:right w:val="single" w:sz="6" w:space="0" w:color="EA9999"/>
            </w:tcBorders>
            <w:shd w:val="clear" w:color="auto" w:fill="EA999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230396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?</w:t>
            </w:r>
          </w:p>
        </w:tc>
      </w:tr>
      <w:tr w:rsidR="005C34E1" w:rsidRPr="005C34E1" w14:paraId="6F964E58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152D92C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In-session Unicast Repair for MBS Object Distribution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622B7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Thomas Stockhammer, Qualcomm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B2AAD87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7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S4aI250149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EA999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1D96E6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8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in-session-repair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EA9999"/>
              <w:right w:val="single" w:sz="6" w:space="0" w:color="EA9999"/>
            </w:tcBorders>
            <w:shd w:val="clear" w:color="auto" w:fill="EA999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D6D7236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?</w:t>
            </w:r>
          </w:p>
        </w:tc>
      </w:tr>
      <w:tr w:rsidR="005C34E1" w:rsidRPr="005C34E1" w14:paraId="2099100A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4488A1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Time Synchronization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E5910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Thomas Stockhammer, Qualcomm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AF8C3AF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9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S4-251511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EA999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80604DB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0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time-service-endpoints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EA9999"/>
              <w:right w:val="single" w:sz="6" w:space="0" w:color="EA9999"/>
            </w:tcBorders>
            <w:shd w:val="clear" w:color="auto" w:fill="EA999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9F4FD1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?</w:t>
            </w:r>
          </w:p>
        </w:tc>
      </w:tr>
      <w:tr w:rsidR="005C34E1" w:rsidRPr="005C34E1" w14:paraId="04C2C0E8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B090BCD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 xml:space="preserve">Improved QoS support for Media Streaming services 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5168BD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Qi Pan, Huawei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CFFA52D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31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S4-251552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52E280B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2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AMD-PRO-MED-QoS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6C32D86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3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MR!6</w:t>
              </w:r>
            </w:hyperlink>
          </w:p>
        </w:tc>
      </w:tr>
      <w:tr w:rsidR="005C34E1" w:rsidRPr="005C34E1" w14:paraId="30E832DF" w14:textId="77777777" w:rsidTr="009C2330">
        <w:trPr>
          <w:trHeight w:val="37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double" w:sz="6" w:space="0" w:color="742932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3FA97F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 xml:space="preserve">Media Streaming aspects of Network Slicing 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F560FD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Prakash Kolan, Samsung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3AA15AF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34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S4-251486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CB1590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5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slicing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406EB4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6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MR!2</w:t>
              </w:r>
            </w:hyperlink>
          </w:p>
        </w:tc>
      </w:tr>
    </w:tbl>
    <w:p w14:paraId="0C597229" w14:textId="77777777" w:rsidR="005C34E1" w:rsidRDefault="005C34E1" w:rsidP="00985E43">
      <w:pPr>
        <w:jc w:val="both"/>
      </w:pPr>
    </w:p>
    <w:p w14:paraId="75F9AF58" w14:textId="7DA7F446" w:rsidR="00B26C1B" w:rsidRDefault="00B26C1B" w:rsidP="00985E43">
      <w:pPr>
        <w:jc w:val="both"/>
      </w:pPr>
      <w:r>
        <w:lastRenderedPageBreak/>
        <w:t>Meanwhile, the following progress is reported:</w:t>
      </w:r>
    </w:p>
    <w:p w14:paraId="08FB79AB" w14:textId="494B6D36" w:rsidR="006D4BC6" w:rsidRPr="006D4BC6" w:rsidRDefault="006D4BC6" w:rsidP="006D4BC6">
      <w:pPr>
        <w:jc w:val="both"/>
        <w:rPr>
          <w:lang w:val="en-US"/>
        </w:rPr>
      </w:pPr>
      <w:r>
        <w:rPr>
          <w:lang w:val="en-US"/>
        </w:rPr>
        <w:t>We are</w:t>
      </w:r>
      <w:r w:rsidRPr="006D4BC6">
        <w:rPr>
          <w:lang w:val="en-US"/>
        </w:rPr>
        <w:t xml:space="preserve"> happy to report that the Merge Requests for almost everything were merged into the definitive 5G_APIs repository a couple of weeks ago:</w:t>
      </w:r>
    </w:p>
    <w:p w14:paraId="32773EB5" w14:textId="77777777" w:rsidR="006D4BC6" w:rsidRPr="006D4BC6" w:rsidRDefault="006D4BC6" w:rsidP="006D4BC6">
      <w:pPr>
        <w:jc w:val="both"/>
        <w:rPr>
          <w:lang w:val="en-US"/>
        </w:rPr>
      </w:pPr>
      <w:hyperlink r:id="rId37" w:history="1">
        <w:r w:rsidRPr="006D4BC6">
          <w:rPr>
            <w:rStyle w:val="Hyperlink"/>
            <w:lang w:val="en-US"/>
          </w:rPr>
          <w:t>https://forge.3gpp.org/rep/sa4/amd-pro-med/-/merge_requests/?state=merged</w:t>
        </w:r>
      </w:hyperlink>
    </w:p>
    <w:p w14:paraId="47B8D33C" w14:textId="366BDC08" w:rsidR="00797B09" w:rsidRPr="006D4BC6" w:rsidRDefault="006D4BC6" w:rsidP="006D4BC6">
      <w:pPr>
        <w:jc w:val="both"/>
        <w:rPr>
          <w:lang w:val="en-US"/>
        </w:rPr>
      </w:pPr>
      <w:r w:rsidRPr="006D4BC6">
        <w:rPr>
          <w:lang w:val="en-US"/>
        </w:rPr>
        <w:t xml:space="preserve">The only outstanding action </w:t>
      </w:r>
      <w:r w:rsidR="009735CC">
        <w:rPr>
          <w:lang w:val="en-US"/>
        </w:rPr>
        <w:t>we are</w:t>
      </w:r>
      <w:r w:rsidRPr="006D4BC6">
        <w:rPr>
          <w:lang w:val="en-US"/>
        </w:rPr>
        <w:t xml:space="preserve"> aware of is the OpenAPI YAML updates to TS 26.517 for in-session repair. There is an Editor's Note outstanding in clause A.2.1 by way of a reminder. </w:t>
      </w:r>
      <w:r w:rsidR="00797B09">
        <w:rPr>
          <w:lang w:val="en-US"/>
        </w:rPr>
        <w:t xml:space="preserve">For this purpose </w:t>
      </w:r>
      <w:r w:rsidR="00B320CC">
        <w:rPr>
          <w:lang w:val="en-US"/>
        </w:rPr>
        <w:t>S4aI250193 with 26517-0036 has been prepared.</w:t>
      </w:r>
    </w:p>
    <w:p w14:paraId="15DF602C" w14:textId="77777777" w:rsidR="008206AE" w:rsidRDefault="006D4BC6" w:rsidP="006D4BC6">
      <w:pPr>
        <w:jc w:val="both"/>
        <w:rPr>
          <w:lang w:val="en-US"/>
        </w:rPr>
      </w:pPr>
      <w:r w:rsidRPr="006D4BC6">
        <w:rPr>
          <w:lang w:val="en-US"/>
        </w:rPr>
        <w:t xml:space="preserve">Aside from this, </w:t>
      </w:r>
      <w:r w:rsidR="00B320CC">
        <w:rPr>
          <w:lang w:val="en-US"/>
        </w:rPr>
        <w:t>we are</w:t>
      </w:r>
      <w:r w:rsidRPr="006D4BC6">
        <w:rPr>
          <w:lang w:val="en-US"/>
        </w:rPr>
        <w:t xml:space="preserve"> bringing Category F Change Requests to the upcoming meeting cycle to make a small number of technical corrections to various specifications. </w:t>
      </w:r>
      <w:r w:rsidR="000E297A">
        <w:rPr>
          <w:lang w:val="en-US"/>
        </w:rPr>
        <w:t>An initial version will be</w:t>
      </w:r>
      <w:r w:rsidRPr="006D4BC6">
        <w:rPr>
          <w:lang w:val="en-US"/>
        </w:rPr>
        <w:t xml:space="preserve"> present</w:t>
      </w:r>
      <w:r w:rsidR="000E297A">
        <w:rPr>
          <w:lang w:val="en-US"/>
        </w:rPr>
        <w:t>ed</w:t>
      </w:r>
      <w:r w:rsidRPr="006D4BC6">
        <w:rPr>
          <w:lang w:val="en-US"/>
        </w:rPr>
        <w:t xml:space="preserve"> on </w:t>
      </w:r>
      <w:r w:rsidR="000E297A">
        <w:rPr>
          <w:lang w:val="en-US"/>
        </w:rPr>
        <w:t>Oct 23</w:t>
      </w:r>
      <w:r w:rsidR="000E297A" w:rsidRPr="000E297A">
        <w:rPr>
          <w:vertAlign w:val="superscript"/>
          <w:lang w:val="en-US"/>
        </w:rPr>
        <w:t>rd</w:t>
      </w:r>
      <w:r w:rsidR="000E297A">
        <w:rPr>
          <w:lang w:val="en-US"/>
        </w:rPr>
        <w:t xml:space="preserve"> call</w:t>
      </w:r>
      <w:r w:rsidRPr="006D4BC6">
        <w:rPr>
          <w:lang w:val="en-US"/>
        </w:rPr>
        <w:t xml:space="preserve">. </w:t>
      </w:r>
    </w:p>
    <w:p w14:paraId="50EDE86F" w14:textId="042A101C" w:rsidR="006D4BC6" w:rsidRPr="006D4BC6" w:rsidRDefault="006D4BC6" w:rsidP="006D4BC6">
      <w:pPr>
        <w:jc w:val="both"/>
        <w:rPr>
          <w:lang w:val="en-US"/>
        </w:rPr>
      </w:pPr>
      <w:r w:rsidRPr="006D4BC6">
        <w:rPr>
          <w:lang w:val="en-US"/>
        </w:rPr>
        <w:t>The</w:t>
      </w:r>
      <w:r w:rsidR="008206AE">
        <w:rPr>
          <w:lang w:val="en-US"/>
        </w:rPr>
        <w:t xml:space="preserve"> following merge requests</w:t>
      </w:r>
      <w:r w:rsidR="00E92BD0">
        <w:rPr>
          <w:lang w:val="en-US"/>
        </w:rPr>
        <w:t xml:space="preserve"> need to be tracked:</w:t>
      </w:r>
    </w:p>
    <w:p w14:paraId="51FAD3D3" w14:textId="77777777" w:rsidR="006D4BC6" w:rsidRPr="006D4BC6" w:rsidRDefault="006D4BC6" w:rsidP="006D4BC6">
      <w:pPr>
        <w:jc w:val="both"/>
        <w:rPr>
          <w:lang w:val="en-US"/>
        </w:rPr>
      </w:pPr>
      <w:hyperlink r:id="rId38" w:history="1">
        <w:r w:rsidRPr="006D4BC6">
          <w:rPr>
            <w:rStyle w:val="Hyperlink"/>
            <w:lang w:val="en-US"/>
          </w:rPr>
          <w:t>https://forge.3gpp.org/rep/sa4/amd-pro-med/-/merge_requests/?state=opened</w:t>
        </w:r>
      </w:hyperlink>
    </w:p>
    <w:p w14:paraId="065B2B79" w14:textId="77777777" w:rsidR="00B26C1B" w:rsidRPr="006D4BC6" w:rsidRDefault="00B26C1B" w:rsidP="00985E43">
      <w:pPr>
        <w:jc w:val="both"/>
        <w:rPr>
          <w:lang w:val="en-US"/>
        </w:rPr>
      </w:pPr>
    </w:p>
    <w:sectPr w:rsidR="00B26C1B" w:rsidRPr="006D4BC6" w:rsidSect="003D4AE5">
      <w:headerReference w:type="even" r:id="rId39"/>
      <w:footerReference w:type="default" r:id="rId40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05E52" w14:textId="77777777" w:rsidR="000123E2" w:rsidRDefault="000123E2">
      <w:r>
        <w:separator/>
      </w:r>
    </w:p>
  </w:endnote>
  <w:endnote w:type="continuationSeparator" w:id="0">
    <w:p w14:paraId="71249E87" w14:textId="77777777" w:rsidR="000123E2" w:rsidRDefault="000123E2">
      <w:r>
        <w:continuationSeparator/>
      </w:r>
    </w:p>
  </w:endnote>
  <w:endnote w:type="continuationNotice" w:id="1">
    <w:p w14:paraId="25F77822" w14:textId="77777777" w:rsidR="000123E2" w:rsidRDefault="00012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897DF" w14:textId="77777777" w:rsidR="000123E2" w:rsidRDefault="000123E2">
      <w:r>
        <w:separator/>
      </w:r>
    </w:p>
  </w:footnote>
  <w:footnote w:type="continuationSeparator" w:id="0">
    <w:p w14:paraId="7FC1DEF5" w14:textId="77777777" w:rsidR="000123E2" w:rsidRDefault="000123E2">
      <w:r>
        <w:continuationSeparator/>
      </w:r>
    </w:p>
  </w:footnote>
  <w:footnote w:type="continuationNotice" w:id="1">
    <w:p w14:paraId="70C75C46" w14:textId="77777777" w:rsidR="000123E2" w:rsidRDefault="00012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B486041"/>
    <w:multiLevelType w:val="hybridMultilevel"/>
    <w:tmpl w:val="B49A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A56937"/>
    <w:multiLevelType w:val="hybridMultilevel"/>
    <w:tmpl w:val="6D643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D53AB"/>
    <w:multiLevelType w:val="hybridMultilevel"/>
    <w:tmpl w:val="FB78DFB8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916916"/>
    <w:multiLevelType w:val="multilevel"/>
    <w:tmpl w:val="9D20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218BA"/>
    <w:multiLevelType w:val="hybridMultilevel"/>
    <w:tmpl w:val="A836986E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9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5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21"/>
  </w:num>
  <w:num w:numId="14" w16cid:durableId="110756173">
    <w:abstractNumId w:val="28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30"/>
  </w:num>
  <w:num w:numId="21" w16cid:durableId="293682711">
    <w:abstractNumId w:val="22"/>
  </w:num>
  <w:num w:numId="22" w16cid:durableId="869100190">
    <w:abstractNumId w:val="8"/>
  </w:num>
  <w:num w:numId="23" w16cid:durableId="298847293">
    <w:abstractNumId w:val="31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9033788">
    <w:abstractNumId w:val="1"/>
  </w:num>
  <w:num w:numId="32" w16cid:durableId="176619730">
    <w:abstractNumId w:val="26"/>
  </w:num>
  <w:num w:numId="33" w16cid:durableId="1878005782">
    <w:abstractNumId w:val="19"/>
  </w:num>
  <w:num w:numId="34" w16cid:durableId="2076977015">
    <w:abstractNumId w:val="20"/>
  </w:num>
  <w:num w:numId="35" w16cid:durableId="53689579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3E2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0667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297A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3B3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4E1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5BBE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4BC6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80E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7B09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06AE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E80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35CC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E43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330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0DF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29FC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511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26C1B"/>
    <w:rsid w:val="00B303E3"/>
    <w:rsid w:val="00B30DAD"/>
    <w:rsid w:val="00B317B6"/>
    <w:rsid w:val="00B320CC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16B"/>
    <w:rsid w:val="00DA144E"/>
    <w:rsid w:val="00DA252C"/>
    <w:rsid w:val="00DA3C30"/>
    <w:rsid w:val="00DA5322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2BD0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2DE5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A48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71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0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3707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2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0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14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28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4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806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47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0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39057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42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58209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9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695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7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13826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46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53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503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8855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209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4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6012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0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0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7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6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508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1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61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40453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94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4957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282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35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72920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9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8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14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22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811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63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2572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2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59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8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9491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55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5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0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80252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848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3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0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95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1975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6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889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474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61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53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86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3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4805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9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11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0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468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96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911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401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1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2922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2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80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3635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1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73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65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19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5290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485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7581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9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8625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412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8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8606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45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4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3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6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54954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2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60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1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703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3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33336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70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4190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1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362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4212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1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89567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3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4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31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1331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4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1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7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1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8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4444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078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76887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1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6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1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39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9182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4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2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67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27558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1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179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4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4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011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9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3776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26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1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1919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3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7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67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291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6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5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0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329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72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3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1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2320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199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01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1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58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03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75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4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800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2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05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8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6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2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6872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1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87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8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0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30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rge.3gpp.org/rep/sa4/amd-pro-med/-/merge_requests/1" TargetMode="External"/><Relationship Id="rId18" Type="http://schemas.openxmlformats.org/officeDocument/2006/relationships/hyperlink" Target="https://forge.3gpp.org/rep/sa4/amd-pro-med/-/tree/multi_service_location" TargetMode="External"/><Relationship Id="rId26" Type="http://schemas.openxmlformats.org/officeDocument/2006/relationships/hyperlink" Target="https://forge.3gpp.org/rep/sa4/amd-pro-med/-/tree/in-session-repair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forge.3gpp.org/rep/sa4/amd-pro-med/-/tree/multi_service_location" TargetMode="External"/><Relationship Id="rId34" Type="http://schemas.openxmlformats.org/officeDocument/2006/relationships/hyperlink" Target="https://www.3gpp.org/ftp/tsg_sa/WG4_CODEC/TSGS4_133-e/Docs/S4-251486.zip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4/amd-pro-med/-/merge_requests/1" TargetMode="External"/><Relationship Id="rId20" Type="http://schemas.openxmlformats.org/officeDocument/2006/relationships/hyperlink" Target="https://www.3gpp.org/ftp/TSG_SA/WG4_CODEC/3GPP_SA4_AHOC_MTGs/SA4_MBS/Docs/S4aI250159.zip" TargetMode="External"/><Relationship Id="rId29" Type="http://schemas.openxmlformats.org/officeDocument/2006/relationships/hyperlink" Target="https://www.3gpp.org/ftp/tsg_sa/WG4_CODEC/TSGS4_133-e/Docs/S4-251511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3-e/Docs/S4-251463.zip" TargetMode="External"/><Relationship Id="rId24" Type="http://schemas.openxmlformats.org/officeDocument/2006/relationships/hyperlink" Target="https://forge.3gpp.org/rep/sa4/amd-pro-med/-/tree/multiaccess" TargetMode="External"/><Relationship Id="rId32" Type="http://schemas.openxmlformats.org/officeDocument/2006/relationships/hyperlink" Target="https://forge.3gpp.org/rep/sa4/amd-pro-med/-/tree/AMD-PRO-MED-QoS" TargetMode="External"/><Relationship Id="rId37" Type="http://schemas.openxmlformats.org/officeDocument/2006/relationships/hyperlink" Target="https://forge.3gpp.org/rep/sa4/amd-pro-med/-/merge_requests/?state=merged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4/amd-pro-med/-/tree/cmcd" TargetMode="External"/><Relationship Id="rId23" Type="http://schemas.openxmlformats.org/officeDocument/2006/relationships/hyperlink" Target="https://www.3gpp.org/ftp/TSG_SA/WG4_CODEC/3GPP_SA4_AHOC_MTGs/SA4_MBS/Docs/S4aI250150.zip" TargetMode="External"/><Relationship Id="rId28" Type="http://schemas.openxmlformats.org/officeDocument/2006/relationships/hyperlink" Target="https://forge.3gpp.org/rep/sa4/amd-pro-med/-/tree/in-session-repair" TargetMode="External"/><Relationship Id="rId36" Type="http://schemas.openxmlformats.org/officeDocument/2006/relationships/hyperlink" Target="https://forge.3gpp.org/rep/sa4/amd-pro-med/-/merge_requests/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orge.3gpp.org/rep/sa4/amd-pro-med/-/merge_requests/5" TargetMode="External"/><Relationship Id="rId31" Type="http://schemas.openxmlformats.org/officeDocument/2006/relationships/hyperlink" Target="https://www.3gpp.org/ftp/tsg_sa/WG4_CODEC/TSGS4_133-e/Docs/S4-25155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3GPP_SA4_AHOC_MTGs/SA4_MBS/Docs/S4aI250146.zip" TargetMode="External"/><Relationship Id="rId22" Type="http://schemas.openxmlformats.org/officeDocument/2006/relationships/hyperlink" Target="https://forge.3gpp.org/rep/sa4/amd-pro-med/-/merge_requests/5" TargetMode="External"/><Relationship Id="rId27" Type="http://schemas.openxmlformats.org/officeDocument/2006/relationships/hyperlink" Target="https://www.3gpp.org/ftp/TSG_SA/WG4_CODEC/3GPP_SA4_AHOC_MTGs/SA4_MBS/Docs/S4aI250149.zip" TargetMode="External"/><Relationship Id="rId30" Type="http://schemas.openxmlformats.org/officeDocument/2006/relationships/hyperlink" Target="https://forge.3gpp.org/rep/sa4/amd-pro-med/-/tree/time-service-endpoints" TargetMode="External"/><Relationship Id="rId35" Type="http://schemas.openxmlformats.org/officeDocument/2006/relationships/hyperlink" Target="https://forge.3gpp.org/rep/sa4/amd-pro-med/-/tree/slicing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forge.3gpp.org/rep/sa4/amd-pro-med/-/tree/cmcd" TargetMode="External"/><Relationship Id="rId17" Type="http://schemas.openxmlformats.org/officeDocument/2006/relationships/hyperlink" Target="https://www.3gpp.org/ftp/TSG_SA/WG4_CODEC/3GPP_SA4_AHOC_MTGs/SA4_MBS/Docs/S4aI250158.zip" TargetMode="External"/><Relationship Id="rId25" Type="http://schemas.openxmlformats.org/officeDocument/2006/relationships/hyperlink" Target="https://www.3gpp.org/ftp/TSG_SA/WG4_CODEC/3GPP_SA4_AHOC_MTGs/SA4_MBS/Docs/S4aI250148.zip" TargetMode="External"/><Relationship Id="rId33" Type="http://schemas.openxmlformats.org/officeDocument/2006/relationships/hyperlink" Target="https://forge.3gpp.org/rep/sa4/amd-pro-med/-/merge_requests/6" TargetMode="External"/><Relationship Id="rId38" Type="http://schemas.openxmlformats.org/officeDocument/2006/relationships/hyperlink" Target="https://forge.3gpp.org/rep/sa4/amd-pro-med/-/merge_requests/?state=open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17</TotalTime>
  <Pages>2</Pages>
  <Words>790</Words>
  <Characters>4243</Characters>
  <Application>Microsoft Office Word</Application>
  <DocSecurity>0</DocSecurity>
  <Lines>282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4897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(25/10/17)</cp:lastModifiedBy>
  <cp:revision>16</cp:revision>
  <dcterms:created xsi:type="dcterms:W3CDTF">2025-10-21T10:16:00Z</dcterms:created>
  <dcterms:modified xsi:type="dcterms:W3CDTF">2025-10-21T10:33:00Z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