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7415A" w14:textId="77777777" w:rsidR="00F11A11" w:rsidRDefault="00F11A11" w:rsidP="00F11A1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S2-2403911</w:t>
      </w:r>
    </w:p>
    <w:p w14:paraId="7E12293B" w14:textId="77777777" w:rsidR="00F11A11" w:rsidRDefault="00F11A11" w:rsidP="00F11A1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1840D8D9" w14:textId="73D2EE70" w:rsidR="00F11A11" w:rsidRPr="00F11A11" w:rsidRDefault="00F11A11" w:rsidP="00F11A1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F90F204" w14:textId="71A313F0" w:rsidR="006C5397" w:rsidRDefault="00F11A11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</w:t>
      </w:r>
      <w:r>
        <w:rPr>
          <w:b/>
          <w:i/>
          <w:sz w:val="28"/>
        </w:rPr>
        <w:t>S3</w:t>
      </w:r>
      <w:r>
        <w:rPr>
          <w:rFonts w:hint="eastAsia"/>
          <w:b/>
          <w:i/>
          <w:sz w:val="28"/>
          <w:lang w:val="en-US" w:eastAsia="zh-CN"/>
        </w:rPr>
        <w:t>-241042</w:t>
      </w:r>
    </w:p>
    <w:p w14:paraId="66A13D72" w14:textId="77777777" w:rsidR="006C5397" w:rsidRDefault="00F11A11">
      <w:pPr>
        <w:pStyle w:val="Header"/>
        <w:outlineLvl w:val="0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 w14:paraId="52BF2EE1" w14:textId="77777777" w:rsidR="006C5397" w:rsidRDefault="006C5397">
      <w:pPr>
        <w:rPr>
          <w:rFonts w:ascii="Arial" w:hAnsi="Arial" w:cs="Arial"/>
        </w:rPr>
      </w:pPr>
    </w:p>
    <w:p w14:paraId="0B76603B" w14:textId="77777777" w:rsidR="006C5397" w:rsidRDefault="00F11A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</w:t>
      </w: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on AKMA service restrictions</w:t>
      </w:r>
    </w:p>
    <w:p w14:paraId="57567FE3" w14:textId="77777777" w:rsidR="006C5397" w:rsidRDefault="00F11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>
        <w:rPr>
          <w:b/>
          <w:sz w:val="24"/>
        </w:rPr>
        <w:t xml:space="preserve">C3-232563 </w:t>
      </w:r>
      <w:r>
        <w:rPr>
          <w:rFonts w:ascii="Arial" w:hAnsi="Arial" w:cs="Arial"/>
          <w:b/>
          <w:bCs/>
          <w:sz w:val="22"/>
          <w:szCs w:val="22"/>
        </w:rPr>
        <w:t>LS on AKMA service restrictions in Rel-17</w:t>
      </w:r>
    </w:p>
    <w:p w14:paraId="2C751A1B" w14:textId="77777777" w:rsidR="006C5397" w:rsidRDefault="00F11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23775434" w14:textId="77777777" w:rsidR="006C5397" w:rsidRDefault="00F11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AKMA_Ph2</w:t>
      </w:r>
    </w:p>
    <w:p w14:paraId="33E612ED" w14:textId="77777777" w:rsidR="006C5397" w:rsidRDefault="006C5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70E53E" w14:textId="77777777" w:rsidR="006C5397" w:rsidRDefault="00F11A1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32173884" w14:textId="77777777" w:rsidR="006C5397" w:rsidRDefault="00F11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3FDFF43F" w14:textId="77777777" w:rsidR="006C5397" w:rsidRDefault="00F11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SA3-LI</w:t>
      </w:r>
    </w:p>
    <w:bookmarkEnd w:id="5"/>
    <w:bookmarkEnd w:id="6"/>
    <w:p w14:paraId="0DA9FBFE" w14:textId="77777777" w:rsidR="006C5397" w:rsidRDefault="006C5397">
      <w:pPr>
        <w:spacing w:after="60"/>
        <w:ind w:left="1985" w:hanging="1985"/>
        <w:rPr>
          <w:rFonts w:ascii="Arial" w:hAnsi="Arial" w:cs="Arial"/>
          <w:bCs/>
        </w:rPr>
      </w:pPr>
    </w:p>
    <w:p w14:paraId="4D34F05A" w14:textId="77777777" w:rsidR="006C5397" w:rsidRDefault="00F11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2F58590" w14:textId="77777777" w:rsidR="006C5397" w:rsidRDefault="00F11A11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>
        <w:rPr>
          <w:rFonts w:hint="eastAsia"/>
          <w:lang w:val="en-US" w:eastAsia="zh-CN"/>
        </w:rPr>
        <w:t>Xiaoting Huang</w:t>
      </w:r>
      <w:r>
        <w:rPr>
          <w:bCs/>
        </w:rPr>
        <w:tab/>
      </w:r>
      <w:r>
        <w:rPr>
          <w:bCs/>
        </w:rPr>
        <w:tab/>
      </w:r>
    </w:p>
    <w:p w14:paraId="2011A920" w14:textId="77777777" w:rsidR="006C5397" w:rsidRDefault="00F11A11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>
        <w:rPr>
          <w:rFonts w:hint="eastAsia"/>
          <w:lang w:val="en-US" w:eastAsia="zh-CN"/>
        </w:rPr>
        <w:t>huangxiaoting</w:t>
      </w:r>
      <w:r>
        <w:t>@chinamobile.com</w:t>
      </w:r>
    </w:p>
    <w:p w14:paraId="6091F2DD" w14:textId="77777777" w:rsidR="006C5397" w:rsidRDefault="00F11A11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5A1EE8A4" w14:textId="77777777" w:rsidR="006C5397" w:rsidRDefault="006C5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CFCC0B" w14:textId="77777777" w:rsidR="006C5397" w:rsidRDefault="00F11A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D3B47D" w14:textId="77777777" w:rsidR="006C5397" w:rsidRDefault="006C5397">
      <w:pPr>
        <w:spacing w:after="60"/>
        <w:ind w:left="1985" w:hanging="1985"/>
        <w:rPr>
          <w:rFonts w:ascii="Arial" w:hAnsi="Arial" w:cs="Arial"/>
          <w:b/>
        </w:rPr>
      </w:pPr>
    </w:p>
    <w:p w14:paraId="38BFE7DE" w14:textId="77777777" w:rsidR="006C5397" w:rsidRDefault="00F11A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CR S3-240915 AKMA roaming policy control in AAnF </w:t>
      </w:r>
    </w:p>
    <w:p w14:paraId="352EFBED" w14:textId="77777777" w:rsidR="006C5397" w:rsidRDefault="00F11A11">
      <w:pPr>
        <w:pStyle w:val="Heading1"/>
      </w:pPr>
      <w:r>
        <w:t>1</w:t>
      </w:r>
      <w:r>
        <w:tab/>
        <w:t>Overall description</w:t>
      </w:r>
    </w:p>
    <w:p w14:paraId="6683897D" w14:textId="77777777" w:rsidR="006C5397" w:rsidRDefault="00F11A11">
      <w:r>
        <w:t>SA3 thanks CT3 for the LS on clarification on AKMA service restrictions. SA3 provides the following response:</w:t>
      </w:r>
    </w:p>
    <w:p w14:paraId="5F3E6ACF" w14:textId="77777777" w:rsidR="006C5397" w:rsidRDefault="00F11A11">
      <w:r>
        <w:rPr>
          <w:b/>
        </w:rPr>
        <w:t>Question1</w:t>
      </w:r>
      <w:r>
        <w:t>: Is Rel-17 AKMA services supported for the UE connected via Non-3GPP access?</w:t>
      </w:r>
    </w:p>
    <w:p w14:paraId="78945E56" w14:textId="77777777" w:rsidR="006C5397" w:rsidRDefault="00F11A11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nswer1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Yes, </w:t>
      </w:r>
      <w:r>
        <w:rPr>
          <w:lang w:eastAsia="zh-CN"/>
        </w:rPr>
        <w:t>AKMA services is used regardless of access type.</w:t>
      </w:r>
    </w:p>
    <w:p w14:paraId="6EF412F5" w14:textId="77777777" w:rsidR="006C5397" w:rsidRDefault="00F11A11">
      <w:r>
        <w:rPr>
          <w:b/>
        </w:rPr>
        <w:t>Question2</w:t>
      </w:r>
      <w:r>
        <w:t>: If the answer to Question 1 is affirmative, then how the network could identify the PDU session is related to roaming UE and deny AKMA services?</w:t>
      </w:r>
    </w:p>
    <w:p w14:paraId="24883BD0" w14:textId="77777777" w:rsidR="006C5397" w:rsidRDefault="00F11A11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nswer2</w:t>
      </w:r>
      <w:r>
        <w:rPr>
          <w:lang w:eastAsia="zh-CN"/>
        </w:rPr>
        <w:t xml:space="preserve">: </w:t>
      </w:r>
    </w:p>
    <w:p w14:paraId="196B6951" w14:textId="77777777" w:rsidR="006C5397" w:rsidRDefault="00F11A11">
      <w:pPr>
        <w:rPr>
          <w:lang w:eastAsia="zh-CN"/>
        </w:rPr>
      </w:pPr>
      <w:r>
        <w:rPr>
          <w:lang w:eastAsia="zh-CN"/>
        </w:rPr>
        <w:t xml:space="preserve">SA3 would like to confirm that AKMA roaming is not considered by Rel-17 AKMA architecture and procedures. For Rel-18, the necessary stage 2 modifications in TS 33.535 to control if AKMA is turned on or off in </w:t>
      </w:r>
      <w:r>
        <w:rPr>
          <w:lang w:eastAsia="zh-CN"/>
        </w:rPr>
        <w:t>roaming are implemented in the attached CR</w:t>
      </w:r>
      <w:r>
        <w:rPr>
          <w:rFonts w:hint="eastAsia"/>
          <w:lang w:val="en-US" w:eastAsia="zh-CN"/>
        </w:rPr>
        <w:t xml:space="preserve"> S3-240915</w:t>
      </w:r>
      <w:r>
        <w:rPr>
          <w:lang w:eastAsia="zh-CN"/>
        </w:rPr>
        <w:t>.</w:t>
      </w:r>
    </w:p>
    <w:p w14:paraId="48B3F83B" w14:textId="77777777" w:rsidR="006C5397" w:rsidRDefault="00F11A11">
      <w:pPr>
        <w:pStyle w:val="Heading1"/>
      </w:pPr>
      <w:r>
        <w:t>2</w:t>
      </w:r>
      <w:r>
        <w:tab/>
        <w:t>Actions</w:t>
      </w:r>
    </w:p>
    <w:p w14:paraId="3B46C4ED" w14:textId="77777777" w:rsidR="006C5397" w:rsidRDefault="00F11A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24FD9B9B" w14:textId="77777777" w:rsidR="006C5397" w:rsidRDefault="00F11A11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 xml:space="preserve">SA3 kindly asks </w:t>
      </w:r>
      <w:r>
        <w:rPr>
          <w:rFonts w:hint="eastAsia"/>
          <w:lang w:val="en-US" w:eastAsia="zh-CN"/>
        </w:rPr>
        <w:t xml:space="preserve">CT3 </w:t>
      </w:r>
      <w:r>
        <w:rPr>
          <w:lang w:eastAsia="zh-CN"/>
        </w:rPr>
        <w:t>to take the answer into account.</w:t>
      </w:r>
    </w:p>
    <w:p w14:paraId="3047452D" w14:textId="77777777" w:rsidR="006C5397" w:rsidRDefault="006C5397">
      <w:pPr>
        <w:spacing w:after="60"/>
        <w:ind w:left="1985" w:hanging="1985"/>
        <w:rPr>
          <w:lang w:eastAsia="zh-CN"/>
        </w:rPr>
      </w:pPr>
    </w:p>
    <w:p w14:paraId="3935AE35" w14:textId="77777777" w:rsidR="006C5397" w:rsidRDefault="00F11A1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B68FF71" w14:textId="77777777" w:rsidR="006C5397" w:rsidRDefault="00F11A11">
      <w:pPr>
        <w:rPr>
          <w:lang w:val="en-US" w:eastAsia="zh-CN"/>
        </w:rPr>
      </w:pPr>
      <w:r>
        <w:t>SA3#115</w:t>
      </w:r>
      <w:r>
        <w:rPr>
          <w:rFonts w:hint="eastAsia"/>
          <w:lang w:val="en-US" w:eastAsia="zh-CN"/>
        </w:rPr>
        <w:t xml:space="preserve"> Adhoc-e 15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– 1</w:t>
      </w:r>
      <w:r>
        <w:rPr>
          <w:rFonts w:hint="eastAsia"/>
          <w:lang w:val="en-US" w:eastAsia="zh-CN"/>
        </w:rPr>
        <w:t>9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ab/>
      </w:r>
      <w:r>
        <w:rPr>
          <w:rFonts w:hint="eastAsia"/>
          <w:lang w:val="en-US" w:eastAsia="zh-CN"/>
        </w:rPr>
        <w:t>online</w:t>
      </w:r>
    </w:p>
    <w:p w14:paraId="661C8A3C" w14:textId="77777777" w:rsidR="006C5397" w:rsidRDefault="00F11A11">
      <w:r>
        <w:lastRenderedPageBreak/>
        <w:t>SA3#116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20 -24 May 2024</w:t>
      </w:r>
      <w:r>
        <w:tab/>
        <w:t>Korea</w:t>
      </w:r>
    </w:p>
    <w:sectPr w:rsidR="006C53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7079" w14:textId="77777777" w:rsidR="00F11A11" w:rsidRDefault="00F11A11">
      <w:pPr>
        <w:spacing w:after="0"/>
      </w:pPr>
      <w:r>
        <w:separator/>
      </w:r>
    </w:p>
  </w:endnote>
  <w:endnote w:type="continuationSeparator" w:id="0">
    <w:p w14:paraId="5AFB10BF" w14:textId="77777777" w:rsidR="00F11A11" w:rsidRDefault="00F11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1C9B" w14:textId="77777777" w:rsidR="006C5397" w:rsidRDefault="00F11A11">
      <w:pPr>
        <w:spacing w:after="0"/>
      </w:pPr>
      <w:r>
        <w:separator/>
      </w:r>
    </w:p>
  </w:footnote>
  <w:footnote w:type="continuationSeparator" w:id="0">
    <w:p w14:paraId="37EB9806" w14:textId="77777777" w:rsidR="006C5397" w:rsidRDefault="00F11A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881165">
    <w:abstractNumId w:val="2"/>
  </w:num>
  <w:num w:numId="2" w16cid:durableId="952129026">
    <w:abstractNumId w:val="1"/>
  </w:num>
  <w:num w:numId="3" w16cid:durableId="341320778">
    <w:abstractNumId w:val="0"/>
  </w:num>
  <w:num w:numId="4" w16cid:durableId="385879463">
    <w:abstractNumId w:val="6"/>
  </w:num>
  <w:num w:numId="5" w16cid:durableId="515510249">
    <w:abstractNumId w:val="4"/>
  </w:num>
  <w:num w:numId="6" w16cid:durableId="1844393601">
    <w:abstractNumId w:val="5"/>
  </w:num>
  <w:num w:numId="7" w16cid:durableId="2067025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17F23"/>
    <w:rsid w:val="00065C41"/>
    <w:rsid w:val="00074590"/>
    <w:rsid w:val="00074D3C"/>
    <w:rsid w:val="00085000"/>
    <w:rsid w:val="000B21DF"/>
    <w:rsid w:val="000B511E"/>
    <w:rsid w:val="000D5FCD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20060"/>
    <w:rsid w:val="00223F40"/>
    <w:rsid w:val="002240B3"/>
    <w:rsid w:val="00226381"/>
    <w:rsid w:val="002473B2"/>
    <w:rsid w:val="002869FE"/>
    <w:rsid w:val="002E01C1"/>
    <w:rsid w:val="002F1940"/>
    <w:rsid w:val="00322204"/>
    <w:rsid w:val="00383545"/>
    <w:rsid w:val="003B05CA"/>
    <w:rsid w:val="003C06D2"/>
    <w:rsid w:val="003F5E20"/>
    <w:rsid w:val="00433500"/>
    <w:rsid w:val="00433F71"/>
    <w:rsid w:val="0043559E"/>
    <w:rsid w:val="00440D43"/>
    <w:rsid w:val="00441B3A"/>
    <w:rsid w:val="00442255"/>
    <w:rsid w:val="00444469"/>
    <w:rsid w:val="0046568E"/>
    <w:rsid w:val="00470DF6"/>
    <w:rsid w:val="00490D22"/>
    <w:rsid w:val="004E3939"/>
    <w:rsid w:val="00526DDD"/>
    <w:rsid w:val="005B6433"/>
    <w:rsid w:val="006052AD"/>
    <w:rsid w:val="006055BA"/>
    <w:rsid w:val="006C258A"/>
    <w:rsid w:val="006C5397"/>
    <w:rsid w:val="0073766B"/>
    <w:rsid w:val="0075263B"/>
    <w:rsid w:val="00781D05"/>
    <w:rsid w:val="00794821"/>
    <w:rsid w:val="007F4F92"/>
    <w:rsid w:val="00853815"/>
    <w:rsid w:val="008758B0"/>
    <w:rsid w:val="008D772F"/>
    <w:rsid w:val="00902DEB"/>
    <w:rsid w:val="00914CD1"/>
    <w:rsid w:val="009603F6"/>
    <w:rsid w:val="009963AC"/>
    <w:rsid w:val="0099764C"/>
    <w:rsid w:val="009C01E1"/>
    <w:rsid w:val="009C0BC4"/>
    <w:rsid w:val="009E0B14"/>
    <w:rsid w:val="00A03073"/>
    <w:rsid w:val="00A455B0"/>
    <w:rsid w:val="00A57D88"/>
    <w:rsid w:val="00A70448"/>
    <w:rsid w:val="00AA4FF3"/>
    <w:rsid w:val="00AE1B3E"/>
    <w:rsid w:val="00B17759"/>
    <w:rsid w:val="00B35644"/>
    <w:rsid w:val="00B97703"/>
    <w:rsid w:val="00BA1747"/>
    <w:rsid w:val="00BA3D66"/>
    <w:rsid w:val="00BD6DDF"/>
    <w:rsid w:val="00C04BFC"/>
    <w:rsid w:val="00C17229"/>
    <w:rsid w:val="00C57614"/>
    <w:rsid w:val="00CB04F2"/>
    <w:rsid w:val="00CB2B16"/>
    <w:rsid w:val="00CC3B71"/>
    <w:rsid w:val="00CF6087"/>
    <w:rsid w:val="00D14BB6"/>
    <w:rsid w:val="00D33624"/>
    <w:rsid w:val="00D63491"/>
    <w:rsid w:val="00D84CAB"/>
    <w:rsid w:val="00DC2C61"/>
    <w:rsid w:val="00DF1360"/>
    <w:rsid w:val="00E003DF"/>
    <w:rsid w:val="00E12F56"/>
    <w:rsid w:val="00E2241D"/>
    <w:rsid w:val="00E738A7"/>
    <w:rsid w:val="00EF71F5"/>
    <w:rsid w:val="00F11A11"/>
    <w:rsid w:val="00F25496"/>
    <w:rsid w:val="00F667CF"/>
    <w:rsid w:val="00F803BE"/>
    <w:rsid w:val="00F83C19"/>
    <w:rsid w:val="00FA4189"/>
    <w:rsid w:val="00FB2E7B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EE96F9"/>
  <w15:docId w15:val="{6BA32A70-6CAC-494F-9C1D-85627C4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</w:style>
  <w:style w:type="paragraph" w:customStyle="1" w:styleId="1">
    <w:name w:val="修订1"/>
    <w:hidden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7DCB-0F80-404E-915F-22F58D1114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226</Words>
  <Characters>1294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23.247_CR0356R1_(Rel-18)_5MBS_Ph2, 5MBS_CH</cp:lastModifiedBy>
  <cp:revision>2</cp:revision>
  <cp:lastPrinted>2002-04-23T07:10:00Z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