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7E14E" w14:textId="77777777" w:rsidR="00BF29FD" w:rsidRDefault="00BF29FD" w:rsidP="00BF29F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S2-2403906</w:t>
      </w:r>
    </w:p>
    <w:p w14:paraId="6285FFBF" w14:textId="77777777" w:rsidR="00BF29FD" w:rsidRDefault="00BF29FD" w:rsidP="00BF29F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008A7BC0" w14:textId="620B31E5" w:rsidR="00BF29FD" w:rsidRPr="00BF29FD" w:rsidRDefault="00BF29FD" w:rsidP="00BF29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2F77DC2" w14:textId="1ABA84EF" w:rsidR="00C57614" w:rsidRDefault="000D5FC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</w:t>
      </w:r>
      <w:r>
        <w:rPr>
          <w:rFonts w:hint="eastAsia"/>
          <w:b/>
          <w:i/>
          <w:sz w:val="28"/>
          <w:lang w:val="en-US" w:eastAsia="zh-CN"/>
        </w:rPr>
        <w:t>-240</w:t>
      </w:r>
      <w:r>
        <w:rPr>
          <w:b/>
          <w:i/>
          <w:sz w:val="28"/>
          <w:lang w:val="en-US" w:eastAsia="zh-CN"/>
        </w:rPr>
        <w:t>837</w:t>
      </w:r>
    </w:p>
    <w:p w14:paraId="7BA05889" w14:textId="77777777" w:rsidR="00C57614" w:rsidRDefault="000D5FCD">
      <w:pPr>
        <w:pStyle w:val="Header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51717089" w14:textId="77777777" w:rsidR="00C57614" w:rsidRDefault="00C57614">
      <w:pPr>
        <w:rPr>
          <w:rFonts w:ascii="Arial" w:hAnsi="Arial" w:cs="Arial"/>
        </w:rPr>
      </w:pPr>
    </w:p>
    <w:p w14:paraId="07F71FD9" w14:textId="0FEA3362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</w:t>
      </w: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 w14:paraId="2E8D86C6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 w14:paraId="06782397" w14:textId="1B7871C0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</w:t>
      </w:r>
      <w:r w:rsidR="0013270C">
        <w:rPr>
          <w:rFonts w:ascii="Arial" w:hAnsi="Arial" w:cs="Arial"/>
          <w:b/>
          <w:bCs/>
          <w:sz w:val="22"/>
          <w:szCs w:val="22"/>
        </w:rPr>
        <w:t>8</w:t>
      </w:r>
    </w:p>
    <w:p w14:paraId="49F9FA2C" w14:textId="23CB33EF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270C"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 w14:paraId="15FF4B2B" w14:textId="77777777" w:rsidR="00C57614" w:rsidRDefault="00C576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51DD5" w14:textId="223E2E60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F461AAB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7F79E4FD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SA3-LI</w:t>
      </w:r>
    </w:p>
    <w:bookmarkEnd w:id="5"/>
    <w:bookmarkEnd w:id="6"/>
    <w:p w14:paraId="0252C589" w14:textId="77777777" w:rsidR="00C57614" w:rsidRDefault="00C57614">
      <w:pPr>
        <w:spacing w:after="60"/>
        <w:ind w:left="1985" w:hanging="1985"/>
        <w:rPr>
          <w:rFonts w:ascii="Arial" w:hAnsi="Arial" w:cs="Arial"/>
          <w:bCs/>
        </w:rPr>
      </w:pPr>
    </w:p>
    <w:p w14:paraId="3C70C38E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D0AED90" w14:textId="77777777" w:rsidR="00C57614" w:rsidRDefault="000D5FCD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>
        <w:rPr>
          <w:rFonts w:hint="eastAsia"/>
          <w:lang w:val="en-US" w:eastAsia="zh-CN"/>
        </w:rPr>
        <w:t>Xiaoting Huang</w:t>
      </w:r>
      <w:r>
        <w:rPr>
          <w:bCs/>
        </w:rPr>
        <w:tab/>
      </w:r>
      <w:r>
        <w:rPr>
          <w:bCs/>
        </w:rPr>
        <w:tab/>
      </w:r>
    </w:p>
    <w:p w14:paraId="37488907" w14:textId="77777777" w:rsidR="00C57614" w:rsidRDefault="000D5FCD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>
        <w:rPr>
          <w:rFonts w:hint="eastAsia"/>
          <w:lang w:val="en-US" w:eastAsia="zh-CN"/>
        </w:rPr>
        <w:t>huangxiaoting</w:t>
      </w:r>
      <w:r>
        <w:t>@chinamobile.com</w:t>
      </w:r>
    </w:p>
    <w:p w14:paraId="74BD919B" w14:textId="77777777" w:rsidR="00C57614" w:rsidRDefault="000D5FCD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787CCC3" w14:textId="77777777" w:rsidR="00C57614" w:rsidRDefault="00C576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C72C95" w14:textId="77777777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061E81" w14:textId="77777777" w:rsidR="00C57614" w:rsidRDefault="00C57614">
      <w:pPr>
        <w:spacing w:after="60"/>
        <w:ind w:left="1985" w:hanging="1985"/>
        <w:rPr>
          <w:rFonts w:ascii="Arial" w:hAnsi="Arial" w:cs="Arial"/>
          <w:b/>
        </w:rPr>
      </w:pPr>
    </w:p>
    <w:p w14:paraId="00CD148E" w14:textId="4685D33E" w:rsidR="00C57614" w:rsidRDefault="000D5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CR S3-240915 AKMA roaming policy control in AAnF </w:t>
      </w:r>
    </w:p>
    <w:p w14:paraId="0C1EAE2E" w14:textId="77777777" w:rsidR="00C57614" w:rsidRDefault="000D5FCD">
      <w:pPr>
        <w:pStyle w:val="Heading1"/>
      </w:pPr>
      <w:r>
        <w:t>1</w:t>
      </w:r>
      <w:r>
        <w:tab/>
        <w:t>Overall description</w:t>
      </w:r>
    </w:p>
    <w:p w14:paraId="100CBF34" w14:textId="77777777" w:rsidR="00C57614" w:rsidRDefault="000D5FCD">
      <w:r>
        <w:t>SA3 thanks CT3 for the LS on clarification on AKMA service restrictions. SA3 provides the following response:</w:t>
      </w:r>
    </w:p>
    <w:p w14:paraId="540FF2F9" w14:textId="77777777" w:rsidR="00C57614" w:rsidRDefault="000D5FCD">
      <w:r>
        <w:rPr>
          <w:b/>
        </w:rPr>
        <w:t>Question1</w:t>
      </w:r>
      <w:r>
        <w:t>: Is Rel-17 AKMA services supported for the UE connected via Non-3GPP access?</w:t>
      </w:r>
    </w:p>
    <w:p w14:paraId="02E9266F" w14:textId="77777777" w:rsidR="00C57614" w:rsidRDefault="000D5FCD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 w14:paraId="457419FC" w14:textId="77777777" w:rsidR="00C57614" w:rsidRDefault="000D5FCD"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 w14:paraId="1215B217" w14:textId="57347F7A" w:rsidR="00C57614" w:rsidRDefault="000D5FCD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 w14:paraId="5EC68456" w14:textId="63242B3E" w:rsidR="00C57614" w:rsidRDefault="000D5FCD">
      <w:pPr>
        <w:rPr>
          <w:lang w:eastAsia="zh-CN"/>
        </w:rPr>
      </w:pPr>
      <w:r>
        <w:rPr>
          <w:lang w:eastAsia="zh-CN"/>
        </w:rPr>
        <w:t>SA3 would like to confirm that AKMA roaming is not considered by Rel-17 AKMA architecture and procedures. For Rel-18, the necessary stage 2 modifications in TS 33.535 to control if AKMA is turned on or off in 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 w14:paraId="00CFCB29" w14:textId="77777777" w:rsidR="00C57614" w:rsidRDefault="000D5FCD">
      <w:pPr>
        <w:pStyle w:val="Heading1"/>
      </w:pPr>
      <w:r>
        <w:t>2</w:t>
      </w:r>
      <w:r>
        <w:tab/>
        <w:t>Actions</w:t>
      </w:r>
    </w:p>
    <w:p w14:paraId="3EB1974C" w14:textId="77777777" w:rsidR="00C57614" w:rsidRDefault="000D5F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3E060951" w14:textId="77777777" w:rsidR="00C57614" w:rsidRDefault="000D5FCD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 w14:paraId="08A02B0A" w14:textId="77777777" w:rsidR="00C57614" w:rsidRDefault="00C57614">
      <w:pPr>
        <w:spacing w:after="60"/>
        <w:ind w:left="1985" w:hanging="1985"/>
        <w:rPr>
          <w:lang w:eastAsia="zh-CN"/>
        </w:rPr>
      </w:pPr>
    </w:p>
    <w:p w14:paraId="039FE478" w14:textId="77777777" w:rsidR="00C57614" w:rsidRDefault="000D5FC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80C8E29" w14:textId="5F48CE6D" w:rsidR="00C57614" w:rsidRDefault="000D5FCD"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Adhoc-e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 w14:paraId="04B68813" w14:textId="77777777" w:rsidR="00C57614" w:rsidRDefault="000D5FCD">
      <w:r>
        <w:lastRenderedPageBreak/>
        <w:t>SA3#116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20 -24 May 2024</w:t>
      </w:r>
      <w:r>
        <w:tab/>
        <w:t>Korea</w:t>
      </w:r>
    </w:p>
    <w:sectPr w:rsidR="00C5761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EC87" w14:textId="77777777" w:rsidR="0075263B" w:rsidRDefault="0075263B">
      <w:pPr>
        <w:spacing w:after="0"/>
      </w:pPr>
      <w:r>
        <w:separator/>
      </w:r>
    </w:p>
  </w:endnote>
  <w:endnote w:type="continuationSeparator" w:id="0">
    <w:p w14:paraId="3C6E3EDA" w14:textId="77777777" w:rsidR="0075263B" w:rsidRDefault="00752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B717" w14:textId="77777777" w:rsidR="0075263B" w:rsidRDefault="0075263B">
      <w:pPr>
        <w:spacing w:after="0"/>
      </w:pPr>
      <w:r>
        <w:separator/>
      </w:r>
    </w:p>
  </w:footnote>
  <w:footnote w:type="continuationSeparator" w:id="0">
    <w:p w14:paraId="06563661" w14:textId="77777777" w:rsidR="0075263B" w:rsidRDefault="007526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60771096">
    <w:abstractNumId w:val="2"/>
  </w:num>
  <w:num w:numId="2" w16cid:durableId="85424395">
    <w:abstractNumId w:val="1"/>
  </w:num>
  <w:num w:numId="3" w16cid:durableId="154496964">
    <w:abstractNumId w:val="0"/>
  </w:num>
  <w:num w:numId="4" w16cid:durableId="1032611151">
    <w:abstractNumId w:val="6"/>
  </w:num>
  <w:num w:numId="5" w16cid:durableId="1307974418">
    <w:abstractNumId w:val="4"/>
  </w:num>
  <w:num w:numId="6" w16cid:durableId="814613914">
    <w:abstractNumId w:val="5"/>
  </w:num>
  <w:num w:numId="7" w16cid:durableId="1527527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C258A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E1B3E"/>
    <w:rsid w:val="00B17759"/>
    <w:rsid w:val="00B35644"/>
    <w:rsid w:val="00B97703"/>
    <w:rsid w:val="00BA1747"/>
    <w:rsid w:val="00BA3D66"/>
    <w:rsid w:val="00BD6DDF"/>
    <w:rsid w:val="00BF29FD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25496"/>
    <w:rsid w:val="00F667CF"/>
    <w:rsid w:val="00F803BE"/>
    <w:rsid w:val="00F83C19"/>
    <w:rsid w:val="00FA4189"/>
    <w:rsid w:val="00FB2E7B"/>
    <w:rsid w:val="27AB1A2A"/>
    <w:rsid w:val="346049FE"/>
    <w:rsid w:val="37AF4542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C7641E"/>
  <w15:docId w15:val="{17EB7A91-FC6B-493A-B721-41017CC3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1">
    <w:name w:val="修订1"/>
    <w:hidden/>
    <w:uiPriority w:val="99"/>
    <w:unhideWhenUs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DF7DCB-0F80-404E-915F-22F58D11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226</Words>
  <Characters>1291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2052-11.8.2.10229</vt:lpwstr>
  </property>
  <property fmtid="{D5CDD505-2E9C-101B-9397-08002B2CF9AE}" pid="6" name="ICV">
    <vt:lpwstr>7AC8678F4AE8462F8D77CA61657D8E43</vt:lpwstr>
  </property>
</Properties>
</file>