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363D01B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1B6CBA0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6" w:name="OLE_LINK53"/>
      <w:bookmarkStart w:id="17" w:name="OLE_LINK54"/>
      <w:bookmarkStart w:id="18" w:name="OLE_LINK55"/>
      <w:bookmarkStart w:id="19" w:name="OLE_LINK56"/>
      <w:r w:rsidRPr="00BD67A8">
        <w:t>SA1#11</w:t>
      </w:r>
      <w:r>
        <w:t>3</w:t>
      </w:r>
      <w:r w:rsidRPr="00BD67A8">
        <w:tab/>
      </w:r>
      <w:bookmarkEnd w:id="18"/>
      <w:bookmarkEnd w:id="19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6"/>
    <w:bookmarkEnd w:id="17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5E81" w14:textId="77777777" w:rsidR="004E51BB" w:rsidRDefault="004E51BB">
      <w:pPr>
        <w:spacing w:after="0"/>
      </w:pPr>
      <w:r>
        <w:separator/>
      </w:r>
    </w:p>
  </w:endnote>
  <w:endnote w:type="continuationSeparator" w:id="0">
    <w:p w14:paraId="11575114" w14:textId="77777777" w:rsidR="004E51BB" w:rsidRDefault="004E5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438E" w14:textId="77777777" w:rsidR="004E51BB" w:rsidRDefault="004E51BB">
      <w:pPr>
        <w:spacing w:after="0"/>
      </w:pPr>
      <w:r>
        <w:separator/>
      </w:r>
    </w:p>
  </w:footnote>
  <w:footnote w:type="continuationSeparator" w:id="0">
    <w:p w14:paraId="5BC3E4A1" w14:textId="77777777" w:rsidR="004E51BB" w:rsidRDefault="004E5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C7584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72763"/>
    <w:rsid w:val="00581BF8"/>
    <w:rsid w:val="005B0B83"/>
    <w:rsid w:val="007A6DD5"/>
    <w:rsid w:val="007F4F92"/>
    <w:rsid w:val="0084734A"/>
    <w:rsid w:val="00865582"/>
    <w:rsid w:val="008D772F"/>
    <w:rsid w:val="0099764C"/>
    <w:rsid w:val="00A51EF5"/>
    <w:rsid w:val="00A53463"/>
    <w:rsid w:val="00AF4274"/>
    <w:rsid w:val="00B805BF"/>
    <w:rsid w:val="00B97703"/>
    <w:rsid w:val="00BD67A8"/>
    <w:rsid w:val="00BF38D1"/>
    <w:rsid w:val="00C16839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1</Pages>
  <Words>183</Words>
  <Characters>1115</Characters>
  <Application>Microsoft Office Word</Application>
  <DocSecurity>0</DocSecurity>
  <Lines>35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Sultan</cp:lastModifiedBy>
  <cp:revision>25</cp:revision>
  <cp:lastPrinted>2002-04-23T07:10:00Z</cp:lastPrinted>
  <dcterms:created xsi:type="dcterms:W3CDTF">2021-06-24T08:21:00Z</dcterms:created>
  <dcterms:modified xsi:type="dcterms:W3CDTF">2025-10-21T07:48:00Z</dcterms:modified>
</cp:coreProperties>
</file>