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8E95" w14:textId="0B387473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BA4ECB">
        <w:rPr>
          <w:noProof w:val="0"/>
        </w:rPr>
        <w:t>8</w:t>
      </w:r>
      <w:r w:rsidR="0015381F" w:rsidRPr="00AC64D4">
        <w:rPr>
          <w:noProof w:val="0"/>
        </w:rPr>
        <w:t>.</w:t>
      </w:r>
      <w:r w:rsidR="009D099B">
        <w:rPr>
          <w:noProof w:val="0"/>
        </w:rPr>
        <w:t>2</w:t>
      </w:r>
      <w:r w:rsidR="004349BD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9D099B">
        <w:rPr>
          <w:noProof w:val="0"/>
          <w:sz w:val="32"/>
        </w:rPr>
        <w:t>5</w:t>
      </w:r>
      <w:r w:rsidR="009D0733" w:rsidRPr="00AC64D4">
        <w:rPr>
          <w:noProof w:val="0"/>
          <w:sz w:val="32"/>
        </w:rPr>
        <w:t>-</w:t>
      </w:r>
      <w:r w:rsidR="009D099B">
        <w:rPr>
          <w:noProof w:val="0"/>
          <w:sz w:val="32"/>
        </w:rPr>
        <w:t>09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1D70EE4D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BA4ECB">
        <w:rPr>
          <w:rStyle w:val="ZGSM"/>
        </w:rPr>
        <w:t>8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9D099B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>
        <w:rPr>
          <w:noProof w:val="0"/>
        </w:rPr>
        <w:pict w14:anchorId="081087FF">
          <v:shape id="_x0000_i1026" type="#_x0000_t75" style="width:127.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 w:rsidSect="00405EBD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 xml:space="preserve">3GPP support office </w:t>
      </w:r>
      <w:proofErr w:type="spellStart"/>
      <w:r w:rsidRPr="00AC64D4">
        <w:rPr>
          <w:lang w:val="fr-FR"/>
        </w:rPr>
        <w:t>address</w:t>
      </w:r>
      <w:proofErr w:type="spellEnd"/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7507A86E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9D099B">
        <w:rPr>
          <w:sz w:val="18"/>
        </w:rPr>
        <w:t>5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46FFDD55" w14:textId="1FD9B512" w:rsidR="00C43C70" w:rsidRPr="00D27DAF" w:rsidRDefault="00C43C70" w:rsidP="00C43C70">
      <w:pPr>
        <w:pStyle w:val="TOC5"/>
        <w:rPr>
          <w:rFonts w:ascii="Calibri" w:hAnsi="Calibri"/>
          <w:sz w:val="22"/>
          <w:szCs w:val="22"/>
        </w:rPr>
      </w:pPr>
      <w:r>
        <w:t>8.5.4.7.3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 with EEA0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lastRenderedPageBreak/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14B6CABC" w:rsidR="00A40417" w:rsidRPr="00F56577" w:rsidRDefault="00FA0043" w:rsidP="00F10FF5">
      <w:r>
        <w:fldChar w:fldCharType="begin"/>
      </w:r>
      <w:r>
        <w:instrText xml:space="preserve"> RD "34123-3-</w:instrText>
      </w:r>
      <w:r w:rsidR="00BA4ECB">
        <w:instrText>i</w:instrText>
      </w:r>
      <w:r w:rsidR="009D099B">
        <w:instrText>2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BA4ECB">
        <w:instrText>i</w:instrText>
      </w:r>
      <w:r w:rsidR="009D099B">
        <w:instrText>2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405EBD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7533F" w14:textId="77777777" w:rsidR="00DC6480" w:rsidRDefault="00DC6480">
      <w:r>
        <w:separator/>
      </w:r>
    </w:p>
  </w:endnote>
  <w:endnote w:type="continuationSeparator" w:id="0">
    <w:p w14:paraId="63C2F3FC" w14:textId="77777777" w:rsidR="00DC6480" w:rsidRDefault="00DC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611FF" w14:textId="77777777" w:rsidR="00DC6480" w:rsidRDefault="00DC6480">
      <w:r>
        <w:separator/>
      </w:r>
    </w:p>
  </w:footnote>
  <w:footnote w:type="continuationSeparator" w:id="0">
    <w:p w14:paraId="65E8A046" w14:textId="77777777" w:rsidR="00DC6480" w:rsidRDefault="00DC6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32301104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099B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7FADC20E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099B">
      <w:rPr>
        <w:rFonts w:ascii="Arial" w:hAnsi="Arial" w:cs="Arial"/>
        <w:b/>
        <w:noProof/>
        <w:sz w:val="18"/>
        <w:szCs w:val="18"/>
      </w:rPr>
      <w:t>3GPP TS 34.123-3 V18.2.0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 w:tplc="3B8CD5D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609F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82B6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A10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B64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7242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2D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923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C62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 w:tplc="7D3875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BEC9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541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8D0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241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B2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82B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C71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50C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 w:tplc="1DF0CB9A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6F5A50C6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1C22CA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54A5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E603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5A14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422A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C452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F0C3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 w:tplc="4EBA8F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AC6C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0B0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666F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4239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74F2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4AF9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F268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0EB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 w:tplc="DF507A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FA86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FC86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42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92AD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A80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6EEC7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12B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DE86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 w:tplc="F81CDC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EB5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98B3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788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6F4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E280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3E0C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0E79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CAAC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 w:tplc="09C8B5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D2956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967C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0CD2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6A1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5CB6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9CF4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565A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4C3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5A7A92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496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5C3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6CC0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D075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C4F9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F45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676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5264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 w:tplc="A788A8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D4D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ABCD9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203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E4E9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22B0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60F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68B3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0697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 w:tplc="3AD211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C633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EE08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229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AE98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D8B1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4C06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B8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8AF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 w:tplc="4A6EB7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4033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D5E8B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5601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BEF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BEB3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C46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F4B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E226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 w:tplc="28BE8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14A7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D09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B0E9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2C6D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50EB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D635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FE61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7C75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 w:tplc="DA58E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F6CF5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7E4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D22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6228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A56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EE26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E41B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624D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 w:tplc="25B87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83053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9EC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223F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C678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CE52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AA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41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D66A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 w:tplc="E5D00F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102B0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7068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303B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A0D1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864E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094F1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24E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7CF0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 w:tplc="C9FA13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2E15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A602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8AD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E2C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47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7E8B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201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C2E4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 w:tplc="32FA18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34B7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7C3E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F02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9EA13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EADC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6E0D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368B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B2C9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 w:tplc="0142BC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8668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5074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B488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B45D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EC245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A6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62C7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CC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181C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4784"/>
    <w:rsid w:val="002B51DE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07CE3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1FA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5EBD"/>
    <w:rsid w:val="004063F4"/>
    <w:rsid w:val="00410F24"/>
    <w:rsid w:val="00411187"/>
    <w:rsid w:val="00416F0D"/>
    <w:rsid w:val="00420EE9"/>
    <w:rsid w:val="00422AA6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49BD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8E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61B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6F8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9635A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6E72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48A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1772B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099B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4ECB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C70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044B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1F5A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0E40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480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07B8B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14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31966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R5s250355</cp:lastModifiedBy>
  <cp:revision>11</cp:revision>
  <cp:lastPrinted>2007-05-23T13:34:00Z</cp:lastPrinted>
  <dcterms:created xsi:type="dcterms:W3CDTF">2023-03-22T15:29:00Z</dcterms:created>
  <dcterms:modified xsi:type="dcterms:W3CDTF">2025-09-29T16:42:00Z</dcterms:modified>
  <cp:category>TS</cp:category>
</cp:coreProperties>
</file>