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EF7A8F">
        <w:trPr>
          <w:cantSplit/>
        </w:trPr>
        <w:tc>
          <w:tcPr>
            <w:tcW w:w="10423" w:type="dxa"/>
            <w:gridSpan w:val="2"/>
            <w:tcBorders>
              <w:top w:val="nil"/>
              <w:left w:val="nil"/>
              <w:bottom w:val="nil"/>
              <w:right w:val="nil"/>
            </w:tcBorders>
          </w:tcPr>
          <w:p w14:paraId="3FDEDF14" w14:textId="443157DC"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r w:rsidR="00145A67">
              <w:t>4</w:t>
            </w:r>
            <w:r w:rsidR="00C37247" w:rsidRPr="00C37247">
              <w:t>.0</w:t>
            </w:r>
            <w:bookmarkEnd w:id="2"/>
            <w:r w:rsidRPr="00C37247">
              <w:t xml:space="preserve"> </w:t>
            </w:r>
            <w:r w:rsidRPr="00C37247">
              <w:rPr>
                <w:sz w:val="32"/>
              </w:rPr>
              <w:t>(</w:t>
            </w:r>
            <w:r w:rsidR="00145A67" w:rsidRPr="00C37247">
              <w:rPr>
                <w:sz w:val="32"/>
              </w:rPr>
              <w:t>202</w:t>
            </w:r>
            <w:r w:rsidR="00145A67">
              <w:rPr>
                <w:sz w:val="32"/>
              </w:rPr>
              <w:t>5</w:t>
            </w:r>
            <w:r w:rsidR="00C37247" w:rsidRPr="00C37247">
              <w:rPr>
                <w:sz w:val="32"/>
              </w:rPr>
              <w:t>-</w:t>
            </w:r>
            <w:r w:rsidR="00EB4831">
              <w:rPr>
                <w:sz w:val="32"/>
              </w:rPr>
              <w:t>12</w:t>
            </w:r>
            <w:r w:rsidRPr="00C37247">
              <w:rPr>
                <w:sz w:val="32"/>
              </w:rPr>
              <w:t>)</w:t>
            </w:r>
          </w:p>
        </w:tc>
      </w:tr>
      <w:tr w:rsidR="004F0988" w14:paraId="0FFD4F19" w14:textId="77777777" w:rsidTr="00EF7A8F">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4B64E0">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4B64E0">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EF7A8F">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227891" r:id="rId10"/>
              </w:object>
            </w:r>
          </w:p>
        </w:tc>
        <w:bookmarkStart w:id="7" w:name="_MON_1710316168"/>
        <w:bookmarkEnd w:id="7"/>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829227892" r:id="rId12"/>
              </w:object>
            </w:r>
          </w:p>
        </w:tc>
      </w:tr>
      <w:tr w:rsidR="000270B9" w:rsidRPr="00AE6164" w14:paraId="6092823F" w14:textId="77777777" w:rsidTr="00EF7A8F">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EF7A8F">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7CCDB2" w:rsidR="00E16509" w:rsidRPr="00133525" w:rsidRDefault="00E16509" w:rsidP="00133525">
            <w:pPr>
              <w:pStyle w:val="FP"/>
              <w:jc w:val="center"/>
              <w:rPr>
                <w:noProof/>
                <w:sz w:val="18"/>
              </w:rPr>
            </w:pPr>
            <w:r w:rsidRPr="00C37247">
              <w:rPr>
                <w:noProof/>
                <w:sz w:val="18"/>
              </w:rPr>
              <w:t xml:space="preserve">© </w:t>
            </w:r>
            <w:r w:rsidR="00145A67" w:rsidRPr="00C37247">
              <w:rPr>
                <w:noProof/>
                <w:sz w:val="18"/>
              </w:rPr>
              <w:t>202</w:t>
            </w:r>
            <w:r w:rsidR="00145A67">
              <w:rPr>
                <w:noProof/>
                <w:sz w:val="18"/>
              </w:rPr>
              <w:t>5</w:t>
            </w:r>
            <w:r w:rsidRPr="00C3724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EB0F168" w14:textId="74E1C711" w:rsidR="00DD0C74"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w:instrText>
      </w:r>
      <w:r>
        <w:fldChar w:fldCharType="separate"/>
      </w:r>
      <w:r w:rsidR="00DD0C74">
        <w:rPr>
          <w:noProof/>
        </w:rPr>
        <w:t>Foreword</w:t>
      </w:r>
      <w:r w:rsidR="00DD0C74">
        <w:rPr>
          <w:noProof/>
        </w:rPr>
        <w:tab/>
      </w:r>
      <w:r w:rsidR="00DD0C74">
        <w:rPr>
          <w:noProof/>
        </w:rPr>
        <w:fldChar w:fldCharType="begin"/>
      </w:r>
      <w:r w:rsidR="00DD0C74">
        <w:rPr>
          <w:noProof/>
        </w:rPr>
        <w:instrText xml:space="preserve"> PAGEREF _Toc218615066 \h </w:instrText>
      </w:r>
      <w:r w:rsidR="00DD0C74">
        <w:rPr>
          <w:noProof/>
        </w:rPr>
      </w:r>
      <w:r w:rsidR="00DD0C74">
        <w:rPr>
          <w:noProof/>
        </w:rPr>
        <w:fldChar w:fldCharType="separate"/>
      </w:r>
      <w:r w:rsidR="00DD0C74">
        <w:rPr>
          <w:noProof/>
        </w:rPr>
        <w:t>5</w:t>
      </w:r>
      <w:r w:rsidR="00DD0C74">
        <w:rPr>
          <w:noProof/>
        </w:rPr>
        <w:fldChar w:fldCharType="end"/>
      </w:r>
    </w:p>
    <w:p w14:paraId="252A0983" w14:textId="1533234D"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_Toc218615067 \h </w:instrText>
      </w:r>
      <w:r>
        <w:rPr>
          <w:noProof/>
        </w:rPr>
      </w:r>
      <w:r>
        <w:rPr>
          <w:noProof/>
        </w:rPr>
        <w:fldChar w:fldCharType="separate"/>
      </w:r>
      <w:r>
        <w:rPr>
          <w:noProof/>
        </w:rPr>
        <w:t>6</w:t>
      </w:r>
      <w:r>
        <w:rPr>
          <w:noProof/>
        </w:rPr>
        <w:fldChar w:fldCharType="end"/>
      </w:r>
    </w:p>
    <w:p w14:paraId="58BB9B30" w14:textId="17EE6475"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_Toc218615068 \h </w:instrText>
      </w:r>
      <w:r>
        <w:rPr>
          <w:noProof/>
        </w:rPr>
      </w:r>
      <w:r>
        <w:rPr>
          <w:noProof/>
        </w:rPr>
        <w:fldChar w:fldCharType="separate"/>
      </w:r>
      <w:r>
        <w:rPr>
          <w:noProof/>
        </w:rPr>
        <w:t>7</w:t>
      </w:r>
      <w:r>
        <w:rPr>
          <w:noProof/>
        </w:rPr>
        <w:fldChar w:fldCharType="end"/>
      </w:r>
    </w:p>
    <w:p w14:paraId="303D6DE9" w14:textId="553C0E50"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_Toc218615069 \h </w:instrText>
      </w:r>
      <w:r>
        <w:rPr>
          <w:noProof/>
        </w:rPr>
      </w:r>
      <w:r>
        <w:rPr>
          <w:noProof/>
        </w:rPr>
        <w:fldChar w:fldCharType="separate"/>
      </w:r>
      <w:r>
        <w:rPr>
          <w:noProof/>
        </w:rPr>
        <w:t>7</w:t>
      </w:r>
      <w:r>
        <w:rPr>
          <w:noProof/>
        </w:rPr>
        <w:fldChar w:fldCharType="end"/>
      </w:r>
    </w:p>
    <w:p w14:paraId="3FAE4595" w14:textId="18A6F426"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_Toc218615070 \h </w:instrText>
      </w:r>
      <w:r>
        <w:rPr>
          <w:noProof/>
        </w:rPr>
      </w:r>
      <w:r>
        <w:rPr>
          <w:noProof/>
        </w:rPr>
        <w:fldChar w:fldCharType="separate"/>
      </w:r>
      <w:r>
        <w:rPr>
          <w:noProof/>
        </w:rPr>
        <w:t>8</w:t>
      </w:r>
      <w:r>
        <w:rPr>
          <w:noProof/>
        </w:rPr>
        <w:fldChar w:fldCharType="end"/>
      </w:r>
    </w:p>
    <w:p w14:paraId="1BB038FA" w14:textId="673116C6"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_Toc218615071 \h </w:instrText>
      </w:r>
      <w:r>
        <w:rPr>
          <w:noProof/>
        </w:rPr>
      </w:r>
      <w:r>
        <w:rPr>
          <w:noProof/>
        </w:rPr>
        <w:fldChar w:fldCharType="separate"/>
      </w:r>
      <w:r>
        <w:rPr>
          <w:noProof/>
        </w:rPr>
        <w:t>8</w:t>
      </w:r>
      <w:r>
        <w:rPr>
          <w:noProof/>
        </w:rPr>
        <w:fldChar w:fldCharType="end"/>
      </w:r>
    </w:p>
    <w:p w14:paraId="52868C1C" w14:textId="0583404F"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_Toc218615072 \h </w:instrText>
      </w:r>
      <w:r>
        <w:rPr>
          <w:noProof/>
        </w:rPr>
      </w:r>
      <w:r>
        <w:rPr>
          <w:noProof/>
        </w:rPr>
        <w:fldChar w:fldCharType="separate"/>
      </w:r>
      <w:r>
        <w:rPr>
          <w:noProof/>
        </w:rPr>
        <w:t>8</w:t>
      </w:r>
      <w:r>
        <w:rPr>
          <w:noProof/>
        </w:rPr>
        <w:fldChar w:fldCharType="end"/>
      </w:r>
    </w:p>
    <w:p w14:paraId="0EB9FE58" w14:textId="471C07CF"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_Toc218615073 \h </w:instrText>
      </w:r>
      <w:r>
        <w:rPr>
          <w:noProof/>
        </w:rPr>
      </w:r>
      <w:r>
        <w:rPr>
          <w:noProof/>
        </w:rPr>
        <w:fldChar w:fldCharType="separate"/>
      </w:r>
      <w:r>
        <w:rPr>
          <w:noProof/>
        </w:rPr>
        <w:t>8</w:t>
      </w:r>
      <w:r>
        <w:rPr>
          <w:noProof/>
        </w:rPr>
        <w:fldChar w:fldCharType="end"/>
      </w:r>
    </w:p>
    <w:p w14:paraId="105F263A" w14:textId="43701AA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r>
      <w:r>
        <w:rPr>
          <w:noProof/>
        </w:rPr>
        <w:instrText xml:space="preserve"> PAGEREF _Toc218615074 \h </w:instrText>
      </w:r>
      <w:r>
        <w:rPr>
          <w:noProof/>
        </w:rPr>
      </w:r>
      <w:r>
        <w:rPr>
          <w:noProof/>
        </w:rPr>
        <w:fldChar w:fldCharType="separate"/>
      </w:r>
      <w:r>
        <w:rPr>
          <w:noProof/>
        </w:rPr>
        <w:t>8</w:t>
      </w:r>
      <w:r>
        <w:rPr>
          <w:noProof/>
        </w:rPr>
        <w:fldChar w:fldCharType="end"/>
      </w:r>
    </w:p>
    <w:p w14:paraId="2D4A31A6" w14:textId="6672FB75"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r>
      <w:r>
        <w:rPr>
          <w:noProof/>
        </w:rPr>
        <w:instrText xml:space="preserve"> PAGEREF _Toc218615075 \h </w:instrText>
      </w:r>
      <w:r>
        <w:rPr>
          <w:noProof/>
        </w:rPr>
      </w:r>
      <w:r>
        <w:rPr>
          <w:noProof/>
        </w:rPr>
        <w:fldChar w:fldCharType="separate"/>
      </w:r>
      <w:r>
        <w:rPr>
          <w:noProof/>
        </w:rPr>
        <w:t>8</w:t>
      </w:r>
      <w:r>
        <w:rPr>
          <w:noProof/>
        </w:rPr>
        <w:fldChar w:fldCharType="end"/>
      </w:r>
    </w:p>
    <w:p w14:paraId="125F7816" w14:textId="53960CC0"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r>
      <w:r>
        <w:rPr>
          <w:noProof/>
        </w:rPr>
        <w:instrText xml:space="preserve"> PAGEREF _Toc218615076 \h </w:instrText>
      </w:r>
      <w:r>
        <w:rPr>
          <w:noProof/>
        </w:rPr>
      </w:r>
      <w:r>
        <w:rPr>
          <w:noProof/>
        </w:rPr>
        <w:fldChar w:fldCharType="separate"/>
      </w:r>
      <w:r>
        <w:rPr>
          <w:noProof/>
        </w:rPr>
        <w:t>9</w:t>
      </w:r>
      <w:r>
        <w:rPr>
          <w:noProof/>
        </w:rPr>
        <w:fldChar w:fldCharType="end"/>
      </w:r>
    </w:p>
    <w:p w14:paraId="738EA21B" w14:textId="04D96538"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r>
      <w:r>
        <w:rPr>
          <w:noProof/>
        </w:rPr>
        <w:instrText xml:space="preserve"> PAGEREF _Toc218615077 \h </w:instrText>
      </w:r>
      <w:r>
        <w:rPr>
          <w:noProof/>
        </w:rPr>
      </w:r>
      <w:r>
        <w:rPr>
          <w:noProof/>
        </w:rPr>
        <w:fldChar w:fldCharType="separate"/>
      </w:r>
      <w:r>
        <w:rPr>
          <w:noProof/>
        </w:rPr>
        <w:t>9</w:t>
      </w:r>
      <w:r>
        <w:rPr>
          <w:noProof/>
        </w:rPr>
        <w:fldChar w:fldCharType="end"/>
      </w:r>
    </w:p>
    <w:p w14:paraId="41EDD5E7" w14:textId="475F65EF"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AA6712">
        <w:rPr>
          <w:noProof/>
          <w:vertAlign w:val="subscript"/>
        </w:rPr>
        <w:t>ARR</w:t>
      </w:r>
      <w:r>
        <w:rPr>
          <w:noProof/>
        </w:rPr>
        <w:t xml:space="preserve"> (Access Rule Reference)</w:t>
      </w:r>
      <w:r>
        <w:rPr>
          <w:noProof/>
        </w:rPr>
        <w:tab/>
      </w:r>
      <w:r>
        <w:rPr>
          <w:noProof/>
        </w:rPr>
        <w:fldChar w:fldCharType="begin"/>
      </w:r>
      <w:r>
        <w:rPr>
          <w:noProof/>
        </w:rPr>
        <w:instrText xml:space="preserve"> PAGEREF _Toc218615078 \h </w:instrText>
      </w:r>
      <w:r>
        <w:rPr>
          <w:noProof/>
        </w:rPr>
      </w:r>
      <w:r>
        <w:rPr>
          <w:noProof/>
        </w:rPr>
        <w:fldChar w:fldCharType="separate"/>
      </w:r>
      <w:r>
        <w:rPr>
          <w:noProof/>
        </w:rPr>
        <w:t>9</w:t>
      </w:r>
      <w:r>
        <w:rPr>
          <w:noProof/>
        </w:rPr>
        <w:fldChar w:fldCharType="end"/>
      </w:r>
    </w:p>
    <w:p w14:paraId="5C33CE91" w14:textId="2DD0B26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EF</w:t>
      </w:r>
      <w:r w:rsidRPr="00AA6712">
        <w:rPr>
          <w:noProof/>
          <w:vertAlign w:val="subscript"/>
          <w:lang w:val="en-US"/>
        </w:rPr>
        <w:t xml:space="preserve">EAPID </w:t>
      </w:r>
      <w:r w:rsidRPr="00AA6712">
        <w:rPr>
          <w:noProof/>
          <w:lang w:val="en-US"/>
        </w:rPr>
        <w:t>(EAP Identifier)</w:t>
      </w:r>
      <w:r>
        <w:rPr>
          <w:noProof/>
        </w:rPr>
        <w:tab/>
      </w:r>
      <w:r>
        <w:rPr>
          <w:noProof/>
        </w:rPr>
        <w:fldChar w:fldCharType="begin"/>
      </w:r>
      <w:r>
        <w:rPr>
          <w:noProof/>
        </w:rPr>
        <w:instrText xml:space="preserve"> PAGEREF _Toc218615079 \h </w:instrText>
      </w:r>
      <w:r>
        <w:rPr>
          <w:noProof/>
        </w:rPr>
      </w:r>
      <w:r>
        <w:rPr>
          <w:noProof/>
        </w:rPr>
        <w:fldChar w:fldCharType="separate"/>
      </w:r>
      <w:r>
        <w:rPr>
          <w:noProof/>
        </w:rPr>
        <w:t>9</w:t>
      </w:r>
      <w:r>
        <w:rPr>
          <w:noProof/>
        </w:rPr>
        <w:fldChar w:fldCharType="end"/>
      </w:r>
    </w:p>
    <w:p w14:paraId="4A886DBD" w14:textId="6A83F827"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EF</w:t>
      </w:r>
      <w:r w:rsidRPr="00AA6712">
        <w:rPr>
          <w:noProof/>
          <w:vertAlign w:val="subscript"/>
          <w:lang w:val="en-US"/>
        </w:rPr>
        <w:t>NSSAI</w:t>
      </w:r>
      <w:r w:rsidRPr="00AA6712">
        <w:rPr>
          <w:noProof/>
          <w:lang w:val="en-US"/>
        </w:rPr>
        <w:t xml:space="preserve"> (S-NSSAI List)</w:t>
      </w:r>
      <w:r>
        <w:rPr>
          <w:noProof/>
        </w:rPr>
        <w:tab/>
      </w:r>
      <w:r>
        <w:rPr>
          <w:noProof/>
        </w:rPr>
        <w:fldChar w:fldCharType="begin"/>
      </w:r>
      <w:r>
        <w:rPr>
          <w:noProof/>
        </w:rPr>
        <w:instrText xml:space="preserve"> PAGEREF _Toc218615080 \h </w:instrText>
      </w:r>
      <w:r>
        <w:rPr>
          <w:noProof/>
        </w:rPr>
      </w:r>
      <w:r>
        <w:rPr>
          <w:noProof/>
        </w:rPr>
        <w:fldChar w:fldCharType="separate"/>
      </w:r>
      <w:r>
        <w:rPr>
          <w:noProof/>
        </w:rPr>
        <w:t>10</w:t>
      </w:r>
      <w:r>
        <w:rPr>
          <w:noProof/>
        </w:rPr>
        <w:fldChar w:fldCharType="end"/>
      </w:r>
    </w:p>
    <w:p w14:paraId="6EE6B610" w14:textId="312D591F"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AA6712">
        <w:rPr>
          <w:noProof/>
          <w:vertAlign w:val="subscript"/>
        </w:rPr>
        <w:t>EAPSTATUS</w:t>
      </w:r>
      <w:r>
        <w:rPr>
          <w:noProof/>
        </w:rPr>
        <w:t xml:space="preserve"> (EAP Authentication Status)</w:t>
      </w:r>
      <w:r>
        <w:rPr>
          <w:noProof/>
        </w:rPr>
        <w:tab/>
      </w:r>
      <w:r>
        <w:rPr>
          <w:noProof/>
        </w:rPr>
        <w:fldChar w:fldCharType="begin"/>
      </w:r>
      <w:r>
        <w:rPr>
          <w:noProof/>
        </w:rPr>
        <w:instrText xml:space="preserve"> PAGEREF _Toc218615081 \h </w:instrText>
      </w:r>
      <w:r>
        <w:rPr>
          <w:noProof/>
        </w:rPr>
      </w:r>
      <w:r>
        <w:rPr>
          <w:noProof/>
        </w:rPr>
        <w:fldChar w:fldCharType="separate"/>
      </w:r>
      <w:r>
        <w:rPr>
          <w:noProof/>
        </w:rPr>
        <w:t>11</w:t>
      </w:r>
      <w:r>
        <w:rPr>
          <w:noProof/>
        </w:rPr>
        <w:fldChar w:fldCharType="end"/>
      </w:r>
    </w:p>
    <w:p w14:paraId="23E36BD1" w14:textId="12E6F397"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r>
      <w:r>
        <w:rPr>
          <w:noProof/>
        </w:rPr>
        <w:instrText xml:space="preserve"> PAGEREF _Toc218615082 \h </w:instrText>
      </w:r>
      <w:r>
        <w:rPr>
          <w:noProof/>
        </w:rPr>
      </w:r>
      <w:r>
        <w:rPr>
          <w:noProof/>
        </w:rPr>
        <w:fldChar w:fldCharType="separate"/>
      </w:r>
      <w:r>
        <w:rPr>
          <w:noProof/>
        </w:rPr>
        <w:t>11</w:t>
      </w:r>
      <w:r>
        <w:rPr>
          <w:noProof/>
        </w:rPr>
        <w:fldChar w:fldCharType="end"/>
      </w:r>
    </w:p>
    <w:p w14:paraId="66ABE8E5" w14:textId="41B0A423"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r>
      <w:r>
        <w:rPr>
          <w:noProof/>
        </w:rPr>
        <w:instrText xml:space="preserve"> PAGEREF _Toc218615083 \h </w:instrText>
      </w:r>
      <w:r>
        <w:rPr>
          <w:noProof/>
        </w:rPr>
      </w:r>
      <w:r>
        <w:rPr>
          <w:noProof/>
        </w:rPr>
        <w:fldChar w:fldCharType="separate"/>
      </w:r>
      <w:r>
        <w:rPr>
          <w:noProof/>
        </w:rPr>
        <w:t>12</w:t>
      </w:r>
      <w:r>
        <w:rPr>
          <w:noProof/>
        </w:rPr>
        <w:fldChar w:fldCharType="end"/>
      </w:r>
    </w:p>
    <w:p w14:paraId="6C128D54" w14:textId="77D613E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r>
      <w:r>
        <w:rPr>
          <w:noProof/>
        </w:rPr>
        <w:instrText xml:space="preserve"> PAGEREF _Toc218615084 \h </w:instrText>
      </w:r>
      <w:r>
        <w:rPr>
          <w:noProof/>
        </w:rPr>
      </w:r>
      <w:r>
        <w:rPr>
          <w:noProof/>
        </w:rPr>
        <w:fldChar w:fldCharType="separate"/>
      </w:r>
      <w:r>
        <w:rPr>
          <w:noProof/>
        </w:rPr>
        <w:t>12</w:t>
      </w:r>
      <w:r>
        <w:rPr>
          <w:noProof/>
        </w:rPr>
        <w:fldChar w:fldCharType="end"/>
      </w:r>
    </w:p>
    <w:p w14:paraId="1EC4BE30" w14:textId="11DA9D9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r>
      <w:r>
        <w:rPr>
          <w:noProof/>
        </w:rPr>
        <w:instrText xml:space="preserve"> PAGEREF _Toc218615085 \h </w:instrText>
      </w:r>
      <w:r>
        <w:rPr>
          <w:noProof/>
        </w:rPr>
      </w:r>
      <w:r>
        <w:rPr>
          <w:noProof/>
        </w:rPr>
        <w:fldChar w:fldCharType="separate"/>
      </w:r>
      <w:r>
        <w:rPr>
          <w:noProof/>
        </w:rPr>
        <w:t>12</w:t>
      </w:r>
      <w:r>
        <w:rPr>
          <w:noProof/>
        </w:rPr>
        <w:fldChar w:fldCharType="end"/>
      </w:r>
    </w:p>
    <w:p w14:paraId="7CC0F5D9" w14:textId="7260F309"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_Toc218615086 \h </w:instrText>
      </w:r>
      <w:r>
        <w:rPr>
          <w:noProof/>
        </w:rPr>
      </w:r>
      <w:r>
        <w:rPr>
          <w:noProof/>
        </w:rPr>
        <w:fldChar w:fldCharType="separate"/>
      </w:r>
      <w:r>
        <w:rPr>
          <w:noProof/>
        </w:rPr>
        <w:t>12</w:t>
      </w:r>
      <w:r>
        <w:rPr>
          <w:noProof/>
        </w:rPr>
        <w:fldChar w:fldCharType="end"/>
      </w:r>
    </w:p>
    <w:p w14:paraId="11A491CD" w14:textId="1F44AE2E" w:rsidR="00DD0C74" w:rsidRDefault="00DD0C74">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r>
      <w:r>
        <w:rPr>
          <w:noProof/>
        </w:rPr>
        <w:instrText xml:space="preserve"> PAGEREF _Toc218615087 \h </w:instrText>
      </w:r>
      <w:r>
        <w:rPr>
          <w:noProof/>
        </w:rPr>
      </w:r>
      <w:r>
        <w:rPr>
          <w:noProof/>
        </w:rPr>
        <w:fldChar w:fldCharType="separate"/>
      </w:r>
      <w:r>
        <w:rPr>
          <w:noProof/>
        </w:rPr>
        <w:t>12</w:t>
      </w:r>
      <w:r>
        <w:rPr>
          <w:noProof/>
        </w:rPr>
        <w:fldChar w:fldCharType="end"/>
      </w:r>
    </w:p>
    <w:p w14:paraId="717A24A2" w14:textId="44D4FEBB" w:rsidR="00DD0C74" w:rsidRDefault="00DD0C74">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_Toc218615088 \h </w:instrText>
      </w:r>
      <w:r>
        <w:rPr>
          <w:noProof/>
        </w:rPr>
      </w:r>
      <w:r>
        <w:rPr>
          <w:noProof/>
        </w:rPr>
        <w:fldChar w:fldCharType="separate"/>
      </w:r>
      <w:r>
        <w:rPr>
          <w:noProof/>
        </w:rPr>
        <w:t>12</w:t>
      </w:r>
      <w:r>
        <w:rPr>
          <w:noProof/>
        </w:rPr>
        <w:fldChar w:fldCharType="end"/>
      </w:r>
    </w:p>
    <w:p w14:paraId="75DC5FC5" w14:textId="7C74EEF5"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r>
      <w:r>
        <w:rPr>
          <w:noProof/>
        </w:rPr>
        <w:instrText xml:space="preserve"> PAGEREF _Toc218615089 \h </w:instrText>
      </w:r>
      <w:r>
        <w:rPr>
          <w:noProof/>
        </w:rPr>
      </w:r>
      <w:r>
        <w:rPr>
          <w:noProof/>
        </w:rPr>
        <w:fldChar w:fldCharType="separate"/>
      </w:r>
      <w:r>
        <w:rPr>
          <w:noProof/>
        </w:rPr>
        <w:t>13</w:t>
      </w:r>
      <w:r>
        <w:rPr>
          <w:noProof/>
        </w:rPr>
        <w:fldChar w:fldCharType="end"/>
      </w:r>
    </w:p>
    <w:p w14:paraId="225311C3" w14:textId="7243C990"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r>
      <w:r>
        <w:rPr>
          <w:noProof/>
        </w:rPr>
        <w:instrText xml:space="preserve"> PAGEREF _Toc218615090 \h </w:instrText>
      </w:r>
      <w:r>
        <w:rPr>
          <w:noProof/>
        </w:rPr>
      </w:r>
      <w:r>
        <w:rPr>
          <w:noProof/>
        </w:rPr>
        <w:fldChar w:fldCharType="separate"/>
      </w:r>
      <w:r>
        <w:rPr>
          <w:noProof/>
        </w:rPr>
        <w:t>13</w:t>
      </w:r>
      <w:r>
        <w:rPr>
          <w:noProof/>
        </w:rPr>
        <w:fldChar w:fldCharType="end"/>
      </w:r>
    </w:p>
    <w:p w14:paraId="67DD2FCB" w14:textId="6D483183"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r>
      <w:r>
        <w:rPr>
          <w:noProof/>
        </w:rPr>
        <w:instrText xml:space="preserve"> PAGEREF _Toc218615091 \h </w:instrText>
      </w:r>
      <w:r>
        <w:rPr>
          <w:noProof/>
        </w:rPr>
      </w:r>
      <w:r>
        <w:rPr>
          <w:noProof/>
        </w:rPr>
        <w:fldChar w:fldCharType="separate"/>
      </w:r>
      <w:r>
        <w:rPr>
          <w:noProof/>
        </w:rPr>
        <w:t>13</w:t>
      </w:r>
      <w:r>
        <w:rPr>
          <w:noProof/>
        </w:rPr>
        <w:fldChar w:fldCharType="end"/>
      </w:r>
    </w:p>
    <w:p w14:paraId="2B7F634D" w14:textId="637D8CB6"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S-NSSAI list request</w:t>
      </w:r>
      <w:r>
        <w:rPr>
          <w:noProof/>
        </w:rPr>
        <w:tab/>
      </w:r>
      <w:r>
        <w:rPr>
          <w:noProof/>
        </w:rPr>
        <w:fldChar w:fldCharType="begin"/>
      </w:r>
      <w:r>
        <w:rPr>
          <w:noProof/>
        </w:rPr>
        <w:instrText xml:space="preserve"> PAGEREF _Toc218615092 \h </w:instrText>
      </w:r>
      <w:r>
        <w:rPr>
          <w:noProof/>
        </w:rPr>
      </w:r>
      <w:r>
        <w:rPr>
          <w:noProof/>
        </w:rPr>
        <w:fldChar w:fldCharType="separate"/>
      </w:r>
      <w:r>
        <w:rPr>
          <w:noProof/>
        </w:rPr>
        <w:t>13</w:t>
      </w:r>
      <w:r>
        <w:rPr>
          <w:noProof/>
        </w:rPr>
        <w:fldChar w:fldCharType="end"/>
      </w:r>
    </w:p>
    <w:p w14:paraId="511151AB" w14:textId="633FD62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S-NSSAI Authentication status verification procedure</w:t>
      </w:r>
      <w:r>
        <w:rPr>
          <w:noProof/>
        </w:rPr>
        <w:tab/>
      </w:r>
      <w:r>
        <w:rPr>
          <w:noProof/>
        </w:rPr>
        <w:fldChar w:fldCharType="begin"/>
      </w:r>
      <w:r>
        <w:rPr>
          <w:noProof/>
        </w:rPr>
        <w:instrText xml:space="preserve"> PAGEREF _Toc218615093 \h </w:instrText>
      </w:r>
      <w:r>
        <w:rPr>
          <w:noProof/>
        </w:rPr>
      </w:r>
      <w:r>
        <w:rPr>
          <w:noProof/>
        </w:rPr>
        <w:fldChar w:fldCharType="separate"/>
      </w:r>
      <w:r>
        <w:rPr>
          <w:noProof/>
        </w:rPr>
        <w:t>13</w:t>
      </w:r>
      <w:r>
        <w:rPr>
          <w:noProof/>
        </w:rPr>
        <w:fldChar w:fldCharType="end"/>
      </w:r>
    </w:p>
    <w:p w14:paraId="2076FF04" w14:textId="46B17434"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r>
      <w:r>
        <w:rPr>
          <w:noProof/>
        </w:rPr>
        <w:instrText xml:space="preserve"> PAGEREF _Toc218615094 \h </w:instrText>
      </w:r>
      <w:r>
        <w:rPr>
          <w:noProof/>
        </w:rPr>
      </w:r>
      <w:r>
        <w:rPr>
          <w:noProof/>
        </w:rPr>
        <w:fldChar w:fldCharType="separate"/>
      </w:r>
      <w:r>
        <w:rPr>
          <w:noProof/>
        </w:rPr>
        <w:t>13</w:t>
      </w:r>
      <w:r>
        <w:rPr>
          <w:noProof/>
        </w:rPr>
        <w:fldChar w:fldCharType="end"/>
      </w:r>
    </w:p>
    <w:p w14:paraId="1021F387" w14:textId="720113D8"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r>
      <w:r>
        <w:rPr>
          <w:noProof/>
        </w:rPr>
        <w:instrText xml:space="preserve"> PAGEREF _Toc218615095 \h </w:instrText>
      </w:r>
      <w:r>
        <w:rPr>
          <w:noProof/>
        </w:rPr>
      </w:r>
      <w:r>
        <w:rPr>
          <w:noProof/>
        </w:rPr>
        <w:fldChar w:fldCharType="separate"/>
      </w:r>
      <w:r>
        <w:rPr>
          <w:noProof/>
        </w:rPr>
        <w:t>13</w:t>
      </w:r>
      <w:r>
        <w:rPr>
          <w:noProof/>
        </w:rPr>
        <w:fldChar w:fldCharType="end"/>
      </w:r>
    </w:p>
    <w:p w14:paraId="018848EE" w14:textId="5845C16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r>
      <w:r>
        <w:rPr>
          <w:noProof/>
        </w:rPr>
        <w:instrText xml:space="preserve"> PAGEREF _Toc218615096 \h </w:instrText>
      </w:r>
      <w:r>
        <w:rPr>
          <w:noProof/>
        </w:rPr>
      </w:r>
      <w:r>
        <w:rPr>
          <w:noProof/>
        </w:rPr>
        <w:fldChar w:fldCharType="separate"/>
      </w:r>
      <w:r>
        <w:rPr>
          <w:noProof/>
        </w:rPr>
        <w:t>14</w:t>
      </w:r>
      <w:r>
        <w:rPr>
          <w:noProof/>
        </w:rPr>
        <w:fldChar w:fldCharType="end"/>
      </w:r>
    </w:p>
    <w:p w14:paraId="64627F7E" w14:textId="52580344"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_Toc218615097 \h </w:instrText>
      </w:r>
      <w:r>
        <w:rPr>
          <w:noProof/>
        </w:rPr>
      </w:r>
      <w:r>
        <w:rPr>
          <w:noProof/>
        </w:rPr>
        <w:fldChar w:fldCharType="separate"/>
      </w:r>
      <w:r>
        <w:rPr>
          <w:noProof/>
        </w:rPr>
        <w:t>14</w:t>
      </w:r>
      <w:r>
        <w:rPr>
          <w:noProof/>
        </w:rPr>
        <w:fldChar w:fldCharType="end"/>
      </w:r>
    </w:p>
    <w:p w14:paraId="31C1E4FC" w14:textId="4235D241"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r>
      <w:r>
        <w:rPr>
          <w:noProof/>
        </w:rPr>
        <w:instrText xml:space="preserve"> PAGEREF _Toc218615098 \h </w:instrText>
      </w:r>
      <w:r>
        <w:rPr>
          <w:noProof/>
        </w:rPr>
      </w:r>
      <w:r>
        <w:rPr>
          <w:noProof/>
        </w:rPr>
        <w:fldChar w:fldCharType="separate"/>
      </w:r>
      <w:r>
        <w:rPr>
          <w:noProof/>
        </w:rPr>
        <w:t>14</w:t>
      </w:r>
      <w:r>
        <w:rPr>
          <w:noProof/>
        </w:rPr>
        <w:fldChar w:fldCharType="end"/>
      </w:r>
    </w:p>
    <w:p w14:paraId="767A5F2D" w14:textId="366F191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r>
      <w:r>
        <w:rPr>
          <w:noProof/>
        </w:rPr>
        <w:instrText xml:space="preserve"> PAGEREF _Toc218615099 \h </w:instrText>
      </w:r>
      <w:r>
        <w:rPr>
          <w:noProof/>
        </w:rPr>
      </w:r>
      <w:r>
        <w:rPr>
          <w:noProof/>
        </w:rPr>
        <w:fldChar w:fldCharType="separate"/>
      </w:r>
      <w:r>
        <w:rPr>
          <w:noProof/>
        </w:rPr>
        <w:t>14</w:t>
      </w:r>
      <w:r>
        <w:rPr>
          <w:noProof/>
        </w:rPr>
        <w:fldChar w:fldCharType="end"/>
      </w:r>
    </w:p>
    <w:p w14:paraId="4FA23410" w14:textId="2FB8C69D"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_Toc218615100 \h </w:instrText>
      </w:r>
      <w:r>
        <w:rPr>
          <w:noProof/>
        </w:rPr>
      </w:r>
      <w:r>
        <w:rPr>
          <w:noProof/>
        </w:rPr>
        <w:fldChar w:fldCharType="separate"/>
      </w:r>
      <w:r>
        <w:rPr>
          <w:noProof/>
        </w:rPr>
        <w:t>14</w:t>
      </w:r>
      <w:r>
        <w:rPr>
          <w:noProof/>
        </w:rPr>
        <w:fldChar w:fldCharType="end"/>
      </w:r>
    </w:p>
    <w:p w14:paraId="1CB42740" w14:textId="0690439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r>
      <w:r>
        <w:rPr>
          <w:noProof/>
        </w:rPr>
        <w:instrText xml:space="preserve"> PAGEREF _Toc218615101 \h </w:instrText>
      </w:r>
      <w:r>
        <w:rPr>
          <w:noProof/>
        </w:rPr>
      </w:r>
      <w:r>
        <w:rPr>
          <w:noProof/>
        </w:rPr>
        <w:fldChar w:fldCharType="separate"/>
      </w:r>
      <w:r>
        <w:rPr>
          <w:noProof/>
        </w:rPr>
        <w:t>14</w:t>
      </w:r>
      <w:r>
        <w:rPr>
          <w:noProof/>
        </w:rPr>
        <w:fldChar w:fldCharType="end"/>
      </w:r>
    </w:p>
    <w:p w14:paraId="46528922" w14:textId="0FD8BCA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_Toc218615102 \h </w:instrText>
      </w:r>
      <w:r>
        <w:rPr>
          <w:noProof/>
        </w:rPr>
      </w:r>
      <w:r>
        <w:rPr>
          <w:noProof/>
        </w:rPr>
        <w:fldChar w:fldCharType="separate"/>
      </w:r>
      <w:r>
        <w:rPr>
          <w:noProof/>
        </w:rPr>
        <w:t>14</w:t>
      </w:r>
      <w:r>
        <w:rPr>
          <w:noProof/>
        </w:rPr>
        <w:fldChar w:fldCharType="end"/>
      </w:r>
    </w:p>
    <w:p w14:paraId="6763B0BF" w14:textId="47EF9919"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r>
      <w:r>
        <w:rPr>
          <w:noProof/>
        </w:rPr>
        <w:instrText xml:space="preserve"> PAGEREF _Toc218615103 \h </w:instrText>
      </w:r>
      <w:r>
        <w:rPr>
          <w:noProof/>
        </w:rPr>
      </w:r>
      <w:r>
        <w:rPr>
          <w:noProof/>
        </w:rPr>
        <w:fldChar w:fldCharType="separate"/>
      </w:r>
      <w:r>
        <w:rPr>
          <w:noProof/>
        </w:rPr>
        <w:t>14</w:t>
      </w:r>
      <w:r>
        <w:rPr>
          <w:noProof/>
        </w:rPr>
        <w:fldChar w:fldCharType="end"/>
      </w:r>
    </w:p>
    <w:p w14:paraId="76806F97" w14:textId="1BFD037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_Toc218615104 \h </w:instrText>
      </w:r>
      <w:r>
        <w:rPr>
          <w:noProof/>
        </w:rPr>
      </w:r>
      <w:r>
        <w:rPr>
          <w:noProof/>
        </w:rPr>
        <w:fldChar w:fldCharType="separate"/>
      </w:r>
      <w:r>
        <w:rPr>
          <w:noProof/>
        </w:rPr>
        <w:t>14</w:t>
      </w:r>
      <w:r>
        <w:rPr>
          <w:noProof/>
        </w:rPr>
        <w:fldChar w:fldCharType="end"/>
      </w:r>
    </w:p>
    <w:p w14:paraId="3845FCC0" w14:textId="5F76C34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r>
      <w:r>
        <w:rPr>
          <w:noProof/>
        </w:rPr>
        <w:instrText xml:space="preserve"> PAGEREF _Toc218615105 \h </w:instrText>
      </w:r>
      <w:r>
        <w:rPr>
          <w:noProof/>
        </w:rPr>
      </w:r>
      <w:r>
        <w:rPr>
          <w:noProof/>
        </w:rPr>
        <w:fldChar w:fldCharType="separate"/>
      </w:r>
      <w:r>
        <w:rPr>
          <w:noProof/>
        </w:rPr>
        <w:t>15</w:t>
      </w:r>
      <w:r>
        <w:rPr>
          <w:noProof/>
        </w:rPr>
        <w:fldChar w:fldCharType="end"/>
      </w:r>
    </w:p>
    <w:p w14:paraId="6FFE2631" w14:textId="47D47EBA"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_Toc218615106 \h </w:instrText>
      </w:r>
      <w:r>
        <w:rPr>
          <w:noProof/>
        </w:rPr>
      </w:r>
      <w:r>
        <w:rPr>
          <w:noProof/>
        </w:rPr>
        <w:fldChar w:fldCharType="separate"/>
      </w:r>
      <w:r>
        <w:rPr>
          <w:noProof/>
        </w:rPr>
        <w:t>15</w:t>
      </w:r>
      <w:r>
        <w:rPr>
          <w:noProof/>
        </w:rPr>
        <w:fldChar w:fldCharType="end"/>
      </w:r>
    </w:p>
    <w:p w14:paraId="040C1AD8" w14:textId="0E7A9FEC"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r>
      <w:r>
        <w:rPr>
          <w:noProof/>
        </w:rPr>
        <w:instrText xml:space="preserve"> PAGEREF _Toc218615107 \h </w:instrText>
      </w:r>
      <w:r>
        <w:rPr>
          <w:noProof/>
        </w:rPr>
      </w:r>
      <w:r>
        <w:rPr>
          <w:noProof/>
        </w:rPr>
        <w:fldChar w:fldCharType="separate"/>
      </w:r>
      <w:r>
        <w:rPr>
          <w:noProof/>
        </w:rPr>
        <w:t>15</w:t>
      </w:r>
      <w:r>
        <w:rPr>
          <w:noProof/>
        </w:rPr>
        <w:fldChar w:fldCharType="end"/>
      </w:r>
    </w:p>
    <w:p w14:paraId="5F6E7974" w14:textId="3E32F331"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r>
      <w:r>
        <w:rPr>
          <w:noProof/>
        </w:rPr>
        <w:instrText xml:space="preserve"> PAGEREF _Toc218615108 \h </w:instrText>
      </w:r>
      <w:r>
        <w:rPr>
          <w:noProof/>
        </w:rPr>
      </w:r>
      <w:r>
        <w:rPr>
          <w:noProof/>
        </w:rPr>
        <w:fldChar w:fldCharType="separate"/>
      </w:r>
      <w:r>
        <w:rPr>
          <w:noProof/>
        </w:rPr>
        <w:t>17</w:t>
      </w:r>
      <w:r>
        <w:rPr>
          <w:noProof/>
        </w:rPr>
        <w:fldChar w:fldCharType="end"/>
      </w:r>
    </w:p>
    <w:p w14:paraId="2C363EB1" w14:textId="10D29633"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r>
      <w:r>
        <w:rPr>
          <w:noProof/>
        </w:rPr>
        <w:instrText xml:space="preserve"> PAGEREF _Toc218615109 \h </w:instrText>
      </w:r>
      <w:r>
        <w:rPr>
          <w:noProof/>
        </w:rPr>
      </w:r>
      <w:r>
        <w:rPr>
          <w:noProof/>
        </w:rPr>
        <w:fldChar w:fldCharType="separate"/>
      </w:r>
      <w:r>
        <w:rPr>
          <w:noProof/>
        </w:rPr>
        <w:t>18</w:t>
      </w:r>
      <w:r>
        <w:rPr>
          <w:noProof/>
        </w:rPr>
        <w:fldChar w:fldCharType="end"/>
      </w:r>
    </w:p>
    <w:p w14:paraId="380FE731" w14:textId="47771634"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r>
      <w:r>
        <w:rPr>
          <w:noProof/>
        </w:rPr>
        <w:instrText xml:space="preserve"> PAGEREF _Toc218615110 \h </w:instrText>
      </w:r>
      <w:r>
        <w:rPr>
          <w:noProof/>
        </w:rPr>
      </w:r>
      <w:r>
        <w:rPr>
          <w:noProof/>
        </w:rPr>
        <w:fldChar w:fldCharType="separate"/>
      </w:r>
      <w:r>
        <w:rPr>
          <w:noProof/>
        </w:rPr>
        <w:t>19</w:t>
      </w:r>
      <w:r>
        <w:rPr>
          <w:noProof/>
        </w:rPr>
        <w:fldChar w:fldCharType="end"/>
      </w:r>
    </w:p>
    <w:p w14:paraId="552502F0" w14:textId="72E43B6E"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r>
      <w:r>
        <w:rPr>
          <w:noProof/>
        </w:rPr>
        <w:instrText xml:space="preserve"> PAGEREF _Toc218615111 \h </w:instrText>
      </w:r>
      <w:r>
        <w:rPr>
          <w:noProof/>
        </w:rPr>
      </w:r>
      <w:r>
        <w:rPr>
          <w:noProof/>
        </w:rPr>
        <w:fldChar w:fldCharType="separate"/>
      </w:r>
      <w:r>
        <w:rPr>
          <w:noProof/>
        </w:rPr>
        <w:t>20</w:t>
      </w:r>
      <w:r>
        <w:rPr>
          <w:noProof/>
        </w:rPr>
        <w:fldChar w:fldCharType="end"/>
      </w:r>
    </w:p>
    <w:p w14:paraId="07EE9D9D" w14:textId="0FD2B1EC"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AA6712">
        <w:rPr>
          <w:rFonts w:eastAsia="MS Mincho"/>
          <w:noProof/>
        </w:rPr>
        <w:t>List of SFI Values</w:t>
      </w:r>
      <w:r>
        <w:rPr>
          <w:noProof/>
        </w:rPr>
        <w:tab/>
      </w:r>
      <w:r>
        <w:rPr>
          <w:noProof/>
        </w:rPr>
        <w:fldChar w:fldCharType="begin"/>
      </w:r>
      <w:r>
        <w:rPr>
          <w:noProof/>
        </w:rPr>
        <w:instrText xml:space="preserve"> PAGEREF _Toc218615112 \h </w:instrText>
      </w:r>
      <w:r>
        <w:rPr>
          <w:noProof/>
        </w:rPr>
      </w:r>
      <w:r>
        <w:rPr>
          <w:noProof/>
        </w:rPr>
        <w:fldChar w:fldCharType="separate"/>
      </w:r>
      <w:r>
        <w:rPr>
          <w:noProof/>
        </w:rPr>
        <w:t>21</w:t>
      </w:r>
      <w:r>
        <w:rPr>
          <w:noProof/>
        </w:rPr>
        <w:fldChar w:fldCharType="end"/>
      </w:r>
    </w:p>
    <w:p w14:paraId="68213D24" w14:textId="3B6E437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r>
      <w:r>
        <w:rPr>
          <w:noProof/>
        </w:rPr>
        <w:instrText xml:space="preserve"> PAGEREF _Toc218615113 \h </w:instrText>
      </w:r>
      <w:r>
        <w:rPr>
          <w:noProof/>
        </w:rPr>
      </w:r>
      <w:r>
        <w:rPr>
          <w:noProof/>
        </w:rPr>
        <w:fldChar w:fldCharType="separate"/>
      </w:r>
      <w:r>
        <w:rPr>
          <w:noProof/>
        </w:rPr>
        <w:t>21</w:t>
      </w:r>
      <w:r>
        <w:rPr>
          <w:noProof/>
        </w:rPr>
        <w:fldChar w:fldCharType="end"/>
      </w:r>
    </w:p>
    <w:p w14:paraId="5E337541" w14:textId="24F77D21"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r>
      <w:r>
        <w:rPr>
          <w:noProof/>
        </w:rPr>
        <w:instrText xml:space="preserve"> PAGEREF _Toc218615114 \h </w:instrText>
      </w:r>
      <w:r>
        <w:rPr>
          <w:noProof/>
        </w:rPr>
      </w:r>
      <w:r>
        <w:rPr>
          <w:noProof/>
        </w:rPr>
        <w:fldChar w:fldCharType="separate"/>
      </w:r>
      <w:r>
        <w:rPr>
          <w:noProof/>
        </w:rPr>
        <w:t>22</w:t>
      </w:r>
      <w:r>
        <w:rPr>
          <w:noProof/>
        </w:rPr>
        <w:fldChar w:fldCharType="end"/>
      </w:r>
    </w:p>
    <w:p w14:paraId="77261D05" w14:textId="1265BCF6"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r>
      <w:r>
        <w:rPr>
          <w:noProof/>
        </w:rPr>
        <w:instrText xml:space="preserve"> PAGEREF _Toc218615115 \h </w:instrText>
      </w:r>
      <w:r>
        <w:rPr>
          <w:noProof/>
        </w:rPr>
      </w:r>
      <w:r>
        <w:rPr>
          <w:noProof/>
        </w:rPr>
        <w:fldChar w:fldCharType="separate"/>
      </w:r>
      <w:r>
        <w:rPr>
          <w:noProof/>
        </w:rPr>
        <w:t>23</w:t>
      </w:r>
      <w:r>
        <w:rPr>
          <w:noProof/>
        </w:rPr>
        <w:fldChar w:fldCharType="end"/>
      </w:r>
    </w:p>
    <w:p w14:paraId="0C3443ED" w14:textId="2BD8DE02"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_Toc218615116 \h </w:instrText>
      </w:r>
      <w:r>
        <w:rPr>
          <w:noProof/>
        </w:rPr>
      </w:r>
      <w:r>
        <w:rPr>
          <w:noProof/>
        </w:rPr>
        <w:fldChar w:fldCharType="separate"/>
      </w:r>
      <w:r>
        <w:rPr>
          <w:noProof/>
        </w:rPr>
        <w:t>24</w:t>
      </w:r>
      <w:r>
        <w:rPr>
          <w:noProof/>
        </w:rPr>
        <w:fldChar w:fldCharType="end"/>
      </w:r>
    </w:p>
    <w:p w14:paraId="0B9E3498" w14:textId="4C1E9F5B"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4" w:name="foreword"/>
      <w:bookmarkStart w:id="15" w:name="_Toc147743190"/>
      <w:bookmarkStart w:id="16" w:name="_Toc147744053"/>
      <w:bookmarkStart w:id="17" w:name="_Toc218615066"/>
      <w:bookmarkEnd w:id="14"/>
      <w:r w:rsidRPr="004D3578">
        <w:lastRenderedPageBreak/>
        <w:t>Foreword</w:t>
      </w:r>
      <w:bookmarkEnd w:id="15"/>
      <w:bookmarkEnd w:id="16"/>
      <w:bookmarkEnd w:id="17"/>
    </w:p>
    <w:p w14:paraId="4CFD9F12" w14:textId="77777777" w:rsidR="00C37247" w:rsidRPr="004D3578" w:rsidRDefault="00C37247" w:rsidP="00C37247">
      <w:r w:rsidRPr="004D3578">
        <w:t>This Tech</w:t>
      </w:r>
      <w:r w:rsidRPr="00F6331C">
        <w:t xml:space="preserve">nical </w:t>
      </w:r>
      <w:bookmarkStart w:id="18" w:name="spectype3"/>
      <w:r w:rsidRPr="00F6331C">
        <w:t>Specification</w:t>
      </w:r>
      <w:bookmarkEnd w:id="18"/>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9" w:name="introduction"/>
      <w:bookmarkStart w:id="20" w:name="_Toc147743191"/>
      <w:bookmarkStart w:id="21" w:name="_Toc147744054"/>
      <w:bookmarkStart w:id="22" w:name="_Toc218615067"/>
      <w:bookmarkEnd w:id="19"/>
      <w:r w:rsidRPr="004D3578">
        <w:t>Introduction</w:t>
      </w:r>
      <w:bookmarkEnd w:id="20"/>
      <w:bookmarkEnd w:id="21"/>
      <w:bookmarkEnd w:id="22"/>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3" w:name="scope"/>
      <w:bookmarkStart w:id="24" w:name="_Toc147743192"/>
      <w:bookmarkStart w:id="25" w:name="_Toc147744055"/>
      <w:bookmarkStart w:id="26" w:name="_Toc218615068"/>
      <w:bookmarkEnd w:id="23"/>
      <w:r w:rsidRPr="004D3578">
        <w:lastRenderedPageBreak/>
        <w:t>1</w:t>
      </w:r>
      <w:r w:rsidRPr="004D3578">
        <w:tab/>
        <w:t>Scope</w:t>
      </w:r>
      <w:bookmarkEnd w:id="24"/>
      <w:bookmarkEnd w:id="25"/>
      <w:bookmarkEnd w:id="26"/>
    </w:p>
    <w:p w14:paraId="3E65526C" w14:textId="77777777" w:rsidR="00C37247" w:rsidRDefault="00C37247" w:rsidP="00C37247">
      <w:pPr>
        <w:jc w:val="both"/>
      </w:pPr>
      <w:bookmarkStart w:id="27" w:name="references"/>
      <w:bookmarkEnd w:id="27"/>
      <w:r>
        <w:t>The present document defines the SSIM application for 3</w:t>
      </w:r>
      <w:bookmarkStart w:id="28" w:name="_Hlk44927811"/>
      <w:r>
        <w:t>GPP</w:t>
      </w:r>
      <w:bookmarkEnd w:id="28"/>
      <w:r>
        <w:t xml:space="preserve"> telecom network operation related to </w:t>
      </w:r>
      <w:bookmarkStart w:id="29"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9"/>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0" w:name="_Toc147743193"/>
      <w:bookmarkStart w:id="31" w:name="_Toc147744056"/>
      <w:bookmarkStart w:id="32" w:name="_Hlk141271057"/>
      <w:bookmarkStart w:id="33" w:name="_Toc218615069"/>
      <w:r w:rsidRPr="004D3578">
        <w:t>2</w:t>
      </w:r>
      <w:r w:rsidRPr="004D3578">
        <w:tab/>
        <w:t>References</w:t>
      </w:r>
      <w:bookmarkEnd w:id="30"/>
      <w:bookmarkEnd w:id="31"/>
      <w:bookmarkEnd w:id="33"/>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4" w:name="definitions"/>
      <w:bookmarkStart w:id="35" w:name="_Toc147743194"/>
      <w:bookmarkStart w:id="36" w:name="_Toc147744057"/>
      <w:bookmarkStart w:id="37" w:name="_Toc218615070"/>
      <w:bookmarkEnd w:id="32"/>
      <w:bookmarkEnd w:id="34"/>
      <w:r w:rsidRPr="004D3578">
        <w:lastRenderedPageBreak/>
        <w:t>3</w:t>
      </w:r>
      <w:r w:rsidRPr="004D3578">
        <w:tab/>
        <w:t>Definitions</w:t>
      </w:r>
      <w:r>
        <w:t xml:space="preserve"> of terms, symbols and abbreviations</w:t>
      </w:r>
      <w:bookmarkEnd w:id="35"/>
      <w:bookmarkEnd w:id="36"/>
      <w:bookmarkEnd w:id="37"/>
    </w:p>
    <w:p w14:paraId="405E2788" w14:textId="77777777" w:rsidR="00C37247" w:rsidRPr="004D3578" w:rsidRDefault="00C37247" w:rsidP="00C37247">
      <w:pPr>
        <w:pStyle w:val="Heading2"/>
      </w:pPr>
      <w:bookmarkStart w:id="38" w:name="_Toc147743195"/>
      <w:bookmarkStart w:id="39" w:name="_Toc147744058"/>
      <w:bookmarkStart w:id="40" w:name="_Toc218615071"/>
      <w:r w:rsidRPr="004D3578">
        <w:t>3.1</w:t>
      </w:r>
      <w:r w:rsidRPr="004D3578">
        <w:tab/>
      </w:r>
      <w:r>
        <w:t>Terms</w:t>
      </w:r>
      <w:bookmarkEnd w:id="38"/>
      <w:bookmarkEnd w:id="39"/>
      <w:bookmarkEnd w:id="40"/>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1" w:name="_Toc147743196"/>
      <w:bookmarkStart w:id="42" w:name="_Toc147744059"/>
      <w:bookmarkStart w:id="43" w:name="_Toc218615072"/>
      <w:r w:rsidRPr="004D3578">
        <w:t>3.2</w:t>
      </w:r>
      <w:r w:rsidRPr="004D3578">
        <w:tab/>
        <w:t>Symbols</w:t>
      </w:r>
      <w:bookmarkEnd w:id="41"/>
      <w:bookmarkEnd w:id="42"/>
      <w:bookmarkEnd w:id="43"/>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4" w:name="_Toc147743197"/>
      <w:bookmarkStart w:id="45" w:name="_Toc147744060"/>
      <w:bookmarkStart w:id="46" w:name="_Toc218615073"/>
      <w:r w:rsidRPr="004D3578">
        <w:t>3.3</w:t>
      </w:r>
      <w:r w:rsidRPr="004D3578">
        <w:tab/>
        <w:t>Abbreviations</w:t>
      </w:r>
      <w:bookmarkEnd w:id="44"/>
      <w:bookmarkEnd w:id="45"/>
      <w:bookmarkEnd w:id="46"/>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2CA8B0FE"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5E9ABAA4" w:rsidR="00C37247" w:rsidRDefault="00C37247" w:rsidP="00C37247">
      <w:pPr>
        <w:pStyle w:val="EW"/>
      </w:pPr>
      <w:r>
        <w:rPr>
          <w:lang w:val="en-US" w:eastAsia="en-GB"/>
        </w:rPr>
        <w:t xml:space="preserve">EAP </w:t>
      </w:r>
      <w:r>
        <w:rPr>
          <w:lang w:val="en-US" w:eastAsia="en-GB"/>
        </w:rPr>
        <w:tab/>
        <w:t>Extensible Authentication Protocol</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7" w:name="_Toc11052786"/>
      <w:bookmarkStart w:id="48" w:name="_Toc20391626"/>
      <w:bookmarkStart w:id="49" w:name="_Toc27773592"/>
      <w:bookmarkStart w:id="50" w:name="_Toc36474017"/>
      <w:bookmarkStart w:id="51" w:name="_Toc36477373"/>
      <w:bookmarkStart w:id="52" w:name="_Toc44930265"/>
      <w:bookmarkStart w:id="53" w:name="_Toc50965034"/>
      <w:bookmarkStart w:id="54" w:name="_Toc57101802"/>
      <w:bookmarkStart w:id="55" w:name="_Toc120270634"/>
      <w:bookmarkStart w:id="56" w:name="_Toc147743198"/>
      <w:bookmarkStart w:id="57" w:name="_Toc147744061"/>
      <w:bookmarkStart w:id="58" w:name="_Toc218615074"/>
      <w:r>
        <w:t>3.4</w:t>
      </w:r>
      <w:r>
        <w:tab/>
        <w:t>Coding Conventions</w:t>
      </w:r>
      <w:bookmarkEnd w:id="47"/>
      <w:bookmarkEnd w:id="48"/>
      <w:bookmarkEnd w:id="49"/>
      <w:bookmarkEnd w:id="50"/>
      <w:bookmarkEnd w:id="51"/>
      <w:bookmarkEnd w:id="52"/>
      <w:bookmarkEnd w:id="53"/>
      <w:bookmarkEnd w:id="54"/>
      <w:bookmarkEnd w:id="55"/>
      <w:bookmarkEnd w:id="56"/>
      <w:bookmarkEnd w:id="57"/>
      <w:bookmarkEnd w:id="58"/>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9" w:name="clause4"/>
      <w:bookmarkStart w:id="60" w:name="_Toc147743199"/>
      <w:bookmarkStart w:id="61" w:name="_Toc147744062"/>
      <w:bookmarkStart w:id="62" w:name="_Toc218615075"/>
      <w:bookmarkEnd w:id="59"/>
      <w:r w:rsidRPr="004D3578">
        <w:t>4</w:t>
      </w:r>
      <w:r w:rsidRPr="004D3578">
        <w:tab/>
      </w:r>
      <w:r>
        <w:t>Contents of the Files</w:t>
      </w:r>
      <w:bookmarkEnd w:id="60"/>
      <w:bookmarkEnd w:id="61"/>
      <w:bookmarkEnd w:id="62"/>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3" w:name="_Toc11052788"/>
      <w:bookmarkStart w:id="64" w:name="_Toc20391628"/>
      <w:bookmarkStart w:id="65" w:name="_Toc27773594"/>
      <w:bookmarkStart w:id="66" w:name="_Toc36474019"/>
      <w:bookmarkStart w:id="67" w:name="_Toc36477375"/>
      <w:bookmarkStart w:id="68" w:name="_Toc44930267"/>
      <w:bookmarkStart w:id="69" w:name="_Toc50965036"/>
      <w:bookmarkStart w:id="70" w:name="_Toc57101804"/>
      <w:bookmarkStart w:id="71" w:name="_Toc120270636"/>
      <w:bookmarkStart w:id="72" w:name="_Toc147743200"/>
      <w:bookmarkStart w:id="73" w:name="_Toc147744063"/>
      <w:bookmarkStart w:id="74" w:name="_Toc11052789"/>
      <w:bookmarkStart w:id="75" w:name="_Toc20391629"/>
      <w:bookmarkStart w:id="76" w:name="_Toc27773595"/>
      <w:bookmarkStart w:id="77" w:name="_Toc36474020"/>
      <w:bookmarkStart w:id="78" w:name="_Toc36477376"/>
      <w:bookmarkStart w:id="79" w:name="_Toc44930268"/>
      <w:bookmarkStart w:id="80" w:name="_Toc50965037"/>
      <w:bookmarkStart w:id="81" w:name="_Toc57101805"/>
      <w:bookmarkStart w:id="82" w:name="_Toc120270637"/>
      <w:bookmarkStart w:id="83" w:name="_Toc218615076"/>
      <w:r>
        <w:t>4.1</w:t>
      </w:r>
      <w:r>
        <w:tab/>
        <w:t>Contents of the EFs at the MF level</w:t>
      </w:r>
      <w:bookmarkEnd w:id="63"/>
      <w:bookmarkEnd w:id="64"/>
      <w:bookmarkEnd w:id="65"/>
      <w:bookmarkEnd w:id="66"/>
      <w:bookmarkEnd w:id="67"/>
      <w:bookmarkEnd w:id="68"/>
      <w:bookmarkEnd w:id="69"/>
      <w:bookmarkEnd w:id="70"/>
      <w:bookmarkEnd w:id="71"/>
      <w:bookmarkEnd w:id="72"/>
      <w:bookmarkEnd w:id="73"/>
      <w:bookmarkEnd w:id="83"/>
    </w:p>
    <w:p w14:paraId="15BD2C15" w14:textId="77777777" w:rsidR="009F6E7E" w:rsidRPr="003332A2" w:rsidRDefault="009F6E7E" w:rsidP="009F6E7E">
      <w:bookmarkStart w:id="84" w:name="_Toc147743201"/>
      <w:bookmarkStart w:id="85" w:name="_Toc147744064"/>
      <w:bookmarkStart w:id="86" w:name="_Toc2867218"/>
      <w:bookmarkStart w:id="87" w:name="_Toc29900581"/>
      <w:bookmarkStart w:id="88" w:name="_Toc36481419"/>
      <w:bookmarkStart w:id="89" w:name="_Toc36481874"/>
      <w:bookmarkStart w:id="90" w:name="_Toc50966942"/>
      <w:bookmarkStart w:id="91" w:name="_Hlk141204617"/>
      <w:bookmarkStart w:id="92" w:name="_Toc11053030"/>
      <w:bookmarkStart w:id="93" w:name="_Toc20391870"/>
      <w:bookmarkStart w:id="94" w:name="_Toc27773837"/>
      <w:bookmarkStart w:id="95" w:name="_Toc36474262"/>
      <w:bookmarkStart w:id="96" w:name="_Toc36477621"/>
      <w:bookmarkStart w:id="97" w:name="_Toc44930513"/>
      <w:bookmarkStart w:id="98" w:name="_Toc50965283"/>
      <w:bookmarkStart w:id="99" w:name="_Toc57102051"/>
      <w:bookmarkStart w:id="100" w:name="_Toc120270907"/>
      <w:bookmarkEnd w:id="74"/>
      <w:bookmarkEnd w:id="75"/>
      <w:bookmarkEnd w:id="76"/>
      <w:bookmarkEnd w:id="77"/>
      <w:bookmarkEnd w:id="78"/>
      <w:bookmarkEnd w:id="79"/>
      <w:bookmarkEnd w:id="80"/>
      <w:bookmarkEnd w:id="81"/>
      <w:bookmarkEnd w:id="82"/>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101" w:name="_Toc218615077"/>
      <w:r>
        <w:t>4.2</w:t>
      </w:r>
      <w:r>
        <w:tab/>
        <w:t xml:space="preserve">Contents of files at the SSIM </w:t>
      </w:r>
      <w:r>
        <w:rPr>
          <w:lang w:eastAsia="ja-JP"/>
        </w:rPr>
        <w:t>ADF (Application DF)</w:t>
      </w:r>
      <w:r>
        <w:t xml:space="preserve"> level</w:t>
      </w:r>
      <w:bookmarkEnd w:id="84"/>
      <w:bookmarkEnd w:id="85"/>
      <w:bookmarkEnd w:id="101"/>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2" w:name="_Toc285950981"/>
      <w:bookmarkStart w:id="103" w:name="_Toc277936998"/>
      <w:bookmarkStart w:id="104" w:name="_Toc147743202"/>
      <w:bookmarkStart w:id="105" w:name="_Toc147744065"/>
      <w:bookmarkStart w:id="106" w:name="_Toc218615078"/>
      <w:bookmarkEnd w:id="102"/>
      <w:bookmarkEnd w:id="103"/>
      <w:r w:rsidRPr="007D0212">
        <w:t>4.2.</w:t>
      </w:r>
      <w:r>
        <w:t>1</w:t>
      </w:r>
      <w:r w:rsidRPr="007D0212">
        <w:tab/>
        <w:t>EF</w:t>
      </w:r>
      <w:r w:rsidRPr="007D0212">
        <w:rPr>
          <w:vertAlign w:val="subscript"/>
        </w:rPr>
        <w:t>ARR</w:t>
      </w:r>
      <w:r w:rsidRPr="007D0212">
        <w:t xml:space="preserve"> (Access Rule Reference)</w:t>
      </w:r>
      <w:bookmarkEnd w:id="104"/>
      <w:bookmarkEnd w:id="105"/>
      <w:bookmarkEnd w:id="106"/>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7" w:name="_Toc147743203"/>
      <w:bookmarkStart w:id="108" w:name="_Toc147744066"/>
      <w:bookmarkStart w:id="109" w:name="_Toc108443345"/>
      <w:bookmarkStart w:id="110" w:name="_Toc113448321"/>
      <w:bookmarkStart w:id="111" w:name="_Toc130940572"/>
      <w:bookmarkStart w:id="112" w:name="_Toc218615079"/>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7"/>
      <w:bookmarkEnd w:id="108"/>
      <w:bookmarkEnd w:id="112"/>
    </w:p>
    <w:bookmarkEnd w:id="109"/>
    <w:bookmarkEnd w:id="110"/>
    <w:bookmarkEnd w:id="111"/>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0650747A" w:rsidR="00C37247" w:rsidRDefault="00C37247" w:rsidP="00565EE0">
            <w:pPr>
              <w:pStyle w:val="TAC"/>
              <w:jc w:val="left"/>
              <w:rPr>
                <w:lang w:eastAsia="en-GB"/>
              </w:rPr>
            </w:pPr>
            <w:r>
              <w:rPr>
                <w:lang w:eastAsia="en-GB"/>
              </w:rPr>
              <w:t>Note 1: coded according to ISO/IEC 8825-1</w:t>
            </w:r>
            <w:r w:rsidR="00DD0C74">
              <w:rPr>
                <w:lang w:eastAsia="en-GB"/>
              </w:rPr>
              <w:t> [</w:t>
            </w:r>
            <w:r>
              <w:rPr>
                <w:lang w:eastAsia="en-GB"/>
              </w:rPr>
              <w:t>4].</w:t>
            </w:r>
          </w:p>
        </w:tc>
      </w:tr>
    </w:tbl>
    <w:p w14:paraId="698254ED" w14:textId="77777777" w:rsidR="00C37247" w:rsidRPr="0061777F" w:rsidRDefault="00C37247" w:rsidP="00C37247">
      <w:pPr>
        <w:rPr>
          <w:lang w:val="en-US"/>
        </w:rPr>
      </w:pPr>
      <w:bookmarkStart w:id="113" w:name="_Toc147743204"/>
    </w:p>
    <w:p w14:paraId="4800E8C1" w14:textId="07A245D7" w:rsidR="00C37247" w:rsidRPr="00185AE2" w:rsidRDefault="00C37247" w:rsidP="00C37247">
      <w:pPr>
        <w:pStyle w:val="Heading3"/>
        <w:rPr>
          <w:lang w:val="en-US"/>
        </w:rPr>
      </w:pPr>
      <w:bookmarkStart w:id="114" w:name="_Toc147744067"/>
      <w:bookmarkStart w:id="115" w:name="_Toc218615080"/>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3"/>
      <w:bookmarkEnd w:id="114"/>
      <w:bookmarkEnd w:id="115"/>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6" w:name="_Toc147743205"/>
      <w:bookmarkStart w:id="117" w:name="_Toc147744068"/>
      <w:bookmarkStart w:id="118" w:name="_Toc218615081"/>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6"/>
      <w:bookmarkEnd w:id="117"/>
      <w:bookmarkEnd w:id="118"/>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19" w:name="_Toc147743206"/>
      <w:bookmarkEnd w:id="86"/>
      <w:bookmarkEnd w:id="87"/>
      <w:bookmarkEnd w:id="88"/>
      <w:bookmarkEnd w:id="89"/>
      <w:bookmarkEnd w:id="90"/>
      <w:bookmarkEnd w:id="91"/>
    </w:p>
    <w:p w14:paraId="077F6897" w14:textId="77777777" w:rsidR="00C37247" w:rsidRDefault="00C37247" w:rsidP="00C37247">
      <w:pPr>
        <w:pStyle w:val="Heading2"/>
        <w:rPr>
          <w:lang w:eastAsia="ja-JP"/>
        </w:rPr>
      </w:pPr>
      <w:bookmarkStart w:id="120" w:name="_Toc147744069"/>
      <w:bookmarkStart w:id="121" w:name="_Toc218615082"/>
      <w:r>
        <w:t>4.3</w:t>
      </w:r>
      <w:r>
        <w:tab/>
      </w:r>
      <w:r>
        <w:rPr>
          <w:lang w:eastAsia="ja-JP"/>
        </w:rPr>
        <w:t xml:space="preserve">SSIM </w:t>
      </w:r>
      <w:r>
        <w:t>file structure</w:t>
      </w:r>
      <w:bookmarkEnd w:id="119"/>
      <w:bookmarkEnd w:id="120"/>
      <w:bookmarkEnd w:id="121"/>
    </w:p>
    <w:p w14:paraId="69C27DCA" w14:textId="70F71285"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2" w:name="_Toc147743207"/>
      <w:bookmarkStart w:id="123" w:name="_Toc147744070"/>
      <w:bookmarkStart w:id="124" w:name="_Toc218615083"/>
      <w:r>
        <w:t>5</w:t>
      </w:r>
      <w:r>
        <w:tab/>
        <w:t>Application protocol</w:t>
      </w:r>
      <w:bookmarkEnd w:id="92"/>
      <w:bookmarkEnd w:id="93"/>
      <w:bookmarkEnd w:id="94"/>
      <w:bookmarkEnd w:id="95"/>
      <w:bookmarkEnd w:id="96"/>
      <w:bookmarkEnd w:id="97"/>
      <w:bookmarkEnd w:id="98"/>
      <w:bookmarkEnd w:id="99"/>
      <w:bookmarkEnd w:id="100"/>
      <w:bookmarkEnd w:id="122"/>
      <w:bookmarkEnd w:id="123"/>
      <w:bookmarkEnd w:id="124"/>
    </w:p>
    <w:p w14:paraId="1EBCFAC9" w14:textId="77777777" w:rsidR="00C37247" w:rsidRDefault="00C37247" w:rsidP="00C37247">
      <w:r>
        <w:t>The requirements stated in the corresponding clause of TS 31.101 [2] apply to the SSIM application.</w:t>
      </w:r>
    </w:p>
    <w:p w14:paraId="52EDC131" w14:textId="518E7C90"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s "SSIM security related procedures" are mandatory.</w:t>
      </w:r>
    </w:p>
    <w:p w14:paraId="06195C48" w14:textId="77777777" w:rsidR="00C37247" w:rsidRDefault="00C37247" w:rsidP="00C37247">
      <w:pPr>
        <w:pStyle w:val="Heading2"/>
      </w:pPr>
      <w:bookmarkStart w:id="125" w:name="_Toc11053031"/>
      <w:bookmarkStart w:id="126" w:name="_Toc20391871"/>
      <w:bookmarkStart w:id="127" w:name="_Toc27773838"/>
      <w:bookmarkStart w:id="128" w:name="_Toc36474263"/>
      <w:bookmarkStart w:id="129" w:name="_Toc36477622"/>
      <w:bookmarkStart w:id="130" w:name="_Toc44930514"/>
      <w:bookmarkStart w:id="131" w:name="_Toc50965284"/>
      <w:bookmarkStart w:id="132" w:name="_Toc57102052"/>
      <w:bookmarkStart w:id="133" w:name="_Toc120270908"/>
      <w:bookmarkStart w:id="134" w:name="_Toc147743208"/>
      <w:bookmarkStart w:id="135" w:name="_Toc147744071"/>
      <w:bookmarkStart w:id="136" w:name="_Hlk141204036"/>
      <w:bookmarkStart w:id="137" w:name="_Toc218615084"/>
      <w:r>
        <w:t>5.1</w:t>
      </w:r>
      <w:r>
        <w:tab/>
        <w:t>SSIM management procedures</w:t>
      </w:r>
      <w:bookmarkEnd w:id="125"/>
      <w:bookmarkEnd w:id="126"/>
      <w:bookmarkEnd w:id="127"/>
      <w:bookmarkEnd w:id="128"/>
      <w:bookmarkEnd w:id="129"/>
      <w:bookmarkEnd w:id="130"/>
      <w:bookmarkEnd w:id="131"/>
      <w:bookmarkEnd w:id="132"/>
      <w:bookmarkEnd w:id="133"/>
      <w:bookmarkEnd w:id="134"/>
      <w:bookmarkEnd w:id="135"/>
      <w:bookmarkEnd w:id="137"/>
    </w:p>
    <w:p w14:paraId="15F5E3B7" w14:textId="77777777" w:rsidR="00C37247" w:rsidRDefault="00C37247" w:rsidP="00C37247">
      <w:pPr>
        <w:pStyle w:val="Heading3"/>
      </w:pPr>
      <w:bookmarkStart w:id="138" w:name="_Toc147743209"/>
      <w:bookmarkStart w:id="139" w:name="_Toc147744072"/>
      <w:bookmarkStart w:id="140" w:name="_Hlk143631932"/>
      <w:bookmarkStart w:id="141" w:name="_Toc2867225"/>
      <w:bookmarkStart w:id="142" w:name="_Toc29900588"/>
      <w:bookmarkStart w:id="143" w:name="_Toc36481426"/>
      <w:bookmarkStart w:id="144" w:name="_Toc36481881"/>
      <w:bookmarkStart w:id="145" w:name="_Toc50966949"/>
      <w:bookmarkStart w:id="146" w:name="_Hlk141276528"/>
      <w:bookmarkStart w:id="147" w:name="_Toc218615085"/>
      <w:bookmarkEnd w:id="136"/>
      <w:r>
        <w:t>5.1.0</w:t>
      </w:r>
      <w:r>
        <w:tab/>
        <w:t>SSIM identification</w:t>
      </w:r>
      <w:bookmarkEnd w:id="138"/>
      <w:bookmarkEnd w:id="139"/>
      <w:bookmarkEnd w:id="147"/>
    </w:p>
    <w:bookmarkEnd w:id="140"/>
    <w:p w14:paraId="152DA7BE" w14:textId="4D03BBAA"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w:t>
      </w:r>
      <w:r w:rsidR="00DD0C74">
        <w:t>clause 5</w:t>
      </w:r>
      <w:r>
        <w:t>.1.1) based on following criteria:</w:t>
      </w:r>
    </w:p>
    <w:p w14:paraId="1388E9B6" w14:textId="624D9114"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w:t>
      </w:r>
    </w:p>
    <w:p w14:paraId="067A9BC0" w14:textId="0119B26C" w:rsidR="00C37247" w:rsidRDefault="00C37247" w:rsidP="00C37247">
      <w:pPr>
        <w:pStyle w:val="B1"/>
      </w:pPr>
      <w:r>
        <w:t>2)</w:t>
      </w:r>
      <w:r>
        <w:tab/>
        <w:t xml:space="preserve">the S-NSSAI of the NSSAA procedure listed in the application as described in S-NSSAI list request, </w:t>
      </w:r>
      <w:r w:rsidR="00DD0C74">
        <w:t>clause 5</w:t>
      </w:r>
      <w:r>
        <w:t>.1.5</w:t>
      </w:r>
    </w:p>
    <w:p w14:paraId="28B5C3CF" w14:textId="77777777" w:rsidR="00C37247" w:rsidRDefault="00C37247" w:rsidP="00C37247">
      <w:pPr>
        <w:pStyle w:val="Heading3"/>
      </w:pPr>
      <w:bookmarkStart w:id="148" w:name="_Toc147743210"/>
      <w:bookmarkStart w:id="149" w:name="_Toc147744073"/>
      <w:bookmarkStart w:id="150" w:name="_Toc218615086"/>
      <w:r>
        <w:t>5.1.1</w:t>
      </w:r>
      <w:r>
        <w:tab/>
        <w:t>SSIM initialisation</w:t>
      </w:r>
      <w:bookmarkEnd w:id="141"/>
      <w:bookmarkEnd w:id="142"/>
      <w:bookmarkEnd w:id="143"/>
      <w:bookmarkEnd w:id="144"/>
      <w:bookmarkEnd w:id="145"/>
      <w:bookmarkEnd w:id="148"/>
      <w:bookmarkEnd w:id="149"/>
      <w:bookmarkEnd w:id="150"/>
    </w:p>
    <w:p w14:paraId="6025925F" w14:textId="77777777" w:rsidR="00C37247" w:rsidRDefault="00C37247" w:rsidP="00C37247">
      <w:pPr>
        <w:pStyle w:val="Heading4"/>
      </w:pPr>
      <w:bookmarkStart w:id="151" w:name="_Toc147743211"/>
      <w:bookmarkStart w:id="152" w:name="_Toc147744074"/>
      <w:bookmarkStart w:id="153" w:name="_Toc2867227"/>
      <w:bookmarkStart w:id="154" w:name="_Toc29900590"/>
      <w:bookmarkStart w:id="155" w:name="_Toc36481428"/>
      <w:bookmarkStart w:id="156" w:name="_Toc36481883"/>
      <w:bookmarkStart w:id="157" w:name="_Toc50966951"/>
      <w:bookmarkStart w:id="158" w:name="_Hlk141202645"/>
      <w:bookmarkStart w:id="159" w:name="_Toc218615087"/>
      <w:bookmarkEnd w:id="146"/>
      <w:r>
        <w:t>5.1.1.1</w:t>
      </w:r>
      <w:r>
        <w:tab/>
        <w:t>SSIM application selection</w:t>
      </w:r>
      <w:bookmarkEnd w:id="151"/>
      <w:bookmarkEnd w:id="152"/>
      <w:bookmarkEnd w:id="159"/>
    </w:p>
    <w:p w14:paraId="1C6D2CDE" w14:textId="54C39444" w:rsidR="00C37247" w:rsidRDefault="00C37247" w:rsidP="00C37247">
      <w:bookmarkStart w:id="160" w:name="_Hlk141200675"/>
      <w:bookmarkStart w:id="161" w:name="_Hlk141200729"/>
      <w:r>
        <w:t>The ME shall select an SSIM application using the SELECT by DF name as defined in TS 31.101 [2].</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0"/>
      <w:r>
        <w:t>code.</w:t>
      </w:r>
    </w:p>
    <w:p w14:paraId="2E8B7F39" w14:textId="77777777" w:rsidR="00C37247" w:rsidRDefault="00C37247" w:rsidP="00C37247">
      <w:pPr>
        <w:pStyle w:val="Heading4"/>
      </w:pPr>
      <w:bookmarkStart w:id="162" w:name="_Toc147743212"/>
      <w:bookmarkStart w:id="163" w:name="_Toc147744075"/>
      <w:bookmarkStart w:id="164" w:name="_Toc2867228"/>
      <w:bookmarkStart w:id="165" w:name="_Toc29900591"/>
      <w:bookmarkStart w:id="166" w:name="_Toc36481429"/>
      <w:bookmarkStart w:id="167" w:name="_Toc36481884"/>
      <w:bookmarkStart w:id="168" w:name="_Toc50966952"/>
      <w:bookmarkStart w:id="169" w:name="_Hlk141278143"/>
      <w:bookmarkStart w:id="170" w:name="_Toc218615088"/>
      <w:bookmarkEnd w:id="153"/>
      <w:bookmarkEnd w:id="154"/>
      <w:bookmarkEnd w:id="155"/>
      <w:bookmarkEnd w:id="156"/>
      <w:bookmarkEnd w:id="157"/>
      <w:bookmarkEnd w:id="158"/>
      <w:bookmarkEnd w:id="161"/>
      <w:r>
        <w:t>5.1.1.2</w:t>
      </w:r>
      <w:r>
        <w:tab/>
        <w:t>SSIM initialisation</w:t>
      </w:r>
      <w:bookmarkEnd w:id="162"/>
      <w:bookmarkEnd w:id="163"/>
      <w:bookmarkEnd w:id="170"/>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1" w:name="_Toc147743213"/>
      <w:bookmarkStart w:id="172" w:name="_Toc147744076"/>
      <w:bookmarkStart w:id="173" w:name="_Toc2867229"/>
      <w:bookmarkStart w:id="174" w:name="_Toc29900592"/>
      <w:bookmarkStart w:id="175" w:name="_Toc36481430"/>
      <w:bookmarkStart w:id="176" w:name="_Toc36481885"/>
      <w:bookmarkStart w:id="177" w:name="_Toc50966953"/>
      <w:bookmarkStart w:id="178" w:name="_Toc218615089"/>
      <w:bookmarkEnd w:id="164"/>
      <w:bookmarkEnd w:id="165"/>
      <w:bookmarkEnd w:id="166"/>
      <w:bookmarkEnd w:id="167"/>
      <w:bookmarkEnd w:id="168"/>
      <w:r>
        <w:t>5.1.2</w:t>
      </w:r>
      <w:r>
        <w:tab/>
        <w:t>SSIM session termination</w:t>
      </w:r>
      <w:bookmarkEnd w:id="171"/>
      <w:bookmarkEnd w:id="172"/>
      <w:bookmarkEnd w:id="178"/>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79" w:name="_Toc147743214"/>
      <w:bookmarkStart w:id="180" w:name="_Toc147744077"/>
      <w:bookmarkStart w:id="181" w:name="_Toc2867230"/>
      <w:bookmarkStart w:id="182" w:name="_Toc29900593"/>
      <w:bookmarkStart w:id="183" w:name="_Toc36481431"/>
      <w:bookmarkStart w:id="184" w:name="_Toc36481886"/>
      <w:bookmarkStart w:id="185" w:name="_Toc50966954"/>
      <w:bookmarkStart w:id="186" w:name="_Toc2867232"/>
      <w:bookmarkStart w:id="187" w:name="_Toc29900595"/>
      <w:bookmarkStart w:id="188" w:name="_Toc36481433"/>
      <w:bookmarkStart w:id="189" w:name="_Toc36481888"/>
      <w:bookmarkStart w:id="190" w:name="_Toc50966956"/>
      <w:bookmarkStart w:id="191" w:name="_Toc218615090"/>
      <w:bookmarkEnd w:id="173"/>
      <w:bookmarkEnd w:id="174"/>
      <w:bookmarkEnd w:id="175"/>
      <w:bookmarkEnd w:id="176"/>
      <w:bookmarkEnd w:id="177"/>
      <w:r>
        <w:t>5.1.3</w:t>
      </w:r>
      <w:r>
        <w:tab/>
        <w:t>SSIM application closure</w:t>
      </w:r>
      <w:bookmarkEnd w:id="179"/>
      <w:bookmarkEnd w:id="180"/>
      <w:bookmarkEnd w:id="191"/>
    </w:p>
    <w:p w14:paraId="0C0A438A" w14:textId="51EFCE4D" w:rsidR="00C37247" w:rsidRDefault="00C37247" w:rsidP="00C37247">
      <w:r>
        <w:t xml:space="preserve">After termination of the SSIM session as defined in </w:t>
      </w:r>
      <w:r w:rsidR="00DD0C74">
        <w:t>clause 5</w:t>
      </w:r>
      <w:r>
        <w:t>.1.2, the SSIM application may be closed by closing the logical channels that are used to communicate with this SSIM application.</w:t>
      </w:r>
    </w:p>
    <w:p w14:paraId="00CDAFC5" w14:textId="77777777" w:rsidR="00C37247" w:rsidRDefault="00C37247" w:rsidP="00C37247">
      <w:pPr>
        <w:pStyle w:val="Heading3"/>
      </w:pPr>
      <w:bookmarkStart w:id="192" w:name="_Toc147743215"/>
      <w:bookmarkStart w:id="193" w:name="_Toc147744078"/>
      <w:bookmarkStart w:id="194" w:name="_Hlk141286800"/>
      <w:bookmarkStart w:id="195" w:name="_Toc218615091"/>
      <w:bookmarkEnd w:id="169"/>
      <w:bookmarkEnd w:id="181"/>
      <w:bookmarkEnd w:id="182"/>
      <w:bookmarkEnd w:id="183"/>
      <w:bookmarkEnd w:id="184"/>
      <w:bookmarkEnd w:id="185"/>
      <w:r>
        <w:t>5.1.4</w:t>
      </w:r>
      <w:r>
        <w:tab/>
      </w:r>
      <w:r w:rsidRPr="00571518">
        <w:t>EAP Identifier request</w:t>
      </w:r>
      <w:bookmarkEnd w:id="192"/>
      <w:bookmarkEnd w:id="193"/>
      <w:bookmarkEnd w:id="195"/>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6" w:name="_Toc147743216"/>
      <w:bookmarkStart w:id="197" w:name="_Toc147744079"/>
      <w:bookmarkStart w:id="198" w:name="_Toc218615092"/>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6"/>
      <w:bookmarkEnd w:id="197"/>
      <w:bookmarkEnd w:id="198"/>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199" w:name="_Hlk182846089"/>
      <w:bookmarkStart w:id="200" w:name="_Toc147743217"/>
      <w:bookmarkStart w:id="201" w:name="_Toc147744080"/>
      <w:bookmarkStart w:id="202" w:name="_Toc218615093"/>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2"/>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199"/>
    </w:p>
    <w:p w14:paraId="02A91079" w14:textId="4BE516F4" w:rsidR="00C37247" w:rsidRDefault="00C37247" w:rsidP="006A2875">
      <w:pPr>
        <w:pStyle w:val="Heading2"/>
      </w:pPr>
      <w:bookmarkStart w:id="203" w:name="_Toc218615094"/>
      <w:r>
        <w:t>5.2</w:t>
      </w:r>
      <w:r>
        <w:tab/>
        <w:t>SSIM security related procedures</w:t>
      </w:r>
      <w:bookmarkEnd w:id="186"/>
      <w:bookmarkEnd w:id="187"/>
      <w:bookmarkEnd w:id="188"/>
      <w:bookmarkEnd w:id="189"/>
      <w:bookmarkEnd w:id="190"/>
      <w:bookmarkEnd w:id="200"/>
      <w:bookmarkEnd w:id="201"/>
      <w:bookmarkEnd w:id="203"/>
    </w:p>
    <w:p w14:paraId="2AE9B385" w14:textId="77777777" w:rsidR="00C37247" w:rsidRDefault="00C37247" w:rsidP="00C37247">
      <w:pPr>
        <w:pStyle w:val="Heading3"/>
      </w:pPr>
      <w:bookmarkStart w:id="204" w:name="_Toc2867233"/>
      <w:bookmarkStart w:id="205" w:name="_Toc29900596"/>
      <w:bookmarkStart w:id="206" w:name="_Toc36481434"/>
      <w:bookmarkStart w:id="207" w:name="_Toc36481889"/>
      <w:bookmarkStart w:id="208" w:name="_Toc50966957"/>
      <w:bookmarkStart w:id="209" w:name="_Toc147743218"/>
      <w:bookmarkStart w:id="210" w:name="_Toc147744081"/>
      <w:bookmarkStart w:id="211" w:name="_Toc218615095"/>
      <w:r>
        <w:t>5.2.1</w:t>
      </w:r>
      <w:r>
        <w:tab/>
        <w:t>Authentication procedure</w:t>
      </w:r>
      <w:bookmarkEnd w:id="204"/>
      <w:bookmarkEnd w:id="205"/>
      <w:bookmarkEnd w:id="206"/>
      <w:bookmarkEnd w:id="207"/>
      <w:bookmarkEnd w:id="208"/>
      <w:bookmarkEnd w:id="209"/>
      <w:bookmarkEnd w:id="210"/>
      <w:bookmarkEnd w:id="211"/>
    </w:p>
    <w:p w14:paraId="3647FDE9" w14:textId="0DEC0ABF" w:rsidR="00145A67" w:rsidRPr="00D046F5" w:rsidRDefault="00145A67" w:rsidP="00145A67">
      <w:bookmarkStart w:id="212" w:name="_Toc147743219"/>
      <w:bookmarkStart w:id="213" w:name="_Toc147744082"/>
      <w:bookmarkStart w:id="214" w:name="_Hlk141287025"/>
      <w:bookmarkEnd w:id="194"/>
      <w:r w:rsidRPr="00D046F5">
        <w:t>The ME selects a SSIM application (see 5.1) and uses the AUTHENTICATE command (see 7.2). The response is sent to the ME.</w:t>
      </w:r>
    </w:p>
    <w:p w14:paraId="1AF13E7A" w14:textId="77777777" w:rsidR="00C37247" w:rsidRDefault="00C37247" w:rsidP="00C37247">
      <w:pPr>
        <w:pStyle w:val="Heading1"/>
      </w:pPr>
      <w:bookmarkStart w:id="215" w:name="_Toc218615096"/>
      <w:r>
        <w:lastRenderedPageBreak/>
        <w:t>6</w:t>
      </w:r>
      <w:r>
        <w:tab/>
        <w:t>Security features</w:t>
      </w:r>
      <w:bookmarkEnd w:id="212"/>
      <w:bookmarkEnd w:id="213"/>
      <w:bookmarkEnd w:id="215"/>
    </w:p>
    <w:p w14:paraId="33F68D30" w14:textId="77777777" w:rsidR="00C37247" w:rsidRDefault="00C37247" w:rsidP="00C37247">
      <w:pPr>
        <w:pStyle w:val="Heading2"/>
      </w:pPr>
      <w:bookmarkStart w:id="216" w:name="_Toc147743220"/>
      <w:bookmarkStart w:id="217" w:name="_Toc147744083"/>
      <w:bookmarkStart w:id="218" w:name="_Toc2867254"/>
      <w:bookmarkStart w:id="219" w:name="_Toc29900617"/>
      <w:bookmarkStart w:id="220" w:name="_Toc36481455"/>
      <w:bookmarkStart w:id="221" w:name="_Toc36481910"/>
      <w:bookmarkStart w:id="222" w:name="_Toc50966978"/>
      <w:bookmarkStart w:id="223" w:name="_Toc120271107"/>
      <w:bookmarkStart w:id="224" w:name="_Toc218615097"/>
      <w:r>
        <w:t>6.0</w:t>
      </w:r>
      <w:r>
        <w:tab/>
        <w:t>General</w:t>
      </w:r>
      <w:bookmarkEnd w:id="216"/>
      <w:bookmarkEnd w:id="217"/>
      <w:bookmarkEnd w:id="224"/>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5" w:name="_Toc147743221"/>
      <w:bookmarkStart w:id="226" w:name="_Toc147744084"/>
      <w:bookmarkStart w:id="227" w:name="_Hlk141288109"/>
      <w:bookmarkStart w:id="228" w:name="_Hlk141288120"/>
      <w:bookmarkStart w:id="229" w:name="_Toc218615098"/>
      <w:bookmarkEnd w:id="214"/>
      <w:bookmarkEnd w:id="218"/>
      <w:bookmarkEnd w:id="219"/>
      <w:bookmarkEnd w:id="220"/>
      <w:bookmarkEnd w:id="221"/>
      <w:bookmarkEnd w:id="222"/>
      <w:r>
        <w:t>6.1</w:t>
      </w:r>
      <w:r>
        <w:tab/>
        <w:t>User verification and file access conditions</w:t>
      </w:r>
      <w:bookmarkEnd w:id="225"/>
      <w:bookmarkEnd w:id="226"/>
      <w:bookmarkEnd w:id="229"/>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30" w:name="_Toc140849519"/>
      <w:bookmarkStart w:id="231" w:name="_Toc147743222"/>
      <w:bookmarkStart w:id="232" w:name="_Toc147744085"/>
      <w:bookmarkStart w:id="233" w:name="_Toc11053208"/>
      <w:bookmarkStart w:id="234" w:name="_Toc20392048"/>
      <w:bookmarkStart w:id="235" w:name="_Toc27774016"/>
      <w:bookmarkStart w:id="236" w:name="_Toc36474441"/>
      <w:bookmarkStart w:id="237" w:name="_Toc36477803"/>
      <w:bookmarkStart w:id="238" w:name="_Toc44930696"/>
      <w:bookmarkStart w:id="239" w:name="_Toc50965466"/>
      <w:bookmarkStart w:id="240" w:name="_Toc57102234"/>
      <w:bookmarkStart w:id="241" w:name="_Toc120271108"/>
      <w:bookmarkStart w:id="242" w:name="_Hlk141288067"/>
      <w:bookmarkStart w:id="243" w:name="_Toc218615099"/>
      <w:bookmarkEnd w:id="223"/>
      <w:bookmarkEnd w:id="227"/>
      <w:r w:rsidRPr="00D84B99">
        <w:t>7</w:t>
      </w:r>
      <w:r w:rsidRPr="00D84B99">
        <w:tab/>
        <w:t>SSIM commands</w:t>
      </w:r>
      <w:bookmarkEnd w:id="230"/>
      <w:bookmarkEnd w:id="231"/>
      <w:bookmarkEnd w:id="232"/>
      <w:bookmarkEnd w:id="243"/>
    </w:p>
    <w:p w14:paraId="40CBDD58" w14:textId="77777777" w:rsidR="00C37247" w:rsidRDefault="00C37247" w:rsidP="00C37247">
      <w:pPr>
        <w:pStyle w:val="Heading2"/>
      </w:pPr>
      <w:bookmarkStart w:id="244" w:name="_Toc147743223"/>
      <w:bookmarkStart w:id="245" w:name="_Toc147744086"/>
      <w:bookmarkStart w:id="246" w:name="_Toc140849520"/>
      <w:bookmarkStart w:id="247" w:name="_Toc218615100"/>
      <w:r>
        <w:t>7.0</w:t>
      </w:r>
      <w:r>
        <w:tab/>
        <w:t>Introduction</w:t>
      </w:r>
      <w:bookmarkEnd w:id="244"/>
      <w:bookmarkEnd w:id="245"/>
      <w:bookmarkEnd w:id="247"/>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8" w:name="_Toc147743224"/>
      <w:bookmarkStart w:id="249" w:name="_Toc147744087"/>
      <w:bookmarkStart w:id="250" w:name="_Toc11053209"/>
      <w:bookmarkStart w:id="251" w:name="_Toc20392049"/>
      <w:bookmarkStart w:id="252" w:name="_Toc27774017"/>
      <w:bookmarkStart w:id="253" w:name="_Toc36474442"/>
      <w:bookmarkStart w:id="254" w:name="_Toc36477804"/>
      <w:bookmarkStart w:id="255" w:name="_Toc44930697"/>
      <w:bookmarkStart w:id="256" w:name="_Toc50965467"/>
      <w:bookmarkStart w:id="257" w:name="_Toc57102235"/>
      <w:bookmarkStart w:id="258" w:name="_Toc120271109"/>
      <w:bookmarkStart w:id="259" w:name="_Toc218615101"/>
      <w:bookmarkEnd w:id="233"/>
      <w:bookmarkEnd w:id="234"/>
      <w:bookmarkEnd w:id="235"/>
      <w:bookmarkEnd w:id="236"/>
      <w:bookmarkEnd w:id="237"/>
      <w:bookmarkEnd w:id="238"/>
      <w:bookmarkEnd w:id="239"/>
      <w:bookmarkEnd w:id="240"/>
      <w:bookmarkEnd w:id="241"/>
      <w:bookmarkEnd w:id="246"/>
      <w:r w:rsidRPr="00E57533">
        <w:t>7.</w:t>
      </w:r>
      <w:r>
        <w:t>1</w:t>
      </w:r>
      <w:r w:rsidRPr="00E57533">
        <w:tab/>
      </w:r>
      <w:bookmarkStart w:id="260" w:name="_Hlk143633462"/>
      <w:r>
        <w:t xml:space="preserve">Status Conditions returned by the </w:t>
      </w:r>
      <w:r w:rsidRPr="00E57533">
        <w:t>S</w:t>
      </w:r>
      <w:r>
        <w:t>SIM</w:t>
      </w:r>
      <w:bookmarkEnd w:id="248"/>
      <w:bookmarkEnd w:id="249"/>
      <w:bookmarkEnd w:id="259"/>
      <w:bookmarkEnd w:id="260"/>
    </w:p>
    <w:p w14:paraId="3D2D55A1" w14:textId="77777777" w:rsidR="00C37247" w:rsidRDefault="00C37247" w:rsidP="00C37247">
      <w:pPr>
        <w:pStyle w:val="Heading3"/>
      </w:pPr>
      <w:bookmarkStart w:id="261" w:name="_Toc147743225"/>
      <w:bookmarkStart w:id="262" w:name="_Toc147744088"/>
      <w:bookmarkStart w:id="263" w:name="_Toc218615102"/>
      <w:r>
        <w:t>7.1.0</w:t>
      </w:r>
      <w:r>
        <w:tab/>
        <w:t>General</w:t>
      </w:r>
      <w:bookmarkEnd w:id="261"/>
      <w:bookmarkEnd w:id="262"/>
      <w:bookmarkEnd w:id="263"/>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4" w:name="_Toc147743226"/>
      <w:bookmarkStart w:id="265" w:name="_Toc147744089"/>
      <w:bookmarkStart w:id="266" w:name="_Toc218615103"/>
      <w:r>
        <w:t>7.1.1</w:t>
      </w:r>
      <w:r>
        <w:tab/>
        <w:t>Security management</w:t>
      </w:r>
      <w:bookmarkEnd w:id="264"/>
      <w:bookmarkEnd w:id="265"/>
      <w:bookmarkEnd w:id="266"/>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7" w:name="_Toc2867274"/>
            <w:bookmarkStart w:id="268" w:name="_Toc29900637"/>
            <w:bookmarkStart w:id="269" w:name="_Toc36481475"/>
            <w:bookmarkStart w:id="270" w:name="_Toc36481930"/>
            <w:bookmarkStart w:id="271" w:name="_Toc50966998"/>
            <w:bookmarkStart w:id="272"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3" w:name="_Toc147743227"/>
      <w:bookmarkStart w:id="274" w:name="_Hlk141292154"/>
      <w:bookmarkStart w:id="275" w:name="_Hlk141340499"/>
      <w:bookmarkEnd w:id="267"/>
      <w:bookmarkEnd w:id="268"/>
      <w:bookmarkEnd w:id="269"/>
      <w:bookmarkEnd w:id="270"/>
      <w:bookmarkEnd w:id="271"/>
      <w:bookmarkEnd w:id="272"/>
    </w:p>
    <w:p w14:paraId="427670EF" w14:textId="77777777" w:rsidR="00C37247" w:rsidRDefault="00C37247" w:rsidP="00C37247">
      <w:pPr>
        <w:pStyle w:val="Heading3"/>
      </w:pPr>
      <w:bookmarkStart w:id="276" w:name="_Toc147744090"/>
      <w:bookmarkStart w:id="277" w:name="_Toc218615104"/>
      <w:r>
        <w:t>7.1.2</w:t>
      </w:r>
      <w:r>
        <w:tab/>
      </w:r>
      <w:bookmarkStart w:id="278" w:name="_Hlk141292123"/>
      <w:r w:rsidRPr="0053257D">
        <w:t>Application errors</w:t>
      </w:r>
      <w:bookmarkEnd w:id="273"/>
      <w:bookmarkEnd w:id="276"/>
      <w:bookmarkEnd w:id="277"/>
      <w:bookmarkEnd w:id="278"/>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4"/>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9" w:name="_Toc147743228"/>
      <w:bookmarkEnd w:id="275"/>
    </w:p>
    <w:p w14:paraId="25E7FC36" w14:textId="77777777" w:rsidR="00C37247" w:rsidRDefault="00C37247" w:rsidP="00C37247">
      <w:pPr>
        <w:pStyle w:val="Heading3"/>
      </w:pPr>
      <w:bookmarkStart w:id="280" w:name="_Toc147744091"/>
      <w:bookmarkStart w:id="281" w:name="_Toc218615105"/>
      <w:r>
        <w:lastRenderedPageBreak/>
        <w:t>7.1.3</w:t>
      </w:r>
      <w:r>
        <w:tab/>
        <w:t>Status Words of the Commands</w:t>
      </w:r>
      <w:bookmarkEnd w:id="279"/>
      <w:bookmarkEnd w:id="280"/>
      <w:bookmarkEnd w:id="281"/>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2"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3" w:name="_Toc147743229"/>
      <w:bookmarkEnd w:id="282"/>
    </w:p>
    <w:p w14:paraId="0E3E57BC" w14:textId="77777777" w:rsidR="00C37247" w:rsidRDefault="00C37247" w:rsidP="00C37247">
      <w:pPr>
        <w:pStyle w:val="Heading2"/>
      </w:pPr>
      <w:bookmarkStart w:id="284" w:name="_Toc147744092"/>
      <w:bookmarkStart w:id="285" w:name="_Toc218615106"/>
      <w:r>
        <w:t>7.2</w:t>
      </w:r>
      <w:r>
        <w:tab/>
      </w:r>
      <w:bookmarkStart w:id="286" w:name="_Hlk143633450"/>
      <w:r>
        <w:t>AUTHENTICATE</w:t>
      </w:r>
      <w:bookmarkEnd w:id="283"/>
      <w:bookmarkEnd w:id="284"/>
      <w:bookmarkEnd w:id="285"/>
      <w:bookmarkEnd w:id="286"/>
    </w:p>
    <w:p w14:paraId="08B87D8C" w14:textId="77777777" w:rsidR="00C37247" w:rsidRDefault="00C37247" w:rsidP="00C37247">
      <w:pPr>
        <w:pStyle w:val="Heading3"/>
      </w:pPr>
      <w:bookmarkStart w:id="287" w:name="_Toc140849521"/>
      <w:bookmarkStart w:id="288" w:name="_Toc147743230"/>
      <w:bookmarkStart w:id="289" w:name="_Toc147744093"/>
      <w:bookmarkStart w:id="290" w:name="_Toc11053222"/>
      <w:bookmarkStart w:id="291" w:name="_Toc20392062"/>
      <w:bookmarkStart w:id="292" w:name="_Toc27774030"/>
      <w:bookmarkStart w:id="293" w:name="_Toc36474455"/>
      <w:bookmarkStart w:id="294" w:name="_Toc36477817"/>
      <w:bookmarkStart w:id="295" w:name="_Toc44930710"/>
      <w:bookmarkStart w:id="296" w:name="_Toc50965480"/>
      <w:bookmarkStart w:id="297" w:name="_Toc57102248"/>
      <w:bookmarkStart w:id="298" w:name="_Toc120271122"/>
      <w:bookmarkStart w:id="299" w:name="_Toc218615107"/>
      <w:bookmarkEnd w:id="250"/>
      <w:bookmarkEnd w:id="251"/>
      <w:bookmarkEnd w:id="252"/>
      <w:bookmarkEnd w:id="253"/>
      <w:bookmarkEnd w:id="254"/>
      <w:bookmarkEnd w:id="255"/>
      <w:bookmarkEnd w:id="256"/>
      <w:bookmarkEnd w:id="257"/>
      <w:bookmarkEnd w:id="258"/>
      <w:r>
        <w:t>7.2.1</w:t>
      </w:r>
      <w:r>
        <w:tab/>
        <w:t>Command description</w:t>
      </w:r>
      <w:bookmarkEnd w:id="287"/>
      <w:bookmarkEnd w:id="288"/>
      <w:bookmarkEnd w:id="289"/>
      <w:bookmarkEnd w:id="299"/>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300" w:name="_Hlk150972458"/>
      <w:r>
        <w:t>The SSIM application maintains the EAP authentication status as described for the particular EAP method used.</w:t>
      </w:r>
      <w:bookmarkEnd w:id="300"/>
    </w:p>
    <w:p w14:paraId="39555500" w14:textId="505169AC"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1" w:name="_Hlk141284118"/>
      <w:r>
        <w:t xml:space="preserve">SSIM </w:t>
      </w:r>
      <w:bookmarkEnd w:id="301"/>
      <w:r>
        <w:t xml:space="preserve">initialisation defined in </w:t>
      </w:r>
      <w:r w:rsidR="00DD0C74">
        <w:t>clause 5</w:t>
      </w:r>
      <w:r>
        <w:t>.1.1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6E1BD309" w:rsidR="00C37247" w:rsidRDefault="00C37247" w:rsidP="00C37247">
      <w:r w:rsidRPr="00B05E15">
        <w:t>The following EAP packets are allowed input packets for this command:</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2" w:name="_Hlk150972391"/>
      <w:r>
        <w:t>The AUTHENTICATE command shall use ODD INS code only, the EAP input and response data shall be encapsulated in BER TLV data objects, as specified in TS 31.101 [2].</w:t>
      </w:r>
      <w:bookmarkEnd w:id="302"/>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3" w:name="_Toc147743231"/>
      <w:bookmarkStart w:id="304" w:name="_Toc147744094"/>
      <w:bookmarkStart w:id="305" w:name="_Hlk141447122"/>
      <w:bookmarkStart w:id="306" w:name="_Toc502362226"/>
      <w:bookmarkStart w:id="307" w:name="_Toc20387720"/>
      <w:bookmarkStart w:id="308" w:name="_Toc44926297"/>
      <w:bookmarkStart w:id="309" w:name="_Toc44926642"/>
      <w:bookmarkStart w:id="310" w:name="_Toc99444782"/>
      <w:bookmarkStart w:id="311" w:name="_Hlk141290041"/>
      <w:bookmarkStart w:id="312" w:name="_Toc2867272"/>
      <w:bookmarkStart w:id="313" w:name="_Toc29900635"/>
      <w:bookmarkStart w:id="314" w:name="_Toc36481473"/>
      <w:bookmarkStart w:id="315" w:name="_Toc36481928"/>
      <w:bookmarkStart w:id="316" w:name="_Toc50966996"/>
      <w:bookmarkStart w:id="317" w:name="_Toc11053232"/>
      <w:bookmarkStart w:id="318" w:name="_Toc20392072"/>
      <w:bookmarkStart w:id="319" w:name="_Toc27774040"/>
      <w:bookmarkStart w:id="320" w:name="_Toc36474465"/>
      <w:bookmarkStart w:id="321" w:name="_Toc36477827"/>
      <w:bookmarkStart w:id="322" w:name="_Toc44930720"/>
      <w:bookmarkStart w:id="323" w:name="_Toc50965490"/>
      <w:bookmarkStart w:id="324" w:name="_Toc57102258"/>
      <w:bookmarkStart w:id="325" w:name="_Toc120271132"/>
      <w:bookmarkStart w:id="326" w:name="_Toc218615108"/>
      <w:bookmarkEnd w:id="290"/>
      <w:bookmarkEnd w:id="291"/>
      <w:bookmarkEnd w:id="292"/>
      <w:bookmarkEnd w:id="293"/>
      <w:bookmarkEnd w:id="294"/>
      <w:bookmarkEnd w:id="295"/>
      <w:bookmarkEnd w:id="296"/>
      <w:bookmarkEnd w:id="297"/>
      <w:bookmarkEnd w:id="298"/>
      <w:r>
        <w:lastRenderedPageBreak/>
        <w:t>7.2.2</w:t>
      </w:r>
      <w:r>
        <w:tab/>
        <w:t>Command parameters and data</w:t>
      </w:r>
      <w:bookmarkEnd w:id="303"/>
      <w:bookmarkEnd w:id="304"/>
      <w:bookmarkEnd w:id="326"/>
    </w:p>
    <w:p w14:paraId="126038BE" w14:textId="459F864C" w:rsidR="009C4CED" w:rsidRPr="00C279CD" w:rsidRDefault="009C4CED" w:rsidP="009C4CED">
      <w:pPr>
        <w:pStyle w:val="TH"/>
      </w:pPr>
      <w:bookmarkStart w:id="327" w:name="_Toc147743232"/>
      <w:bookmarkStart w:id="328" w:name="_Toc147744095"/>
      <w:bookmarkStart w:id="329" w:name="_Hlk141290106"/>
      <w:bookmarkStart w:id="330" w:name="_Toc2867273"/>
      <w:bookmarkStart w:id="331" w:name="_Toc29900636"/>
      <w:bookmarkStart w:id="332" w:name="_Toc36481474"/>
      <w:bookmarkStart w:id="333" w:name="_Toc36481929"/>
      <w:bookmarkStart w:id="334" w:name="_Toc50966997"/>
      <w:bookmarkStart w:id="335" w:name="_Toc11053233"/>
      <w:bookmarkStart w:id="336" w:name="_Toc20392073"/>
      <w:bookmarkStart w:id="337" w:name="_Toc27774041"/>
      <w:bookmarkStart w:id="338" w:name="_Toc36474466"/>
      <w:bookmarkStart w:id="339" w:name="_Toc36477828"/>
      <w:bookmarkStart w:id="340" w:name="_Toc44930721"/>
      <w:bookmarkStart w:id="341" w:name="_Toc50965491"/>
      <w:bookmarkStart w:id="342" w:name="_Toc57102259"/>
      <w:bookmarkStart w:id="343" w:name="_Toc12027113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4"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19555CB4"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00DD0C74" w:rsidRPr="0024734D">
              <w:rPr>
                <w:b w:val="0"/>
              </w:rPr>
              <w:t>TS</w:t>
            </w:r>
            <w:r w:rsidR="00DD0C74">
              <w:rPr>
                <w:b w:val="0"/>
              </w:rPr>
              <w:t> </w:t>
            </w:r>
            <w:r w:rsidR="00DD0C74" w:rsidRPr="0024734D">
              <w:rPr>
                <w:b w:val="0"/>
              </w:rPr>
              <w:t>3</w:t>
            </w:r>
            <w:r w:rsidRPr="0024734D">
              <w:rPr>
                <w:b w:val="0"/>
              </w:rPr>
              <w:t>1.101</w:t>
            </w:r>
            <w:r w:rsidR="00DD0C74">
              <w:rPr>
                <w:b w:val="0"/>
              </w:rPr>
              <w:t> </w:t>
            </w:r>
            <w:r w:rsidR="00DD0C74" w:rsidRPr="0024734D">
              <w:rPr>
                <w:b w:val="0"/>
              </w:rPr>
              <w:t>[</w:t>
            </w:r>
            <w:r w:rsidRPr="0024734D">
              <w:rPr>
                <w:b w:val="0"/>
              </w:rPr>
              <w:t xml:space="preserve">2] </w:t>
            </w:r>
            <w:r w:rsidR="00DD0C74">
              <w:rPr>
                <w:b w:val="0"/>
              </w:rPr>
              <w:t>clause 1</w:t>
            </w:r>
            <w:r>
              <w:rPr>
                <w:b w:val="0"/>
              </w:rPr>
              <w:t>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40BCFF60" w:rsidR="009C4CED" w:rsidRPr="00B05E15" w:rsidRDefault="009C4CED" w:rsidP="00C33BFB">
            <w:pPr>
              <w:pStyle w:val="TAC"/>
              <w:jc w:val="left"/>
            </w:pPr>
            <w:bookmarkStart w:id="345" w:name="_Hlk141455963"/>
            <w:bookmarkEnd w:id="344"/>
            <w:r>
              <w:t xml:space="preserve">Note: Length is coded as specified in TS 31.101 [2] </w:t>
            </w:r>
            <w:r w:rsidR="00DD0C74" w:rsidRPr="00272786">
              <w:t>clause</w:t>
            </w:r>
            <w:r w:rsidR="00DD0C74">
              <w:t> </w:t>
            </w:r>
            <w:r w:rsidR="00DD0C74" w:rsidRPr="00272786">
              <w:t>1</w:t>
            </w:r>
            <w:r w:rsidRPr="00272786">
              <w:t>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6" w:name="_Toc218615109"/>
      <w:bookmarkEnd w:id="345"/>
      <w:r>
        <w:lastRenderedPageBreak/>
        <w:t>7.2.3</w:t>
      </w:r>
      <w:r>
        <w:tab/>
        <w:t>Response data</w:t>
      </w:r>
      <w:bookmarkEnd w:id="327"/>
      <w:bookmarkEnd w:id="328"/>
      <w:bookmarkEnd w:id="346"/>
    </w:p>
    <w:p w14:paraId="49DD2DA7" w14:textId="77777777" w:rsidR="00FB27CF" w:rsidRDefault="00FB27CF" w:rsidP="00FB27CF">
      <w:pPr>
        <w:rPr>
          <w:lang w:val="en-US" w:eastAsia="en-GB"/>
        </w:rPr>
      </w:pPr>
      <w:bookmarkStart w:id="347" w:name="_Toc11053242"/>
      <w:bookmarkStart w:id="348" w:name="_Toc20392082"/>
      <w:bookmarkStart w:id="349" w:name="_Toc27774050"/>
      <w:bookmarkStart w:id="350" w:name="_Toc36474475"/>
      <w:bookmarkStart w:id="351" w:name="_Toc36477837"/>
      <w:bookmarkStart w:id="352" w:name="_Toc44930730"/>
      <w:bookmarkStart w:id="353" w:name="_Toc50965500"/>
      <w:bookmarkStart w:id="354" w:name="_Toc57102268"/>
      <w:bookmarkStart w:id="355" w:name="_Toc120271144"/>
      <w:bookmarkStart w:id="356" w:name="_Toc147743233"/>
      <w:bookmarkEnd w:id="228"/>
      <w:bookmarkEnd w:id="242"/>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2304BBC2"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00DD0C74" w:rsidRPr="0024734D">
              <w:rPr>
                <w:b w:val="0"/>
              </w:rPr>
              <w:t>TS</w:t>
            </w:r>
            <w:r w:rsidR="00DD0C74">
              <w:rPr>
                <w:b w:val="0"/>
              </w:rPr>
              <w:t> </w:t>
            </w:r>
            <w:r w:rsidR="00DD0C74" w:rsidRPr="0024734D">
              <w:rPr>
                <w:b w:val="0"/>
              </w:rPr>
              <w:t>3</w:t>
            </w:r>
            <w:r w:rsidRPr="0024734D">
              <w:rPr>
                <w:b w:val="0"/>
              </w:rPr>
              <w:t>1.101</w:t>
            </w:r>
            <w:r w:rsidR="00DD0C74">
              <w:rPr>
                <w:b w:val="0"/>
              </w:rPr>
              <w:t> </w:t>
            </w:r>
            <w:r w:rsidR="00DD0C74" w:rsidRPr="0024734D">
              <w:rPr>
                <w:b w:val="0"/>
              </w:rPr>
              <w:t>[</w:t>
            </w:r>
            <w:r w:rsidRPr="0024734D">
              <w:rPr>
                <w:b w:val="0"/>
              </w:rPr>
              <w:t xml:space="preserve">2] </w:t>
            </w:r>
            <w:r w:rsidR="00DD0C74">
              <w:rPr>
                <w:b w:val="0"/>
              </w:rPr>
              <w:t>clause 1</w:t>
            </w:r>
            <w:r>
              <w:rPr>
                <w:b w:val="0"/>
              </w:rPr>
              <w:t>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67BFF64B" w:rsidR="00FB27CF" w:rsidRPr="00B05E15" w:rsidRDefault="00FB27CF" w:rsidP="00EE02EA">
            <w:pPr>
              <w:pStyle w:val="TAC"/>
              <w:jc w:val="left"/>
            </w:pPr>
            <w:r>
              <w:t xml:space="preserve">Note: Length is coded as specified in TS 31.101 [2] </w:t>
            </w:r>
            <w:r w:rsidR="00DD0C74" w:rsidRPr="00272786">
              <w:t>clause</w:t>
            </w:r>
            <w:r w:rsidR="00DD0C74">
              <w:t> </w:t>
            </w:r>
            <w:r w:rsidR="00DD0C74" w:rsidRPr="00272786">
              <w:t>1</w:t>
            </w:r>
            <w:r w:rsidRPr="00272786">
              <w:t>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7" w:name="_Toc147744096"/>
      <w:bookmarkStart w:id="358" w:name="_Toc218615110"/>
      <w:r>
        <w:lastRenderedPageBreak/>
        <w:t>Annex A (informative):</w:t>
      </w:r>
      <w:r>
        <w:br/>
        <w:t>EF changes via Data Download or USAT applications</w:t>
      </w:r>
      <w:bookmarkEnd w:id="347"/>
      <w:bookmarkEnd w:id="348"/>
      <w:bookmarkEnd w:id="349"/>
      <w:bookmarkEnd w:id="350"/>
      <w:bookmarkEnd w:id="351"/>
      <w:bookmarkEnd w:id="352"/>
      <w:bookmarkEnd w:id="353"/>
      <w:bookmarkEnd w:id="354"/>
      <w:bookmarkEnd w:id="355"/>
      <w:bookmarkEnd w:id="356"/>
      <w:bookmarkEnd w:id="357"/>
      <w:bookmarkEnd w:id="358"/>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9"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60" w:name="_Toc147743234"/>
      <w:bookmarkStart w:id="361" w:name="_Toc147744097"/>
      <w:bookmarkStart w:id="362" w:name="_Hlk141269491"/>
      <w:bookmarkStart w:id="363" w:name="_Toc44926698"/>
      <w:bookmarkStart w:id="364" w:name="_Toc99444837"/>
      <w:bookmarkStart w:id="365" w:name="_Toc218615111"/>
      <w:bookmarkEnd w:id="359"/>
      <w:r>
        <w:lastRenderedPageBreak/>
        <w:t xml:space="preserve">Annex </w:t>
      </w:r>
      <w:r w:rsidRPr="00FC6389">
        <w:t>B</w:t>
      </w:r>
      <w:r>
        <w:t xml:space="preserve"> (informative):</w:t>
      </w:r>
      <w:r>
        <w:br/>
        <w:t>Suggested contents of the EFs at pre</w:t>
      </w:r>
      <w:r>
        <w:noBreakHyphen/>
        <w:t>personalization</w:t>
      </w:r>
      <w:bookmarkEnd w:id="360"/>
      <w:bookmarkEnd w:id="361"/>
      <w:bookmarkEnd w:id="365"/>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6" w:name="_Toc11053252"/>
      <w:bookmarkStart w:id="367" w:name="_Toc20392092"/>
      <w:bookmarkStart w:id="368" w:name="_Toc27774060"/>
      <w:bookmarkStart w:id="369" w:name="_Toc36474485"/>
      <w:bookmarkStart w:id="370" w:name="_Toc36477847"/>
      <w:bookmarkStart w:id="371" w:name="_Toc44930740"/>
      <w:bookmarkStart w:id="372" w:name="_Toc50965510"/>
      <w:bookmarkStart w:id="373" w:name="_Toc57102278"/>
      <w:bookmarkStart w:id="374" w:name="_Toc120271154"/>
      <w:bookmarkStart w:id="375" w:name="_Toc147743235"/>
      <w:bookmarkStart w:id="376" w:name="_Toc147744098"/>
      <w:bookmarkStart w:id="377" w:name="_Hlk141270122"/>
      <w:bookmarkStart w:id="378" w:name="_Toc218615112"/>
      <w:bookmarkEnd w:id="362"/>
      <w:r w:rsidRPr="00185AE2">
        <w:lastRenderedPageBreak/>
        <w:t>Annex C (normative):</w:t>
      </w:r>
      <w:r w:rsidRPr="00185AE2">
        <w:br/>
      </w:r>
      <w:r w:rsidRPr="00185AE2">
        <w:rPr>
          <w:rFonts w:eastAsia="MS Mincho"/>
        </w:rPr>
        <w:t>List of SFI Values</w:t>
      </w:r>
      <w:bookmarkEnd w:id="366"/>
      <w:bookmarkEnd w:id="367"/>
      <w:bookmarkEnd w:id="368"/>
      <w:bookmarkEnd w:id="369"/>
      <w:bookmarkEnd w:id="370"/>
      <w:bookmarkEnd w:id="371"/>
      <w:bookmarkEnd w:id="372"/>
      <w:bookmarkEnd w:id="373"/>
      <w:bookmarkEnd w:id="374"/>
      <w:bookmarkEnd w:id="375"/>
      <w:bookmarkEnd w:id="376"/>
      <w:bookmarkEnd w:id="378"/>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9" w:name="_Toc11053253"/>
      <w:bookmarkStart w:id="380" w:name="_Toc20392093"/>
      <w:bookmarkStart w:id="381" w:name="_Toc27774061"/>
      <w:bookmarkStart w:id="382" w:name="_Toc36474486"/>
      <w:bookmarkStart w:id="383" w:name="_Toc36477848"/>
      <w:bookmarkStart w:id="384" w:name="_Toc44930741"/>
      <w:bookmarkStart w:id="385" w:name="_Toc50965511"/>
      <w:bookmarkStart w:id="386" w:name="_Toc57102279"/>
      <w:bookmarkStart w:id="387" w:name="_Toc120271155"/>
      <w:bookmarkStart w:id="388" w:name="_Toc147743236"/>
      <w:bookmarkStart w:id="389" w:name="_Toc147744099"/>
      <w:bookmarkStart w:id="390" w:name="_Toc218615113"/>
      <w:r w:rsidRPr="004F40C1">
        <w:t>C</w:t>
      </w:r>
      <w:r>
        <w:t>.1</w:t>
      </w:r>
      <w:r>
        <w:tab/>
      </w:r>
      <w:r w:rsidRPr="004F40C1">
        <w:t>List of SFI Values at the SSIM ADF Level</w:t>
      </w:r>
      <w:bookmarkEnd w:id="379"/>
      <w:bookmarkEnd w:id="380"/>
      <w:bookmarkEnd w:id="381"/>
      <w:bookmarkEnd w:id="382"/>
      <w:bookmarkEnd w:id="383"/>
      <w:bookmarkEnd w:id="384"/>
      <w:bookmarkEnd w:id="385"/>
      <w:bookmarkEnd w:id="386"/>
      <w:bookmarkEnd w:id="387"/>
      <w:bookmarkEnd w:id="388"/>
      <w:bookmarkEnd w:id="389"/>
      <w:bookmarkEnd w:id="390"/>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1" w:name="_Toc11053248"/>
      <w:bookmarkStart w:id="392" w:name="_Toc20392088"/>
      <w:bookmarkStart w:id="393" w:name="_Toc27774056"/>
      <w:bookmarkStart w:id="394" w:name="_Toc36474481"/>
      <w:bookmarkStart w:id="395" w:name="_Toc36477843"/>
      <w:bookmarkStart w:id="396" w:name="_Toc44930736"/>
      <w:bookmarkStart w:id="397" w:name="_Toc50965506"/>
      <w:bookmarkStart w:id="398" w:name="_Toc57102274"/>
      <w:bookmarkStart w:id="399" w:name="_Toc120271150"/>
      <w:bookmarkStart w:id="400" w:name="_Toc147743237"/>
      <w:bookmarkStart w:id="401" w:name="_Toc147744100"/>
      <w:bookmarkStart w:id="402" w:name="_Toc218615114"/>
      <w:bookmarkEnd w:id="377"/>
      <w:r w:rsidR="00185AE2">
        <w:lastRenderedPageBreak/>
        <w:t>Annex D</w:t>
      </w:r>
      <w:r w:rsidR="00185AE2">
        <w:rPr>
          <w:lang w:eastAsia="ja-JP"/>
        </w:rPr>
        <w:t xml:space="preserve"> </w:t>
      </w:r>
      <w:r w:rsidR="00185AE2">
        <w:t>(informative):</w:t>
      </w:r>
      <w:r w:rsidR="00185AE2">
        <w:br/>
        <w:t>Tags defined in 31.10</w:t>
      </w:r>
      <w:bookmarkEnd w:id="391"/>
      <w:bookmarkEnd w:id="392"/>
      <w:bookmarkEnd w:id="393"/>
      <w:bookmarkEnd w:id="394"/>
      <w:bookmarkEnd w:id="395"/>
      <w:bookmarkEnd w:id="396"/>
      <w:bookmarkEnd w:id="397"/>
      <w:bookmarkEnd w:id="398"/>
      <w:bookmarkEnd w:id="399"/>
      <w:r w:rsidR="00185AE2">
        <w:t>5</w:t>
      </w:r>
      <w:bookmarkEnd w:id="400"/>
      <w:bookmarkEnd w:id="401"/>
      <w:bookmarkEnd w:id="402"/>
    </w:p>
    <w:p w14:paraId="655A6B2F" w14:textId="3C7BF469" w:rsidR="00185AE2" w:rsidRPr="00C279CD" w:rsidRDefault="00185AE2" w:rsidP="00185AE2">
      <w:pPr>
        <w:pStyle w:val="TH"/>
      </w:pPr>
      <w:r>
        <w:t>Table D-1: Allocated Tags</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3" w:name="_Toc147743238"/>
      <w:bookmarkStart w:id="404" w:name="_Toc147744101"/>
      <w:bookmarkStart w:id="405" w:name="_Toc218615115"/>
      <w:bookmarkEnd w:id="363"/>
      <w:bookmarkEnd w:id="364"/>
      <w:r>
        <w:lastRenderedPageBreak/>
        <w:t>Annex E (normative):</w:t>
      </w:r>
      <w:r>
        <w:br/>
        <w:t>Allocated 3GPP PIX numbers</w:t>
      </w:r>
      <w:bookmarkEnd w:id="403"/>
      <w:bookmarkEnd w:id="404"/>
      <w:bookmarkEnd w:id="405"/>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6" w:name="_Toc147743239"/>
      <w:bookmarkStart w:id="407" w:name="_Toc147744102"/>
      <w:bookmarkStart w:id="408" w:name="_Toc218615116"/>
      <w:r w:rsidRPr="004D3578">
        <w:lastRenderedPageBreak/>
        <w:t xml:space="preserve">Annex </w:t>
      </w:r>
      <w:r>
        <w:t>F</w:t>
      </w:r>
      <w:r w:rsidRPr="004D3578">
        <w:t xml:space="preserve"> (informative):</w:t>
      </w:r>
      <w:r w:rsidRPr="004D3578">
        <w:br/>
        <w:t>Change history</w:t>
      </w:r>
      <w:bookmarkEnd w:id="406"/>
      <w:bookmarkEnd w:id="407"/>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9" w:name="historyclause"/>
            <w:bookmarkEnd w:id="409"/>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45A67" w:rsidRPr="00315B85" w14:paraId="7B8EF19A" w14:textId="77777777" w:rsidTr="00DD0C74">
        <w:tc>
          <w:tcPr>
            <w:tcW w:w="800" w:type="dxa"/>
            <w:tcBorders>
              <w:top w:val="single" w:sz="6" w:space="0" w:color="auto"/>
              <w:left w:val="single" w:sz="6" w:space="0" w:color="auto"/>
              <w:bottom w:val="single" w:sz="6" w:space="0" w:color="auto"/>
              <w:right w:val="single" w:sz="6" w:space="0" w:color="auto"/>
            </w:tcBorders>
            <w:shd w:val="solid" w:color="FFFFFF" w:fill="auto"/>
          </w:tcPr>
          <w:p w14:paraId="20D3E4C0" w14:textId="7C2FE006" w:rsidR="00145A67" w:rsidRDefault="00145A67" w:rsidP="00A16CE2">
            <w:pPr>
              <w:pStyle w:val="TAC"/>
              <w:rPr>
                <w:sz w:val="16"/>
                <w:szCs w:val="16"/>
              </w:rPr>
            </w:pPr>
            <w:r>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B6D37" w14:textId="2B188AE4" w:rsidR="00145A67" w:rsidRDefault="00145A67" w:rsidP="00A16CE2">
            <w:pPr>
              <w:pStyle w:val="TAC"/>
              <w:rPr>
                <w:sz w:val="16"/>
                <w:szCs w:val="16"/>
              </w:rPr>
            </w:pPr>
            <w:r>
              <w:rPr>
                <w:sz w:val="16"/>
                <w:szCs w:val="16"/>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9E484" w14:textId="74BF368C" w:rsidR="00145A67" w:rsidRDefault="00145A67" w:rsidP="00A16CE2">
            <w:pPr>
              <w:pStyle w:val="TAC"/>
              <w:rPr>
                <w:sz w:val="16"/>
                <w:szCs w:val="16"/>
              </w:rPr>
            </w:pPr>
            <w:r w:rsidRPr="00145A67">
              <w:rPr>
                <w:sz w:val="16"/>
                <w:szCs w:val="16"/>
              </w:rPr>
              <w:t>CP-253180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0A0CD" w14:textId="24E0F1DC" w:rsidR="00145A67" w:rsidRDefault="00145A67" w:rsidP="00A16CE2">
            <w:pPr>
              <w:pStyle w:val="TAC"/>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85B442" w14:textId="073A8E37" w:rsidR="00145A67" w:rsidRDefault="00145A67" w:rsidP="00A16CE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13560" w14:textId="6E8AAA84" w:rsidR="00145A67" w:rsidRDefault="00145A67"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495ED9" w14:textId="4275E1CF" w:rsidR="00145A67" w:rsidRDefault="00145A67" w:rsidP="00A16CE2">
            <w:pPr>
              <w:pStyle w:val="TAL"/>
              <w:rPr>
                <w:rFonts w:cs="Arial"/>
                <w:sz w:val="16"/>
                <w:szCs w:val="16"/>
              </w:rPr>
            </w:pPr>
            <w:r w:rsidRPr="00145A67">
              <w:rPr>
                <w:rFonts w:cs="Arial"/>
                <w:sz w:val="16"/>
                <w:szCs w:val="16"/>
              </w:rPr>
              <w:t>Removal of GET RESPONSE reference which is not use in AUTHENTICATE ODD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5C70" w14:textId="02A1224D" w:rsidR="00145A67" w:rsidRDefault="00145A67" w:rsidP="00A16CE2">
            <w:pPr>
              <w:pStyle w:val="TAC"/>
              <w:rPr>
                <w:sz w:val="16"/>
                <w:szCs w:val="16"/>
              </w:rPr>
            </w:pPr>
            <w:r>
              <w:rPr>
                <w:sz w:val="16"/>
                <w:szCs w:val="16"/>
              </w:rPr>
              <w:t>18.4.0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1C55" w14:textId="77777777" w:rsidR="000A2C8E" w:rsidRDefault="000A2C8E">
      <w:r>
        <w:separator/>
      </w:r>
    </w:p>
  </w:endnote>
  <w:endnote w:type="continuationSeparator" w:id="0">
    <w:p w14:paraId="226E5BD1" w14:textId="77777777" w:rsidR="000A2C8E" w:rsidRDefault="000A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CDBD8" w14:textId="77777777" w:rsidR="000A2C8E" w:rsidRDefault="000A2C8E">
      <w:r>
        <w:separator/>
      </w:r>
    </w:p>
  </w:footnote>
  <w:footnote w:type="continuationSeparator" w:id="0">
    <w:p w14:paraId="69AD6B7F" w14:textId="77777777" w:rsidR="000A2C8E" w:rsidRDefault="000A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53C3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C74">
      <w:rPr>
        <w:rFonts w:ascii="Arial" w:hAnsi="Arial" w:cs="Arial"/>
        <w:b/>
        <w:noProof/>
        <w:sz w:val="18"/>
        <w:szCs w:val="18"/>
      </w:rPr>
      <w:t>3GPP TS 31.105 V18.4.0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34E1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C7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2C8E"/>
    <w:rsid w:val="000C47C3"/>
    <w:rsid w:val="000D58AB"/>
    <w:rsid w:val="00117764"/>
    <w:rsid w:val="00133525"/>
    <w:rsid w:val="00145A67"/>
    <w:rsid w:val="00173E3B"/>
    <w:rsid w:val="00174E78"/>
    <w:rsid w:val="00185AE2"/>
    <w:rsid w:val="001A4C42"/>
    <w:rsid w:val="001A6870"/>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C4DE9"/>
    <w:rsid w:val="002E00EE"/>
    <w:rsid w:val="002F17D4"/>
    <w:rsid w:val="003013FB"/>
    <w:rsid w:val="00315B85"/>
    <w:rsid w:val="003172DC"/>
    <w:rsid w:val="0035462D"/>
    <w:rsid w:val="00356555"/>
    <w:rsid w:val="00361BA4"/>
    <w:rsid w:val="0037282A"/>
    <w:rsid w:val="003765B8"/>
    <w:rsid w:val="00390375"/>
    <w:rsid w:val="003C3971"/>
    <w:rsid w:val="00423334"/>
    <w:rsid w:val="004345EC"/>
    <w:rsid w:val="00434644"/>
    <w:rsid w:val="00465515"/>
    <w:rsid w:val="0049751D"/>
    <w:rsid w:val="004B64E0"/>
    <w:rsid w:val="004C30AC"/>
    <w:rsid w:val="004D3578"/>
    <w:rsid w:val="004E213A"/>
    <w:rsid w:val="004E42E7"/>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3167A"/>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8591E"/>
    <w:rsid w:val="00C91962"/>
    <w:rsid w:val="00C93F40"/>
    <w:rsid w:val="00CA3D0C"/>
    <w:rsid w:val="00CB21E2"/>
    <w:rsid w:val="00CD4EF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0C74"/>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15B0"/>
    <w:rsid w:val="00EA1FD2"/>
    <w:rsid w:val="00EA48B1"/>
    <w:rsid w:val="00EA5EA7"/>
    <w:rsid w:val="00EA66BD"/>
    <w:rsid w:val="00EB4831"/>
    <w:rsid w:val="00EC4A25"/>
    <w:rsid w:val="00EF608C"/>
    <w:rsid w:val="00EF7A8F"/>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145A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4995</Words>
  <Characters>28472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31.105</vt:lpstr>
    </vt:vector>
  </TitlesOfParts>
  <Company>ETSI</Company>
  <LinksUpToDate>false</LinksUpToDate>
  <CharactersWithSpaces>33401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23003-j40.</cp:lastModifiedBy>
  <cp:revision>21</cp:revision>
  <cp:lastPrinted>2019-02-25T14:05:00Z</cp:lastPrinted>
  <dcterms:created xsi:type="dcterms:W3CDTF">2024-01-02T16:35:00Z</dcterms:created>
  <dcterms:modified xsi:type="dcterms:W3CDTF">2026-01-06T17:05:00Z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