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167F9434"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552007">
              <w:t>18.</w:t>
            </w:r>
            <w:r w:rsidR="00456C73">
              <w:rPr>
                <w:rFonts w:hint="eastAsia"/>
                <w:lang w:eastAsia="ko-KR"/>
              </w:rPr>
              <w:t>8</w:t>
            </w:r>
            <w:r w:rsidR="00552007">
              <w:t>.0</w:t>
            </w:r>
            <w:r w:rsidRPr="004D3578">
              <w:t xml:space="preserve"> </w:t>
            </w:r>
            <w:r w:rsidRPr="00133525">
              <w:rPr>
                <w:sz w:val="32"/>
              </w:rPr>
              <w:t>(</w:t>
            </w:r>
            <w:r w:rsidR="00456C73">
              <w:rPr>
                <w:sz w:val="32"/>
              </w:rPr>
              <w:t>202</w:t>
            </w:r>
            <w:r w:rsidR="00456C73">
              <w:rPr>
                <w:rFonts w:hint="eastAsia"/>
                <w:sz w:val="32"/>
                <w:lang w:eastAsia="ko-KR"/>
              </w:rPr>
              <w:t>5</w:t>
            </w:r>
            <w:r w:rsidR="00552007">
              <w:rPr>
                <w:sz w:val="32"/>
              </w:rPr>
              <w:t>-</w:t>
            </w:r>
            <w:r w:rsidR="00456C73">
              <w:rPr>
                <w:rFonts w:hint="eastAsia"/>
                <w:sz w:val="32"/>
                <w:lang w:eastAsia="ko-KR"/>
              </w:rPr>
              <w:t>03</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pt" o:ole="">
                  <v:imagedata r:id="rId9" o:title=""/>
                </v:shape>
                <o:OLEObject Type="Embed" ProgID="Word.Picture.8" ShapeID="_x0000_i1025" DrawAspect="Content" ObjectID="_1804008913"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7.95pt;height:75.2pt" o:ole="">
                  <v:imagedata r:id="rId11" o:title=""/>
                </v:shape>
                <o:OLEObject Type="Embed" ProgID="Word.Picture.8" ShapeID="_x0000_i1026" DrawAspect="Content" ObjectID="_1804008914"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3FD52D2" w:rsidR="00E16509" w:rsidRPr="00133525" w:rsidRDefault="00E16509" w:rsidP="00133525">
            <w:pPr>
              <w:pStyle w:val="FP"/>
              <w:jc w:val="center"/>
              <w:rPr>
                <w:noProof/>
                <w:sz w:val="18"/>
              </w:rPr>
            </w:pPr>
            <w:r w:rsidRPr="008E33F7">
              <w:rPr>
                <w:noProof/>
                <w:sz w:val="18"/>
              </w:rPr>
              <w:t xml:space="preserve">© </w:t>
            </w:r>
            <w:r w:rsidR="00456C73" w:rsidRPr="008E33F7">
              <w:rPr>
                <w:noProof/>
                <w:sz w:val="18"/>
              </w:rPr>
              <w:t>202</w:t>
            </w:r>
            <w:r w:rsidR="00456C73">
              <w:rPr>
                <w:rFonts w:hint="eastAsia"/>
                <w:noProof/>
                <w:sz w:val="18"/>
                <w:lang w:eastAsia="ko-KR"/>
              </w:rPr>
              <w:t>5</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49916154" w14:textId="7977B07A" w:rsidR="006A60DC"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A60DC">
        <w:rPr>
          <w:noProof/>
        </w:rPr>
        <w:t>Foreword</w:t>
      </w:r>
      <w:r w:rsidR="006A60DC">
        <w:rPr>
          <w:noProof/>
        </w:rPr>
        <w:tab/>
      </w:r>
      <w:r w:rsidR="006A60DC">
        <w:rPr>
          <w:noProof/>
        </w:rPr>
        <w:fldChar w:fldCharType="begin" w:fldLock="1"/>
      </w:r>
      <w:r w:rsidR="006A60DC">
        <w:rPr>
          <w:noProof/>
        </w:rPr>
        <w:instrText xml:space="preserve"> PAGEREF _Toc193396076 \h </w:instrText>
      </w:r>
      <w:r w:rsidR="006A60DC">
        <w:rPr>
          <w:noProof/>
        </w:rPr>
      </w:r>
      <w:r w:rsidR="006A60DC">
        <w:rPr>
          <w:noProof/>
        </w:rPr>
        <w:fldChar w:fldCharType="separate"/>
      </w:r>
      <w:r w:rsidR="006A60DC">
        <w:rPr>
          <w:noProof/>
        </w:rPr>
        <w:t>8</w:t>
      </w:r>
      <w:r w:rsidR="006A60DC">
        <w:rPr>
          <w:noProof/>
        </w:rPr>
        <w:fldChar w:fldCharType="end"/>
      </w:r>
    </w:p>
    <w:p w14:paraId="694FA077" w14:textId="4D7396D6" w:rsidR="006A60DC" w:rsidRDefault="006A60D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_Toc193396077 \h </w:instrText>
      </w:r>
      <w:r>
        <w:rPr>
          <w:noProof/>
        </w:rPr>
      </w:r>
      <w:r>
        <w:rPr>
          <w:noProof/>
        </w:rPr>
        <w:fldChar w:fldCharType="separate"/>
      </w:r>
      <w:r>
        <w:rPr>
          <w:noProof/>
        </w:rPr>
        <w:t>10</w:t>
      </w:r>
      <w:r>
        <w:rPr>
          <w:noProof/>
        </w:rPr>
        <w:fldChar w:fldCharType="end"/>
      </w:r>
    </w:p>
    <w:p w14:paraId="2ECBE3FA" w14:textId="3490E4B9" w:rsidR="006A60DC" w:rsidRDefault="006A60D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_Toc193396078 \h </w:instrText>
      </w:r>
      <w:r>
        <w:rPr>
          <w:noProof/>
        </w:rPr>
      </w:r>
      <w:r>
        <w:rPr>
          <w:noProof/>
        </w:rPr>
        <w:fldChar w:fldCharType="separate"/>
      </w:r>
      <w:r>
        <w:rPr>
          <w:noProof/>
        </w:rPr>
        <w:t>10</w:t>
      </w:r>
      <w:r>
        <w:rPr>
          <w:noProof/>
        </w:rPr>
        <w:fldChar w:fldCharType="end"/>
      </w:r>
    </w:p>
    <w:p w14:paraId="5EF5B321" w14:textId="2A29688D" w:rsidR="006A60DC" w:rsidRDefault="006A60D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_Toc193396079 \h </w:instrText>
      </w:r>
      <w:r>
        <w:rPr>
          <w:noProof/>
        </w:rPr>
      </w:r>
      <w:r>
        <w:rPr>
          <w:noProof/>
        </w:rPr>
        <w:fldChar w:fldCharType="separate"/>
      </w:r>
      <w:r>
        <w:rPr>
          <w:noProof/>
        </w:rPr>
        <w:t>11</w:t>
      </w:r>
      <w:r>
        <w:rPr>
          <w:noProof/>
        </w:rPr>
        <w:fldChar w:fldCharType="end"/>
      </w:r>
    </w:p>
    <w:p w14:paraId="12E5D381" w14:textId="3B6C13A1" w:rsidR="006A60DC" w:rsidRDefault="006A60D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_Toc193396080 \h </w:instrText>
      </w:r>
      <w:r>
        <w:rPr>
          <w:noProof/>
        </w:rPr>
      </w:r>
      <w:r>
        <w:rPr>
          <w:noProof/>
        </w:rPr>
        <w:fldChar w:fldCharType="separate"/>
      </w:r>
      <w:r>
        <w:rPr>
          <w:noProof/>
        </w:rPr>
        <w:t>11</w:t>
      </w:r>
      <w:r>
        <w:rPr>
          <w:noProof/>
        </w:rPr>
        <w:fldChar w:fldCharType="end"/>
      </w:r>
    </w:p>
    <w:p w14:paraId="15EFBF87" w14:textId="6CF482CC" w:rsidR="006A60DC" w:rsidRDefault="006A60D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_Toc193396081 \h </w:instrText>
      </w:r>
      <w:r>
        <w:rPr>
          <w:noProof/>
        </w:rPr>
      </w:r>
      <w:r>
        <w:rPr>
          <w:noProof/>
        </w:rPr>
        <w:fldChar w:fldCharType="separate"/>
      </w:r>
      <w:r>
        <w:rPr>
          <w:noProof/>
        </w:rPr>
        <w:t>12</w:t>
      </w:r>
      <w:r>
        <w:rPr>
          <w:noProof/>
        </w:rPr>
        <w:fldChar w:fldCharType="end"/>
      </w:r>
    </w:p>
    <w:p w14:paraId="29935258" w14:textId="1DE90549" w:rsidR="006A60DC" w:rsidRDefault="006A60D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_Toc193396082 \h </w:instrText>
      </w:r>
      <w:r>
        <w:rPr>
          <w:noProof/>
        </w:rPr>
      </w:r>
      <w:r>
        <w:rPr>
          <w:noProof/>
        </w:rPr>
        <w:fldChar w:fldCharType="separate"/>
      </w:r>
      <w:r>
        <w:rPr>
          <w:noProof/>
        </w:rPr>
        <w:t>13</w:t>
      </w:r>
      <w:r>
        <w:rPr>
          <w:noProof/>
        </w:rPr>
        <w:fldChar w:fldCharType="end"/>
      </w:r>
    </w:p>
    <w:p w14:paraId="13CACB92" w14:textId="064A0DCA" w:rsidR="006A60DC" w:rsidRDefault="006A60DC">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_Toc193396083 \h </w:instrText>
      </w:r>
      <w:r>
        <w:rPr>
          <w:noProof/>
        </w:rPr>
      </w:r>
      <w:r>
        <w:rPr>
          <w:noProof/>
        </w:rPr>
        <w:fldChar w:fldCharType="separate"/>
      </w:r>
      <w:r>
        <w:rPr>
          <w:noProof/>
        </w:rPr>
        <w:t>13</w:t>
      </w:r>
      <w:r>
        <w:rPr>
          <w:noProof/>
        </w:rPr>
        <w:fldChar w:fldCharType="end"/>
      </w:r>
    </w:p>
    <w:p w14:paraId="65F04C18" w14:textId="0F4ED9FF" w:rsidR="006A60DC" w:rsidRDefault="006A60DC">
      <w:pPr>
        <w:pStyle w:val="TOC2"/>
        <w:rPr>
          <w:rFonts w:asciiTheme="minorHAnsi" w:hAnsiTheme="minorHAnsi" w:cstheme="minorBidi"/>
          <w:noProof/>
          <w:kern w:val="2"/>
          <w:sz w:val="24"/>
          <w:szCs w:val="24"/>
          <w:lang w:eastAsia="en-GB"/>
          <w14:ligatures w14:val="standardContextual"/>
        </w:rPr>
      </w:pPr>
      <w:r w:rsidRPr="0076616B">
        <w:rPr>
          <w:noProof/>
          <w:lang w:val="en-US"/>
        </w:rPr>
        <w:t>5.1</w:t>
      </w:r>
      <w:r>
        <w:rPr>
          <w:rFonts w:asciiTheme="minorHAnsi" w:hAnsiTheme="minorHAnsi" w:cstheme="minorBidi"/>
          <w:noProof/>
          <w:kern w:val="2"/>
          <w:sz w:val="24"/>
          <w:szCs w:val="24"/>
          <w:lang w:eastAsia="en-GB"/>
          <w14:ligatures w14:val="standardContextual"/>
        </w:rPr>
        <w:tab/>
      </w:r>
      <w:r w:rsidRPr="0076616B">
        <w:rPr>
          <w:noProof/>
          <w:lang w:val="en-US"/>
        </w:rPr>
        <w:t>General</w:t>
      </w:r>
      <w:r>
        <w:rPr>
          <w:noProof/>
        </w:rPr>
        <w:tab/>
      </w:r>
      <w:r>
        <w:rPr>
          <w:noProof/>
        </w:rPr>
        <w:fldChar w:fldCharType="begin" w:fldLock="1"/>
      </w:r>
      <w:r>
        <w:rPr>
          <w:noProof/>
        </w:rPr>
        <w:instrText xml:space="preserve"> PAGEREF _Toc193396084 \h </w:instrText>
      </w:r>
      <w:r>
        <w:rPr>
          <w:noProof/>
        </w:rPr>
      </w:r>
      <w:r>
        <w:rPr>
          <w:noProof/>
        </w:rPr>
        <w:fldChar w:fldCharType="separate"/>
      </w:r>
      <w:r>
        <w:rPr>
          <w:noProof/>
        </w:rPr>
        <w:t>13</w:t>
      </w:r>
      <w:r>
        <w:rPr>
          <w:noProof/>
        </w:rPr>
        <w:fldChar w:fldCharType="end"/>
      </w:r>
    </w:p>
    <w:p w14:paraId="4EA42D6D" w14:textId="25B59F8E" w:rsidR="006A60DC" w:rsidRDefault="006A60DC">
      <w:pPr>
        <w:pStyle w:val="TOC2"/>
        <w:rPr>
          <w:rFonts w:asciiTheme="minorHAnsi" w:hAnsiTheme="minorHAnsi" w:cstheme="minorBidi"/>
          <w:noProof/>
          <w:kern w:val="2"/>
          <w:sz w:val="24"/>
          <w:szCs w:val="24"/>
          <w:lang w:eastAsia="en-GB"/>
          <w14:ligatures w14:val="standardContextual"/>
        </w:rPr>
      </w:pPr>
      <w:r w:rsidRPr="0076616B">
        <w:rPr>
          <w:noProof/>
          <w:lang w:val="en-US"/>
        </w:rPr>
        <w:t>5.2</w:t>
      </w:r>
      <w:r>
        <w:rPr>
          <w:rFonts w:asciiTheme="minorHAnsi" w:hAnsiTheme="minorHAnsi" w:cstheme="minorBidi"/>
          <w:noProof/>
          <w:kern w:val="2"/>
          <w:sz w:val="24"/>
          <w:szCs w:val="24"/>
          <w:lang w:eastAsia="en-GB"/>
          <w14:ligatures w14:val="standardContextual"/>
        </w:rPr>
        <w:tab/>
      </w:r>
      <w:r w:rsidRPr="0076616B">
        <w:rPr>
          <w:noProof/>
          <w:lang w:val="en-US"/>
        </w:rPr>
        <w:t xml:space="preserve">Configuration and precedence of V2X </w:t>
      </w:r>
      <w:r>
        <w:rPr>
          <w:noProof/>
        </w:rPr>
        <w:t xml:space="preserve">configuration </w:t>
      </w:r>
      <w:r w:rsidRPr="0076616B">
        <w:rPr>
          <w:noProof/>
          <w:lang w:val="en-US"/>
        </w:rPr>
        <w:t>parameters</w:t>
      </w:r>
      <w:r>
        <w:rPr>
          <w:noProof/>
        </w:rPr>
        <w:tab/>
      </w:r>
      <w:r>
        <w:rPr>
          <w:noProof/>
        </w:rPr>
        <w:fldChar w:fldCharType="begin" w:fldLock="1"/>
      </w:r>
      <w:r>
        <w:rPr>
          <w:noProof/>
        </w:rPr>
        <w:instrText xml:space="preserve"> PAGEREF _Toc193396085 \h </w:instrText>
      </w:r>
      <w:r>
        <w:rPr>
          <w:noProof/>
        </w:rPr>
      </w:r>
      <w:r>
        <w:rPr>
          <w:noProof/>
        </w:rPr>
        <w:fldChar w:fldCharType="separate"/>
      </w:r>
      <w:r>
        <w:rPr>
          <w:noProof/>
        </w:rPr>
        <w:t>14</w:t>
      </w:r>
      <w:r>
        <w:rPr>
          <w:noProof/>
        </w:rPr>
        <w:fldChar w:fldCharType="end"/>
      </w:r>
    </w:p>
    <w:p w14:paraId="0B6FA058" w14:textId="25B485EE"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5.2.1</w:t>
      </w:r>
      <w:r>
        <w:rPr>
          <w:rFonts w:asciiTheme="minorHAnsi" w:hAnsiTheme="minorHAnsi" w:cstheme="minorBidi"/>
          <w:noProof/>
          <w:kern w:val="2"/>
          <w:sz w:val="24"/>
          <w:szCs w:val="24"/>
          <w:lang w:eastAsia="en-GB"/>
          <w14:ligatures w14:val="standardContextual"/>
        </w:rPr>
        <w:tab/>
      </w:r>
      <w:r w:rsidRPr="0076616B">
        <w:rPr>
          <w:noProof/>
          <w:lang w:val="en-US"/>
        </w:rPr>
        <w:t>General</w:t>
      </w:r>
      <w:r>
        <w:rPr>
          <w:noProof/>
        </w:rPr>
        <w:tab/>
      </w:r>
      <w:r>
        <w:rPr>
          <w:noProof/>
        </w:rPr>
        <w:fldChar w:fldCharType="begin" w:fldLock="1"/>
      </w:r>
      <w:r>
        <w:rPr>
          <w:noProof/>
        </w:rPr>
        <w:instrText xml:space="preserve"> PAGEREF _Toc193396086 \h </w:instrText>
      </w:r>
      <w:r>
        <w:rPr>
          <w:noProof/>
        </w:rPr>
      </w:r>
      <w:r>
        <w:rPr>
          <w:noProof/>
        </w:rPr>
        <w:fldChar w:fldCharType="separate"/>
      </w:r>
      <w:r>
        <w:rPr>
          <w:noProof/>
        </w:rPr>
        <w:t>14</w:t>
      </w:r>
      <w:r>
        <w:rPr>
          <w:noProof/>
        </w:rPr>
        <w:fldChar w:fldCharType="end"/>
      </w:r>
    </w:p>
    <w:p w14:paraId="5466F91A" w14:textId="4DDFDAB4"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5.2.2</w:t>
      </w:r>
      <w:r>
        <w:rPr>
          <w:rFonts w:asciiTheme="minorHAnsi" w:hAnsiTheme="minorHAnsi" w:cstheme="minorBidi"/>
          <w:noProof/>
          <w:kern w:val="2"/>
          <w:sz w:val="24"/>
          <w:szCs w:val="24"/>
          <w:lang w:eastAsia="en-GB"/>
          <w14:ligatures w14:val="standardContextual"/>
        </w:rPr>
        <w:tab/>
      </w:r>
      <w:r w:rsidRPr="0076616B">
        <w:rPr>
          <w:noProof/>
          <w:lang w:val="en-US"/>
        </w:rPr>
        <w:t xml:space="preserve">Precedence of V2X </w:t>
      </w:r>
      <w:r>
        <w:rPr>
          <w:noProof/>
        </w:rPr>
        <w:t xml:space="preserve">configuration </w:t>
      </w:r>
      <w:r w:rsidRPr="0076616B">
        <w:rPr>
          <w:noProof/>
          <w:lang w:val="en-US"/>
        </w:rPr>
        <w:t>parameters</w:t>
      </w:r>
      <w:r>
        <w:rPr>
          <w:noProof/>
        </w:rPr>
        <w:tab/>
      </w:r>
      <w:r>
        <w:rPr>
          <w:noProof/>
        </w:rPr>
        <w:fldChar w:fldCharType="begin" w:fldLock="1"/>
      </w:r>
      <w:r>
        <w:rPr>
          <w:noProof/>
        </w:rPr>
        <w:instrText xml:space="preserve"> PAGEREF _Toc193396087 \h </w:instrText>
      </w:r>
      <w:r>
        <w:rPr>
          <w:noProof/>
        </w:rPr>
      </w:r>
      <w:r>
        <w:rPr>
          <w:noProof/>
        </w:rPr>
        <w:fldChar w:fldCharType="separate"/>
      </w:r>
      <w:r>
        <w:rPr>
          <w:noProof/>
        </w:rPr>
        <w:t>14</w:t>
      </w:r>
      <w:r>
        <w:rPr>
          <w:noProof/>
        </w:rPr>
        <w:fldChar w:fldCharType="end"/>
      </w:r>
    </w:p>
    <w:p w14:paraId="0D6F4FF0" w14:textId="2DEACB05"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5.2.3</w:t>
      </w:r>
      <w:r>
        <w:rPr>
          <w:rFonts w:asciiTheme="minorHAnsi" w:hAnsiTheme="minorHAnsi" w:cstheme="minorBidi"/>
          <w:noProof/>
          <w:kern w:val="2"/>
          <w:sz w:val="24"/>
          <w:szCs w:val="24"/>
          <w:lang w:eastAsia="en-GB"/>
          <w14:ligatures w14:val="standardContextual"/>
        </w:rPr>
        <w:tab/>
      </w:r>
      <w:r w:rsidRPr="0076616B">
        <w:rPr>
          <w:noProof/>
          <w:lang w:val="en-US"/>
        </w:rPr>
        <w:t>Configuration parameters for V2X communication over PC5</w:t>
      </w:r>
      <w:r>
        <w:rPr>
          <w:noProof/>
        </w:rPr>
        <w:tab/>
      </w:r>
      <w:r>
        <w:rPr>
          <w:noProof/>
        </w:rPr>
        <w:fldChar w:fldCharType="begin" w:fldLock="1"/>
      </w:r>
      <w:r>
        <w:rPr>
          <w:noProof/>
        </w:rPr>
        <w:instrText xml:space="preserve"> PAGEREF _Toc193396088 \h </w:instrText>
      </w:r>
      <w:r>
        <w:rPr>
          <w:noProof/>
        </w:rPr>
      </w:r>
      <w:r>
        <w:rPr>
          <w:noProof/>
        </w:rPr>
        <w:fldChar w:fldCharType="separate"/>
      </w:r>
      <w:r>
        <w:rPr>
          <w:noProof/>
        </w:rPr>
        <w:t>14</w:t>
      </w:r>
      <w:r>
        <w:rPr>
          <w:noProof/>
        </w:rPr>
        <w:fldChar w:fldCharType="end"/>
      </w:r>
    </w:p>
    <w:p w14:paraId="025A5679" w14:textId="4EE05AA8"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5.2.4</w:t>
      </w:r>
      <w:r>
        <w:rPr>
          <w:rFonts w:asciiTheme="minorHAnsi" w:hAnsiTheme="minorHAnsi" w:cstheme="minorBidi"/>
          <w:noProof/>
          <w:kern w:val="2"/>
          <w:sz w:val="24"/>
          <w:szCs w:val="24"/>
          <w:lang w:eastAsia="en-GB"/>
          <w14:ligatures w14:val="standardContextual"/>
        </w:rPr>
        <w:tab/>
      </w:r>
      <w:r w:rsidRPr="0076616B">
        <w:rPr>
          <w:noProof/>
          <w:lang w:val="en-US"/>
        </w:rPr>
        <w:t>Configuration parameters for V2X communication over Uu</w:t>
      </w:r>
      <w:r>
        <w:rPr>
          <w:noProof/>
        </w:rPr>
        <w:tab/>
      </w:r>
      <w:r>
        <w:rPr>
          <w:noProof/>
        </w:rPr>
        <w:fldChar w:fldCharType="begin" w:fldLock="1"/>
      </w:r>
      <w:r>
        <w:rPr>
          <w:noProof/>
        </w:rPr>
        <w:instrText xml:space="preserve"> PAGEREF _Toc193396089 \h </w:instrText>
      </w:r>
      <w:r>
        <w:rPr>
          <w:noProof/>
        </w:rPr>
      </w:r>
      <w:r>
        <w:rPr>
          <w:noProof/>
        </w:rPr>
        <w:fldChar w:fldCharType="separate"/>
      </w:r>
      <w:r>
        <w:rPr>
          <w:noProof/>
        </w:rPr>
        <w:t>16</w:t>
      </w:r>
      <w:r>
        <w:rPr>
          <w:noProof/>
        </w:rPr>
        <w:fldChar w:fldCharType="end"/>
      </w:r>
    </w:p>
    <w:p w14:paraId="5EB420D8" w14:textId="0C370B4D" w:rsidR="006A60DC" w:rsidRDefault="006A60DC">
      <w:pPr>
        <w:pStyle w:val="TOC2"/>
        <w:rPr>
          <w:rFonts w:asciiTheme="minorHAnsi" w:hAnsiTheme="minorHAnsi" w:cstheme="minorBidi"/>
          <w:noProof/>
          <w:kern w:val="2"/>
          <w:sz w:val="24"/>
          <w:szCs w:val="24"/>
          <w:lang w:eastAsia="en-GB"/>
          <w14:ligatures w14:val="standardContextual"/>
        </w:rPr>
      </w:pPr>
      <w:r w:rsidRPr="0076616B">
        <w:rPr>
          <w:noProof/>
          <w:lang w:val="en-US"/>
        </w:rPr>
        <w:t>5.3</w:t>
      </w:r>
      <w:r>
        <w:rPr>
          <w:rFonts w:asciiTheme="minorHAnsi" w:hAnsiTheme="minorHAnsi" w:cstheme="minorBidi"/>
          <w:noProof/>
          <w:kern w:val="2"/>
          <w:sz w:val="24"/>
          <w:szCs w:val="24"/>
          <w:lang w:eastAsia="en-GB"/>
          <w14:ligatures w14:val="standardContextual"/>
        </w:rPr>
        <w:tab/>
      </w:r>
      <w:r w:rsidRPr="0076616B">
        <w:rPr>
          <w:noProof/>
          <w:lang w:val="en-US"/>
        </w:rPr>
        <w:t>Procedures</w:t>
      </w:r>
      <w:r>
        <w:rPr>
          <w:noProof/>
        </w:rPr>
        <w:tab/>
      </w:r>
      <w:r>
        <w:rPr>
          <w:noProof/>
        </w:rPr>
        <w:fldChar w:fldCharType="begin" w:fldLock="1"/>
      </w:r>
      <w:r>
        <w:rPr>
          <w:noProof/>
        </w:rPr>
        <w:instrText xml:space="preserve"> PAGEREF _Toc193396090 \h </w:instrText>
      </w:r>
      <w:r>
        <w:rPr>
          <w:noProof/>
        </w:rPr>
      </w:r>
      <w:r>
        <w:rPr>
          <w:noProof/>
        </w:rPr>
        <w:fldChar w:fldCharType="separate"/>
      </w:r>
      <w:r>
        <w:rPr>
          <w:noProof/>
        </w:rPr>
        <w:t>18</w:t>
      </w:r>
      <w:r>
        <w:rPr>
          <w:noProof/>
        </w:rPr>
        <w:fldChar w:fldCharType="end"/>
      </w:r>
    </w:p>
    <w:p w14:paraId="3F5CE3D9" w14:textId="50258AC2"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5.3.1</w:t>
      </w:r>
      <w:r>
        <w:rPr>
          <w:rFonts w:asciiTheme="minorHAnsi" w:hAnsiTheme="minorHAnsi" w:cstheme="minorBidi"/>
          <w:noProof/>
          <w:kern w:val="2"/>
          <w:sz w:val="24"/>
          <w:szCs w:val="24"/>
          <w:lang w:eastAsia="en-GB"/>
          <w14:ligatures w14:val="standardContextual"/>
        </w:rPr>
        <w:tab/>
      </w:r>
      <w:r w:rsidRPr="0076616B">
        <w:rPr>
          <w:noProof/>
          <w:lang w:val="en-US"/>
        </w:rPr>
        <w:t>General</w:t>
      </w:r>
      <w:r>
        <w:rPr>
          <w:noProof/>
        </w:rPr>
        <w:tab/>
      </w:r>
      <w:r>
        <w:rPr>
          <w:noProof/>
        </w:rPr>
        <w:fldChar w:fldCharType="begin" w:fldLock="1"/>
      </w:r>
      <w:r>
        <w:rPr>
          <w:noProof/>
        </w:rPr>
        <w:instrText xml:space="preserve"> PAGEREF _Toc193396091 \h </w:instrText>
      </w:r>
      <w:r>
        <w:rPr>
          <w:noProof/>
        </w:rPr>
      </w:r>
      <w:r>
        <w:rPr>
          <w:noProof/>
        </w:rPr>
        <w:fldChar w:fldCharType="separate"/>
      </w:r>
      <w:r>
        <w:rPr>
          <w:noProof/>
        </w:rPr>
        <w:t>18</w:t>
      </w:r>
      <w:r>
        <w:rPr>
          <w:noProof/>
        </w:rPr>
        <w:fldChar w:fldCharType="end"/>
      </w:r>
    </w:p>
    <w:p w14:paraId="699DE375" w14:textId="65E6CF4A"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5.3.2</w:t>
      </w:r>
      <w:r>
        <w:rPr>
          <w:rFonts w:asciiTheme="minorHAnsi" w:hAnsiTheme="minorHAnsi" w:cstheme="minorBidi"/>
          <w:noProof/>
          <w:kern w:val="2"/>
          <w:sz w:val="24"/>
          <w:szCs w:val="24"/>
          <w:lang w:eastAsia="en-GB"/>
          <w14:ligatures w14:val="standardContextual"/>
        </w:rPr>
        <w:tab/>
      </w:r>
      <w:r w:rsidRPr="0076616B">
        <w:rPr>
          <w:noProof/>
          <w:lang w:val="en-US"/>
        </w:rPr>
        <w:t>UE-requested V2X policy provisioning procedure</w:t>
      </w:r>
      <w:r>
        <w:rPr>
          <w:noProof/>
        </w:rPr>
        <w:tab/>
      </w:r>
      <w:r>
        <w:rPr>
          <w:noProof/>
        </w:rPr>
        <w:fldChar w:fldCharType="begin" w:fldLock="1"/>
      </w:r>
      <w:r>
        <w:rPr>
          <w:noProof/>
        </w:rPr>
        <w:instrText xml:space="preserve"> PAGEREF _Toc193396092 \h </w:instrText>
      </w:r>
      <w:r>
        <w:rPr>
          <w:noProof/>
        </w:rPr>
      </w:r>
      <w:r>
        <w:rPr>
          <w:noProof/>
        </w:rPr>
        <w:fldChar w:fldCharType="separate"/>
      </w:r>
      <w:r>
        <w:rPr>
          <w:noProof/>
        </w:rPr>
        <w:t>18</w:t>
      </w:r>
      <w:r>
        <w:rPr>
          <w:noProof/>
        </w:rPr>
        <w:fldChar w:fldCharType="end"/>
      </w:r>
    </w:p>
    <w:p w14:paraId="692BE15C" w14:textId="5DAE6025"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rPr>
        <w:t>5.3.2.1</w:t>
      </w:r>
      <w:r>
        <w:rPr>
          <w:rFonts w:asciiTheme="minorHAnsi" w:hAnsiTheme="minorHAnsi" w:cstheme="minorBidi"/>
          <w:noProof/>
          <w:kern w:val="2"/>
          <w:sz w:val="24"/>
          <w:szCs w:val="24"/>
          <w:lang w:eastAsia="en-GB"/>
          <w14:ligatures w14:val="standardContextual"/>
        </w:rPr>
        <w:tab/>
      </w:r>
      <w:r w:rsidRPr="0076616B">
        <w:rPr>
          <w:noProof/>
          <w:lang w:val="en-US"/>
        </w:rPr>
        <w:t>General</w:t>
      </w:r>
      <w:r>
        <w:rPr>
          <w:noProof/>
        </w:rPr>
        <w:tab/>
      </w:r>
      <w:r>
        <w:rPr>
          <w:noProof/>
        </w:rPr>
        <w:fldChar w:fldCharType="begin" w:fldLock="1"/>
      </w:r>
      <w:r>
        <w:rPr>
          <w:noProof/>
        </w:rPr>
        <w:instrText xml:space="preserve"> PAGEREF _Toc193396093 \h </w:instrText>
      </w:r>
      <w:r>
        <w:rPr>
          <w:noProof/>
        </w:rPr>
      </w:r>
      <w:r>
        <w:rPr>
          <w:noProof/>
        </w:rPr>
        <w:fldChar w:fldCharType="separate"/>
      </w:r>
      <w:r>
        <w:rPr>
          <w:noProof/>
        </w:rPr>
        <w:t>18</w:t>
      </w:r>
      <w:r>
        <w:rPr>
          <w:noProof/>
        </w:rPr>
        <w:fldChar w:fldCharType="end"/>
      </w:r>
    </w:p>
    <w:p w14:paraId="537168CD" w14:textId="49EEF772"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rPr>
        <w:t>5.3.2.2</w:t>
      </w:r>
      <w:r>
        <w:rPr>
          <w:rFonts w:asciiTheme="minorHAnsi" w:hAnsiTheme="minorHAnsi" w:cstheme="minorBidi"/>
          <w:noProof/>
          <w:kern w:val="2"/>
          <w:sz w:val="24"/>
          <w:szCs w:val="24"/>
          <w:lang w:eastAsia="en-GB"/>
          <w14:ligatures w14:val="standardContextual"/>
        </w:rPr>
        <w:tab/>
      </w:r>
      <w:r w:rsidRPr="0076616B">
        <w:rPr>
          <w:noProof/>
          <w:lang w:val="en-US"/>
        </w:rPr>
        <w:t>UE-requested V2X policy provisioning procedure initiation</w:t>
      </w:r>
      <w:r>
        <w:rPr>
          <w:noProof/>
        </w:rPr>
        <w:tab/>
      </w:r>
      <w:r>
        <w:rPr>
          <w:noProof/>
        </w:rPr>
        <w:fldChar w:fldCharType="begin" w:fldLock="1"/>
      </w:r>
      <w:r>
        <w:rPr>
          <w:noProof/>
        </w:rPr>
        <w:instrText xml:space="preserve"> PAGEREF _Toc193396094 \h </w:instrText>
      </w:r>
      <w:r>
        <w:rPr>
          <w:noProof/>
        </w:rPr>
      </w:r>
      <w:r>
        <w:rPr>
          <w:noProof/>
        </w:rPr>
        <w:fldChar w:fldCharType="separate"/>
      </w:r>
      <w:r>
        <w:rPr>
          <w:noProof/>
        </w:rPr>
        <w:t>18</w:t>
      </w:r>
      <w:r>
        <w:rPr>
          <w:noProof/>
        </w:rPr>
        <w:fldChar w:fldCharType="end"/>
      </w:r>
    </w:p>
    <w:p w14:paraId="40CE6D45" w14:textId="269EDB17"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rPr>
        <w:t>5.3.2.3</w:t>
      </w:r>
      <w:r>
        <w:rPr>
          <w:rFonts w:asciiTheme="minorHAnsi" w:hAnsiTheme="minorHAnsi" w:cstheme="minorBidi"/>
          <w:noProof/>
          <w:kern w:val="2"/>
          <w:sz w:val="24"/>
          <w:szCs w:val="24"/>
          <w:lang w:eastAsia="en-GB"/>
          <w14:ligatures w14:val="standardContextual"/>
        </w:rPr>
        <w:tab/>
      </w:r>
      <w:r w:rsidRPr="0076616B">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_Toc193396095 \h </w:instrText>
      </w:r>
      <w:r>
        <w:rPr>
          <w:noProof/>
        </w:rPr>
      </w:r>
      <w:r>
        <w:rPr>
          <w:noProof/>
        </w:rPr>
        <w:fldChar w:fldCharType="separate"/>
      </w:r>
      <w:r>
        <w:rPr>
          <w:noProof/>
        </w:rPr>
        <w:t>19</w:t>
      </w:r>
      <w:r>
        <w:rPr>
          <w:noProof/>
        </w:rPr>
        <w:fldChar w:fldCharType="end"/>
      </w:r>
    </w:p>
    <w:p w14:paraId="4A42C004" w14:textId="4EBEE874"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rPr>
        <w:t>5.3.2.4</w:t>
      </w:r>
      <w:r>
        <w:rPr>
          <w:rFonts w:asciiTheme="minorHAnsi" w:hAnsiTheme="minorHAnsi" w:cstheme="minorBidi"/>
          <w:noProof/>
          <w:kern w:val="2"/>
          <w:sz w:val="24"/>
          <w:szCs w:val="24"/>
          <w:lang w:eastAsia="en-GB"/>
          <w14:ligatures w14:val="standardContextual"/>
        </w:rPr>
        <w:tab/>
      </w:r>
      <w:r w:rsidRPr="0076616B">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_Toc193396096 \h </w:instrText>
      </w:r>
      <w:r>
        <w:rPr>
          <w:noProof/>
        </w:rPr>
      </w:r>
      <w:r>
        <w:rPr>
          <w:noProof/>
        </w:rPr>
        <w:fldChar w:fldCharType="separate"/>
      </w:r>
      <w:r>
        <w:rPr>
          <w:noProof/>
        </w:rPr>
        <w:t>19</w:t>
      </w:r>
      <w:r>
        <w:rPr>
          <w:noProof/>
        </w:rPr>
        <w:fldChar w:fldCharType="end"/>
      </w:r>
    </w:p>
    <w:p w14:paraId="7DCD2C05" w14:textId="57F1A389" w:rsidR="006A60DC" w:rsidRDefault="006A60DC">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_Toc193396097 \h </w:instrText>
      </w:r>
      <w:r>
        <w:rPr>
          <w:noProof/>
        </w:rPr>
      </w:r>
      <w:r>
        <w:rPr>
          <w:noProof/>
        </w:rPr>
        <w:fldChar w:fldCharType="separate"/>
      </w:r>
      <w:r>
        <w:rPr>
          <w:noProof/>
        </w:rPr>
        <w:t>20</w:t>
      </w:r>
      <w:r>
        <w:rPr>
          <w:noProof/>
        </w:rPr>
        <w:fldChar w:fldCharType="end"/>
      </w:r>
    </w:p>
    <w:p w14:paraId="431EC276" w14:textId="06CCC45F" w:rsidR="006A60DC" w:rsidRDefault="006A60DC">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_Toc193396098 \h </w:instrText>
      </w:r>
      <w:r>
        <w:rPr>
          <w:noProof/>
        </w:rPr>
      </w:r>
      <w:r>
        <w:rPr>
          <w:noProof/>
        </w:rPr>
        <w:fldChar w:fldCharType="separate"/>
      </w:r>
      <w:r>
        <w:rPr>
          <w:noProof/>
        </w:rPr>
        <w:t>20</w:t>
      </w:r>
      <w:r>
        <w:rPr>
          <w:noProof/>
        </w:rPr>
        <w:fldChar w:fldCharType="end"/>
      </w:r>
    </w:p>
    <w:p w14:paraId="0E171272" w14:textId="5E0020CD" w:rsidR="006A60DC" w:rsidRDefault="006A60D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V2X communication</w:t>
      </w:r>
      <w:r>
        <w:rPr>
          <w:noProof/>
        </w:rPr>
        <w:tab/>
      </w:r>
      <w:r>
        <w:rPr>
          <w:noProof/>
        </w:rPr>
        <w:fldChar w:fldCharType="begin" w:fldLock="1"/>
      </w:r>
      <w:r>
        <w:rPr>
          <w:noProof/>
        </w:rPr>
        <w:instrText xml:space="preserve"> PAGEREF _Toc193396099 \h </w:instrText>
      </w:r>
      <w:r>
        <w:rPr>
          <w:noProof/>
        </w:rPr>
      </w:r>
      <w:r>
        <w:rPr>
          <w:noProof/>
        </w:rPr>
        <w:fldChar w:fldCharType="separate"/>
      </w:r>
      <w:r>
        <w:rPr>
          <w:noProof/>
        </w:rPr>
        <w:t>20</w:t>
      </w:r>
      <w:r>
        <w:rPr>
          <w:noProof/>
        </w:rPr>
        <w:fldChar w:fldCharType="end"/>
      </w:r>
    </w:p>
    <w:p w14:paraId="262B5045" w14:textId="2CE4AF0F" w:rsidR="006A60DC" w:rsidRDefault="006A60DC">
      <w:pPr>
        <w:pStyle w:val="TOC2"/>
        <w:rPr>
          <w:rFonts w:asciiTheme="minorHAnsi" w:hAnsiTheme="minorHAnsi" w:cstheme="minorBidi"/>
          <w:noProof/>
          <w:kern w:val="2"/>
          <w:sz w:val="24"/>
          <w:szCs w:val="24"/>
          <w:lang w:eastAsia="en-GB"/>
          <w14:ligatures w14:val="standardContextual"/>
        </w:rPr>
      </w:pPr>
      <w:r w:rsidRPr="0076616B">
        <w:rPr>
          <w:noProof/>
          <w:lang w:val="en-US"/>
        </w:rPr>
        <w:t>6.1</w:t>
      </w:r>
      <w:r>
        <w:rPr>
          <w:rFonts w:asciiTheme="minorHAnsi" w:hAnsiTheme="minorHAnsi" w:cstheme="minorBidi"/>
          <w:noProof/>
          <w:kern w:val="2"/>
          <w:sz w:val="24"/>
          <w:szCs w:val="24"/>
          <w:lang w:eastAsia="en-GB"/>
          <w14:ligatures w14:val="standardContextual"/>
        </w:rPr>
        <w:tab/>
      </w:r>
      <w:r w:rsidRPr="0076616B">
        <w:rPr>
          <w:noProof/>
          <w:lang w:val="en-US"/>
        </w:rPr>
        <w:t>V2X communication over PC5</w:t>
      </w:r>
      <w:r>
        <w:rPr>
          <w:noProof/>
        </w:rPr>
        <w:tab/>
      </w:r>
      <w:r>
        <w:rPr>
          <w:noProof/>
        </w:rPr>
        <w:fldChar w:fldCharType="begin" w:fldLock="1"/>
      </w:r>
      <w:r>
        <w:rPr>
          <w:noProof/>
        </w:rPr>
        <w:instrText xml:space="preserve"> PAGEREF _Toc193396100 \h </w:instrText>
      </w:r>
      <w:r>
        <w:rPr>
          <w:noProof/>
        </w:rPr>
      </w:r>
      <w:r>
        <w:rPr>
          <w:noProof/>
        </w:rPr>
        <w:fldChar w:fldCharType="separate"/>
      </w:r>
      <w:r>
        <w:rPr>
          <w:noProof/>
        </w:rPr>
        <w:t>20</w:t>
      </w:r>
      <w:r>
        <w:rPr>
          <w:noProof/>
        </w:rPr>
        <w:fldChar w:fldCharType="end"/>
      </w:r>
    </w:p>
    <w:p w14:paraId="66B32B06" w14:textId="6C59D6B9"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6.1.1</w:t>
      </w:r>
      <w:r>
        <w:rPr>
          <w:rFonts w:asciiTheme="minorHAnsi" w:hAnsiTheme="minorHAnsi" w:cstheme="minorBidi"/>
          <w:noProof/>
          <w:kern w:val="2"/>
          <w:sz w:val="24"/>
          <w:szCs w:val="24"/>
          <w:lang w:eastAsia="en-GB"/>
          <w14:ligatures w14:val="standardContextual"/>
        </w:rPr>
        <w:tab/>
      </w:r>
      <w:r w:rsidRPr="0076616B">
        <w:rPr>
          <w:noProof/>
          <w:lang w:val="en-US"/>
        </w:rPr>
        <w:t>General</w:t>
      </w:r>
      <w:r>
        <w:rPr>
          <w:noProof/>
        </w:rPr>
        <w:tab/>
      </w:r>
      <w:r>
        <w:rPr>
          <w:noProof/>
        </w:rPr>
        <w:fldChar w:fldCharType="begin" w:fldLock="1"/>
      </w:r>
      <w:r>
        <w:rPr>
          <w:noProof/>
        </w:rPr>
        <w:instrText xml:space="preserve"> PAGEREF _Toc193396101 \h </w:instrText>
      </w:r>
      <w:r>
        <w:rPr>
          <w:noProof/>
        </w:rPr>
      </w:r>
      <w:r>
        <w:rPr>
          <w:noProof/>
        </w:rPr>
        <w:fldChar w:fldCharType="separate"/>
      </w:r>
      <w:r>
        <w:rPr>
          <w:noProof/>
        </w:rPr>
        <w:t>20</w:t>
      </w:r>
      <w:r>
        <w:rPr>
          <w:noProof/>
        </w:rPr>
        <w:fldChar w:fldCharType="end"/>
      </w:r>
    </w:p>
    <w:p w14:paraId="02867BB8" w14:textId="10559F03" w:rsidR="006A60DC" w:rsidRDefault="006A60DC">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_Toc193396102 \h </w:instrText>
      </w:r>
      <w:r>
        <w:rPr>
          <w:noProof/>
        </w:rPr>
      </w:r>
      <w:r>
        <w:rPr>
          <w:noProof/>
        </w:rPr>
        <w:fldChar w:fldCharType="separate"/>
      </w:r>
      <w:r>
        <w:rPr>
          <w:noProof/>
        </w:rPr>
        <w:t>20</w:t>
      </w:r>
      <w:r>
        <w:rPr>
          <w:noProof/>
        </w:rPr>
        <w:fldChar w:fldCharType="end"/>
      </w:r>
    </w:p>
    <w:p w14:paraId="7C4502F4" w14:textId="635D3232" w:rsidR="006A60DC" w:rsidRDefault="006A60DC">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_Toc193396103 \h </w:instrText>
      </w:r>
      <w:r>
        <w:rPr>
          <w:noProof/>
        </w:rPr>
      </w:r>
      <w:r>
        <w:rPr>
          <w:noProof/>
        </w:rPr>
        <w:fldChar w:fldCharType="separate"/>
      </w:r>
      <w:r>
        <w:rPr>
          <w:noProof/>
        </w:rPr>
        <w:t>20</w:t>
      </w:r>
      <w:r>
        <w:rPr>
          <w:noProof/>
        </w:rPr>
        <w:fldChar w:fldCharType="end"/>
      </w:r>
    </w:p>
    <w:p w14:paraId="7E8F44EC" w14:textId="1F3F82F9" w:rsidR="006A60DC" w:rsidRDefault="006A60DC">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_Toc193396104 \h </w:instrText>
      </w:r>
      <w:r>
        <w:rPr>
          <w:noProof/>
        </w:rPr>
      </w:r>
      <w:r>
        <w:rPr>
          <w:noProof/>
        </w:rPr>
        <w:fldChar w:fldCharType="separate"/>
      </w:r>
      <w:r>
        <w:rPr>
          <w:noProof/>
        </w:rPr>
        <w:t>21</w:t>
      </w:r>
      <w:r>
        <w:rPr>
          <w:noProof/>
        </w:rPr>
        <w:fldChar w:fldCharType="end"/>
      </w:r>
    </w:p>
    <w:p w14:paraId="5954136F" w14:textId="013AEAF9" w:rsidR="006A60DC" w:rsidRDefault="006A60DC">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_Toc193396105 \h </w:instrText>
      </w:r>
      <w:r>
        <w:rPr>
          <w:noProof/>
        </w:rPr>
      </w:r>
      <w:r>
        <w:rPr>
          <w:noProof/>
        </w:rPr>
        <w:fldChar w:fldCharType="separate"/>
      </w:r>
      <w:r>
        <w:rPr>
          <w:noProof/>
        </w:rPr>
        <w:t>21</w:t>
      </w:r>
      <w:r>
        <w:rPr>
          <w:noProof/>
        </w:rPr>
        <w:fldChar w:fldCharType="end"/>
      </w:r>
    </w:p>
    <w:p w14:paraId="097A735A" w14:textId="635B4321" w:rsidR="006A60DC" w:rsidRDefault="006A60DC">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_Toc193396106 \h </w:instrText>
      </w:r>
      <w:r>
        <w:rPr>
          <w:noProof/>
        </w:rPr>
      </w:r>
      <w:r>
        <w:rPr>
          <w:noProof/>
        </w:rPr>
        <w:fldChar w:fldCharType="separate"/>
      </w:r>
      <w:r>
        <w:rPr>
          <w:noProof/>
        </w:rPr>
        <w:t>21</w:t>
      </w:r>
      <w:r>
        <w:rPr>
          <w:noProof/>
        </w:rPr>
        <w:fldChar w:fldCharType="end"/>
      </w:r>
    </w:p>
    <w:p w14:paraId="39A7F7FF" w14:textId="4BFC0794" w:rsidR="006A60DC" w:rsidRDefault="006A60DC">
      <w:pPr>
        <w:pStyle w:val="TOC5"/>
        <w:rPr>
          <w:rFonts w:asciiTheme="minorHAnsi" w:hAnsiTheme="minorHAnsi" w:cstheme="minorBidi"/>
          <w:noProof/>
          <w:kern w:val="2"/>
          <w:sz w:val="24"/>
          <w:szCs w:val="24"/>
          <w:lang w:eastAsia="en-GB"/>
          <w14:ligatures w14:val="standardContextual"/>
        </w:rPr>
      </w:pPr>
      <w:r>
        <w:rPr>
          <w:noProof/>
        </w:rPr>
        <w:t>6.1.2.2.3</w:t>
      </w:r>
      <w:r>
        <w:rPr>
          <w:rFonts w:asciiTheme="minorHAnsi" w:hAnsiTheme="minorHAnsi" w:cstheme="minorBidi"/>
          <w:noProof/>
          <w:kern w:val="2"/>
          <w:sz w:val="24"/>
          <w:szCs w:val="24"/>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_Toc193396107 \h </w:instrText>
      </w:r>
      <w:r>
        <w:rPr>
          <w:noProof/>
        </w:rPr>
      </w:r>
      <w:r>
        <w:rPr>
          <w:noProof/>
        </w:rPr>
        <w:fldChar w:fldCharType="separate"/>
      </w:r>
      <w:r>
        <w:rPr>
          <w:noProof/>
        </w:rPr>
        <w:t>24</w:t>
      </w:r>
      <w:r>
        <w:rPr>
          <w:noProof/>
        </w:rPr>
        <w:fldChar w:fldCharType="end"/>
      </w:r>
    </w:p>
    <w:p w14:paraId="7BE1C33B" w14:textId="7AA17BA9" w:rsidR="006A60DC" w:rsidRDefault="006A60DC">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_Toc193396108 \h </w:instrText>
      </w:r>
      <w:r>
        <w:rPr>
          <w:noProof/>
        </w:rPr>
      </w:r>
      <w:r>
        <w:rPr>
          <w:noProof/>
        </w:rPr>
        <w:fldChar w:fldCharType="separate"/>
      </w:r>
      <w:r>
        <w:rPr>
          <w:noProof/>
        </w:rPr>
        <w:t>25</w:t>
      </w:r>
      <w:r>
        <w:rPr>
          <w:noProof/>
        </w:rPr>
        <w:fldChar w:fldCharType="end"/>
      </w:r>
    </w:p>
    <w:p w14:paraId="1F0BA738" w14:textId="237CEB2B" w:rsidR="006A60DC" w:rsidRDefault="006A60DC">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_Toc193396109 \h </w:instrText>
      </w:r>
      <w:r>
        <w:rPr>
          <w:noProof/>
        </w:rPr>
      </w:r>
      <w:r>
        <w:rPr>
          <w:noProof/>
        </w:rPr>
        <w:fldChar w:fldCharType="separate"/>
      </w:r>
      <w:r>
        <w:rPr>
          <w:noProof/>
        </w:rPr>
        <w:t>26</w:t>
      </w:r>
      <w:r>
        <w:rPr>
          <w:noProof/>
        </w:rPr>
        <w:fldChar w:fldCharType="end"/>
      </w:r>
    </w:p>
    <w:p w14:paraId="1D1AE1B1" w14:textId="218BD563" w:rsidR="006A60DC" w:rsidRDefault="006A60DC">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_Toc193396110 \h </w:instrText>
      </w:r>
      <w:r>
        <w:rPr>
          <w:noProof/>
        </w:rPr>
      </w:r>
      <w:r>
        <w:rPr>
          <w:noProof/>
        </w:rPr>
        <w:fldChar w:fldCharType="separate"/>
      </w:r>
      <w:r>
        <w:rPr>
          <w:noProof/>
        </w:rPr>
        <w:t>27</w:t>
      </w:r>
      <w:r>
        <w:rPr>
          <w:noProof/>
        </w:rPr>
        <w:fldChar w:fldCharType="end"/>
      </w:r>
    </w:p>
    <w:p w14:paraId="2B510EAE" w14:textId="23F4B2F0" w:rsidR="006A60DC" w:rsidRDefault="006A60DC">
      <w:pPr>
        <w:pStyle w:val="TOC6"/>
        <w:rPr>
          <w:rFonts w:asciiTheme="minorHAnsi" w:hAnsiTheme="minorHAnsi" w:cstheme="minorBidi"/>
          <w:noProof/>
          <w:kern w:val="2"/>
          <w:sz w:val="24"/>
          <w:szCs w:val="24"/>
          <w:lang w:eastAsia="en-GB"/>
          <w14:ligatures w14:val="standardContextual"/>
        </w:rPr>
      </w:pPr>
      <w:r>
        <w:rPr>
          <w:noProof/>
          <w:lang w:eastAsia="zh-CN"/>
        </w:rPr>
        <w:t>6.1.2.2.6.1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_Toc193396111 \h </w:instrText>
      </w:r>
      <w:r>
        <w:rPr>
          <w:noProof/>
        </w:rPr>
      </w:r>
      <w:r>
        <w:rPr>
          <w:noProof/>
        </w:rPr>
        <w:fldChar w:fldCharType="separate"/>
      </w:r>
      <w:r>
        <w:rPr>
          <w:noProof/>
        </w:rPr>
        <w:t>27</w:t>
      </w:r>
      <w:r>
        <w:rPr>
          <w:noProof/>
        </w:rPr>
        <w:fldChar w:fldCharType="end"/>
      </w:r>
    </w:p>
    <w:p w14:paraId="5FACF8B5" w14:textId="645F1AF2" w:rsidR="006A60DC" w:rsidRDefault="006A60DC">
      <w:pPr>
        <w:pStyle w:val="TOC6"/>
        <w:rPr>
          <w:rFonts w:asciiTheme="minorHAnsi" w:hAnsiTheme="minorHAnsi" w:cstheme="minorBidi"/>
          <w:noProof/>
          <w:kern w:val="2"/>
          <w:sz w:val="24"/>
          <w:szCs w:val="24"/>
          <w:lang w:eastAsia="en-GB"/>
          <w14:ligatures w14:val="standardContextual"/>
        </w:rPr>
      </w:pPr>
      <w:r>
        <w:rPr>
          <w:noProof/>
          <w:lang w:eastAsia="zh-CN"/>
        </w:rPr>
        <w:t>6.1.2.2.6.2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_Toc193396112 \h </w:instrText>
      </w:r>
      <w:r>
        <w:rPr>
          <w:noProof/>
        </w:rPr>
      </w:r>
      <w:r>
        <w:rPr>
          <w:noProof/>
        </w:rPr>
        <w:fldChar w:fldCharType="separate"/>
      </w:r>
      <w:r>
        <w:rPr>
          <w:noProof/>
        </w:rPr>
        <w:t>27</w:t>
      </w:r>
      <w:r>
        <w:rPr>
          <w:noProof/>
        </w:rPr>
        <w:fldChar w:fldCharType="end"/>
      </w:r>
    </w:p>
    <w:p w14:paraId="09CE2D3F" w14:textId="102AA858" w:rsidR="006A60DC" w:rsidRDefault="006A60DC">
      <w:pPr>
        <w:pStyle w:val="TOC4"/>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rFonts w:asciiTheme="minorHAnsi" w:hAnsiTheme="minorHAnsi" w:cstheme="minorBidi"/>
          <w:noProof/>
          <w:kern w:val="2"/>
          <w:sz w:val="24"/>
          <w:szCs w:val="24"/>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_Toc193396113 \h </w:instrText>
      </w:r>
      <w:r>
        <w:rPr>
          <w:noProof/>
        </w:rPr>
      </w:r>
      <w:r>
        <w:rPr>
          <w:noProof/>
        </w:rPr>
        <w:fldChar w:fldCharType="separate"/>
      </w:r>
      <w:r>
        <w:rPr>
          <w:noProof/>
        </w:rPr>
        <w:t>28</w:t>
      </w:r>
      <w:r>
        <w:rPr>
          <w:noProof/>
        </w:rPr>
        <w:fldChar w:fldCharType="end"/>
      </w:r>
    </w:p>
    <w:p w14:paraId="45AA762B" w14:textId="301FA5F4" w:rsidR="006A60DC" w:rsidRDefault="006A60DC">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_Toc193396114 \h </w:instrText>
      </w:r>
      <w:r>
        <w:rPr>
          <w:noProof/>
        </w:rPr>
      </w:r>
      <w:r>
        <w:rPr>
          <w:noProof/>
        </w:rPr>
        <w:fldChar w:fldCharType="separate"/>
      </w:r>
      <w:r>
        <w:rPr>
          <w:noProof/>
        </w:rPr>
        <w:t>28</w:t>
      </w:r>
      <w:r>
        <w:rPr>
          <w:noProof/>
        </w:rPr>
        <w:fldChar w:fldCharType="end"/>
      </w:r>
    </w:p>
    <w:p w14:paraId="378436E0" w14:textId="73CCDF34" w:rsidR="006A60DC" w:rsidRDefault="006A60DC">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_Toc193396115 \h </w:instrText>
      </w:r>
      <w:r>
        <w:rPr>
          <w:noProof/>
        </w:rPr>
      </w:r>
      <w:r>
        <w:rPr>
          <w:noProof/>
        </w:rPr>
        <w:fldChar w:fldCharType="separate"/>
      </w:r>
      <w:r>
        <w:rPr>
          <w:noProof/>
        </w:rPr>
        <w:t>28</w:t>
      </w:r>
      <w:r>
        <w:rPr>
          <w:noProof/>
        </w:rPr>
        <w:fldChar w:fldCharType="end"/>
      </w:r>
    </w:p>
    <w:p w14:paraId="6639EE63" w14:textId="4993D75D" w:rsidR="006A60DC" w:rsidRDefault="006A60DC">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_Toc193396116 \h </w:instrText>
      </w:r>
      <w:r>
        <w:rPr>
          <w:noProof/>
        </w:rPr>
      </w:r>
      <w:r>
        <w:rPr>
          <w:noProof/>
        </w:rPr>
        <w:fldChar w:fldCharType="separate"/>
      </w:r>
      <w:r>
        <w:rPr>
          <w:noProof/>
        </w:rPr>
        <w:t>29</w:t>
      </w:r>
      <w:r>
        <w:rPr>
          <w:noProof/>
        </w:rPr>
        <w:fldChar w:fldCharType="end"/>
      </w:r>
    </w:p>
    <w:p w14:paraId="577B42F3" w14:textId="5A8F4A61" w:rsidR="006A60DC" w:rsidRDefault="006A60DC">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.4</w:t>
      </w:r>
      <w:r>
        <w:rPr>
          <w:rFonts w:asciiTheme="minorHAnsi" w:hAnsiTheme="minorHAnsi" w:cstheme="minorBidi"/>
          <w:noProof/>
          <w:kern w:val="2"/>
          <w:sz w:val="24"/>
          <w:szCs w:val="24"/>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_Toc193396117 \h </w:instrText>
      </w:r>
      <w:r>
        <w:rPr>
          <w:noProof/>
        </w:rPr>
      </w:r>
      <w:r>
        <w:rPr>
          <w:noProof/>
        </w:rPr>
        <w:fldChar w:fldCharType="separate"/>
      </w:r>
      <w:r>
        <w:rPr>
          <w:noProof/>
        </w:rPr>
        <w:t>30</w:t>
      </w:r>
      <w:r>
        <w:rPr>
          <w:noProof/>
        </w:rPr>
        <w:fldChar w:fldCharType="end"/>
      </w:r>
    </w:p>
    <w:p w14:paraId="2EC44F34" w14:textId="569A33EA" w:rsidR="006A60DC" w:rsidRDefault="006A60DC">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_Toc193396118 \h </w:instrText>
      </w:r>
      <w:r>
        <w:rPr>
          <w:noProof/>
        </w:rPr>
      </w:r>
      <w:r>
        <w:rPr>
          <w:noProof/>
        </w:rPr>
        <w:fldChar w:fldCharType="separate"/>
      </w:r>
      <w:r>
        <w:rPr>
          <w:noProof/>
        </w:rPr>
        <w:t>30</w:t>
      </w:r>
      <w:r>
        <w:rPr>
          <w:noProof/>
        </w:rPr>
        <w:fldChar w:fldCharType="end"/>
      </w:r>
    </w:p>
    <w:p w14:paraId="3C1F3916" w14:textId="413FB7DA" w:rsidR="006A60DC" w:rsidRDefault="006A60DC">
      <w:pPr>
        <w:pStyle w:val="TOC5"/>
        <w:rPr>
          <w:rFonts w:asciiTheme="minorHAnsi" w:hAnsiTheme="minorHAnsi" w:cstheme="minorBidi"/>
          <w:noProof/>
          <w:kern w:val="2"/>
          <w:sz w:val="24"/>
          <w:szCs w:val="24"/>
          <w:lang w:eastAsia="en-GB"/>
          <w14:ligatures w14:val="standardContextual"/>
        </w:rPr>
      </w:pPr>
      <w:r>
        <w:rPr>
          <w:noProof/>
        </w:rPr>
        <w:t>6.1.2.3.6</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_Toc193396119 \h </w:instrText>
      </w:r>
      <w:r>
        <w:rPr>
          <w:noProof/>
        </w:rPr>
      </w:r>
      <w:r>
        <w:rPr>
          <w:noProof/>
        </w:rPr>
        <w:fldChar w:fldCharType="separate"/>
      </w:r>
      <w:r>
        <w:rPr>
          <w:noProof/>
        </w:rPr>
        <w:t>31</w:t>
      </w:r>
      <w:r>
        <w:rPr>
          <w:noProof/>
        </w:rPr>
        <w:fldChar w:fldCharType="end"/>
      </w:r>
    </w:p>
    <w:p w14:paraId="14DDC781" w14:textId="6FCD9ABE" w:rsidR="006A60DC" w:rsidRDefault="006A60DC">
      <w:pPr>
        <w:pStyle w:val="TOC4"/>
        <w:rPr>
          <w:rFonts w:asciiTheme="minorHAnsi" w:hAnsiTheme="minorHAnsi" w:cstheme="minorBidi"/>
          <w:noProof/>
          <w:kern w:val="2"/>
          <w:sz w:val="24"/>
          <w:szCs w:val="24"/>
          <w:lang w:eastAsia="en-GB"/>
          <w14:ligatures w14:val="standardContextual"/>
        </w:rPr>
      </w:pPr>
      <w:r>
        <w:rPr>
          <w:noProof/>
        </w:rPr>
        <w:t>6.1.2.4</w:t>
      </w:r>
      <w:r>
        <w:rPr>
          <w:rFonts w:asciiTheme="minorHAnsi" w:hAnsiTheme="minorHAnsi" w:cstheme="minorBidi"/>
          <w:noProof/>
          <w:kern w:val="2"/>
          <w:sz w:val="24"/>
          <w:szCs w:val="24"/>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_Toc193396120 \h </w:instrText>
      </w:r>
      <w:r>
        <w:rPr>
          <w:noProof/>
        </w:rPr>
      </w:r>
      <w:r>
        <w:rPr>
          <w:noProof/>
        </w:rPr>
        <w:fldChar w:fldCharType="separate"/>
      </w:r>
      <w:r>
        <w:rPr>
          <w:noProof/>
        </w:rPr>
        <w:t>31</w:t>
      </w:r>
      <w:r>
        <w:rPr>
          <w:noProof/>
        </w:rPr>
        <w:fldChar w:fldCharType="end"/>
      </w:r>
    </w:p>
    <w:p w14:paraId="1B3B506B" w14:textId="21F3EB6B" w:rsidR="006A60DC" w:rsidRDefault="006A60DC">
      <w:pPr>
        <w:pStyle w:val="TOC5"/>
        <w:rPr>
          <w:rFonts w:asciiTheme="minorHAnsi" w:hAnsiTheme="minorHAnsi" w:cstheme="minorBidi"/>
          <w:noProof/>
          <w:kern w:val="2"/>
          <w:sz w:val="24"/>
          <w:szCs w:val="24"/>
          <w:lang w:eastAsia="en-GB"/>
          <w14:ligatures w14:val="standardContextual"/>
        </w:rPr>
      </w:pPr>
      <w:r>
        <w:rPr>
          <w:noProof/>
        </w:rPr>
        <w:t>6.1.2.4.1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_Toc193396121 \h </w:instrText>
      </w:r>
      <w:r>
        <w:rPr>
          <w:noProof/>
        </w:rPr>
      </w:r>
      <w:r>
        <w:rPr>
          <w:noProof/>
        </w:rPr>
        <w:fldChar w:fldCharType="separate"/>
      </w:r>
      <w:r>
        <w:rPr>
          <w:noProof/>
        </w:rPr>
        <w:t>31</w:t>
      </w:r>
      <w:r>
        <w:rPr>
          <w:noProof/>
        </w:rPr>
        <w:fldChar w:fldCharType="end"/>
      </w:r>
    </w:p>
    <w:p w14:paraId="4D88E752" w14:textId="1D2C89CD" w:rsidR="006A60DC" w:rsidRDefault="006A60DC">
      <w:pPr>
        <w:pStyle w:val="TOC5"/>
        <w:rPr>
          <w:rFonts w:asciiTheme="minorHAnsi" w:hAnsiTheme="minorHAnsi" w:cstheme="minorBidi"/>
          <w:noProof/>
          <w:kern w:val="2"/>
          <w:sz w:val="24"/>
          <w:szCs w:val="24"/>
          <w:lang w:eastAsia="en-GB"/>
          <w14:ligatures w14:val="standardContextual"/>
        </w:rPr>
      </w:pPr>
      <w:r>
        <w:rPr>
          <w:noProof/>
        </w:rPr>
        <w:t>6.1.2.4.2</w:t>
      </w:r>
      <w:r>
        <w:rPr>
          <w:rFonts w:asciiTheme="minorHAnsi" w:hAnsiTheme="minorHAnsi" w:cstheme="minorBidi"/>
          <w:noProof/>
          <w:kern w:val="2"/>
          <w:sz w:val="24"/>
          <w:szCs w:val="24"/>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_Toc193396122 \h </w:instrText>
      </w:r>
      <w:r>
        <w:rPr>
          <w:noProof/>
        </w:rPr>
      </w:r>
      <w:r>
        <w:rPr>
          <w:noProof/>
        </w:rPr>
        <w:fldChar w:fldCharType="separate"/>
      </w:r>
      <w:r>
        <w:rPr>
          <w:noProof/>
        </w:rPr>
        <w:t>31</w:t>
      </w:r>
      <w:r>
        <w:rPr>
          <w:noProof/>
        </w:rPr>
        <w:fldChar w:fldCharType="end"/>
      </w:r>
    </w:p>
    <w:p w14:paraId="181F1573" w14:textId="5C8BF8C6" w:rsidR="006A60DC" w:rsidRDefault="006A60DC">
      <w:pPr>
        <w:pStyle w:val="TOC5"/>
        <w:rPr>
          <w:rFonts w:asciiTheme="minorHAnsi" w:hAnsiTheme="minorHAnsi" w:cstheme="minorBidi"/>
          <w:noProof/>
          <w:kern w:val="2"/>
          <w:sz w:val="24"/>
          <w:szCs w:val="24"/>
          <w:lang w:eastAsia="en-GB"/>
          <w14:ligatures w14:val="standardContextual"/>
        </w:rPr>
      </w:pPr>
      <w:r>
        <w:rPr>
          <w:noProof/>
        </w:rPr>
        <w:t>6.1.2.4.3</w:t>
      </w:r>
      <w:r>
        <w:rPr>
          <w:rFonts w:asciiTheme="minorHAnsi" w:hAnsiTheme="minorHAnsi" w:cstheme="minorBidi"/>
          <w:noProof/>
          <w:kern w:val="2"/>
          <w:sz w:val="24"/>
          <w:szCs w:val="24"/>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_Toc193396123 \h </w:instrText>
      </w:r>
      <w:r>
        <w:rPr>
          <w:noProof/>
        </w:rPr>
      </w:r>
      <w:r>
        <w:rPr>
          <w:noProof/>
        </w:rPr>
        <w:fldChar w:fldCharType="separate"/>
      </w:r>
      <w:r>
        <w:rPr>
          <w:noProof/>
        </w:rPr>
        <w:t>32</w:t>
      </w:r>
      <w:r>
        <w:rPr>
          <w:noProof/>
        </w:rPr>
        <w:fldChar w:fldCharType="end"/>
      </w:r>
    </w:p>
    <w:p w14:paraId="7B869C63" w14:textId="67427710" w:rsidR="006A60DC" w:rsidRDefault="006A60DC">
      <w:pPr>
        <w:pStyle w:val="TOC5"/>
        <w:rPr>
          <w:rFonts w:asciiTheme="minorHAnsi" w:hAnsiTheme="minorHAnsi" w:cstheme="minorBidi"/>
          <w:noProof/>
          <w:kern w:val="2"/>
          <w:sz w:val="24"/>
          <w:szCs w:val="24"/>
          <w:lang w:eastAsia="en-GB"/>
          <w14:ligatures w14:val="standardContextual"/>
        </w:rPr>
      </w:pPr>
      <w:r>
        <w:rPr>
          <w:noProof/>
        </w:rPr>
        <w:t>6.1.2.4.4</w:t>
      </w:r>
      <w:r>
        <w:rPr>
          <w:rFonts w:asciiTheme="minorHAnsi" w:hAnsiTheme="minorHAnsi" w:cstheme="minorBidi"/>
          <w:noProof/>
          <w:kern w:val="2"/>
          <w:sz w:val="24"/>
          <w:szCs w:val="24"/>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_Toc193396124 \h </w:instrText>
      </w:r>
      <w:r>
        <w:rPr>
          <w:noProof/>
        </w:rPr>
      </w:r>
      <w:r>
        <w:rPr>
          <w:noProof/>
        </w:rPr>
        <w:fldChar w:fldCharType="separate"/>
      </w:r>
      <w:r>
        <w:rPr>
          <w:noProof/>
        </w:rPr>
        <w:t>32</w:t>
      </w:r>
      <w:r>
        <w:rPr>
          <w:noProof/>
        </w:rPr>
        <w:fldChar w:fldCharType="end"/>
      </w:r>
    </w:p>
    <w:p w14:paraId="762A8A55" w14:textId="3EB8F8B9" w:rsidR="006A60DC" w:rsidRDefault="006A60DC">
      <w:pPr>
        <w:pStyle w:val="TOC5"/>
        <w:rPr>
          <w:rFonts w:asciiTheme="minorHAnsi" w:hAnsiTheme="minorHAnsi" w:cstheme="minorBidi"/>
          <w:noProof/>
          <w:kern w:val="2"/>
          <w:sz w:val="24"/>
          <w:szCs w:val="24"/>
          <w:lang w:eastAsia="en-GB"/>
          <w14:ligatures w14:val="standardContextual"/>
        </w:rPr>
      </w:pPr>
      <w:r>
        <w:rPr>
          <w:noProof/>
        </w:rPr>
        <w:t>6.1.2.4.5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_Toc193396125 \h </w:instrText>
      </w:r>
      <w:r>
        <w:rPr>
          <w:noProof/>
        </w:rPr>
      </w:r>
      <w:r>
        <w:rPr>
          <w:noProof/>
        </w:rPr>
        <w:fldChar w:fldCharType="separate"/>
      </w:r>
      <w:r>
        <w:rPr>
          <w:noProof/>
        </w:rPr>
        <w:t>33</w:t>
      </w:r>
      <w:r>
        <w:rPr>
          <w:noProof/>
        </w:rPr>
        <w:fldChar w:fldCharType="end"/>
      </w:r>
    </w:p>
    <w:p w14:paraId="5909CF32" w14:textId="79962AD6" w:rsidR="006A60DC" w:rsidRDefault="006A60DC">
      <w:pPr>
        <w:pStyle w:val="TOC6"/>
        <w:rPr>
          <w:rFonts w:asciiTheme="minorHAnsi" w:hAnsiTheme="minorHAnsi" w:cstheme="minorBidi"/>
          <w:noProof/>
          <w:kern w:val="2"/>
          <w:sz w:val="24"/>
          <w:szCs w:val="24"/>
          <w:lang w:eastAsia="en-GB"/>
          <w14:ligatures w14:val="standardContextual"/>
        </w:rPr>
      </w:pPr>
      <w:r>
        <w:rPr>
          <w:noProof/>
        </w:rPr>
        <w:t>6.1.2.4.5.1</w:t>
      </w:r>
      <w:r>
        <w:rPr>
          <w:rFonts w:asciiTheme="minorHAnsi" w:hAnsiTheme="minorHAnsi" w:cstheme="minorBidi"/>
          <w:noProof/>
          <w:kern w:val="2"/>
          <w:sz w:val="24"/>
          <w:szCs w:val="24"/>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_Toc193396126 \h </w:instrText>
      </w:r>
      <w:r>
        <w:rPr>
          <w:noProof/>
        </w:rPr>
      </w:r>
      <w:r>
        <w:rPr>
          <w:noProof/>
        </w:rPr>
        <w:fldChar w:fldCharType="separate"/>
      </w:r>
      <w:r>
        <w:rPr>
          <w:noProof/>
        </w:rPr>
        <w:t>33</w:t>
      </w:r>
      <w:r>
        <w:rPr>
          <w:noProof/>
        </w:rPr>
        <w:fldChar w:fldCharType="end"/>
      </w:r>
    </w:p>
    <w:p w14:paraId="685E95CA" w14:textId="0A13F672" w:rsidR="006A60DC" w:rsidRDefault="006A60DC">
      <w:pPr>
        <w:pStyle w:val="TOC4"/>
        <w:rPr>
          <w:rFonts w:asciiTheme="minorHAnsi" w:hAnsiTheme="minorHAnsi" w:cstheme="minorBidi"/>
          <w:noProof/>
          <w:kern w:val="2"/>
          <w:sz w:val="24"/>
          <w:szCs w:val="24"/>
          <w:lang w:eastAsia="en-GB"/>
          <w14:ligatures w14:val="standardContextual"/>
        </w:rPr>
      </w:pPr>
      <w:r>
        <w:rPr>
          <w:noProof/>
        </w:rPr>
        <w:t>6.1.2.5</w:t>
      </w:r>
      <w:r>
        <w:rPr>
          <w:rFonts w:asciiTheme="minorHAnsi" w:hAnsiTheme="minorHAnsi" w:cstheme="minorBidi"/>
          <w:noProof/>
          <w:kern w:val="2"/>
          <w:sz w:val="24"/>
          <w:szCs w:val="24"/>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_Toc193396127 \h </w:instrText>
      </w:r>
      <w:r>
        <w:rPr>
          <w:noProof/>
        </w:rPr>
      </w:r>
      <w:r>
        <w:rPr>
          <w:noProof/>
        </w:rPr>
        <w:fldChar w:fldCharType="separate"/>
      </w:r>
      <w:r>
        <w:rPr>
          <w:noProof/>
        </w:rPr>
        <w:t>33</w:t>
      </w:r>
      <w:r>
        <w:rPr>
          <w:noProof/>
        </w:rPr>
        <w:fldChar w:fldCharType="end"/>
      </w:r>
    </w:p>
    <w:p w14:paraId="0FA5646A" w14:textId="62F55E4A" w:rsidR="006A60DC" w:rsidRDefault="006A60DC">
      <w:pPr>
        <w:pStyle w:val="TOC5"/>
        <w:rPr>
          <w:rFonts w:asciiTheme="minorHAnsi" w:hAnsiTheme="minorHAnsi" w:cstheme="minorBidi"/>
          <w:noProof/>
          <w:kern w:val="2"/>
          <w:sz w:val="24"/>
          <w:szCs w:val="24"/>
          <w:lang w:eastAsia="en-GB"/>
          <w14:ligatures w14:val="standardContextual"/>
        </w:rPr>
      </w:pPr>
      <w:r>
        <w:rPr>
          <w:noProof/>
        </w:rPr>
        <w:t>6.1.2.5.1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_Toc193396128 \h </w:instrText>
      </w:r>
      <w:r>
        <w:rPr>
          <w:noProof/>
        </w:rPr>
      </w:r>
      <w:r>
        <w:rPr>
          <w:noProof/>
        </w:rPr>
        <w:fldChar w:fldCharType="separate"/>
      </w:r>
      <w:r>
        <w:rPr>
          <w:noProof/>
        </w:rPr>
        <w:t>33</w:t>
      </w:r>
      <w:r>
        <w:rPr>
          <w:noProof/>
        </w:rPr>
        <w:fldChar w:fldCharType="end"/>
      </w:r>
    </w:p>
    <w:p w14:paraId="5709FDEA" w14:textId="5C563231" w:rsidR="006A60DC" w:rsidRDefault="006A60DC">
      <w:pPr>
        <w:pStyle w:val="TOC5"/>
        <w:rPr>
          <w:rFonts w:asciiTheme="minorHAnsi" w:hAnsiTheme="minorHAnsi" w:cstheme="minorBidi"/>
          <w:noProof/>
          <w:kern w:val="2"/>
          <w:sz w:val="24"/>
          <w:szCs w:val="24"/>
          <w:lang w:eastAsia="en-GB"/>
          <w14:ligatures w14:val="standardContextual"/>
        </w:rPr>
      </w:pPr>
      <w:r>
        <w:rPr>
          <w:noProof/>
        </w:rPr>
        <w:t>6.1.2.5.2</w:t>
      </w:r>
      <w:r>
        <w:rPr>
          <w:rFonts w:asciiTheme="minorHAnsi" w:hAnsiTheme="minorHAnsi" w:cstheme="minorBidi"/>
          <w:noProof/>
          <w:kern w:val="2"/>
          <w:sz w:val="24"/>
          <w:szCs w:val="24"/>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_Toc193396129 \h </w:instrText>
      </w:r>
      <w:r>
        <w:rPr>
          <w:noProof/>
        </w:rPr>
      </w:r>
      <w:r>
        <w:rPr>
          <w:noProof/>
        </w:rPr>
        <w:fldChar w:fldCharType="separate"/>
      </w:r>
      <w:r>
        <w:rPr>
          <w:noProof/>
        </w:rPr>
        <w:t>33</w:t>
      </w:r>
      <w:r>
        <w:rPr>
          <w:noProof/>
        </w:rPr>
        <w:fldChar w:fldCharType="end"/>
      </w:r>
    </w:p>
    <w:p w14:paraId="355ED7D2" w14:textId="137DAE3D" w:rsidR="006A60DC" w:rsidRDefault="006A60DC">
      <w:pPr>
        <w:pStyle w:val="TOC5"/>
        <w:rPr>
          <w:rFonts w:asciiTheme="minorHAnsi" w:hAnsiTheme="minorHAnsi" w:cstheme="minorBidi"/>
          <w:noProof/>
          <w:kern w:val="2"/>
          <w:sz w:val="24"/>
          <w:szCs w:val="24"/>
          <w:lang w:eastAsia="en-GB"/>
          <w14:ligatures w14:val="standardContextual"/>
        </w:rPr>
      </w:pPr>
      <w:r>
        <w:rPr>
          <w:noProof/>
        </w:rPr>
        <w:lastRenderedPageBreak/>
        <w:t>6.1.2.5.3</w:t>
      </w:r>
      <w:r>
        <w:rPr>
          <w:rFonts w:asciiTheme="minorHAnsi" w:hAnsiTheme="minorHAnsi" w:cstheme="minorBidi"/>
          <w:noProof/>
          <w:kern w:val="2"/>
          <w:sz w:val="24"/>
          <w:szCs w:val="24"/>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_Toc193396130 \h </w:instrText>
      </w:r>
      <w:r>
        <w:rPr>
          <w:noProof/>
        </w:rPr>
      </w:r>
      <w:r>
        <w:rPr>
          <w:noProof/>
        </w:rPr>
        <w:fldChar w:fldCharType="separate"/>
      </w:r>
      <w:r>
        <w:rPr>
          <w:noProof/>
        </w:rPr>
        <w:t>34</w:t>
      </w:r>
      <w:r>
        <w:rPr>
          <w:noProof/>
        </w:rPr>
        <w:fldChar w:fldCharType="end"/>
      </w:r>
    </w:p>
    <w:p w14:paraId="128A56A7" w14:textId="64CEFBC6" w:rsidR="006A60DC" w:rsidRDefault="006A60DC">
      <w:pPr>
        <w:pStyle w:val="TOC5"/>
        <w:rPr>
          <w:rFonts w:asciiTheme="minorHAnsi" w:hAnsiTheme="minorHAnsi" w:cstheme="minorBidi"/>
          <w:noProof/>
          <w:kern w:val="2"/>
          <w:sz w:val="24"/>
          <w:szCs w:val="24"/>
          <w:lang w:eastAsia="en-GB"/>
          <w14:ligatures w14:val="standardContextual"/>
        </w:rPr>
      </w:pPr>
      <w:r>
        <w:rPr>
          <w:noProof/>
        </w:rPr>
        <w:t>6.1.2.5.4</w:t>
      </w:r>
      <w:r>
        <w:rPr>
          <w:rFonts w:asciiTheme="minorHAnsi" w:hAnsiTheme="minorHAnsi" w:cstheme="minorBidi"/>
          <w:noProof/>
          <w:kern w:val="2"/>
          <w:sz w:val="24"/>
          <w:szCs w:val="24"/>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_Toc193396131 \h </w:instrText>
      </w:r>
      <w:r>
        <w:rPr>
          <w:noProof/>
        </w:rPr>
      </w:r>
      <w:r>
        <w:rPr>
          <w:noProof/>
        </w:rPr>
        <w:fldChar w:fldCharType="separate"/>
      </w:r>
      <w:r>
        <w:rPr>
          <w:noProof/>
        </w:rPr>
        <w:t>35</w:t>
      </w:r>
      <w:r>
        <w:rPr>
          <w:noProof/>
        </w:rPr>
        <w:fldChar w:fldCharType="end"/>
      </w:r>
    </w:p>
    <w:p w14:paraId="602B0375" w14:textId="1F668645" w:rsidR="006A60DC" w:rsidRDefault="006A60DC">
      <w:pPr>
        <w:pStyle w:val="TOC5"/>
        <w:rPr>
          <w:rFonts w:asciiTheme="minorHAnsi" w:hAnsiTheme="minorHAnsi" w:cstheme="minorBidi"/>
          <w:noProof/>
          <w:kern w:val="2"/>
          <w:sz w:val="24"/>
          <w:szCs w:val="24"/>
          <w:lang w:eastAsia="en-GB"/>
          <w14:ligatures w14:val="standardContextual"/>
        </w:rPr>
      </w:pPr>
      <w:r>
        <w:rPr>
          <w:noProof/>
        </w:rPr>
        <w:t>6.1.2.5.5</w:t>
      </w:r>
      <w:r>
        <w:rPr>
          <w:rFonts w:asciiTheme="minorHAnsi" w:hAnsiTheme="minorHAnsi" w:cstheme="minorBidi"/>
          <w:noProof/>
          <w:kern w:val="2"/>
          <w:sz w:val="24"/>
          <w:szCs w:val="24"/>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_Toc193396132 \h </w:instrText>
      </w:r>
      <w:r>
        <w:rPr>
          <w:noProof/>
        </w:rPr>
      </w:r>
      <w:r>
        <w:rPr>
          <w:noProof/>
        </w:rPr>
        <w:fldChar w:fldCharType="separate"/>
      </w:r>
      <w:r>
        <w:rPr>
          <w:noProof/>
        </w:rPr>
        <w:t>35</w:t>
      </w:r>
      <w:r>
        <w:rPr>
          <w:noProof/>
        </w:rPr>
        <w:fldChar w:fldCharType="end"/>
      </w:r>
    </w:p>
    <w:p w14:paraId="6D308195" w14:textId="75561B70" w:rsidR="006A60DC" w:rsidRDefault="006A60DC">
      <w:pPr>
        <w:pStyle w:val="TOC5"/>
        <w:rPr>
          <w:rFonts w:asciiTheme="minorHAnsi" w:hAnsiTheme="minorHAnsi" w:cstheme="minorBidi"/>
          <w:noProof/>
          <w:kern w:val="2"/>
          <w:sz w:val="24"/>
          <w:szCs w:val="24"/>
          <w:lang w:eastAsia="en-GB"/>
          <w14:ligatures w14:val="standardContextual"/>
        </w:rPr>
      </w:pPr>
      <w:r>
        <w:rPr>
          <w:noProof/>
        </w:rPr>
        <w:t>6.1.2.5.6</w:t>
      </w:r>
      <w:r>
        <w:rPr>
          <w:rFonts w:asciiTheme="minorHAnsi" w:hAnsiTheme="minorHAnsi" w:cstheme="minorBidi"/>
          <w:noProof/>
          <w:kern w:val="2"/>
          <w:sz w:val="24"/>
          <w:szCs w:val="24"/>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_Toc193396133 \h </w:instrText>
      </w:r>
      <w:r>
        <w:rPr>
          <w:noProof/>
        </w:rPr>
      </w:r>
      <w:r>
        <w:rPr>
          <w:noProof/>
        </w:rPr>
        <w:fldChar w:fldCharType="separate"/>
      </w:r>
      <w:r>
        <w:rPr>
          <w:noProof/>
        </w:rPr>
        <w:t>35</w:t>
      </w:r>
      <w:r>
        <w:rPr>
          <w:noProof/>
        </w:rPr>
        <w:fldChar w:fldCharType="end"/>
      </w:r>
    </w:p>
    <w:p w14:paraId="78E82869" w14:textId="6E4F89CF" w:rsidR="006A60DC" w:rsidRDefault="006A60DC">
      <w:pPr>
        <w:pStyle w:val="TOC5"/>
        <w:rPr>
          <w:rFonts w:asciiTheme="minorHAnsi" w:hAnsiTheme="minorHAnsi" w:cstheme="minorBidi"/>
          <w:noProof/>
          <w:kern w:val="2"/>
          <w:sz w:val="24"/>
          <w:szCs w:val="24"/>
          <w:lang w:eastAsia="en-GB"/>
          <w14:ligatures w14:val="standardContextual"/>
        </w:rPr>
      </w:pPr>
      <w:r>
        <w:rPr>
          <w:noProof/>
        </w:rPr>
        <w:t>6.1.2.5.7</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_Toc193396134 \h </w:instrText>
      </w:r>
      <w:r>
        <w:rPr>
          <w:noProof/>
        </w:rPr>
      </w:r>
      <w:r>
        <w:rPr>
          <w:noProof/>
        </w:rPr>
        <w:fldChar w:fldCharType="separate"/>
      </w:r>
      <w:r>
        <w:rPr>
          <w:noProof/>
        </w:rPr>
        <w:t>36</w:t>
      </w:r>
      <w:r>
        <w:rPr>
          <w:noProof/>
        </w:rPr>
        <w:fldChar w:fldCharType="end"/>
      </w:r>
    </w:p>
    <w:p w14:paraId="7D634AF0" w14:textId="6DF880F7" w:rsidR="006A60DC" w:rsidRDefault="006A60DC">
      <w:pPr>
        <w:pStyle w:val="TOC6"/>
        <w:rPr>
          <w:rFonts w:asciiTheme="minorHAnsi" w:hAnsiTheme="minorHAnsi" w:cstheme="minorBidi"/>
          <w:noProof/>
          <w:kern w:val="2"/>
          <w:sz w:val="24"/>
          <w:szCs w:val="24"/>
          <w:lang w:eastAsia="en-GB"/>
          <w14:ligatures w14:val="standardContextual"/>
        </w:rPr>
      </w:pPr>
      <w:r>
        <w:rPr>
          <w:noProof/>
          <w:lang w:eastAsia="zh-CN"/>
        </w:rPr>
        <w:t>6.1.2.5.7.1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_Toc193396135 \h </w:instrText>
      </w:r>
      <w:r>
        <w:rPr>
          <w:noProof/>
        </w:rPr>
      </w:r>
      <w:r>
        <w:rPr>
          <w:noProof/>
        </w:rPr>
        <w:fldChar w:fldCharType="separate"/>
      </w:r>
      <w:r>
        <w:rPr>
          <w:noProof/>
        </w:rPr>
        <w:t>36</w:t>
      </w:r>
      <w:r>
        <w:rPr>
          <w:noProof/>
        </w:rPr>
        <w:fldChar w:fldCharType="end"/>
      </w:r>
    </w:p>
    <w:p w14:paraId="653ED0B2" w14:textId="328B90CD" w:rsidR="006A60DC" w:rsidRDefault="006A60DC">
      <w:pPr>
        <w:pStyle w:val="TOC6"/>
        <w:rPr>
          <w:rFonts w:asciiTheme="minorHAnsi" w:hAnsiTheme="minorHAnsi" w:cstheme="minorBidi"/>
          <w:noProof/>
          <w:kern w:val="2"/>
          <w:sz w:val="24"/>
          <w:szCs w:val="24"/>
          <w:lang w:eastAsia="en-GB"/>
          <w14:ligatures w14:val="standardContextual"/>
        </w:rPr>
      </w:pPr>
      <w:r>
        <w:rPr>
          <w:noProof/>
          <w:lang w:eastAsia="zh-CN"/>
        </w:rPr>
        <w:t>6.1.2.5.7.2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_Toc193396136 \h </w:instrText>
      </w:r>
      <w:r>
        <w:rPr>
          <w:noProof/>
        </w:rPr>
      </w:r>
      <w:r>
        <w:rPr>
          <w:noProof/>
        </w:rPr>
        <w:fldChar w:fldCharType="separate"/>
      </w:r>
      <w:r>
        <w:rPr>
          <w:noProof/>
        </w:rPr>
        <w:t>36</w:t>
      </w:r>
      <w:r>
        <w:rPr>
          <w:noProof/>
        </w:rPr>
        <w:fldChar w:fldCharType="end"/>
      </w:r>
    </w:p>
    <w:p w14:paraId="35D93214" w14:textId="139A537D" w:rsidR="006A60DC" w:rsidRDefault="006A60DC">
      <w:pPr>
        <w:pStyle w:val="TOC4"/>
        <w:rPr>
          <w:rFonts w:asciiTheme="minorHAnsi" w:hAnsiTheme="minorHAnsi" w:cstheme="minorBidi"/>
          <w:noProof/>
          <w:kern w:val="2"/>
          <w:sz w:val="24"/>
          <w:szCs w:val="24"/>
          <w:lang w:eastAsia="en-GB"/>
          <w14:ligatures w14:val="standardContextual"/>
        </w:rPr>
      </w:pPr>
      <w:r>
        <w:rPr>
          <w:noProof/>
        </w:rPr>
        <w:t>6.1.2.6</w:t>
      </w:r>
      <w:r>
        <w:rPr>
          <w:rFonts w:asciiTheme="minorHAnsi" w:hAnsiTheme="minorHAnsi" w:cstheme="minorBidi"/>
          <w:noProof/>
          <w:kern w:val="2"/>
          <w:sz w:val="24"/>
          <w:szCs w:val="24"/>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_Toc193396137 \h </w:instrText>
      </w:r>
      <w:r>
        <w:rPr>
          <w:noProof/>
        </w:rPr>
      </w:r>
      <w:r>
        <w:rPr>
          <w:noProof/>
        </w:rPr>
        <w:fldChar w:fldCharType="separate"/>
      </w:r>
      <w:r>
        <w:rPr>
          <w:noProof/>
        </w:rPr>
        <w:t>37</w:t>
      </w:r>
      <w:r>
        <w:rPr>
          <w:noProof/>
        </w:rPr>
        <w:fldChar w:fldCharType="end"/>
      </w:r>
    </w:p>
    <w:p w14:paraId="6862F4F1" w14:textId="211BD30D" w:rsidR="006A60DC" w:rsidRDefault="006A60DC">
      <w:pPr>
        <w:pStyle w:val="TOC5"/>
        <w:rPr>
          <w:rFonts w:asciiTheme="minorHAnsi" w:hAnsiTheme="minorHAnsi" w:cstheme="minorBidi"/>
          <w:noProof/>
          <w:kern w:val="2"/>
          <w:sz w:val="24"/>
          <w:szCs w:val="24"/>
          <w:lang w:eastAsia="en-GB"/>
          <w14:ligatures w14:val="standardContextual"/>
        </w:rPr>
      </w:pPr>
      <w:r>
        <w:rPr>
          <w:noProof/>
        </w:rPr>
        <w:t>6.1.2.6.1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_Toc193396138 \h </w:instrText>
      </w:r>
      <w:r>
        <w:rPr>
          <w:noProof/>
        </w:rPr>
      </w:r>
      <w:r>
        <w:rPr>
          <w:noProof/>
        </w:rPr>
        <w:fldChar w:fldCharType="separate"/>
      </w:r>
      <w:r>
        <w:rPr>
          <w:noProof/>
        </w:rPr>
        <w:t>37</w:t>
      </w:r>
      <w:r>
        <w:rPr>
          <w:noProof/>
        </w:rPr>
        <w:fldChar w:fldCharType="end"/>
      </w:r>
    </w:p>
    <w:p w14:paraId="375BACED" w14:textId="3491EB93" w:rsidR="006A60DC" w:rsidRDefault="006A60DC">
      <w:pPr>
        <w:pStyle w:val="TOC5"/>
        <w:rPr>
          <w:rFonts w:asciiTheme="minorHAnsi" w:hAnsiTheme="minorHAnsi" w:cstheme="minorBidi"/>
          <w:noProof/>
          <w:kern w:val="2"/>
          <w:sz w:val="24"/>
          <w:szCs w:val="24"/>
          <w:lang w:eastAsia="en-GB"/>
          <w14:ligatures w14:val="standardContextual"/>
        </w:rPr>
      </w:pPr>
      <w:r>
        <w:rPr>
          <w:noProof/>
        </w:rPr>
        <w:t>6.1.2.6.2</w:t>
      </w:r>
      <w:r>
        <w:rPr>
          <w:rFonts w:asciiTheme="minorHAnsi" w:hAnsiTheme="minorHAnsi" w:cstheme="minorBidi"/>
          <w:noProof/>
          <w:kern w:val="2"/>
          <w:sz w:val="24"/>
          <w:szCs w:val="24"/>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_Toc193396139 \h </w:instrText>
      </w:r>
      <w:r>
        <w:rPr>
          <w:noProof/>
        </w:rPr>
      </w:r>
      <w:r>
        <w:rPr>
          <w:noProof/>
        </w:rPr>
        <w:fldChar w:fldCharType="separate"/>
      </w:r>
      <w:r>
        <w:rPr>
          <w:noProof/>
        </w:rPr>
        <w:t>37</w:t>
      </w:r>
      <w:r>
        <w:rPr>
          <w:noProof/>
        </w:rPr>
        <w:fldChar w:fldCharType="end"/>
      </w:r>
    </w:p>
    <w:p w14:paraId="5305BEBD" w14:textId="00C20BB6" w:rsidR="006A60DC" w:rsidRDefault="006A60DC">
      <w:pPr>
        <w:pStyle w:val="TOC5"/>
        <w:rPr>
          <w:rFonts w:asciiTheme="minorHAnsi" w:hAnsiTheme="minorHAnsi" w:cstheme="minorBidi"/>
          <w:noProof/>
          <w:kern w:val="2"/>
          <w:sz w:val="24"/>
          <w:szCs w:val="24"/>
          <w:lang w:eastAsia="en-GB"/>
          <w14:ligatures w14:val="standardContextual"/>
        </w:rPr>
      </w:pPr>
      <w:r>
        <w:rPr>
          <w:noProof/>
        </w:rPr>
        <w:t>6.1.2.6.3</w:t>
      </w:r>
      <w:r>
        <w:rPr>
          <w:rFonts w:asciiTheme="minorHAnsi" w:hAnsiTheme="minorHAnsi" w:cstheme="minorBidi"/>
          <w:noProof/>
          <w:kern w:val="2"/>
          <w:sz w:val="24"/>
          <w:szCs w:val="24"/>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_Toc193396140 \h </w:instrText>
      </w:r>
      <w:r>
        <w:rPr>
          <w:noProof/>
        </w:rPr>
      </w:r>
      <w:r>
        <w:rPr>
          <w:noProof/>
        </w:rPr>
        <w:fldChar w:fldCharType="separate"/>
      </w:r>
      <w:r>
        <w:rPr>
          <w:noProof/>
        </w:rPr>
        <w:t>38</w:t>
      </w:r>
      <w:r>
        <w:rPr>
          <w:noProof/>
        </w:rPr>
        <w:fldChar w:fldCharType="end"/>
      </w:r>
    </w:p>
    <w:p w14:paraId="1E732CCF" w14:textId="677C7D59" w:rsidR="006A60DC" w:rsidRDefault="006A60DC">
      <w:pPr>
        <w:pStyle w:val="TOC5"/>
        <w:rPr>
          <w:rFonts w:asciiTheme="minorHAnsi" w:hAnsiTheme="minorHAnsi" w:cstheme="minorBidi"/>
          <w:noProof/>
          <w:kern w:val="2"/>
          <w:sz w:val="24"/>
          <w:szCs w:val="24"/>
          <w:lang w:eastAsia="en-GB"/>
          <w14:ligatures w14:val="standardContextual"/>
        </w:rPr>
      </w:pPr>
      <w:r>
        <w:rPr>
          <w:noProof/>
        </w:rPr>
        <w:t>6.1.2.6.4</w:t>
      </w:r>
      <w:r>
        <w:rPr>
          <w:rFonts w:asciiTheme="minorHAnsi" w:hAnsiTheme="minorHAnsi" w:cstheme="minorBidi"/>
          <w:noProof/>
          <w:kern w:val="2"/>
          <w:sz w:val="24"/>
          <w:szCs w:val="24"/>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_Toc193396141 \h </w:instrText>
      </w:r>
      <w:r>
        <w:rPr>
          <w:noProof/>
        </w:rPr>
      </w:r>
      <w:r>
        <w:rPr>
          <w:noProof/>
        </w:rPr>
        <w:fldChar w:fldCharType="separate"/>
      </w:r>
      <w:r>
        <w:rPr>
          <w:noProof/>
        </w:rPr>
        <w:t>38</w:t>
      </w:r>
      <w:r>
        <w:rPr>
          <w:noProof/>
        </w:rPr>
        <w:fldChar w:fldCharType="end"/>
      </w:r>
    </w:p>
    <w:p w14:paraId="438AB400" w14:textId="6FA457F7" w:rsidR="006A60DC" w:rsidRDefault="006A60DC">
      <w:pPr>
        <w:pStyle w:val="TOC5"/>
        <w:rPr>
          <w:rFonts w:asciiTheme="minorHAnsi" w:hAnsiTheme="minorHAnsi" w:cstheme="minorBidi"/>
          <w:noProof/>
          <w:kern w:val="2"/>
          <w:sz w:val="24"/>
          <w:szCs w:val="24"/>
          <w:lang w:eastAsia="en-GB"/>
          <w14:ligatures w14:val="standardContextual"/>
        </w:rPr>
      </w:pPr>
      <w:r>
        <w:rPr>
          <w:noProof/>
        </w:rPr>
        <w:t>6.1.2.6.5</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_Toc193396142 \h </w:instrText>
      </w:r>
      <w:r>
        <w:rPr>
          <w:noProof/>
        </w:rPr>
      </w:r>
      <w:r>
        <w:rPr>
          <w:noProof/>
        </w:rPr>
        <w:fldChar w:fldCharType="separate"/>
      </w:r>
      <w:r>
        <w:rPr>
          <w:noProof/>
        </w:rPr>
        <w:t>39</w:t>
      </w:r>
      <w:r>
        <w:rPr>
          <w:noProof/>
        </w:rPr>
        <w:fldChar w:fldCharType="end"/>
      </w:r>
    </w:p>
    <w:p w14:paraId="3B2843AF" w14:textId="6F6D85DC" w:rsidR="006A60DC" w:rsidRDefault="006A60DC">
      <w:pPr>
        <w:pStyle w:val="TOC5"/>
        <w:rPr>
          <w:rFonts w:asciiTheme="minorHAnsi" w:hAnsiTheme="minorHAnsi" w:cstheme="minorBidi"/>
          <w:noProof/>
          <w:kern w:val="2"/>
          <w:sz w:val="24"/>
          <w:szCs w:val="24"/>
          <w:lang w:eastAsia="en-GB"/>
          <w14:ligatures w14:val="standardContextual"/>
        </w:rPr>
      </w:pPr>
      <w:r>
        <w:rPr>
          <w:noProof/>
        </w:rPr>
        <w:t>6.1.2.6.5A</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_Toc193396143 \h </w:instrText>
      </w:r>
      <w:r>
        <w:rPr>
          <w:noProof/>
        </w:rPr>
      </w:r>
      <w:r>
        <w:rPr>
          <w:noProof/>
        </w:rPr>
        <w:fldChar w:fldCharType="separate"/>
      </w:r>
      <w:r>
        <w:rPr>
          <w:noProof/>
        </w:rPr>
        <w:t>39</w:t>
      </w:r>
      <w:r>
        <w:rPr>
          <w:noProof/>
        </w:rPr>
        <w:fldChar w:fldCharType="end"/>
      </w:r>
    </w:p>
    <w:p w14:paraId="12B968B1" w14:textId="79FDE8E6" w:rsidR="006A60DC" w:rsidRDefault="006A60DC">
      <w:pPr>
        <w:pStyle w:val="TOC5"/>
        <w:rPr>
          <w:rFonts w:asciiTheme="minorHAnsi" w:hAnsiTheme="minorHAnsi" w:cstheme="minorBidi"/>
          <w:noProof/>
          <w:kern w:val="2"/>
          <w:sz w:val="24"/>
          <w:szCs w:val="24"/>
          <w:lang w:eastAsia="en-GB"/>
          <w14:ligatures w14:val="standardContextual"/>
        </w:rPr>
      </w:pPr>
      <w:r>
        <w:rPr>
          <w:noProof/>
        </w:rPr>
        <w:t>6.1.2.6.6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_Toc193396144 \h </w:instrText>
      </w:r>
      <w:r>
        <w:rPr>
          <w:noProof/>
        </w:rPr>
      </w:r>
      <w:r>
        <w:rPr>
          <w:noProof/>
        </w:rPr>
        <w:fldChar w:fldCharType="separate"/>
      </w:r>
      <w:r>
        <w:rPr>
          <w:noProof/>
        </w:rPr>
        <w:t>39</w:t>
      </w:r>
      <w:r>
        <w:rPr>
          <w:noProof/>
        </w:rPr>
        <w:fldChar w:fldCharType="end"/>
      </w:r>
    </w:p>
    <w:p w14:paraId="6DF21927" w14:textId="23789330" w:rsidR="006A60DC" w:rsidRDefault="006A60DC">
      <w:pPr>
        <w:pStyle w:val="TOC6"/>
        <w:rPr>
          <w:rFonts w:asciiTheme="minorHAnsi" w:hAnsiTheme="minorHAnsi" w:cstheme="minorBidi"/>
          <w:noProof/>
          <w:kern w:val="2"/>
          <w:sz w:val="24"/>
          <w:szCs w:val="24"/>
          <w:lang w:eastAsia="en-GB"/>
          <w14:ligatures w14:val="standardContextual"/>
        </w:rPr>
      </w:pPr>
      <w:r>
        <w:rPr>
          <w:noProof/>
          <w:lang w:eastAsia="zh-CN"/>
        </w:rPr>
        <w:t>6.1.2.6.6.1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_Toc193396145 \h </w:instrText>
      </w:r>
      <w:r>
        <w:rPr>
          <w:noProof/>
        </w:rPr>
      </w:r>
      <w:r>
        <w:rPr>
          <w:noProof/>
        </w:rPr>
        <w:fldChar w:fldCharType="separate"/>
      </w:r>
      <w:r>
        <w:rPr>
          <w:noProof/>
        </w:rPr>
        <w:t>39</w:t>
      </w:r>
      <w:r>
        <w:rPr>
          <w:noProof/>
        </w:rPr>
        <w:fldChar w:fldCharType="end"/>
      </w:r>
    </w:p>
    <w:p w14:paraId="7BBBD89D" w14:textId="61196E33" w:rsidR="006A60DC" w:rsidRDefault="006A60DC">
      <w:pPr>
        <w:pStyle w:val="TOC4"/>
        <w:rPr>
          <w:rFonts w:asciiTheme="minorHAnsi" w:hAnsiTheme="minorHAnsi" w:cstheme="minorBidi"/>
          <w:noProof/>
          <w:kern w:val="2"/>
          <w:sz w:val="24"/>
          <w:szCs w:val="24"/>
          <w:lang w:eastAsia="en-GB"/>
          <w14:ligatures w14:val="standardContextual"/>
        </w:rPr>
      </w:pPr>
      <w:r>
        <w:rPr>
          <w:noProof/>
        </w:rPr>
        <w:t>6.1.2.7</w:t>
      </w:r>
      <w:r>
        <w:rPr>
          <w:rFonts w:asciiTheme="minorHAnsi" w:hAnsiTheme="minorHAnsi" w:cstheme="minorBidi"/>
          <w:noProof/>
          <w:kern w:val="2"/>
          <w:sz w:val="24"/>
          <w:szCs w:val="24"/>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_Toc193396146 \h </w:instrText>
      </w:r>
      <w:r>
        <w:rPr>
          <w:noProof/>
        </w:rPr>
      </w:r>
      <w:r>
        <w:rPr>
          <w:noProof/>
        </w:rPr>
        <w:fldChar w:fldCharType="separate"/>
      </w:r>
      <w:r>
        <w:rPr>
          <w:noProof/>
        </w:rPr>
        <w:t>40</w:t>
      </w:r>
      <w:r>
        <w:rPr>
          <w:noProof/>
        </w:rPr>
        <w:fldChar w:fldCharType="end"/>
      </w:r>
    </w:p>
    <w:p w14:paraId="7071EB27" w14:textId="4CE76C82" w:rsidR="006A60DC" w:rsidRDefault="006A60DC">
      <w:pPr>
        <w:pStyle w:val="TOC5"/>
        <w:rPr>
          <w:rFonts w:asciiTheme="minorHAnsi" w:hAnsiTheme="minorHAnsi" w:cstheme="minorBidi"/>
          <w:noProof/>
          <w:kern w:val="2"/>
          <w:sz w:val="24"/>
          <w:szCs w:val="24"/>
          <w:lang w:eastAsia="en-GB"/>
          <w14:ligatures w14:val="standardContextual"/>
        </w:rPr>
      </w:pPr>
      <w:r>
        <w:rPr>
          <w:noProof/>
        </w:rPr>
        <w:t>6.1.2.7.1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_Toc193396147 \h </w:instrText>
      </w:r>
      <w:r>
        <w:rPr>
          <w:noProof/>
        </w:rPr>
      </w:r>
      <w:r>
        <w:rPr>
          <w:noProof/>
        </w:rPr>
        <w:fldChar w:fldCharType="separate"/>
      </w:r>
      <w:r>
        <w:rPr>
          <w:noProof/>
        </w:rPr>
        <w:t>40</w:t>
      </w:r>
      <w:r>
        <w:rPr>
          <w:noProof/>
        </w:rPr>
        <w:fldChar w:fldCharType="end"/>
      </w:r>
    </w:p>
    <w:p w14:paraId="5D573B91" w14:textId="4A434E3B" w:rsidR="006A60DC" w:rsidRDefault="006A60DC">
      <w:pPr>
        <w:pStyle w:val="TOC5"/>
        <w:rPr>
          <w:rFonts w:asciiTheme="minorHAnsi" w:hAnsiTheme="minorHAnsi" w:cstheme="minorBidi"/>
          <w:noProof/>
          <w:kern w:val="2"/>
          <w:sz w:val="24"/>
          <w:szCs w:val="24"/>
          <w:lang w:eastAsia="en-GB"/>
          <w14:ligatures w14:val="standardContextual"/>
        </w:rPr>
      </w:pPr>
      <w:r>
        <w:rPr>
          <w:noProof/>
        </w:rPr>
        <w:t>6.1.2.7.2</w:t>
      </w:r>
      <w:r>
        <w:rPr>
          <w:rFonts w:asciiTheme="minorHAnsi" w:hAnsiTheme="minorHAnsi" w:cstheme="minorBidi"/>
          <w:noProof/>
          <w:kern w:val="2"/>
          <w:sz w:val="24"/>
          <w:szCs w:val="24"/>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_Toc193396148 \h </w:instrText>
      </w:r>
      <w:r>
        <w:rPr>
          <w:noProof/>
        </w:rPr>
      </w:r>
      <w:r>
        <w:rPr>
          <w:noProof/>
        </w:rPr>
        <w:fldChar w:fldCharType="separate"/>
      </w:r>
      <w:r>
        <w:rPr>
          <w:noProof/>
        </w:rPr>
        <w:t>40</w:t>
      </w:r>
      <w:r>
        <w:rPr>
          <w:noProof/>
        </w:rPr>
        <w:fldChar w:fldCharType="end"/>
      </w:r>
    </w:p>
    <w:p w14:paraId="76950203" w14:textId="4090E9DD" w:rsidR="006A60DC" w:rsidRDefault="006A60DC">
      <w:pPr>
        <w:pStyle w:val="TOC5"/>
        <w:rPr>
          <w:rFonts w:asciiTheme="minorHAnsi" w:hAnsiTheme="minorHAnsi" w:cstheme="minorBidi"/>
          <w:noProof/>
          <w:kern w:val="2"/>
          <w:sz w:val="24"/>
          <w:szCs w:val="24"/>
          <w:lang w:eastAsia="en-GB"/>
          <w14:ligatures w14:val="standardContextual"/>
        </w:rPr>
      </w:pPr>
      <w:r>
        <w:rPr>
          <w:noProof/>
        </w:rPr>
        <w:t>6.1.2.7.3</w:t>
      </w:r>
      <w:r>
        <w:rPr>
          <w:rFonts w:asciiTheme="minorHAnsi" w:hAnsiTheme="minorHAnsi" w:cstheme="minorBidi"/>
          <w:noProof/>
          <w:kern w:val="2"/>
          <w:sz w:val="24"/>
          <w:szCs w:val="24"/>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_Toc193396149 \h </w:instrText>
      </w:r>
      <w:r>
        <w:rPr>
          <w:noProof/>
        </w:rPr>
      </w:r>
      <w:r>
        <w:rPr>
          <w:noProof/>
        </w:rPr>
        <w:fldChar w:fldCharType="separate"/>
      </w:r>
      <w:r>
        <w:rPr>
          <w:noProof/>
        </w:rPr>
        <w:t>42</w:t>
      </w:r>
      <w:r>
        <w:rPr>
          <w:noProof/>
        </w:rPr>
        <w:fldChar w:fldCharType="end"/>
      </w:r>
    </w:p>
    <w:p w14:paraId="4D7B3336" w14:textId="15C7131E" w:rsidR="006A60DC" w:rsidRDefault="006A60DC">
      <w:pPr>
        <w:pStyle w:val="TOC5"/>
        <w:rPr>
          <w:rFonts w:asciiTheme="minorHAnsi" w:hAnsiTheme="minorHAnsi" w:cstheme="minorBidi"/>
          <w:noProof/>
          <w:kern w:val="2"/>
          <w:sz w:val="24"/>
          <w:szCs w:val="24"/>
          <w:lang w:eastAsia="en-GB"/>
          <w14:ligatures w14:val="standardContextual"/>
        </w:rPr>
      </w:pPr>
      <w:r>
        <w:rPr>
          <w:noProof/>
        </w:rPr>
        <w:t>6.1.2.7.4</w:t>
      </w:r>
      <w:r>
        <w:rPr>
          <w:rFonts w:asciiTheme="minorHAnsi" w:hAnsiTheme="minorHAnsi" w:cstheme="minorBidi"/>
          <w:noProof/>
          <w:kern w:val="2"/>
          <w:sz w:val="24"/>
          <w:szCs w:val="24"/>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_Toc193396150 \h </w:instrText>
      </w:r>
      <w:r>
        <w:rPr>
          <w:noProof/>
        </w:rPr>
      </w:r>
      <w:r>
        <w:rPr>
          <w:noProof/>
        </w:rPr>
        <w:fldChar w:fldCharType="separate"/>
      </w:r>
      <w:r>
        <w:rPr>
          <w:noProof/>
        </w:rPr>
        <w:t>44</w:t>
      </w:r>
      <w:r>
        <w:rPr>
          <w:noProof/>
        </w:rPr>
        <w:fldChar w:fldCharType="end"/>
      </w:r>
    </w:p>
    <w:p w14:paraId="0A687DDB" w14:textId="12141CC0" w:rsidR="006A60DC" w:rsidRDefault="006A60DC">
      <w:pPr>
        <w:pStyle w:val="TOC5"/>
        <w:rPr>
          <w:rFonts w:asciiTheme="minorHAnsi" w:hAnsiTheme="minorHAnsi" w:cstheme="minorBidi"/>
          <w:noProof/>
          <w:kern w:val="2"/>
          <w:sz w:val="24"/>
          <w:szCs w:val="24"/>
          <w:lang w:eastAsia="en-GB"/>
          <w14:ligatures w14:val="standardContextual"/>
        </w:rPr>
      </w:pPr>
      <w:r>
        <w:rPr>
          <w:noProof/>
        </w:rPr>
        <w:t>6.1.2.7.5</w:t>
      </w:r>
      <w:r>
        <w:rPr>
          <w:rFonts w:asciiTheme="minorHAnsi" w:hAnsiTheme="minorHAnsi" w:cstheme="minorBidi"/>
          <w:noProof/>
          <w:kern w:val="2"/>
          <w:sz w:val="24"/>
          <w:szCs w:val="24"/>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_Toc193396151 \h </w:instrText>
      </w:r>
      <w:r>
        <w:rPr>
          <w:noProof/>
        </w:rPr>
      </w:r>
      <w:r>
        <w:rPr>
          <w:noProof/>
        </w:rPr>
        <w:fldChar w:fldCharType="separate"/>
      </w:r>
      <w:r>
        <w:rPr>
          <w:noProof/>
        </w:rPr>
        <w:t>44</w:t>
      </w:r>
      <w:r>
        <w:rPr>
          <w:noProof/>
        </w:rPr>
        <w:fldChar w:fldCharType="end"/>
      </w:r>
    </w:p>
    <w:p w14:paraId="65B0E8DD" w14:textId="5C9E95DF" w:rsidR="006A60DC" w:rsidRDefault="006A60DC">
      <w:pPr>
        <w:pStyle w:val="TOC5"/>
        <w:rPr>
          <w:rFonts w:asciiTheme="minorHAnsi" w:hAnsiTheme="minorHAnsi" w:cstheme="minorBidi"/>
          <w:noProof/>
          <w:kern w:val="2"/>
          <w:sz w:val="24"/>
          <w:szCs w:val="24"/>
          <w:lang w:eastAsia="en-GB"/>
          <w14:ligatures w14:val="standardContextual"/>
        </w:rPr>
      </w:pPr>
      <w:r>
        <w:rPr>
          <w:noProof/>
        </w:rPr>
        <w:t>6.1.2.7.6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_Toc193396152 \h </w:instrText>
      </w:r>
      <w:r>
        <w:rPr>
          <w:noProof/>
        </w:rPr>
      </w:r>
      <w:r>
        <w:rPr>
          <w:noProof/>
        </w:rPr>
        <w:fldChar w:fldCharType="separate"/>
      </w:r>
      <w:r>
        <w:rPr>
          <w:noProof/>
        </w:rPr>
        <w:t>45</w:t>
      </w:r>
      <w:r>
        <w:rPr>
          <w:noProof/>
        </w:rPr>
        <w:fldChar w:fldCharType="end"/>
      </w:r>
    </w:p>
    <w:p w14:paraId="4EE249DD" w14:textId="749C0044" w:rsidR="006A60DC" w:rsidRDefault="006A60DC">
      <w:pPr>
        <w:pStyle w:val="TOC6"/>
        <w:rPr>
          <w:rFonts w:asciiTheme="minorHAnsi" w:hAnsiTheme="minorHAnsi" w:cstheme="minorBidi"/>
          <w:noProof/>
          <w:kern w:val="2"/>
          <w:sz w:val="24"/>
          <w:szCs w:val="24"/>
          <w:lang w:eastAsia="en-GB"/>
          <w14:ligatures w14:val="standardContextual"/>
        </w:rPr>
      </w:pPr>
      <w:r>
        <w:rPr>
          <w:noProof/>
          <w:lang w:eastAsia="zh-CN"/>
        </w:rPr>
        <w:t>6.1.2.7.6.1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_Toc193396153 \h </w:instrText>
      </w:r>
      <w:r>
        <w:rPr>
          <w:noProof/>
        </w:rPr>
      </w:r>
      <w:r>
        <w:rPr>
          <w:noProof/>
        </w:rPr>
        <w:fldChar w:fldCharType="separate"/>
      </w:r>
      <w:r>
        <w:rPr>
          <w:noProof/>
        </w:rPr>
        <w:t>45</w:t>
      </w:r>
      <w:r>
        <w:rPr>
          <w:noProof/>
        </w:rPr>
        <w:fldChar w:fldCharType="end"/>
      </w:r>
    </w:p>
    <w:p w14:paraId="5A388C7C" w14:textId="648733D0" w:rsidR="006A60DC" w:rsidRDefault="006A60DC">
      <w:pPr>
        <w:pStyle w:val="TOC4"/>
        <w:rPr>
          <w:rFonts w:asciiTheme="minorHAnsi" w:hAnsiTheme="minorHAnsi" w:cstheme="minorBidi"/>
          <w:noProof/>
          <w:kern w:val="2"/>
          <w:sz w:val="24"/>
          <w:szCs w:val="24"/>
          <w:lang w:eastAsia="en-GB"/>
          <w14:ligatures w14:val="standardContextual"/>
        </w:rPr>
      </w:pPr>
      <w:r>
        <w:rPr>
          <w:noProof/>
        </w:rPr>
        <w:t>6.1.2.8</w:t>
      </w:r>
      <w:r>
        <w:rPr>
          <w:rFonts w:asciiTheme="minorHAnsi" w:hAnsiTheme="minorHAnsi" w:cstheme="minorBidi"/>
          <w:noProof/>
          <w:kern w:val="2"/>
          <w:sz w:val="24"/>
          <w:szCs w:val="24"/>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_Toc193396154 \h </w:instrText>
      </w:r>
      <w:r>
        <w:rPr>
          <w:noProof/>
        </w:rPr>
      </w:r>
      <w:r>
        <w:rPr>
          <w:noProof/>
        </w:rPr>
        <w:fldChar w:fldCharType="separate"/>
      </w:r>
      <w:r>
        <w:rPr>
          <w:noProof/>
        </w:rPr>
        <w:t>45</w:t>
      </w:r>
      <w:r>
        <w:rPr>
          <w:noProof/>
        </w:rPr>
        <w:fldChar w:fldCharType="end"/>
      </w:r>
    </w:p>
    <w:p w14:paraId="46724BC9" w14:textId="3F93E4F9" w:rsidR="006A60DC" w:rsidRDefault="006A60DC">
      <w:pPr>
        <w:pStyle w:val="TOC5"/>
        <w:rPr>
          <w:rFonts w:asciiTheme="minorHAnsi" w:hAnsiTheme="minorHAnsi" w:cstheme="minorBidi"/>
          <w:noProof/>
          <w:kern w:val="2"/>
          <w:sz w:val="24"/>
          <w:szCs w:val="24"/>
          <w:lang w:eastAsia="en-GB"/>
          <w14:ligatures w14:val="standardContextual"/>
        </w:rPr>
      </w:pPr>
      <w:r>
        <w:rPr>
          <w:noProof/>
        </w:rPr>
        <w:t>6.1.2.8.1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_Toc193396155 \h </w:instrText>
      </w:r>
      <w:r>
        <w:rPr>
          <w:noProof/>
        </w:rPr>
      </w:r>
      <w:r>
        <w:rPr>
          <w:noProof/>
        </w:rPr>
        <w:fldChar w:fldCharType="separate"/>
      </w:r>
      <w:r>
        <w:rPr>
          <w:noProof/>
        </w:rPr>
        <w:t>45</w:t>
      </w:r>
      <w:r>
        <w:rPr>
          <w:noProof/>
        </w:rPr>
        <w:fldChar w:fldCharType="end"/>
      </w:r>
    </w:p>
    <w:p w14:paraId="29D23696" w14:textId="2B30F699" w:rsidR="006A60DC" w:rsidRDefault="006A60DC">
      <w:pPr>
        <w:pStyle w:val="TOC5"/>
        <w:rPr>
          <w:rFonts w:asciiTheme="minorHAnsi" w:hAnsiTheme="minorHAnsi" w:cstheme="minorBidi"/>
          <w:noProof/>
          <w:kern w:val="2"/>
          <w:sz w:val="24"/>
          <w:szCs w:val="24"/>
          <w:lang w:eastAsia="en-GB"/>
          <w14:ligatures w14:val="standardContextual"/>
        </w:rPr>
      </w:pPr>
      <w:r>
        <w:rPr>
          <w:noProof/>
        </w:rPr>
        <w:t>6.1.2.8.2</w:t>
      </w:r>
      <w:r>
        <w:rPr>
          <w:rFonts w:asciiTheme="minorHAnsi" w:hAnsiTheme="minorHAnsi" w:cstheme="minorBidi"/>
          <w:noProof/>
          <w:kern w:val="2"/>
          <w:sz w:val="24"/>
          <w:szCs w:val="24"/>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_Toc193396156 \h </w:instrText>
      </w:r>
      <w:r>
        <w:rPr>
          <w:noProof/>
        </w:rPr>
      </w:r>
      <w:r>
        <w:rPr>
          <w:noProof/>
        </w:rPr>
        <w:fldChar w:fldCharType="separate"/>
      </w:r>
      <w:r>
        <w:rPr>
          <w:noProof/>
        </w:rPr>
        <w:t>45</w:t>
      </w:r>
      <w:r>
        <w:rPr>
          <w:noProof/>
        </w:rPr>
        <w:fldChar w:fldCharType="end"/>
      </w:r>
    </w:p>
    <w:p w14:paraId="0084E6CC" w14:textId="7C8FF9D9" w:rsidR="006A60DC" w:rsidRDefault="006A60DC">
      <w:pPr>
        <w:pStyle w:val="TOC5"/>
        <w:rPr>
          <w:rFonts w:asciiTheme="minorHAnsi" w:hAnsiTheme="minorHAnsi" w:cstheme="minorBidi"/>
          <w:noProof/>
          <w:kern w:val="2"/>
          <w:sz w:val="24"/>
          <w:szCs w:val="24"/>
          <w:lang w:eastAsia="en-GB"/>
          <w14:ligatures w14:val="standardContextual"/>
        </w:rPr>
      </w:pPr>
      <w:r>
        <w:rPr>
          <w:noProof/>
        </w:rPr>
        <w:t>6.1.2.8.3</w:t>
      </w:r>
      <w:r>
        <w:rPr>
          <w:rFonts w:asciiTheme="minorHAnsi" w:hAnsiTheme="minorHAnsi" w:cstheme="minorBidi"/>
          <w:noProof/>
          <w:kern w:val="2"/>
          <w:sz w:val="24"/>
          <w:szCs w:val="24"/>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_Toc193396157 \h </w:instrText>
      </w:r>
      <w:r>
        <w:rPr>
          <w:noProof/>
        </w:rPr>
      </w:r>
      <w:r>
        <w:rPr>
          <w:noProof/>
        </w:rPr>
        <w:fldChar w:fldCharType="separate"/>
      </w:r>
      <w:r>
        <w:rPr>
          <w:noProof/>
        </w:rPr>
        <w:t>46</w:t>
      </w:r>
      <w:r>
        <w:rPr>
          <w:noProof/>
        </w:rPr>
        <w:fldChar w:fldCharType="end"/>
      </w:r>
    </w:p>
    <w:p w14:paraId="0596CC79" w14:textId="144F81D4" w:rsidR="006A60DC" w:rsidRDefault="006A60DC">
      <w:pPr>
        <w:pStyle w:val="TOC5"/>
        <w:rPr>
          <w:rFonts w:asciiTheme="minorHAnsi" w:hAnsiTheme="minorHAnsi" w:cstheme="minorBidi"/>
          <w:noProof/>
          <w:kern w:val="2"/>
          <w:sz w:val="24"/>
          <w:szCs w:val="24"/>
          <w:lang w:eastAsia="en-GB"/>
          <w14:ligatures w14:val="standardContextual"/>
        </w:rPr>
      </w:pPr>
      <w:r>
        <w:rPr>
          <w:noProof/>
        </w:rPr>
        <w:t>6.1.2.8.4</w:t>
      </w:r>
      <w:r>
        <w:rPr>
          <w:rFonts w:asciiTheme="minorHAnsi" w:hAnsiTheme="minorHAnsi" w:cstheme="minorBidi"/>
          <w:noProof/>
          <w:kern w:val="2"/>
          <w:sz w:val="24"/>
          <w:szCs w:val="24"/>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_Toc193396158 \h </w:instrText>
      </w:r>
      <w:r>
        <w:rPr>
          <w:noProof/>
        </w:rPr>
      </w:r>
      <w:r>
        <w:rPr>
          <w:noProof/>
        </w:rPr>
        <w:fldChar w:fldCharType="separate"/>
      </w:r>
      <w:r>
        <w:rPr>
          <w:noProof/>
        </w:rPr>
        <w:t>47</w:t>
      </w:r>
      <w:r>
        <w:rPr>
          <w:noProof/>
        </w:rPr>
        <w:fldChar w:fldCharType="end"/>
      </w:r>
    </w:p>
    <w:p w14:paraId="052EDF74" w14:textId="26642035" w:rsidR="006A60DC" w:rsidRDefault="006A60DC">
      <w:pPr>
        <w:pStyle w:val="TOC5"/>
        <w:rPr>
          <w:rFonts w:asciiTheme="minorHAnsi" w:hAnsiTheme="minorHAnsi" w:cstheme="minorBidi"/>
          <w:noProof/>
          <w:kern w:val="2"/>
          <w:sz w:val="24"/>
          <w:szCs w:val="24"/>
          <w:lang w:eastAsia="en-GB"/>
          <w14:ligatures w14:val="standardContextual"/>
        </w:rPr>
      </w:pPr>
      <w:r>
        <w:rPr>
          <w:noProof/>
        </w:rPr>
        <w:t>6.1.2.8.5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_Toc193396159 \h </w:instrText>
      </w:r>
      <w:r>
        <w:rPr>
          <w:noProof/>
        </w:rPr>
      </w:r>
      <w:r>
        <w:rPr>
          <w:noProof/>
        </w:rPr>
        <w:fldChar w:fldCharType="separate"/>
      </w:r>
      <w:r>
        <w:rPr>
          <w:noProof/>
        </w:rPr>
        <w:t>47</w:t>
      </w:r>
      <w:r>
        <w:rPr>
          <w:noProof/>
        </w:rPr>
        <w:fldChar w:fldCharType="end"/>
      </w:r>
    </w:p>
    <w:p w14:paraId="723F2B87" w14:textId="47279297" w:rsidR="006A60DC" w:rsidRDefault="006A60DC">
      <w:pPr>
        <w:pStyle w:val="TOC6"/>
        <w:rPr>
          <w:rFonts w:asciiTheme="minorHAnsi" w:hAnsiTheme="minorHAnsi" w:cstheme="minorBidi"/>
          <w:noProof/>
          <w:kern w:val="2"/>
          <w:sz w:val="24"/>
          <w:szCs w:val="24"/>
          <w:lang w:eastAsia="en-GB"/>
          <w14:ligatures w14:val="standardContextual"/>
        </w:rPr>
      </w:pPr>
      <w:r>
        <w:rPr>
          <w:noProof/>
          <w:lang w:eastAsia="zh-CN"/>
        </w:rPr>
        <w:t>6.1.2.8.5.1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_Toc193396160 \h </w:instrText>
      </w:r>
      <w:r>
        <w:rPr>
          <w:noProof/>
        </w:rPr>
      </w:r>
      <w:r>
        <w:rPr>
          <w:noProof/>
        </w:rPr>
        <w:fldChar w:fldCharType="separate"/>
      </w:r>
      <w:r>
        <w:rPr>
          <w:noProof/>
        </w:rPr>
        <w:t>47</w:t>
      </w:r>
      <w:r>
        <w:rPr>
          <w:noProof/>
        </w:rPr>
        <w:fldChar w:fldCharType="end"/>
      </w:r>
    </w:p>
    <w:p w14:paraId="7C75D86C" w14:textId="225C52DA" w:rsidR="006A60DC" w:rsidRDefault="006A60DC">
      <w:pPr>
        <w:pStyle w:val="TOC6"/>
        <w:rPr>
          <w:rFonts w:asciiTheme="minorHAnsi" w:hAnsiTheme="minorHAnsi" w:cstheme="minorBidi"/>
          <w:noProof/>
          <w:kern w:val="2"/>
          <w:sz w:val="24"/>
          <w:szCs w:val="24"/>
          <w:lang w:eastAsia="en-GB"/>
          <w14:ligatures w14:val="standardContextual"/>
        </w:rPr>
      </w:pPr>
      <w:r>
        <w:rPr>
          <w:noProof/>
          <w:lang w:eastAsia="zh-CN"/>
        </w:rPr>
        <w:t>6.1.2.8.5.2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_Toc193396161 \h </w:instrText>
      </w:r>
      <w:r>
        <w:rPr>
          <w:noProof/>
        </w:rPr>
      </w:r>
      <w:r>
        <w:rPr>
          <w:noProof/>
        </w:rPr>
        <w:fldChar w:fldCharType="separate"/>
      </w:r>
      <w:r>
        <w:rPr>
          <w:noProof/>
        </w:rPr>
        <w:t>47</w:t>
      </w:r>
      <w:r>
        <w:rPr>
          <w:noProof/>
        </w:rPr>
        <w:fldChar w:fldCharType="end"/>
      </w:r>
    </w:p>
    <w:p w14:paraId="4FFC91B5" w14:textId="04FBFFFC" w:rsidR="006A60DC" w:rsidRDefault="006A60DC">
      <w:pPr>
        <w:pStyle w:val="TOC4"/>
        <w:rPr>
          <w:rFonts w:asciiTheme="minorHAnsi" w:hAnsiTheme="minorHAnsi" w:cstheme="minorBidi"/>
          <w:noProof/>
          <w:kern w:val="2"/>
          <w:sz w:val="24"/>
          <w:szCs w:val="24"/>
          <w:lang w:eastAsia="en-GB"/>
          <w14:ligatures w14:val="standardContextual"/>
        </w:rPr>
      </w:pPr>
      <w:r>
        <w:rPr>
          <w:noProof/>
        </w:rPr>
        <w:t>6.1.2.9</w:t>
      </w:r>
      <w:r>
        <w:rPr>
          <w:rFonts w:asciiTheme="minorHAnsi" w:hAnsiTheme="minorHAnsi" w:cstheme="minorBidi"/>
          <w:noProof/>
          <w:kern w:val="2"/>
          <w:sz w:val="24"/>
          <w:szCs w:val="24"/>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_Toc193396162 \h </w:instrText>
      </w:r>
      <w:r>
        <w:rPr>
          <w:noProof/>
        </w:rPr>
      </w:r>
      <w:r>
        <w:rPr>
          <w:noProof/>
        </w:rPr>
        <w:fldChar w:fldCharType="separate"/>
      </w:r>
      <w:r>
        <w:rPr>
          <w:noProof/>
        </w:rPr>
        <w:t>48</w:t>
      </w:r>
      <w:r>
        <w:rPr>
          <w:noProof/>
        </w:rPr>
        <w:fldChar w:fldCharType="end"/>
      </w:r>
    </w:p>
    <w:p w14:paraId="276EAAF1" w14:textId="770B9CC5" w:rsidR="006A60DC" w:rsidRDefault="006A60DC">
      <w:pPr>
        <w:pStyle w:val="TOC5"/>
        <w:rPr>
          <w:rFonts w:asciiTheme="minorHAnsi" w:hAnsiTheme="minorHAnsi" w:cstheme="minorBidi"/>
          <w:noProof/>
          <w:kern w:val="2"/>
          <w:sz w:val="24"/>
          <w:szCs w:val="24"/>
          <w:lang w:eastAsia="en-GB"/>
          <w14:ligatures w14:val="standardContextual"/>
        </w:rPr>
      </w:pPr>
      <w:r>
        <w:rPr>
          <w:noProof/>
        </w:rPr>
        <w:t>6.1.2.9.1</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_Toc193396163 \h </w:instrText>
      </w:r>
      <w:r>
        <w:rPr>
          <w:noProof/>
        </w:rPr>
      </w:r>
      <w:r>
        <w:rPr>
          <w:noProof/>
        </w:rPr>
        <w:fldChar w:fldCharType="separate"/>
      </w:r>
      <w:r>
        <w:rPr>
          <w:noProof/>
        </w:rPr>
        <w:t>48</w:t>
      </w:r>
      <w:r>
        <w:rPr>
          <w:noProof/>
        </w:rPr>
        <w:fldChar w:fldCharType="end"/>
      </w:r>
    </w:p>
    <w:p w14:paraId="5BA09F63" w14:textId="2EEFF472" w:rsidR="006A60DC" w:rsidRDefault="006A60DC">
      <w:pPr>
        <w:pStyle w:val="TOC5"/>
        <w:rPr>
          <w:rFonts w:asciiTheme="minorHAnsi" w:hAnsiTheme="minorHAnsi" w:cstheme="minorBidi"/>
          <w:noProof/>
          <w:kern w:val="2"/>
          <w:sz w:val="24"/>
          <w:szCs w:val="24"/>
          <w:lang w:eastAsia="en-GB"/>
          <w14:ligatures w14:val="standardContextual"/>
        </w:rPr>
      </w:pPr>
      <w:r>
        <w:rPr>
          <w:noProof/>
        </w:rPr>
        <w:t>6.1.2.9.2</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_Toc193396164 \h </w:instrText>
      </w:r>
      <w:r>
        <w:rPr>
          <w:noProof/>
        </w:rPr>
      </w:r>
      <w:r>
        <w:rPr>
          <w:noProof/>
        </w:rPr>
        <w:fldChar w:fldCharType="separate"/>
      </w:r>
      <w:r>
        <w:rPr>
          <w:noProof/>
        </w:rPr>
        <w:t>48</w:t>
      </w:r>
      <w:r>
        <w:rPr>
          <w:noProof/>
        </w:rPr>
        <w:fldChar w:fldCharType="end"/>
      </w:r>
    </w:p>
    <w:p w14:paraId="3C0F8FE0" w14:textId="2BB5B14E" w:rsidR="006A60DC" w:rsidRDefault="006A60DC">
      <w:pPr>
        <w:pStyle w:val="TOC4"/>
        <w:rPr>
          <w:rFonts w:asciiTheme="minorHAnsi" w:hAnsiTheme="minorHAnsi" w:cstheme="minorBidi"/>
          <w:noProof/>
          <w:kern w:val="2"/>
          <w:sz w:val="24"/>
          <w:szCs w:val="24"/>
          <w:lang w:eastAsia="en-GB"/>
          <w14:ligatures w14:val="standardContextual"/>
        </w:rPr>
      </w:pPr>
      <w:r>
        <w:rPr>
          <w:noProof/>
        </w:rPr>
        <w:t>6.1.2.10</w:t>
      </w:r>
      <w:r>
        <w:rPr>
          <w:rFonts w:asciiTheme="minorHAnsi" w:hAnsiTheme="minorHAnsi" w:cstheme="minorBidi"/>
          <w:noProof/>
          <w:kern w:val="2"/>
          <w:sz w:val="24"/>
          <w:szCs w:val="24"/>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_Toc193396165 \h </w:instrText>
      </w:r>
      <w:r>
        <w:rPr>
          <w:noProof/>
        </w:rPr>
      </w:r>
      <w:r>
        <w:rPr>
          <w:noProof/>
        </w:rPr>
        <w:fldChar w:fldCharType="separate"/>
      </w:r>
      <w:r>
        <w:rPr>
          <w:noProof/>
        </w:rPr>
        <w:t>48</w:t>
      </w:r>
      <w:r>
        <w:rPr>
          <w:noProof/>
        </w:rPr>
        <w:fldChar w:fldCharType="end"/>
      </w:r>
    </w:p>
    <w:p w14:paraId="3C0F6854" w14:textId="184C0C39" w:rsidR="006A60DC" w:rsidRDefault="006A60DC">
      <w:pPr>
        <w:pStyle w:val="TOC5"/>
        <w:rPr>
          <w:rFonts w:asciiTheme="minorHAnsi" w:hAnsiTheme="minorHAnsi" w:cstheme="minorBidi"/>
          <w:noProof/>
          <w:kern w:val="2"/>
          <w:sz w:val="24"/>
          <w:szCs w:val="24"/>
          <w:lang w:eastAsia="en-GB"/>
          <w14:ligatures w14:val="standardContextual"/>
        </w:rPr>
      </w:pPr>
      <w:r>
        <w:rPr>
          <w:noProof/>
        </w:rPr>
        <w:t>6.1.2.10.1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_Toc193396166 \h </w:instrText>
      </w:r>
      <w:r>
        <w:rPr>
          <w:noProof/>
        </w:rPr>
      </w:r>
      <w:r>
        <w:rPr>
          <w:noProof/>
        </w:rPr>
        <w:fldChar w:fldCharType="separate"/>
      </w:r>
      <w:r>
        <w:rPr>
          <w:noProof/>
        </w:rPr>
        <w:t>48</w:t>
      </w:r>
      <w:r>
        <w:rPr>
          <w:noProof/>
        </w:rPr>
        <w:fldChar w:fldCharType="end"/>
      </w:r>
    </w:p>
    <w:p w14:paraId="36224432" w14:textId="6D441CC1" w:rsidR="006A60DC" w:rsidRDefault="006A60DC">
      <w:pPr>
        <w:pStyle w:val="TOC5"/>
        <w:rPr>
          <w:rFonts w:asciiTheme="minorHAnsi" w:hAnsiTheme="minorHAnsi" w:cstheme="minorBidi"/>
          <w:noProof/>
          <w:kern w:val="2"/>
          <w:sz w:val="24"/>
          <w:szCs w:val="24"/>
          <w:lang w:eastAsia="en-GB"/>
          <w14:ligatures w14:val="standardContextual"/>
        </w:rPr>
      </w:pPr>
      <w:r>
        <w:rPr>
          <w:noProof/>
        </w:rPr>
        <w:t>6.1.2.10.2</w:t>
      </w:r>
      <w:r>
        <w:rPr>
          <w:rFonts w:asciiTheme="minorHAnsi" w:hAnsiTheme="minorHAnsi" w:cstheme="minorBidi"/>
          <w:noProof/>
          <w:kern w:val="2"/>
          <w:sz w:val="24"/>
          <w:szCs w:val="24"/>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_Toc193396167 \h </w:instrText>
      </w:r>
      <w:r>
        <w:rPr>
          <w:noProof/>
        </w:rPr>
      </w:r>
      <w:r>
        <w:rPr>
          <w:noProof/>
        </w:rPr>
        <w:fldChar w:fldCharType="separate"/>
      </w:r>
      <w:r>
        <w:rPr>
          <w:noProof/>
        </w:rPr>
        <w:t>48</w:t>
      </w:r>
      <w:r>
        <w:rPr>
          <w:noProof/>
        </w:rPr>
        <w:fldChar w:fldCharType="end"/>
      </w:r>
    </w:p>
    <w:p w14:paraId="5B9EF84C" w14:textId="7CAA0237" w:rsidR="006A60DC" w:rsidRDefault="006A60DC">
      <w:pPr>
        <w:pStyle w:val="TOC5"/>
        <w:rPr>
          <w:rFonts w:asciiTheme="minorHAnsi" w:hAnsiTheme="minorHAnsi" w:cstheme="minorBidi"/>
          <w:noProof/>
          <w:kern w:val="2"/>
          <w:sz w:val="24"/>
          <w:szCs w:val="24"/>
          <w:lang w:eastAsia="en-GB"/>
          <w14:ligatures w14:val="standardContextual"/>
        </w:rPr>
      </w:pPr>
      <w:r>
        <w:rPr>
          <w:noProof/>
        </w:rPr>
        <w:t>6.1.2.10.3</w:t>
      </w:r>
      <w:r>
        <w:rPr>
          <w:rFonts w:asciiTheme="minorHAnsi" w:hAnsiTheme="minorHAnsi" w:cstheme="minorBidi"/>
          <w:noProof/>
          <w:kern w:val="2"/>
          <w:sz w:val="24"/>
          <w:szCs w:val="24"/>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_Toc193396168 \h </w:instrText>
      </w:r>
      <w:r>
        <w:rPr>
          <w:noProof/>
        </w:rPr>
      </w:r>
      <w:r>
        <w:rPr>
          <w:noProof/>
        </w:rPr>
        <w:fldChar w:fldCharType="separate"/>
      </w:r>
      <w:r>
        <w:rPr>
          <w:noProof/>
        </w:rPr>
        <w:t>49</w:t>
      </w:r>
      <w:r>
        <w:rPr>
          <w:noProof/>
        </w:rPr>
        <w:fldChar w:fldCharType="end"/>
      </w:r>
    </w:p>
    <w:p w14:paraId="7CA8560B" w14:textId="4E9D93FB" w:rsidR="006A60DC" w:rsidRDefault="006A60DC">
      <w:pPr>
        <w:pStyle w:val="TOC5"/>
        <w:rPr>
          <w:rFonts w:asciiTheme="minorHAnsi" w:hAnsiTheme="minorHAnsi" w:cstheme="minorBidi"/>
          <w:noProof/>
          <w:kern w:val="2"/>
          <w:sz w:val="24"/>
          <w:szCs w:val="24"/>
          <w:lang w:eastAsia="en-GB"/>
          <w14:ligatures w14:val="standardContextual"/>
        </w:rPr>
      </w:pPr>
      <w:r>
        <w:rPr>
          <w:noProof/>
        </w:rPr>
        <w:t>6.1.2.10.4</w:t>
      </w:r>
      <w:r>
        <w:rPr>
          <w:rFonts w:asciiTheme="minorHAnsi" w:hAnsiTheme="minorHAnsi" w:cstheme="minorBidi"/>
          <w:noProof/>
          <w:kern w:val="2"/>
          <w:sz w:val="24"/>
          <w:szCs w:val="24"/>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_Toc193396169 \h </w:instrText>
      </w:r>
      <w:r>
        <w:rPr>
          <w:noProof/>
        </w:rPr>
      </w:r>
      <w:r>
        <w:rPr>
          <w:noProof/>
        </w:rPr>
        <w:fldChar w:fldCharType="separate"/>
      </w:r>
      <w:r>
        <w:rPr>
          <w:noProof/>
        </w:rPr>
        <w:t>50</w:t>
      </w:r>
      <w:r>
        <w:rPr>
          <w:noProof/>
        </w:rPr>
        <w:fldChar w:fldCharType="end"/>
      </w:r>
    </w:p>
    <w:p w14:paraId="60F9ED6A" w14:textId="67A0BD46" w:rsidR="006A60DC" w:rsidRDefault="006A60DC">
      <w:pPr>
        <w:pStyle w:val="TOC5"/>
        <w:rPr>
          <w:rFonts w:asciiTheme="minorHAnsi" w:hAnsiTheme="minorHAnsi" w:cstheme="minorBidi"/>
          <w:noProof/>
          <w:kern w:val="2"/>
          <w:sz w:val="24"/>
          <w:szCs w:val="24"/>
          <w:lang w:eastAsia="en-GB"/>
          <w14:ligatures w14:val="standardContextual"/>
        </w:rPr>
      </w:pPr>
      <w:r>
        <w:rPr>
          <w:noProof/>
        </w:rPr>
        <w:t>6.1.2.10.5</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_Toc193396170 \h </w:instrText>
      </w:r>
      <w:r>
        <w:rPr>
          <w:noProof/>
        </w:rPr>
      </w:r>
      <w:r>
        <w:rPr>
          <w:noProof/>
        </w:rPr>
        <w:fldChar w:fldCharType="separate"/>
      </w:r>
      <w:r>
        <w:rPr>
          <w:noProof/>
        </w:rPr>
        <w:t>50</w:t>
      </w:r>
      <w:r>
        <w:rPr>
          <w:noProof/>
        </w:rPr>
        <w:fldChar w:fldCharType="end"/>
      </w:r>
    </w:p>
    <w:p w14:paraId="6F15DA70" w14:textId="18BFC574" w:rsidR="006A60DC" w:rsidRDefault="006A60DC">
      <w:pPr>
        <w:pStyle w:val="TOC4"/>
        <w:rPr>
          <w:rFonts w:asciiTheme="minorHAnsi" w:hAnsiTheme="minorHAnsi" w:cstheme="minorBidi"/>
          <w:noProof/>
          <w:kern w:val="2"/>
          <w:sz w:val="24"/>
          <w:szCs w:val="24"/>
          <w:lang w:eastAsia="en-GB"/>
          <w14:ligatures w14:val="standardContextual"/>
        </w:rPr>
      </w:pPr>
      <w:r>
        <w:rPr>
          <w:noProof/>
        </w:rPr>
        <w:t>6.1.2.11</w:t>
      </w:r>
      <w:r>
        <w:rPr>
          <w:rFonts w:asciiTheme="minorHAnsi" w:hAnsiTheme="minorHAnsi" w:cstheme="minorBidi"/>
          <w:noProof/>
          <w:kern w:val="2"/>
          <w:sz w:val="24"/>
          <w:szCs w:val="24"/>
          <w:lang w:eastAsia="en-GB"/>
          <w14:ligatures w14:val="standardContextual"/>
        </w:rPr>
        <w:tab/>
      </w:r>
      <w:r>
        <w:rPr>
          <w:noProof/>
        </w:rPr>
        <w:t>PC5 unicast security</w:t>
      </w:r>
      <w:r>
        <w:rPr>
          <w:noProof/>
        </w:rPr>
        <w:tab/>
      </w:r>
      <w:r>
        <w:rPr>
          <w:noProof/>
        </w:rPr>
        <w:fldChar w:fldCharType="begin" w:fldLock="1"/>
      </w:r>
      <w:r>
        <w:rPr>
          <w:noProof/>
        </w:rPr>
        <w:instrText xml:space="preserve"> PAGEREF _Toc193396171 \h </w:instrText>
      </w:r>
      <w:r>
        <w:rPr>
          <w:noProof/>
        </w:rPr>
      </w:r>
      <w:r>
        <w:rPr>
          <w:noProof/>
        </w:rPr>
        <w:fldChar w:fldCharType="separate"/>
      </w:r>
      <w:r>
        <w:rPr>
          <w:noProof/>
        </w:rPr>
        <w:t>50</w:t>
      </w:r>
      <w:r>
        <w:rPr>
          <w:noProof/>
        </w:rPr>
        <w:fldChar w:fldCharType="end"/>
      </w:r>
    </w:p>
    <w:p w14:paraId="346A0036" w14:textId="53A4829D" w:rsidR="006A60DC" w:rsidRDefault="006A60DC">
      <w:pPr>
        <w:pStyle w:val="TOC5"/>
        <w:rPr>
          <w:rFonts w:asciiTheme="minorHAnsi" w:hAnsiTheme="minorHAnsi" w:cstheme="minorBidi"/>
          <w:noProof/>
          <w:kern w:val="2"/>
          <w:sz w:val="24"/>
          <w:szCs w:val="24"/>
          <w:lang w:eastAsia="en-GB"/>
          <w14:ligatures w14:val="standardContextual"/>
        </w:rPr>
      </w:pPr>
      <w:r>
        <w:rPr>
          <w:noProof/>
        </w:rPr>
        <w:t>6.1.2.11.1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_Toc193396172 \h </w:instrText>
      </w:r>
      <w:r>
        <w:rPr>
          <w:noProof/>
        </w:rPr>
      </w:r>
      <w:r>
        <w:rPr>
          <w:noProof/>
        </w:rPr>
        <w:fldChar w:fldCharType="separate"/>
      </w:r>
      <w:r>
        <w:rPr>
          <w:noProof/>
        </w:rPr>
        <w:t>50</w:t>
      </w:r>
      <w:r>
        <w:rPr>
          <w:noProof/>
        </w:rPr>
        <w:fldChar w:fldCharType="end"/>
      </w:r>
    </w:p>
    <w:p w14:paraId="6196E577" w14:textId="3E7EA625" w:rsidR="006A60DC" w:rsidRDefault="006A60DC">
      <w:pPr>
        <w:pStyle w:val="TOC5"/>
        <w:rPr>
          <w:rFonts w:asciiTheme="minorHAnsi" w:hAnsiTheme="minorHAnsi" w:cstheme="minorBidi"/>
          <w:noProof/>
          <w:kern w:val="2"/>
          <w:sz w:val="24"/>
          <w:szCs w:val="24"/>
          <w:lang w:eastAsia="en-GB"/>
          <w14:ligatures w14:val="standardContextual"/>
        </w:rPr>
      </w:pPr>
      <w:r>
        <w:rPr>
          <w:noProof/>
        </w:rPr>
        <w:t>6.1.2.11.2</w:t>
      </w:r>
      <w:r>
        <w:rPr>
          <w:rFonts w:asciiTheme="minorHAnsi" w:hAnsiTheme="minorHAnsi" w:cstheme="minorBidi"/>
          <w:noProof/>
          <w:kern w:val="2"/>
          <w:sz w:val="24"/>
          <w:szCs w:val="24"/>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_Toc193396173 \h </w:instrText>
      </w:r>
      <w:r>
        <w:rPr>
          <w:noProof/>
        </w:rPr>
      </w:r>
      <w:r>
        <w:rPr>
          <w:noProof/>
        </w:rPr>
        <w:fldChar w:fldCharType="separate"/>
      </w:r>
      <w:r>
        <w:rPr>
          <w:noProof/>
        </w:rPr>
        <w:t>51</w:t>
      </w:r>
      <w:r>
        <w:rPr>
          <w:noProof/>
        </w:rPr>
        <w:fldChar w:fldCharType="end"/>
      </w:r>
    </w:p>
    <w:p w14:paraId="74EDFBDD" w14:textId="176B0417" w:rsidR="006A60DC" w:rsidRDefault="006A60DC">
      <w:pPr>
        <w:pStyle w:val="TOC6"/>
        <w:rPr>
          <w:rFonts w:asciiTheme="minorHAnsi" w:hAnsiTheme="minorHAnsi" w:cstheme="minorBidi"/>
          <w:noProof/>
          <w:kern w:val="2"/>
          <w:sz w:val="24"/>
          <w:szCs w:val="24"/>
          <w:lang w:eastAsia="en-GB"/>
          <w14:ligatures w14:val="standardContextual"/>
        </w:rPr>
      </w:pPr>
      <w:r>
        <w:rPr>
          <w:noProof/>
        </w:rPr>
        <w:t>6.1.2.11.2.1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_Toc193396174 \h </w:instrText>
      </w:r>
      <w:r>
        <w:rPr>
          <w:noProof/>
        </w:rPr>
      </w:r>
      <w:r>
        <w:rPr>
          <w:noProof/>
        </w:rPr>
        <w:fldChar w:fldCharType="separate"/>
      </w:r>
      <w:r>
        <w:rPr>
          <w:noProof/>
        </w:rPr>
        <w:t>51</w:t>
      </w:r>
      <w:r>
        <w:rPr>
          <w:noProof/>
        </w:rPr>
        <w:fldChar w:fldCharType="end"/>
      </w:r>
    </w:p>
    <w:p w14:paraId="68E4543B" w14:textId="660BC393" w:rsidR="006A60DC" w:rsidRDefault="006A60DC">
      <w:pPr>
        <w:pStyle w:val="TOC6"/>
        <w:rPr>
          <w:rFonts w:asciiTheme="minorHAnsi" w:hAnsiTheme="minorHAnsi" w:cstheme="minorBidi"/>
          <w:noProof/>
          <w:kern w:val="2"/>
          <w:sz w:val="24"/>
          <w:szCs w:val="24"/>
          <w:lang w:eastAsia="en-GB"/>
          <w14:ligatures w14:val="standardContextual"/>
        </w:rPr>
      </w:pPr>
      <w:r>
        <w:rPr>
          <w:noProof/>
        </w:rPr>
        <w:t>6.1.2.11.2.2</w:t>
      </w:r>
      <w:r>
        <w:rPr>
          <w:rFonts w:asciiTheme="minorHAnsi" w:hAnsiTheme="minorHAnsi" w:cstheme="minorBidi"/>
          <w:noProof/>
          <w:kern w:val="2"/>
          <w:sz w:val="24"/>
          <w:szCs w:val="24"/>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_Toc193396175 \h </w:instrText>
      </w:r>
      <w:r>
        <w:rPr>
          <w:noProof/>
        </w:rPr>
      </w:r>
      <w:r>
        <w:rPr>
          <w:noProof/>
        </w:rPr>
        <w:fldChar w:fldCharType="separate"/>
      </w:r>
      <w:r>
        <w:rPr>
          <w:noProof/>
        </w:rPr>
        <w:t>51</w:t>
      </w:r>
      <w:r>
        <w:rPr>
          <w:noProof/>
        </w:rPr>
        <w:fldChar w:fldCharType="end"/>
      </w:r>
    </w:p>
    <w:p w14:paraId="1A803A85" w14:textId="227B0160" w:rsidR="006A60DC" w:rsidRDefault="006A60DC">
      <w:pPr>
        <w:pStyle w:val="TOC6"/>
        <w:rPr>
          <w:rFonts w:asciiTheme="minorHAnsi" w:hAnsiTheme="minorHAnsi" w:cstheme="minorBidi"/>
          <w:noProof/>
          <w:kern w:val="2"/>
          <w:sz w:val="24"/>
          <w:szCs w:val="24"/>
          <w:lang w:eastAsia="en-GB"/>
          <w14:ligatures w14:val="standardContextual"/>
        </w:rPr>
      </w:pPr>
      <w:r>
        <w:rPr>
          <w:noProof/>
        </w:rPr>
        <w:t>6.1.2.11.2.3</w:t>
      </w:r>
      <w:r>
        <w:rPr>
          <w:rFonts w:asciiTheme="minorHAnsi" w:hAnsiTheme="minorHAnsi" w:cstheme="minorBidi"/>
          <w:noProof/>
          <w:kern w:val="2"/>
          <w:sz w:val="24"/>
          <w:szCs w:val="24"/>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_Toc193396176 \h </w:instrText>
      </w:r>
      <w:r>
        <w:rPr>
          <w:noProof/>
        </w:rPr>
      </w:r>
      <w:r>
        <w:rPr>
          <w:noProof/>
        </w:rPr>
        <w:fldChar w:fldCharType="separate"/>
      </w:r>
      <w:r>
        <w:rPr>
          <w:noProof/>
        </w:rPr>
        <w:t>51</w:t>
      </w:r>
      <w:r>
        <w:rPr>
          <w:noProof/>
        </w:rPr>
        <w:fldChar w:fldCharType="end"/>
      </w:r>
    </w:p>
    <w:p w14:paraId="4451C70C" w14:textId="2433E1E6" w:rsidR="006A60DC" w:rsidRDefault="006A60DC">
      <w:pPr>
        <w:pStyle w:val="TOC5"/>
        <w:rPr>
          <w:rFonts w:asciiTheme="minorHAnsi" w:hAnsiTheme="minorHAnsi" w:cstheme="minorBidi"/>
          <w:noProof/>
          <w:kern w:val="2"/>
          <w:sz w:val="24"/>
          <w:szCs w:val="24"/>
          <w:lang w:eastAsia="en-GB"/>
          <w14:ligatures w14:val="standardContextual"/>
        </w:rPr>
      </w:pPr>
      <w:r>
        <w:rPr>
          <w:noProof/>
        </w:rPr>
        <w:t>6.1.2.11.3</w:t>
      </w:r>
      <w:r>
        <w:rPr>
          <w:rFonts w:asciiTheme="minorHAnsi" w:hAnsiTheme="minorHAnsi" w:cstheme="minorBidi"/>
          <w:noProof/>
          <w:kern w:val="2"/>
          <w:sz w:val="24"/>
          <w:szCs w:val="24"/>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_Toc193396177 \h </w:instrText>
      </w:r>
      <w:r>
        <w:rPr>
          <w:noProof/>
        </w:rPr>
      </w:r>
      <w:r>
        <w:rPr>
          <w:noProof/>
        </w:rPr>
        <w:fldChar w:fldCharType="separate"/>
      </w:r>
      <w:r>
        <w:rPr>
          <w:noProof/>
        </w:rPr>
        <w:t>51</w:t>
      </w:r>
      <w:r>
        <w:rPr>
          <w:noProof/>
        </w:rPr>
        <w:fldChar w:fldCharType="end"/>
      </w:r>
    </w:p>
    <w:p w14:paraId="104E032F" w14:textId="04A2C4EA" w:rsidR="006A60DC" w:rsidRDefault="006A60DC">
      <w:pPr>
        <w:pStyle w:val="TOC4"/>
        <w:rPr>
          <w:rFonts w:asciiTheme="minorHAnsi" w:hAnsiTheme="minorHAnsi" w:cstheme="minorBidi"/>
          <w:noProof/>
          <w:kern w:val="2"/>
          <w:sz w:val="24"/>
          <w:szCs w:val="24"/>
          <w:lang w:eastAsia="en-GB"/>
          <w14:ligatures w14:val="standardContextual"/>
        </w:rPr>
      </w:pPr>
      <w:r>
        <w:rPr>
          <w:noProof/>
        </w:rPr>
        <w:t>6.1.2.12</w:t>
      </w:r>
      <w:r>
        <w:rPr>
          <w:rFonts w:asciiTheme="minorHAnsi" w:hAnsiTheme="minorHAnsi" w:cstheme="minorBidi"/>
          <w:noProof/>
          <w:kern w:val="2"/>
          <w:sz w:val="24"/>
          <w:szCs w:val="24"/>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_Toc193396178 \h </w:instrText>
      </w:r>
      <w:r>
        <w:rPr>
          <w:noProof/>
        </w:rPr>
      </w:r>
      <w:r>
        <w:rPr>
          <w:noProof/>
        </w:rPr>
        <w:fldChar w:fldCharType="separate"/>
      </w:r>
      <w:r>
        <w:rPr>
          <w:noProof/>
        </w:rPr>
        <w:t>52</w:t>
      </w:r>
      <w:r>
        <w:rPr>
          <w:noProof/>
        </w:rPr>
        <w:fldChar w:fldCharType="end"/>
      </w:r>
    </w:p>
    <w:p w14:paraId="1BDCE42A" w14:textId="4AB3A575" w:rsidR="006A60DC" w:rsidRDefault="006A60DC">
      <w:pPr>
        <w:pStyle w:val="TOC4"/>
        <w:rPr>
          <w:rFonts w:asciiTheme="minorHAnsi" w:hAnsiTheme="minorHAnsi" w:cstheme="minorBidi"/>
          <w:noProof/>
          <w:kern w:val="2"/>
          <w:sz w:val="24"/>
          <w:szCs w:val="24"/>
          <w:lang w:eastAsia="en-GB"/>
          <w14:ligatures w14:val="standardContextual"/>
        </w:rPr>
      </w:pPr>
      <w:r>
        <w:rPr>
          <w:noProof/>
        </w:rPr>
        <w:t>6.1.2.13</w:t>
      </w:r>
      <w:r>
        <w:rPr>
          <w:rFonts w:asciiTheme="minorHAnsi" w:hAnsiTheme="minorHAnsi" w:cstheme="minorBidi"/>
          <w:noProof/>
          <w:kern w:val="2"/>
          <w:sz w:val="24"/>
          <w:szCs w:val="24"/>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_Toc193396179 \h </w:instrText>
      </w:r>
      <w:r>
        <w:rPr>
          <w:noProof/>
        </w:rPr>
      </w:r>
      <w:r>
        <w:rPr>
          <w:noProof/>
        </w:rPr>
        <w:fldChar w:fldCharType="separate"/>
      </w:r>
      <w:r>
        <w:rPr>
          <w:noProof/>
        </w:rPr>
        <w:t>53</w:t>
      </w:r>
      <w:r>
        <w:rPr>
          <w:noProof/>
        </w:rPr>
        <w:fldChar w:fldCharType="end"/>
      </w:r>
    </w:p>
    <w:p w14:paraId="0429DAAE" w14:textId="4B15FF73" w:rsidR="006A60DC" w:rsidRDefault="006A60DC">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_Toc193396180 \h </w:instrText>
      </w:r>
      <w:r>
        <w:rPr>
          <w:noProof/>
        </w:rPr>
      </w:r>
      <w:r>
        <w:rPr>
          <w:noProof/>
        </w:rPr>
        <w:fldChar w:fldCharType="separate"/>
      </w:r>
      <w:r>
        <w:rPr>
          <w:noProof/>
        </w:rPr>
        <w:t>53</w:t>
      </w:r>
      <w:r>
        <w:rPr>
          <w:noProof/>
        </w:rPr>
        <w:fldChar w:fldCharType="end"/>
      </w:r>
    </w:p>
    <w:p w14:paraId="54B6FA42" w14:textId="5AC0064F"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rPr>
        <w:t>6.1.3.1</w:t>
      </w:r>
      <w:r>
        <w:rPr>
          <w:rFonts w:asciiTheme="minorHAnsi" w:hAnsiTheme="minorHAnsi" w:cstheme="minorBidi"/>
          <w:noProof/>
          <w:kern w:val="2"/>
          <w:sz w:val="24"/>
          <w:szCs w:val="24"/>
          <w:lang w:eastAsia="en-GB"/>
          <w14:ligatures w14:val="standardContextual"/>
        </w:rPr>
        <w:tab/>
      </w:r>
      <w:r w:rsidRPr="0076616B">
        <w:rPr>
          <w:noProof/>
          <w:lang w:val="en-US"/>
        </w:rPr>
        <w:t>Overview</w:t>
      </w:r>
      <w:r>
        <w:rPr>
          <w:noProof/>
        </w:rPr>
        <w:tab/>
      </w:r>
      <w:r>
        <w:rPr>
          <w:noProof/>
        </w:rPr>
        <w:fldChar w:fldCharType="begin" w:fldLock="1"/>
      </w:r>
      <w:r>
        <w:rPr>
          <w:noProof/>
        </w:rPr>
        <w:instrText xml:space="preserve"> PAGEREF _Toc193396181 \h </w:instrText>
      </w:r>
      <w:r>
        <w:rPr>
          <w:noProof/>
        </w:rPr>
      </w:r>
      <w:r>
        <w:rPr>
          <w:noProof/>
        </w:rPr>
        <w:fldChar w:fldCharType="separate"/>
      </w:r>
      <w:r>
        <w:rPr>
          <w:noProof/>
        </w:rPr>
        <w:t>53</w:t>
      </w:r>
      <w:r>
        <w:rPr>
          <w:noProof/>
        </w:rPr>
        <w:fldChar w:fldCharType="end"/>
      </w:r>
    </w:p>
    <w:p w14:paraId="0AABA6E6" w14:textId="0B87A110" w:rsidR="006A60DC" w:rsidRDefault="006A60DC">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_Toc193396182 \h </w:instrText>
      </w:r>
      <w:r>
        <w:rPr>
          <w:noProof/>
        </w:rPr>
      </w:r>
      <w:r>
        <w:rPr>
          <w:noProof/>
        </w:rPr>
        <w:fldChar w:fldCharType="separate"/>
      </w:r>
      <w:r>
        <w:rPr>
          <w:noProof/>
        </w:rPr>
        <w:t>53</w:t>
      </w:r>
      <w:r>
        <w:rPr>
          <w:noProof/>
        </w:rPr>
        <w:fldChar w:fldCharType="end"/>
      </w:r>
    </w:p>
    <w:p w14:paraId="762E6EC3" w14:textId="696FA10F" w:rsidR="006A60DC" w:rsidRDefault="006A60DC">
      <w:pPr>
        <w:pStyle w:val="TOC5"/>
        <w:rPr>
          <w:rFonts w:asciiTheme="minorHAnsi" w:hAnsiTheme="minorHAnsi" w:cstheme="minorBidi"/>
          <w:noProof/>
          <w:kern w:val="2"/>
          <w:sz w:val="24"/>
          <w:szCs w:val="24"/>
          <w:lang w:eastAsia="en-GB"/>
          <w14:ligatures w14:val="standardContextual"/>
        </w:rPr>
      </w:pPr>
      <w:r w:rsidRPr="0076616B">
        <w:rPr>
          <w:noProof/>
          <w:lang w:val="en-US"/>
        </w:rPr>
        <w:t>6.1.3.2.1</w:t>
      </w:r>
      <w:r>
        <w:rPr>
          <w:rFonts w:asciiTheme="minorHAnsi" w:hAnsiTheme="minorHAnsi" w:cstheme="minorBidi"/>
          <w:noProof/>
          <w:kern w:val="2"/>
          <w:sz w:val="24"/>
          <w:szCs w:val="24"/>
          <w:lang w:eastAsia="en-GB"/>
          <w14:ligatures w14:val="standardContextual"/>
        </w:rPr>
        <w:tab/>
      </w:r>
      <w:r w:rsidRPr="0076616B">
        <w:rPr>
          <w:noProof/>
          <w:lang w:val="en-US"/>
        </w:rPr>
        <w:t>Initiation</w:t>
      </w:r>
      <w:r>
        <w:rPr>
          <w:noProof/>
        </w:rPr>
        <w:tab/>
      </w:r>
      <w:r>
        <w:rPr>
          <w:noProof/>
        </w:rPr>
        <w:fldChar w:fldCharType="begin" w:fldLock="1"/>
      </w:r>
      <w:r>
        <w:rPr>
          <w:noProof/>
        </w:rPr>
        <w:instrText xml:space="preserve"> PAGEREF _Toc193396183 \h </w:instrText>
      </w:r>
      <w:r>
        <w:rPr>
          <w:noProof/>
        </w:rPr>
      </w:r>
      <w:r>
        <w:rPr>
          <w:noProof/>
        </w:rPr>
        <w:fldChar w:fldCharType="separate"/>
      </w:r>
      <w:r>
        <w:rPr>
          <w:noProof/>
        </w:rPr>
        <w:t>53</w:t>
      </w:r>
      <w:r>
        <w:rPr>
          <w:noProof/>
        </w:rPr>
        <w:fldChar w:fldCharType="end"/>
      </w:r>
    </w:p>
    <w:p w14:paraId="6E5C2B4B" w14:textId="40D90E74" w:rsidR="006A60DC" w:rsidRDefault="006A60DC">
      <w:pPr>
        <w:pStyle w:val="TOC6"/>
        <w:rPr>
          <w:rFonts w:asciiTheme="minorHAnsi" w:hAnsiTheme="minorHAnsi" w:cstheme="minorBidi"/>
          <w:noProof/>
          <w:kern w:val="2"/>
          <w:sz w:val="24"/>
          <w:szCs w:val="24"/>
          <w:lang w:eastAsia="en-GB"/>
          <w14:ligatures w14:val="standardContextual"/>
        </w:rPr>
      </w:pPr>
      <w:r w:rsidRPr="0076616B">
        <w:rPr>
          <w:noProof/>
          <w:lang w:val="en-US"/>
        </w:rPr>
        <w:t>6.1.3.2.1.1</w:t>
      </w:r>
      <w:r>
        <w:rPr>
          <w:rFonts w:asciiTheme="minorHAnsi" w:hAnsiTheme="minorHAnsi" w:cstheme="minorBidi"/>
          <w:noProof/>
          <w:kern w:val="2"/>
          <w:sz w:val="24"/>
          <w:szCs w:val="24"/>
          <w:lang w:eastAsia="en-GB"/>
          <w14:ligatures w14:val="standardContextual"/>
        </w:rPr>
        <w:tab/>
      </w:r>
      <w:r w:rsidRPr="0076616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_Toc193396184 \h </w:instrText>
      </w:r>
      <w:r>
        <w:rPr>
          <w:noProof/>
        </w:rPr>
      </w:r>
      <w:r>
        <w:rPr>
          <w:noProof/>
        </w:rPr>
        <w:fldChar w:fldCharType="separate"/>
      </w:r>
      <w:r>
        <w:rPr>
          <w:noProof/>
        </w:rPr>
        <w:t>53</w:t>
      </w:r>
      <w:r>
        <w:rPr>
          <w:noProof/>
        </w:rPr>
        <w:fldChar w:fldCharType="end"/>
      </w:r>
    </w:p>
    <w:p w14:paraId="60F5D135" w14:textId="5D8FC169" w:rsidR="006A60DC" w:rsidRDefault="006A60DC">
      <w:pPr>
        <w:pStyle w:val="TOC6"/>
        <w:rPr>
          <w:rFonts w:asciiTheme="minorHAnsi" w:hAnsiTheme="minorHAnsi" w:cstheme="minorBidi"/>
          <w:noProof/>
          <w:kern w:val="2"/>
          <w:sz w:val="24"/>
          <w:szCs w:val="24"/>
          <w:lang w:eastAsia="en-GB"/>
          <w14:ligatures w14:val="standardContextual"/>
        </w:rPr>
      </w:pPr>
      <w:r>
        <w:rPr>
          <w:noProof/>
        </w:rPr>
        <w:t>6.1.3.2.1.2</w:t>
      </w:r>
      <w:r>
        <w:rPr>
          <w:rFonts w:asciiTheme="minorHAnsi" w:hAnsiTheme="minorHAnsi" w:cstheme="minorBidi"/>
          <w:noProof/>
          <w:kern w:val="2"/>
          <w:sz w:val="24"/>
          <w:szCs w:val="24"/>
          <w:lang w:eastAsia="en-GB"/>
          <w14:ligatures w14:val="standardContextual"/>
        </w:rPr>
        <w:tab/>
      </w:r>
      <w:r>
        <w:rPr>
          <w:noProof/>
        </w:rPr>
        <w:t>PC5 QoS flow match and establishment</w:t>
      </w:r>
      <w:r>
        <w:rPr>
          <w:noProof/>
        </w:rPr>
        <w:tab/>
      </w:r>
      <w:r>
        <w:rPr>
          <w:noProof/>
        </w:rPr>
        <w:fldChar w:fldCharType="begin" w:fldLock="1"/>
      </w:r>
      <w:r>
        <w:rPr>
          <w:noProof/>
        </w:rPr>
        <w:instrText xml:space="preserve"> PAGEREF _Toc193396185 \h </w:instrText>
      </w:r>
      <w:r>
        <w:rPr>
          <w:noProof/>
        </w:rPr>
      </w:r>
      <w:r>
        <w:rPr>
          <w:noProof/>
        </w:rPr>
        <w:fldChar w:fldCharType="separate"/>
      </w:r>
      <w:r>
        <w:rPr>
          <w:noProof/>
        </w:rPr>
        <w:t>54</w:t>
      </w:r>
      <w:r>
        <w:rPr>
          <w:noProof/>
        </w:rPr>
        <w:fldChar w:fldCharType="end"/>
      </w:r>
    </w:p>
    <w:p w14:paraId="5167CCEC" w14:textId="2EBD6C6C" w:rsidR="006A60DC" w:rsidRDefault="006A60DC">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_Toc193396186 \h </w:instrText>
      </w:r>
      <w:r>
        <w:rPr>
          <w:noProof/>
        </w:rPr>
      </w:r>
      <w:r>
        <w:rPr>
          <w:noProof/>
        </w:rPr>
        <w:fldChar w:fldCharType="separate"/>
      </w:r>
      <w:r>
        <w:rPr>
          <w:noProof/>
        </w:rPr>
        <w:t>56</w:t>
      </w:r>
      <w:r>
        <w:rPr>
          <w:noProof/>
        </w:rPr>
        <w:fldChar w:fldCharType="end"/>
      </w:r>
    </w:p>
    <w:p w14:paraId="162D5E71" w14:textId="7858DC9D" w:rsidR="006A60DC" w:rsidRDefault="006A60DC">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_Toc193396187 \h </w:instrText>
      </w:r>
      <w:r>
        <w:rPr>
          <w:noProof/>
        </w:rPr>
      </w:r>
      <w:r>
        <w:rPr>
          <w:noProof/>
        </w:rPr>
        <w:fldChar w:fldCharType="separate"/>
      </w:r>
      <w:r>
        <w:rPr>
          <w:noProof/>
        </w:rPr>
        <w:t>57</w:t>
      </w:r>
      <w:r>
        <w:rPr>
          <w:noProof/>
        </w:rPr>
        <w:fldChar w:fldCharType="end"/>
      </w:r>
    </w:p>
    <w:p w14:paraId="658CCD52" w14:textId="5C87DBBA" w:rsidR="006A60DC" w:rsidRDefault="006A60DC">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_Toc193396188 \h </w:instrText>
      </w:r>
      <w:r>
        <w:rPr>
          <w:noProof/>
        </w:rPr>
      </w:r>
      <w:r>
        <w:rPr>
          <w:noProof/>
        </w:rPr>
        <w:fldChar w:fldCharType="separate"/>
      </w:r>
      <w:r>
        <w:rPr>
          <w:noProof/>
        </w:rPr>
        <w:t>58</w:t>
      </w:r>
      <w:r>
        <w:rPr>
          <w:noProof/>
        </w:rPr>
        <w:fldChar w:fldCharType="end"/>
      </w:r>
    </w:p>
    <w:p w14:paraId="65ADAC70" w14:textId="78E236C1" w:rsidR="006A60DC" w:rsidRDefault="006A60DC">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_Toc193396189 \h </w:instrText>
      </w:r>
      <w:r>
        <w:rPr>
          <w:noProof/>
        </w:rPr>
      </w:r>
      <w:r>
        <w:rPr>
          <w:noProof/>
        </w:rPr>
        <w:fldChar w:fldCharType="separate"/>
      </w:r>
      <w:r>
        <w:rPr>
          <w:noProof/>
        </w:rPr>
        <w:t>59</w:t>
      </w:r>
      <w:r>
        <w:rPr>
          <w:noProof/>
        </w:rPr>
        <w:fldChar w:fldCharType="end"/>
      </w:r>
    </w:p>
    <w:p w14:paraId="52BD22DF" w14:textId="5C53829C" w:rsidR="006A60DC" w:rsidRDefault="006A60DC">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_Toc193396190 \h </w:instrText>
      </w:r>
      <w:r>
        <w:rPr>
          <w:noProof/>
        </w:rPr>
      </w:r>
      <w:r>
        <w:rPr>
          <w:noProof/>
        </w:rPr>
        <w:fldChar w:fldCharType="separate"/>
      </w:r>
      <w:r>
        <w:rPr>
          <w:noProof/>
        </w:rPr>
        <w:t>59</w:t>
      </w:r>
      <w:r>
        <w:rPr>
          <w:noProof/>
        </w:rPr>
        <w:fldChar w:fldCharType="end"/>
      </w:r>
    </w:p>
    <w:p w14:paraId="3CEFAB37" w14:textId="59F63564"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rPr>
        <w:t>6.1.4.1</w:t>
      </w:r>
      <w:r>
        <w:rPr>
          <w:rFonts w:asciiTheme="minorHAnsi" w:hAnsiTheme="minorHAnsi" w:cstheme="minorBidi"/>
          <w:noProof/>
          <w:kern w:val="2"/>
          <w:sz w:val="24"/>
          <w:szCs w:val="24"/>
          <w:lang w:eastAsia="en-GB"/>
          <w14:ligatures w14:val="standardContextual"/>
        </w:rPr>
        <w:tab/>
      </w:r>
      <w:r w:rsidRPr="0076616B">
        <w:rPr>
          <w:noProof/>
          <w:lang w:val="en-US"/>
        </w:rPr>
        <w:t>Overview</w:t>
      </w:r>
      <w:r>
        <w:rPr>
          <w:noProof/>
        </w:rPr>
        <w:tab/>
      </w:r>
      <w:r>
        <w:rPr>
          <w:noProof/>
        </w:rPr>
        <w:fldChar w:fldCharType="begin" w:fldLock="1"/>
      </w:r>
      <w:r>
        <w:rPr>
          <w:noProof/>
        </w:rPr>
        <w:instrText xml:space="preserve"> PAGEREF _Toc193396191 \h </w:instrText>
      </w:r>
      <w:r>
        <w:rPr>
          <w:noProof/>
        </w:rPr>
      </w:r>
      <w:r>
        <w:rPr>
          <w:noProof/>
        </w:rPr>
        <w:fldChar w:fldCharType="separate"/>
      </w:r>
      <w:r>
        <w:rPr>
          <w:noProof/>
        </w:rPr>
        <w:t>59</w:t>
      </w:r>
      <w:r>
        <w:rPr>
          <w:noProof/>
        </w:rPr>
        <w:fldChar w:fldCharType="end"/>
      </w:r>
    </w:p>
    <w:p w14:paraId="51882D87" w14:textId="77B252C1" w:rsidR="006A60DC" w:rsidRDefault="006A60DC">
      <w:pPr>
        <w:pStyle w:val="TOC4"/>
        <w:rPr>
          <w:rFonts w:asciiTheme="minorHAnsi" w:hAnsiTheme="minorHAnsi" w:cstheme="minorBidi"/>
          <w:noProof/>
          <w:kern w:val="2"/>
          <w:sz w:val="24"/>
          <w:szCs w:val="24"/>
          <w:lang w:eastAsia="en-GB"/>
          <w14:ligatures w14:val="standardContextual"/>
        </w:rPr>
      </w:pPr>
      <w:r>
        <w:rPr>
          <w:noProof/>
        </w:rPr>
        <w:lastRenderedPageBreak/>
        <w:t>6.1.4.2</w:t>
      </w:r>
      <w:r>
        <w:rPr>
          <w:rFonts w:asciiTheme="minorHAnsi" w:hAnsiTheme="minorHAnsi" w:cstheme="minorBidi"/>
          <w:noProof/>
          <w:kern w:val="2"/>
          <w:sz w:val="24"/>
          <w:szCs w:val="24"/>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_Toc193396192 \h </w:instrText>
      </w:r>
      <w:r>
        <w:rPr>
          <w:noProof/>
        </w:rPr>
      </w:r>
      <w:r>
        <w:rPr>
          <w:noProof/>
        </w:rPr>
        <w:fldChar w:fldCharType="separate"/>
      </w:r>
      <w:r>
        <w:rPr>
          <w:noProof/>
        </w:rPr>
        <w:t>59</w:t>
      </w:r>
      <w:r>
        <w:rPr>
          <w:noProof/>
        </w:rPr>
        <w:fldChar w:fldCharType="end"/>
      </w:r>
    </w:p>
    <w:p w14:paraId="704777FF" w14:textId="6A5F590D" w:rsidR="006A60DC" w:rsidRDefault="006A60DC">
      <w:pPr>
        <w:pStyle w:val="TOC5"/>
        <w:rPr>
          <w:rFonts w:asciiTheme="minorHAnsi" w:hAnsiTheme="minorHAnsi" w:cstheme="minorBidi"/>
          <w:noProof/>
          <w:kern w:val="2"/>
          <w:sz w:val="24"/>
          <w:szCs w:val="24"/>
          <w:lang w:eastAsia="en-GB"/>
          <w14:ligatures w14:val="standardContextual"/>
        </w:rPr>
      </w:pPr>
      <w:r>
        <w:rPr>
          <w:noProof/>
        </w:rPr>
        <w:t>6.1.4.2.1</w:t>
      </w:r>
      <w:r>
        <w:rPr>
          <w:rFonts w:asciiTheme="minorHAnsi" w:hAnsiTheme="minorHAnsi" w:cstheme="minorBidi"/>
          <w:noProof/>
          <w:kern w:val="2"/>
          <w:sz w:val="24"/>
          <w:szCs w:val="24"/>
          <w:lang w:eastAsia="en-GB"/>
          <w14:ligatures w14:val="standardContextual"/>
        </w:rPr>
        <w:tab/>
      </w:r>
      <w:r>
        <w:rPr>
          <w:noProof/>
        </w:rPr>
        <w:t>Initiation</w:t>
      </w:r>
      <w:r>
        <w:rPr>
          <w:noProof/>
        </w:rPr>
        <w:tab/>
      </w:r>
      <w:r>
        <w:rPr>
          <w:noProof/>
        </w:rPr>
        <w:fldChar w:fldCharType="begin" w:fldLock="1"/>
      </w:r>
      <w:r>
        <w:rPr>
          <w:noProof/>
        </w:rPr>
        <w:instrText xml:space="preserve"> PAGEREF _Toc193396193 \h </w:instrText>
      </w:r>
      <w:r>
        <w:rPr>
          <w:noProof/>
        </w:rPr>
      </w:r>
      <w:r>
        <w:rPr>
          <w:noProof/>
        </w:rPr>
        <w:fldChar w:fldCharType="separate"/>
      </w:r>
      <w:r>
        <w:rPr>
          <w:noProof/>
        </w:rPr>
        <w:t>59</w:t>
      </w:r>
      <w:r>
        <w:rPr>
          <w:noProof/>
        </w:rPr>
        <w:fldChar w:fldCharType="end"/>
      </w:r>
    </w:p>
    <w:p w14:paraId="00D35752" w14:textId="7403D215" w:rsidR="006A60DC" w:rsidRDefault="006A60DC">
      <w:pPr>
        <w:pStyle w:val="TOC6"/>
        <w:rPr>
          <w:rFonts w:asciiTheme="minorHAnsi" w:hAnsiTheme="minorHAnsi" w:cstheme="minorBidi"/>
          <w:noProof/>
          <w:kern w:val="2"/>
          <w:sz w:val="24"/>
          <w:szCs w:val="24"/>
          <w:lang w:eastAsia="en-GB"/>
          <w14:ligatures w14:val="standardContextual"/>
        </w:rPr>
      </w:pPr>
      <w:r w:rsidRPr="0076616B">
        <w:rPr>
          <w:noProof/>
          <w:lang w:val="en-US"/>
        </w:rPr>
        <w:t>6.1.4.2.1.1</w:t>
      </w:r>
      <w:r>
        <w:rPr>
          <w:rFonts w:asciiTheme="minorHAnsi" w:hAnsiTheme="minorHAnsi" w:cstheme="minorBidi"/>
          <w:noProof/>
          <w:kern w:val="2"/>
          <w:sz w:val="24"/>
          <w:szCs w:val="24"/>
          <w:lang w:eastAsia="en-GB"/>
          <w14:ligatures w14:val="standardContextual"/>
        </w:rPr>
        <w:tab/>
      </w:r>
      <w:r w:rsidRPr="0076616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_Toc193396194 \h </w:instrText>
      </w:r>
      <w:r>
        <w:rPr>
          <w:noProof/>
        </w:rPr>
      </w:r>
      <w:r>
        <w:rPr>
          <w:noProof/>
        </w:rPr>
        <w:fldChar w:fldCharType="separate"/>
      </w:r>
      <w:r>
        <w:rPr>
          <w:noProof/>
        </w:rPr>
        <w:t>59</w:t>
      </w:r>
      <w:r>
        <w:rPr>
          <w:noProof/>
        </w:rPr>
        <w:fldChar w:fldCharType="end"/>
      </w:r>
    </w:p>
    <w:p w14:paraId="46C984A2" w14:textId="561ADDBB" w:rsidR="006A60DC" w:rsidRDefault="006A60DC">
      <w:pPr>
        <w:pStyle w:val="TOC6"/>
        <w:rPr>
          <w:rFonts w:asciiTheme="minorHAnsi" w:hAnsiTheme="minorHAnsi" w:cstheme="minorBidi"/>
          <w:noProof/>
          <w:kern w:val="2"/>
          <w:sz w:val="24"/>
          <w:szCs w:val="24"/>
          <w:lang w:eastAsia="en-GB"/>
          <w14:ligatures w14:val="standardContextual"/>
        </w:rPr>
      </w:pPr>
      <w:r w:rsidRPr="0076616B">
        <w:rPr>
          <w:noProof/>
          <w:lang w:val="en-US"/>
        </w:rPr>
        <w:t>6.1.4.2.1.2</w:t>
      </w:r>
      <w:r>
        <w:rPr>
          <w:rFonts w:asciiTheme="minorHAnsi" w:hAnsiTheme="minorHAnsi" w:cstheme="minorBidi"/>
          <w:noProof/>
          <w:kern w:val="2"/>
          <w:sz w:val="24"/>
          <w:szCs w:val="24"/>
          <w:lang w:eastAsia="en-GB"/>
          <w14:ligatures w14:val="standardContextual"/>
        </w:rPr>
        <w:tab/>
      </w:r>
      <w:r w:rsidRPr="0076616B">
        <w:rPr>
          <w:noProof/>
          <w:lang w:val="en-US"/>
        </w:rPr>
        <w:t>PC5 Q</w:t>
      </w:r>
      <w:r w:rsidRPr="0076616B">
        <w:rPr>
          <w:noProof/>
          <w:lang w:val="en-US" w:eastAsia="zh-CN"/>
        </w:rPr>
        <w:t>oS flow match and establishment</w:t>
      </w:r>
      <w:r>
        <w:rPr>
          <w:noProof/>
        </w:rPr>
        <w:tab/>
      </w:r>
      <w:r>
        <w:rPr>
          <w:noProof/>
        </w:rPr>
        <w:fldChar w:fldCharType="begin" w:fldLock="1"/>
      </w:r>
      <w:r>
        <w:rPr>
          <w:noProof/>
        </w:rPr>
        <w:instrText xml:space="preserve"> PAGEREF _Toc193396195 \h </w:instrText>
      </w:r>
      <w:r>
        <w:rPr>
          <w:noProof/>
        </w:rPr>
      </w:r>
      <w:r>
        <w:rPr>
          <w:noProof/>
        </w:rPr>
        <w:fldChar w:fldCharType="separate"/>
      </w:r>
      <w:r>
        <w:rPr>
          <w:noProof/>
        </w:rPr>
        <w:t>60</w:t>
      </w:r>
      <w:r>
        <w:rPr>
          <w:noProof/>
        </w:rPr>
        <w:fldChar w:fldCharType="end"/>
      </w:r>
    </w:p>
    <w:p w14:paraId="3BF21C43" w14:textId="78A665D7" w:rsidR="006A60DC" w:rsidRDefault="006A60DC">
      <w:pPr>
        <w:pStyle w:val="TOC5"/>
        <w:rPr>
          <w:rFonts w:asciiTheme="minorHAnsi" w:hAnsiTheme="minorHAnsi" w:cstheme="minorBidi"/>
          <w:noProof/>
          <w:kern w:val="2"/>
          <w:sz w:val="24"/>
          <w:szCs w:val="24"/>
          <w:lang w:eastAsia="en-GB"/>
          <w14:ligatures w14:val="standardContextual"/>
        </w:rPr>
      </w:pPr>
      <w:r>
        <w:rPr>
          <w:noProof/>
        </w:rPr>
        <w:t>6.1.4.2.2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_Toc193396196 \h </w:instrText>
      </w:r>
      <w:r>
        <w:rPr>
          <w:noProof/>
        </w:rPr>
      </w:r>
      <w:r>
        <w:rPr>
          <w:noProof/>
        </w:rPr>
        <w:fldChar w:fldCharType="separate"/>
      </w:r>
      <w:r>
        <w:rPr>
          <w:noProof/>
        </w:rPr>
        <w:t>60</w:t>
      </w:r>
      <w:r>
        <w:rPr>
          <w:noProof/>
        </w:rPr>
        <w:fldChar w:fldCharType="end"/>
      </w:r>
    </w:p>
    <w:p w14:paraId="5232FA60" w14:textId="4BC6A75A" w:rsidR="006A60DC" w:rsidRDefault="006A60DC">
      <w:pPr>
        <w:pStyle w:val="TOC5"/>
        <w:rPr>
          <w:rFonts w:asciiTheme="minorHAnsi" w:hAnsiTheme="minorHAnsi" w:cstheme="minorBidi"/>
          <w:noProof/>
          <w:kern w:val="2"/>
          <w:sz w:val="24"/>
          <w:szCs w:val="24"/>
          <w:lang w:eastAsia="en-GB"/>
          <w14:ligatures w14:val="standardContextual"/>
        </w:rPr>
      </w:pPr>
      <w:r>
        <w:rPr>
          <w:noProof/>
        </w:rPr>
        <w:t>6.1.4.2.3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_Toc193396197 \h </w:instrText>
      </w:r>
      <w:r>
        <w:rPr>
          <w:noProof/>
        </w:rPr>
      </w:r>
      <w:r>
        <w:rPr>
          <w:noProof/>
        </w:rPr>
        <w:fldChar w:fldCharType="separate"/>
      </w:r>
      <w:r>
        <w:rPr>
          <w:noProof/>
        </w:rPr>
        <w:t>60</w:t>
      </w:r>
      <w:r>
        <w:rPr>
          <w:noProof/>
        </w:rPr>
        <w:fldChar w:fldCharType="end"/>
      </w:r>
    </w:p>
    <w:p w14:paraId="08BC0C05" w14:textId="54038BA9" w:rsidR="006A60DC" w:rsidRDefault="006A60DC">
      <w:pPr>
        <w:pStyle w:val="TOC5"/>
        <w:rPr>
          <w:rFonts w:asciiTheme="minorHAnsi" w:hAnsiTheme="minorHAnsi" w:cstheme="minorBidi"/>
          <w:noProof/>
          <w:kern w:val="2"/>
          <w:sz w:val="24"/>
          <w:szCs w:val="24"/>
          <w:lang w:eastAsia="en-GB"/>
          <w14:ligatures w14:val="standardContextual"/>
        </w:rPr>
      </w:pPr>
      <w:r>
        <w:rPr>
          <w:noProof/>
          <w:lang w:eastAsia="ko-KR"/>
        </w:rPr>
        <w:t>6.1.4.2.4</w:t>
      </w:r>
      <w:r>
        <w:rPr>
          <w:rFonts w:asciiTheme="minorHAnsi" w:hAnsiTheme="minorHAnsi" w:cstheme="minorBidi"/>
          <w:noProof/>
          <w:kern w:val="2"/>
          <w:sz w:val="24"/>
          <w:szCs w:val="24"/>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_Toc193396198 \h </w:instrText>
      </w:r>
      <w:r>
        <w:rPr>
          <w:noProof/>
        </w:rPr>
      </w:r>
      <w:r>
        <w:rPr>
          <w:noProof/>
        </w:rPr>
        <w:fldChar w:fldCharType="separate"/>
      </w:r>
      <w:r>
        <w:rPr>
          <w:noProof/>
        </w:rPr>
        <w:t>60</w:t>
      </w:r>
      <w:r>
        <w:rPr>
          <w:noProof/>
        </w:rPr>
        <w:fldChar w:fldCharType="end"/>
      </w:r>
    </w:p>
    <w:p w14:paraId="3125D8CF" w14:textId="0043310A" w:rsidR="006A60DC" w:rsidRDefault="006A60DC">
      <w:pPr>
        <w:pStyle w:val="TOC4"/>
        <w:rPr>
          <w:rFonts w:asciiTheme="minorHAnsi" w:hAnsiTheme="minorHAnsi" w:cstheme="minorBidi"/>
          <w:noProof/>
          <w:kern w:val="2"/>
          <w:sz w:val="24"/>
          <w:szCs w:val="24"/>
          <w:lang w:eastAsia="en-GB"/>
          <w14:ligatures w14:val="standardContextual"/>
        </w:rPr>
      </w:pPr>
      <w:r>
        <w:rPr>
          <w:noProof/>
        </w:rPr>
        <w:t>6.1.4.3</w:t>
      </w:r>
      <w:r>
        <w:rPr>
          <w:rFonts w:asciiTheme="minorHAnsi" w:hAnsiTheme="minorHAnsi" w:cstheme="minorBidi"/>
          <w:noProof/>
          <w:kern w:val="2"/>
          <w:sz w:val="24"/>
          <w:szCs w:val="24"/>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_Toc193396199 \h </w:instrText>
      </w:r>
      <w:r>
        <w:rPr>
          <w:noProof/>
        </w:rPr>
      </w:r>
      <w:r>
        <w:rPr>
          <w:noProof/>
        </w:rPr>
        <w:fldChar w:fldCharType="separate"/>
      </w:r>
      <w:r>
        <w:rPr>
          <w:noProof/>
        </w:rPr>
        <w:t>60</w:t>
      </w:r>
      <w:r>
        <w:rPr>
          <w:noProof/>
        </w:rPr>
        <w:fldChar w:fldCharType="end"/>
      </w:r>
    </w:p>
    <w:p w14:paraId="13FB517F" w14:textId="25E70970" w:rsidR="006A60DC" w:rsidRDefault="006A60DC">
      <w:pPr>
        <w:pStyle w:val="TOC2"/>
        <w:rPr>
          <w:rFonts w:asciiTheme="minorHAnsi" w:hAnsiTheme="minorHAnsi" w:cstheme="minorBidi"/>
          <w:noProof/>
          <w:kern w:val="2"/>
          <w:sz w:val="24"/>
          <w:szCs w:val="24"/>
          <w:lang w:eastAsia="en-GB"/>
          <w14:ligatures w14:val="standardContextual"/>
        </w:rPr>
      </w:pPr>
      <w:r w:rsidRPr="0076616B">
        <w:rPr>
          <w:noProof/>
          <w:lang w:val="en-US"/>
        </w:rPr>
        <w:t>6.2</w:t>
      </w:r>
      <w:r>
        <w:rPr>
          <w:rFonts w:asciiTheme="minorHAnsi" w:hAnsiTheme="minorHAnsi" w:cstheme="minorBidi"/>
          <w:noProof/>
          <w:kern w:val="2"/>
          <w:sz w:val="24"/>
          <w:szCs w:val="24"/>
          <w:lang w:eastAsia="en-GB"/>
          <w14:ligatures w14:val="standardContextual"/>
        </w:rPr>
        <w:tab/>
      </w:r>
      <w:r w:rsidRPr="0076616B">
        <w:rPr>
          <w:noProof/>
          <w:lang w:val="en-US"/>
        </w:rPr>
        <w:t>V2X communication over Uu</w:t>
      </w:r>
      <w:r>
        <w:rPr>
          <w:noProof/>
        </w:rPr>
        <w:tab/>
      </w:r>
      <w:r>
        <w:rPr>
          <w:noProof/>
        </w:rPr>
        <w:fldChar w:fldCharType="begin" w:fldLock="1"/>
      </w:r>
      <w:r>
        <w:rPr>
          <w:noProof/>
        </w:rPr>
        <w:instrText xml:space="preserve"> PAGEREF _Toc193396200 \h </w:instrText>
      </w:r>
      <w:r>
        <w:rPr>
          <w:noProof/>
        </w:rPr>
      </w:r>
      <w:r>
        <w:rPr>
          <w:noProof/>
        </w:rPr>
        <w:fldChar w:fldCharType="separate"/>
      </w:r>
      <w:r>
        <w:rPr>
          <w:noProof/>
        </w:rPr>
        <w:t>61</w:t>
      </w:r>
      <w:r>
        <w:rPr>
          <w:noProof/>
        </w:rPr>
        <w:fldChar w:fldCharType="end"/>
      </w:r>
    </w:p>
    <w:p w14:paraId="2B7235E0" w14:textId="361869A5"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6.2.1</w:t>
      </w:r>
      <w:r>
        <w:rPr>
          <w:rFonts w:asciiTheme="minorHAnsi" w:hAnsiTheme="minorHAnsi" w:cstheme="minorBidi"/>
          <w:noProof/>
          <w:kern w:val="2"/>
          <w:sz w:val="24"/>
          <w:szCs w:val="24"/>
          <w:lang w:eastAsia="en-GB"/>
          <w14:ligatures w14:val="standardContextual"/>
        </w:rPr>
        <w:tab/>
      </w:r>
      <w:r w:rsidRPr="0076616B">
        <w:rPr>
          <w:noProof/>
          <w:lang w:val="en-US"/>
        </w:rPr>
        <w:t>General</w:t>
      </w:r>
      <w:r>
        <w:rPr>
          <w:noProof/>
        </w:rPr>
        <w:tab/>
      </w:r>
      <w:r>
        <w:rPr>
          <w:noProof/>
        </w:rPr>
        <w:fldChar w:fldCharType="begin" w:fldLock="1"/>
      </w:r>
      <w:r>
        <w:rPr>
          <w:noProof/>
        </w:rPr>
        <w:instrText xml:space="preserve"> PAGEREF _Toc193396201 \h </w:instrText>
      </w:r>
      <w:r>
        <w:rPr>
          <w:noProof/>
        </w:rPr>
      </w:r>
      <w:r>
        <w:rPr>
          <w:noProof/>
        </w:rPr>
        <w:fldChar w:fldCharType="separate"/>
      </w:r>
      <w:r>
        <w:rPr>
          <w:noProof/>
        </w:rPr>
        <w:t>61</w:t>
      </w:r>
      <w:r>
        <w:rPr>
          <w:noProof/>
        </w:rPr>
        <w:fldChar w:fldCharType="end"/>
      </w:r>
    </w:p>
    <w:p w14:paraId="5789A9D1" w14:textId="55E2C8C3"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6.2.2</w:t>
      </w:r>
      <w:r>
        <w:rPr>
          <w:rFonts w:asciiTheme="minorHAnsi" w:hAnsiTheme="minorHAnsi" w:cstheme="minorBidi"/>
          <w:noProof/>
          <w:kern w:val="2"/>
          <w:sz w:val="24"/>
          <w:szCs w:val="24"/>
          <w:lang w:eastAsia="en-GB"/>
          <w14:ligatures w14:val="standardContextual"/>
        </w:rPr>
        <w:tab/>
      </w:r>
      <w:r w:rsidRPr="0076616B">
        <w:rPr>
          <w:noProof/>
          <w:lang w:val="en-US"/>
        </w:rPr>
        <w:t>Transmission of V2X communication over Uu from UE to V2X application server</w:t>
      </w:r>
      <w:r>
        <w:rPr>
          <w:noProof/>
        </w:rPr>
        <w:tab/>
      </w:r>
      <w:r>
        <w:rPr>
          <w:noProof/>
        </w:rPr>
        <w:fldChar w:fldCharType="begin" w:fldLock="1"/>
      </w:r>
      <w:r>
        <w:rPr>
          <w:noProof/>
        </w:rPr>
        <w:instrText xml:space="preserve"> PAGEREF _Toc193396202 \h </w:instrText>
      </w:r>
      <w:r>
        <w:rPr>
          <w:noProof/>
        </w:rPr>
      </w:r>
      <w:r>
        <w:rPr>
          <w:noProof/>
        </w:rPr>
        <w:fldChar w:fldCharType="separate"/>
      </w:r>
      <w:r>
        <w:rPr>
          <w:noProof/>
        </w:rPr>
        <w:t>62</w:t>
      </w:r>
      <w:r>
        <w:rPr>
          <w:noProof/>
        </w:rPr>
        <w:fldChar w:fldCharType="end"/>
      </w:r>
    </w:p>
    <w:p w14:paraId="57448FCA" w14:textId="13F3BAE4"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6.2.3</w:t>
      </w:r>
      <w:r>
        <w:rPr>
          <w:rFonts w:asciiTheme="minorHAnsi" w:hAnsiTheme="minorHAnsi" w:cstheme="minorBidi"/>
          <w:noProof/>
          <w:kern w:val="2"/>
          <w:sz w:val="24"/>
          <w:szCs w:val="24"/>
          <w:lang w:eastAsia="en-GB"/>
          <w14:ligatures w14:val="standardContextual"/>
        </w:rPr>
        <w:tab/>
      </w:r>
      <w:r w:rsidRPr="0076616B">
        <w:rPr>
          <w:noProof/>
          <w:lang w:val="en-US"/>
        </w:rPr>
        <w:t>Reception of V2X communication over Uu from UE to V2X application server</w:t>
      </w:r>
      <w:r>
        <w:rPr>
          <w:noProof/>
        </w:rPr>
        <w:tab/>
      </w:r>
      <w:r>
        <w:rPr>
          <w:noProof/>
        </w:rPr>
        <w:fldChar w:fldCharType="begin" w:fldLock="1"/>
      </w:r>
      <w:r>
        <w:rPr>
          <w:noProof/>
        </w:rPr>
        <w:instrText xml:space="preserve"> PAGEREF _Toc193396203 \h </w:instrText>
      </w:r>
      <w:r>
        <w:rPr>
          <w:noProof/>
        </w:rPr>
      </w:r>
      <w:r>
        <w:rPr>
          <w:noProof/>
        </w:rPr>
        <w:fldChar w:fldCharType="separate"/>
      </w:r>
      <w:r>
        <w:rPr>
          <w:noProof/>
        </w:rPr>
        <w:t>63</w:t>
      </w:r>
      <w:r>
        <w:rPr>
          <w:noProof/>
        </w:rPr>
        <w:fldChar w:fldCharType="end"/>
      </w:r>
    </w:p>
    <w:p w14:paraId="7C4D228E" w14:textId="4A5CA4FD"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6.2.4</w:t>
      </w:r>
      <w:r>
        <w:rPr>
          <w:rFonts w:asciiTheme="minorHAnsi" w:hAnsiTheme="minorHAnsi" w:cstheme="minorBidi"/>
          <w:noProof/>
          <w:kern w:val="2"/>
          <w:sz w:val="24"/>
          <w:szCs w:val="24"/>
          <w:lang w:eastAsia="en-GB"/>
          <w14:ligatures w14:val="standardContextual"/>
        </w:rPr>
        <w:tab/>
      </w:r>
      <w:r w:rsidRPr="0076616B">
        <w:rPr>
          <w:noProof/>
          <w:lang w:val="en-US"/>
        </w:rPr>
        <w:t>Transmission of V2X communication over Uu from V2X application server to UE</w:t>
      </w:r>
      <w:r>
        <w:rPr>
          <w:noProof/>
        </w:rPr>
        <w:tab/>
      </w:r>
      <w:r>
        <w:rPr>
          <w:noProof/>
        </w:rPr>
        <w:fldChar w:fldCharType="begin" w:fldLock="1"/>
      </w:r>
      <w:r>
        <w:rPr>
          <w:noProof/>
        </w:rPr>
        <w:instrText xml:space="preserve"> PAGEREF _Toc193396204 \h </w:instrText>
      </w:r>
      <w:r>
        <w:rPr>
          <w:noProof/>
        </w:rPr>
      </w:r>
      <w:r>
        <w:rPr>
          <w:noProof/>
        </w:rPr>
        <w:fldChar w:fldCharType="separate"/>
      </w:r>
      <w:r>
        <w:rPr>
          <w:noProof/>
        </w:rPr>
        <w:t>63</w:t>
      </w:r>
      <w:r>
        <w:rPr>
          <w:noProof/>
        </w:rPr>
        <w:fldChar w:fldCharType="end"/>
      </w:r>
    </w:p>
    <w:p w14:paraId="36338A30" w14:textId="26FB65DE"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6.2.5</w:t>
      </w:r>
      <w:r>
        <w:rPr>
          <w:rFonts w:asciiTheme="minorHAnsi" w:hAnsiTheme="minorHAnsi" w:cstheme="minorBidi"/>
          <w:noProof/>
          <w:kern w:val="2"/>
          <w:sz w:val="24"/>
          <w:szCs w:val="24"/>
          <w:lang w:eastAsia="en-GB"/>
          <w14:ligatures w14:val="standardContextual"/>
        </w:rPr>
        <w:tab/>
      </w:r>
      <w:r w:rsidRPr="0076616B">
        <w:rPr>
          <w:noProof/>
          <w:lang w:val="en-US"/>
        </w:rPr>
        <w:t>Reception of V2X communication over Uu from V2X application server to UE</w:t>
      </w:r>
      <w:r>
        <w:rPr>
          <w:noProof/>
        </w:rPr>
        <w:tab/>
      </w:r>
      <w:r>
        <w:rPr>
          <w:noProof/>
        </w:rPr>
        <w:fldChar w:fldCharType="begin" w:fldLock="1"/>
      </w:r>
      <w:r>
        <w:rPr>
          <w:noProof/>
        </w:rPr>
        <w:instrText xml:space="preserve"> PAGEREF _Toc193396205 \h </w:instrText>
      </w:r>
      <w:r>
        <w:rPr>
          <w:noProof/>
        </w:rPr>
      </w:r>
      <w:r>
        <w:rPr>
          <w:noProof/>
        </w:rPr>
        <w:fldChar w:fldCharType="separate"/>
      </w:r>
      <w:r>
        <w:rPr>
          <w:noProof/>
        </w:rPr>
        <w:t>64</w:t>
      </w:r>
      <w:r>
        <w:rPr>
          <w:noProof/>
        </w:rPr>
        <w:fldChar w:fldCharType="end"/>
      </w:r>
    </w:p>
    <w:p w14:paraId="72491CCA" w14:textId="159A3239"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6.2.6</w:t>
      </w:r>
      <w:r>
        <w:rPr>
          <w:rFonts w:asciiTheme="minorHAnsi" w:hAnsiTheme="minorHAnsi" w:cstheme="minorBidi"/>
          <w:noProof/>
          <w:kern w:val="2"/>
          <w:sz w:val="24"/>
          <w:szCs w:val="24"/>
          <w:lang w:eastAsia="en-GB"/>
          <w14:ligatures w14:val="standardContextual"/>
        </w:rPr>
        <w:tab/>
      </w:r>
      <w:r w:rsidRPr="0076616B">
        <w:rPr>
          <w:noProof/>
          <w:lang w:val="en-US"/>
        </w:rPr>
        <w:t>V2X application server discovery</w:t>
      </w:r>
      <w:r>
        <w:rPr>
          <w:noProof/>
        </w:rPr>
        <w:tab/>
      </w:r>
      <w:r>
        <w:rPr>
          <w:noProof/>
        </w:rPr>
        <w:fldChar w:fldCharType="begin" w:fldLock="1"/>
      </w:r>
      <w:r>
        <w:rPr>
          <w:noProof/>
        </w:rPr>
        <w:instrText xml:space="preserve"> PAGEREF _Toc193396206 \h </w:instrText>
      </w:r>
      <w:r>
        <w:rPr>
          <w:noProof/>
        </w:rPr>
      </w:r>
      <w:r>
        <w:rPr>
          <w:noProof/>
        </w:rPr>
        <w:fldChar w:fldCharType="separate"/>
      </w:r>
      <w:r>
        <w:rPr>
          <w:noProof/>
        </w:rPr>
        <w:t>66</w:t>
      </w:r>
      <w:r>
        <w:rPr>
          <w:noProof/>
        </w:rPr>
        <w:fldChar w:fldCharType="end"/>
      </w:r>
    </w:p>
    <w:p w14:paraId="79E26AEA" w14:textId="489FF7C2"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rPr>
        <w:t>6.2.6.1</w:t>
      </w:r>
      <w:r>
        <w:rPr>
          <w:rFonts w:asciiTheme="minorHAnsi" w:hAnsiTheme="minorHAnsi" w:cstheme="minorBidi"/>
          <w:noProof/>
          <w:kern w:val="2"/>
          <w:sz w:val="24"/>
          <w:szCs w:val="24"/>
          <w:lang w:eastAsia="en-GB"/>
          <w14:ligatures w14:val="standardContextual"/>
        </w:rPr>
        <w:tab/>
      </w:r>
      <w:r w:rsidRPr="0076616B">
        <w:rPr>
          <w:noProof/>
          <w:lang w:val="en-US"/>
        </w:rPr>
        <w:t>General</w:t>
      </w:r>
      <w:r>
        <w:rPr>
          <w:noProof/>
        </w:rPr>
        <w:tab/>
      </w:r>
      <w:r>
        <w:rPr>
          <w:noProof/>
        </w:rPr>
        <w:fldChar w:fldCharType="begin" w:fldLock="1"/>
      </w:r>
      <w:r>
        <w:rPr>
          <w:noProof/>
        </w:rPr>
        <w:instrText xml:space="preserve"> PAGEREF _Toc193396207 \h </w:instrText>
      </w:r>
      <w:r>
        <w:rPr>
          <w:noProof/>
        </w:rPr>
      </w:r>
      <w:r>
        <w:rPr>
          <w:noProof/>
        </w:rPr>
        <w:fldChar w:fldCharType="separate"/>
      </w:r>
      <w:r>
        <w:rPr>
          <w:noProof/>
        </w:rPr>
        <w:t>66</w:t>
      </w:r>
      <w:r>
        <w:rPr>
          <w:noProof/>
        </w:rPr>
        <w:fldChar w:fldCharType="end"/>
      </w:r>
    </w:p>
    <w:p w14:paraId="7E2C84D2" w14:textId="03F4DA44"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rPr>
        <w:t>6.2.6.2</w:t>
      </w:r>
      <w:r>
        <w:rPr>
          <w:rFonts w:asciiTheme="minorHAnsi" w:hAnsiTheme="minorHAnsi" w:cstheme="minorBidi"/>
          <w:noProof/>
          <w:kern w:val="2"/>
          <w:sz w:val="24"/>
          <w:szCs w:val="24"/>
          <w:lang w:eastAsia="en-GB"/>
          <w14:ligatures w14:val="standardContextual"/>
        </w:rPr>
        <w:tab/>
      </w:r>
      <w:r w:rsidRPr="0076616B">
        <w:rPr>
          <w:noProof/>
          <w:lang w:val="en-US"/>
        </w:rPr>
        <w:t>V2X application server discovery using MBS</w:t>
      </w:r>
      <w:r>
        <w:rPr>
          <w:noProof/>
        </w:rPr>
        <w:tab/>
      </w:r>
      <w:r>
        <w:rPr>
          <w:noProof/>
        </w:rPr>
        <w:fldChar w:fldCharType="begin" w:fldLock="1"/>
      </w:r>
      <w:r>
        <w:rPr>
          <w:noProof/>
        </w:rPr>
        <w:instrText xml:space="preserve"> PAGEREF _Toc193396208 \h </w:instrText>
      </w:r>
      <w:r>
        <w:rPr>
          <w:noProof/>
        </w:rPr>
      </w:r>
      <w:r>
        <w:rPr>
          <w:noProof/>
        </w:rPr>
        <w:fldChar w:fldCharType="separate"/>
      </w:r>
      <w:r>
        <w:rPr>
          <w:noProof/>
        </w:rPr>
        <w:t>69</w:t>
      </w:r>
      <w:r>
        <w:rPr>
          <w:noProof/>
        </w:rPr>
        <w:fldChar w:fldCharType="end"/>
      </w:r>
    </w:p>
    <w:p w14:paraId="0CF06933" w14:textId="2FC708EE" w:rsidR="006A60DC" w:rsidRDefault="006A60DC">
      <w:pPr>
        <w:pStyle w:val="TOC5"/>
        <w:rPr>
          <w:rFonts w:asciiTheme="minorHAnsi" w:hAnsiTheme="minorHAnsi" w:cstheme="minorBidi"/>
          <w:noProof/>
          <w:kern w:val="2"/>
          <w:sz w:val="24"/>
          <w:szCs w:val="24"/>
          <w:lang w:eastAsia="en-GB"/>
          <w14:ligatures w14:val="standardContextual"/>
        </w:rPr>
      </w:pPr>
      <w:r w:rsidRPr="0076616B">
        <w:rPr>
          <w:noProof/>
          <w:lang w:val="en-US"/>
        </w:rPr>
        <w:t>6.2.6.2.1</w:t>
      </w:r>
      <w:r>
        <w:rPr>
          <w:rFonts w:asciiTheme="minorHAnsi" w:hAnsiTheme="minorHAnsi" w:cstheme="minorBidi"/>
          <w:noProof/>
          <w:kern w:val="2"/>
          <w:sz w:val="24"/>
          <w:szCs w:val="24"/>
          <w:lang w:eastAsia="en-GB"/>
          <w14:ligatures w14:val="standardContextual"/>
        </w:rPr>
        <w:tab/>
      </w:r>
      <w:r w:rsidRPr="0076616B">
        <w:rPr>
          <w:noProof/>
          <w:lang w:val="en-US"/>
        </w:rPr>
        <w:t>General</w:t>
      </w:r>
      <w:r>
        <w:rPr>
          <w:noProof/>
        </w:rPr>
        <w:tab/>
      </w:r>
      <w:r>
        <w:rPr>
          <w:noProof/>
        </w:rPr>
        <w:fldChar w:fldCharType="begin" w:fldLock="1"/>
      </w:r>
      <w:r>
        <w:rPr>
          <w:noProof/>
        </w:rPr>
        <w:instrText xml:space="preserve"> PAGEREF _Toc193396209 \h </w:instrText>
      </w:r>
      <w:r>
        <w:rPr>
          <w:noProof/>
        </w:rPr>
      </w:r>
      <w:r>
        <w:rPr>
          <w:noProof/>
        </w:rPr>
        <w:fldChar w:fldCharType="separate"/>
      </w:r>
      <w:r>
        <w:rPr>
          <w:noProof/>
        </w:rPr>
        <w:t>69</w:t>
      </w:r>
      <w:r>
        <w:rPr>
          <w:noProof/>
        </w:rPr>
        <w:fldChar w:fldCharType="end"/>
      </w:r>
    </w:p>
    <w:p w14:paraId="7E007535" w14:textId="6E0ADCF5" w:rsidR="006A60DC" w:rsidRDefault="006A60DC">
      <w:pPr>
        <w:pStyle w:val="TOC5"/>
        <w:rPr>
          <w:rFonts w:asciiTheme="minorHAnsi" w:hAnsiTheme="minorHAnsi" w:cstheme="minorBidi"/>
          <w:noProof/>
          <w:kern w:val="2"/>
          <w:sz w:val="24"/>
          <w:szCs w:val="24"/>
          <w:lang w:eastAsia="en-GB"/>
          <w14:ligatures w14:val="standardContextual"/>
        </w:rPr>
      </w:pPr>
      <w:r w:rsidRPr="0076616B">
        <w:rPr>
          <w:noProof/>
          <w:lang w:val="en-US"/>
        </w:rPr>
        <w:t>6.2.6.2.2</w:t>
      </w:r>
      <w:r>
        <w:rPr>
          <w:rFonts w:asciiTheme="minorHAnsi" w:hAnsiTheme="minorHAnsi" w:cstheme="minorBidi"/>
          <w:noProof/>
          <w:kern w:val="2"/>
          <w:sz w:val="24"/>
          <w:szCs w:val="24"/>
          <w:lang w:eastAsia="en-GB"/>
          <w14:ligatures w14:val="standardContextual"/>
        </w:rPr>
        <w:tab/>
      </w:r>
      <w:r w:rsidRPr="0076616B">
        <w:rPr>
          <w:noProof/>
          <w:lang w:val="en-US"/>
        </w:rPr>
        <w:t>Procedure for V2X application server discovery using MBS</w:t>
      </w:r>
      <w:r>
        <w:rPr>
          <w:noProof/>
        </w:rPr>
        <w:tab/>
      </w:r>
      <w:r>
        <w:rPr>
          <w:noProof/>
        </w:rPr>
        <w:fldChar w:fldCharType="begin" w:fldLock="1"/>
      </w:r>
      <w:r>
        <w:rPr>
          <w:noProof/>
        </w:rPr>
        <w:instrText xml:space="preserve"> PAGEREF _Toc193396210 \h </w:instrText>
      </w:r>
      <w:r>
        <w:rPr>
          <w:noProof/>
        </w:rPr>
      </w:r>
      <w:r>
        <w:rPr>
          <w:noProof/>
        </w:rPr>
        <w:fldChar w:fldCharType="separate"/>
      </w:r>
      <w:r>
        <w:rPr>
          <w:noProof/>
        </w:rPr>
        <w:t>70</w:t>
      </w:r>
      <w:r>
        <w:rPr>
          <w:noProof/>
        </w:rPr>
        <w:fldChar w:fldCharType="end"/>
      </w:r>
    </w:p>
    <w:p w14:paraId="729D6E7B" w14:textId="2D543311"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6.2.7</w:t>
      </w:r>
      <w:r>
        <w:rPr>
          <w:rFonts w:asciiTheme="minorHAnsi" w:hAnsiTheme="minorHAnsi" w:cstheme="minorBidi"/>
          <w:noProof/>
          <w:kern w:val="2"/>
          <w:sz w:val="24"/>
          <w:szCs w:val="24"/>
          <w:lang w:eastAsia="en-GB"/>
          <w14:ligatures w14:val="standardContextual"/>
        </w:rPr>
        <w:tab/>
      </w:r>
      <w:r w:rsidRPr="0076616B">
        <w:rPr>
          <w:noProof/>
          <w:lang w:val="en-US"/>
        </w:rPr>
        <w:t>V2X application server configuration</w:t>
      </w:r>
      <w:r>
        <w:rPr>
          <w:noProof/>
        </w:rPr>
        <w:tab/>
      </w:r>
      <w:r>
        <w:rPr>
          <w:noProof/>
        </w:rPr>
        <w:fldChar w:fldCharType="begin" w:fldLock="1"/>
      </w:r>
      <w:r>
        <w:rPr>
          <w:noProof/>
        </w:rPr>
        <w:instrText xml:space="preserve"> PAGEREF _Toc193396211 \h </w:instrText>
      </w:r>
      <w:r>
        <w:rPr>
          <w:noProof/>
        </w:rPr>
      </w:r>
      <w:r>
        <w:rPr>
          <w:noProof/>
        </w:rPr>
        <w:fldChar w:fldCharType="separate"/>
      </w:r>
      <w:r>
        <w:rPr>
          <w:noProof/>
        </w:rPr>
        <w:t>70</w:t>
      </w:r>
      <w:r>
        <w:rPr>
          <w:noProof/>
        </w:rPr>
        <w:fldChar w:fldCharType="end"/>
      </w:r>
    </w:p>
    <w:p w14:paraId="1CA46B2F" w14:textId="6F8132A2"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rPr>
        <w:t>6.2.8</w:t>
      </w:r>
      <w:r>
        <w:rPr>
          <w:rFonts w:asciiTheme="minorHAnsi" w:hAnsiTheme="minorHAnsi" w:cstheme="minorBidi"/>
          <w:noProof/>
          <w:kern w:val="2"/>
          <w:sz w:val="24"/>
          <w:szCs w:val="24"/>
          <w:lang w:eastAsia="en-GB"/>
          <w14:ligatures w14:val="standardContextual"/>
        </w:rPr>
        <w:tab/>
      </w:r>
      <w:r w:rsidRPr="0076616B">
        <w:rPr>
          <w:noProof/>
          <w:lang w:val="en-US"/>
        </w:rPr>
        <w:t>V2X MBS parameter discovery</w:t>
      </w:r>
      <w:r>
        <w:rPr>
          <w:noProof/>
        </w:rPr>
        <w:tab/>
      </w:r>
      <w:r>
        <w:rPr>
          <w:noProof/>
        </w:rPr>
        <w:fldChar w:fldCharType="begin" w:fldLock="1"/>
      </w:r>
      <w:r>
        <w:rPr>
          <w:noProof/>
        </w:rPr>
        <w:instrText xml:space="preserve"> PAGEREF _Toc193396212 \h </w:instrText>
      </w:r>
      <w:r>
        <w:rPr>
          <w:noProof/>
        </w:rPr>
      </w:r>
      <w:r>
        <w:rPr>
          <w:noProof/>
        </w:rPr>
        <w:fldChar w:fldCharType="separate"/>
      </w:r>
      <w:r>
        <w:rPr>
          <w:noProof/>
        </w:rPr>
        <w:t>70</w:t>
      </w:r>
      <w:r>
        <w:rPr>
          <w:noProof/>
        </w:rPr>
        <w:fldChar w:fldCharType="end"/>
      </w:r>
    </w:p>
    <w:p w14:paraId="6AB09F59" w14:textId="06C251F2" w:rsidR="006A60DC" w:rsidRDefault="006A60DC">
      <w:pPr>
        <w:pStyle w:val="TOC1"/>
        <w:rPr>
          <w:rFonts w:asciiTheme="minorHAnsi" w:hAnsiTheme="minorHAnsi" w:cstheme="minorBidi"/>
          <w:noProof/>
          <w:kern w:val="2"/>
          <w:sz w:val="24"/>
          <w:szCs w:val="24"/>
          <w:lang w:eastAsia="en-GB"/>
          <w14:ligatures w14:val="standardContextual"/>
        </w:rPr>
      </w:pPr>
      <w:r>
        <w:rPr>
          <w:noProof/>
        </w:rPr>
        <w:t>6A</w:t>
      </w:r>
      <w:r>
        <w:rPr>
          <w:rFonts w:asciiTheme="minorHAnsi" w:hAnsiTheme="minorHAnsi" w:cstheme="minorBidi"/>
          <w:noProof/>
          <w:kern w:val="2"/>
          <w:sz w:val="24"/>
          <w:szCs w:val="24"/>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_Toc193396213 \h </w:instrText>
      </w:r>
      <w:r>
        <w:rPr>
          <w:noProof/>
        </w:rPr>
      </w:r>
      <w:r>
        <w:rPr>
          <w:noProof/>
        </w:rPr>
        <w:fldChar w:fldCharType="separate"/>
      </w:r>
      <w:r>
        <w:rPr>
          <w:noProof/>
        </w:rPr>
        <w:t>71</w:t>
      </w:r>
      <w:r>
        <w:rPr>
          <w:noProof/>
        </w:rPr>
        <w:fldChar w:fldCharType="end"/>
      </w:r>
    </w:p>
    <w:p w14:paraId="14DDF8CB" w14:textId="15A735BC" w:rsidR="006A60DC" w:rsidRDefault="006A60DC">
      <w:pPr>
        <w:pStyle w:val="TOC2"/>
        <w:rPr>
          <w:rFonts w:asciiTheme="minorHAnsi" w:hAnsiTheme="minorHAnsi" w:cstheme="minorBidi"/>
          <w:noProof/>
          <w:kern w:val="2"/>
          <w:sz w:val="24"/>
          <w:szCs w:val="24"/>
          <w:lang w:eastAsia="en-GB"/>
          <w14:ligatures w14:val="standardContextual"/>
        </w:rPr>
      </w:pPr>
      <w:r>
        <w:rPr>
          <w:noProof/>
        </w:rPr>
        <w:t>6A.1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_Toc193396214 \h </w:instrText>
      </w:r>
      <w:r>
        <w:rPr>
          <w:noProof/>
        </w:rPr>
      </w:r>
      <w:r>
        <w:rPr>
          <w:noProof/>
        </w:rPr>
        <w:fldChar w:fldCharType="separate"/>
      </w:r>
      <w:r>
        <w:rPr>
          <w:noProof/>
        </w:rPr>
        <w:t>71</w:t>
      </w:r>
      <w:r>
        <w:rPr>
          <w:noProof/>
        </w:rPr>
        <w:fldChar w:fldCharType="end"/>
      </w:r>
    </w:p>
    <w:p w14:paraId="229E46F5" w14:textId="303B96E7" w:rsidR="006A60DC" w:rsidRDefault="006A60DC">
      <w:pPr>
        <w:pStyle w:val="TOC2"/>
        <w:rPr>
          <w:rFonts w:asciiTheme="minorHAnsi" w:hAnsiTheme="minorHAnsi" w:cstheme="minorBidi"/>
          <w:noProof/>
          <w:kern w:val="2"/>
          <w:sz w:val="24"/>
          <w:szCs w:val="24"/>
          <w:lang w:eastAsia="en-GB"/>
          <w14:ligatures w14:val="standardContextual"/>
        </w:rPr>
      </w:pPr>
      <w:r>
        <w:rPr>
          <w:noProof/>
        </w:rPr>
        <w:t>6A.2</w:t>
      </w:r>
      <w:r>
        <w:rPr>
          <w:rFonts w:asciiTheme="minorHAnsi"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_Toc193396215 \h </w:instrText>
      </w:r>
      <w:r>
        <w:rPr>
          <w:noProof/>
        </w:rPr>
      </w:r>
      <w:r>
        <w:rPr>
          <w:noProof/>
        </w:rPr>
        <w:fldChar w:fldCharType="separate"/>
      </w:r>
      <w:r>
        <w:rPr>
          <w:noProof/>
        </w:rPr>
        <w:t>72</w:t>
      </w:r>
      <w:r>
        <w:rPr>
          <w:noProof/>
        </w:rPr>
        <w:fldChar w:fldCharType="end"/>
      </w:r>
    </w:p>
    <w:p w14:paraId="2D14FC39" w14:textId="21AA7A06" w:rsidR="006A60DC" w:rsidRDefault="006A60DC">
      <w:pPr>
        <w:pStyle w:val="TOC3"/>
        <w:rPr>
          <w:rFonts w:asciiTheme="minorHAnsi" w:hAnsiTheme="minorHAnsi" w:cstheme="minorBidi"/>
          <w:noProof/>
          <w:kern w:val="2"/>
          <w:sz w:val="24"/>
          <w:szCs w:val="24"/>
          <w:lang w:eastAsia="en-GB"/>
          <w14:ligatures w14:val="standardContextual"/>
        </w:rPr>
      </w:pPr>
      <w:r>
        <w:rPr>
          <w:noProof/>
        </w:rPr>
        <w:t>6A.2.1</w:t>
      </w:r>
      <w:r>
        <w:rPr>
          <w:rFonts w:asciiTheme="minorHAnsi"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_Toc193396216 \h </w:instrText>
      </w:r>
      <w:r>
        <w:rPr>
          <w:noProof/>
        </w:rPr>
      </w:r>
      <w:r>
        <w:rPr>
          <w:noProof/>
        </w:rPr>
        <w:fldChar w:fldCharType="separate"/>
      </w:r>
      <w:r>
        <w:rPr>
          <w:noProof/>
        </w:rPr>
        <w:t>72</w:t>
      </w:r>
      <w:r>
        <w:rPr>
          <w:noProof/>
        </w:rPr>
        <w:fldChar w:fldCharType="end"/>
      </w:r>
    </w:p>
    <w:p w14:paraId="191CDAAB" w14:textId="227ACB68" w:rsidR="006A60DC" w:rsidRDefault="006A60DC">
      <w:pPr>
        <w:pStyle w:val="TOC3"/>
        <w:rPr>
          <w:rFonts w:asciiTheme="minorHAnsi" w:hAnsiTheme="minorHAnsi" w:cstheme="minorBidi"/>
          <w:noProof/>
          <w:kern w:val="2"/>
          <w:sz w:val="24"/>
          <w:szCs w:val="24"/>
          <w:lang w:eastAsia="en-GB"/>
          <w14:ligatures w14:val="standardContextual"/>
        </w:rPr>
      </w:pPr>
      <w:r>
        <w:rPr>
          <w:noProof/>
        </w:rPr>
        <w:t>6A.2.2</w:t>
      </w:r>
      <w:r>
        <w:rPr>
          <w:rFonts w:asciiTheme="minorHAnsi"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_Toc193396217 \h </w:instrText>
      </w:r>
      <w:r>
        <w:rPr>
          <w:noProof/>
        </w:rPr>
      </w:r>
      <w:r>
        <w:rPr>
          <w:noProof/>
        </w:rPr>
        <w:fldChar w:fldCharType="separate"/>
      </w:r>
      <w:r>
        <w:rPr>
          <w:noProof/>
        </w:rPr>
        <w:t>72</w:t>
      </w:r>
      <w:r>
        <w:rPr>
          <w:noProof/>
        </w:rPr>
        <w:fldChar w:fldCharType="end"/>
      </w:r>
    </w:p>
    <w:p w14:paraId="02FDA24C" w14:textId="70F63BB2" w:rsidR="006A60DC" w:rsidRDefault="006A60DC">
      <w:pPr>
        <w:pStyle w:val="TOC2"/>
        <w:rPr>
          <w:rFonts w:asciiTheme="minorHAnsi" w:hAnsiTheme="minorHAnsi" w:cstheme="minorBidi"/>
          <w:noProof/>
          <w:kern w:val="2"/>
          <w:sz w:val="24"/>
          <w:szCs w:val="24"/>
          <w:lang w:eastAsia="en-GB"/>
          <w14:ligatures w14:val="standardContextual"/>
        </w:rPr>
      </w:pPr>
      <w:r>
        <w:rPr>
          <w:noProof/>
        </w:rPr>
        <w:t>6A.3</w:t>
      </w:r>
      <w:r>
        <w:rPr>
          <w:rFonts w:asciiTheme="minorHAnsi"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_Toc193396218 \h </w:instrText>
      </w:r>
      <w:r>
        <w:rPr>
          <w:noProof/>
        </w:rPr>
      </w:r>
      <w:r>
        <w:rPr>
          <w:noProof/>
        </w:rPr>
        <w:fldChar w:fldCharType="separate"/>
      </w:r>
      <w:r>
        <w:rPr>
          <w:noProof/>
        </w:rPr>
        <w:t>72</w:t>
      </w:r>
      <w:r>
        <w:rPr>
          <w:noProof/>
        </w:rPr>
        <w:fldChar w:fldCharType="end"/>
      </w:r>
    </w:p>
    <w:p w14:paraId="5747FEB9" w14:textId="7CB2CC1D" w:rsidR="006A60DC" w:rsidRDefault="006A60DC">
      <w:pPr>
        <w:pStyle w:val="TOC2"/>
        <w:rPr>
          <w:rFonts w:asciiTheme="minorHAnsi" w:hAnsiTheme="minorHAnsi" w:cstheme="minorBidi"/>
          <w:noProof/>
          <w:kern w:val="2"/>
          <w:sz w:val="24"/>
          <w:szCs w:val="24"/>
          <w:lang w:eastAsia="en-GB"/>
          <w14:ligatures w14:val="standardContextual"/>
        </w:rPr>
      </w:pPr>
      <w:r>
        <w:rPr>
          <w:noProof/>
        </w:rPr>
        <w:t>6A.4</w:t>
      </w:r>
      <w:r>
        <w:rPr>
          <w:rFonts w:asciiTheme="minorHAnsi"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_Toc193396219 \h </w:instrText>
      </w:r>
      <w:r>
        <w:rPr>
          <w:noProof/>
        </w:rPr>
      </w:r>
      <w:r>
        <w:rPr>
          <w:noProof/>
        </w:rPr>
        <w:fldChar w:fldCharType="separate"/>
      </w:r>
      <w:r>
        <w:rPr>
          <w:noProof/>
        </w:rPr>
        <w:t>72</w:t>
      </w:r>
      <w:r>
        <w:rPr>
          <w:noProof/>
        </w:rPr>
        <w:fldChar w:fldCharType="end"/>
      </w:r>
    </w:p>
    <w:p w14:paraId="0003D322" w14:textId="1D4FF8F1" w:rsidR="006A60DC" w:rsidRDefault="006A60DC">
      <w:pPr>
        <w:pStyle w:val="TOC2"/>
        <w:rPr>
          <w:rFonts w:asciiTheme="minorHAnsi" w:hAnsiTheme="minorHAnsi" w:cstheme="minorBidi"/>
          <w:noProof/>
          <w:kern w:val="2"/>
          <w:sz w:val="24"/>
          <w:szCs w:val="24"/>
          <w:lang w:eastAsia="en-GB"/>
          <w14:ligatures w14:val="standardContextual"/>
        </w:rPr>
      </w:pPr>
      <w:r>
        <w:rPr>
          <w:noProof/>
        </w:rPr>
        <w:t>6A.5</w:t>
      </w:r>
      <w:r>
        <w:rPr>
          <w:rFonts w:asciiTheme="minorHAnsi"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_Toc193396220 \h </w:instrText>
      </w:r>
      <w:r>
        <w:rPr>
          <w:noProof/>
        </w:rPr>
      </w:r>
      <w:r>
        <w:rPr>
          <w:noProof/>
        </w:rPr>
        <w:fldChar w:fldCharType="separate"/>
      </w:r>
      <w:r>
        <w:rPr>
          <w:noProof/>
        </w:rPr>
        <w:t>72</w:t>
      </w:r>
      <w:r>
        <w:rPr>
          <w:noProof/>
        </w:rPr>
        <w:fldChar w:fldCharType="end"/>
      </w:r>
    </w:p>
    <w:p w14:paraId="2DC77441" w14:textId="1F4C46C5" w:rsidR="006A60DC" w:rsidRDefault="006A60DC">
      <w:pPr>
        <w:pStyle w:val="TOC3"/>
        <w:rPr>
          <w:rFonts w:asciiTheme="minorHAnsi" w:hAnsiTheme="minorHAnsi" w:cstheme="minorBidi"/>
          <w:noProof/>
          <w:kern w:val="2"/>
          <w:sz w:val="24"/>
          <w:szCs w:val="24"/>
          <w:lang w:eastAsia="en-GB"/>
          <w14:ligatures w14:val="standardContextual"/>
        </w:rPr>
      </w:pPr>
      <w:r>
        <w:rPr>
          <w:noProof/>
        </w:rPr>
        <w:t>6A.5.1</w:t>
      </w:r>
      <w:r>
        <w:rPr>
          <w:rFonts w:asciiTheme="minorHAnsi"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_Toc193396221 \h </w:instrText>
      </w:r>
      <w:r>
        <w:rPr>
          <w:noProof/>
        </w:rPr>
      </w:r>
      <w:r>
        <w:rPr>
          <w:noProof/>
        </w:rPr>
        <w:fldChar w:fldCharType="separate"/>
      </w:r>
      <w:r>
        <w:rPr>
          <w:noProof/>
        </w:rPr>
        <w:t>72</w:t>
      </w:r>
      <w:r>
        <w:rPr>
          <w:noProof/>
        </w:rPr>
        <w:fldChar w:fldCharType="end"/>
      </w:r>
    </w:p>
    <w:p w14:paraId="57C39E3B" w14:textId="736FE86B" w:rsidR="006A60DC" w:rsidRDefault="006A60DC">
      <w:pPr>
        <w:pStyle w:val="TOC3"/>
        <w:rPr>
          <w:rFonts w:asciiTheme="minorHAnsi" w:hAnsiTheme="minorHAnsi" w:cstheme="minorBidi"/>
          <w:noProof/>
          <w:kern w:val="2"/>
          <w:sz w:val="24"/>
          <w:szCs w:val="24"/>
          <w:lang w:eastAsia="en-GB"/>
          <w14:ligatures w14:val="standardContextual"/>
        </w:rPr>
      </w:pPr>
      <w:r>
        <w:rPr>
          <w:noProof/>
        </w:rPr>
        <w:t>6A.5.2</w:t>
      </w:r>
      <w:r>
        <w:rPr>
          <w:rFonts w:asciiTheme="minorHAnsi"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_Toc193396222 \h </w:instrText>
      </w:r>
      <w:r>
        <w:rPr>
          <w:noProof/>
        </w:rPr>
      </w:r>
      <w:r>
        <w:rPr>
          <w:noProof/>
        </w:rPr>
        <w:fldChar w:fldCharType="separate"/>
      </w:r>
      <w:r>
        <w:rPr>
          <w:noProof/>
        </w:rPr>
        <w:t>73</w:t>
      </w:r>
      <w:r>
        <w:rPr>
          <w:noProof/>
        </w:rPr>
        <w:fldChar w:fldCharType="end"/>
      </w:r>
    </w:p>
    <w:p w14:paraId="069A2314" w14:textId="02497F06" w:rsidR="006A60DC" w:rsidRDefault="006A60DC">
      <w:pPr>
        <w:pStyle w:val="TOC3"/>
        <w:rPr>
          <w:rFonts w:asciiTheme="minorHAnsi" w:hAnsiTheme="minorHAnsi" w:cstheme="minorBidi"/>
          <w:noProof/>
          <w:kern w:val="2"/>
          <w:sz w:val="24"/>
          <w:szCs w:val="24"/>
          <w:lang w:eastAsia="en-GB"/>
          <w14:ligatures w14:val="standardContextual"/>
        </w:rPr>
      </w:pPr>
      <w:r>
        <w:rPr>
          <w:noProof/>
        </w:rPr>
        <w:t>6A.5.3</w:t>
      </w:r>
      <w:r>
        <w:rPr>
          <w:rFonts w:asciiTheme="minorHAnsi"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_Toc193396223 \h </w:instrText>
      </w:r>
      <w:r>
        <w:rPr>
          <w:noProof/>
        </w:rPr>
      </w:r>
      <w:r>
        <w:rPr>
          <w:noProof/>
        </w:rPr>
        <w:fldChar w:fldCharType="separate"/>
      </w:r>
      <w:r>
        <w:rPr>
          <w:noProof/>
        </w:rPr>
        <w:t>73</w:t>
      </w:r>
      <w:r>
        <w:rPr>
          <w:noProof/>
        </w:rPr>
        <w:fldChar w:fldCharType="end"/>
      </w:r>
    </w:p>
    <w:p w14:paraId="624065C5" w14:textId="10B0C030" w:rsidR="006A60DC" w:rsidRDefault="006A60DC">
      <w:pPr>
        <w:pStyle w:val="TOC2"/>
        <w:rPr>
          <w:rFonts w:asciiTheme="minorHAnsi" w:hAnsiTheme="minorHAnsi" w:cstheme="minorBidi"/>
          <w:noProof/>
          <w:kern w:val="2"/>
          <w:sz w:val="24"/>
          <w:szCs w:val="24"/>
          <w:lang w:eastAsia="en-GB"/>
          <w14:ligatures w14:val="standardContextual"/>
        </w:rPr>
      </w:pPr>
      <w:r>
        <w:rPr>
          <w:noProof/>
        </w:rPr>
        <w:t>6A.6</w:t>
      </w:r>
      <w:r>
        <w:rPr>
          <w:rFonts w:asciiTheme="minorHAnsi"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_Toc193396224 \h </w:instrText>
      </w:r>
      <w:r>
        <w:rPr>
          <w:noProof/>
        </w:rPr>
      </w:r>
      <w:r>
        <w:rPr>
          <w:noProof/>
        </w:rPr>
        <w:fldChar w:fldCharType="separate"/>
      </w:r>
      <w:r>
        <w:rPr>
          <w:noProof/>
        </w:rPr>
        <w:t>73</w:t>
      </w:r>
      <w:r>
        <w:rPr>
          <w:noProof/>
        </w:rPr>
        <w:fldChar w:fldCharType="end"/>
      </w:r>
    </w:p>
    <w:p w14:paraId="5B8D168C" w14:textId="71F0F6D1" w:rsidR="006A60DC" w:rsidRDefault="006A60DC">
      <w:pPr>
        <w:pStyle w:val="TOC3"/>
        <w:rPr>
          <w:rFonts w:asciiTheme="minorHAnsi" w:hAnsiTheme="minorHAnsi" w:cstheme="minorBidi"/>
          <w:noProof/>
          <w:kern w:val="2"/>
          <w:sz w:val="24"/>
          <w:szCs w:val="24"/>
          <w:lang w:eastAsia="en-GB"/>
          <w14:ligatures w14:val="standardContextual"/>
        </w:rPr>
      </w:pPr>
      <w:r>
        <w:rPr>
          <w:noProof/>
        </w:rPr>
        <w:t>6A.6.1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_Toc193396225 \h </w:instrText>
      </w:r>
      <w:r>
        <w:rPr>
          <w:noProof/>
        </w:rPr>
      </w:r>
      <w:r>
        <w:rPr>
          <w:noProof/>
        </w:rPr>
        <w:fldChar w:fldCharType="separate"/>
      </w:r>
      <w:r>
        <w:rPr>
          <w:noProof/>
        </w:rPr>
        <w:t>73</w:t>
      </w:r>
      <w:r>
        <w:rPr>
          <w:noProof/>
        </w:rPr>
        <w:fldChar w:fldCharType="end"/>
      </w:r>
    </w:p>
    <w:p w14:paraId="4EA6ECD9" w14:textId="786AB390" w:rsidR="006A60DC" w:rsidRDefault="006A60DC">
      <w:pPr>
        <w:pStyle w:val="TOC3"/>
        <w:rPr>
          <w:rFonts w:asciiTheme="minorHAnsi" w:hAnsiTheme="minorHAnsi" w:cstheme="minorBidi"/>
          <w:noProof/>
          <w:kern w:val="2"/>
          <w:sz w:val="24"/>
          <w:szCs w:val="24"/>
          <w:lang w:eastAsia="en-GB"/>
          <w14:ligatures w14:val="standardContextual"/>
        </w:rPr>
      </w:pPr>
      <w:r>
        <w:rPr>
          <w:noProof/>
        </w:rPr>
        <w:t>6A.6.2</w:t>
      </w:r>
      <w:r>
        <w:rPr>
          <w:rFonts w:asciiTheme="minorHAnsi"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_Toc193396226 \h </w:instrText>
      </w:r>
      <w:r>
        <w:rPr>
          <w:noProof/>
        </w:rPr>
      </w:r>
      <w:r>
        <w:rPr>
          <w:noProof/>
        </w:rPr>
        <w:fldChar w:fldCharType="separate"/>
      </w:r>
      <w:r>
        <w:rPr>
          <w:noProof/>
        </w:rPr>
        <w:t>73</w:t>
      </w:r>
      <w:r>
        <w:rPr>
          <w:noProof/>
        </w:rPr>
        <w:fldChar w:fldCharType="end"/>
      </w:r>
    </w:p>
    <w:p w14:paraId="74D92190" w14:textId="3B728262" w:rsidR="006A60DC" w:rsidRDefault="006A60DC">
      <w:pPr>
        <w:pStyle w:val="TOC3"/>
        <w:rPr>
          <w:rFonts w:asciiTheme="minorHAnsi" w:hAnsiTheme="minorHAnsi" w:cstheme="minorBidi"/>
          <w:noProof/>
          <w:kern w:val="2"/>
          <w:sz w:val="24"/>
          <w:szCs w:val="24"/>
          <w:lang w:eastAsia="en-GB"/>
          <w14:ligatures w14:val="standardContextual"/>
        </w:rPr>
      </w:pPr>
      <w:r>
        <w:rPr>
          <w:noProof/>
        </w:rPr>
        <w:t>6A.6.3</w:t>
      </w:r>
      <w:r>
        <w:rPr>
          <w:rFonts w:asciiTheme="minorHAnsi"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_Toc193396227 \h </w:instrText>
      </w:r>
      <w:r>
        <w:rPr>
          <w:noProof/>
        </w:rPr>
      </w:r>
      <w:r>
        <w:rPr>
          <w:noProof/>
        </w:rPr>
        <w:fldChar w:fldCharType="separate"/>
      </w:r>
      <w:r>
        <w:rPr>
          <w:noProof/>
        </w:rPr>
        <w:t>73</w:t>
      </w:r>
      <w:r>
        <w:rPr>
          <w:noProof/>
        </w:rPr>
        <w:fldChar w:fldCharType="end"/>
      </w:r>
    </w:p>
    <w:p w14:paraId="48E97E42" w14:textId="13A0CF59" w:rsidR="006A60DC" w:rsidRDefault="006A60DC">
      <w:pPr>
        <w:pStyle w:val="TOC2"/>
        <w:rPr>
          <w:rFonts w:asciiTheme="minorHAnsi" w:hAnsiTheme="minorHAnsi" w:cstheme="minorBidi"/>
          <w:noProof/>
          <w:kern w:val="2"/>
          <w:sz w:val="24"/>
          <w:szCs w:val="24"/>
          <w:lang w:eastAsia="en-GB"/>
          <w14:ligatures w14:val="standardContextual"/>
        </w:rPr>
      </w:pPr>
      <w:r>
        <w:rPr>
          <w:noProof/>
        </w:rPr>
        <w:t>6A.7</w:t>
      </w:r>
      <w:r>
        <w:rPr>
          <w:rFonts w:asciiTheme="minorHAnsi"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_Toc193396228 \h </w:instrText>
      </w:r>
      <w:r>
        <w:rPr>
          <w:noProof/>
        </w:rPr>
      </w:r>
      <w:r>
        <w:rPr>
          <w:noProof/>
        </w:rPr>
        <w:fldChar w:fldCharType="separate"/>
      </w:r>
      <w:r>
        <w:rPr>
          <w:noProof/>
        </w:rPr>
        <w:t>73</w:t>
      </w:r>
      <w:r>
        <w:rPr>
          <w:noProof/>
        </w:rPr>
        <w:fldChar w:fldCharType="end"/>
      </w:r>
    </w:p>
    <w:p w14:paraId="409D8803" w14:textId="2601B21E" w:rsidR="006A60DC" w:rsidRDefault="006A60DC">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_Toc193396229 \h </w:instrText>
      </w:r>
      <w:r>
        <w:rPr>
          <w:noProof/>
        </w:rPr>
      </w:r>
      <w:r>
        <w:rPr>
          <w:noProof/>
        </w:rPr>
        <w:fldChar w:fldCharType="separate"/>
      </w:r>
      <w:r>
        <w:rPr>
          <w:noProof/>
        </w:rPr>
        <w:t>74</w:t>
      </w:r>
      <w:r>
        <w:rPr>
          <w:noProof/>
        </w:rPr>
        <w:fldChar w:fldCharType="end"/>
      </w:r>
    </w:p>
    <w:p w14:paraId="7677B35A" w14:textId="41E7A9BA" w:rsidR="006A60DC" w:rsidRDefault="006A60D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_Toc193396230 \h </w:instrText>
      </w:r>
      <w:r>
        <w:rPr>
          <w:noProof/>
        </w:rPr>
      </w:r>
      <w:r>
        <w:rPr>
          <w:noProof/>
        </w:rPr>
        <w:fldChar w:fldCharType="separate"/>
      </w:r>
      <w:r>
        <w:rPr>
          <w:noProof/>
        </w:rPr>
        <w:t>74</w:t>
      </w:r>
      <w:r>
        <w:rPr>
          <w:noProof/>
        </w:rPr>
        <w:fldChar w:fldCharType="end"/>
      </w:r>
    </w:p>
    <w:p w14:paraId="692882D9" w14:textId="7D9A50AE" w:rsidR="006A60DC" w:rsidRDefault="006A60D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P</w:t>
      </w:r>
      <w:r w:rsidRPr="0076616B">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_Toc193396231 \h </w:instrText>
      </w:r>
      <w:r>
        <w:rPr>
          <w:noProof/>
        </w:rPr>
      </w:r>
      <w:r>
        <w:rPr>
          <w:noProof/>
        </w:rPr>
        <w:fldChar w:fldCharType="separate"/>
      </w:r>
      <w:r>
        <w:rPr>
          <w:noProof/>
        </w:rPr>
        <w:t>74</w:t>
      </w:r>
      <w:r>
        <w:rPr>
          <w:noProof/>
        </w:rPr>
        <w:fldChar w:fldCharType="end"/>
      </w:r>
    </w:p>
    <w:p w14:paraId="5230A21C" w14:textId="6E4D975A" w:rsidR="006A60DC" w:rsidRDefault="006A60DC">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_Toc193396232 \h </w:instrText>
      </w:r>
      <w:r>
        <w:rPr>
          <w:noProof/>
        </w:rPr>
      </w:r>
      <w:r>
        <w:rPr>
          <w:noProof/>
        </w:rPr>
        <w:fldChar w:fldCharType="separate"/>
      </w:r>
      <w:r>
        <w:rPr>
          <w:noProof/>
        </w:rPr>
        <w:t>74</w:t>
      </w:r>
      <w:r>
        <w:rPr>
          <w:noProof/>
        </w:rPr>
        <w:fldChar w:fldCharType="end"/>
      </w:r>
    </w:p>
    <w:p w14:paraId="2EC7FFDD" w14:textId="72A13063" w:rsidR="006A60DC" w:rsidRDefault="006A60DC">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_Toc193396233 \h </w:instrText>
      </w:r>
      <w:r>
        <w:rPr>
          <w:noProof/>
        </w:rPr>
      </w:r>
      <w:r>
        <w:rPr>
          <w:noProof/>
        </w:rPr>
        <w:fldChar w:fldCharType="separate"/>
      </w:r>
      <w:r>
        <w:rPr>
          <w:noProof/>
        </w:rPr>
        <w:t>74</w:t>
      </w:r>
      <w:r>
        <w:rPr>
          <w:noProof/>
        </w:rPr>
        <w:fldChar w:fldCharType="end"/>
      </w:r>
    </w:p>
    <w:p w14:paraId="49AF8625" w14:textId="54A2BC90" w:rsidR="006A60DC" w:rsidRDefault="006A60DC">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_Toc193396234 \h </w:instrText>
      </w:r>
      <w:r>
        <w:rPr>
          <w:noProof/>
        </w:rPr>
      </w:r>
      <w:r>
        <w:rPr>
          <w:noProof/>
        </w:rPr>
        <w:fldChar w:fldCharType="separate"/>
      </w:r>
      <w:r>
        <w:rPr>
          <w:noProof/>
        </w:rPr>
        <w:t>74</w:t>
      </w:r>
      <w:r>
        <w:rPr>
          <w:noProof/>
        </w:rPr>
        <w:fldChar w:fldCharType="end"/>
      </w:r>
    </w:p>
    <w:p w14:paraId="6DBA1081" w14:textId="64B090C7" w:rsidR="006A60DC" w:rsidRDefault="006A60DC">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_Toc193396235 \h </w:instrText>
      </w:r>
      <w:r>
        <w:rPr>
          <w:noProof/>
        </w:rPr>
      </w:r>
      <w:r>
        <w:rPr>
          <w:noProof/>
        </w:rPr>
        <w:fldChar w:fldCharType="separate"/>
      </w:r>
      <w:r>
        <w:rPr>
          <w:noProof/>
        </w:rPr>
        <w:t>74</w:t>
      </w:r>
      <w:r>
        <w:rPr>
          <w:noProof/>
        </w:rPr>
        <w:fldChar w:fldCharType="end"/>
      </w:r>
    </w:p>
    <w:p w14:paraId="1618279E" w14:textId="0F4CCE5E" w:rsidR="006A60DC" w:rsidRDefault="006A60DC">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sidRPr="0076616B">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_Toc193396236 \h </w:instrText>
      </w:r>
      <w:r>
        <w:rPr>
          <w:noProof/>
        </w:rPr>
      </w:r>
      <w:r>
        <w:rPr>
          <w:noProof/>
        </w:rPr>
        <w:fldChar w:fldCharType="separate"/>
      </w:r>
      <w:r>
        <w:rPr>
          <w:noProof/>
        </w:rPr>
        <w:t>75</w:t>
      </w:r>
      <w:r>
        <w:rPr>
          <w:noProof/>
        </w:rPr>
        <w:fldChar w:fldCharType="end"/>
      </w:r>
    </w:p>
    <w:p w14:paraId="37B48A87" w14:textId="2640805B" w:rsidR="006A60DC" w:rsidRDefault="006A60DC">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_Toc193396237 \h </w:instrText>
      </w:r>
      <w:r>
        <w:rPr>
          <w:noProof/>
        </w:rPr>
      </w:r>
      <w:r>
        <w:rPr>
          <w:noProof/>
        </w:rPr>
        <w:fldChar w:fldCharType="separate"/>
      </w:r>
      <w:r>
        <w:rPr>
          <w:noProof/>
        </w:rPr>
        <w:t>75</w:t>
      </w:r>
      <w:r>
        <w:rPr>
          <w:noProof/>
        </w:rPr>
        <w:fldChar w:fldCharType="end"/>
      </w:r>
    </w:p>
    <w:p w14:paraId="24332460" w14:textId="4F7F10B5" w:rsidR="006A60DC" w:rsidRDefault="006A60DC">
      <w:pPr>
        <w:pStyle w:val="TOC4"/>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_Toc193396238 \h </w:instrText>
      </w:r>
      <w:r>
        <w:rPr>
          <w:noProof/>
        </w:rPr>
      </w:r>
      <w:r>
        <w:rPr>
          <w:noProof/>
        </w:rPr>
        <w:fldChar w:fldCharType="separate"/>
      </w:r>
      <w:r>
        <w:rPr>
          <w:noProof/>
        </w:rPr>
        <w:t>75</w:t>
      </w:r>
      <w:r>
        <w:rPr>
          <w:noProof/>
        </w:rPr>
        <w:fldChar w:fldCharType="end"/>
      </w:r>
    </w:p>
    <w:p w14:paraId="59074DB7" w14:textId="440E726D" w:rsidR="006A60DC" w:rsidRDefault="006A60DC">
      <w:pPr>
        <w:pStyle w:val="TOC4"/>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Target user info</w:t>
      </w:r>
      <w:r>
        <w:rPr>
          <w:noProof/>
        </w:rPr>
        <w:tab/>
      </w:r>
      <w:r>
        <w:rPr>
          <w:noProof/>
        </w:rPr>
        <w:fldChar w:fldCharType="begin" w:fldLock="1"/>
      </w:r>
      <w:r>
        <w:rPr>
          <w:noProof/>
        </w:rPr>
        <w:instrText xml:space="preserve"> PAGEREF _Toc193396239 \h </w:instrText>
      </w:r>
      <w:r>
        <w:rPr>
          <w:noProof/>
        </w:rPr>
      </w:r>
      <w:r>
        <w:rPr>
          <w:noProof/>
        </w:rPr>
        <w:fldChar w:fldCharType="separate"/>
      </w:r>
      <w:r>
        <w:rPr>
          <w:noProof/>
        </w:rPr>
        <w:t>75</w:t>
      </w:r>
      <w:r>
        <w:rPr>
          <w:noProof/>
        </w:rPr>
        <w:fldChar w:fldCharType="end"/>
      </w:r>
    </w:p>
    <w:p w14:paraId="083D5354" w14:textId="011ECAC8" w:rsidR="006A60DC" w:rsidRDefault="006A60DC">
      <w:pPr>
        <w:pStyle w:val="TOC4"/>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_Toc193396240 \h </w:instrText>
      </w:r>
      <w:r>
        <w:rPr>
          <w:noProof/>
        </w:rPr>
      </w:r>
      <w:r>
        <w:rPr>
          <w:noProof/>
        </w:rPr>
        <w:fldChar w:fldCharType="separate"/>
      </w:r>
      <w:r>
        <w:rPr>
          <w:noProof/>
        </w:rPr>
        <w:t>76</w:t>
      </w:r>
      <w:r>
        <w:rPr>
          <w:noProof/>
        </w:rPr>
        <w:fldChar w:fldCharType="end"/>
      </w:r>
    </w:p>
    <w:p w14:paraId="33B27BEF" w14:textId="6DE548C1" w:rsidR="006A60DC" w:rsidRDefault="006A60DC">
      <w:pPr>
        <w:pStyle w:val="TOC4"/>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_Toc193396241 \h </w:instrText>
      </w:r>
      <w:r>
        <w:rPr>
          <w:noProof/>
        </w:rPr>
      </w:r>
      <w:r>
        <w:rPr>
          <w:noProof/>
        </w:rPr>
        <w:fldChar w:fldCharType="separate"/>
      </w:r>
      <w:r>
        <w:rPr>
          <w:noProof/>
        </w:rPr>
        <w:t>76</w:t>
      </w:r>
      <w:r>
        <w:rPr>
          <w:noProof/>
        </w:rPr>
        <w:fldChar w:fldCharType="end"/>
      </w:r>
    </w:p>
    <w:p w14:paraId="61493F10" w14:textId="1301F269" w:rsidR="006A60DC" w:rsidRDefault="006A60DC">
      <w:pPr>
        <w:pStyle w:val="TOC4"/>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sidRPr="0076616B">
        <w:rPr>
          <w:rFonts w:cs="Arial"/>
          <w:noProof/>
          <w:lang w:eastAsia="x-none"/>
        </w:rPr>
        <w:t xml:space="preserve">MSB of </w:t>
      </w:r>
      <w:r w:rsidRPr="0076616B">
        <w:rPr>
          <w:rFonts w:cs="Arial"/>
          <w:noProof/>
        </w:rPr>
        <w:t>K</w:t>
      </w:r>
      <w:r w:rsidRPr="0076616B">
        <w:rPr>
          <w:rFonts w:cs="Arial"/>
          <w:noProof/>
          <w:vertAlign w:val="subscript"/>
        </w:rPr>
        <w:t>NRP-sess</w:t>
      </w:r>
      <w:r w:rsidRPr="0076616B">
        <w:rPr>
          <w:rFonts w:cs="Arial"/>
          <w:noProof/>
        </w:rPr>
        <w:t xml:space="preserve"> ID</w:t>
      </w:r>
      <w:r>
        <w:rPr>
          <w:noProof/>
        </w:rPr>
        <w:tab/>
      </w:r>
      <w:r>
        <w:rPr>
          <w:noProof/>
        </w:rPr>
        <w:fldChar w:fldCharType="begin" w:fldLock="1"/>
      </w:r>
      <w:r>
        <w:rPr>
          <w:noProof/>
        </w:rPr>
        <w:instrText xml:space="preserve"> PAGEREF _Toc193396242 \h </w:instrText>
      </w:r>
      <w:r>
        <w:rPr>
          <w:noProof/>
        </w:rPr>
      </w:r>
      <w:r>
        <w:rPr>
          <w:noProof/>
        </w:rPr>
        <w:fldChar w:fldCharType="separate"/>
      </w:r>
      <w:r>
        <w:rPr>
          <w:noProof/>
        </w:rPr>
        <w:t>76</w:t>
      </w:r>
      <w:r>
        <w:rPr>
          <w:noProof/>
        </w:rPr>
        <w:fldChar w:fldCharType="end"/>
      </w:r>
    </w:p>
    <w:p w14:paraId="52052E57" w14:textId="5A4B4DB6" w:rsidR="006A60DC" w:rsidRDefault="006A60DC">
      <w:pPr>
        <w:pStyle w:val="TOC4"/>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sidRPr="0076616B">
        <w:rPr>
          <w:rFonts w:cs="Arial"/>
          <w:noProof/>
        </w:rPr>
        <w:t>K</w:t>
      </w:r>
      <w:r w:rsidRPr="0076616B">
        <w:rPr>
          <w:rFonts w:cs="Arial"/>
          <w:noProof/>
          <w:vertAlign w:val="subscript"/>
        </w:rPr>
        <w:t>NRP</w:t>
      </w:r>
      <w:r w:rsidRPr="0076616B">
        <w:rPr>
          <w:rFonts w:cs="Arial"/>
          <w:noProof/>
        </w:rPr>
        <w:t xml:space="preserve"> ID</w:t>
      </w:r>
      <w:r>
        <w:rPr>
          <w:noProof/>
        </w:rPr>
        <w:tab/>
      </w:r>
      <w:r>
        <w:rPr>
          <w:noProof/>
        </w:rPr>
        <w:fldChar w:fldCharType="begin" w:fldLock="1"/>
      </w:r>
      <w:r>
        <w:rPr>
          <w:noProof/>
        </w:rPr>
        <w:instrText xml:space="preserve"> PAGEREF _Toc193396243 \h </w:instrText>
      </w:r>
      <w:r>
        <w:rPr>
          <w:noProof/>
        </w:rPr>
      </w:r>
      <w:r>
        <w:rPr>
          <w:noProof/>
        </w:rPr>
        <w:fldChar w:fldCharType="separate"/>
      </w:r>
      <w:r>
        <w:rPr>
          <w:noProof/>
        </w:rPr>
        <w:t>76</w:t>
      </w:r>
      <w:r>
        <w:rPr>
          <w:noProof/>
        </w:rPr>
        <w:fldChar w:fldCharType="end"/>
      </w:r>
    </w:p>
    <w:p w14:paraId="2BCF9E2B" w14:textId="3F8AB134" w:rsidR="006A60DC" w:rsidRDefault="006A60DC">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_Toc193396244 \h </w:instrText>
      </w:r>
      <w:r>
        <w:rPr>
          <w:noProof/>
        </w:rPr>
      </w:r>
      <w:r>
        <w:rPr>
          <w:noProof/>
        </w:rPr>
        <w:fldChar w:fldCharType="separate"/>
      </w:r>
      <w:r>
        <w:rPr>
          <w:noProof/>
        </w:rPr>
        <w:t>76</w:t>
      </w:r>
      <w:r>
        <w:rPr>
          <w:noProof/>
        </w:rPr>
        <w:fldChar w:fldCharType="end"/>
      </w:r>
    </w:p>
    <w:p w14:paraId="56F393F0" w14:textId="5E05496B" w:rsidR="006A60DC" w:rsidRDefault="006A60DC">
      <w:pPr>
        <w:pStyle w:val="TOC4"/>
        <w:rPr>
          <w:rFonts w:asciiTheme="minorHAnsi" w:hAnsiTheme="minorHAnsi" w:cstheme="minorBidi"/>
          <w:noProof/>
          <w:kern w:val="2"/>
          <w:sz w:val="24"/>
          <w:szCs w:val="24"/>
          <w:lang w:eastAsia="en-GB"/>
          <w14:ligatures w14:val="standardContextual"/>
        </w:rPr>
      </w:pPr>
      <w:r>
        <w:rPr>
          <w:noProof/>
        </w:rPr>
        <w:t>7.3.2.1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_Toc193396245 \h </w:instrText>
      </w:r>
      <w:r>
        <w:rPr>
          <w:noProof/>
        </w:rPr>
      </w:r>
      <w:r>
        <w:rPr>
          <w:noProof/>
        </w:rPr>
        <w:fldChar w:fldCharType="separate"/>
      </w:r>
      <w:r>
        <w:rPr>
          <w:noProof/>
        </w:rPr>
        <w:t>76</w:t>
      </w:r>
      <w:r>
        <w:rPr>
          <w:noProof/>
        </w:rPr>
        <w:fldChar w:fldCharType="end"/>
      </w:r>
    </w:p>
    <w:p w14:paraId="597F407E" w14:textId="7973A454" w:rsidR="006A60DC" w:rsidRDefault="006A60DC">
      <w:pPr>
        <w:pStyle w:val="TOC4"/>
        <w:rPr>
          <w:rFonts w:asciiTheme="minorHAnsi" w:hAnsiTheme="minorHAnsi" w:cstheme="minorBidi"/>
          <w:noProof/>
          <w:kern w:val="2"/>
          <w:sz w:val="24"/>
          <w:szCs w:val="24"/>
          <w:lang w:eastAsia="en-GB"/>
          <w14:ligatures w14:val="standardContextual"/>
        </w:rPr>
      </w:pPr>
      <w:r>
        <w:rPr>
          <w:noProof/>
        </w:rPr>
        <w:t>7.3.2.2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_Toc193396246 \h </w:instrText>
      </w:r>
      <w:r>
        <w:rPr>
          <w:noProof/>
        </w:rPr>
      </w:r>
      <w:r>
        <w:rPr>
          <w:noProof/>
        </w:rPr>
        <w:fldChar w:fldCharType="separate"/>
      </w:r>
      <w:r>
        <w:rPr>
          <w:noProof/>
        </w:rPr>
        <w:t>76</w:t>
      </w:r>
      <w:r>
        <w:rPr>
          <w:noProof/>
        </w:rPr>
        <w:fldChar w:fldCharType="end"/>
      </w:r>
    </w:p>
    <w:p w14:paraId="01DA079B" w14:textId="77F6D3E5" w:rsidR="006A60DC" w:rsidRDefault="006A60DC">
      <w:pPr>
        <w:pStyle w:val="TOC4"/>
        <w:rPr>
          <w:rFonts w:asciiTheme="minorHAnsi" w:hAnsiTheme="minorHAnsi" w:cstheme="minorBidi"/>
          <w:noProof/>
          <w:kern w:val="2"/>
          <w:sz w:val="24"/>
          <w:szCs w:val="24"/>
          <w:lang w:eastAsia="en-GB"/>
          <w14:ligatures w14:val="standardContextual"/>
        </w:rPr>
      </w:pPr>
      <w:r>
        <w:rPr>
          <w:noProof/>
        </w:rPr>
        <w:t>7.3.2.3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_Toc193396247 \h </w:instrText>
      </w:r>
      <w:r>
        <w:rPr>
          <w:noProof/>
        </w:rPr>
      </w:r>
      <w:r>
        <w:rPr>
          <w:noProof/>
        </w:rPr>
        <w:fldChar w:fldCharType="separate"/>
      </w:r>
      <w:r>
        <w:rPr>
          <w:noProof/>
        </w:rPr>
        <w:t>76</w:t>
      </w:r>
      <w:r>
        <w:rPr>
          <w:noProof/>
        </w:rPr>
        <w:fldChar w:fldCharType="end"/>
      </w:r>
    </w:p>
    <w:p w14:paraId="24627304" w14:textId="25A40771" w:rsidR="006A60DC" w:rsidRDefault="006A60DC">
      <w:pPr>
        <w:pStyle w:val="TOC3"/>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w:t>
      </w:r>
      <w:r>
        <w:rPr>
          <w:noProof/>
        </w:rPr>
        <w:t>.</w:t>
      </w:r>
      <w:r w:rsidRPr="0076616B">
        <w:rPr>
          <w:rFonts w:eastAsia="SimSun"/>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_Toc193396248 \h </w:instrText>
      </w:r>
      <w:r>
        <w:rPr>
          <w:noProof/>
        </w:rPr>
      </w:r>
      <w:r>
        <w:rPr>
          <w:noProof/>
        </w:rPr>
        <w:fldChar w:fldCharType="separate"/>
      </w:r>
      <w:r>
        <w:rPr>
          <w:noProof/>
        </w:rPr>
        <w:t>77</w:t>
      </w:r>
      <w:r>
        <w:rPr>
          <w:noProof/>
        </w:rPr>
        <w:fldChar w:fldCharType="end"/>
      </w:r>
    </w:p>
    <w:p w14:paraId="6FE332A6" w14:textId="08B545E4" w:rsidR="006A60DC" w:rsidRDefault="006A60DC">
      <w:pPr>
        <w:pStyle w:val="TOC3"/>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w:t>
      </w:r>
      <w:r>
        <w:rPr>
          <w:noProof/>
        </w:rPr>
        <w:t>.</w:t>
      </w:r>
      <w:r w:rsidRPr="0076616B">
        <w:rPr>
          <w:rFonts w:eastAsia="SimSun"/>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_Toc193396249 \h </w:instrText>
      </w:r>
      <w:r>
        <w:rPr>
          <w:noProof/>
        </w:rPr>
      </w:r>
      <w:r>
        <w:rPr>
          <w:noProof/>
        </w:rPr>
        <w:fldChar w:fldCharType="separate"/>
      </w:r>
      <w:r>
        <w:rPr>
          <w:noProof/>
        </w:rPr>
        <w:t>77</w:t>
      </w:r>
      <w:r>
        <w:rPr>
          <w:noProof/>
        </w:rPr>
        <w:fldChar w:fldCharType="end"/>
      </w:r>
    </w:p>
    <w:p w14:paraId="7A1B051C" w14:textId="42925512"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w:t>
      </w:r>
      <w:r>
        <w:rPr>
          <w:noProof/>
        </w:rPr>
        <w:t>.</w:t>
      </w:r>
      <w:r w:rsidRPr="0076616B">
        <w:rPr>
          <w:rFonts w:eastAsia="SimSun"/>
          <w:noProof/>
          <w:lang w:val="en-US" w:eastAsia="zh-CN"/>
        </w:rPr>
        <w:t>3</w:t>
      </w:r>
      <w:r>
        <w:rPr>
          <w:noProof/>
        </w:rPr>
        <w:t>.4.1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_Toc193396250 \h </w:instrText>
      </w:r>
      <w:r>
        <w:rPr>
          <w:noProof/>
        </w:rPr>
      </w:r>
      <w:r>
        <w:rPr>
          <w:noProof/>
        </w:rPr>
        <w:fldChar w:fldCharType="separate"/>
      </w:r>
      <w:r>
        <w:rPr>
          <w:noProof/>
        </w:rPr>
        <w:t>77</w:t>
      </w:r>
      <w:r>
        <w:rPr>
          <w:noProof/>
        </w:rPr>
        <w:fldChar w:fldCharType="end"/>
      </w:r>
    </w:p>
    <w:p w14:paraId="799FF848" w14:textId="4B9073C1" w:rsidR="006A60DC" w:rsidRDefault="006A60DC">
      <w:pPr>
        <w:pStyle w:val="TOC3"/>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w:t>
      </w:r>
      <w:r>
        <w:rPr>
          <w:noProof/>
        </w:rPr>
        <w:t>.</w:t>
      </w:r>
      <w:r w:rsidRPr="0076616B">
        <w:rPr>
          <w:rFonts w:eastAsia="SimSun"/>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rFonts w:eastAsia="SimSun"/>
          <w:noProof/>
          <w:lang w:val="en-US" w:eastAsia="zh-CN"/>
        </w:rPr>
        <w:t>modification accept</w:t>
      </w:r>
      <w:r>
        <w:rPr>
          <w:noProof/>
        </w:rPr>
        <w:tab/>
      </w:r>
      <w:r>
        <w:rPr>
          <w:noProof/>
        </w:rPr>
        <w:fldChar w:fldCharType="begin" w:fldLock="1"/>
      </w:r>
      <w:r>
        <w:rPr>
          <w:noProof/>
        </w:rPr>
        <w:instrText xml:space="preserve"> PAGEREF _Toc193396251 \h </w:instrText>
      </w:r>
      <w:r>
        <w:rPr>
          <w:noProof/>
        </w:rPr>
      </w:r>
      <w:r>
        <w:rPr>
          <w:noProof/>
        </w:rPr>
        <w:fldChar w:fldCharType="separate"/>
      </w:r>
      <w:r>
        <w:rPr>
          <w:noProof/>
        </w:rPr>
        <w:t>77</w:t>
      </w:r>
      <w:r>
        <w:rPr>
          <w:noProof/>
        </w:rPr>
        <w:fldChar w:fldCharType="end"/>
      </w:r>
    </w:p>
    <w:p w14:paraId="0904DEC4" w14:textId="298D476F"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lastRenderedPageBreak/>
        <w:t>7</w:t>
      </w:r>
      <w:r>
        <w:rPr>
          <w:noProof/>
        </w:rPr>
        <w:t>.</w:t>
      </w:r>
      <w:r w:rsidRPr="0076616B">
        <w:rPr>
          <w:rFonts w:eastAsia="SimSun"/>
          <w:noProof/>
          <w:lang w:val="en-US" w:eastAsia="zh-CN"/>
        </w:rPr>
        <w:t>3.5.1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_Toc193396252 \h </w:instrText>
      </w:r>
      <w:r>
        <w:rPr>
          <w:noProof/>
        </w:rPr>
      </w:r>
      <w:r>
        <w:rPr>
          <w:noProof/>
        </w:rPr>
        <w:fldChar w:fldCharType="separate"/>
      </w:r>
      <w:r>
        <w:rPr>
          <w:noProof/>
        </w:rPr>
        <w:t>77</w:t>
      </w:r>
      <w:r>
        <w:rPr>
          <w:noProof/>
        </w:rPr>
        <w:fldChar w:fldCharType="end"/>
      </w:r>
    </w:p>
    <w:p w14:paraId="1AE2BB61" w14:textId="04B3FA89" w:rsidR="006A60DC" w:rsidRDefault="006A60DC">
      <w:pPr>
        <w:pStyle w:val="TOC4"/>
        <w:rPr>
          <w:rFonts w:asciiTheme="minorHAnsi" w:hAnsiTheme="minorHAnsi" w:cstheme="minorBidi"/>
          <w:noProof/>
          <w:kern w:val="2"/>
          <w:sz w:val="24"/>
          <w:szCs w:val="24"/>
          <w:lang w:eastAsia="en-GB"/>
          <w14:ligatures w14:val="standardContextual"/>
        </w:rPr>
      </w:pPr>
      <w:r>
        <w:rPr>
          <w:noProof/>
        </w:rPr>
        <w:t>7.3.5.2</w:t>
      </w:r>
      <w:r>
        <w:rPr>
          <w:rFonts w:asciiTheme="minorHAnsi" w:hAnsiTheme="minorHAnsi" w:cstheme="minorBidi"/>
          <w:noProof/>
          <w:kern w:val="2"/>
          <w:sz w:val="24"/>
          <w:szCs w:val="24"/>
          <w:lang w:eastAsia="en-GB"/>
          <w14:ligatures w14:val="standardContextual"/>
        </w:rPr>
        <w:tab/>
      </w:r>
      <w:r>
        <w:rPr>
          <w:noProof/>
        </w:rPr>
        <w:t>QoS flow descriptions</w:t>
      </w:r>
      <w:r>
        <w:rPr>
          <w:noProof/>
        </w:rPr>
        <w:tab/>
      </w:r>
      <w:r>
        <w:rPr>
          <w:noProof/>
        </w:rPr>
        <w:fldChar w:fldCharType="begin" w:fldLock="1"/>
      </w:r>
      <w:r>
        <w:rPr>
          <w:noProof/>
        </w:rPr>
        <w:instrText xml:space="preserve"> PAGEREF _Toc193396253 \h </w:instrText>
      </w:r>
      <w:r>
        <w:rPr>
          <w:noProof/>
        </w:rPr>
      </w:r>
      <w:r>
        <w:rPr>
          <w:noProof/>
        </w:rPr>
        <w:fldChar w:fldCharType="separate"/>
      </w:r>
      <w:r>
        <w:rPr>
          <w:noProof/>
        </w:rPr>
        <w:t>77</w:t>
      </w:r>
      <w:r>
        <w:rPr>
          <w:noProof/>
        </w:rPr>
        <w:fldChar w:fldCharType="end"/>
      </w:r>
    </w:p>
    <w:p w14:paraId="073B383B" w14:textId="00F7A3BB"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eastAsia="zh-CN"/>
        </w:rPr>
        <w:t>7</w:t>
      </w:r>
      <w:r>
        <w:rPr>
          <w:noProof/>
        </w:rPr>
        <w:t>.</w:t>
      </w:r>
      <w:r w:rsidRPr="0076616B">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noProof/>
          <w:lang w:val="en-US" w:eastAsia="zh-CN"/>
        </w:rPr>
        <w:t>release</w:t>
      </w:r>
      <w:r>
        <w:rPr>
          <w:noProof/>
        </w:rPr>
        <w:t xml:space="preserve"> request</w:t>
      </w:r>
      <w:r>
        <w:rPr>
          <w:noProof/>
        </w:rPr>
        <w:tab/>
      </w:r>
      <w:r>
        <w:rPr>
          <w:noProof/>
        </w:rPr>
        <w:fldChar w:fldCharType="begin" w:fldLock="1"/>
      </w:r>
      <w:r>
        <w:rPr>
          <w:noProof/>
        </w:rPr>
        <w:instrText xml:space="preserve"> PAGEREF _Toc193396254 \h </w:instrText>
      </w:r>
      <w:r>
        <w:rPr>
          <w:noProof/>
        </w:rPr>
      </w:r>
      <w:r>
        <w:rPr>
          <w:noProof/>
        </w:rPr>
        <w:fldChar w:fldCharType="separate"/>
      </w:r>
      <w:r>
        <w:rPr>
          <w:noProof/>
        </w:rPr>
        <w:t>78</w:t>
      </w:r>
      <w:r>
        <w:rPr>
          <w:noProof/>
        </w:rPr>
        <w:fldChar w:fldCharType="end"/>
      </w:r>
    </w:p>
    <w:p w14:paraId="05E8E78F" w14:textId="51524179"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eastAsia="zh-CN"/>
        </w:rPr>
        <w:t>7</w:t>
      </w:r>
      <w:r>
        <w:rPr>
          <w:noProof/>
        </w:rPr>
        <w:t>.</w:t>
      </w:r>
      <w:r w:rsidRPr="0076616B">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_Toc193396255 \h </w:instrText>
      </w:r>
      <w:r>
        <w:rPr>
          <w:noProof/>
        </w:rPr>
      </w:r>
      <w:r>
        <w:rPr>
          <w:noProof/>
        </w:rPr>
        <w:fldChar w:fldCharType="separate"/>
      </w:r>
      <w:r>
        <w:rPr>
          <w:noProof/>
        </w:rPr>
        <w:t>78</w:t>
      </w:r>
      <w:r>
        <w:rPr>
          <w:noProof/>
        </w:rPr>
        <w:fldChar w:fldCharType="end"/>
      </w:r>
    </w:p>
    <w:p w14:paraId="53080E4C" w14:textId="3E4EE226"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eastAsia="zh-CN"/>
        </w:rPr>
        <w:t>7</w:t>
      </w:r>
      <w:r>
        <w:rPr>
          <w:noProof/>
        </w:rPr>
        <w:t>.</w:t>
      </w:r>
      <w:r w:rsidRPr="0076616B">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noProof/>
          <w:lang w:val="en-US" w:eastAsia="zh-CN"/>
        </w:rPr>
        <w:t>release</w:t>
      </w:r>
      <w:r>
        <w:rPr>
          <w:noProof/>
        </w:rPr>
        <w:t xml:space="preserve"> </w:t>
      </w:r>
      <w:r w:rsidRPr="0076616B">
        <w:rPr>
          <w:noProof/>
          <w:lang w:val="en-US" w:eastAsia="zh-CN"/>
        </w:rPr>
        <w:t>accept</w:t>
      </w:r>
      <w:r>
        <w:rPr>
          <w:noProof/>
        </w:rPr>
        <w:tab/>
      </w:r>
      <w:r>
        <w:rPr>
          <w:noProof/>
        </w:rPr>
        <w:fldChar w:fldCharType="begin" w:fldLock="1"/>
      </w:r>
      <w:r>
        <w:rPr>
          <w:noProof/>
        </w:rPr>
        <w:instrText xml:space="preserve"> PAGEREF _Toc193396256 \h </w:instrText>
      </w:r>
      <w:r>
        <w:rPr>
          <w:noProof/>
        </w:rPr>
      </w:r>
      <w:r>
        <w:rPr>
          <w:noProof/>
        </w:rPr>
        <w:fldChar w:fldCharType="separate"/>
      </w:r>
      <w:r>
        <w:rPr>
          <w:noProof/>
        </w:rPr>
        <w:t>78</w:t>
      </w:r>
      <w:r>
        <w:rPr>
          <w:noProof/>
        </w:rPr>
        <w:fldChar w:fldCharType="end"/>
      </w:r>
    </w:p>
    <w:p w14:paraId="77196009" w14:textId="47B984EC"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eastAsia="zh-CN"/>
        </w:rPr>
        <w:t>7</w:t>
      </w:r>
      <w:r>
        <w:rPr>
          <w:noProof/>
        </w:rPr>
        <w:t>.</w:t>
      </w:r>
      <w:r w:rsidRPr="0076616B">
        <w:rPr>
          <w:noProof/>
          <w:lang w:val="en-US" w:eastAsia="zh-CN"/>
        </w:rPr>
        <w:t>3.7.1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_Toc193396257 \h </w:instrText>
      </w:r>
      <w:r>
        <w:rPr>
          <w:noProof/>
        </w:rPr>
      </w:r>
      <w:r>
        <w:rPr>
          <w:noProof/>
        </w:rPr>
        <w:fldChar w:fldCharType="separate"/>
      </w:r>
      <w:r>
        <w:rPr>
          <w:noProof/>
        </w:rPr>
        <w:t>78</w:t>
      </w:r>
      <w:r>
        <w:rPr>
          <w:noProof/>
        </w:rPr>
        <w:fldChar w:fldCharType="end"/>
      </w:r>
    </w:p>
    <w:p w14:paraId="23861EB9" w14:textId="50808914" w:rsidR="006A60DC" w:rsidRDefault="006A60DC">
      <w:pPr>
        <w:pStyle w:val="TOC3"/>
        <w:rPr>
          <w:rFonts w:asciiTheme="minorHAnsi" w:hAnsiTheme="minorHAnsi" w:cstheme="minorBidi"/>
          <w:noProof/>
          <w:kern w:val="2"/>
          <w:sz w:val="24"/>
          <w:szCs w:val="24"/>
          <w:lang w:eastAsia="en-GB"/>
          <w14:ligatures w14:val="standardContextual"/>
        </w:rPr>
      </w:pPr>
      <w:r>
        <w:rPr>
          <w:noProof/>
        </w:rPr>
        <w:t>7.3.8</w:t>
      </w:r>
      <w:r>
        <w:rPr>
          <w:rFonts w:asciiTheme="minorHAnsi" w:hAnsiTheme="minorHAnsi" w:cstheme="minorBidi"/>
          <w:noProof/>
          <w:kern w:val="2"/>
          <w:sz w:val="24"/>
          <w:szCs w:val="24"/>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_Toc193396258 \h </w:instrText>
      </w:r>
      <w:r>
        <w:rPr>
          <w:noProof/>
        </w:rPr>
      </w:r>
      <w:r>
        <w:rPr>
          <w:noProof/>
        </w:rPr>
        <w:fldChar w:fldCharType="separate"/>
      </w:r>
      <w:r>
        <w:rPr>
          <w:noProof/>
        </w:rPr>
        <w:t>78</w:t>
      </w:r>
      <w:r>
        <w:rPr>
          <w:noProof/>
        </w:rPr>
        <w:fldChar w:fldCharType="end"/>
      </w:r>
    </w:p>
    <w:p w14:paraId="6B5576F2" w14:textId="3895F405" w:rsidR="006A60DC" w:rsidRDefault="006A60DC">
      <w:pPr>
        <w:pStyle w:val="TOC4"/>
        <w:rPr>
          <w:rFonts w:asciiTheme="minorHAnsi" w:hAnsiTheme="minorHAnsi" w:cstheme="minorBidi"/>
          <w:noProof/>
          <w:kern w:val="2"/>
          <w:sz w:val="24"/>
          <w:szCs w:val="24"/>
          <w:lang w:eastAsia="en-GB"/>
          <w14:ligatures w14:val="standardContextual"/>
        </w:rPr>
      </w:pPr>
      <w:r>
        <w:rPr>
          <w:noProof/>
        </w:rPr>
        <w:t>7.3.8.1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_Toc193396259 \h </w:instrText>
      </w:r>
      <w:r>
        <w:rPr>
          <w:noProof/>
        </w:rPr>
      </w:r>
      <w:r>
        <w:rPr>
          <w:noProof/>
        </w:rPr>
        <w:fldChar w:fldCharType="separate"/>
      </w:r>
      <w:r>
        <w:rPr>
          <w:noProof/>
        </w:rPr>
        <w:t>78</w:t>
      </w:r>
      <w:r>
        <w:rPr>
          <w:noProof/>
        </w:rPr>
        <w:fldChar w:fldCharType="end"/>
      </w:r>
    </w:p>
    <w:p w14:paraId="48C116A7" w14:textId="2704A8EF" w:rsidR="006A60DC" w:rsidRDefault="006A60DC">
      <w:pPr>
        <w:pStyle w:val="TOC4"/>
        <w:rPr>
          <w:rFonts w:asciiTheme="minorHAnsi" w:hAnsiTheme="minorHAnsi" w:cstheme="minorBidi"/>
          <w:noProof/>
          <w:kern w:val="2"/>
          <w:sz w:val="24"/>
          <w:szCs w:val="24"/>
          <w:lang w:eastAsia="en-GB"/>
          <w14:ligatures w14:val="standardContextual"/>
        </w:rPr>
      </w:pPr>
      <w:r>
        <w:rPr>
          <w:noProof/>
        </w:rPr>
        <w:t>7.3.8.2</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_Toc193396260 \h </w:instrText>
      </w:r>
      <w:r>
        <w:rPr>
          <w:noProof/>
        </w:rPr>
      </w:r>
      <w:r>
        <w:rPr>
          <w:noProof/>
        </w:rPr>
        <w:fldChar w:fldCharType="separate"/>
      </w:r>
      <w:r>
        <w:rPr>
          <w:noProof/>
        </w:rPr>
        <w:t>79</w:t>
      </w:r>
      <w:r>
        <w:rPr>
          <w:noProof/>
        </w:rPr>
        <w:fldChar w:fldCharType="end"/>
      </w:r>
    </w:p>
    <w:p w14:paraId="328EDE82" w14:textId="29040895" w:rsidR="006A60DC" w:rsidRDefault="006A60DC">
      <w:pPr>
        <w:pStyle w:val="TOC3"/>
        <w:rPr>
          <w:rFonts w:asciiTheme="minorHAnsi" w:hAnsiTheme="minorHAnsi" w:cstheme="minorBidi"/>
          <w:noProof/>
          <w:kern w:val="2"/>
          <w:sz w:val="24"/>
          <w:szCs w:val="24"/>
          <w:lang w:eastAsia="en-GB"/>
          <w14:ligatures w14:val="standardContextual"/>
        </w:rPr>
      </w:pPr>
      <w:r>
        <w:rPr>
          <w:noProof/>
        </w:rPr>
        <w:t>7.3.9</w:t>
      </w:r>
      <w:r>
        <w:rPr>
          <w:rFonts w:asciiTheme="minorHAnsi" w:hAnsiTheme="minorHAnsi" w:cstheme="minorBidi"/>
          <w:noProof/>
          <w:kern w:val="2"/>
          <w:sz w:val="24"/>
          <w:szCs w:val="24"/>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_Toc193396261 \h </w:instrText>
      </w:r>
      <w:r>
        <w:rPr>
          <w:noProof/>
        </w:rPr>
      </w:r>
      <w:r>
        <w:rPr>
          <w:noProof/>
        </w:rPr>
        <w:fldChar w:fldCharType="separate"/>
      </w:r>
      <w:r>
        <w:rPr>
          <w:noProof/>
        </w:rPr>
        <w:t>79</w:t>
      </w:r>
      <w:r>
        <w:rPr>
          <w:noProof/>
        </w:rPr>
        <w:fldChar w:fldCharType="end"/>
      </w:r>
    </w:p>
    <w:p w14:paraId="2DFAF2E6" w14:textId="6D00DA37" w:rsidR="006A60DC" w:rsidRDefault="006A60DC">
      <w:pPr>
        <w:pStyle w:val="TOC4"/>
        <w:rPr>
          <w:rFonts w:asciiTheme="minorHAnsi" w:hAnsiTheme="minorHAnsi" w:cstheme="minorBidi"/>
          <w:noProof/>
          <w:kern w:val="2"/>
          <w:sz w:val="24"/>
          <w:szCs w:val="24"/>
          <w:lang w:eastAsia="en-GB"/>
          <w14:ligatures w14:val="standardContextual"/>
        </w:rPr>
      </w:pPr>
      <w:r>
        <w:rPr>
          <w:noProof/>
        </w:rPr>
        <w:t>7.3.9.1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_Toc193396262 \h </w:instrText>
      </w:r>
      <w:r>
        <w:rPr>
          <w:noProof/>
        </w:rPr>
      </w:r>
      <w:r>
        <w:rPr>
          <w:noProof/>
        </w:rPr>
        <w:fldChar w:fldCharType="separate"/>
      </w:r>
      <w:r>
        <w:rPr>
          <w:noProof/>
        </w:rPr>
        <w:t>79</w:t>
      </w:r>
      <w:r>
        <w:rPr>
          <w:noProof/>
        </w:rPr>
        <w:fldChar w:fldCharType="end"/>
      </w:r>
    </w:p>
    <w:p w14:paraId="0F453AF3" w14:textId="21C503CD" w:rsidR="006A60DC" w:rsidRDefault="006A60DC">
      <w:pPr>
        <w:pStyle w:val="TOC3"/>
        <w:rPr>
          <w:rFonts w:asciiTheme="minorHAnsi" w:hAnsiTheme="minorHAnsi" w:cstheme="minorBidi"/>
          <w:noProof/>
          <w:kern w:val="2"/>
          <w:sz w:val="24"/>
          <w:szCs w:val="24"/>
          <w:lang w:eastAsia="en-GB"/>
          <w14:ligatures w14:val="standardContextual"/>
        </w:rPr>
      </w:pPr>
      <w:r>
        <w:rPr>
          <w:noProof/>
        </w:rPr>
        <w:t>7.3.10</w:t>
      </w:r>
      <w:r>
        <w:rPr>
          <w:rFonts w:asciiTheme="minorHAnsi" w:hAnsiTheme="minorHAnsi" w:cstheme="minorBidi"/>
          <w:noProof/>
          <w:kern w:val="2"/>
          <w:sz w:val="24"/>
          <w:szCs w:val="24"/>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_Toc193396263 \h </w:instrText>
      </w:r>
      <w:r>
        <w:rPr>
          <w:noProof/>
        </w:rPr>
      </w:r>
      <w:r>
        <w:rPr>
          <w:noProof/>
        </w:rPr>
        <w:fldChar w:fldCharType="separate"/>
      </w:r>
      <w:r>
        <w:rPr>
          <w:noProof/>
        </w:rPr>
        <w:t>79</w:t>
      </w:r>
      <w:r>
        <w:rPr>
          <w:noProof/>
        </w:rPr>
        <w:fldChar w:fldCharType="end"/>
      </w:r>
    </w:p>
    <w:p w14:paraId="6DF32423" w14:textId="02BA836F" w:rsidR="006A60DC" w:rsidRDefault="006A60DC">
      <w:pPr>
        <w:pStyle w:val="TOC4"/>
        <w:rPr>
          <w:rFonts w:asciiTheme="minorHAnsi" w:hAnsiTheme="minorHAnsi" w:cstheme="minorBidi"/>
          <w:noProof/>
          <w:kern w:val="2"/>
          <w:sz w:val="24"/>
          <w:szCs w:val="24"/>
          <w:lang w:eastAsia="en-GB"/>
          <w14:ligatures w14:val="standardContextual"/>
        </w:rPr>
      </w:pPr>
      <w:r>
        <w:rPr>
          <w:noProof/>
        </w:rPr>
        <w:t>7.3.10.1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_Toc193396264 \h </w:instrText>
      </w:r>
      <w:r>
        <w:rPr>
          <w:noProof/>
        </w:rPr>
      </w:r>
      <w:r>
        <w:rPr>
          <w:noProof/>
        </w:rPr>
        <w:fldChar w:fldCharType="separate"/>
      </w:r>
      <w:r>
        <w:rPr>
          <w:noProof/>
        </w:rPr>
        <w:t>79</w:t>
      </w:r>
      <w:r>
        <w:rPr>
          <w:noProof/>
        </w:rPr>
        <w:fldChar w:fldCharType="end"/>
      </w:r>
    </w:p>
    <w:p w14:paraId="23BE44D5" w14:textId="611C2E87" w:rsidR="006A60DC" w:rsidRDefault="006A60DC">
      <w:pPr>
        <w:pStyle w:val="TOC3"/>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_Toc193396265 \h </w:instrText>
      </w:r>
      <w:r>
        <w:rPr>
          <w:noProof/>
        </w:rPr>
      </w:r>
      <w:r>
        <w:rPr>
          <w:noProof/>
        </w:rPr>
        <w:fldChar w:fldCharType="separate"/>
      </w:r>
      <w:r>
        <w:rPr>
          <w:noProof/>
        </w:rPr>
        <w:t>80</w:t>
      </w:r>
      <w:r>
        <w:rPr>
          <w:noProof/>
        </w:rPr>
        <w:fldChar w:fldCharType="end"/>
      </w:r>
    </w:p>
    <w:p w14:paraId="55636B6E" w14:textId="56B93809" w:rsidR="006A60DC" w:rsidRDefault="006A60DC">
      <w:pPr>
        <w:pStyle w:val="TOC4"/>
        <w:rPr>
          <w:rFonts w:asciiTheme="minorHAnsi" w:hAnsiTheme="minorHAnsi" w:cstheme="minorBidi"/>
          <w:noProof/>
          <w:kern w:val="2"/>
          <w:sz w:val="24"/>
          <w:szCs w:val="24"/>
          <w:lang w:eastAsia="en-GB"/>
          <w14:ligatures w14:val="standardContextual"/>
        </w:rPr>
      </w:pPr>
      <w:r>
        <w:rPr>
          <w:noProof/>
        </w:rPr>
        <w:t>7.3.11.1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_Toc193396266 \h </w:instrText>
      </w:r>
      <w:r>
        <w:rPr>
          <w:noProof/>
        </w:rPr>
      </w:r>
      <w:r>
        <w:rPr>
          <w:noProof/>
        </w:rPr>
        <w:fldChar w:fldCharType="separate"/>
      </w:r>
      <w:r>
        <w:rPr>
          <w:noProof/>
        </w:rPr>
        <w:t>80</w:t>
      </w:r>
      <w:r>
        <w:rPr>
          <w:noProof/>
        </w:rPr>
        <w:fldChar w:fldCharType="end"/>
      </w:r>
    </w:p>
    <w:p w14:paraId="621D42CF" w14:textId="2AD69957" w:rsidR="006A60DC" w:rsidRDefault="006A60DC">
      <w:pPr>
        <w:pStyle w:val="TOC3"/>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_Toc193396267 \h </w:instrText>
      </w:r>
      <w:r>
        <w:rPr>
          <w:noProof/>
        </w:rPr>
      </w:r>
      <w:r>
        <w:rPr>
          <w:noProof/>
        </w:rPr>
        <w:fldChar w:fldCharType="separate"/>
      </w:r>
      <w:r>
        <w:rPr>
          <w:noProof/>
        </w:rPr>
        <w:t>80</w:t>
      </w:r>
      <w:r>
        <w:rPr>
          <w:noProof/>
        </w:rPr>
        <w:fldChar w:fldCharType="end"/>
      </w:r>
    </w:p>
    <w:p w14:paraId="1798F5F7" w14:textId="331398AE" w:rsidR="006A60DC" w:rsidRDefault="006A60DC">
      <w:pPr>
        <w:pStyle w:val="TOC4"/>
        <w:rPr>
          <w:rFonts w:asciiTheme="minorHAnsi" w:hAnsiTheme="minorHAnsi" w:cstheme="minorBidi"/>
          <w:noProof/>
          <w:kern w:val="2"/>
          <w:sz w:val="24"/>
          <w:szCs w:val="24"/>
          <w:lang w:eastAsia="en-GB"/>
          <w14:ligatures w14:val="standardContextual"/>
        </w:rPr>
      </w:pPr>
      <w:r>
        <w:rPr>
          <w:noProof/>
        </w:rPr>
        <w:t>7.3.12.1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_Toc193396268 \h </w:instrText>
      </w:r>
      <w:r>
        <w:rPr>
          <w:noProof/>
        </w:rPr>
      </w:r>
      <w:r>
        <w:rPr>
          <w:noProof/>
        </w:rPr>
        <w:fldChar w:fldCharType="separate"/>
      </w:r>
      <w:r>
        <w:rPr>
          <w:noProof/>
        </w:rPr>
        <w:t>80</w:t>
      </w:r>
      <w:r>
        <w:rPr>
          <w:noProof/>
        </w:rPr>
        <w:fldChar w:fldCharType="end"/>
      </w:r>
    </w:p>
    <w:p w14:paraId="6220B462" w14:textId="18B8B183" w:rsidR="006A60DC" w:rsidRDefault="006A60DC">
      <w:pPr>
        <w:pStyle w:val="TOC3"/>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_Toc193396269 \h </w:instrText>
      </w:r>
      <w:r>
        <w:rPr>
          <w:noProof/>
        </w:rPr>
      </w:r>
      <w:r>
        <w:rPr>
          <w:noProof/>
        </w:rPr>
        <w:fldChar w:fldCharType="separate"/>
      </w:r>
      <w:r>
        <w:rPr>
          <w:noProof/>
        </w:rPr>
        <w:t>81</w:t>
      </w:r>
      <w:r>
        <w:rPr>
          <w:noProof/>
        </w:rPr>
        <w:fldChar w:fldCharType="end"/>
      </w:r>
    </w:p>
    <w:p w14:paraId="1BB50186" w14:textId="5ADEDA5D" w:rsidR="006A60DC" w:rsidRDefault="006A60DC">
      <w:pPr>
        <w:pStyle w:val="TOC4"/>
        <w:rPr>
          <w:rFonts w:asciiTheme="minorHAnsi" w:hAnsiTheme="minorHAnsi" w:cstheme="minorBidi"/>
          <w:noProof/>
          <w:kern w:val="2"/>
          <w:sz w:val="24"/>
          <w:szCs w:val="24"/>
          <w:lang w:eastAsia="en-GB"/>
          <w14:ligatures w14:val="standardContextual"/>
        </w:rPr>
      </w:pPr>
      <w:r>
        <w:rPr>
          <w:noProof/>
        </w:rPr>
        <w:t>7.3.13.1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_Toc193396270 \h </w:instrText>
      </w:r>
      <w:r>
        <w:rPr>
          <w:noProof/>
        </w:rPr>
      </w:r>
      <w:r>
        <w:rPr>
          <w:noProof/>
        </w:rPr>
        <w:fldChar w:fldCharType="separate"/>
      </w:r>
      <w:r>
        <w:rPr>
          <w:noProof/>
        </w:rPr>
        <w:t>81</w:t>
      </w:r>
      <w:r>
        <w:rPr>
          <w:noProof/>
        </w:rPr>
        <w:fldChar w:fldCharType="end"/>
      </w:r>
    </w:p>
    <w:p w14:paraId="0A083711" w14:textId="51BF9451" w:rsidR="006A60DC" w:rsidRDefault="006A60DC">
      <w:pPr>
        <w:pStyle w:val="TOC4"/>
        <w:rPr>
          <w:rFonts w:asciiTheme="minorHAnsi" w:hAnsiTheme="minorHAnsi" w:cstheme="minorBidi"/>
          <w:noProof/>
          <w:kern w:val="2"/>
          <w:sz w:val="24"/>
          <w:szCs w:val="24"/>
          <w:lang w:eastAsia="en-GB"/>
          <w14:ligatures w14:val="standardContextual"/>
        </w:rPr>
      </w:pPr>
      <w:r>
        <w:rPr>
          <w:noProof/>
        </w:rPr>
        <w:t>7.3.13.2</w:t>
      </w:r>
      <w:r>
        <w:rPr>
          <w:rFonts w:asciiTheme="minorHAnsi" w:hAnsiTheme="minorHAnsi" w:cstheme="minorBidi"/>
          <w:noProof/>
          <w:kern w:val="2"/>
          <w:sz w:val="24"/>
          <w:szCs w:val="24"/>
          <w:lang w:eastAsia="en-GB"/>
          <w14:ligatures w14:val="standardContextual"/>
        </w:rPr>
        <w:tab/>
      </w:r>
      <w:r>
        <w:rPr>
          <w:noProof/>
        </w:rPr>
        <w:t>Nonce_2</w:t>
      </w:r>
      <w:r>
        <w:rPr>
          <w:noProof/>
        </w:rPr>
        <w:tab/>
      </w:r>
      <w:r>
        <w:rPr>
          <w:noProof/>
        </w:rPr>
        <w:fldChar w:fldCharType="begin" w:fldLock="1"/>
      </w:r>
      <w:r>
        <w:rPr>
          <w:noProof/>
        </w:rPr>
        <w:instrText xml:space="preserve"> PAGEREF _Toc193396271 \h </w:instrText>
      </w:r>
      <w:r>
        <w:rPr>
          <w:noProof/>
        </w:rPr>
      </w:r>
      <w:r>
        <w:rPr>
          <w:noProof/>
        </w:rPr>
        <w:fldChar w:fldCharType="separate"/>
      </w:r>
      <w:r>
        <w:rPr>
          <w:noProof/>
        </w:rPr>
        <w:t>81</w:t>
      </w:r>
      <w:r>
        <w:rPr>
          <w:noProof/>
        </w:rPr>
        <w:fldChar w:fldCharType="end"/>
      </w:r>
    </w:p>
    <w:p w14:paraId="7835424B" w14:textId="0DA2B275" w:rsidR="006A60DC" w:rsidRDefault="006A60DC">
      <w:pPr>
        <w:pStyle w:val="TOC4"/>
        <w:rPr>
          <w:rFonts w:asciiTheme="minorHAnsi" w:hAnsiTheme="minorHAnsi" w:cstheme="minorBidi"/>
          <w:noProof/>
          <w:kern w:val="2"/>
          <w:sz w:val="24"/>
          <w:szCs w:val="24"/>
          <w:lang w:eastAsia="en-GB"/>
          <w14:ligatures w14:val="standardContextual"/>
        </w:rPr>
      </w:pPr>
      <w:r>
        <w:rPr>
          <w:noProof/>
        </w:rPr>
        <w:t>7.3.13.3</w:t>
      </w:r>
      <w:r>
        <w:rPr>
          <w:rFonts w:asciiTheme="minorHAnsi" w:hAnsiTheme="minorHAnsi" w:cstheme="minorBidi"/>
          <w:noProof/>
          <w:kern w:val="2"/>
          <w:sz w:val="24"/>
          <w:szCs w:val="24"/>
          <w:lang w:eastAsia="en-GB"/>
          <w14:ligatures w14:val="standardContextual"/>
        </w:rPr>
        <w:tab/>
      </w:r>
      <w:r>
        <w:rPr>
          <w:noProof/>
        </w:rPr>
        <w:t>LSB of KNRP-sess ID</w:t>
      </w:r>
      <w:r>
        <w:rPr>
          <w:noProof/>
        </w:rPr>
        <w:tab/>
      </w:r>
      <w:r>
        <w:rPr>
          <w:noProof/>
        </w:rPr>
        <w:fldChar w:fldCharType="begin" w:fldLock="1"/>
      </w:r>
      <w:r>
        <w:rPr>
          <w:noProof/>
        </w:rPr>
        <w:instrText xml:space="preserve"> PAGEREF _Toc193396272 \h </w:instrText>
      </w:r>
      <w:r>
        <w:rPr>
          <w:noProof/>
        </w:rPr>
      </w:r>
      <w:r>
        <w:rPr>
          <w:noProof/>
        </w:rPr>
        <w:fldChar w:fldCharType="separate"/>
      </w:r>
      <w:r>
        <w:rPr>
          <w:noProof/>
        </w:rPr>
        <w:t>81</w:t>
      </w:r>
      <w:r>
        <w:rPr>
          <w:noProof/>
        </w:rPr>
        <w:fldChar w:fldCharType="end"/>
      </w:r>
    </w:p>
    <w:p w14:paraId="2E3D1D26" w14:textId="2F3D50D8" w:rsidR="006A60DC" w:rsidRDefault="006A60DC">
      <w:pPr>
        <w:pStyle w:val="TOC4"/>
        <w:rPr>
          <w:rFonts w:asciiTheme="minorHAnsi" w:hAnsiTheme="minorHAnsi" w:cstheme="minorBidi"/>
          <w:noProof/>
          <w:kern w:val="2"/>
          <w:sz w:val="24"/>
          <w:szCs w:val="24"/>
          <w:lang w:eastAsia="en-GB"/>
          <w14:ligatures w14:val="standardContextual"/>
        </w:rPr>
      </w:pPr>
      <w:r>
        <w:rPr>
          <w:noProof/>
        </w:rPr>
        <w:t>7.3.13.4</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_Toc193396273 \h </w:instrText>
      </w:r>
      <w:r>
        <w:rPr>
          <w:noProof/>
        </w:rPr>
      </w:r>
      <w:r>
        <w:rPr>
          <w:noProof/>
        </w:rPr>
        <w:fldChar w:fldCharType="separate"/>
      </w:r>
      <w:r>
        <w:rPr>
          <w:noProof/>
        </w:rPr>
        <w:t>81</w:t>
      </w:r>
      <w:r>
        <w:rPr>
          <w:noProof/>
        </w:rPr>
        <w:fldChar w:fldCharType="end"/>
      </w:r>
    </w:p>
    <w:p w14:paraId="799415D7" w14:textId="0D7A2F4C" w:rsidR="006A60DC" w:rsidRDefault="006A60DC">
      <w:pPr>
        <w:pStyle w:val="TOC4"/>
        <w:rPr>
          <w:rFonts w:asciiTheme="minorHAnsi" w:hAnsiTheme="minorHAnsi" w:cstheme="minorBidi"/>
          <w:noProof/>
          <w:kern w:val="2"/>
          <w:sz w:val="24"/>
          <w:szCs w:val="24"/>
          <w:lang w:eastAsia="en-GB"/>
          <w14:ligatures w14:val="standardContextual"/>
        </w:rPr>
      </w:pPr>
      <w:r>
        <w:rPr>
          <w:noProof/>
        </w:rPr>
        <w:t>7.3.13.5</w:t>
      </w:r>
      <w:r>
        <w:rPr>
          <w:rFonts w:asciiTheme="minorHAnsi" w:hAnsiTheme="minorHAnsi" w:cstheme="minorBidi"/>
          <w:noProof/>
          <w:kern w:val="2"/>
          <w:sz w:val="24"/>
          <w:szCs w:val="24"/>
          <w:lang w:eastAsia="en-GB"/>
          <w14:ligatures w14:val="standardContextual"/>
        </w:rPr>
        <w:tab/>
      </w:r>
      <w:r>
        <w:rPr>
          <w:noProof/>
        </w:rPr>
        <w:t xml:space="preserve">MSBs of </w:t>
      </w:r>
      <w:r>
        <w:rPr>
          <w:noProof/>
          <w:lang w:eastAsia="ja-JP"/>
        </w:rPr>
        <w:t>K</w:t>
      </w:r>
      <w:r w:rsidRPr="0076616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_Toc193396274 \h </w:instrText>
      </w:r>
      <w:r>
        <w:rPr>
          <w:noProof/>
        </w:rPr>
      </w:r>
      <w:r>
        <w:rPr>
          <w:noProof/>
        </w:rPr>
        <w:fldChar w:fldCharType="separate"/>
      </w:r>
      <w:r>
        <w:rPr>
          <w:noProof/>
        </w:rPr>
        <w:t>81</w:t>
      </w:r>
      <w:r>
        <w:rPr>
          <w:noProof/>
        </w:rPr>
        <w:fldChar w:fldCharType="end"/>
      </w:r>
    </w:p>
    <w:p w14:paraId="4116CD8B" w14:textId="55A48823" w:rsidR="006A60DC" w:rsidRDefault="006A60DC">
      <w:pPr>
        <w:pStyle w:val="TOC4"/>
        <w:rPr>
          <w:rFonts w:asciiTheme="minorHAnsi" w:hAnsiTheme="minorHAnsi" w:cstheme="minorBidi"/>
          <w:noProof/>
          <w:kern w:val="2"/>
          <w:sz w:val="24"/>
          <w:szCs w:val="24"/>
          <w:lang w:eastAsia="en-GB"/>
          <w14:ligatures w14:val="standardContextual"/>
        </w:rPr>
      </w:pPr>
      <w:r>
        <w:rPr>
          <w:noProof/>
        </w:rPr>
        <w:t>7.3.13.</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_Toc193396275 \h </w:instrText>
      </w:r>
      <w:r>
        <w:rPr>
          <w:noProof/>
        </w:rPr>
      </w:r>
      <w:r>
        <w:rPr>
          <w:noProof/>
        </w:rPr>
        <w:fldChar w:fldCharType="separate"/>
      </w:r>
      <w:r>
        <w:rPr>
          <w:noProof/>
        </w:rPr>
        <w:t>81</w:t>
      </w:r>
      <w:r>
        <w:rPr>
          <w:noProof/>
        </w:rPr>
        <w:fldChar w:fldCharType="end"/>
      </w:r>
    </w:p>
    <w:p w14:paraId="22D831D4" w14:textId="2DC9E740" w:rsidR="006A60DC" w:rsidRDefault="006A60DC">
      <w:pPr>
        <w:pStyle w:val="TOC3"/>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_Toc193396276 \h </w:instrText>
      </w:r>
      <w:r>
        <w:rPr>
          <w:noProof/>
        </w:rPr>
      </w:r>
      <w:r>
        <w:rPr>
          <w:noProof/>
        </w:rPr>
        <w:fldChar w:fldCharType="separate"/>
      </w:r>
      <w:r>
        <w:rPr>
          <w:noProof/>
        </w:rPr>
        <w:t>82</w:t>
      </w:r>
      <w:r>
        <w:rPr>
          <w:noProof/>
        </w:rPr>
        <w:fldChar w:fldCharType="end"/>
      </w:r>
    </w:p>
    <w:p w14:paraId="5AFC4DCF" w14:textId="4C4B1143" w:rsidR="006A60DC" w:rsidRDefault="006A60DC">
      <w:pPr>
        <w:pStyle w:val="TOC4"/>
        <w:rPr>
          <w:rFonts w:asciiTheme="minorHAnsi" w:hAnsiTheme="minorHAnsi" w:cstheme="minorBidi"/>
          <w:noProof/>
          <w:kern w:val="2"/>
          <w:sz w:val="24"/>
          <w:szCs w:val="24"/>
          <w:lang w:eastAsia="en-GB"/>
          <w14:ligatures w14:val="standardContextual"/>
        </w:rPr>
      </w:pPr>
      <w:r>
        <w:rPr>
          <w:noProof/>
        </w:rPr>
        <w:t>7.3.14.1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_Toc193396277 \h </w:instrText>
      </w:r>
      <w:r>
        <w:rPr>
          <w:noProof/>
        </w:rPr>
      </w:r>
      <w:r>
        <w:rPr>
          <w:noProof/>
        </w:rPr>
        <w:fldChar w:fldCharType="separate"/>
      </w:r>
      <w:r>
        <w:rPr>
          <w:noProof/>
        </w:rPr>
        <w:t>82</w:t>
      </w:r>
      <w:r>
        <w:rPr>
          <w:noProof/>
        </w:rPr>
        <w:fldChar w:fldCharType="end"/>
      </w:r>
    </w:p>
    <w:p w14:paraId="1C41D618" w14:textId="68970B97" w:rsidR="006A60DC" w:rsidRDefault="006A60DC">
      <w:pPr>
        <w:pStyle w:val="TOC4"/>
        <w:rPr>
          <w:rFonts w:asciiTheme="minorHAnsi" w:hAnsiTheme="minorHAnsi" w:cstheme="minorBidi"/>
          <w:noProof/>
          <w:kern w:val="2"/>
          <w:sz w:val="24"/>
          <w:szCs w:val="24"/>
          <w:lang w:eastAsia="en-GB"/>
          <w14:ligatures w14:val="standardContextual"/>
        </w:rPr>
      </w:pPr>
      <w:r>
        <w:rPr>
          <w:noProof/>
        </w:rPr>
        <w:t>7.3.14.2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_Toc193396278 \h </w:instrText>
      </w:r>
      <w:r>
        <w:rPr>
          <w:noProof/>
        </w:rPr>
      </w:r>
      <w:r>
        <w:rPr>
          <w:noProof/>
        </w:rPr>
        <w:fldChar w:fldCharType="separate"/>
      </w:r>
      <w:r>
        <w:rPr>
          <w:noProof/>
        </w:rPr>
        <w:t>82</w:t>
      </w:r>
      <w:r>
        <w:rPr>
          <w:noProof/>
        </w:rPr>
        <w:fldChar w:fldCharType="end"/>
      </w:r>
    </w:p>
    <w:p w14:paraId="24BF0CAB" w14:textId="3872D88F" w:rsidR="006A60DC" w:rsidRDefault="006A60DC">
      <w:pPr>
        <w:pStyle w:val="TOC4"/>
        <w:rPr>
          <w:rFonts w:asciiTheme="minorHAnsi" w:hAnsiTheme="minorHAnsi" w:cstheme="minorBidi"/>
          <w:noProof/>
          <w:kern w:val="2"/>
          <w:sz w:val="24"/>
          <w:szCs w:val="24"/>
          <w:lang w:eastAsia="en-GB"/>
          <w14:ligatures w14:val="standardContextual"/>
        </w:rPr>
      </w:pPr>
      <w:r>
        <w:rPr>
          <w:noProof/>
        </w:rPr>
        <w:t>7.3.14.3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_Toc193396279 \h </w:instrText>
      </w:r>
      <w:r>
        <w:rPr>
          <w:noProof/>
        </w:rPr>
      </w:r>
      <w:r>
        <w:rPr>
          <w:noProof/>
        </w:rPr>
        <w:fldChar w:fldCharType="separate"/>
      </w:r>
      <w:r>
        <w:rPr>
          <w:noProof/>
        </w:rPr>
        <w:t>82</w:t>
      </w:r>
      <w:r>
        <w:rPr>
          <w:noProof/>
        </w:rPr>
        <w:fldChar w:fldCharType="end"/>
      </w:r>
    </w:p>
    <w:p w14:paraId="5055CD91" w14:textId="42230807" w:rsidR="006A60DC" w:rsidRDefault="006A60DC">
      <w:pPr>
        <w:pStyle w:val="TOC4"/>
        <w:rPr>
          <w:rFonts w:asciiTheme="minorHAnsi" w:hAnsiTheme="minorHAnsi" w:cstheme="minorBidi"/>
          <w:noProof/>
          <w:kern w:val="2"/>
          <w:sz w:val="24"/>
          <w:szCs w:val="24"/>
          <w:lang w:eastAsia="en-GB"/>
          <w14:ligatures w14:val="standardContextual"/>
        </w:rPr>
      </w:pPr>
      <w:r>
        <w:rPr>
          <w:noProof/>
        </w:rPr>
        <w:t>7.3.14.4</w:t>
      </w:r>
      <w:r>
        <w:rPr>
          <w:rFonts w:asciiTheme="minorHAnsi" w:hAnsiTheme="minorHAnsi" w:cstheme="minorBidi"/>
          <w:noProof/>
          <w:kern w:val="2"/>
          <w:sz w:val="24"/>
          <w:szCs w:val="24"/>
          <w:lang w:eastAsia="en-GB"/>
          <w14:ligatures w14:val="standardContextual"/>
        </w:rPr>
        <w:tab/>
      </w:r>
      <w:r>
        <w:rPr>
          <w:noProof/>
          <w:lang w:eastAsia="ja-JP"/>
        </w:rPr>
        <w:t>LSBs of K</w:t>
      </w:r>
      <w:r w:rsidRPr="0076616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_Toc193396280 \h </w:instrText>
      </w:r>
      <w:r>
        <w:rPr>
          <w:noProof/>
        </w:rPr>
      </w:r>
      <w:r>
        <w:rPr>
          <w:noProof/>
        </w:rPr>
        <w:fldChar w:fldCharType="separate"/>
      </w:r>
      <w:r>
        <w:rPr>
          <w:noProof/>
        </w:rPr>
        <w:t>82</w:t>
      </w:r>
      <w:r>
        <w:rPr>
          <w:noProof/>
        </w:rPr>
        <w:fldChar w:fldCharType="end"/>
      </w:r>
    </w:p>
    <w:p w14:paraId="06BC1E87" w14:textId="0429FE98" w:rsidR="006A60DC" w:rsidRDefault="006A60DC">
      <w:pPr>
        <w:pStyle w:val="TOC3"/>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_Toc193396281 \h </w:instrText>
      </w:r>
      <w:r>
        <w:rPr>
          <w:noProof/>
        </w:rPr>
      </w:r>
      <w:r>
        <w:rPr>
          <w:noProof/>
        </w:rPr>
        <w:fldChar w:fldCharType="separate"/>
      </w:r>
      <w:r>
        <w:rPr>
          <w:noProof/>
        </w:rPr>
        <w:t>82</w:t>
      </w:r>
      <w:r>
        <w:rPr>
          <w:noProof/>
        </w:rPr>
        <w:fldChar w:fldCharType="end"/>
      </w:r>
    </w:p>
    <w:p w14:paraId="79EBD544" w14:textId="63479D69" w:rsidR="006A60DC" w:rsidRDefault="006A60DC">
      <w:pPr>
        <w:pStyle w:val="TOC4"/>
        <w:rPr>
          <w:rFonts w:asciiTheme="minorHAnsi" w:hAnsiTheme="minorHAnsi" w:cstheme="minorBidi"/>
          <w:noProof/>
          <w:kern w:val="2"/>
          <w:sz w:val="24"/>
          <w:szCs w:val="24"/>
          <w:lang w:eastAsia="en-GB"/>
          <w14:ligatures w14:val="standardContextual"/>
        </w:rPr>
      </w:pPr>
      <w:r>
        <w:rPr>
          <w:noProof/>
        </w:rPr>
        <w:t>7.3.15.1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_Toc193396282 \h </w:instrText>
      </w:r>
      <w:r>
        <w:rPr>
          <w:noProof/>
        </w:rPr>
      </w:r>
      <w:r>
        <w:rPr>
          <w:noProof/>
        </w:rPr>
        <w:fldChar w:fldCharType="separate"/>
      </w:r>
      <w:r>
        <w:rPr>
          <w:noProof/>
        </w:rPr>
        <w:t>82</w:t>
      </w:r>
      <w:r>
        <w:rPr>
          <w:noProof/>
        </w:rPr>
        <w:fldChar w:fldCharType="end"/>
      </w:r>
    </w:p>
    <w:p w14:paraId="676182B1" w14:textId="197355E5" w:rsidR="006A60DC" w:rsidRDefault="006A60DC">
      <w:pPr>
        <w:pStyle w:val="TOC3"/>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_Toc193396283 \h </w:instrText>
      </w:r>
      <w:r>
        <w:rPr>
          <w:noProof/>
        </w:rPr>
      </w:r>
      <w:r>
        <w:rPr>
          <w:noProof/>
        </w:rPr>
        <w:fldChar w:fldCharType="separate"/>
      </w:r>
      <w:r>
        <w:rPr>
          <w:noProof/>
        </w:rPr>
        <w:t>83</w:t>
      </w:r>
      <w:r>
        <w:rPr>
          <w:noProof/>
        </w:rPr>
        <w:fldChar w:fldCharType="end"/>
      </w:r>
    </w:p>
    <w:p w14:paraId="22DFBD35" w14:textId="1276C344" w:rsidR="006A60DC" w:rsidRDefault="006A60DC">
      <w:pPr>
        <w:pStyle w:val="TOC4"/>
        <w:rPr>
          <w:rFonts w:asciiTheme="minorHAnsi" w:hAnsiTheme="minorHAnsi" w:cstheme="minorBidi"/>
          <w:noProof/>
          <w:kern w:val="2"/>
          <w:sz w:val="24"/>
          <w:szCs w:val="24"/>
          <w:lang w:eastAsia="en-GB"/>
          <w14:ligatures w14:val="standardContextual"/>
        </w:rPr>
      </w:pPr>
      <w:r>
        <w:rPr>
          <w:noProof/>
        </w:rPr>
        <w:t>7.3.16.1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_Toc193396284 \h </w:instrText>
      </w:r>
      <w:r>
        <w:rPr>
          <w:noProof/>
        </w:rPr>
      </w:r>
      <w:r>
        <w:rPr>
          <w:noProof/>
        </w:rPr>
        <w:fldChar w:fldCharType="separate"/>
      </w:r>
      <w:r>
        <w:rPr>
          <w:noProof/>
        </w:rPr>
        <w:t>83</w:t>
      </w:r>
      <w:r>
        <w:rPr>
          <w:noProof/>
        </w:rPr>
        <w:fldChar w:fldCharType="end"/>
      </w:r>
    </w:p>
    <w:p w14:paraId="7C6A6C39" w14:textId="43F6B973" w:rsidR="006A60DC" w:rsidRDefault="006A60DC">
      <w:pPr>
        <w:pStyle w:val="TOC4"/>
        <w:rPr>
          <w:rFonts w:asciiTheme="minorHAnsi" w:hAnsiTheme="minorHAnsi" w:cstheme="minorBidi"/>
          <w:noProof/>
          <w:kern w:val="2"/>
          <w:sz w:val="24"/>
          <w:szCs w:val="24"/>
          <w:lang w:eastAsia="en-GB"/>
          <w14:ligatures w14:val="standardContextual"/>
        </w:rPr>
      </w:pPr>
      <w:r>
        <w:rPr>
          <w:noProof/>
        </w:rPr>
        <w:t>7.3.16.2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_Toc193396285 \h </w:instrText>
      </w:r>
      <w:r>
        <w:rPr>
          <w:noProof/>
        </w:rPr>
      </w:r>
      <w:r>
        <w:rPr>
          <w:noProof/>
        </w:rPr>
        <w:fldChar w:fldCharType="separate"/>
      </w:r>
      <w:r>
        <w:rPr>
          <w:noProof/>
        </w:rPr>
        <w:t>83</w:t>
      </w:r>
      <w:r>
        <w:rPr>
          <w:noProof/>
        </w:rPr>
        <w:fldChar w:fldCharType="end"/>
      </w:r>
    </w:p>
    <w:p w14:paraId="19C6BBF9" w14:textId="75159FC5" w:rsidR="006A60DC" w:rsidRDefault="006A60DC">
      <w:pPr>
        <w:pStyle w:val="TOC4"/>
        <w:rPr>
          <w:rFonts w:asciiTheme="minorHAnsi" w:hAnsiTheme="minorHAnsi" w:cstheme="minorBidi"/>
          <w:noProof/>
          <w:kern w:val="2"/>
          <w:sz w:val="24"/>
          <w:szCs w:val="24"/>
          <w:lang w:eastAsia="en-GB"/>
          <w14:ligatures w14:val="standardContextual"/>
        </w:rPr>
      </w:pPr>
      <w:r>
        <w:rPr>
          <w:noProof/>
        </w:rPr>
        <w:t>7.3.16.3</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_Toc193396286 \h </w:instrText>
      </w:r>
      <w:r>
        <w:rPr>
          <w:noProof/>
        </w:rPr>
      </w:r>
      <w:r>
        <w:rPr>
          <w:noProof/>
        </w:rPr>
        <w:fldChar w:fldCharType="separate"/>
      </w:r>
      <w:r>
        <w:rPr>
          <w:noProof/>
        </w:rPr>
        <w:t>83</w:t>
      </w:r>
      <w:r>
        <w:rPr>
          <w:noProof/>
        </w:rPr>
        <w:fldChar w:fldCharType="end"/>
      </w:r>
    </w:p>
    <w:p w14:paraId="7825FD45" w14:textId="6883FBBC" w:rsidR="006A60DC" w:rsidRDefault="006A60DC">
      <w:pPr>
        <w:pStyle w:val="TOC4"/>
        <w:rPr>
          <w:rFonts w:asciiTheme="minorHAnsi" w:hAnsiTheme="minorHAnsi" w:cstheme="minorBidi"/>
          <w:noProof/>
          <w:kern w:val="2"/>
          <w:sz w:val="24"/>
          <w:szCs w:val="24"/>
          <w:lang w:eastAsia="en-GB"/>
          <w14:ligatures w14:val="standardContextual"/>
        </w:rPr>
      </w:pPr>
      <w:r>
        <w:rPr>
          <w:noProof/>
        </w:rPr>
        <w:t>7.3.16.4</w:t>
      </w:r>
      <w:r>
        <w:rPr>
          <w:rFonts w:asciiTheme="minorHAnsi" w:hAnsiTheme="minorHAnsi" w:cstheme="minorBidi"/>
          <w:noProof/>
          <w:kern w:val="2"/>
          <w:sz w:val="24"/>
          <w:szCs w:val="24"/>
          <w:lang w:eastAsia="en-GB"/>
          <w14:ligatures w14:val="standardContextual"/>
        </w:rPr>
        <w:tab/>
      </w:r>
      <w:r>
        <w:rPr>
          <w:noProof/>
        </w:rPr>
        <w:t>MSB of KNRP-sess ID</w:t>
      </w:r>
      <w:r>
        <w:rPr>
          <w:noProof/>
        </w:rPr>
        <w:tab/>
      </w:r>
      <w:r>
        <w:rPr>
          <w:noProof/>
        </w:rPr>
        <w:fldChar w:fldCharType="begin" w:fldLock="1"/>
      </w:r>
      <w:r>
        <w:rPr>
          <w:noProof/>
        </w:rPr>
        <w:instrText xml:space="preserve"> PAGEREF _Toc193396287 \h </w:instrText>
      </w:r>
      <w:r>
        <w:rPr>
          <w:noProof/>
        </w:rPr>
      </w:r>
      <w:r>
        <w:rPr>
          <w:noProof/>
        </w:rPr>
        <w:fldChar w:fldCharType="separate"/>
      </w:r>
      <w:r>
        <w:rPr>
          <w:noProof/>
        </w:rPr>
        <w:t>83</w:t>
      </w:r>
      <w:r>
        <w:rPr>
          <w:noProof/>
        </w:rPr>
        <w:fldChar w:fldCharType="end"/>
      </w:r>
    </w:p>
    <w:p w14:paraId="64723AA6" w14:textId="1F2027E7" w:rsidR="006A60DC" w:rsidRDefault="006A60DC">
      <w:pPr>
        <w:pStyle w:val="TOC4"/>
        <w:rPr>
          <w:rFonts w:asciiTheme="minorHAnsi" w:hAnsiTheme="minorHAnsi" w:cstheme="minorBidi"/>
          <w:noProof/>
          <w:kern w:val="2"/>
          <w:sz w:val="24"/>
          <w:szCs w:val="24"/>
          <w:lang w:eastAsia="en-GB"/>
          <w14:ligatures w14:val="standardContextual"/>
        </w:rPr>
      </w:pPr>
      <w:r>
        <w:rPr>
          <w:noProof/>
        </w:rPr>
        <w:t>7.3.16.5</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_Toc193396288 \h </w:instrText>
      </w:r>
      <w:r>
        <w:rPr>
          <w:noProof/>
        </w:rPr>
      </w:r>
      <w:r>
        <w:rPr>
          <w:noProof/>
        </w:rPr>
        <w:fldChar w:fldCharType="separate"/>
      </w:r>
      <w:r>
        <w:rPr>
          <w:noProof/>
        </w:rPr>
        <w:t>83</w:t>
      </w:r>
      <w:r>
        <w:rPr>
          <w:noProof/>
        </w:rPr>
        <w:fldChar w:fldCharType="end"/>
      </w:r>
    </w:p>
    <w:p w14:paraId="0D40D271" w14:textId="2D428DCB" w:rsidR="006A60DC" w:rsidRDefault="006A60DC">
      <w:pPr>
        <w:pStyle w:val="TOC3"/>
        <w:rPr>
          <w:rFonts w:asciiTheme="minorHAnsi" w:hAnsiTheme="minorHAnsi" w:cstheme="minorBidi"/>
          <w:noProof/>
          <w:kern w:val="2"/>
          <w:sz w:val="24"/>
          <w:szCs w:val="24"/>
          <w:lang w:eastAsia="en-GB"/>
          <w14:ligatures w14:val="standardContextual"/>
        </w:rPr>
      </w:pPr>
      <w:r>
        <w:rPr>
          <w:noProof/>
        </w:rPr>
        <w:t>7.3.17</w:t>
      </w:r>
      <w:r>
        <w:rPr>
          <w:rFonts w:asciiTheme="minorHAnsi" w:hAnsiTheme="minorHAnsi" w:cstheme="minorBidi"/>
          <w:noProof/>
          <w:kern w:val="2"/>
          <w:sz w:val="24"/>
          <w:szCs w:val="24"/>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_Toc193396289 \h </w:instrText>
      </w:r>
      <w:r>
        <w:rPr>
          <w:noProof/>
        </w:rPr>
      </w:r>
      <w:r>
        <w:rPr>
          <w:noProof/>
        </w:rPr>
        <w:fldChar w:fldCharType="separate"/>
      </w:r>
      <w:r>
        <w:rPr>
          <w:noProof/>
        </w:rPr>
        <w:t>84</w:t>
      </w:r>
      <w:r>
        <w:rPr>
          <w:noProof/>
        </w:rPr>
        <w:fldChar w:fldCharType="end"/>
      </w:r>
    </w:p>
    <w:p w14:paraId="0AD5EE41" w14:textId="23EDD8C9" w:rsidR="006A60DC" w:rsidRDefault="006A60DC">
      <w:pPr>
        <w:pStyle w:val="TOC4"/>
        <w:rPr>
          <w:rFonts w:asciiTheme="minorHAnsi" w:hAnsiTheme="minorHAnsi" w:cstheme="minorBidi"/>
          <w:noProof/>
          <w:kern w:val="2"/>
          <w:sz w:val="24"/>
          <w:szCs w:val="24"/>
          <w:lang w:eastAsia="en-GB"/>
          <w14:ligatures w14:val="standardContextual"/>
        </w:rPr>
      </w:pPr>
      <w:r>
        <w:rPr>
          <w:noProof/>
        </w:rPr>
        <w:t>7.3.17.1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_Toc193396290 \h </w:instrText>
      </w:r>
      <w:r>
        <w:rPr>
          <w:noProof/>
        </w:rPr>
      </w:r>
      <w:r>
        <w:rPr>
          <w:noProof/>
        </w:rPr>
        <w:fldChar w:fldCharType="separate"/>
      </w:r>
      <w:r>
        <w:rPr>
          <w:noProof/>
        </w:rPr>
        <w:t>84</w:t>
      </w:r>
      <w:r>
        <w:rPr>
          <w:noProof/>
        </w:rPr>
        <w:fldChar w:fldCharType="end"/>
      </w:r>
    </w:p>
    <w:p w14:paraId="4C21E5BD" w14:textId="59BD9247" w:rsidR="006A60DC" w:rsidRDefault="006A60DC">
      <w:pPr>
        <w:pStyle w:val="TOC3"/>
        <w:rPr>
          <w:rFonts w:asciiTheme="minorHAnsi" w:hAnsiTheme="minorHAnsi" w:cstheme="minorBidi"/>
          <w:noProof/>
          <w:kern w:val="2"/>
          <w:sz w:val="24"/>
          <w:szCs w:val="24"/>
          <w:lang w:eastAsia="en-GB"/>
          <w14:ligatures w14:val="standardContextual"/>
        </w:rPr>
      </w:pPr>
      <w:r>
        <w:rPr>
          <w:noProof/>
        </w:rPr>
        <w:t>7.3.18</w:t>
      </w:r>
      <w:r>
        <w:rPr>
          <w:rFonts w:asciiTheme="minorHAnsi" w:hAnsiTheme="minorHAnsi" w:cstheme="minorBidi"/>
          <w:noProof/>
          <w:kern w:val="2"/>
          <w:sz w:val="24"/>
          <w:szCs w:val="24"/>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_Toc193396291 \h </w:instrText>
      </w:r>
      <w:r>
        <w:rPr>
          <w:noProof/>
        </w:rPr>
      </w:r>
      <w:r>
        <w:rPr>
          <w:noProof/>
        </w:rPr>
        <w:fldChar w:fldCharType="separate"/>
      </w:r>
      <w:r>
        <w:rPr>
          <w:noProof/>
        </w:rPr>
        <w:t>84</w:t>
      </w:r>
      <w:r>
        <w:rPr>
          <w:noProof/>
        </w:rPr>
        <w:fldChar w:fldCharType="end"/>
      </w:r>
    </w:p>
    <w:p w14:paraId="4B77715B" w14:textId="3C720EE8" w:rsidR="006A60DC" w:rsidRDefault="006A60DC">
      <w:pPr>
        <w:pStyle w:val="TOC4"/>
        <w:rPr>
          <w:rFonts w:asciiTheme="minorHAnsi" w:hAnsiTheme="minorHAnsi" w:cstheme="minorBidi"/>
          <w:noProof/>
          <w:kern w:val="2"/>
          <w:sz w:val="24"/>
          <w:szCs w:val="24"/>
          <w:lang w:eastAsia="en-GB"/>
          <w14:ligatures w14:val="standardContextual"/>
        </w:rPr>
      </w:pPr>
      <w:r>
        <w:rPr>
          <w:noProof/>
        </w:rPr>
        <w:t>7.3.18.1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_Toc193396292 \h </w:instrText>
      </w:r>
      <w:r>
        <w:rPr>
          <w:noProof/>
        </w:rPr>
      </w:r>
      <w:r>
        <w:rPr>
          <w:noProof/>
        </w:rPr>
        <w:fldChar w:fldCharType="separate"/>
      </w:r>
      <w:r>
        <w:rPr>
          <w:noProof/>
        </w:rPr>
        <w:t>84</w:t>
      </w:r>
      <w:r>
        <w:rPr>
          <w:noProof/>
        </w:rPr>
        <w:fldChar w:fldCharType="end"/>
      </w:r>
    </w:p>
    <w:p w14:paraId="404486E7" w14:textId="5CE5404E"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7.3.18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_Toc193396293 \h </w:instrText>
      </w:r>
      <w:r>
        <w:rPr>
          <w:noProof/>
        </w:rPr>
      </w:r>
      <w:r>
        <w:rPr>
          <w:noProof/>
        </w:rPr>
        <w:fldChar w:fldCharType="separate"/>
      </w:r>
      <w:r>
        <w:rPr>
          <w:noProof/>
        </w:rPr>
        <w:t>84</w:t>
      </w:r>
      <w:r>
        <w:rPr>
          <w:noProof/>
        </w:rPr>
        <w:fldChar w:fldCharType="end"/>
      </w:r>
    </w:p>
    <w:p w14:paraId="1FF81367" w14:textId="439622A1"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7.3.18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_Toc193396294 \h </w:instrText>
      </w:r>
      <w:r>
        <w:rPr>
          <w:noProof/>
        </w:rPr>
      </w:r>
      <w:r>
        <w:rPr>
          <w:noProof/>
        </w:rPr>
        <w:fldChar w:fldCharType="separate"/>
      </w:r>
      <w:r>
        <w:rPr>
          <w:noProof/>
        </w:rPr>
        <w:t>84</w:t>
      </w:r>
      <w:r>
        <w:rPr>
          <w:noProof/>
        </w:rPr>
        <w:fldChar w:fldCharType="end"/>
      </w:r>
    </w:p>
    <w:p w14:paraId="0B0D14D6" w14:textId="3954C708"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eastAsia="zh-CN"/>
        </w:rPr>
        <w:t>7.3.19</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noProof/>
          <w:lang w:val="en-US" w:eastAsia="zh-CN"/>
        </w:rPr>
        <w:t>identifier update accept</w:t>
      </w:r>
      <w:r>
        <w:rPr>
          <w:noProof/>
        </w:rPr>
        <w:tab/>
      </w:r>
      <w:r>
        <w:rPr>
          <w:noProof/>
        </w:rPr>
        <w:fldChar w:fldCharType="begin" w:fldLock="1"/>
      </w:r>
      <w:r>
        <w:rPr>
          <w:noProof/>
        </w:rPr>
        <w:instrText xml:space="preserve"> PAGEREF _Toc193396295 \h </w:instrText>
      </w:r>
      <w:r>
        <w:rPr>
          <w:noProof/>
        </w:rPr>
      </w:r>
      <w:r>
        <w:rPr>
          <w:noProof/>
        </w:rPr>
        <w:fldChar w:fldCharType="separate"/>
      </w:r>
      <w:r>
        <w:rPr>
          <w:noProof/>
        </w:rPr>
        <w:t>85</w:t>
      </w:r>
      <w:r>
        <w:rPr>
          <w:noProof/>
        </w:rPr>
        <w:fldChar w:fldCharType="end"/>
      </w:r>
    </w:p>
    <w:p w14:paraId="0FE514FC" w14:textId="2D85D7C3"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eastAsia="zh-CN"/>
        </w:rPr>
        <w:t>7.3.19.1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_Toc193396296 \h </w:instrText>
      </w:r>
      <w:r>
        <w:rPr>
          <w:noProof/>
        </w:rPr>
      </w:r>
      <w:r>
        <w:rPr>
          <w:noProof/>
        </w:rPr>
        <w:fldChar w:fldCharType="separate"/>
      </w:r>
      <w:r>
        <w:rPr>
          <w:noProof/>
        </w:rPr>
        <w:t>85</w:t>
      </w:r>
      <w:r>
        <w:rPr>
          <w:noProof/>
        </w:rPr>
        <w:fldChar w:fldCharType="end"/>
      </w:r>
    </w:p>
    <w:p w14:paraId="6262C6B6" w14:textId="0789B20C"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7.3.19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_Toc193396297 \h </w:instrText>
      </w:r>
      <w:r>
        <w:rPr>
          <w:noProof/>
        </w:rPr>
      </w:r>
      <w:r>
        <w:rPr>
          <w:noProof/>
        </w:rPr>
        <w:fldChar w:fldCharType="separate"/>
      </w:r>
      <w:r>
        <w:rPr>
          <w:noProof/>
        </w:rPr>
        <w:t>85</w:t>
      </w:r>
      <w:r>
        <w:rPr>
          <w:noProof/>
        </w:rPr>
        <w:fldChar w:fldCharType="end"/>
      </w:r>
    </w:p>
    <w:p w14:paraId="026E12AE" w14:textId="73B2B313"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7.3.19</w:t>
      </w:r>
      <w:r>
        <w:rPr>
          <w:noProof/>
        </w:rPr>
        <w:t>.3</w:t>
      </w:r>
      <w:r>
        <w:rPr>
          <w:rFonts w:asciiTheme="minorHAnsi" w:hAnsiTheme="minorHAnsi" w:cstheme="minorBidi"/>
          <w:noProof/>
          <w:kern w:val="2"/>
          <w:sz w:val="24"/>
          <w:szCs w:val="24"/>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_Toc193396298 \h </w:instrText>
      </w:r>
      <w:r>
        <w:rPr>
          <w:noProof/>
        </w:rPr>
      </w:r>
      <w:r>
        <w:rPr>
          <w:noProof/>
        </w:rPr>
        <w:fldChar w:fldCharType="separate"/>
      </w:r>
      <w:r>
        <w:rPr>
          <w:noProof/>
        </w:rPr>
        <w:t>85</w:t>
      </w:r>
      <w:r>
        <w:rPr>
          <w:noProof/>
        </w:rPr>
        <w:fldChar w:fldCharType="end"/>
      </w:r>
    </w:p>
    <w:p w14:paraId="53CF5987" w14:textId="59C9B9B7"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7.3.19</w:t>
      </w:r>
      <w:r>
        <w:rPr>
          <w:noProof/>
        </w:rPr>
        <w:t>.4</w:t>
      </w:r>
      <w:r>
        <w:rPr>
          <w:rFonts w:asciiTheme="minorHAnsi" w:hAnsiTheme="minorHAnsi" w:cstheme="minorBidi"/>
          <w:noProof/>
          <w:kern w:val="2"/>
          <w:sz w:val="24"/>
          <w:szCs w:val="24"/>
          <w:lang w:eastAsia="en-GB"/>
          <w14:ligatures w14:val="standardContextual"/>
        </w:rPr>
        <w:tab/>
      </w:r>
      <w:r>
        <w:rPr>
          <w:noProof/>
        </w:rPr>
        <w:t>Source user info</w:t>
      </w:r>
      <w:r>
        <w:rPr>
          <w:noProof/>
        </w:rPr>
        <w:tab/>
      </w:r>
      <w:r>
        <w:rPr>
          <w:noProof/>
        </w:rPr>
        <w:fldChar w:fldCharType="begin" w:fldLock="1"/>
      </w:r>
      <w:r>
        <w:rPr>
          <w:noProof/>
        </w:rPr>
        <w:instrText xml:space="preserve"> PAGEREF _Toc193396299 \h </w:instrText>
      </w:r>
      <w:r>
        <w:rPr>
          <w:noProof/>
        </w:rPr>
      </w:r>
      <w:r>
        <w:rPr>
          <w:noProof/>
        </w:rPr>
        <w:fldChar w:fldCharType="separate"/>
      </w:r>
      <w:r>
        <w:rPr>
          <w:noProof/>
        </w:rPr>
        <w:t>85</w:t>
      </w:r>
      <w:r>
        <w:rPr>
          <w:noProof/>
        </w:rPr>
        <w:fldChar w:fldCharType="end"/>
      </w:r>
    </w:p>
    <w:p w14:paraId="54AA725A" w14:textId="41707125"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7.3.19</w:t>
      </w:r>
      <w:r>
        <w:rPr>
          <w:noProof/>
        </w:rPr>
        <w:t>.5</w:t>
      </w:r>
      <w:r>
        <w:rPr>
          <w:rFonts w:asciiTheme="minorHAnsi" w:hAnsiTheme="minorHAnsi" w:cstheme="minorBidi"/>
          <w:noProof/>
          <w:kern w:val="2"/>
          <w:sz w:val="24"/>
          <w:szCs w:val="24"/>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_Toc193396300 \h </w:instrText>
      </w:r>
      <w:r>
        <w:rPr>
          <w:noProof/>
        </w:rPr>
      </w:r>
      <w:r>
        <w:rPr>
          <w:noProof/>
        </w:rPr>
        <w:fldChar w:fldCharType="separate"/>
      </w:r>
      <w:r>
        <w:rPr>
          <w:noProof/>
        </w:rPr>
        <w:t>85</w:t>
      </w:r>
      <w:r>
        <w:rPr>
          <w:noProof/>
        </w:rPr>
        <w:fldChar w:fldCharType="end"/>
      </w:r>
    </w:p>
    <w:p w14:paraId="29F1BD2A" w14:textId="3F8106A2"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eastAsia="zh-CN"/>
        </w:rPr>
        <w:t>7.3.20</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noProof/>
          <w:lang w:val="en-US" w:eastAsia="zh-CN"/>
        </w:rPr>
        <w:t>identifier update ack</w:t>
      </w:r>
      <w:r>
        <w:rPr>
          <w:noProof/>
        </w:rPr>
        <w:tab/>
      </w:r>
      <w:r>
        <w:rPr>
          <w:noProof/>
        </w:rPr>
        <w:fldChar w:fldCharType="begin" w:fldLock="1"/>
      </w:r>
      <w:r>
        <w:rPr>
          <w:noProof/>
        </w:rPr>
        <w:instrText xml:space="preserve"> PAGEREF _Toc193396301 \h </w:instrText>
      </w:r>
      <w:r>
        <w:rPr>
          <w:noProof/>
        </w:rPr>
      </w:r>
      <w:r>
        <w:rPr>
          <w:noProof/>
        </w:rPr>
        <w:fldChar w:fldCharType="separate"/>
      </w:r>
      <w:r>
        <w:rPr>
          <w:noProof/>
        </w:rPr>
        <w:t>86</w:t>
      </w:r>
      <w:r>
        <w:rPr>
          <w:noProof/>
        </w:rPr>
        <w:fldChar w:fldCharType="end"/>
      </w:r>
    </w:p>
    <w:p w14:paraId="39F2BF43" w14:textId="3F6549E3"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eastAsia="zh-CN"/>
        </w:rPr>
        <w:t>7.3.20.1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_Toc193396302 \h </w:instrText>
      </w:r>
      <w:r>
        <w:rPr>
          <w:noProof/>
        </w:rPr>
      </w:r>
      <w:r>
        <w:rPr>
          <w:noProof/>
        </w:rPr>
        <w:fldChar w:fldCharType="separate"/>
      </w:r>
      <w:r>
        <w:rPr>
          <w:noProof/>
        </w:rPr>
        <w:t>86</w:t>
      </w:r>
      <w:r>
        <w:rPr>
          <w:noProof/>
        </w:rPr>
        <w:fldChar w:fldCharType="end"/>
      </w:r>
    </w:p>
    <w:p w14:paraId="30A0405D" w14:textId="4F0AF14B"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7.3.20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_Toc193396303 \h </w:instrText>
      </w:r>
      <w:r>
        <w:rPr>
          <w:noProof/>
        </w:rPr>
      </w:r>
      <w:r>
        <w:rPr>
          <w:noProof/>
        </w:rPr>
        <w:fldChar w:fldCharType="separate"/>
      </w:r>
      <w:r>
        <w:rPr>
          <w:noProof/>
        </w:rPr>
        <w:t>86</w:t>
      </w:r>
      <w:r>
        <w:rPr>
          <w:noProof/>
        </w:rPr>
        <w:fldChar w:fldCharType="end"/>
      </w:r>
    </w:p>
    <w:p w14:paraId="0ED1ED28" w14:textId="233F73EE"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7.3.20</w:t>
      </w:r>
      <w:r>
        <w:rPr>
          <w:noProof/>
        </w:rPr>
        <w:t>.3</w:t>
      </w:r>
      <w:r>
        <w:rPr>
          <w:rFonts w:asciiTheme="minorHAnsi" w:hAnsiTheme="minorHAnsi" w:cstheme="minorBidi"/>
          <w:noProof/>
          <w:kern w:val="2"/>
          <w:sz w:val="24"/>
          <w:szCs w:val="24"/>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_Toc193396304 \h </w:instrText>
      </w:r>
      <w:r>
        <w:rPr>
          <w:noProof/>
        </w:rPr>
      </w:r>
      <w:r>
        <w:rPr>
          <w:noProof/>
        </w:rPr>
        <w:fldChar w:fldCharType="separate"/>
      </w:r>
      <w:r>
        <w:rPr>
          <w:noProof/>
        </w:rPr>
        <w:t>86</w:t>
      </w:r>
      <w:r>
        <w:rPr>
          <w:noProof/>
        </w:rPr>
        <w:fldChar w:fldCharType="end"/>
      </w:r>
    </w:p>
    <w:p w14:paraId="2683C1F1" w14:textId="3A85F513"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eastAsia="zh-CN"/>
        </w:rPr>
        <w:t>7.3.21</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noProof/>
          <w:lang w:val="en-US" w:eastAsia="zh-CN"/>
        </w:rPr>
        <w:t>identifier update reject</w:t>
      </w:r>
      <w:r>
        <w:rPr>
          <w:noProof/>
        </w:rPr>
        <w:tab/>
      </w:r>
      <w:r>
        <w:rPr>
          <w:noProof/>
        </w:rPr>
        <w:fldChar w:fldCharType="begin" w:fldLock="1"/>
      </w:r>
      <w:r>
        <w:rPr>
          <w:noProof/>
        </w:rPr>
        <w:instrText xml:space="preserve"> PAGEREF _Toc193396305 \h </w:instrText>
      </w:r>
      <w:r>
        <w:rPr>
          <w:noProof/>
        </w:rPr>
      </w:r>
      <w:r>
        <w:rPr>
          <w:noProof/>
        </w:rPr>
        <w:fldChar w:fldCharType="separate"/>
      </w:r>
      <w:r>
        <w:rPr>
          <w:noProof/>
        </w:rPr>
        <w:t>86</w:t>
      </w:r>
      <w:r>
        <w:rPr>
          <w:noProof/>
        </w:rPr>
        <w:fldChar w:fldCharType="end"/>
      </w:r>
    </w:p>
    <w:p w14:paraId="27B40D0C" w14:textId="1627FEA8" w:rsidR="006A60DC" w:rsidRDefault="006A60DC">
      <w:pPr>
        <w:pStyle w:val="TOC4"/>
        <w:rPr>
          <w:rFonts w:asciiTheme="minorHAnsi" w:hAnsiTheme="minorHAnsi" w:cstheme="minorBidi"/>
          <w:noProof/>
          <w:kern w:val="2"/>
          <w:sz w:val="24"/>
          <w:szCs w:val="24"/>
          <w:lang w:eastAsia="en-GB"/>
          <w14:ligatures w14:val="standardContextual"/>
        </w:rPr>
      </w:pPr>
      <w:r w:rsidRPr="0076616B">
        <w:rPr>
          <w:noProof/>
          <w:lang w:val="en-US" w:eastAsia="zh-CN"/>
        </w:rPr>
        <w:t>7.3.21.1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_Toc193396306 \h </w:instrText>
      </w:r>
      <w:r>
        <w:rPr>
          <w:noProof/>
        </w:rPr>
      </w:r>
      <w:r>
        <w:rPr>
          <w:noProof/>
        </w:rPr>
        <w:fldChar w:fldCharType="separate"/>
      </w:r>
      <w:r>
        <w:rPr>
          <w:noProof/>
        </w:rPr>
        <w:t>86</w:t>
      </w:r>
      <w:r>
        <w:rPr>
          <w:noProof/>
        </w:rPr>
        <w:fldChar w:fldCharType="end"/>
      </w:r>
    </w:p>
    <w:p w14:paraId="41655EAD" w14:textId="705C17DE" w:rsidR="006A60DC" w:rsidRDefault="006A60DC">
      <w:pPr>
        <w:pStyle w:val="TOC3"/>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w:t>
      </w:r>
      <w:r>
        <w:rPr>
          <w:noProof/>
        </w:rPr>
        <w:t>.</w:t>
      </w:r>
      <w:r w:rsidRPr="0076616B">
        <w:rPr>
          <w:rFonts w:eastAsia="SimSun"/>
          <w:noProof/>
          <w:lang w:val="en-US" w:eastAsia="zh-CN"/>
        </w:rPr>
        <w:t>3</w:t>
      </w:r>
      <w:r>
        <w:rPr>
          <w:noProof/>
        </w:rPr>
        <w:t>.22</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rFonts w:eastAsia="SimSun"/>
          <w:noProof/>
          <w:lang w:val="en-US" w:eastAsia="zh-CN"/>
        </w:rPr>
        <w:t>modification reject</w:t>
      </w:r>
      <w:r>
        <w:rPr>
          <w:noProof/>
        </w:rPr>
        <w:tab/>
      </w:r>
      <w:r>
        <w:rPr>
          <w:noProof/>
        </w:rPr>
        <w:fldChar w:fldCharType="begin" w:fldLock="1"/>
      </w:r>
      <w:r>
        <w:rPr>
          <w:noProof/>
        </w:rPr>
        <w:instrText xml:space="preserve"> PAGEREF _Toc193396307 \h </w:instrText>
      </w:r>
      <w:r>
        <w:rPr>
          <w:noProof/>
        </w:rPr>
      </w:r>
      <w:r>
        <w:rPr>
          <w:noProof/>
        </w:rPr>
        <w:fldChar w:fldCharType="separate"/>
      </w:r>
      <w:r>
        <w:rPr>
          <w:noProof/>
        </w:rPr>
        <w:t>87</w:t>
      </w:r>
      <w:r>
        <w:rPr>
          <w:noProof/>
        </w:rPr>
        <w:fldChar w:fldCharType="end"/>
      </w:r>
    </w:p>
    <w:p w14:paraId="68EDDA1A" w14:textId="021AA477"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w:t>
      </w:r>
      <w:r>
        <w:rPr>
          <w:noProof/>
        </w:rPr>
        <w:t>.</w:t>
      </w:r>
      <w:r w:rsidRPr="0076616B">
        <w:rPr>
          <w:rFonts w:eastAsia="SimSun"/>
          <w:noProof/>
          <w:lang w:val="en-US" w:eastAsia="zh-CN"/>
        </w:rPr>
        <w:t>3.22.1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_Toc193396308 \h </w:instrText>
      </w:r>
      <w:r>
        <w:rPr>
          <w:noProof/>
        </w:rPr>
      </w:r>
      <w:r>
        <w:rPr>
          <w:noProof/>
        </w:rPr>
        <w:fldChar w:fldCharType="separate"/>
      </w:r>
      <w:r>
        <w:rPr>
          <w:noProof/>
        </w:rPr>
        <w:t>87</w:t>
      </w:r>
      <w:r>
        <w:rPr>
          <w:noProof/>
        </w:rPr>
        <w:fldChar w:fldCharType="end"/>
      </w:r>
    </w:p>
    <w:p w14:paraId="07D50DB0" w14:textId="28931BC7" w:rsidR="006A60DC" w:rsidRDefault="006A60DC">
      <w:pPr>
        <w:pStyle w:val="TOC3"/>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w:t>
      </w:r>
      <w:r>
        <w:rPr>
          <w:noProof/>
        </w:rPr>
        <w:t>.</w:t>
      </w:r>
      <w:r w:rsidRPr="0076616B">
        <w:rPr>
          <w:rFonts w:eastAsia="SimSun"/>
          <w:noProof/>
          <w:lang w:val="en-US" w:eastAsia="zh-CN"/>
        </w:rPr>
        <w:t>3</w:t>
      </w:r>
      <w:r>
        <w:rPr>
          <w:noProof/>
        </w:rPr>
        <w:t>.23</w:t>
      </w:r>
      <w:r>
        <w:rPr>
          <w:rFonts w:asciiTheme="minorHAnsi" w:hAnsiTheme="minorHAnsi" w:cstheme="minorBidi"/>
          <w:noProof/>
          <w:kern w:val="2"/>
          <w:sz w:val="24"/>
          <w:szCs w:val="24"/>
          <w:lang w:eastAsia="en-GB"/>
          <w14:ligatures w14:val="standardContextual"/>
        </w:rPr>
        <w:tab/>
      </w:r>
      <w:r>
        <w:rPr>
          <w:noProof/>
        </w:rPr>
        <w:t xml:space="preserve">Direct link </w:t>
      </w:r>
      <w:r w:rsidRPr="0076616B">
        <w:rPr>
          <w:rFonts w:eastAsia="SimSun"/>
          <w:noProof/>
          <w:lang w:val="en-US" w:eastAsia="zh-CN"/>
        </w:rPr>
        <w:t>establishment reject</w:t>
      </w:r>
      <w:r>
        <w:rPr>
          <w:noProof/>
        </w:rPr>
        <w:tab/>
      </w:r>
      <w:r>
        <w:rPr>
          <w:noProof/>
        </w:rPr>
        <w:fldChar w:fldCharType="begin" w:fldLock="1"/>
      </w:r>
      <w:r>
        <w:rPr>
          <w:noProof/>
        </w:rPr>
        <w:instrText xml:space="preserve"> PAGEREF _Toc193396309 \h </w:instrText>
      </w:r>
      <w:r>
        <w:rPr>
          <w:noProof/>
        </w:rPr>
      </w:r>
      <w:r>
        <w:rPr>
          <w:noProof/>
        </w:rPr>
        <w:fldChar w:fldCharType="separate"/>
      </w:r>
      <w:r>
        <w:rPr>
          <w:noProof/>
        </w:rPr>
        <w:t>87</w:t>
      </w:r>
      <w:r>
        <w:rPr>
          <w:noProof/>
        </w:rPr>
        <w:fldChar w:fldCharType="end"/>
      </w:r>
    </w:p>
    <w:p w14:paraId="137ABE2E" w14:textId="71C6E2A5"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w:t>
      </w:r>
      <w:r>
        <w:rPr>
          <w:noProof/>
        </w:rPr>
        <w:t>.</w:t>
      </w:r>
      <w:r w:rsidRPr="0076616B">
        <w:rPr>
          <w:rFonts w:eastAsia="SimSun"/>
          <w:noProof/>
          <w:lang w:val="en-US" w:eastAsia="zh-CN"/>
        </w:rPr>
        <w:t>3.23.1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_Toc193396310 \h </w:instrText>
      </w:r>
      <w:r>
        <w:rPr>
          <w:noProof/>
        </w:rPr>
      </w:r>
      <w:r>
        <w:rPr>
          <w:noProof/>
        </w:rPr>
        <w:fldChar w:fldCharType="separate"/>
      </w:r>
      <w:r>
        <w:rPr>
          <w:noProof/>
        </w:rPr>
        <w:t>87</w:t>
      </w:r>
      <w:r>
        <w:rPr>
          <w:noProof/>
        </w:rPr>
        <w:fldChar w:fldCharType="end"/>
      </w:r>
    </w:p>
    <w:p w14:paraId="66DEA8C0" w14:textId="77C1F825" w:rsidR="006A60DC" w:rsidRDefault="006A60DC">
      <w:pPr>
        <w:pStyle w:val="TOC3"/>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7.3.24</w:t>
      </w:r>
      <w:r>
        <w:rPr>
          <w:rFonts w:asciiTheme="minorHAnsi" w:hAnsiTheme="minorHAnsi" w:cstheme="minorBidi"/>
          <w:noProof/>
          <w:kern w:val="2"/>
          <w:sz w:val="24"/>
          <w:szCs w:val="24"/>
          <w:lang w:eastAsia="en-GB"/>
          <w14:ligatures w14:val="standardContextual"/>
        </w:rPr>
        <w:tab/>
      </w:r>
      <w:r w:rsidRPr="0076616B">
        <w:rPr>
          <w:rFonts w:eastAsia="SimSun"/>
          <w:noProof/>
          <w:lang w:val="en-US" w:eastAsia="zh-CN"/>
        </w:rPr>
        <w:t>Direct link authentication failure</w:t>
      </w:r>
      <w:r>
        <w:rPr>
          <w:noProof/>
        </w:rPr>
        <w:tab/>
      </w:r>
      <w:r>
        <w:rPr>
          <w:noProof/>
        </w:rPr>
        <w:fldChar w:fldCharType="begin" w:fldLock="1"/>
      </w:r>
      <w:r>
        <w:rPr>
          <w:noProof/>
        </w:rPr>
        <w:instrText xml:space="preserve"> PAGEREF _Toc193396311 \h </w:instrText>
      </w:r>
      <w:r>
        <w:rPr>
          <w:noProof/>
        </w:rPr>
      </w:r>
      <w:r>
        <w:rPr>
          <w:noProof/>
        </w:rPr>
        <w:fldChar w:fldCharType="separate"/>
      </w:r>
      <w:r>
        <w:rPr>
          <w:noProof/>
        </w:rPr>
        <w:t>88</w:t>
      </w:r>
      <w:r>
        <w:rPr>
          <w:noProof/>
        </w:rPr>
        <w:fldChar w:fldCharType="end"/>
      </w:r>
    </w:p>
    <w:p w14:paraId="06FCB6E1" w14:textId="062C8416"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7.3.24.1</w:t>
      </w:r>
      <w:r>
        <w:rPr>
          <w:rFonts w:asciiTheme="minorHAnsi" w:hAnsiTheme="minorHAnsi" w:cstheme="minorBidi"/>
          <w:noProof/>
          <w:kern w:val="2"/>
          <w:sz w:val="24"/>
          <w:szCs w:val="24"/>
          <w:lang w:eastAsia="en-GB"/>
          <w14:ligatures w14:val="standardContextual"/>
        </w:rPr>
        <w:tab/>
      </w:r>
      <w:r w:rsidRPr="0076616B">
        <w:rPr>
          <w:rFonts w:eastAsia="SimSun"/>
          <w:noProof/>
          <w:lang w:val="en-US" w:eastAsia="zh-CN"/>
        </w:rPr>
        <w:t>Message definition</w:t>
      </w:r>
      <w:r>
        <w:rPr>
          <w:noProof/>
        </w:rPr>
        <w:tab/>
      </w:r>
      <w:r>
        <w:rPr>
          <w:noProof/>
        </w:rPr>
        <w:fldChar w:fldCharType="begin" w:fldLock="1"/>
      </w:r>
      <w:r>
        <w:rPr>
          <w:noProof/>
        </w:rPr>
        <w:instrText xml:space="preserve"> PAGEREF _Toc193396312 \h </w:instrText>
      </w:r>
      <w:r>
        <w:rPr>
          <w:noProof/>
        </w:rPr>
      </w:r>
      <w:r>
        <w:rPr>
          <w:noProof/>
        </w:rPr>
        <w:fldChar w:fldCharType="separate"/>
      </w:r>
      <w:r>
        <w:rPr>
          <w:noProof/>
        </w:rPr>
        <w:t>88</w:t>
      </w:r>
      <w:r>
        <w:rPr>
          <w:noProof/>
        </w:rPr>
        <w:fldChar w:fldCharType="end"/>
      </w:r>
    </w:p>
    <w:p w14:paraId="28008326" w14:textId="14EFA6A1" w:rsidR="006A60DC" w:rsidRDefault="006A60DC">
      <w:pPr>
        <w:pStyle w:val="TOC4"/>
        <w:rPr>
          <w:rFonts w:asciiTheme="minorHAnsi" w:hAnsiTheme="minorHAnsi" w:cstheme="minorBidi"/>
          <w:noProof/>
          <w:kern w:val="2"/>
          <w:sz w:val="24"/>
          <w:szCs w:val="24"/>
          <w:lang w:eastAsia="en-GB"/>
          <w14:ligatures w14:val="standardContextual"/>
        </w:rPr>
      </w:pPr>
      <w:r w:rsidRPr="0076616B">
        <w:rPr>
          <w:rFonts w:eastAsia="SimSun"/>
          <w:noProof/>
          <w:lang w:val="en-US" w:eastAsia="zh-CN"/>
        </w:rPr>
        <w:t>7.3.24.2</w:t>
      </w:r>
      <w:r>
        <w:rPr>
          <w:rFonts w:asciiTheme="minorHAnsi" w:hAnsiTheme="minorHAnsi" w:cstheme="minorBidi"/>
          <w:noProof/>
          <w:kern w:val="2"/>
          <w:sz w:val="24"/>
          <w:szCs w:val="24"/>
          <w:lang w:eastAsia="en-GB"/>
          <w14:ligatures w14:val="standardContextual"/>
        </w:rPr>
        <w:tab/>
      </w:r>
      <w:r w:rsidRPr="0076616B">
        <w:rPr>
          <w:rFonts w:eastAsia="SimSun"/>
          <w:noProof/>
          <w:lang w:val="en-US" w:eastAsia="zh-CN"/>
        </w:rPr>
        <w:t>Key establishment information container</w:t>
      </w:r>
      <w:r>
        <w:rPr>
          <w:noProof/>
        </w:rPr>
        <w:tab/>
      </w:r>
      <w:r>
        <w:rPr>
          <w:noProof/>
        </w:rPr>
        <w:fldChar w:fldCharType="begin" w:fldLock="1"/>
      </w:r>
      <w:r>
        <w:rPr>
          <w:noProof/>
        </w:rPr>
        <w:instrText xml:space="preserve"> PAGEREF _Toc193396313 \h </w:instrText>
      </w:r>
      <w:r>
        <w:rPr>
          <w:noProof/>
        </w:rPr>
      </w:r>
      <w:r>
        <w:rPr>
          <w:noProof/>
        </w:rPr>
        <w:fldChar w:fldCharType="separate"/>
      </w:r>
      <w:r>
        <w:rPr>
          <w:noProof/>
        </w:rPr>
        <w:t>88</w:t>
      </w:r>
      <w:r>
        <w:rPr>
          <w:noProof/>
        </w:rPr>
        <w:fldChar w:fldCharType="end"/>
      </w:r>
    </w:p>
    <w:p w14:paraId="36B3FF21" w14:textId="3CD18F4C" w:rsidR="006A60DC" w:rsidRDefault="006A60DC">
      <w:pPr>
        <w:pStyle w:val="TOC1"/>
        <w:rPr>
          <w:rFonts w:asciiTheme="minorHAnsi" w:hAnsiTheme="minorHAnsi" w:cstheme="minorBidi"/>
          <w:noProof/>
          <w:kern w:val="2"/>
          <w:sz w:val="24"/>
          <w:szCs w:val="24"/>
          <w:lang w:eastAsia="en-GB"/>
          <w14:ligatures w14:val="standardContextual"/>
        </w:rPr>
      </w:pPr>
      <w:r>
        <w:rPr>
          <w:noProof/>
        </w:rPr>
        <w:lastRenderedPageBreak/>
        <w:t>8</w:t>
      </w:r>
      <w:r>
        <w:rPr>
          <w:rFonts w:asciiTheme="minorHAnsi"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_Toc193396314 \h </w:instrText>
      </w:r>
      <w:r>
        <w:rPr>
          <w:noProof/>
        </w:rPr>
      </w:r>
      <w:r>
        <w:rPr>
          <w:noProof/>
        </w:rPr>
        <w:fldChar w:fldCharType="separate"/>
      </w:r>
      <w:r>
        <w:rPr>
          <w:noProof/>
        </w:rPr>
        <w:t>88</w:t>
      </w:r>
      <w:r>
        <w:rPr>
          <w:noProof/>
        </w:rPr>
        <w:fldChar w:fldCharType="end"/>
      </w:r>
    </w:p>
    <w:p w14:paraId="324F62EA" w14:textId="6E078788" w:rsidR="006A60DC" w:rsidRDefault="006A60DC">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_Toc193396315 \h </w:instrText>
      </w:r>
      <w:r>
        <w:rPr>
          <w:noProof/>
        </w:rPr>
      </w:r>
      <w:r>
        <w:rPr>
          <w:noProof/>
        </w:rPr>
        <w:fldChar w:fldCharType="separate"/>
      </w:r>
      <w:r>
        <w:rPr>
          <w:noProof/>
        </w:rPr>
        <w:t>88</w:t>
      </w:r>
      <w:r>
        <w:rPr>
          <w:noProof/>
        </w:rPr>
        <w:fldChar w:fldCharType="end"/>
      </w:r>
    </w:p>
    <w:p w14:paraId="2A928140" w14:textId="1A11A12E" w:rsidR="006A60DC" w:rsidRDefault="006A60DC">
      <w:pPr>
        <w:pStyle w:val="TOC2"/>
        <w:rPr>
          <w:rFonts w:asciiTheme="minorHAnsi" w:hAnsiTheme="minorHAnsi" w:cstheme="minorBidi"/>
          <w:noProof/>
          <w:kern w:val="2"/>
          <w:sz w:val="24"/>
          <w:szCs w:val="24"/>
          <w:lang w:eastAsia="en-GB"/>
          <w14:ligatures w14:val="standardContextual"/>
        </w:rPr>
      </w:pPr>
      <w:r w:rsidRPr="0076616B">
        <w:rPr>
          <w:noProof/>
          <w:lang w:val="en-US" w:eastAsia="zh-CN"/>
        </w:rPr>
        <w:t>8.2</w:t>
      </w:r>
      <w:r>
        <w:rPr>
          <w:rFonts w:asciiTheme="minorHAnsi" w:hAnsiTheme="minorHAnsi" w:cstheme="minorBidi"/>
          <w:noProof/>
          <w:kern w:val="2"/>
          <w:sz w:val="24"/>
          <w:szCs w:val="24"/>
          <w:lang w:eastAsia="en-GB"/>
          <w14:ligatures w14:val="standardContextual"/>
        </w:rPr>
        <w:tab/>
      </w:r>
      <w:r w:rsidRPr="0076616B">
        <w:rPr>
          <w:noProof/>
          <w:lang w:val="en-US" w:eastAsia="zh-CN"/>
        </w:rPr>
        <w:t>General</w:t>
      </w:r>
      <w:r>
        <w:rPr>
          <w:noProof/>
        </w:rPr>
        <w:tab/>
      </w:r>
      <w:r>
        <w:rPr>
          <w:noProof/>
        </w:rPr>
        <w:fldChar w:fldCharType="begin" w:fldLock="1"/>
      </w:r>
      <w:r>
        <w:rPr>
          <w:noProof/>
        </w:rPr>
        <w:instrText xml:space="preserve"> PAGEREF _Toc193396316 \h </w:instrText>
      </w:r>
      <w:r>
        <w:rPr>
          <w:noProof/>
        </w:rPr>
      </w:r>
      <w:r>
        <w:rPr>
          <w:noProof/>
        </w:rPr>
        <w:fldChar w:fldCharType="separate"/>
      </w:r>
      <w:r>
        <w:rPr>
          <w:noProof/>
        </w:rPr>
        <w:t>88</w:t>
      </w:r>
      <w:r>
        <w:rPr>
          <w:noProof/>
        </w:rPr>
        <w:fldChar w:fldCharType="end"/>
      </w:r>
    </w:p>
    <w:p w14:paraId="517550B6" w14:textId="262803A7" w:rsidR="006A60DC" w:rsidRDefault="006A60DC">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P</w:t>
      </w:r>
      <w:r w:rsidRPr="0076616B">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_Toc193396317 \h </w:instrText>
      </w:r>
      <w:r>
        <w:rPr>
          <w:noProof/>
        </w:rPr>
      </w:r>
      <w:r>
        <w:rPr>
          <w:noProof/>
        </w:rPr>
        <w:fldChar w:fldCharType="separate"/>
      </w:r>
      <w:r>
        <w:rPr>
          <w:noProof/>
        </w:rPr>
        <w:t>88</w:t>
      </w:r>
      <w:r>
        <w:rPr>
          <w:noProof/>
        </w:rPr>
        <w:fldChar w:fldCharType="end"/>
      </w:r>
    </w:p>
    <w:p w14:paraId="1CA63581" w14:textId="7722E541" w:rsidR="006A60DC" w:rsidRDefault="006A60DC">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UPDS cause</w:t>
      </w:r>
      <w:r>
        <w:rPr>
          <w:noProof/>
        </w:rPr>
        <w:tab/>
      </w:r>
      <w:r>
        <w:rPr>
          <w:noProof/>
        </w:rPr>
        <w:fldChar w:fldCharType="begin" w:fldLock="1"/>
      </w:r>
      <w:r>
        <w:rPr>
          <w:noProof/>
        </w:rPr>
        <w:instrText xml:space="preserve"> PAGEREF _Toc193396318 \h </w:instrText>
      </w:r>
      <w:r>
        <w:rPr>
          <w:noProof/>
        </w:rPr>
      </w:r>
      <w:r>
        <w:rPr>
          <w:noProof/>
        </w:rPr>
        <w:fldChar w:fldCharType="separate"/>
      </w:r>
      <w:r>
        <w:rPr>
          <w:noProof/>
        </w:rPr>
        <w:t>88</w:t>
      </w:r>
      <w:r>
        <w:rPr>
          <w:noProof/>
        </w:rPr>
        <w:fldChar w:fldCharType="end"/>
      </w:r>
    </w:p>
    <w:p w14:paraId="2F5F521B" w14:textId="51356D7A" w:rsidR="006A60DC" w:rsidRDefault="006A60DC">
      <w:pPr>
        <w:pStyle w:val="TOC3"/>
        <w:rPr>
          <w:rFonts w:asciiTheme="minorHAnsi" w:hAnsiTheme="minorHAnsi" w:cstheme="minorBidi"/>
          <w:noProof/>
          <w:kern w:val="2"/>
          <w:sz w:val="24"/>
          <w:szCs w:val="24"/>
          <w:lang w:eastAsia="en-GB"/>
          <w14:ligatures w14:val="standardContextual"/>
        </w:rPr>
      </w:pPr>
      <w:r>
        <w:rPr>
          <w:noProof/>
        </w:rPr>
        <w:t>8.3.2</w:t>
      </w:r>
      <w:r>
        <w:rPr>
          <w:rFonts w:asciiTheme="minorHAnsi" w:hAnsiTheme="minorHAnsi" w:cstheme="minorBidi"/>
          <w:noProof/>
          <w:kern w:val="2"/>
          <w:sz w:val="24"/>
          <w:szCs w:val="24"/>
          <w:lang w:eastAsia="en-GB"/>
          <w14:ligatures w14:val="standardContextual"/>
        </w:rPr>
        <w:tab/>
      </w:r>
      <w:r>
        <w:rPr>
          <w:noProof/>
        </w:rPr>
        <w:t>Requested UE policies</w:t>
      </w:r>
      <w:r>
        <w:rPr>
          <w:noProof/>
        </w:rPr>
        <w:tab/>
      </w:r>
      <w:r>
        <w:rPr>
          <w:noProof/>
        </w:rPr>
        <w:fldChar w:fldCharType="begin" w:fldLock="1"/>
      </w:r>
      <w:r>
        <w:rPr>
          <w:noProof/>
        </w:rPr>
        <w:instrText xml:space="preserve"> PAGEREF _Toc193396319 \h </w:instrText>
      </w:r>
      <w:r>
        <w:rPr>
          <w:noProof/>
        </w:rPr>
      </w:r>
      <w:r>
        <w:rPr>
          <w:noProof/>
        </w:rPr>
        <w:fldChar w:fldCharType="separate"/>
      </w:r>
      <w:r>
        <w:rPr>
          <w:noProof/>
        </w:rPr>
        <w:t>89</w:t>
      </w:r>
      <w:r>
        <w:rPr>
          <w:noProof/>
        </w:rPr>
        <w:fldChar w:fldCharType="end"/>
      </w:r>
    </w:p>
    <w:p w14:paraId="76DDB125" w14:textId="3E002B64" w:rsidR="006A60DC" w:rsidRDefault="006A60DC">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sidRPr="0076616B">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_Toc193396320 \h </w:instrText>
      </w:r>
      <w:r>
        <w:rPr>
          <w:noProof/>
        </w:rPr>
      </w:r>
      <w:r>
        <w:rPr>
          <w:noProof/>
        </w:rPr>
        <w:fldChar w:fldCharType="separate"/>
      </w:r>
      <w:r>
        <w:rPr>
          <w:noProof/>
        </w:rPr>
        <w:t>92</w:t>
      </w:r>
      <w:r>
        <w:rPr>
          <w:noProof/>
        </w:rPr>
        <w:fldChar w:fldCharType="end"/>
      </w:r>
    </w:p>
    <w:p w14:paraId="31E1C264" w14:textId="09F2D526" w:rsidR="006A60DC" w:rsidRDefault="006A60DC">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_Toc193396321 \h </w:instrText>
      </w:r>
      <w:r>
        <w:rPr>
          <w:noProof/>
        </w:rPr>
      </w:r>
      <w:r>
        <w:rPr>
          <w:noProof/>
        </w:rPr>
        <w:fldChar w:fldCharType="separate"/>
      </w:r>
      <w:r>
        <w:rPr>
          <w:noProof/>
        </w:rPr>
        <w:t>92</w:t>
      </w:r>
      <w:r>
        <w:rPr>
          <w:noProof/>
        </w:rPr>
        <w:fldChar w:fldCharType="end"/>
      </w:r>
    </w:p>
    <w:p w14:paraId="3CEB4A2C" w14:textId="13D25EBA" w:rsidR="006A60DC" w:rsidRDefault="006A60DC">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_Toc193396322 \h </w:instrText>
      </w:r>
      <w:r>
        <w:rPr>
          <w:noProof/>
        </w:rPr>
      </w:r>
      <w:r>
        <w:rPr>
          <w:noProof/>
        </w:rPr>
        <w:fldChar w:fldCharType="separate"/>
      </w:r>
      <w:r>
        <w:rPr>
          <w:noProof/>
        </w:rPr>
        <w:t>93</w:t>
      </w:r>
      <w:r>
        <w:rPr>
          <w:noProof/>
        </w:rPr>
        <w:fldChar w:fldCharType="end"/>
      </w:r>
    </w:p>
    <w:p w14:paraId="29895DA4" w14:textId="4BD1B6CF" w:rsidR="006A60DC" w:rsidRDefault="006A60DC">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V2X service identifier</w:t>
      </w:r>
      <w:r>
        <w:rPr>
          <w:noProof/>
        </w:rPr>
        <w:tab/>
      </w:r>
      <w:r>
        <w:rPr>
          <w:noProof/>
        </w:rPr>
        <w:fldChar w:fldCharType="begin" w:fldLock="1"/>
      </w:r>
      <w:r>
        <w:rPr>
          <w:noProof/>
        </w:rPr>
        <w:instrText xml:space="preserve"> PAGEREF _Toc193396323 \h </w:instrText>
      </w:r>
      <w:r>
        <w:rPr>
          <w:noProof/>
        </w:rPr>
      </w:r>
      <w:r>
        <w:rPr>
          <w:noProof/>
        </w:rPr>
        <w:fldChar w:fldCharType="separate"/>
      </w:r>
      <w:r>
        <w:rPr>
          <w:noProof/>
        </w:rPr>
        <w:t>93</w:t>
      </w:r>
      <w:r>
        <w:rPr>
          <w:noProof/>
        </w:rPr>
        <w:fldChar w:fldCharType="end"/>
      </w:r>
    </w:p>
    <w:p w14:paraId="15DA2663" w14:textId="3FC82C09" w:rsidR="006A60DC" w:rsidRDefault="006A60DC">
      <w:pPr>
        <w:pStyle w:val="TOC3"/>
        <w:rPr>
          <w:rFonts w:asciiTheme="minorHAnsi" w:hAnsiTheme="minorHAnsi" w:cstheme="minorBidi"/>
          <w:noProof/>
          <w:kern w:val="2"/>
          <w:sz w:val="24"/>
          <w:szCs w:val="24"/>
          <w:lang w:eastAsia="en-GB"/>
          <w14:ligatures w14:val="standardContextual"/>
        </w:rPr>
      </w:pPr>
      <w:r>
        <w:rPr>
          <w:noProof/>
        </w:rPr>
        <w:t>8.4.4</w:t>
      </w:r>
      <w:r>
        <w:rPr>
          <w:rFonts w:asciiTheme="minorHAnsi" w:hAnsiTheme="minorHAnsi" w:cstheme="minorBidi"/>
          <w:noProof/>
          <w:kern w:val="2"/>
          <w:sz w:val="24"/>
          <w:szCs w:val="24"/>
          <w:lang w:eastAsia="en-GB"/>
          <w14:ligatures w14:val="standardContextual"/>
        </w:rPr>
        <w:tab/>
      </w:r>
      <w:r>
        <w:rPr>
          <w:noProof/>
        </w:rPr>
        <w:t>Application layer ID</w:t>
      </w:r>
      <w:r>
        <w:rPr>
          <w:noProof/>
        </w:rPr>
        <w:tab/>
      </w:r>
      <w:r>
        <w:rPr>
          <w:noProof/>
        </w:rPr>
        <w:fldChar w:fldCharType="begin" w:fldLock="1"/>
      </w:r>
      <w:r>
        <w:rPr>
          <w:noProof/>
        </w:rPr>
        <w:instrText xml:space="preserve"> PAGEREF _Toc193396324 \h </w:instrText>
      </w:r>
      <w:r>
        <w:rPr>
          <w:noProof/>
        </w:rPr>
      </w:r>
      <w:r>
        <w:rPr>
          <w:noProof/>
        </w:rPr>
        <w:fldChar w:fldCharType="separate"/>
      </w:r>
      <w:r>
        <w:rPr>
          <w:noProof/>
        </w:rPr>
        <w:t>94</w:t>
      </w:r>
      <w:r>
        <w:rPr>
          <w:noProof/>
        </w:rPr>
        <w:fldChar w:fldCharType="end"/>
      </w:r>
    </w:p>
    <w:p w14:paraId="6CFF5437" w14:textId="3A8FB273" w:rsidR="006A60DC" w:rsidRDefault="006A60DC">
      <w:pPr>
        <w:pStyle w:val="TOC3"/>
        <w:rPr>
          <w:rFonts w:asciiTheme="minorHAnsi" w:hAnsiTheme="minorHAnsi" w:cstheme="minorBidi"/>
          <w:noProof/>
          <w:kern w:val="2"/>
          <w:sz w:val="24"/>
          <w:szCs w:val="24"/>
          <w:lang w:eastAsia="en-GB"/>
          <w14:ligatures w14:val="standardContextual"/>
        </w:rPr>
      </w:pPr>
      <w:r>
        <w:rPr>
          <w:noProof/>
        </w:rPr>
        <w:t>8.4.5</w:t>
      </w:r>
      <w:r>
        <w:rPr>
          <w:rFonts w:asciiTheme="minorHAnsi" w:hAnsiTheme="minorHAnsi" w:cstheme="minorBidi"/>
          <w:noProof/>
          <w:kern w:val="2"/>
          <w:sz w:val="24"/>
          <w:szCs w:val="24"/>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_Toc193396325 \h </w:instrText>
      </w:r>
      <w:r>
        <w:rPr>
          <w:noProof/>
        </w:rPr>
      </w:r>
      <w:r>
        <w:rPr>
          <w:noProof/>
        </w:rPr>
        <w:fldChar w:fldCharType="separate"/>
      </w:r>
      <w:r>
        <w:rPr>
          <w:noProof/>
        </w:rPr>
        <w:t>94</w:t>
      </w:r>
      <w:r>
        <w:rPr>
          <w:noProof/>
        </w:rPr>
        <w:fldChar w:fldCharType="end"/>
      </w:r>
    </w:p>
    <w:p w14:paraId="1A4EC149" w14:textId="6C7A6F47" w:rsidR="006A60DC" w:rsidRDefault="006A60DC">
      <w:pPr>
        <w:pStyle w:val="TOC3"/>
        <w:rPr>
          <w:rFonts w:asciiTheme="minorHAnsi" w:hAnsiTheme="minorHAnsi" w:cstheme="minorBidi"/>
          <w:noProof/>
          <w:kern w:val="2"/>
          <w:sz w:val="24"/>
          <w:szCs w:val="24"/>
          <w:lang w:eastAsia="en-GB"/>
          <w14:ligatures w14:val="standardContextual"/>
        </w:rPr>
      </w:pPr>
      <w:r>
        <w:rPr>
          <w:noProof/>
        </w:rPr>
        <w:t>8.4.6</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_Toc193396326 \h </w:instrText>
      </w:r>
      <w:r>
        <w:rPr>
          <w:noProof/>
        </w:rPr>
      </w:r>
      <w:r>
        <w:rPr>
          <w:noProof/>
        </w:rPr>
        <w:fldChar w:fldCharType="separate"/>
      </w:r>
      <w:r>
        <w:rPr>
          <w:noProof/>
        </w:rPr>
        <w:t>101</w:t>
      </w:r>
      <w:r>
        <w:rPr>
          <w:noProof/>
        </w:rPr>
        <w:fldChar w:fldCharType="end"/>
      </w:r>
    </w:p>
    <w:p w14:paraId="5A59D85F" w14:textId="4370FFB5" w:rsidR="006A60DC" w:rsidRDefault="006A60DC">
      <w:pPr>
        <w:pStyle w:val="TOC3"/>
        <w:rPr>
          <w:rFonts w:asciiTheme="minorHAnsi" w:hAnsiTheme="minorHAnsi" w:cstheme="minorBidi"/>
          <w:noProof/>
          <w:kern w:val="2"/>
          <w:sz w:val="24"/>
          <w:szCs w:val="24"/>
          <w:lang w:eastAsia="en-GB"/>
          <w14:ligatures w14:val="standardContextual"/>
        </w:rPr>
      </w:pPr>
      <w:r>
        <w:rPr>
          <w:noProof/>
        </w:rPr>
        <w:t>8.4.7</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_Toc193396327 \h </w:instrText>
      </w:r>
      <w:r>
        <w:rPr>
          <w:noProof/>
        </w:rPr>
      </w:r>
      <w:r>
        <w:rPr>
          <w:noProof/>
        </w:rPr>
        <w:fldChar w:fldCharType="separate"/>
      </w:r>
      <w:r>
        <w:rPr>
          <w:noProof/>
        </w:rPr>
        <w:t>102</w:t>
      </w:r>
      <w:r>
        <w:rPr>
          <w:noProof/>
        </w:rPr>
        <w:fldChar w:fldCharType="end"/>
      </w:r>
    </w:p>
    <w:p w14:paraId="43CE9FF5" w14:textId="42618BF2" w:rsidR="006A60DC" w:rsidRDefault="006A60DC">
      <w:pPr>
        <w:pStyle w:val="TOC3"/>
        <w:rPr>
          <w:rFonts w:asciiTheme="minorHAnsi" w:hAnsiTheme="minorHAnsi" w:cstheme="minorBidi"/>
          <w:noProof/>
          <w:kern w:val="2"/>
          <w:sz w:val="24"/>
          <w:szCs w:val="24"/>
          <w:lang w:eastAsia="en-GB"/>
          <w14:ligatures w14:val="standardContextual"/>
        </w:rPr>
      </w:pPr>
      <w:r w:rsidRPr="0076616B">
        <w:rPr>
          <w:noProof/>
          <w:lang w:val="en-US" w:eastAsia="zh-CN"/>
        </w:rPr>
        <w:t>8.4.8</w:t>
      </w:r>
      <w:r>
        <w:rPr>
          <w:rFonts w:asciiTheme="minorHAnsi" w:hAnsiTheme="minorHAnsi" w:cstheme="minorBidi"/>
          <w:noProof/>
          <w:kern w:val="2"/>
          <w:sz w:val="24"/>
          <w:szCs w:val="24"/>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_Toc193396328 \h </w:instrText>
      </w:r>
      <w:r>
        <w:rPr>
          <w:noProof/>
        </w:rPr>
      </w:r>
      <w:r>
        <w:rPr>
          <w:noProof/>
        </w:rPr>
        <w:fldChar w:fldCharType="separate"/>
      </w:r>
      <w:r>
        <w:rPr>
          <w:noProof/>
        </w:rPr>
        <w:t>102</w:t>
      </w:r>
      <w:r>
        <w:rPr>
          <w:noProof/>
        </w:rPr>
        <w:fldChar w:fldCharType="end"/>
      </w:r>
    </w:p>
    <w:p w14:paraId="68DB65F9" w14:textId="42E092F4" w:rsidR="006A60DC" w:rsidRDefault="006A60DC">
      <w:pPr>
        <w:pStyle w:val="TOC3"/>
        <w:rPr>
          <w:rFonts w:asciiTheme="minorHAnsi" w:hAnsiTheme="minorHAnsi" w:cstheme="minorBidi"/>
          <w:noProof/>
          <w:kern w:val="2"/>
          <w:sz w:val="24"/>
          <w:szCs w:val="24"/>
          <w:lang w:eastAsia="en-GB"/>
          <w14:ligatures w14:val="standardContextual"/>
        </w:rPr>
      </w:pPr>
      <w:r>
        <w:rPr>
          <w:noProof/>
        </w:rPr>
        <w:t>8.4.9</w:t>
      </w:r>
      <w:r>
        <w:rPr>
          <w:rFonts w:asciiTheme="minorHAnsi" w:hAnsiTheme="minorHAnsi" w:cstheme="minorBidi"/>
          <w:noProof/>
          <w:kern w:val="2"/>
          <w:sz w:val="24"/>
          <w:szCs w:val="24"/>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_Toc193396329 \h </w:instrText>
      </w:r>
      <w:r>
        <w:rPr>
          <w:noProof/>
        </w:rPr>
      </w:r>
      <w:r>
        <w:rPr>
          <w:noProof/>
        </w:rPr>
        <w:fldChar w:fldCharType="separate"/>
      </w:r>
      <w:r>
        <w:rPr>
          <w:noProof/>
        </w:rPr>
        <w:t>103</w:t>
      </w:r>
      <w:r>
        <w:rPr>
          <w:noProof/>
        </w:rPr>
        <w:fldChar w:fldCharType="end"/>
      </w:r>
    </w:p>
    <w:p w14:paraId="43E3F7D8" w14:textId="45C2C723" w:rsidR="006A60DC" w:rsidRDefault="006A60DC">
      <w:pPr>
        <w:pStyle w:val="TOC3"/>
        <w:rPr>
          <w:rFonts w:asciiTheme="minorHAnsi" w:hAnsiTheme="minorHAnsi" w:cstheme="minorBidi"/>
          <w:noProof/>
          <w:kern w:val="2"/>
          <w:sz w:val="24"/>
          <w:szCs w:val="24"/>
          <w:lang w:eastAsia="en-GB"/>
          <w14:ligatures w14:val="standardContextual"/>
        </w:rPr>
      </w:pPr>
      <w:r>
        <w:rPr>
          <w:noProof/>
        </w:rPr>
        <w:t>8.4.10</w:t>
      </w:r>
      <w:r>
        <w:rPr>
          <w:rFonts w:asciiTheme="minorHAnsi" w:hAnsiTheme="minorHAnsi" w:cstheme="minorBidi"/>
          <w:noProof/>
          <w:kern w:val="2"/>
          <w:sz w:val="24"/>
          <w:szCs w:val="24"/>
          <w:lang w:eastAsia="en-GB"/>
          <w14:ligatures w14:val="standardContextual"/>
        </w:rPr>
        <w:tab/>
      </w:r>
      <w:r>
        <w:rPr>
          <w:noProof/>
        </w:rPr>
        <w:t>Keep-alive counter</w:t>
      </w:r>
      <w:r>
        <w:rPr>
          <w:noProof/>
        </w:rPr>
        <w:tab/>
      </w:r>
      <w:r>
        <w:rPr>
          <w:noProof/>
        </w:rPr>
        <w:fldChar w:fldCharType="begin" w:fldLock="1"/>
      </w:r>
      <w:r>
        <w:rPr>
          <w:noProof/>
        </w:rPr>
        <w:instrText xml:space="preserve"> PAGEREF _Toc193396330 \h </w:instrText>
      </w:r>
      <w:r>
        <w:rPr>
          <w:noProof/>
        </w:rPr>
      </w:r>
      <w:r>
        <w:rPr>
          <w:noProof/>
        </w:rPr>
        <w:fldChar w:fldCharType="separate"/>
      </w:r>
      <w:r>
        <w:rPr>
          <w:noProof/>
        </w:rPr>
        <w:t>104</w:t>
      </w:r>
      <w:r>
        <w:rPr>
          <w:noProof/>
        </w:rPr>
        <w:fldChar w:fldCharType="end"/>
      </w:r>
    </w:p>
    <w:p w14:paraId="1BA7F303" w14:textId="2C4141C1" w:rsidR="006A60DC" w:rsidRDefault="006A60DC">
      <w:pPr>
        <w:pStyle w:val="TOC3"/>
        <w:rPr>
          <w:rFonts w:asciiTheme="minorHAnsi" w:hAnsiTheme="minorHAnsi" w:cstheme="minorBidi"/>
          <w:noProof/>
          <w:kern w:val="2"/>
          <w:sz w:val="24"/>
          <w:szCs w:val="24"/>
          <w:lang w:eastAsia="en-GB"/>
          <w14:ligatures w14:val="standardContextual"/>
        </w:rPr>
      </w:pPr>
      <w:r>
        <w:rPr>
          <w:noProof/>
        </w:rPr>
        <w:t>8.4.11</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_Toc193396331 \h </w:instrText>
      </w:r>
      <w:r>
        <w:rPr>
          <w:noProof/>
        </w:rPr>
      </w:r>
      <w:r>
        <w:rPr>
          <w:noProof/>
        </w:rPr>
        <w:fldChar w:fldCharType="separate"/>
      </w:r>
      <w:r>
        <w:rPr>
          <w:noProof/>
        </w:rPr>
        <w:t>104</w:t>
      </w:r>
      <w:r>
        <w:rPr>
          <w:noProof/>
        </w:rPr>
        <w:fldChar w:fldCharType="end"/>
      </w:r>
    </w:p>
    <w:p w14:paraId="15226FE4" w14:textId="0C6B935B" w:rsidR="006A60DC" w:rsidRDefault="006A60DC">
      <w:pPr>
        <w:pStyle w:val="TOC3"/>
        <w:rPr>
          <w:rFonts w:asciiTheme="minorHAnsi" w:hAnsiTheme="minorHAnsi" w:cstheme="minorBidi"/>
          <w:noProof/>
          <w:kern w:val="2"/>
          <w:sz w:val="24"/>
          <w:szCs w:val="24"/>
          <w:lang w:eastAsia="en-GB"/>
          <w14:ligatures w14:val="standardContextual"/>
        </w:rPr>
      </w:pPr>
      <w:r>
        <w:rPr>
          <w:noProof/>
        </w:rPr>
        <w:t>8.4.12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_Toc193396332 \h </w:instrText>
      </w:r>
      <w:r>
        <w:rPr>
          <w:noProof/>
        </w:rPr>
      </w:r>
      <w:r>
        <w:rPr>
          <w:noProof/>
        </w:rPr>
        <w:fldChar w:fldCharType="separate"/>
      </w:r>
      <w:r>
        <w:rPr>
          <w:noProof/>
        </w:rPr>
        <w:t>104</w:t>
      </w:r>
      <w:r>
        <w:rPr>
          <w:noProof/>
        </w:rPr>
        <w:fldChar w:fldCharType="end"/>
      </w:r>
    </w:p>
    <w:p w14:paraId="652B4156" w14:textId="6D4BE9EF" w:rsidR="006A60DC" w:rsidRDefault="006A60DC">
      <w:pPr>
        <w:pStyle w:val="TOC3"/>
        <w:rPr>
          <w:rFonts w:asciiTheme="minorHAnsi" w:hAnsiTheme="minorHAnsi" w:cstheme="minorBidi"/>
          <w:noProof/>
          <w:kern w:val="2"/>
          <w:sz w:val="24"/>
          <w:szCs w:val="24"/>
          <w:lang w:eastAsia="en-GB"/>
          <w14:ligatures w14:val="standardContextual"/>
        </w:rPr>
      </w:pPr>
      <w:r>
        <w:rPr>
          <w:noProof/>
        </w:rPr>
        <w:t>8.4.13</w:t>
      </w:r>
      <w:r>
        <w:rPr>
          <w:rFonts w:asciiTheme="minorHAnsi" w:hAnsiTheme="minorHAnsi" w:cstheme="minorBidi"/>
          <w:noProof/>
          <w:kern w:val="2"/>
          <w:sz w:val="24"/>
          <w:szCs w:val="24"/>
          <w:lang w:eastAsia="en-GB"/>
          <w14:ligatures w14:val="standardContextual"/>
        </w:rPr>
        <w:tab/>
      </w:r>
      <w:r>
        <w:rPr>
          <w:noProof/>
        </w:rPr>
        <w:t>Nonce</w:t>
      </w:r>
      <w:r>
        <w:rPr>
          <w:noProof/>
        </w:rPr>
        <w:tab/>
      </w:r>
      <w:r>
        <w:rPr>
          <w:noProof/>
        </w:rPr>
        <w:fldChar w:fldCharType="begin" w:fldLock="1"/>
      </w:r>
      <w:r>
        <w:rPr>
          <w:noProof/>
        </w:rPr>
        <w:instrText xml:space="preserve"> PAGEREF _Toc193396333 \h </w:instrText>
      </w:r>
      <w:r>
        <w:rPr>
          <w:noProof/>
        </w:rPr>
      </w:r>
      <w:r>
        <w:rPr>
          <w:noProof/>
        </w:rPr>
        <w:fldChar w:fldCharType="separate"/>
      </w:r>
      <w:r>
        <w:rPr>
          <w:noProof/>
        </w:rPr>
        <w:t>105</w:t>
      </w:r>
      <w:r>
        <w:rPr>
          <w:noProof/>
        </w:rPr>
        <w:fldChar w:fldCharType="end"/>
      </w:r>
    </w:p>
    <w:p w14:paraId="47767355" w14:textId="4ACFD39B" w:rsidR="006A60DC" w:rsidRDefault="006A60DC">
      <w:pPr>
        <w:pStyle w:val="TOC3"/>
        <w:rPr>
          <w:rFonts w:asciiTheme="minorHAnsi" w:hAnsiTheme="minorHAnsi" w:cstheme="minorBidi"/>
          <w:noProof/>
          <w:kern w:val="2"/>
          <w:sz w:val="24"/>
          <w:szCs w:val="24"/>
          <w:lang w:eastAsia="en-GB"/>
          <w14:ligatures w14:val="standardContextual"/>
        </w:rPr>
      </w:pPr>
      <w:r>
        <w:rPr>
          <w:noProof/>
        </w:rPr>
        <w:t>8.4.14</w:t>
      </w:r>
      <w:r>
        <w:rPr>
          <w:rFonts w:asciiTheme="minorHAnsi" w:hAnsiTheme="minorHAnsi" w:cstheme="minorBidi"/>
          <w:noProof/>
          <w:kern w:val="2"/>
          <w:sz w:val="24"/>
          <w:szCs w:val="24"/>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_Toc193396334 \h </w:instrText>
      </w:r>
      <w:r>
        <w:rPr>
          <w:noProof/>
        </w:rPr>
      </w:r>
      <w:r>
        <w:rPr>
          <w:noProof/>
        </w:rPr>
        <w:fldChar w:fldCharType="separate"/>
      </w:r>
      <w:r>
        <w:rPr>
          <w:noProof/>
        </w:rPr>
        <w:t>105</w:t>
      </w:r>
      <w:r>
        <w:rPr>
          <w:noProof/>
        </w:rPr>
        <w:fldChar w:fldCharType="end"/>
      </w:r>
    </w:p>
    <w:p w14:paraId="26335DB8" w14:textId="73EDD88B" w:rsidR="006A60DC" w:rsidRDefault="006A60DC">
      <w:pPr>
        <w:pStyle w:val="TOC3"/>
        <w:rPr>
          <w:rFonts w:asciiTheme="minorHAnsi" w:hAnsiTheme="minorHAnsi" w:cstheme="minorBidi"/>
          <w:noProof/>
          <w:kern w:val="2"/>
          <w:sz w:val="24"/>
          <w:szCs w:val="24"/>
          <w:lang w:eastAsia="en-GB"/>
          <w14:ligatures w14:val="standardContextual"/>
        </w:rPr>
      </w:pPr>
      <w:r>
        <w:rPr>
          <w:noProof/>
        </w:rPr>
        <w:t>8.4.15</w:t>
      </w:r>
      <w:r>
        <w:rPr>
          <w:rFonts w:asciiTheme="minorHAnsi" w:hAnsiTheme="minorHAnsi" w:cstheme="minorBidi"/>
          <w:noProof/>
          <w:kern w:val="2"/>
          <w:sz w:val="24"/>
          <w:szCs w:val="24"/>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_Toc193396335 \h </w:instrText>
      </w:r>
      <w:r>
        <w:rPr>
          <w:noProof/>
        </w:rPr>
      </w:r>
      <w:r>
        <w:rPr>
          <w:noProof/>
        </w:rPr>
        <w:fldChar w:fldCharType="separate"/>
      </w:r>
      <w:r>
        <w:rPr>
          <w:noProof/>
        </w:rPr>
        <w:t>108</w:t>
      </w:r>
      <w:r>
        <w:rPr>
          <w:noProof/>
        </w:rPr>
        <w:fldChar w:fldCharType="end"/>
      </w:r>
    </w:p>
    <w:p w14:paraId="1B9F2D85" w14:textId="0F9F9F56" w:rsidR="006A60DC" w:rsidRDefault="006A60DC">
      <w:pPr>
        <w:pStyle w:val="TOC3"/>
        <w:rPr>
          <w:rFonts w:asciiTheme="minorHAnsi" w:hAnsiTheme="minorHAnsi" w:cstheme="minorBidi"/>
          <w:noProof/>
          <w:kern w:val="2"/>
          <w:sz w:val="24"/>
          <w:szCs w:val="24"/>
          <w:lang w:eastAsia="en-GB"/>
          <w14:ligatures w14:val="standardContextual"/>
        </w:rPr>
      </w:pPr>
      <w:r>
        <w:rPr>
          <w:noProof/>
        </w:rPr>
        <w:t>8.4.16</w:t>
      </w:r>
      <w:r>
        <w:rPr>
          <w:rFonts w:asciiTheme="minorHAnsi" w:hAnsiTheme="minorHAnsi" w:cstheme="minorBidi"/>
          <w:noProof/>
          <w:kern w:val="2"/>
          <w:sz w:val="24"/>
          <w:szCs w:val="24"/>
          <w:lang w:eastAsia="en-GB"/>
          <w14:ligatures w14:val="standardContextual"/>
        </w:rPr>
        <w:tab/>
      </w:r>
      <w:r>
        <w:rPr>
          <w:noProof/>
        </w:rPr>
        <w:t>MSB of K</w:t>
      </w:r>
      <w:r w:rsidRPr="0076616B">
        <w:rPr>
          <w:noProof/>
          <w:vertAlign w:val="subscript"/>
        </w:rPr>
        <w:t>NRP-sess</w:t>
      </w:r>
      <w:r>
        <w:rPr>
          <w:noProof/>
        </w:rPr>
        <w:t xml:space="preserve"> ID</w:t>
      </w:r>
      <w:r>
        <w:rPr>
          <w:noProof/>
        </w:rPr>
        <w:tab/>
      </w:r>
      <w:r>
        <w:rPr>
          <w:noProof/>
        </w:rPr>
        <w:fldChar w:fldCharType="begin" w:fldLock="1"/>
      </w:r>
      <w:r>
        <w:rPr>
          <w:noProof/>
        </w:rPr>
        <w:instrText xml:space="preserve"> PAGEREF _Toc193396336 \h </w:instrText>
      </w:r>
      <w:r>
        <w:rPr>
          <w:noProof/>
        </w:rPr>
      </w:r>
      <w:r>
        <w:rPr>
          <w:noProof/>
        </w:rPr>
        <w:fldChar w:fldCharType="separate"/>
      </w:r>
      <w:r>
        <w:rPr>
          <w:noProof/>
        </w:rPr>
        <w:t>108</w:t>
      </w:r>
      <w:r>
        <w:rPr>
          <w:noProof/>
        </w:rPr>
        <w:fldChar w:fldCharType="end"/>
      </w:r>
    </w:p>
    <w:p w14:paraId="44A1FA58" w14:textId="2F12F932" w:rsidR="006A60DC" w:rsidRDefault="006A60DC">
      <w:pPr>
        <w:pStyle w:val="TOC3"/>
        <w:rPr>
          <w:rFonts w:asciiTheme="minorHAnsi" w:hAnsiTheme="minorHAnsi" w:cstheme="minorBidi"/>
          <w:noProof/>
          <w:kern w:val="2"/>
          <w:sz w:val="24"/>
          <w:szCs w:val="24"/>
          <w:lang w:eastAsia="en-GB"/>
          <w14:ligatures w14:val="standardContextual"/>
        </w:rPr>
      </w:pPr>
      <w:r>
        <w:rPr>
          <w:noProof/>
        </w:rPr>
        <w:t>8.4.17</w:t>
      </w:r>
      <w:r>
        <w:rPr>
          <w:rFonts w:asciiTheme="minorHAnsi" w:hAnsiTheme="minorHAnsi" w:cstheme="minorBidi"/>
          <w:noProof/>
          <w:kern w:val="2"/>
          <w:sz w:val="24"/>
          <w:szCs w:val="24"/>
          <w:lang w:eastAsia="en-GB"/>
          <w14:ligatures w14:val="standardContextual"/>
        </w:rPr>
        <w:tab/>
      </w:r>
      <w:r>
        <w:rPr>
          <w:noProof/>
        </w:rPr>
        <w:t>K</w:t>
      </w:r>
      <w:r w:rsidRPr="0076616B">
        <w:rPr>
          <w:noProof/>
          <w:vertAlign w:val="subscript"/>
        </w:rPr>
        <w:t>NRP</w:t>
      </w:r>
      <w:r>
        <w:rPr>
          <w:noProof/>
        </w:rPr>
        <w:t xml:space="preserve"> ID</w:t>
      </w:r>
      <w:r>
        <w:rPr>
          <w:noProof/>
        </w:rPr>
        <w:tab/>
      </w:r>
      <w:r>
        <w:rPr>
          <w:noProof/>
        </w:rPr>
        <w:fldChar w:fldCharType="begin" w:fldLock="1"/>
      </w:r>
      <w:r>
        <w:rPr>
          <w:noProof/>
        </w:rPr>
        <w:instrText xml:space="preserve"> PAGEREF _Toc193396337 \h </w:instrText>
      </w:r>
      <w:r>
        <w:rPr>
          <w:noProof/>
        </w:rPr>
      </w:r>
      <w:r>
        <w:rPr>
          <w:noProof/>
        </w:rPr>
        <w:fldChar w:fldCharType="separate"/>
      </w:r>
      <w:r>
        <w:rPr>
          <w:noProof/>
        </w:rPr>
        <w:t>109</w:t>
      </w:r>
      <w:r>
        <w:rPr>
          <w:noProof/>
        </w:rPr>
        <w:fldChar w:fldCharType="end"/>
      </w:r>
    </w:p>
    <w:p w14:paraId="150DD032" w14:textId="488498F8" w:rsidR="006A60DC" w:rsidRDefault="006A60DC">
      <w:pPr>
        <w:pStyle w:val="TOC3"/>
        <w:rPr>
          <w:rFonts w:asciiTheme="minorHAnsi" w:hAnsiTheme="minorHAnsi" w:cstheme="minorBidi"/>
          <w:noProof/>
          <w:kern w:val="2"/>
          <w:sz w:val="24"/>
          <w:szCs w:val="24"/>
          <w:lang w:eastAsia="en-GB"/>
          <w14:ligatures w14:val="standardContextual"/>
        </w:rPr>
      </w:pPr>
      <w:r>
        <w:rPr>
          <w:noProof/>
        </w:rPr>
        <w:t>8.4.18</w:t>
      </w:r>
      <w:r>
        <w:rPr>
          <w:rFonts w:asciiTheme="minorHAnsi" w:hAnsiTheme="minorHAnsi" w:cstheme="minorBidi"/>
          <w:noProof/>
          <w:kern w:val="2"/>
          <w:sz w:val="24"/>
          <w:szCs w:val="24"/>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_Toc193396338 \h </w:instrText>
      </w:r>
      <w:r>
        <w:rPr>
          <w:noProof/>
        </w:rPr>
      </w:r>
      <w:r>
        <w:rPr>
          <w:noProof/>
        </w:rPr>
        <w:fldChar w:fldCharType="separate"/>
      </w:r>
      <w:r>
        <w:rPr>
          <w:noProof/>
        </w:rPr>
        <w:t>109</w:t>
      </w:r>
      <w:r>
        <w:rPr>
          <w:noProof/>
        </w:rPr>
        <w:fldChar w:fldCharType="end"/>
      </w:r>
    </w:p>
    <w:p w14:paraId="4DF8D9EB" w14:textId="64FEAE49" w:rsidR="006A60DC" w:rsidRDefault="006A60DC">
      <w:pPr>
        <w:pStyle w:val="TOC3"/>
        <w:rPr>
          <w:rFonts w:asciiTheme="minorHAnsi" w:hAnsiTheme="minorHAnsi" w:cstheme="minorBidi"/>
          <w:noProof/>
          <w:kern w:val="2"/>
          <w:sz w:val="24"/>
          <w:szCs w:val="24"/>
          <w:lang w:eastAsia="en-GB"/>
          <w14:ligatures w14:val="standardContextual"/>
        </w:rPr>
      </w:pPr>
      <w:r>
        <w:rPr>
          <w:noProof/>
        </w:rPr>
        <w:t>8.4.19</w:t>
      </w:r>
      <w:r>
        <w:rPr>
          <w:rFonts w:asciiTheme="minorHAnsi" w:hAnsiTheme="minorHAnsi" w:cstheme="minorBidi"/>
          <w:noProof/>
          <w:kern w:val="2"/>
          <w:sz w:val="24"/>
          <w:szCs w:val="24"/>
          <w:lang w:eastAsia="en-GB"/>
          <w14:ligatures w14:val="standardContextual"/>
        </w:rPr>
        <w:tab/>
      </w:r>
      <w:r>
        <w:rPr>
          <w:noProof/>
        </w:rPr>
        <w:t>LSB of K</w:t>
      </w:r>
      <w:r w:rsidRPr="0076616B">
        <w:rPr>
          <w:noProof/>
          <w:vertAlign w:val="subscript"/>
        </w:rPr>
        <w:t>NRP-sess</w:t>
      </w:r>
      <w:r>
        <w:rPr>
          <w:noProof/>
        </w:rPr>
        <w:t xml:space="preserve"> ID</w:t>
      </w:r>
      <w:r>
        <w:rPr>
          <w:noProof/>
        </w:rPr>
        <w:tab/>
      </w:r>
      <w:r>
        <w:rPr>
          <w:noProof/>
        </w:rPr>
        <w:fldChar w:fldCharType="begin" w:fldLock="1"/>
      </w:r>
      <w:r>
        <w:rPr>
          <w:noProof/>
        </w:rPr>
        <w:instrText xml:space="preserve"> PAGEREF _Toc193396339 \h </w:instrText>
      </w:r>
      <w:r>
        <w:rPr>
          <w:noProof/>
        </w:rPr>
      </w:r>
      <w:r>
        <w:rPr>
          <w:noProof/>
        </w:rPr>
        <w:fldChar w:fldCharType="separate"/>
      </w:r>
      <w:r>
        <w:rPr>
          <w:noProof/>
        </w:rPr>
        <w:t>110</w:t>
      </w:r>
      <w:r>
        <w:rPr>
          <w:noProof/>
        </w:rPr>
        <w:fldChar w:fldCharType="end"/>
      </w:r>
    </w:p>
    <w:p w14:paraId="5ECCD859" w14:textId="1D81368C" w:rsidR="006A60DC" w:rsidRDefault="006A60DC">
      <w:pPr>
        <w:pStyle w:val="TOC3"/>
        <w:rPr>
          <w:rFonts w:asciiTheme="minorHAnsi" w:hAnsiTheme="minorHAnsi" w:cstheme="minorBidi"/>
          <w:noProof/>
          <w:kern w:val="2"/>
          <w:sz w:val="24"/>
          <w:szCs w:val="24"/>
          <w:lang w:eastAsia="en-GB"/>
          <w14:ligatures w14:val="standardContextual"/>
        </w:rPr>
      </w:pPr>
      <w:r>
        <w:rPr>
          <w:noProof/>
        </w:rPr>
        <w:t>8.4.20</w:t>
      </w:r>
      <w:r>
        <w:rPr>
          <w:rFonts w:asciiTheme="minorHAnsi" w:hAnsiTheme="minorHAnsi" w:cstheme="minorBidi"/>
          <w:noProof/>
          <w:kern w:val="2"/>
          <w:sz w:val="24"/>
          <w:szCs w:val="24"/>
          <w:lang w:eastAsia="en-GB"/>
          <w14:ligatures w14:val="standardContextual"/>
        </w:rPr>
        <w:tab/>
      </w:r>
      <w:r>
        <w:rPr>
          <w:noProof/>
        </w:rPr>
        <w:t>MSBs of K</w:t>
      </w:r>
      <w:r w:rsidRPr="0076616B">
        <w:rPr>
          <w:noProof/>
          <w:vertAlign w:val="subscript"/>
        </w:rPr>
        <w:t>NRP</w:t>
      </w:r>
      <w:r>
        <w:rPr>
          <w:noProof/>
        </w:rPr>
        <w:t xml:space="preserve"> ID</w:t>
      </w:r>
      <w:r>
        <w:rPr>
          <w:noProof/>
        </w:rPr>
        <w:tab/>
      </w:r>
      <w:r>
        <w:rPr>
          <w:noProof/>
        </w:rPr>
        <w:fldChar w:fldCharType="begin" w:fldLock="1"/>
      </w:r>
      <w:r>
        <w:rPr>
          <w:noProof/>
        </w:rPr>
        <w:instrText xml:space="preserve"> PAGEREF _Toc193396340 \h </w:instrText>
      </w:r>
      <w:r>
        <w:rPr>
          <w:noProof/>
        </w:rPr>
      </w:r>
      <w:r>
        <w:rPr>
          <w:noProof/>
        </w:rPr>
        <w:fldChar w:fldCharType="separate"/>
      </w:r>
      <w:r>
        <w:rPr>
          <w:noProof/>
        </w:rPr>
        <w:t>110</w:t>
      </w:r>
      <w:r>
        <w:rPr>
          <w:noProof/>
        </w:rPr>
        <w:fldChar w:fldCharType="end"/>
      </w:r>
    </w:p>
    <w:p w14:paraId="7394AF36" w14:textId="6DF7D077" w:rsidR="006A60DC" w:rsidRDefault="006A60DC">
      <w:pPr>
        <w:pStyle w:val="TOC3"/>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LSBs of K</w:t>
      </w:r>
      <w:r w:rsidRPr="0076616B">
        <w:rPr>
          <w:noProof/>
          <w:vertAlign w:val="subscript"/>
        </w:rPr>
        <w:t>NRP</w:t>
      </w:r>
      <w:r>
        <w:rPr>
          <w:noProof/>
        </w:rPr>
        <w:t xml:space="preserve"> ID</w:t>
      </w:r>
      <w:r>
        <w:rPr>
          <w:noProof/>
        </w:rPr>
        <w:tab/>
      </w:r>
      <w:r>
        <w:rPr>
          <w:noProof/>
        </w:rPr>
        <w:fldChar w:fldCharType="begin" w:fldLock="1"/>
      </w:r>
      <w:r>
        <w:rPr>
          <w:noProof/>
        </w:rPr>
        <w:instrText xml:space="preserve"> PAGEREF _Toc193396341 \h </w:instrText>
      </w:r>
      <w:r>
        <w:rPr>
          <w:noProof/>
        </w:rPr>
      </w:r>
      <w:r>
        <w:rPr>
          <w:noProof/>
        </w:rPr>
        <w:fldChar w:fldCharType="separate"/>
      </w:r>
      <w:r>
        <w:rPr>
          <w:noProof/>
        </w:rPr>
        <w:t>111</w:t>
      </w:r>
      <w:r>
        <w:rPr>
          <w:noProof/>
        </w:rPr>
        <w:fldChar w:fldCharType="end"/>
      </w:r>
    </w:p>
    <w:p w14:paraId="2A12A580" w14:textId="411ECE6C" w:rsidR="006A60DC" w:rsidRDefault="006A60DC">
      <w:pPr>
        <w:pStyle w:val="TOC3"/>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_Toc193396342 \h </w:instrText>
      </w:r>
      <w:r>
        <w:rPr>
          <w:noProof/>
        </w:rPr>
      </w:r>
      <w:r>
        <w:rPr>
          <w:noProof/>
        </w:rPr>
        <w:fldChar w:fldCharType="separate"/>
      </w:r>
      <w:r>
        <w:rPr>
          <w:noProof/>
        </w:rPr>
        <w:t>111</w:t>
      </w:r>
      <w:r>
        <w:rPr>
          <w:noProof/>
        </w:rPr>
        <w:fldChar w:fldCharType="end"/>
      </w:r>
    </w:p>
    <w:p w14:paraId="2863F525" w14:textId="4C13D9B5" w:rsidR="006A60DC" w:rsidRDefault="006A60DC">
      <w:pPr>
        <w:pStyle w:val="TOC3"/>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Configuration of UE PC5 unicast u</w:t>
      </w:r>
      <w:r w:rsidRPr="0076616B">
        <w:rPr>
          <w:rFonts w:eastAsia="Malgun Gothic"/>
          <w:noProof/>
          <w:lang w:eastAsia="ko-KR"/>
        </w:rPr>
        <w:t>ser plane security protection</w:t>
      </w:r>
      <w:r>
        <w:rPr>
          <w:noProof/>
        </w:rPr>
        <w:tab/>
      </w:r>
      <w:r>
        <w:rPr>
          <w:noProof/>
        </w:rPr>
        <w:fldChar w:fldCharType="begin" w:fldLock="1"/>
      </w:r>
      <w:r>
        <w:rPr>
          <w:noProof/>
        </w:rPr>
        <w:instrText xml:space="preserve"> PAGEREF _Toc193396343 \h </w:instrText>
      </w:r>
      <w:r>
        <w:rPr>
          <w:noProof/>
        </w:rPr>
      </w:r>
      <w:r>
        <w:rPr>
          <w:noProof/>
        </w:rPr>
        <w:fldChar w:fldCharType="separate"/>
      </w:r>
      <w:r>
        <w:rPr>
          <w:noProof/>
        </w:rPr>
        <w:t>112</w:t>
      </w:r>
      <w:r>
        <w:rPr>
          <w:noProof/>
        </w:rPr>
        <w:fldChar w:fldCharType="end"/>
      </w:r>
    </w:p>
    <w:p w14:paraId="1DC05786" w14:textId="0DCD4017" w:rsidR="006A60DC" w:rsidRDefault="006A60DC">
      <w:pPr>
        <w:pStyle w:val="TOC3"/>
        <w:rPr>
          <w:rFonts w:asciiTheme="minorHAnsi" w:hAnsiTheme="minorHAnsi" w:cstheme="minorBidi"/>
          <w:noProof/>
          <w:kern w:val="2"/>
          <w:sz w:val="24"/>
          <w:szCs w:val="24"/>
          <w:lang w:eastAsia="en-GB"/>
          <w14:ligatures w14:val="standardContextual"/>
        </w:rPr>
      </w:pPr>
      <w:r>
        <w:rPr>
          <w:noProof/>
        </w:rPr>
        <w:t>8.4.24</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_Toc193396344 \h </w:instrText>
      </w:r>
      <w:r>
        <w:rPr>
          <w:noProof/>
        </w:rPr>
      </w:r>
      <w:r>
        <w:rPr>
          <w:noProof/>
        </w:rPr>
        <w:fldChar w:fldCharType="separate"/>
      </w:r>
      <w:r>
        <w:rPr>
          <w:noProof/>
        </w:rPr>
        <w:t>113</w:t>
      </w:r>
      <w:r>
        <w:rPr>
          <w:noProof/>
        </w:rPr>
        <w:fldChar w:fldCharType="end"/>
      </w:r>
    </w:p>
    <w:p w14:paraId="76EA634D" w14:textId="5555926F" w:rsidR="006A60DC" w:rsidRDefault="006A60DC">
      <w:pPr>
        <w:pStyle w:val="TOC3"/>
        <w:rPr>
          <w:rFonts w:asciiTheme="minorHAnsi" w:hAnsiTheme="minorHAnsi" w:cstheme="minorBidi"/>
          <w:noProof/>
          <w:kern w:val="2"/>
          <w:sz w:val="24"/>
          <w:szCs w:val="24"/>
          <w:lang w:eastAsia="en-GB"/>
          <w14:ligatures w14:val="standardContextual"/>
        </w:rPr>
      </w:pPr>
      <w:r>
        <w:rPr>
          <w:noProof/>
        </w:rPr>
        <w:t>8.4.25</w:t>
      </w:r>
      <w:r>
        <w:rPr>
          <w:rFonts w:asciiTheme="minorHAnsi" w:hAnsiTheme="minorHAnsi" w:cstheme="minorBidi"/>
          <w:noProof/>
          <w:kern w:val="2"/>
          <w:sz w:val="24"/>
          <w:szCs w:val="24"/>
          <w:lang w:eastAsia="en-GB"/>
          <w14:ligatures w14:val="standardContextual"/>
        </w:rPr>
        <w:tab/>
      </w:r>
      <w:r>
        <w:rPr>
          <w:noProof/>
        </w:rPr>
        <w:t>Layer-2 ID</w:t>
      </w:r>
      <w:r>
        <w:rPr>
          <w:noProof/>
        </w:rPr>
        <w:tab/>
      </w:r>
      <w:r>
        <w:rPr>
          <w:noProof/>
        </w:rPr>
        <w:fldChar w:fldCharType="begin" w:fldLock="1"/>
      </w:r>
      <w:r>
        <w:rPr>
          <w:noProof/>
        </w:rPr>
        <w:instrText xml:space="preserve"> PAGEREF _Toc193396345 \h </w:instrText>
      </w:r>
      <w:r>
        <w:rPr>
          <w:noProof/>
        </w:rPr>
      </w:r>
      <w:r>
        <w:rPr>
          <w:noProof/>
        </w:rPr>
        <w:fldChar w:fldCharType="separate"/>
      </w:r>
      <w:r>
        <w:rPr>
          <w:noProof/>
        </w:rPr>
        <w:t>113</w:t>
      </w:r>
      <w:r>
        <w:rPr>
          <w:noProof/>
        </w:rPr>
        <w:fldChar w:fldCharType="end"/>
      </w:r>
    </w:p>
    <w:p w14:paraId="18F086F2" w14:textId="40213E3C" w:rsidR="006A60DC" w:rsidRDefault="006A60DC">
      <w:pPr>
        <w:pStyle w:val="TOC3"/>
        <w:rPr>
          <w:rFonts w:asciiTheme="minorHAnsi" w:hAnsiTheme="minorHAnsi" w:cstheme="minorBidi"/>
          <w:noProof/>
          <w:kern w:val="2"/>
          <w:sz w:val="24"/>
          <w:szCs w:val="24"/>
          <w:lang w:eastAsia="en-GB"/>
          <w14:ligatures w14:val="standardContextual"/>
        </w:rPr>
      </w:pPr>
      <w:r>
        <w:rPr>
          <w:noProof/>
          <w:lang w:eastAsia="zh-CN"/>
        </w:rPr>
        <w:t>8.4.26</w:t>
      </w:r>
      <w:r>
        <w:rPr>
          <w:rFonts w:asciiTheme="minorHAnsi" w:hAnsiTheme="minorHAnsi" w:cstheme="minorBidi"/>
          <w:noProof/>
          <w:kern w:val="2"/>
          <w:sz w:val="24"/>
          <w:szCs w:val="24"/>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_Toc193396346 \h </w:instrText>
      </w:r>
      <w:r>
        <w:rPr>
          <w:noProof/>
        </w:rPr>
      </w:r>
      <w:r>
        <w:rPr>
          <w:noProof/>
        </w:rPr>
        <w:fldChar w:fldCharType="separate"/>
      </w:r>
      <w:r>
        <w:rPr>
          <w:noProof/>
        </w:rPr>
        <w:t>114</w:t>
      </w:r>
      <w:r>
        <w:rPr>
          <w:noProof/>
        </w:rPr>
        <w:fldChar w:fldCharType="end"/>
      </w:r>
    </w:p>
    <w:p w14:paraId="5E75C30F" w14:textId="67ECDF91" w:rsidR="006A60DC" w:rsidRDefault="006A60DC">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C</w:t>
      </w:r>
      <w:r w:rsidRPr="0076616B">
        <w:rPr>
          <w:noProof/>
          <w:lang w:val="en-US"/>
        </w:rPr>
        <w:t>oding other than information element coding</w:t>
      </w:r>
      <w:r>
        <w:rPr>
          <w:noProof/>
        </w:rPr>
        <w:tab/>
      </w:r>
      <w:r>
        <w:rPr>
          <w:noProof/>
        </w:rPr>
        <w:fldChar w:fldCharType="begin" w:fldLock="1"/>
      </w:r>
      <w:r>
        <w:rPr>
          <w:noProof/>
        </w:rPr>
        <w:instrText xml:space="preserve"> PAGEREF _Toc193396347 \h </w:instrText>
      </w:r>
      <w:r>
        <w:rPr>
          <w:noProof/>
        </w:rPr>
      </w:r>
      <w:r>
        <w:rPr>
          <w:noProof/>
        </w:rPr>
        <w:fldChar w:fldCharType="separate"/>
      </w:r>
      <w:r>
        <w:rPr>
          <w:noProof/>
        </w:rPr>
        <w:t>114</w:t>
      </w:r>
      <w:r>
        <w:rPr>
          <w:noProof/>
        </w:rPr>
        <w:fldChar w:fldCharType="end"/>
      </w:r>
    </w:p>
    <w:p w14:paraId="66C90BC9" w14:textId="3333BC14" w:rsidR="006A60DC" w:rsidRDefault="006A60DC">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_Toc193396348 \h </w:instrText>
      </w:r>
      <w:r>
        <w:rPr>
          <w:noProof/>
        </w:rPr>
      </w:r>
      <w:r>
        <w:rPr>
          <w:noProof/>
        </w:rPr>
        <w:fldChar w:fldCharType="separate"/>
      </w:r>
      <w:r>
        <w:rPr>
          <w:noProof/>
        </w:rPr>
        <w:t>114</w:t>
      </w:r>
      <w:r>
        <w:rPr>
          <w:noProof/>
        </w:rPr>
        <w:fldChar w:fldCharType="end"/>
      </w:r>
    </w:p>
    <w:p w14:paraId="49D60917" w14:textId="7CDF37BF" w:rsidR="006A60DC" w:rsidRDefault="006A60DC">
      <w:pPr>
        <w:pStyle w:val="TOC2"/>
        <w:rPr>
          <w:rFonts w:asciiTheme="minorHAnsi" w:hAnsiTheme="minorHAnsi" w:cstheme="minorBidi"/>
          <w:noProof/>
          <w:kern w:val="2"/>
          <w:sz w:val="24"/>
          <w:szCs w:val="24"/>
          <w:lang w:eastAsia="en-GB"/>
          <w14:ligatures w14:val="standardContextual"/>
        </w:rPr>
      </w:pPr>
      <w:r w:rsidRPr="0076616B">
        <w:rPr>
          <w:noProof/>
          <w:lang w:val="en-US" w:eastAsia="zh-CN"/>
        </w:rPr>
        <w:t>9</w:t>
      </w:r>
      <w:r w:rsidRPr="0076616B">
        <w:rPr>
          <w:noProof/>
          <w:lang w:val="en-US"/>
        </w:rPr>
        <w:t>.</w:t>
      </w:r>
      <w:r w:rsidRPr="0076616B">
        <w:rPr>
          <w:noProof/>
          <w:lang w:val="en-US" w:eastAsia="zh-CN"/>
        </w:rPr>
        <w:t>2</w:t>
      </w:r>
      <w:r>
        <w:rPr>
          <w:rFonts w:asciiTheme="minorHAnsi" w:hAnsiTheme="minorHAnsi" w:cstheme="minorBidi"/>
          <w:noProof/>
          <w:kern w:val="2"/>
          <w:sz w:val="24"/>
          <w:szCs w:val="24"/>
          <w:lang w:eastAsia="en-GB"/>
          <w14:ligatures w14:val="standardContextual"/>
        </w:rPr>
        <w:tab/>
      </w:r>
      <w:r w:rsidRPr="0076616B">
        <w:rPr>
          <w:noProof/>
          <w:lang w:val="en-US"/>
        </w:rPr>
        <w:t>V2X message family encoding</w:t>
      </w:r>
      <w:r>
        <w:rPr>
          <w:noProof/>
        </w:rPr>
        <w:tab/>
      </w:r>
      <w:r>
        <w:rPr>
          <w:noProof/>
        </w:rPr>
        <w:fldChar w:fldCharType="begin" w:fldLock="1"/>
      </w:r>
      <w:r>
        <w:rPr>
          <w:noProof/>
        </w:rPr>
        <w:instrText xml:space="preserve"> PAGEREF _Toc193396349 \h </w:instrText>
      </w:r>
      <w:r>
        <w:rPr>
          <w:noProof/>
        </w:rPr>
      </w:r>
      <w:r>
        <w:rPr>
          <w:noProof/>
        </w:rPr>
        <w:fldChar w:fldCharType="separate"/>
      </w:r>
      <w:r>
        <w:rPr>
          <w:noProof/>
        </w:rPr>
        <w:t>114</w:t>
      </w:r>
      <w:r>
        <w:rPr>
          <w:noProof/>
        </w:rPr>
        <w:fldChar w:fldCharType="end"/>
      </w:r>
    </w:p>
    <w:p w14:paraId="3327A6DA" w14:textId="01DFED95" w:rsidR="006A60DC" w:rsidRDefault="006A60DC">
      <w:pPr>
        <w:pStyle w:val="TOC2"/>
        <w:rPr>
          <w:rFonts w:asciiTheme="minorHAnsi" w:hAnsiTheme="minorHAnsi" w:cstheme="minorBidi"/>
          <w:noProof/>
          <w:kern w:val="2"/>
          <w:sz w:val="24"/>
          <w:szCs w:val="24"/>
          <w:lang w:eastAsia="en-GB"/>
          <w14:ligatures w14:val="standardContextual"/>
        </w:rPr>
      </w:pPr>
      <w:r w:rsidRPr="0076616B">
        <w:rPr>
          <w:noProof/>
          <w:lang w:val="en-US" w:eastAsia="zh-CN"/>
        </w:rPr>
        <w:t>9</w:t>
      </w:r>
      <w:r w:rsidRPr="0076616B">
        <w:rPr>
          <w:noProof/>
          <w:lang w:val="en-US"/>
        </w:rPr>
        <w:t>.3</w:t>
      </w:r>
      <w:r>
        <w:rPr>
          <w:rFonts w:asciiTheme="minorHAnsi" w:hAnsiTheme="minorHAnsi" w:cstheme="minorBidi"/>
          <w:noProof/>
          <w:kern w:val="2"/>
          <w:sz w:val="24"/>
          <w:szCs w:val="24"/>
          <w:lang w:eastAsia="en-GB"/>
          <w14:ligatures w14:val="standardContextual"/>
        </w:rPr>
        <w:tab/>
      </w:r>
      <w:r w:rsidRPr="0076616B">
        <w:rPr>
          <w:noProof/>
          <w:lang w:val="en-US"/>
        </w:rPr>
        <w:t>Non-IP PDU format</w:t>
      </w:r>
      <w:r>
        <w:rPr>
          <w:noProof/>
        </w:rPr>
        <w:tab/>
      </w:r>
      <w:r>
        <w:rPr>
          <w:noProof/>
        </w:rPr>
        <w:fldChar w:fldCharType="begin" w:fldLock="1"/>
      </w:r>
      <w:r>
        <w:rPr>
          <w:noProof/>
        </w:rPr>
        <w:instrText xml:space="preserve"> PAGEREF _Toc193396350 \h </w:instrText>
      </w:r>
      <w:r>
        <w:rPr>
          <w:noProof/>
        </w:rPr>
      </w:r>
      <w:r>
        <w:rPr>
          <w:noProof/>
        </w:rPr>
        <w:fldChar w:fldCharType="separate"/>
      </w:r>
      <w:r>
        <w:rPr>
          <w:noProof/>
        </w:rPr>
        <w:t>114</w:t>
      </w:r>
      <w:r>
        <w:rPr>
          <w:noProof/>
        </w:rPr>
        <w:fldChar w:fldCharType="end"/>
      </w:r>
    </w:p>
    <w:p w14:paraId="1338B777" w14:textId="5CB999F1" w:rsidR="006A60DC" w:rsidRDefault="006A60DC">
      <w:pPr>
        <w:pStyle w:val="TOC3"/>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_Toc193396351 \h </w:instrText>
      </w:r>
      <w:r>
        <w:rPr>
          <w:noProof/>
        </w:rPr>
      </w:r>
      <w:r>
        <w:rPr>
          <w:noProof/>
        </w:rPr>
        <w:fldChar w:fldCharType="separate"/>
      </w:r>
      <w:r>
        <w:rPr>
          <w:noProof/>
        </w:rPr>
        <w:t>115</w:t>
      </w:r>
      <w:r>
        <w:rPr>
          <w:noProof/>
        </w:rPr>
        <w:fldChar w:fldCharType="end"/>
      </w:r>
    </w:p>
    <w:p w14:paraId="01E3018A" w14:textId="417E7AC5" w:rsidR="006A60DC" w:rsidRDefault="006A60DC">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_Toc193396352 \h </w:instrText>
      </w:r>
      <w:r>
        <w:rPr>
          <w:noProof/>
        </w:rPr>
      </w:r>
      <w:r>
        <w:rPr>
          <w:noProof/>
        </w:rPr>
        <w:fldChar w:fldCharType="separate"/>
      </w:r>
      <w:r>
        <w:rPr>
          <w:noProof/>
        </w:rPr>
        <w:t>115</w:t>
      </w:r>
      <w:r>
        <w:rPr>
          <w:noProof/>
        </w:rPr>
        <w:fldChar w:fldCharType="end"/>
      </w:r>
    </w:p>
    <w:p w14:paraId="7CBEAC2C" w14:textId="5D7E175C" w:rsidR="006A60DC" w:rsidRDefault="006A60DC">
      <w:pPr>
        <w:pStyle w:val="TOC3"/>
        <w:rPr>
          <w:rFonts w:asciiTheme="minorHAnsi" w:hAnsiTheme="minorHAnsi" w:cstheme="minorBidi"/>
          <w:noProof/>
          <w:kern w:val="2"/>
          <w:sz w:val="24"/>
          <w:szCs w:val="24"/>
          <w:lang w:eastAsia="en-GB"/>
          <w14:ligatures w14:val="standardContextual"/>
        </w:rPr>
      </w:pPr>
      <w:r>
        <w:rPr>
          <w:noProof/>
        </w:rPr>
        <w:t>9.4.2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_Toc193396353 \h </w:instrText>
      </w:r>
      <w:r>
        <w:rPr>
          <w:noProof/>
        </w:rPr>
      </w:r>
      <w:r>
        <w:rPr>
          <w:noProof/>
        </w:rPr>
        <w:fldChar w:fldCharType="separate"/>
      </w:r>
      <w:r>
        <w:rPr>
          <w:noProof/>
        </w:rPr>
        <w:t>115</w:t>
      </w:r>
      <w:r>
        <w:rPr>
          <w:noProof/>
        </w:rPr>
        <w:fldChar w:fldCharType="end"/>
      </w:r>
    </w:p>
    <w:p w14:paraId="39E01829" w14:textId="39F6E096" w:rsidR="006A60DC" w:rsidRDefault="006A60DC">
      <w:pPr>
        <w:pStyle w:val="TOC3"/>
        <w:rPr>
          <w:rFonts w:asciiTheme="minorHAnsi" w:hAnsiTheme="minorHAnsi" w:cstheme="minorBidi"/>
          <w:noProof/>
          <w:kern w:val="2"/>
          <w:sz w:val="24"/>
          <w:szCs w:val="24"/>
          <w:lang w:eastAsia="en-GB"/>
          <w14:ligatures w14:val="standardContextual"/>
        </w:rPr>
      </w:pPr>
      <w:r>
        <w:rPr>
          <w:noProof/>
        </w:rPr>
        <w:t>9.4.3</w:t>
      </w:r>
      <w:r>
        <w:rPr>
          <w:rFonts w:asciiTheme="minorHAnsi" w:hAnsiTheme="minorHAnsi" w:cstheme="minorBidi"/>
          <w:noProof/>
          <w:kern w:val="2"/>
          <w:sz w:val="24"/>
          <w:szCs w:val="24"/>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_Toc193396354 \h </w:instrText>
      </w:r>
      <w:r>
        <w:rPr>
          <w:noProof/>
        </w:rPr>
      </w:r>
      <w:r>
        <w:rPr>
          <w:noProof/>
        </w:rPr>
        <w:fldChar w:fldCharType="separate"/>
      </w:r>
      <w:r>
        <w:rPr>
          <w:noProof/>
        </w:rPr>
        <w:t>115</w:t>
      </w:r>
      <w:r>
        <w:rPr>
          <w:noProof/>
        </w:rPr>
        <w:fldChar w:fldCharType="end"/>
      </w:r>
    </w:p>
    <w:p w14:paraId="650BB755" w14:textId="32499208" w:rsidR="006A60DC" w:rsidRDefault="006A60DC">
      <w:pPr>
        <w:pStyle w:val="TOC3"/>
        <w:rPr>
          <w:rFonts w:asciiTheme="minorHAnsi" w:hAnsiTheme="minorHAnsi" w:cstheme="minorBidi"/>
          <w:noProof/>
          <w:kern w:val="2"/>
          <w:sz w:val="24"/>
          <w:szCs w:val="24"/>
          <w:lang w:eastAsia="en-GB"/>
          <w14:ligatures w14:val="standardContextual"/>
        </w:rPr>
      </w:pPr>
      <w:r>
        <w:rPr>
          <w:noProof/>
        </w:rPr>
        <w:t>9.4.4</w:t>
      </w:r>
      <w:r>
        <w:rPr>
          <w:rFonts w:asciiTheme="minorHAnsi" w:hAnsiTheme="minorHAnsi" w:cstheme="minorBidi"/>
          <w:noProof/>
          <w:kern w:val="2"/>
          <w:sz w:val="24"/>
          <w:szCs w:val="24"/>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_Toc193396355 \h </w:instrText>
      </w:r>
      <w:r>
        <w:rPr>
          <w:noProof/>
        </w:rPr>
      </w:r>
      <w:r>
        <w:rPr>
          <w:noProof/>
        </w:rPr>
        <w:fldChar w:fldCharType="separate"/>
      </w:r>
      <w:r>
        <w:rPr>
          <w:noProof/>
        </w:rPr>
        <w:t>116</w:t>
      </w:r>
      <w:r>
        <w:rPr>
          <w:noProof/>
        </w:rPr>
        <w:fldChar w:fldCharType="end"/>
      </w:r>
    </w:p>
    <w:p w14:paraId="0D851AF0" w14:textId="148E79E4" w:rsidR="006A60DC" w:rsidRDefault="006A60DC">
      <w:pPr>
        <w:pStyle w:val="TOC3"/>
        <w:rPr>
          <w:rFonts w:asciiTheme="minorHAnsi" w:hAnsiTheme="minorHAnsi" w:cstheme="minorBidi"/>
          <w:noProof/>
          <w:kern w:val="2"/>
          <w:sz w:val="24"/>
          <w:szCs w:val="24"/>
          <w:lang w:eastAsia="en-GB"/>
          <w14:ligatures w14:val="standardContextual"/>
        </w:rPr>
      </w:pPr>
      <w:r>
        <w:rPr>
          <w:noProof/>
        </w:rPr>
        <w:t>9.4.5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_Toc193396356 \h </w:instrText>
      </w:r>
      <w:r>
        <w:rPr>
          <w:noProof/>
        </w:rPr>
      </w:r>
      <w:r>
        <w:rPr>
          <w:noProof/>
        </w:rPr>
        <w:fldChar w:fldCharType="separate"/>
      </w:r>
      <w:r>
        <w:rPr>
          <w:noProof/>
        </w:rPr>
        <w:t>116</w:t>
      </w:r>
      <w:r>
        <w:rPr>
          <w:noProof/>
        </w:rPr>
        <w:fldChar w:fldCharType="end"/>
      </w:r>
    </w:p>
    <w:p w14:paraId="4667219C" w14:textId="02585464" w:rsidR="006A60DC" w:rsidRDefault="006A60DC">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Encoding of V2X AS MBS configuration SDP</w:t>
      </w:r>
      <w:r>
        <w:rPr>
          <w:noProof/>
        </w:rPr>
        <w:tab/>
      </w:r>
      <w:r>
        <w:rPr>
          <w:noProof/>
        </w:rPr>
        <w:fldChar w:fldCharType="begin" w:fldLock="1"/>
      </w:r>
      <w:r>
        <w:rPr>
          <w:noProof/>
        </w:rPr>
        <w:instrText xml:space="preserve"> PAGEREF _Toc193396357 \h </w:instrText>
      </w:r>
      <w:r>
        <w:rPr>
          <w:noProof/>
        </w:rPr>
      </w:r>
      <w:r>
        <w:rPr>
          <w:noProof/>
        </w:rPr>
        <w:fldChar w:fldCharType="separate"/>
      </w:r>
      <w:r>
        <w:rPr>
          <w:noProof/>
        </w:rPr>
        <w:t>116</w:t>
      </w:r>
      <w:r>
        <w:rPr>
          <w:noProof/>
        </w:rPr>
        <w:fldChar w:fldCharType="end"/>
      </w:r>
    </w:p>
    <w:p w14:paraId="7D812EE4" w14:textId="405CEFE7" w:rsidR="006A60DC" w:rsidRDefault="006A60DC">
      <w:pPr>
        <w:pStyle w:val="TOC3"/>
        <w:rPr>
          <w:rFonts w:asciiTheme="minorHAnsi" w:hAnsiTheme="minorHAnsi" w:cstheme="minorBidi"/>
          <w:noProof/>
          <w:kern w:val="2"/>
          <w:sz w:val="24"/>
          <w:szCs w:val="24"/>
          <w:lang w:eastAsia="en-GB"/>
          <w14:ligatures w14:val="standardContextual"/>
        </w:rPr>
      </w:pPr>
      <w:r>
        <w:rPr>
          <w:noProof/>
        </w:rPr>
        <w:t>9.5.1</w:t>
      </w:r>
      <w:r>
        <w:rPr>
          <w:rFonts w:asciiTheme="minorHAnsi" w:hAnsiTheme="minorHAnsi" w:cstheme="minorBidi"/>
          <w:noProof/>
          <w:kern w:val="2"/>
          <w:sz w:val="24"/>
          <w:szCs w:val="24"/>
          <w:lang w:eastAsia="en-GB"/>
          <w14:ligatures w14:val="standardContextual"/>
        </w:rPr>
        <w:tab/>
      </w:r>
      <w:r>
        <w:rPr>
          <w:noProof/>
        </w:rPr>
        <w:t>Minimum components of V2X AS MBS configuration SDP</w:t>
      </w:r>
      <w:r>
        <w:rPr>
          <w:noProof/>
        </w:rPr>
        <w:tab/>
      </w:r>
      <w:r>
        <w:rPr>
          <w:noProof/>
        </w:rPr>
        <w:fldChar w:fldCharType="begin" w:fldLock="1"/>
      </w:r>
      <w:r>
        <w:rPr>
          <w:noProof/>
        </w:rPr>
        <w:instrText xml:space="preserve"> PAGEREF _Toc193396358 \h </w:instrText>
      </w:r>
      <w:r>
        <w:rPr>
          <w:noProof/>
        </w:rPr>
      </w:r>
      <w:r>
        <w:rPr>
          <w:noProof/>
        </w:rPr>
        <w:fldChar w:fldCharType="separate"/>
      </w:r>
      <w:r>
        <w:rPr>
          <w:noProof/>
        </w:rPr>
        <w:t>116</w:t>
      </w:r>
      <w:r>
        <w:rPr>
          <w:noProof/>
        </w:rPr>
        <w:fldChar w:fldCharType="end"/>
      </w:r>
    </w:p>
    <w:p w14:paraId="5FF0DD22" w14:textId="65A6FDCB" w:rsidR="006A60DC" w:rsidRDefault="006A60DC">
      <w:pPr>
        <w:pStyle w:val="TOC3"/>
        <w:rPr>
          <w:rFonts w:asciiTheme="minorHAnsi" w:hAnsiTheme="minorHAnsi" w:cstheme="minorBidi"/>
          <w:noProof/>
          <w:kern w:val="2"/>
          <w:sz w:val="24"/>
          <w:szCs w:val="24"/>
          <w:lang w:eastAsia="en-GB"/>
          <w14:ligatures w14:val="standardContextual"/>
        </w:rPr>
      </w:pPr>
      <w:r>
        <w:rPr>
          <w:noProof/>
        </w:rPr>
        <w:t>9.5.2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_Toc193396359 \h </w:instrText>
      </w:r>
      <w:r>
        <w:rPr>
          <w:noProof/>
        </w:rPr>
      </w:r>
      <w:r>
        <w:rPr>
          <w:noProof/>
        </w:rPr>
        <w:fldChar w:fldCharType="separate"/>
      </w:r>
      <w:r>
        <w:rPr>
          <w:noProof/>
        </w:rPr>
        <w:t>116</w:t>
      </w:r>
      <w:r>
        <w:rPr>
          <w:noProof/>
        </w:rPr>
        <w:fldChar w:fldCharType="end"/>
      </w:r>
    </w:p>
    <w:p w14:paraId="36604861" w14:textId="7621FA79" w:rsidR="006A60DC" w:rsidRDefault="006A60DC">
      <w:pPr>
        <w:pStyle w:val="TOC3"/>
        <w:rPr>
          <w:rFonts w:asciiTheme="minorHAnsi" w:hAnsiTheme="minorHAnsi" w:cstheme="minorBidi"/>
          <w:noProof/>
          <w:kern w:val="2"/>
          <w:sz w:val="24"/>
          <w:szCs w:val="24"/>
          <w:lang w:eastAsia="en-GB"/>
          <w14:ligatures w14:val="standardContextual"/>
        </w:rPr>
      </w:pPr>
      <w:r>
        <w:rPr>
          <w:noProof/>
        </w:rPr>
        <w:t>9.5.3</w:t>
      </w:r>
      <w:r>
        <w:rPr>
          <w:rFonts w:asciiTheme="minorHAnsi" w:hAnsiTheme="minorHAnsi" w:cstheme="minorBidi"/>
          <w:noProof/>
          <w:kern w:val="2"/>
          <w:sz w:val="24"/>
          <w:szCs w:val="24"/>
          <w:lang w:eastAsia="en-GB"/>
          <w14:ligatures w14:val="standardContextual"/>
        </w:rPr>
        <w:tab/>
      </w:r>
      <w:r>
        <w:rPr>
          <w:noProof/>
        </w:rPr>
        <w:t>Port number</w:t>
      </w:r>
      <w:r>
        <w:rPr>
          <w:noProof/>
        </w:rPr>
        <w:tab/>
      </w:r>
      <w:r>
        <w:rPr>
          <w:noProof/>
        </w:rPr>
        <w:fldChar w:fldCharType="begin" w:fldLock="1"/>
      </w:r>
      <w:r>
        <w:rPr>
          <w:noProof/>
        </w:rPr>
        <w:instrText xml:space="preserve"> PAGEREF _Toc193396360 \h </w:instrText>
      </w:r>
      <w:r>
        <w:rPr>
          <w:noProof/>
        </w:rPr>
      </w:r>
      <w:r>
        <w:rPr>
          <w:noProof/>
        </w:rPr>
        <w:fldChar w:fldCharType="separate"/>
      </w:r>
      <w:r>
        <w:rPr>
          <w:noProof/>
        </w:rPr>
        <w:t>116</w:t>
      </w:r>
      <w:r>
        <w:rPr>
          <w:noProof/>
        </w:rPr>
        <w:fldChar w:fldCharType="end"/>
      </w:r>
    </w:p>
    <w:p w14:paraId="26C581B7" w14:textId="7AB9D412" w:rsidR="006A60DC" w:rsidRDefault="006A60DC">
      <w:pPr>
        <w:pStyle w:val="TOC3"/>
        <w:rPr>
          <w:rFonts w:asciiTheme="minorHAnsi" w:hAnsiTheme="minorHAnsi" w:cstheme="minorBidi"/>
          <w:noProof/>
          <w:kern w:val="2"/>
          <w:sz w:val="24"/>
          <w:szCs w:val="24"/>
          <w:lang w:eastAsia="en-GB"/>
          <w14:ligatures w14:val="standardContextual"/>
        </w:rPr>
      </w:pPr>
      <w:r>
        <w:rPr>
          <w:noProof/>
        </w:rPr>
        <w:t>9.5.5</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_Toc193396361 \h </w:instrText>
      </w:r>
      <w:r>
        <w:rPr>
          <w:noProof/>
        </w:rPr>
      </w:r>
      <w:r>
        <w:rPr>
          <w:noProof/>
        </w:rPr>
        <w:fldChar w:fldCharType="separate"/>
      </w:r>
      <w:r>
        <w:rPr>
          <w:noProof/>
        </w:rPr>
        <w:t>116</w:t>
      </w:r>
      <w:r>
        <w:rPr>
          <w:noProof/>
        </w:rPr>
        <w:fldChar w:fldCharType="end"/>
      </w:r>
    </w:p>
    <w:p w14:paraId="020E001B" w14:textId="1909FABD" w:rsidR="006A60DC" w:rsidRDefault="006A60DC">
      <w:pPr>
        <w:pStyle w:val="TOC3"/>
        <w:rPr>
          <w:rFonts w:asciiTheme="minorHAnsi" w:hAnsiTheme="minorHAnsi" w:cstheme="minorBidi"/>
          <w:noProof/>
          <w:kern w:val="2"/>
          <w:sz w:val="24"/>
          <w:szCs w:val="24"/>
          <w:lang w:eastAsia="en-GB"/>
          <w14:ligatures w14:val="standardContextual"/>
        </w:rPr>
      </w:pPr>
      <w:r>
        <w:rPr>
          <w:noProof/>
        </w:rPr>
        <w:t>9.5.6</w:t>
      </w:r>
      <w:r>
        <w:rPr>
          <w:rFonts w:asciiTheme="minorHAnsi" w:hAnsiTheme="minorHAnsi" w:cstheme="minorBidi"/>
          <w:noProof/>
          <w:kern w:val="2"/>
          <w:sz w:val="24"/>
          <w:szCs w:val="24"/>
          <w:lang w:eastAsia="en-GB"/>
          <w14:ligatures w14:val="standardContextual"/>
        </w:rPr>
        <w:tab/>
      </w:r>
      <w:r>
        <w:rPr>
          <w:noProof/>
        </w:rPr>
        <w:t>Media format</w:t>
      </w:r>
      <w:r>
        <w:rPr>
          <w:noProof/>
        </w:rPr>
        <w:tab/>
      </w:r>
      <w:r>
        <w:rPr>
          <w:noProof/>
        </w:rPr>
        <w:fldChar w:fldCharType="begin" w:fldLock="1"/>
      </w:r>
      <w:r>
        <w:rPr>
          <w:noProof/>
        </w:rPr>
        <w:instrText xml:space="preserve"> PAGEREF _Toc193396362 \h </w:instrText>
      </w:r>
      <w:r>
        <w:rPr>
          <w:noProof/>
        </w:rPr>
      </w:r>
      <w:r>
        <w:rPr>
          <w:noProof/>
        </w:rPr>
        <w:fldChar w:fldCharType="separate"/>
      </w:r>
      <w:r>
        <w:rPr>
          <w:noProof/>
        </w:rPr>
        <w:t>117</w:t>
      </w:r>
      <w:r>
        <w:rPr>
          <w:noProof/>
        </w:rPr>
        <w:fldChar w:fldCharType="end"/>
      </w:r>
    </w:p>
    <w:p w14:paraId="6E26CF3E" w14:textId="3B4BD62C" w:rsidR="006A60DC" w:rsidRDefault="006A60DC">
      <w:pPr>
        <w:pStyle w:val="TOC3"/>
        <w:rPr>
          <w:rFonts w:asciiTheme="minorHAnsi" w:hAnsiTheme="minorHAnsi" w:cstheme="minorBidi"/>
          <w:noProof/>
          <w:kern w:val="2"/>
          <w:sz w:val="24"/>
          <w:szCs w:val="24"/>
          <w:lang w:eastAsia="en-GB"/>
          <w14:ligatures w14:val="standardContextual"/>
        </w:rPr>
      </w:pPr>
      <w:r>
        <w:rPr>
          <w:noProof/>
        </w:rPr>
        <w:t>9.5.7</w:t>
      </w:r>
      <w:r>
        <w:rPr>
          <w:rFonts w:asciiTheme="minorHAnsi" w:hAnsiTheme="minorHAnsi" w:cstheme="minorBidi"/>
          <w:noProof/>
          <w:kern w:val="2"/>
          <w:sz w:val="24"/>
          <w:szCs w:val="24"/>
          <w:lang w:eastAsia="en-GB"/>
          <w14:ligatures w14:val="standardContextual"/>
        </w:rPr>
        <w:tab/>
      </w:r>
      <w:r>
        <w:rPr>
          <w:noProof/>
        </w:rPr>
        <w:t>Example of V2X AS MBS configuration SDP</w:t>
      </w:r>
      <w:r>
        <w:rPr>
          <w:noProof/>
        </w:rPr>
        <w:tab/>
      </w:r>
      <w:r>
        <w:rPr>
          <w:noProof/>
        </w:rPr>
        <w:fldChar w:fldCharType="begin" w:fldLock="1"/>
      </w:r>
      <w:r>
        <w:rPr>
          <w:noProof/>
        </w:rPr>
        <w:instrText xml:space="preserve"> PAGEREF _Toc193396363 \h </w:instrText>
      </w:r>
      <w:r>
        <w:rPr>
          <w:noProof/>
        </w:rPr>
      </w:r>
      <w:r>
        <w:rPr>
          <w:noProof/>
        </w:rPr>
        <w:fldChar w:fldCharType="separate"/>
      </w:r>
      <w:r>
        <w:rPr>
          <w:noProof/>
        </w:rPr>
        <w:t>117</w:t>
      </w:r>
      <w:r>
        <w:rPr>
          <w:noProof/>
        </w:rPr>
        <w:fldChar w:fldCharType="end"/>
      </w:r>
    </w:p>
    <w:p w14:paraId="61E969A5" w14:textId="6249B58C" w:rsidR="006A60DC" w:rsidRDefault="006A60DC">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_Toc193396364 \h </w:instrText>
      </w:r>
      <w:r>
        <w:rPr>
          <w:noProof/>
        </w:rPr>
      </w:r>
      <w:r>
        <w:rPr>
          <w:noProof/>
        </w:rPr>
        <w:fldChar w:fldCharType="separate"/>
      </w:r>
      <w:r>
        <w:rPr>
          <w:noProof/>
        </w:rPr>
        <w:t>117</w:t>
      </w:r>
      <w:r>
        <w:rPr>
          <w:noProof/>
        </w:rPr>
        <w:fldChar w:fldCharType="end"/>
      </w:r>
    </w:p>
    <w:p w14:paraId="5286D3E7" w14:textId="61FAA174" w:rsidR="006A60DC" w:rsidRDefault="006A60DC">
      <w:pPr>
        <w:pStyle w:val="TOC3"/>
        <w:rPr>
          <w:rFonts w:asciiTheme="minorHAnsi" w:hAnsiTheme="minorHAnsi" w:cstheme="minorBidi"/>
          <w:noProof/>
          <w:kern w:val="2"/>
          <w:sz w:val="24"/>
          <w:szCs w:val="24"/>
          <w:lang w:eastAsia="en-GB"/>
          <w14:ligatures w14:val="standardContextual"/>
        </w:rPr>
      </w:pPr>
      <w:r>
        <w:rPr>
          <w:noProof/>
        </w:rPr>
        <w:t>9.6.1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_Toc193396365 \h </w:instrText>
      </w:r>
      <w:r>
        <w:rPr>
          <w:noProof/>
        </w:rPr>
      </w:r>
      <w:r>
        <w:rPr>
          <w:noProof/>
        </w:rPr>
        <w:fldChar w:fldCharType="separate"/>
      </w:r>
      <w:r>
        <w:rPr>
          <w:noProof/>
        </w:rPr>
        <w:t>117</w:t>
      </w:r>
      <w:r>
        <w:rPr>
          <w:noProof/>
        </w:rPr>
        <w:fldChar w:fldCharType="end"/>
      </w:r>
    </w:p>
    <w:p w14:paraId="197C3384" w14:textId="28202810" w:rsidR="006A60DC" w:rsidRDefault="006A60DC">
      <w:pPr>
        <w:pStyle w:val="TOC3"/>
        <w:rPr>
          <w:rFonts w:asciiTheme="minorHAnsi" w:hAnsiTheme="minorHAnsi" w:cstheme="minorBidi"/>
          <w:noProof/>
          <w:kern w:val="2"/>
          <w:sz w:val="24"/>
          <w:szCs w:val="24"/>
          <w:lang w:eastAsia="en-GB"/>
          <w14:ligatures w14:val="standardContextual"/>
        </w:rPr>
      </w:pPr>
      <w:r>
        <w:rPr>
          <w:noProof/>
        </w:rPr>
        <w:t>9.6.2</w:t>
      </w:r>
      <w:r>
        <w:rPr>
          <w:rFonts w:asciiTheme="minorHAnsi" w:hAnsiTheme="minorHAnsi" w:cstheme="minorBidi"/>
          <w:noProof/>
          <w:kern w:val="2"/>
          <w:sz w:val="24"/>
          <w:szCs w:val="24"/>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_Toc193396366 \h </w:instrText>
      </w:r>
      <w:r>
        <w:rPr>
          <w:noProof/>
        </w:rPr>
      </w:r>
      <w:r>
        <w:rPr>
          <w:noProof/>
        </w:rPr>
        <w:fldChar w:fldCharType="separate"/>
      </w:r>
      <w:r>
        <w:rPr>
          <w:noProof/>
        </w:rPr>
        <w:t>117</w:t>
      </w:r>
      <w:r>
        <w:rPr>
          <w:noProof/>
        </w:rPr>
        <w:fldChar w:fldCharType="end"/>
      </w:r>
    </w:p>
    <w:p w14:paraId="4CD10653" w14:textId="567400A1" w:rsidR="006A60DC" w:rsidRDefault="006A60DC">
      <w:pPr>
        <w:pStyle w:val="TOC3"/>
        <w:rPr>
          <w:rFonts w:asciiTheme="minorHAnsi" w:hAnsiTheme="minorHAnsi" w:cstheme="minorBidi"/>
          <w:noProof/>
          <w:kern w:val="2"/>
          <w:sz w:val="24"/>
          <w:szCs w:val="24"/>
          <w:lang w:eastAsia="en-GB"/>
          <w14:ligatures w14:val="standardContextual"/>
        </w:rPr>
      </w:pPr>
      <w:r>
        <w:rPr>
          <w:noProof/>
        </w:rPr>
        <w:t>9.6.3</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_Toc193396367 \h </w:instrText>
      </w:r>
      <w:r>
        <w:rPr>
          <w:noProof/>
        </w:rPr>
      </w:r>
      <w:r>
        <w:rPr>
          <w:noProof/>
        </w:rPr>
        <w:fldChar w:fldCharType="separate"/>
      </w:r>
      <w:r>
        <w:rPr>
          <w:noProof/>
        </w:rPr>
        <w:t>118</w:t>
      </w:r>
      <w:r>
        <w:rPr>
          <w:noProof/>
        </w:rPr>
        <w:fldChar w:fldCharType="end"/>
      </w:r>
    </w:p>
    <w:p w14:paraId="09EC80E9" w14:textId="155B0FF4" w:rsidR="006A60DC" w:rsidRDefault="006A60DC">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_Toc193396368 \h </w:instrText>
      </w:r>
      <w:r>
        <w:rPr>
          <w:noProof/>
        </w:rPr>
      </w:r>
      <w:r>
        <w:rPr>
          <w:noProof/>
        </w:rPr>
        <w:fldChar w:fldCharType="separate"/>
      </w:r>
      <w:r>
        <w:rPr>
          <w:noProof/>
        </w:rPr>
        <w:t>119</w:t>
      </w:r>
      <w:r>
        <w:rPr>
          <w:noProof/>
        </w:rPr>
        <w:fldChar w:fldCharType="end"/>
      </w:r>
    </w:p>
    <w:p w14:paraId="511A2D8E" w14:textId="0846C3EE" w:rsidR="006A60DC" w:rsidRDefault="006A60DC">
      <w:pPr>
        <w:pStyle w:val="TOC1"/>
        <w:rPr>
          <w:rFonts w:asciiTheme="minorHAnsi" w:hAnsiTheme="minorHAnsi" w:cstheme="minorBidi"/>
          <w:noProof/>
          <w:kern w:val="2"/>
          <w:sz w:val="24"/>
          <w:szCs w:val="24"/>
          <w:lang w:eastAsia="en-GB"/>
          <w14:ligatures w14:val="standardContextual"/>
        </w:rPr>
      </w:pPr>
      <w:r>
        <w:rPr>
          <w:noProof/>
        </w:rPr>
        <w:t>10</w:t>
      </w:r>
      <w:r>
        <w:rPr>
          <w:rFonts w:asciiTheme="minorHAnsi"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_Toc193396369 \h </w:instrText>
      </w:r>
      <w:r>
        <w:rPr>
          <w:noProof/>
        </w:rPr>
      </w:r>
      <w:r>
        <w:rPr>
          <w:noProof/>
        </w:rPr>
        <w:fldChar w:fldCharType="separate"/>
      </w:r>
      <w:r>
        <w:rPr>
          <w:noProof/>
        </w:rPr>
        <w:t>119</w:t>
      </w:r>
      <w:r>
        <w:rPr>
          <w:noProof/>
        </w:rPr>
        <w:fldChar w:fldCharType="end"/>
      </w:r>
    </w:p>
    <w:p w14:paraId="7452824A" w14:textId="4763D6A6" w:rsidR="006A60DC" w:rsidRDefault="006A60DC">
      <w:pPr>
        <w:pStyle w:val="TOC2"/>
        <w:rPr>
          <w:rFonts w:asciiTheme="minorHAnsi" w:hAnsiTheme="minorHAnsi" w:cstheme="minorBidi"/>
          <w:noProof/>
          <w:kern w:val="2"/>
          <w:sz w:val="24"/>
          <w:szCs w:val="24"/>
          <w:lang w:eastAsia="en-GB"/>
          <w14:ligatures w14:val="standardContextual"/>
        </w:rPr>
      </w:pPr>
      <w:r>
        <w:rPr>
          <w:noProof/>
        </w:rPr>
        <w:t>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_Toc193396370 \h </w:instrText>
      </w:r>
      <w:r>
        <w:rPr>
          <w:noProof/>
        </w:rPr>
      </w:r>
      <w:r>
        <w:rPr>
          <w:noProof/>
        </w:rPr>
        <w:fldChar w:fldCharType="separate"/>
      </w:r>
      <w:r>
        <w:rPr>
          <w:noProof/>
        </w:rPr>
        <w:t>119</w:t>
      </w:r>
      <w:r>
        <w:rPr>
          <w:noProof/>
        </w:rPr>
        <w:fldChar w:fldCharType="end"/>
      </w:r>
    </w:p>
    <w:p w14:paraId="1C5D4BB1" w14:textId="72DC549B" w:rsidR="006A60DC" w:rsidRDefault="006A60DC">
      <w:pPr>
        <w:pStyle w:val="TOC2"/>
        <w:rPr>
          <w:rFonts w:asciiTheme="minorHAnsi" w:hAnsiTheme="minorHAnsi" w:cstheme="minorBidi"/>
          <w:noProof/>
          <w:kern w:val="2"/>
          <w:sz w:val="24"/>
          <w:szCs w:val="24"/>
          <w:lang w:eastAsia="en-GB"/>
          <w14:ligatures w14:val="standardContextual"/>
        </w:rPr>
      </w:pPr>
      <w:r>
        <w:rPr>
          <w:noProof/>
        </w:rPr>
        <w:t>10.2</w:t>
      </w:r>
      <w:r>
        <w:rPr>
          <w:rFonts w:asciiTheme="minorHAnsi" w:hAnsiTheme="minorHAnsi" w:cstheme="minorBidi"/>
          <w:noProof/>
          <w:kern w:val="2"/>
          <w:sz w:val="24"/>
          <w:szCs w:val="24"/>
          <w:lang w:eastAsia="en-GB"/>
          <w14:ligatures w14:val="standardContextual"/>
        </w:rPr>
        <w:tab/>
      </w:r>
      <w:r>
        <w:rPr>
          <w:noProof/>
        </w:rPr>
        <w:t xml:space="preserve">Timers of </w:t>
      </w:r>
      <w:r w:rsidRPr="0076616B">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_Toc193396371 \h </w:instrText>
      </w:r>
      <w:r>
        <w:rPr>
          <w:noProof/>
        </w:rPr>
      </w:r>
      <w:r>
        <w:rPr>
          <w:noProof/>
        </w:rPr>
        <w:fldChar w:fldCharType="separate"/>
      </w:r>
      <w:r>
        <w:rPr>
          <w:noProof/>
        </w:rPr>
        <w:t>119</w:t>
      </w:r>
      <w:r>
        <w:rPr>
          <w:noProof/>
        </w:rPr>
        <w:fldChar w:fldCharType="end"/>
      </w:r>
    </w:p>
    <w:p w14:paraId="422D940D" w14:textId="23F597FC" w:rsidR="006A60DC" w:rsidRDefault="006A60DC">
      <w:pPr>
        <w:pStyle w:val="TOC2"/>
        <w:rPr>
          <w:rFonts w:asciiTheme="minorHAnsi" w:hAnsiTheme="minorHAnsi" w:cstheme="minorBidi"/>
          <w:noProof/>
          <w:kern w:val="2"/>
          <w:sz w:val="24"/>
          <w:szCs w:val="24"/>
          <w:lang w:eastAsia="en-GB"/>
          <w14:ligatures w14:val="standardContextual"/>
        </w:rPr>
      </w:pPr>
      <w:r>
        <w:rPr>
          <w:noProof/>
        </w:rPr>
        <w:t>10.3</w:t>
      </w:r>
      <w:r>
        <w:rPr>
          <w:rFonts w:asciiTheme="minorHAnsi" w:hAnsiTheme="minorHAnsi" w:cstheme="minorBidi"/>
          <w:noProof/>
          <w:kern w:val="2"/>
          <w:sz w:val="24"/>
          <w:szCs w:val="24"/>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_Toc193396372 \h </w:instrText>
      </w:r>
      <w:r>
        <w:rPr>
          <w:noProof/>
        </w:rPr>
      </w:r>
      <w:r>
        <w:rPr>
          <w:noProof/>
        </w:rPr>
        <w:fldChar w:fldCharType="separate"/>
      </w:r>
      <w:r>
        <w:rPr>
          <w:noProof/>
        </w:rPr>
        <w:t>121</w:t>
      </w:r>
      <w:r>
        <w:rPr>
          <w:noProof/>
        </w:rPr>
        <w:fldChar w:fldCharType="end"/>
      </w:r>
    </w:p>
    <w:p w14:paraId="69958CE3" w14:textId="05DF6F88" w:rsidR="006A60DC" w:rsidRDefault="006A60DC">
      <w:pPr>
        <w:pStyle w:val="TOC2"/>
        <w:rPr>
          <w:rFonts w:asciiTheme="minorHAnsi" w:hAnsiTheme="minorHAnsi" w:cstheme="minorBidi"/>
          <w:noProof/>
          <w:kern w:val="2"/>
          <w:sz w:val="24"/>
          <w:szCs w:val="24"/>
          <w:lang w:eastAsia="en-GB"/>
          <w14:ligatures w14:val="standardContextual"/>
        </w:rPr>
      </w:pPr>
      <w:r>
        <w:rPr>
          <w:noProof/>
        </w:rPr>
        <w:t>10.4</w:t>
      </w:r>
      <w:r>
        <w:rPr>
          <w:rFonts w:asciiTheme="minorHAnsi" w:hAnsiTheme="minorHAnsi" w:cstheme="minorBidi"/>
          <w:noProof/>
          <w:kern w:val="2"/>
          <w:sz w:val="24"/>
          <w:szCs w:val="24"/>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_Toc193396373 \h </w:instrText>
      </w:r>
      <w:r>
        <w:rPr>
          <w:noProof/>
        </w:rPr>
      </w:r>
      <w:r>
        <w:rPr>
          <w:noProof/>
        </w:rPr>
        <w:fldChar w:fldCharType="separate"/>
      </w:r>
      <w:r>
        <w:rPr>
          <w:noProof/>
        </w:rPr>
        <w:t>124</w:t>
      </w:r>
      <w:r>
        <w:rPr>
          <w:noProof/>
        </w:rPr>
        <w:fldChar w:fldCharType="end"/>
      </w:r>
    </w:p>
    <w:p w14:paraId="294ADC53" w14:textId="0BFC57F5" w:rsidR="006A60DC" w:rsidRDefault="006A60DC">
      <w:pPr>
        <w:pStyle w:val="TOC2"/>
        <w:rPr>
          <w:rFonts w:asciiTheme="minorHAnsi" w:hAnsiTheme="minorHAnsi" w:cstheme="minorBidi"/>
          <w:noProof/>
          <w:kern w:val="2"/>
          <w:sz w:val="24"/>
          <w:szCs w:val="24"/>
          <w:lang w:eastAsia="en-GB"/>
          <w14:ligatures w14:val="standardContextual"/>
        </w:rPr>
      </w:pPr>
      <w:r>
        <w:rPr>
          <w:noProof/>
        </w:rPr>
        <w:lastRenderedPageBreak/>
        <w:t>10.5</w:t>
      </w:r>
      <w:r>
        <w:rPr>
          <w:rFonts w:asciiTheme="minorHAnsi" w:hAnsiTheme="minorHAnsi" w:cstheme="minorBidi"/>
          <w:noProof/>
          <w:kern w:val="2"/>
          <w:sz w:val="24"/>
          <w:szCs w:val="24"/>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_Toc193396374 \h </w:instrText>
      </w:r>
      <w:r>
        <w:rPr>
          <w:noProof/>
        </w:rPr>
      </w:r>
      <w:r>
        <w:rPr>
          <w:noProof/>
        </w:rPr>
        <w:fldChar w:fldCharType="separate"/>
      </w:r>
      <w:r>
        <w:rPr>
          <w:noProof/>
        </w:rPr>
        <w:t>124</w:t>
      </w:r>
      <w:r>
        <w:rPr>
          <w:noProof/>
        </w:rPr>
        <w:fldChar w:fldCharType="end"/>
      </w:r>
    </w:p>
    <w:p w14:paraId="37F3194B" w14:textId="040570DE" w:rsidR="006A60DC" w:rsidRDefault="006A60DC">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IANA registration templates</w:t>
      </w:r>
      <w:r>
        <w:rPr>
          <w:noProof/>
        </w:rPr>
        <w:tab/>
      </w:r>
      <w:r>
        <w:rPr>
          <w:noProof/>
        </w:rPr>
        <w:fldChar w:fldCharType="begin" w:fldLock="1"/>
      </w:r>
      <w:r>
        <w:rPr>
          <w:noProof/>
        </w:rPr>
        <w:instrText xml:space="preserve"> PAGEREF _Toc193396375 \h </w:instrText>
      </w:r>
      <w:r>
        <w:rPr>
          <w:noProof/>
        </w:rPr>
      </w:r>
      <w:r>
        <w:rPr>
          <w:noProof/>
        </w:rPr>
        <w:fldChar w:fldCharType="separate"/>
      </w:r>
      <w:r>
        <w:rPr>
          <w:noProof/>
        </w:rPr>
        <w:t>125</w:t>
      </w:r>
      <w:r>
        <w:rPr>
          <w:noProof/>
        </w:rPr>
        <w:fldChar w:fldCharType="end"/>
      </w:r>
    </w:p>
    <w:p w14:paraId="041E347B" w14:textId="5033634C" w:rsidR="006A60DC" w:rsidRDefault="006A60DC">
      <w:pPr>
        <w:pStyle w:val="TOC2"/>
        <w:rPr>
          <w:rFonts w:asciiTheme="minorHAnsi" w:hAnsiTheme="minorHAnsi" w:cstheme="minorBidi"/>
          <w:noProof/>
          <w:kern w:val="2"/>
          <w:sz w:val="24"/>
          <w:szCs w:val="24"/>
          <w:lang w:eastAsia="en-GB"/>
          <w14:ligatures w14:val="standardContextual"/>
        </w:rPr>
      </w:pPr>
      <w:r>
        <w:rPr>
          <w:noProof/>
        </w:rPr>
        <w:t>A.</w:t>
      </w:r>
      <w:r>
        <w:rPr>
          <w:noProof/>
          <w:lang w:eastAsia="zh-CN"/>
        </w:rPr>
        <w:t>1</w:t>
      </w:r>
      <w:r>
        <w:rPr>
          <w:rFonts w:asciiTheme="minorHAnsi" w:hAnsiTheme="minorHAnsi" w:cstheme="minorBidi"/>
          <w:noProof/>
          <w:kern w:val="2"/>
          <w:sz w:val="24"/>
          <w:szCs w:val="24"/>
          <w:lang w:eastAsia="en-GB"/>
          <w14:ligatures w14:val="standardContextual"/>
        </w:rPr>
        <w:tab/>
      </w:r>
      <w:r>
        <w:rPr>
          <w:noProof/>
        </w:rPr>
        <w:t>vnd.3gpp.5gsv2x MIME type</w:t>
      </w:r>
      <w:r>
        <w:rPr>
          <w:noProof/>
        </w:rPr>
        <w:tab/>
      </w:r>
      <w:r>
        <w:rPr>
          <w:noProof/>
        </w:rPr>
        <w:fldChar w:fldCharType="begin" w:fldLock="1"/>
      </w:r>
      <w:r>
        <w:rPr>
          <w:noProof/>
        </w:rPr>
        <w:instrText xml:space="preserve"> PAGEREF _Toc193396376 \h </w:instrText>
      </w:r>
      <w:r>
        <w:rPr>
          <w:noProof/>
        </w:rPr>
      </w:r>
      <w:r>
        <w:rPr>
          <w:noProof/>
        </w:rPr>
        <w:fldChar w:fldCharType="separate"/>
      </w:r>
      <w:r>
        <w:rPr>
          <w:noProof/>
        </w:rPr>
        <w:t>125</w:t>
      </w:r>
      <w:r>
        <w:rPr>
          <w:noProof/>
        </w:rPr>
        <w:fldChar w:fldCharType="end"/>
      </w:r>
    </w:p>
    <w:p w14:paraId="15D00B2F" w14:textId="4AC13F3F" w:rsidR="006A60DC" w:rsidRDefault="006A60DC">
      <w:pPr>
        <w:pStyle w:val="TOC3"/>
        <w:rPr>
          <w:rFonts w:asciiTheme="minorHAnsi" w:hAnsiTheme="minorHAnsi" w:cstheme="minorBidi"/>
          <w:noProof/>
          <w:kern w:val="2"/>
          <w:sz w:val="24"/>
          <w:szCs w:val="24"/>
          <w:lang w:eastAsia="en-GB"/>
          <w14:ligatures w14:val="standardContextual"/>
        </w:rPr>
      </w:pPr>
      <w:r w:rsidRPr="0076616B">
        <w:rPr>
          <w:rFonts w:eastAsia="DengXian"/>
          <w:noProof/>
        </w:rPr>
        <w:t>A.1.1</w:t>
      </w:r>
      <w:r>
        <w:rPr>
          <w:rFonts w:asciiTheme="minorHAnsi" w:hAnsiTheme="minorHAnsi" w:cstheme="minorBidi"/>
          <w:noProof/>
          <w:kern w:val="2"/>
          <w:sz w:val="24"/>
          <w:szCs w:val="24"/>
          <w:lang w:eastAsia="en-GB"/>
          <w14:ligatures w14:val="standardContextual"/>
        </w:rPr>
        <w:tab/>
      </w:r>
      <w:r w:rsidRPr="0076616B">
        <w:rPr>
          <w:rFonts w:eastAsia="DengXian"/>
          <w:noProof/>
        </w:rPr>
        <w:t>vnd.3gpp.5gsv2x MIME type registration</w:t>
      </w:r>
      <w:r>
        <w:rPr>
          <w:noProof/>
        </w:rPr>
        <w:tab/>
      </w:r>
      <w:r>
        <w:rPr>
          <w:noProof/>
        </w:rPr>
        <w:fldChar w:fldCharType="begin" w:fldLock="1"/>
      </w:r>
      <w:r>
        <w:rPr>
          <w:noProof/>
        </w:rPr>
        <w:instrText xml:space="preserve"> PAGEREF _Toc193396377 \h </w:instrText>
      </w:r>
      <w:r>
        <w:rPr>
          <w:noProof/>
        </w:rPr>
      </w:r>
      <w:r>
        <w:rPr>
          <w:noProof/>
        </w:rPr>
        <w:fldChar w:fldCharType="separate"/>
      </w:r>
      <w:r>
        <w:rPr>
          <w:noProof/>
        </w:rPr>
        <w:t>125</w:t>
      </w:r>
      <w:r>
        <w:rPr>
          <w:noProof/>
        </w:rPr>
        <w:fldChar w:fldCharType="end"/>
      </w:r>
    </w:p>
    <w:p w14:paraId="6949BBE6" w14:textId="7585BA42" w:rsidR="006A60DC" w:rsidRDefault="006A60DC">
      <w:pPr>
        <w:pStyle w:val="TOC2"/>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w:t>
      </w:r>
      <w:r>
        <w:rPr>
          <w:noProof/>
        </w:rPr>
        <w:tab/>
      </w:r>
      <w:r>
        <w:rPr>
          <w:noProof/>
        </w:rPr>
        <w:fldChar w:fldCharType="begin" w:fldLock="1"/>
      </w:r>
      <w:r>
        <w:rPr>
          <w:noProof/>
        </w:rPr>
        <w:instrText xml:space="preserve"> PAGEREF _Toc193396378 \h </w:instrText>
      </w:r>
      <w:r>
        <w:rPr>
          <w:noProof/>
        </w:rPr>
      </w:r>
      <w:r>
        <w:rPr>
          <w:noProof/>
        </w:rPr>
        <w:fldChar w:fldCharType="separate"/>
      </w:r>
      <w:r>
        <w:rPr>
          <w:noProof/>
        </w:rPr>
        <w:t>126</w:t>
      </w:r>
      <w:r>
        <w:rPr>
          <w:noProof/>
        </w:rPr>
        <w:fldChar w:fldCharType="end"/>
      </w:r>
    </w:p>
    <w:p w14:paraId="4CBA5EBD" w14:textId="2B56ED65" w:rsidR="006A60DC" w:rsidRDefault="006A60DC">
      <w:pPr>
        <w:pStyle w:val="TOC3"/>
        <w:rPr>
          <w:rFonts w:asciiTheme="minorHAnsi" w:hAnsiTheme="minorHAnsi" w:cstheme="minorBidi"/>
          <w:noProof/>
          <w:kern w:val="2"/>
          <w:sz w:val="24"/>
          <w:szCs w:val="24"/>
          <w:lang w:eastAsia="en-GB"/>
          <w14:ligatures w14:val="standardContextual"/>
        </w:rPr>
      </w:pPr>
      <w:r>
        <w:rPr>
          <w:noProof/>
        </w:rPr>
        <w:t>A.2</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 registration</w:t>
      </w:r>
      <w:r>
        <w:rPr>
          <w:noProof/>
        </w:rPr>
        <w:tab/>
      </w:r>
      <w:r>
        <w:rPr>
          <w:noProof/>
        </w:rPr>
        <w:fldChar w:fldCharType="begin" w:fldLock="1"/>
      </w:r>
      <w:r>
        <w:rPr>
          <w:noProof/>
        </w:rPr>
        <w:instrText xml:space="preserve"> PAGEREF _Toc193396379 \h </w:instrText>
      </w:r>
      <w:r>
        <w:rPr>
          <w:noProof/>
        </w:rPr>
      </w:r>
      <w:r>
        <w:rPr>
          <w:noProof/>
        </w:rPr>
        <w:fldChar w:fldCharType="separate"/>
      </w:r>
      <w:r>
        <w:rPr>
          <w:noProof/>
        </w:rPr>
        <w:t>126</w:t>
      </w:r>
      <w:r>
        <w:rPr>
          <w:noProof/>
        </w:rPr>
        <w:fldChar w:fldCharType="end"/>
      </w:r>
    </w:p>
    <w:p w14:paraId="24D15FFD" w14:textId="0B35F208" w:rsidR="006A60DC" w:rsidRDefault="006A60DC">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_Toc193396380 \h </w:instrText>
      </w:r>
      <w:r>
        <w:rPr>
          <w:noProof/>
        </w:rPr>
      </w:r>
      <w:r>
        <w:rPr>
          <w:noProof/>
        </w:rPr>
        <w:fldChar w:fldCharType="separate"/>
      </w:r>
      <w:r>
        <w:rPr>
          <w:noProof/>
        </w:rPr>
        <w:t>129</w:t>
      </w:r>
      <w:r>
        <w:rPr>
          <w:noProof/>
        </w:rPr>
        <w:fldChar w:fldCharType="end"/>
      </w:r>
    </w:p>
    <w:p w14:paraId="747690AD" w14:textId="0F5C32E5"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93396076"/>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lastRenderedPageBreak/>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93396077"/>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93396078"/>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69DBD600" w14:textId="49D950D0" w:rsidR="00D179C1" w:rsidRDefault="00D179C1" w:rsidP="00D179C1">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7B258817" w14:textId="2215BDDE" w:rsidR="00D179C1" w:rsidRDefault="00D179C1" w:rsidP="00D179C1">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0E8AD88" w14:textId="69935B69" w:rsidR="00254A0A" w:rsidRDefault="00254A0A" w:rsidP="00254A0A">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04C3091E" w14:textId="103488AC" w:rsidR="00254A0A" w:rsidRDefault="00254A0A" w:rsidP="00254A0A">
      <w:pPr>
        <w:pStyle w:val="EX"/>
        <w:keepNext/>
      </w:pPr>
      <w:r>
        <w:t>[3</w:t>
      </w:r>
      <w:r w:rsidR="005F2590">
        <w:t>5</w:t>
      </w:r>
      <w:r>
        <w:t>]</w:t>
      </w:r>
      <w:r>
        <w:tab/>
        <w:t>3GPP</w:t>
      </w:r>
      <w:r w:rsidRPr="004D3578">
        <w:t> </w:t>
      </w:r>
      <w:r>
        <w:t>TS</w:t>
      </w:r>
      <w:r w:rsidRPr="004D3578">
        <w:t> </w:t>
      </w:r>
      <w:r>
        <w:t>24.502: "</w:t>
      </w:r>
      <w:r w:rsidRPr="0034349D">
        <w:t>Access to the 3GPP 5G Core Network (5GCN) via non-3GPP access networks</w:t>
      </w:r>
      <w:r>
        <w:t>".</w:t>
      </w:r>
    </w:p>
    <w:p w14:paraId="7032AB14" w14:textId="74C277A5" w:rsidR="00A25F47" w:rsidRDefault="00A25F47" w:rsidP="00254A0A">
      <w:pPr>
        <w:pStyle w:val="EX"/>
        <w:keepNext/>
      </w:pPr>
      <w:r>
        <w:t>[36]</w:t>
      </w:r>
      <w:r>
        <w:tab/>
        <w:t>3GPP</w:t>
      </w:r>
      <w:r w:rsidRPr="004D3578">
        <w:t> </w:t>
      </w:r>
      <w:r>
        <w:t>TS</w:t>
      </w:r>
      <w:r w:rsidRPr="004D3578">
        <w:t> </w:t>
      </w:r>
      <w:r>
        <w:t>23.032: "</w:t>
      </w:r>
      <w:r w:rsidRPr="0075102E">
        <w:t>Universal Geographical Area Description (GAD)</w:t>
      </w:r>
      <w:r>
        <w:t>".</w:t>
      </w:r>
    </w:p>
    <w:p w14:paraId="178DEEF6" w14:textId="77777777" w:rsidR="008E33F7" w:rsidRPr="004D3578" w:rsidRDefault="008E33F7" w:rsidP="00CC0F60">
      <w:pPr>
        <w:pStyle w:val="Heading1"/>
      </w:pPr>
      <w:bookmarkStart w:id="53" w:name="_CR3"/>
      <w:bookmarkStart w:id="54" w:name="_Toc193396079"/>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93396080"/>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lastRenderedPageBreak/>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7D7B6B" w:rsidRDefault="00876DD2" w:rsidP="00876DD2">
      <w:pPr>
        <w:pStyle w:val="EW"/>
        <w:rPr>
          <w:b/>
          <w:bCs/>
          <w:noProof/>
          <w:lang w:val="fr-FR"/>
        </w:rPr>
      </w:pPr>
      <w:r w:rsidRPr="007D7B6B">
        <w:rPr>
          <w:b/>
          <w:bCs/>
          <w:noProof/>
          <w:lang w:val="fr-FR"/>
        </w:rPr>
        <w:t>NR Tx Profile</w:t>
      </w:r>
    </w:p>
    <w:p w14:paraId="21FFC879" w14:textId="46D22C47" w:rsidR="00983ABA" w:rsidRPr="007D7B6B" w:rsidRDefault="00983ABA" w:rsidP="00876DD2">
      <w:pPr>
        <w:pStyle w:val="EW"/>
        <w:rPr>
          <w:b/>
          <w:bCs/>
          <w:noProof/>
          <w:lang w:val="fr-FR"/>
        </w:rPr>
      </w:pPr>
      <w:r w:rsidRPr="007D005F">
        <w:rPr>
          <w:b/>
          <w:bCs/>
          <w:noProof/>
          <w:lang w:val="fr-FR"/>
        </w:rPr>
        <w:t>NR eTx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Default="00F6784A" w:rsidP="00BE571C">
      <w:pPr>
        <w:pStyle w:val="EX"/>
        <w:rPr>
          <w:noProof/>
          <w:lang w:val="en-US" w:eastAsia="en-US"/>
        </w:rPr>
      </w:pPr>
      <w:r w:rsidRPr="00BE571C">
        <w:rPr>
          <w:b/>
          <w:bCs/>
          <w:noProof/>
        </w:rPr>
        <w:t>MBS Radio Bearer</w:t>
      </w:r>
    </w:p>
    <w:p w14:paraId="34B7DE21" w14:textId="48A8DEFE" w:rsidR="00BE571C" w:rsidRPr="007E6407" w:rsidRDefault="00BE571C" w:rsidP="00BE571C">
      <w:r w:rsidRPr="007E6407">
        <w:t>For the purposes of the present document, the following terms an</w:t>
      </w:r>
      <w:r>
        <w:t>d definitions given in 3GPP TS 2</w:t>
      </w:r>
      <w:r w:rsidRPr="007E6407">
        <w:t>3.</w:t>
      </w:r>
      <w:r>
        <w:t>247</w:t>
      </w:r>
      <w:r w:rsidRPr="007E6407">
        <w:t> [</w:t>
      </w:r>
      <w:r w:rsidR="000A6DDC">
        <w:t>32</w:t>
      </w:r>
      <w:r w:rsidRPr="007E6407">
        <w:t>] apply:</w:t>
      </w:r>
    </w:p>
    <w:p w14:paraId="0CD17281" w14:textId="77777777" w:rsidR="00BE571C" w:rsidRDefault="00BE571C" w:rsidP="00BE571C">
      <w:pPr>
        <w:pStyle w:val="EW"/>
        <w:rPr>
          <w:b/>
          <w:bCs/>
          <w:noProof/>
        </w:rPr>
      </w:pPr>
      <w:r w:rsidRPr="004F6B4B">
        <w:rPr>
          <w:b/>
          <w:bCs/>
          <w:noProof/>
        </w:rPr>
        <w:t>MBS Frequency Selection Area (FSA) ID</w:t>
      </w:r>
    </w:p>
    <w:p w14:paraId="5A228286" w14:textId="77777777" w:rsidR="00BE571C" w:rsidRPr="00607CBF" w:rsidRDefault="00BE571C" w:rsidP="001B0982">
      <w:pPr>
        <w:pStyle w:val="EX"/>
        <w:rPr>
          <w:b/>
          <w:bCs/>
        </w:rPr>
      </w:pPr>
      <w:r w:rsidRPr="00607CBF">
        <w:rPr>
          <w:b/>
          <w:bCs/>
        </w:rPr>
        <w:t>MBS service area</w:t>
      </w:r>
      <w:bookmarkStart w:id="70" w:name="OLE_LINK17"/>
    </w:p>
    <w:bookmarkEnd w:id="70"/>
    <w:p w14:paraId="78F62957" w14:textId="117F9642" w:rsidR="00BE571C" w:rsidRPr="007E6407" w:rsidRDefault="00BE571C" w:rsidP="00BE571C">
      <w:r w:rsidRPr="007E6407">
        <w:t>For the purposes of the present document, the following terms an</w:t>
      </w:r>
      <w:r>
        <w:t>d definitions given in 3GPP TS 2</w:t>
      </w:r>
      <w:r w:rsidRPr="007E6407">
        <w:t>3.</w:t>
      </w:r>
      <w:r>
        <w:t>501</w:t>
      </w:r>
      <w:r w:rsidRPr="007E6407">
        <w:t> [</w:t>
      </w:r>
      <w:r w:rsidR="000A6DDC">
        <w:t>33</w:t>
      </w:r>
      <w:r w:rsidRPr="007E6407">
        <w:t>] apply:</w:t>
      </w:r>
    </w:p>
    <w:p w14:paraId="02E062F4" w14:textId="51F834B4" w:rsidR="006A24FA" w:rsidRPr="00607CBF" w:rsidRDefault="00BE571C" w:rsidP="006A24FA">
      <w:pPr>
        <w:pStyle w:val="EX"/>
        <w:rPr>
          <w:b/>
          <w:bCs/>
        </w:rPr>
      </w:pPr>
      <w:r>
        <w:t>Network IDentifier (NID)</w:t>
      </w:r>
    </w:p>
    <w:p w14:paraId="2C3E2781" w14:textId="77777777" w:rsidR="008E33F7" w:rsidRPr="004D3578" w:rsidRDefault="008E33F7" w:rsidP="006A24FA">
      <w:pPr>
        <w:pStyle w:val="Heading2"/>
      </w:pPr>
      <w:bookmarkStart w:id="71" w:name="_CR3_2"/>
      <w:bookmarkStart w:id="72" w:name="_Toc45282172"/>
      <w:bookmarkStart w:id="73" w:name="_Toc45882558"/>
      <w:bookmarkStart w:id="74" w:name="_Toc51951108"/>
      <w:bookmarkStart w:id="75" w:name="_Toc59208862"/>
      <w:bookmarkStart w:id="76" w:name="_Toc75734700"/>
      <w:bookmarkStart w:id="77" w:name="_Toc193396081"/>
      <w:bookmarkEnd w:id="71"/>
      <w:r w:rsidRPr="004D3578">
        <w:t>3.</w:t>
      </w:r>
      <w:r>
        <w:t>2</w:t>
      </w:r>
      <w:r w:rsidRPr="004D3578">
        <w:tab/>
        <w:t>Abbreviations</w:t>
      </w:r>
      <w:bookmarkEnd w:id="66"/>
      <w:bookmarkEnd w:id="67"/>
      <w:bookmarkEnd w:id="68"/>
      <w:bookmarkEnd w:id="69"/>
      <w:bookmarkEnd w:id="72"/>
      <w:bookmarkEnd w:id="73"/>
      <w:bookmarkEnd w:id="74"/>
      <w:bookmarkEnd w:id="75"/>
      <w:bookmarkEnd w:id="76"/>
      <w:bookmarkEnd w:id="77"/>
    </w:p>
    <w:p w14:paraId="677E4F5C" w14:textId="306DEF2F"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pPr>
      <w:bookmarkStart w:id="78" w:name="_Toc1063774"/>
      <w:bookmarkStart w:id="79" w:name="historyclause"/>
      <w:r>
        <w:rPr>
          <w:lang w:eastAsia="zh-CN"/>
        </w:rPr>
        <w:t>A2X</w:t>
      </w:r>
      <w:r>
        <w:rPr>
          <w:lang w:eastAsia="zh-CN"/>
        </w:rPr>
        <w:tab/>
      </w:r>
      <w:r>
        <w:t>Aircraft-to-Everything</w:t>
      </w:r>
    </w:p>
    <w:p w14:paraId="7160F7B1" w14:textId="5F934784" w:rsidR="00983ABA" w:rsidRDefault="00983ABA" w:rsidP="009A2A44">
      <w:pPr>
        <w:pStyle w:val="EW"/>
        <w:rPr>
          <w:lang w:eastAsia="zh-CN"/>
        </w:rPr>
      </w:pPr>
      <w:r w:rsidRPr="002C5F75">
        <w:rPr>
          <w:lang w:eastAsia="zh-CN"/>
        </w:rPr>
        <w:t>CA</w:t>
      </w:r>
      <w:r w:rsidRPr="002C5F75">
        <w:rPr>
          <w:lang w:eastAsia="zh-CN"/>
        </w:rPr>
        <w:tab/>
        <w:t>Carrier Aggregation</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pPr>
      <w:r>
        <w:rPr>
          <w:rFonts w:hint="eastAsia"/>
          <w:lang w:eastAsia="zh-CN"/>
        </w:rPr>
        <w:t>F</w:t>
      </w:r>
      <w:r>
        <w:rPr>
          <w:lang w:eastAsia="zh-CN"/>
        </w:rPr>
        <w:t>QDN</w:t>
      </w:r>
      <w:r>
        <w:rPr>
          <w:lang w:eastAsia="zh-CN"/>
        </w:rPr>
        <w:tab/>
      </w:r>
      <w:r w:rsidRPr="009E0DE1">
        <w:t>Fully Qualified Domain Name</w:t>
      </w:r>
    </w:p>
    <w:p w14:paraId="0EB9CC70" w14:textId="31275C88" w:rsidR="00BE571C" w:rsidRDefault="00BE571C" w:rsidP="008E33F7">
      <w:pPr>
        <w:pStyle w:val="EW"/>
        <w:rPr>
          <w:lang w:eastAsia="zh-CN"/>
        </w:rPr>
      </w:pPr>
      <w:r>
        <w:t>FSA</w:t>
      </w:r>
      <w:r>
        <w:tab/>
      </w:r>
      <w:r w:rsidRPr="00164C56">
        <w:t>Frequency Selection Area</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6DC9E4B5" w14:textId="46770F9F" w:rsidR="005E1497" w:rsidRDefault="005E1497" w:rsidP="008E33F7">
      <w:pPr>
        <w:pStyle w:val="EW"/>
      </w:pPr>
      <w:r w:rsidRPr="003B5A7F">
        <w:t>NR CGI</w:t>
      </w:r>
      <w:r>
        <w:tab/>
      </w:r>
      <w:r w:rsidRPr="003B5A7F">
        <w:t>New Radio Cell Global Identity</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0"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Default="007D7D30" w:rsidP="008E33F7">
      <w:pPr>
        <w:pStyle w:val="EW"/>
      </w:pPr>
      <w:r>
        <w:rPr>
          <w:lang w:eastAsia="zh-CN"/>
        </w:rPr>
        <w:t>RSLPP</w:t>
      </w:r>
      <w:r>
        <w:rPr>
          <w:lang w:eastAsia="zh-CN"/>
        </w:rPr>
        <w:tab/>
      </w:r>
      <w:r>
        <w:t>Ranging and Sidelink Positioning Policy</w:t>
      </w:r>
    </w:p>
    <w:p w14:paraId="04FDC817" w14:textId="799D283A" w:rsidR="00A66458" w:rsidRDefault="00A66458" w:rsidP="008E33F7">
      <w:pPr>
        <w:pStyle w:val="EW"/>
      </w:pPr>
      <w:r>
        <w:t>SDP</w:t>
      </w:r>
      <w:r>
        <w:tab/>
      </w:r>
      <w:r w:rsidRPr="00A360CE">
        <w:t>Session Description Protocol</w:t>
      </w:r>
    </w:p>
    <w:p w14:paraId="02864393" w14:textId="77777777" w:rsidR="005E1497" w:rsidRDefault="005E1497" w:rsidP="005E1497">
      <w:pPr>
        <w:pStyle w:val="EW"/>
      </w:pPr>
      <w:r>
        <w:t>SNPN</w:t>
      </w:r>
      <w:r>
        <w:tab/>
      </w:r>
      <w:r w:rsidRPr="00B40BA2">
        <w:t>Stand-alone Non-Public Network</w:t>
      </w:r>
    </w:p>
    <w:p w14:paraId="54988DCD" w14:textId="73DB1014" w:rsidR="005E1497" w:rsidRPr="002C33BB" w:rsidRDefault="005E1497" w:rsidP="005E1497">
      <w:pPr>
        <w:pStyle w:val="EW"/>
        <w:rPr>
          <w:lang w:eastAsia="zh-CN"/>
        </w:rPr>
      </w:pPr>
      <w:r>
        <w:lastRenderedPageBreak/>
        <w:t>TMGI</w:t>
      </w:r>
      <w:r>
        <w:tab/>
      </w:r>
      <w:r w:rsidRPr="00C675E7">
        <w:t>Temporary Mobile Group Identity</w:t>
      </w:r>
    </w:p>
    <w:p w14:paraId="027F68D3" w14:textId="77777777" w:rsidR="008E33F7" w:rsidRDefault="008E33F7" w:rsidP="00CC0F60">
      <w:pPr>
        <w:pStyle w:val="Heading1"/>
      </w:pPr>
      <w:bookmarkStart w:id="81" w:name="_CR4"/>
      <w:bookmarkStart w:id="82" w:name="_Toc25070659"/>
      <w:bookmarkStart w:id="83" w:name="_Toc34388574"/>
      <w:bookmarkStart w:id="84" w:name="_Toc34404345"/>
      <w:bookmarkStart w:id="85" w:name="_Toc45282173"/>
      <w:bookmarkStart w:id="86" w:name="_Toc45882559"/>
      <w:bookmarkStart w:id="87" w:name="_Toc51951109"/>
      <w:bookmarkStart w:id="88" w:name="_Toc59208863"/>
      <w:bookmarkStart w:id="89" w:name="_Toc75734701"/>
      <w:bookmarkStart w:id="90" w:name="_Toc193396082"/>
      <w:bookmarkEnd w:id="81"/>
      <w:r w:rsidRPr="004D3578">
        <w:t>4</w:t>
      </w:r>
      <w:r w:rsidRPr="004D3578">
        <w:tab/>
      </w:r>
      <w:r>
        <w:t>General description</w:t>
      </w:r>
      <w:bookmarkEnd w:id="78"/>
      <w:bookmarkEnd w:id="80"/>
      <w:bookmarkEnd w:id="82"/>
      <w:bookmarkEnd w:id="83"/>
      <w:bookmarkEnd w:id="84"/>
      <w:bookmarkEnd w:id="85"/>
      <w:bookmarkEnd w:id="86"/>
      <w:bookmarkEnd w:id="87"/>
      <w:bookmarkEnd w:id="88"/>
      <w:bookmarkEnd w:id="89"/>
      <w:bookmarkEnd w:id="90"/>
    </w:p>
    <w:p w14:paraId="6CE52032" w14:textId="77777777" w:rsidR="008E33F7" w:rsidRDefault="008E33F7" w:rsidP="008E33F7">
      <w:pPr>
        <w:rPr>
          <w:lang w:eastAsia="ko-KR"/>
        </w:rPr>
      </w:pPr>
      <w:bookmarkStart w:id="9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65C060C8"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2" w:name="_CR5"/>
      <w:bookmarkStart w:id="93" w:name="_Toc22039951"/>
      <w:bookmarkStart w:id="94" w:name="_Toc25070660"/>
      <w:bookmarkStart w:id="95" w:name="_Toc34388575"/>
      <w:bookmarkStart w:id="96" w:name="_Toc34404346"/>
      <w:bookmarkStart w:id="97" w:name="_Toc45282174"/>
      <w:bookmarkStart w:id="98" w:name="_Toc45882560"/>
      <w:bookmarkStart w:id="99" w:name="_Toc51951110"/>
      <w:bookmarkStart w:id="100" w:name="_Toc59208864"/>
      <w:bookmarkStart w:id="101" w:name="_Toc75734702"/>
      <w:bookmarkStart w:id="102" w:name="_Toc193396083"/>
      <w:bookmarkEnd w:id="92"/>
      <w:r>
        <w:rPr>
          <w:rFonts w:hint="eastAsia"/>
          <w:lang w:eastAsia="zh-CN"/>
        </w:rPr>
        <w:t>5</w:t>
      </w:r>
      <w:r>
        <w:tab/>
        <w:t>Provisioning of parameters for V2X configuration</w:t>
      </w:r>
      <w:bookmarkEnd w:id="91"/>
      <w:bookmarkEnd w:id="93"/>
      <w:bookmarkEnd w:id="94"/>
      <w:bookmarkEnd w:id="95"/>
      <w:bookmarkEnd w:id="96"/>
      <w:bookmarkEnd w:id="97"/>
      <w:bookmarkEnd w:id="98"/>
      <w:bookmarkEnd w:id="99"/>
      <w:bookmarkEnd w:id="100"/>
      <w:bookmarkEnd w:id="101"/>
      <w:bookmarkEnd w:id="102"/>
    </w:p>
    <w:p w14:paraId="5761FA4E" w14:textId="77777777" w:rsidR="008E33F7" w:rsidRPr="00F1445B" w:rsidRDefault="008E33F7" w:rsidP="00CC0F60">
      <w:pPr>
        <w:pStyle w:val="Heading2"/>
        <w:rPr>
          <w:noProof/>
          <w:lang w:val="en-US"/>
        </w:rPr>
      </w:pPr>
      <w:bookmarkStart w:id="103" w:name="_CR5_1"/>
      <w:bookmarkStart w:id="104" w:name="_Toc533170242"/>
      <w:bookmarkStart w:id="105" w:name="_Toc22039952"/>
      <w:bookmarkStart w:id="106" w:name="_Toc25070661"/>
      <w:bookmarkStart w:id="107" w:name="_Toc34388576"/>
      <w:bookmarkStart w:id="108" w:name="_Toc34404347"/>
      <w:bookmarkStart w:id="109" w:name="_Toc45282175"/>
      <w:bookmarkStart w:id="110" w:name="_Toc45882561"/>
      <w:bookmarkStart w:id="111" w:name="_Toc51951111"/>
      <w:bookmarkStart w:id="112" w:name="_Toc59208865"/>
      <w:bookmarkStart w:id="113" w:name="_Toc75734703"/>
      <w:bookmarkStart w:id="114" w:name="_Toc193396084"/>
      <w:bookmarkEnd w:id="103"/>
      <w:r w:rsidRPr="00F1445B">
        <w:rPr>
          <w:noProof/>
          <w:lang w:val="en-US"/>
        </w:rPr>
        <w:t>5.1</w:t>
      </w:r>
      <w:r w:rsidRPr="00F1445B">
        <w:rPr>
          <w:noProof/>
          <w:lang w:val="en-US"/>
        </w:rPr>
        <w:tab/>
        <w:t>General</w:t>
      </w:r>
      <w:bookmarkEnd w:id="104"/>
      <w:bookmarkEnd w:id="105"/>
      <w:bookmarkEnd w:id="106"/>
      <w:bookmarkEnd w:id="107"/>
      <w:bookmarkEnd w:id="108"/>
      <w:bookmarkEnd w:id="109"/>
      <w:bookmarkEnd w:id="110"/>
      <w:bookmarkEnd w:id="111"/>
      <w:bookmarkEnd w:id="112"/>
      <w:bookmarkEnd w:id="113"/>
      <w:bookmarkEnd w:id="114"/>
    </w:p>
    <w:p w14:paraId="64CC6158" w14:textId="77777777" w:rsidR="008E33F7" w:rsidRDefault="008E33F7" w:rsidP="008E33F7">
      <w:pPr>
        <w:rPr>
          <w:noProof/>
          <w:lang w:val="en-US"/>
        </w:rPr>
      </w:pPr>
      <w:bookmarkStart w:id="11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6" w:name="_CR5_2"/>
      <w:bookmarkStart w:id="117" w:name="_Toc22039953"/>
      <w:bookmarkStart w:id="118" w:name="_Toc25070662"/>
      <w:bookmarkStart w:id="119" w:name="_Toc34388577"/>
      <w:bookmarkStart w:id="120" w:name="_Toc34404348"/>
      <w:bookmarkStart w:id="121" w:name="_Toc45282176"/>
      <w:bookmarkStart w:id="122" w:name="_Toc45882562"/>
      <w:bookmarkStart w:id="123" w:name="_Toc51951112"/>
      <w:bookmarkStart w:id="124" w:name="_Toc59208866"/>
      <w:bookmarkStart w:id="125" w:name="_Toc75734704"/>
      <w:bookmarkStart w:id="126" w:name="_Toc193396085"/>
      <w:bookmarkEnd w:id="116"/>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5"/>
      <w:bookmarkEnd w:id="117"/>
      <w:bookmarkEnd w:id="118"/>
      <w:bookmarkEnd w:id="119"/>
      <w:bookmarkEnd w:id="120"/>
      <w:bookmarkEnd w:id="121"/>
      <w:bookmarkEnd w:id="122"/>
      <w:bookmarkEnd w:id="123"/>
      <w:bookmarkEnd w:id="124"/>
      <w:bookmarkEnd w:id="125"/>
      <w:bookmarkEnd w:id="126"/>
    </w:p>
    <w:p w14:paraId="39E3AFAA" w14:textId="77777777" w:rsidR="008E33F7" w:rsidRPr="00F1445B" w:rsidRDefault="008E33F7" w:rsidP="00CC0F60">
      <w:pPr>
        <w:pStyle w:val="Heading3"/>
        <w:rPr>
          <w:noProof/>
          <w:lang w:val="en-US"/>
        </w:rPr>
      </w:pPr>
      <w:bookmarkStart w:id="127" w:name="_CR5_2_1"/>
      <w:bookmarkStart w:id="128" w:name="_Toc22039954"/>
      <w:bookmarkStart w:id="129" w:name="_Toc25070663"/>
      <w:bookmarkStart w:id="130" w:name="_Toc34388578"/>
      <w:bookmarkStart w:id="131" w:name="_Toc34404349"/>
      <w:bookmarkStart w:id="132" w:name="_Toc45282177"/>
      <w:bookmarkStart w:id="133" w:name="_Toc45882563"/>
      <w:bookmarkStart w:id="134" w:name="_Toc51951113"/>
      <w:bookmarkStart w:id="135" w:name="_Toc59208867"/>
      <w:bookmarkStart w:id="136" w:name="_Toc75734705"/>
      <w:bookmarkStart w:id="137" w:name="_Toc533170247"/>
      <w:bookmarkStart w:id="138" w:name="_Toc533170249"/>
      <w:bookmarkStart w:id="139" w:name="_Toc193396086"/>
      <w:bookmarkEnd w:id="127"/>
      <w:r w:rsidRPr="00F1445B">
        <w:rPr>
          <w:noProof/>
          <w:lang w:val="en-US"/>
        </w:rPr>
        <w:t>5.</w:t>
      </w:r>
      <w:r>
        <w:rPr>
          <w:noProof/>
          <w:lang w:val="en-US"/>
        </w:rPr>
        <w:t>2.1</w:t>
      </w:r>
      <w:r w:rsidRPr="00F1445B">
        <w:rPr>
          <w:noProof/>
          <w:lang w:val="en-US"/>
        </w:rPr>
        <w:tab/>
      </w:r>
      <w:r>
        <w:rPr>
          <w:noProof/>
          <w:lang w:val="en-US"/>
        </w:rPr>
        <w:t>General</w:t>
      </w:r>
      <w:bookmarkEnd w:id="128"/>
      <w:bookmarkEnd w:id="129"/>
      <w:bookmarkEnd w:id="130"/>
      <w:bookmarkEnd w:id="131"/>
      <w:bookmarkEnd w:id="132"/>
      <w:bookmarkEnd w:id="133"/>
      <w:bookmarkEnd w:id="134"/>
      <w:bookmarkEnd w:id="135"/>
      <w:bookmarkEnd w:id="136"/>
      <w:bookmarkEnd w:id="139"/>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40" w:name="_CR5_2_2"/>
      <w:bookmarkStart w:id="141" w:name="_Toc22039955"/>
      <w:bookmarkStart w:id="142" w:name="_Toc25070664"/>
      <w:bookmarkStart w:id="143" w:name="_Toc34388579"/>
      <w:bookmarkStart w:id="144" w:name="_Toc34404350"/>
      <w:bookmarkStart w:id="145" w:name="_Toc45282178"/>
      <w:bookmarkStart w:id="146" w:name="_Toc45882564"/>
      <w:bookmarkStart w:id="147" w:name="_Toc51951114"/>
      <w:bookmarkStart w:id="148" w:name="_Toc59208868"/>
      <w:bookmarkStart w:id="149" w:name="_Toc75734706"/>
      <w:bookmarkStart w:id="150" w:name="_Toc193396087"/>
      <w:bookmarkEnd w:id="1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1"/>
      <w:bookmarkEnd w:id="142"/>
      <w:bookmarkEnd w:id="143"/>
      <w:bookmarkEnd w:id="144"/>
      <w:bookmarkEnd w:id="145"/>
      <w:bookmarkEnd w:id="146"/>
      <w:bookmarkEnd w:id="147"/>
      <w:bookmarkEnd w:id="148"/>
      <w:bookmarkEnd w:id="149"/>
      <w:bookmarkEnd w:id="150"/>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1" w:name="_CR5_2_3"/>
      <w:bookmarkStart w:id="152" w:name="_Toc22039956"/>
      <w:bookmarkStart w:id="153" w:name="_Toc25070665"/>
      <w:bookmarkStart w:id="154" w:name="_Toc34388580"/>
      <w:bookmarkStart w:id="155" w:name="_Toc34404351"/>
      <w:bookmarkStart w:id="156" w:name="_Toc45282179"/>
      <w:bookmarkStart w:id="157" w:name="_Toc45882565"/>
      <w:bookmarkStart w:id="158" w:name="_Toc51951115"/>
      <w:bookmarkStart w:id="159" w:name="_Toc59208869"/>
      <w:bookmarkStart w:id="160" w:name="_Toc75734707"/>
      <w:bookmarkStart w:id="161" w:name="_Toc193396088"/>
      <w:bookmarkEnd w:id="15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7"/>
      <w:bookmarkEnd w:id="152"/>
      <w:bookmarkEnd w:id="153"/>
      <w:bookmarkEnd w:id="154"/>
      <w:bookmarkEnd w:id="155"/>
      <w:bookmarkEnd w:id="156"/>
      <w:bookmarkEnd w:id="157"/>
      <w:bookmarkEnd w:id="158"/>
      <w:bookmarkEnd w:id="159"/>
      <w:bookmarkEnd w:id="160"/>
      <w:bookmarkEnd w:id="161"/>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C5215E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00983ABA">
        <w:rPr>
          <w:noProof/>
          <w:lang w:val="en-US"/>
        </w:rPr>
        <w:t xml:space="preserve"> or</w:t>
      </w:r>
    </w:p>
    <w:p w14:paraId="5C086A3B" w14:textId="77777777" w:rsidR="00983ABA" w:rsidRDefault="0064293C" w:rsidP="0064293C">
      <w:pPr>
        <w:pStyle w:val="B2"/>
        <w:rPr>
          <w:noProof/>
          <w:lang w:val="en-US"/>
        </w:rPr>
      </w:pPr>
      <w:r w:rsidRPr="00876DD2">
        <w:rPr>
          <w:noProof/>
          <w:lang w:val="en-US"/>
        </w:rPr>
        <w:t>2)</w:t>
      </w:r>
      <w:r w:rsidRPr="00876DD2">
        <w:rPr>
          <w:noProof/>
          <w:lang w:val="en-US"/>
        </w:rPr>
        <w:tab/>
        <w:t>if the PC5 RAT(s) include NR-PC5</w:t>
      </w:r>
      <w:r w:rsidR="00983ABA">
        <w:rPr>
          <w:noProof/>
          <w:lang w:val="en-US"/>
        </w:rPr>
        <w:t>:</w:t>
      </w:r>
    </w:p>
    <w:p w14:paraId="45C83900" w14:textId="7A44CAE1" w:rsidR="0064293C" w:rsidRDefault="00983ABA" w:rsidP="00983ABA">
      <w:pPr>
        <w:pStyle w:val="B3"/>
        <w:overflowPunct/>
        <w:autoSpaceDE/>
        <w:autoSpaceDN/>
        <w:adjustRightInd/>
        <w:textAlignment w:val="auto"/>
        <w:rPr>
          <w:noProof/>
          <w:lang w:val="en-US" w:eastAsia="en-US"/>
        </w:rPr>
      </w:pPr>
      <w:r>
        <w:rPr>
          <w:noProof/>
          <w:lang w:val="en-US" w:eastAsia="en-US"/>
        </w:rPr>
        <w:lastRenderedPageBreak/>
        <w:t>i)</w:t>
      </w:r>
      <w:r>
        <w:rPr>
          <w:noProof/>
          <w:lang w:val="en-US" w:eastAsia="en-US"/>
        </w:rPr>
        <w:tab/>
      </w:r>
      <w:r w:rsidR="0064293C" w:rsidRPr="00876DD2">
        <w:rPr>
          <w:noProof/>
          <w:lang w:val="en-US" w:eastAsia="en-US"/>
        </w:rPr>
        <w:t>optionally NR Tx profile corresponding to the NR-PC5 for broadcast mode V2X communication over PC5 and groupcast mode V2X communication over PC5;</w:t>
      </w:r>
      <w:r w:rsidR="00EA235E">
        <w:rPr>
          <w:noProof/>
          <w:lang w:val="en-US" w:eastAsia="en-US"/>
        </w:rPr>
        <w:t xml:space="preserve"> or</w:t>
      </w:r>
    </w:p>
    <w:p w14:paraId="7C47CB36" w14:textId="77777777" w:rsidR="00983ABA" w:rsidRDefault="00983ABA" w:rsidP="00983ABA">
      <w:pPr>
        <w:pStyle w:val="B3"/>
        <w:overflowPunct/>
        <w:autoSpaceDE/>
        <w:autoSpaceDN/>
        <w:adjustRightInd/>
        <w:textAlignment w:val="auto"/>
        <w:rPr>
          <w:noProof/>
          <w:lang w:val="en-US" w:eastAsia="en-US"/>
        </w:rPr>
      </w:pPr>
      <w:r>
        <w:rPr>
          <w:noProof/>
          <w:lang w:val="en-US" w:eastAsia="en-US"/>
        </w:rPr>
        <w:t>ii)</w:t>
      </w:r>
      <w:r>
        <w:rPr>
          <w:noProof/>
          <w:lang w:val="en-US" w:eastAsia="en-US"/>
        </w:rPr>
        <w:tab/>
      </w:r>
      <w:r w:rsidRPr="004C6B9C">
        <w:rPr>
          <w:noProof/>
          <w:lang w:val="en-US" w:eastAsia="en-US"/>
        </w:rPr>
        <w:t>optionally NR eTx profile corresponding to the NR-PC5 for broadcast mode V2X communication over PC5 and groupcast mode V2X communication over PC5;</w:t>
      </w:r>
    </w:p>
    <w:p w14:paraId="694BBEEA" w14:textId="77777777" w:rsidR="00983ABA" w:rsidRPr="00983ABA" w:rsidRDefault="00983ABA" w:rsidP="00983ABA">
      <w:pPr>
        <w:pStyle w:val="B3"/>
        <w:overflowPunct/>
        <w:autoSpaceDE/>
        <w:autoSpaceDN/>
        <w:adjustRightInd/>
        <w:textAlignment w:val="auto"/>
        <w:rPr>
          <w:noProof/>
          <w:lang w:val="en-US" w:eastAsia="en-US"/>
        </w:rPr>
      </w:pPr>
      <w:r>
        <w:rPr>
          <w:noProof/>
          <w:lang w:val="en-US" w:eastAsia="en-US"/>
        </w:rPr>
        <w:t>iii)</w:t>
      </w:r>
      <w:r>
        <w:rPr>
          <w:noProof/>
          <w:lang w:val="en-US" w:eastAsia="en-US"/>
        </w:rPr>
        <w:tab/>
      </w:r>
      <w:r w:rsidRPr="000A66C3">
        <w:rPr>
          <w:noProof/>
          <w:lang w:val="en-US" w:eastAsia="en-US"/>
        </w:rPr>
        <w:t xml:space="preserve">optionally NR Tx profile corresponding to </w:t>
      </w:r>
      <w:r w:rsidRPr="00983ABA">
        <w:rPr>
          <w:noProof/>
          <w:lang w:val="en-US" w:eastAsia="en-US"/>
        </w:rPr>
        <w:t>transmitting and receiving initial signalling of the PC5 unicast link establishment; or</w:t>
      </w:r>
    </w:p>
    <w:p w14:paraId="761A3FBF" w14:textId="07B8C828" w:rsidR="00EA235E" w:rsidRPr="00876DD2" w:rsidRDefault="00983ABA" w:rsidP="00983ABA">
      <w:pPr>
        <w:pStyle w:val="B3"/>
        <w:overflowPunct/>
        <w:autoSpaceDE/>
        <w:autoSpaceDN/>
        <w:adjustRightInd/>
        <w:textAlignment w:val="auto"/>
        <w:rPr>
          <w:noProof/>
          <w:lang w:val="en-US"/>
        </w:rPr>
      </w:pPr>
      <w:r w:rsidRPr="008A48FF">
        <w:rPr>
          <w:noProof/>
          <w:lang w:val="en-US" w:eastAsia="en-US"/>
        </w:rPr>
        <w:t>iv)</w:t>
      </w:r>
      <w:r w:rsidRPr="008A48FF">
        <w:rPr>
          <w:noProof/>
          <w:lang w:val="en-US" w:eastAsia="en-US"/>
        </w:rPr>
        <w:tab/>
        <w:t>any combination of the above</w:t>
      </w:r>
      <w:r>
        <w:rPr>
          <w:noProof/>
          <w:lang w:val="en-US" w:eastAsia="en-US"/>
        </w:rPr>
        <w:t>;</w:t>
      </w:r>
    </w:p>
    <w:p w14:paraId="2D3F9309" w14:textId="6A17FADF"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sidR="00983ABA">
        <w:rPr>
          <w:noProof/>
          <w:lang w:val="en-US"/>
        </w:rPr>
        <w:t xml:space="preserve">has been </w:t>
      </w:r>
      <w:r w:rsidRPr="00876DD2">
        <w:rPr>
          <w:noProof/>
          <w:lang w:val="en-US"/>
        </w:rPr>
        <w:t>used without having associated NR Tx profiles.</w:t>
      </w:r>
    </w:p>
    <w:p w14:paraId="009A02C9" w14:textId="3B6D067E" w:rsidR="00983ABA" w:rsidRDefault="00983ABA" w:rsidP="0064293C">
      <w:pPr>
        <w:pStyle w:val="NO"/>
        <w:rPr>
          <w:noProof/>
          <w:lang w:val="en-US"/>
        </w:rPr>
      </w:pPr>
      <w:r w:rsidRPr="00C355FA">
        <w:rPr>
          <w:noProof/>
          <w:lang w:val="en-US"/>
        </w:rPr>
        <w:t>NOTE </w:t>
      </w:r>
      <w:r>
        <w:rPr>
          <w:noProof/>
          <w:lang w:val="en-US"/>
        </w:rPr>
        <w:t>1A</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2" w:name="_Toc533170248"/>
      <w:bookmarkStart w:id="163" w:name="_Toc22039957"/>
      <w:bookmarkStart w:id="164" w:name="_Toc25070666"/>
      <w:bookmarkStart w:id="165" w:name="_Toc34388581"/>
      <w:bookmarkStart w:id="166"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7" w:name="_Toc45282180"/>
      <w:bookmarkStart w:id="168" w:name="_Toc45882566"/>
      <w:bookmarkStart w:id="169" w:name="_Toc51951116"/>
      <w:bookmarkStart w:id="170" w:name="_Toc59208870"/>
      <w:bookmarkStart w:id="171"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2" w:name="_CR5_2_4"/>
      <w:bookmarkStart w:id="173" w:name="_Toc193396089"/>
      <w:bookmarkEnd w:id="17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2"/>
      <w:bookmarkEnd w:id="163"/>
      <w:bookmarkEnd w:id="164"/>
      <w:bookmarkEnd w:id="165"/>
      <w:bookmarkEnd w:id="166"/>
      <w:bookmarkEnd w:id="167"/>
      <w:bookmarkEnd w:id="168"/>
      <w:bookmarkEnd w:id="169"/>
      <w:bookmarkEnd w:id="170"/>
      <w:bookmarkEnd w:id="171"/>
      <w:bookmarkEnd w:id="173"/>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Default="00F55965" w:rsidP="00F55965">
      <w:pPr>
        <w:pStyle w:val="B5"/>
      </w:pPr>
      <w:r w:rsidRPr="00FA69FC">
        <w:t>-</w:t>
      </w:r>
      <w:r w:rsidRPr="00FA69FC">
        <w:tab/>
        <w:t>a TMGI;</w:t>
      </w:r>
    </w:p>
    <w:p w14:paraId="6D62FF4F" w14:textId="77777777" w:rsidR="00BE571C" w:rsidRDefault="00BE571C" w:rsidP="00BE571C">
      <w:pPr>
        <w:pStyle w:val="B5"/>
      </w:pPr>
      <w:r>
        <w:t>-</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2F2CE014" w14:textId="3B0D06F0" w:rsidR="00BE571C" w:rsidRDefault="00BE571C" w:rsidP="00BE571C">
      <w:pPr>
        <w:pStyle w:val="B5"/>
      </w:pPr>
      <w:r>
        <w:t>-</w:t>
      </w:r>
      <w:r>
        <w:tab/>
        <w:t>an MBS service type indicating multicast MBS session or broadcast MBS session;</w:t>
      </w:r>
    </w:p>
    <w:p w14:paraId="759DE831" w14:textId="070D0518" w:rsidR="00BE571C" w:rsidRPr="00FA69FC" w:rsidRDefault="00BE571C" w:rsidP="00BE571C">
      <w:pPr>
        <w:pStyle w:val="B5"/>
      </w:pPr>
      <w:r>
        <w:t>-</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4A01D6A5" w14:textId="32AD0FC7" w:rsidR="00F55965" w:rsidRPr="00FA69FC" w:rsidRDefault="00BE571C" w:rsidP="00F55965">
      <w:pPr>
        <w:pStyle w:val="B5"/>
      </w:pPr>
      <w:r w:rsidRPr="00FA69FC">
        <w:t>-</w:t>
      </w:r>
      <w:r w:rsidRPr="00FA69FC">
        <w:tab/>
      </w:r>
      <w:r>
        <w:t xml:space="preserve">if the MBS service type indicates the broadcast MBS session, then optionally, </w:t>
      </w:r>
      <w:r w:rsidRPr="00FA69FC">
        <w:t>a frequency</w:t>
      </w:r>
      <w:r>
        <w:t>, a list of one or more MBS FSA IDs, or both</w:t>
      </w:r>
      <w:r w:rsidRPr="00FA69FC">
        <w:t>; and</w:t>
      </w:r>
      <w:r w:rsidRPr="00FA69FC" w:rsidDel="00BE571C">
        <w:t xml:space="preserve"> </w:t>
      </w:r>
    </w:p>
    <w:p w14:paraId="337D96D0" w14:textId="1917B340" w:rsidR="00F55965" w:rsidRPr="0095702E" w:rsidRDefault="00F55965" w:rsidP="00A66458">
      <w:pPr>
        <w:pStyle w:val="B5"/>
        <w:rPr>
          <w:noProof/>
          <w:lang w:val="en-US"/>
        </w:rPr>
      </w:pPr>
      <w:r w:rsidRPr="00FA69FC">
        <w:t>-</w:t>
      </w:r>
      <w:r w:rsidRPr="00FA69FC">
        <w:tab/>
        <w:t>a</w:t>
      </w:r>
      <w:r>
        <w:t>n</w:t>
      </w:r>
      <w:r w:rsidRPr="00FA69FC">
        <w:t xml:space="preserve"> SDP </w:t>
      </w:r>
      <w:r>
        <w:t>body</w:t>
      </w:r>
      <w:r w:rsidRPr="00FA69FC">
        <w:t>;</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BD3319E" w14:textId="77777777" w:rsidR="00BE571C" w:rsidRDefault="00BE571C" w:rsidP="00BE571C">
      <w:pPr>
        <w:pStyle w:val="B4"/>
      </w:pPr>
      <w:r>
        <w:t>B)</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521F2A4C" w14:textId="48A481AE" w:rsidR="00F55965" w:rsidRPr="00A07D63" w:rsidRDefault="00BE571C" w:rsidP="00F55965">
      <w:pPr>
        <w:pStyle w:val="B4"/>
        <w:rPr>
          <w:noProof/>
          <w:lang w:val="en-US"/>
        </w:rPr>
      </w:pPr>
      <w:r>
        <w:t>C)</w:t>
      </w:r>
      <w:r>
        <w:tab/>
        <w:t>an MBS service type indicating multicast MBS session or broadcast MBS session;</w:t>
      </w:r>
    </w:p>
    <w:p w14:paraId="7AC2C4CF" w14:textId="77777777" w:rsidR="00BE571C" w:rsidRPr="00FA69FC" w:rsidRDefault="00BE571C" w:rsidP="00BE571C">
      <w:pPr>
        <w:pStyle w:val="B4"/>
      </w:pPr>
      <w:r>
        <w:t>D)</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10A68B24" w14:textId="4F17B2D4" w:rsidR="00F55965" w:rsidRPr="00A07D63" w:rsidRDefault="00BE571C" w:rsidP="00BE571C">
      <w:pPr>
        <w:pStyle w:val="B4"/>
        <w:rPr>
          <w:noProof/>
          <w:lang w:val="en-US"/>
        </w:rPr>
      </w:pPr>
      <w:r>
        <w:rPr>
          <w:noProof/>
          <w:lang w:val="en-US"/>
        </w:rPr>
        <w:t>E</w:t>
      </w:r>
      <w:r w:rsidRPr="00A07D63">
        <w:rPr>
          <w:noProof/>
          <w:lang w:val="en-US"/>
        </w:rPr>
        <w:t>)</w:t>
      </w:r>
      <w:r w:rsidRPr="00A07D63">
        <w:rPr>
          <w:noProof/>
          <w:lang w:val="en-US"/>
        </w:rPr>
        <w:tab/>
      </w:r>
      <w:r>
        <w:t xml:space="preserve">if the MBS service type indicates the broadcast MBS session, then optionally, </w:t>
      </w:r>
      <w:r w:rsidRPr="00A07D63">
        <w:rPr>
          <w:noProof/>
          <w:lang w:val="en-US"/>
        </w:rPr>
        <w:t>a frequency</w:t>
      </w:r>
      <w:r>
        <w:t>, a list of one or more MBS FSA IDs, or both</w:t>
      </w:r>
      <w:r w:rsidRPr="00A07D63">
        <w:rPr>
          <w:noProof/>
          <w:lang w:val="en-US"/>
        </w:rPr>
        <w:t>; and</w:t>
      </w:r>
    </w:p>
    <w:p w14:paraId="5D5C0C1C" w14:textId="5F9DAB92" w:rsidR="00F55965" w:rsidRDefault="00BE571C" w:rsidP="00A66458">
      <w:pPr>
        <w:pStyle w:val="B4"/>
        <w:rPr>
          <w:noProof/>
          <w:lang w:val="en-US"/>
        </w:rPr>
      </w:pPr>
      <w:r>
        <w:rPr>
          <w:noProof/>
          <w:lang w:val="en-US"/>
        </w:rPr>
        <w:t>F</w:t>
      </w:r>
      <w:r w:rsidR="00F55965" w:rsidRPr="00A07D63">
        <w:rPr>
          <w:noProof/>
          <w:lang w:val="en-US"/>
        </w:rPr>
        <w:t>)</w:t>
      </w:r>
      <w:r w:rsidR="00F55965" w:rsidRPr="00A07D63">
        <w:rPr>
          <w:noProof/>
          <w:lang w:val="en-US"/>
        </w:rPr>
        <w:tab/>
        <w:t>a</w:t>
      </w:r>
      <w:r w:rsidR="00F55965">
        <w:rPr>
          <w:noProof/>
          <w:lang w:val="en-US"/>
        </w:rPr>
        <w:t>n</w:t>
      </w:r>
      <w:r w:rsidR="00F55965" w:rsidRPr="00A07D63">
        <w:rPr>
          <w:noProof/>
          <w:lang w:val="en-US"/>
        </w:rPr>
        <w:t xml:space="preserve"> </w:t>
      </w:r>
      <w:r w:rsidR="00F55965">
        <w:rPr>
          <w:noProof/>
          <w:lang w:val="en-US"/>
        </w:rPr>
        <w:t>SDP</w:t>
      </w:r>
      <w:r w:rsidR="00F55965" w:rsidRPr="00A07D63">
        <w:rPr>
          <w:noProof/>
          <w:lang w:val="en-US"/>
        </w:rPr>
        <w:t xml:space="preserve"> </w:t>
      </w:r>
      <w:r w:rsidR="00F55965">
        <w:rPr>
          <w:noProof/>
          <w:lang w:val="en-US"/>
        </w:rPr>
        <w:t>body</w:t>
      </w:r>
      <w:r w:rsidR="00F55965" w:rsidRPr="00F1445B">
        <w:rPr>
          <w:noProof/>
          <w:lang w:val="en-US"/>
        </w:rPr>
        <w:t>;</w:t>
      </w:r>
    </w:p>
    <w:p w14:paraId="2F49707B" w14:textId="262B206B" w:rsidR="00F55965" w:rsidRPr="00F1445B" w:rsidRDefault="00F55965" w:rsidP="00F55965">
      <w:pPr>
        <w:pStyle w:val="B2"/>
        <w:rPr>
          <w:noProof/>
          <w:lang w:val="en-US"/>
        </w:rPr>
      </w:pPr>
      <w:r>
        <w:rPr>
          <w:noProof/>
          <w:lang w:val="en-US"/>
        </w:rPr>
        <w:lastRenderedPageBreak/>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w:t>
      </w:r>
      <w:r w:rsidR="00081B6D">
        <w:rPr>
          <w:noProof/>
          <w:lang w:val="en-US"/>
        </w:rPr>
        <w:t xml:space="preserve">AS </w:t>
      </w:r>
      <w:r>
        <w:rPr>
          <w:noProof/>
          <w:lang w:val="en-US"/>
        </w:rPr>
        <w:t xml:space="preserve">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2F5FF2D" w14:textId="09B0ED8E" w:rsidR="00BE571C" w:rsidRDefault="00F55965" w:rsidP="00F55965">
      <w:pPr>
        <w:pStyle w:val="B3"/>
        <w:rPr>
          <w:noProof/>
          <w:lang w:val="en-US"/>
        </w:rPr>
      </w:pPr>
      <w:r>
        <w:rPr>
          <w:noProof/>
          <w:lang w:val="en-US"/>
        </w:rPr>
        <w:t>i)</w:t>
      </w:r>
      <w:r>
        <w:rPr>
          <w:noProof/>
          <w:lang w:val="en-US"/>
        </w:rPr>
        <w:tab/>
        <w:t>a TMGI;</w:t>
      </w:r>
    </w:p>
    <w:p w14:paraId="2FED1080" w14:textId="77777777" w:rsidR="00BE571C" w:rsidRPr="00FA69FC" w:rsidRDefault="00BE571C" w:rsidP="00BE571C">
      <w:pPr>
        <w:pStyle w:val="B3"/>
      </w:pPr>
      <w:r>
        <w:t>ii)</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7E932BDF" w14:textId="004C9C93" w:rsidR="00F55965" w:rsidRDefault="00BE571C" w:rsidP="00BE571C">
      <w:pPr>
        <w:pStyle w:val="B3"/>
        <w:rPr>
          <w:noProof/>
          <w:lang w:val="en-US"/>
        </w:rPr>
      </w:pPr>
      <w:r>
        <w:t>iii)</w:t>
      </w:r>
      <w:r>
        <w:tab/>
        <w:t xml:space="preserve">an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6F070292" w14:textId="4D531C11" w:rsidR="00F55965" w:rsidRDefault="00BE571C" w:rsidP="00F55965">
      <w:pPr>
        <w:pStyle w:val="B3"/>
        <w:rPr>
          <w:noProof/>
          <w:lang w:val="en-US"/>
        </w:rPr>
      </w:pPr>
      <w:r>
        <w:rPr>
          <w:noProof/>
          <w:lang w:val="en-US"/>
        </w:rPr>
        <w:t>iv)</w:t>
      </w:r>
      <w:r>
        <w:rPr>
          <w:noProof/>
          <w:lang w:val="en-US"/>
        </w:rPr>
        <w:tab/>
        <w:t>optionally, a frequency</w:t>
      </w:r>
      <w:r>
        <w:t>, a list of one or more MBS FSA IDs, or both</w:t>
      </w:r>
      <w:r>
        <w:rPr>
          <w:noProof/>
          <w:lang w:val="en-US"/>
        </w:rPr>
        <w:t>; and</w:t>
      </w:r>
      <w:r w:rsidDel="00BE571C">
        <w:rPr>
          <w:noProof/>
          <w:lang w:val="en-US"/>
        </w:rPr>
        <w:t xml:space="preserve"> </w:t>
      </w:r>
    </w:p>
    <w:p w14:paraId="2FB93684" w14:textId="3B82B407" w:rsidR="00BE571C" w:rsidRDefault="00F55965" w:rsidP="00F55965">
      <w:pPr>
        <w:pStyle w:val="B3"/>
      </w:pPr>
      <w:r>
        <w:rPr>
          <w:noProof/>
          <w:lang w:val="en-US"/>
        </w:rPr>
        <w:t>v)</w:t>
      </w:r>
      <w:r>
        <w:rPr>
          <w:noProof/>
          <w:lang w:val="en-US"/>
        </w:rPr>
        <w:tab/>
        <w:t>an SDP body</w:t>
      </w:r>
      <w:r>
        <w:t>;</w:t>
      </w:r>
    </w:p>
    <w:p w14:paraId="5D85DCA6" w14:textId="204143B7" w:rsidR="00F55965" w:rsidRPr="00BE571C" w:rsidRDefault="00BE571C" w:rsidP="00BE571C">
      <w:pPr>
        <w:pStyle w:val="NO"/>
      </w:pPr>
      <w:r>
        <w:t>NOTE:</w:t>
      </w:r>
      <w:r>
        <w:tab/>
        <w:t xml:space="preserve">Broadcast MBS session is used for </w:t>
      </w:r>
      <w:r w:rsidRPr="00BE571C">
        <w:t>receiving V2X application server information via MBS.</w:t>
      </w:r>
    </w:p>
    <w:p w14:paraId="4E5473E2" w14:textId="77777777" w:rsidR="008E33F7" w:rsidRPr="00F1445B" w:rsidRDefault="008E33F7" w:rsidP="00CC0F60">
      <w:pPr>
        <w:pStyle w:val="Heading2"/>
        <w:rPr>
          <w:noProof/>
          <w:lang w:val="en-US"/>
        </w:rPr>
      </w:pPr>
      <w:bookmarkStart w:id="174" w:name="_CR5_3"/>
      <w:bookmarkStart w:id="175" w:name="_Toc22039958"/>
      <w:bookmarkStart w:id="176" w:name="_Toc25070667"/>
      <w:bookmarkStart w:id="177" w:name="_Toc34388582"/>
      <w:bookmarkStart w:id="178" w:name="_Toc34404353"/>
      <w:bookmarkStart w:id="179" w:name="_Toc45282181"/>
      <w:bookmarkStart w:id="180" w:name="_Toc45882567"/>
      <w:bookmarkStart w:id="181" w:name="_Toc51951117"/>
      <w:bookmarkStart w:id="182" w:name="_Toc59208871"/>
      <w:bookmarkStart w:id="183" w:name="_Toc75734709"/>
      <w:bookmarkStart w:id="184" w:name="_Toc193396090"/>
      <w:bookmarkEnd w:id="174"/>
      <w:r w:rsidRPr="00F1445B">
        <w:rPr>
          <w:noProof/>
          <w:lang w:val="en-US"/>
        </w:rPr>
        <w:t>5.3</w:t>
      </w:r>
      <w:r w:rsidRPr="00F1445B">
        <w:rPr>
          <w:noProof/>
          <w:lang w:val="en-US"/>
        </w:rPr>
        <w:tab/>
        <w:t>Procedures</w:t>
      </w:r>
      <w:bookmarkEnd w:id="138"/>
      <w:bookmarkEnd w:id="175"/>
      <w:bookmarkEnd w:id="176"/>
      <w:bookmarkEnd w:id="177"/>
      <w:bookmarkEnd w:id="178"/>
      <w:bookmarkEnd w:id="179"/>
      <w:bookmarkEnd w:id="180"/>
      <w:bookmarkEnd w:id="181"/>
      <w:bookmarkEnd w:id="182"/>
      <w:bookmarkEnd w:id="183"/>
      <w:bookmarkEnd w:id="184"/>
    </w:p>
    <w:p w14:paraId="18EE7F2B" w14:textId="77777777" w:rsidR="008E33F7" w:rsidRDefault="008E33F7" w:rsidP="00CC0F60">
      <w:pPr>
        <w:pStyle w:val="Heading3"/>
        <w:rPr>
          <w:noProof/>
          <w:lang w:val="en-US"/>
        </w:rPr>
      </w:pPr>
      <w:bookmarkStart w:id="185" w:name="_CR5_3_1"/>
      <w:bookmarkStart w:id="186" w:name="_Toc533170250"/>
      <w:bookmarkStart w:id="187" w:name="_Toc22039959"/>
      <w:bookmarkStart w:id="188" w:name="_Toc25070668"/>
      <w:bookmarkStart w:id="189" w:name="_Toc34388583"/>
      <w:bookmarkStart w:id="190" w:name="_Toc34404354"/>
      <w:bookmarkStart w:id="191" w:name="_Toc45282182"/>
      <w:bookmarkStart w:id="192" w:name="_Toc45882568"/>
      <w:bookmarkStart w:id="193" w:name="_Toc51951118"/>
      <w:bookmarkStart w:id="194" w:name="_Toc59208872"/>
      <w:bookmarkStart w:id="195" w:name="_Toc75734710"/>
      <w:bookmarkStart w:id="196" w:name="_Toc533170253"/>
      <w:bookmarkStart w:id="197" w:name="_Toc533170262"/>
      <w:bookmarkStart w:id="198" w:name="_Toc193396091"/>
      <w:bookmarkEnd w:id="185"/>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6"/>
      <w:bookmarkEnd w:id="187"/>
      <w:bookmarkEnd w:id="188"/>
      <w:bookmarkEnd w:id="189"/>
      <w:bookmarkEnd w:id="190"/>
      <w:bookmarkEnd w:id="191"/>
      <w:bookmarkEnd w:id="192"/>
      <w:bookmarkEnd w:id="193"/>
      <w:bookmarkEnd w:id="194"/>
      <w:bookmarkEnd w:id="195"/>
      <w:bookmarkEnd w:id="198"/>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9" w:name="_CR5_3_2"/>
      <w:bookmarkStart w:id="200" w:name="_Toc22039960"/>
      <w:bookmarkStart w:id="201" w:name="_Toc25070669"/>
      <w:bookmarkStart w:id="202" w:name="_Toc34388584"/>
      <w:bookmarkStart w:id="203" w:name="_Toc34404355"/>
      <w:bookmarkStart w:id="204" w:name="_Toc45282183"/>
      <w:bookmarkStart w:id="205" w:name="_Toc45882569"/>
      <w:bookmarkStart w:id="206" w:name="_Toc51951119"/>
      <w:bookmarkStart w:id="207" w:name="_Toc59208873"/>
      <w:bookmarkStart w:id="208" w:name="_Toc75734711"/>
      <w:bookmarkStart w:id="209" w:name="_Toc193396092"/>
      <w:bookmarkEnd w:id="196"/>
      <w:bookmarkEnd w:id="19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00"/>
      <w:bookmarkEnd w:id="201"/>
      <w:bookmarkEnd w:id="202"/>
      <w:bookmarkEnd w:id="203"/>
      <w:bookmarkEnd w:id="204"/>
      <w:bookmarkEnd w:id="205"/>
      <w:bookmarkEnd w:id="206"/>
      <w:bookmarkEnd w:id="207"/>
      <w:bookmarkEnd w:id="208"/>
      <w:bookmarkEnd w:id="209"/>
    </w:p>
    <w:p w14:paraId="1C89EEEB" w14:textId="77777777" w:rsidR="008E33F7" w:rsidRDefault="008E33F7" w:rsidP="00CC0F60">
      <w:pPr>
        <w:pStyle w:val="Heading4"/>
        <w:rPr>
          <w:noProof/>
          <w:lang w:val="en-US"/>
        </w:rPr>
      </w:pPr>
      <w:bookmarkStart w:id="210" w:name="_CR5_3_2_1"/>
      <w:bookmarkStart w:id="211" w:name="_Toc22039961"/>
      <w:bookmarkStart w:id="212" w:name="_Toc25070670"/>
      <w:bookmarkStart w:id="213" w:name="_Toc34388585"/>
      <w:bookmarkStart w:id="214" w:name="_Toc34404356"/>
      <w:bookmarkStart w:id="215" w:name="_Toc45282184"/>
      <w:bookmarkStart w:id="216" w:name="_Toc45882570"/>
      <w:bookmarkStart w:id="217" w:name="_Toc51951120"/>
      <w:bookmarkStart w:id="218" w:name="_Toc59208874"/>
      <w:bookmarkStart w:id="219" w:name="_Toc75734712"/>
      <w:bookmarkStart w:id="220" w:name="_Toc193396093"/>
      <w:bookmarkEnd w:id="210"/>
      <w:r>
        <w:rPr>
          <w:noProof/>
          <w:lang w:val="en-US"/>
        </w:rPr>
        <w:t>5.3</w:t>
      </w:r>
      <w:r w:rsidRPr="00F1445B">
        <w:rPr>
          <w:noProof/>
          <w:lang w:val="en-US"/>
        </w:rPr>
        <w:t>.</w:t>
      </w:r>
      <w:r>
        <w:rPr>
          <w:noProof/>
          <w:lang w:val="en-US"/>
        </w:rPr>
        <w:t>2.1</w:t>
      </w:r>
      <w:r>
        <w:rPr>
          <w:noProof/>
          <w:lang w:val="en-US"/>
        </w:rPr>
        <w:tab/>
        <w:t>General</w:t>
      </w:r>
      <w:bookmarkEnd w:id="211"/>
      <w:bookmarkEnd w:id="212"/>
      <w:bookmarkEnd w:id="213"/>
      <w:bookmarkEnd w:id="214"/>
      <w:bookmarkEnd w:id="215"/>
      <w:bookmarkEnd w:id="216"/>
      <w:bookmarkEnd w:id="217"/>
      <w:bookmarkEnd w:id="218"/>
      <w:bookmarkEnd w:id="219"/>
      <w:bookmarkEnd w:id="220"/>
    </w:p>
    <w:p w14:paraId="1D53BD22" w14:textId="77777777" w:rsidR="00F637B9" w:rsidRPr="006A73DE" w:rsidRDefault="00F637B9" w:rsidP="00F637B9">
      <w:pPr>
        <w:rPr>
          <w:noProof/>
          <w:lang w:val="en-US"/>
        </w:rPr>
      </w:pPr>
      <w:bookmarkStart w:id="221" w:name="_Toc533170254"/>
      <w:bookmarkStart w:id="222" w:name="_Toc22039962"/>
      <w:bookmarkStart w:id="223" w:name="_Toc25070671"/>
      <w:bookmarkStart w:id="224" w:name="_Toc34388586"/>
      <w:bookmarkStart w:id="225" w:name="_Toc34404357"/>
      <w:bookmarkStart w:id="226" w:name="_Toc45282185"/>
      <w:bookmarkStart w:id="227" w:name="_Toc45882571"/>
      <w:bookmarkStart w:id="228" w:name="_Toc51951121"/>
      <w:bookmarkStart w:id="229" w:name="_Toc59208875"/>
      <w:bookmarkStart w:id="230"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1" w:name="_CR5_3_2_2"/>
      <w:bookmarkStart w:id="232" w:name="_Toc193396094"/>
      <w:bookmarkEnd w:id="23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1"/>
      <w:bookmarkEnd w:id="222"/>
      <w:bookmarkEnd w:id="223"/>
      <w:bookmarkEnd w:id="224"/>
      <w:bookmarkEnd w:id="225"/>
      <w:bookmarkEnd w:id="226"/>
      <w:bookmarkEnd w:id="227"/>
      <w:bookmarkEnd w:id="228"/>
      <w:bookmarkEnd w:id="229"/>
      <w:bookmarkEnd w:id="230"/>
      <w:bookmarkEnd w:id="23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4" w:name="_Toc22039963"/>
    <w:bookmarkStart w:id="235" w:name="_Toc25070672"/>
    <w:bookmarkStart w:id="236" w:name="_Toc34388587"/>
    <w:bookmarkStart w:id="237" w:name="_Toc34404358"/>
    <w:p w14:paraId="5E8A6D9F" w14:textId="1BCE0FAB" w:rsidR="00876DD2" w:rsidRDefault="001539EC" w:rsidP="00F261EB">
      <w:pPr>
        <w:pStyle w:val="TH"/>
      </w:pPr>
      <w:r>
        <w:object w:dxaOrig="9465" w:dyaOrig="5805" w14:anchorId="5B2FFA4D">
          <v:shape id="_x0000_i1027" type="#_x0000_t75" style="width:381.75pt;height:235.95pt" o:ole="">
            <v:imagedata r:id="rId14" o:title=""/>
          </v:shape>
          <o:OLEObject Type="Embed" ProgID="Visio.Drawing.15" ShapeID="_x0000_i1027" DrawAspect="Content" ObjectID="_1804008915" r:id="rId15"/>
        </w:object>
      </w:r>
    </w:p>
    <w:p w14:paraId="571717EA" w14:textId="38BA4F8C" w:rsidR="008E33F7" w:rsidRPr="00F23091" w:rsidRDefault="008E33F7" w:rsidP="008E33F7">
      <w:pPr>
        <w:pStyle w:val="TF"/>
      </w:pPr>
      <w:bookmarkStart w:id="238" w:name="_CRFigure5_3_2_2_1"/>
      <w:r w:rsidRPr="00183538">
        <w:t>Figure</w:t>
      </w:r>
      <w:r>
        <w:rPr>
          <w:rFonts w:cs="Arial"/>
        </w:rPr>
        <w:t> </w:t>
      </w:r>
      <w:bookmarkEnd w:id="238"/>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9" w:name="_CR5_3_2_3"/>
      <w:bookmarkStart w:id="240" w:name="_Toc45282186"/>
      <w:bookmarkStart w:id="241" w:name="_Toc45882572"/>
      <w:bookmarkStart w:id="242" w:name="_Toc51951122"/>
      <w:bookmarkStart w:id="243" w:name="_Toc59208876"/>
      <w:bookmarkStart w:id="244" w:name="_Toc75734714"/>
      <w:bookmarkStart w:id="245" w:name="_Toc193396095"/>
      <w:bookmarkEnd w:id="239"/>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3"/>
      <w:r w:rsidRPr="00440029">
        <w:t>accepted</w:t>
      </w:r>
      <w:r w:rsidRPr="00286D09">
        <w:t xml:space="preserve"> </w:t>
      </w:r>
      <w:r>
        <w:t>by the network</w:t>
      </w:r>
      <w:bookmarkEnd w:id="234"/>
      <w:bookmarkEnd w:id="235"/>
      <w:bookmarkEnd w:id="236"/>
      <w:bookmarkEnd w:id="237"/>
      <w:bookmarkEnd w:id="240"/>
      <w:bookmarkEnd w:id="241"/>
      <w:bookmarkEnd w:id="242"/>
      <w:bookmarkEnd w:id="243"/>
      <w:bookmarkEnd w:id="244"/>
      <w:bookmarkEnd w:id="245"/>
    </w:p>
    <w:p w14:paraId="32BD35D8" w14:textId="77777777" w:rsidR="008E33F7" w:rsidRPr="00B7735E" w:rsidRDefault="008E33F7" w:rsidP="008E33F7">
      <w:pPr>
        <w:rPr>
          <w:rFonts w:eastAsia="Malgun Gothic"/>
          <w:lang w:val="en-US" w:eastAsia="ko-KR"/>
        </w:rPr>
      </w:pPr>
      <w:bookmarkStart w:id="246"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7" w:name="_Toc22039964"/>
      <w:bookmarkStart w:id="248" w:name="_Toc20233348"/>
      <w:bookmarkEnd w:id="246"/>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9" w:name="_Toc25070673"/>
      <w:bookmarkStart w:id="250" w:name="_Toc34388588"/>
      <w:bookmarkStart w:id="251" w:name="_Toc34404359"/>
      <w:bookmarkStart w:id="252" w:name="_Toc45282187"/>
      <w:bookmarkStart w:id="253" w:name="_Toc45882573"/>
      <w:bookmarkStart w:id="254" w:name="_Toc51951123"/>
      <w:bookmarkStart w:id="255" w:name="_Toc59208877"/>
      <w:bookmarkStart w:id="256"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7" w:name="_CR5_3_2_4"/>
      <w:bookmarkStart w:id="258" w:name="_Toc193396096"/>
      <w:bookmarkEnd w:id="25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7"/>
      <w:bookmarkEnd w:id="249"/>
      <w:bookmarkEnd w:id="250"/>
      <w:bookmarkEnd w:id="251"/>
      <w:bookmarkEnd w:id="252"/>
      <w:bookmarkEnd w:id="253"/>
      <w:bookmarkEnd w:id="254"/>
      <w:bookmarkEnd w:id="255"/>
      <w:bookmarkEnd w:id="256"/>
      <w:bookmarkEnd w:id="258"/>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9" w:name="_CR5_3_2_5"/>
      <w:bookmarkStart w:id="260" w:name="_Toc22039965"/>
      <w:bookmarkStart w:id="261" w:name="_Toc25070674"/>
      <w:bookmarkStart w:id="262" w:name="_Toc34388589"/>
      <w:bookmarkStart w:id="263" w:name="_Toc34404360"/>
      <w:bookmarkStart w:id="264" w:name="_Toc45282188"/>
      <w:bookmarkStart w:id="265" w:name="_Toc45882574"/>
      <w:bookmarkStart w:id="266" w:name="_Toc51951124"/>
      <w:bookmarkStart w:id="267" w:name="_Toc59208878"/>
      <w:bookmarkStart w:id="268" w:name="_Toc75734716"/>
      <w:bookmarkStart w:id="269" w:name="_Toc193396097"/>
      <w:bookmarkEnd w:id="259"/>
      <w:r w:rsidRPr="00AA0213">
        <w:t>5.3.</w:t>
      </w:r>
      <w:r>
        <w:t>2</w:t>
      </w:r>
      <w:r w:rsidRPr="00AA0213">
        <w:t>.</w:t>
      </w:r>
      <w:r>
        <w:t>5</w:t>
      </w:r>
      <w:r w:rsidRPr="00AA0213">
        <w:tab/>
        <w:t>Abnormal cases on the network side</w:t>
      </w:r>
      <w:bookmarkEnd w:id="248"/>
      <w:bookmarkEnd w:id="260"/>
      <w:bookmarkEnd w:id="261"/>
      <w:bookmarkEnd w:id="262"/>
      <w:bookmarkEnd w:id="263"/>
      <w:bookmarkEnd w:id="264"/>
      <w:bookmarkEnd w:id="265"/>
      <w:bookmarkEnd w:id="266"/>
      <w:bookmarkEnd w:id="267"/>
      <w:bookmarkEnd w:id="268"/>
      <w:bookmarkEnd w:id="269"/>
    </w:p>
    <w:p w14:paraId="0B897D8D" w14:textId="77777777" w:rsidR="008E33F7" w:rsidRPr="00644DB5" w:rsidRDefault="008E33F7" w:rsidP="008E33F7">
      <w:pPr>
        <w:rPr>
          <w:lang w:eastAsia="zh-CN"/>
        </w:rPr>
      </w:pPr>
      <w:bookmarkStart w:id="270" w:name="_Toc25070675"/>
      <w:bookmarkStart w:id="271"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2" w:name="_CR5_3_2_6"/>
      <w:bookmarkStart w:id="273" w:name="_Toc34388590"/>
      <w:bookmarkStart w:id="274" w:name="_Toc34404361"/>
      <w:bookmarkStart w:id="275" w:name="_Toc45282189"/>
      <w:bookmarkStart w:id="276" w:name="_Toc45882575"/>
      <w:bookmarkStart w:id="277" w:name="_Toc51951125"/>
      <w:bookmarkStart w:id="278" w:name="_Toc59208879"/>
      <w:bookmarkStart w:id="279" w:name="_Toc75734717"/>
      <w:bookmarkStart w:id="280" w:name="_Toc193396098"/>
      <w:bookmarkEnd w:id="272"/>
      <w:r w:rsidRPr="00AA0213">
        <w:t>5.3.</w:t>
      </w:r>
      <w:r>
        <w:t>2</w:t>
      </w:r>
      <w:r w:rsidRPr="00AA0213">
        <w:t>.</w:t>
      </w:r>
      <w:r>
        <w:t>6</w:t>
      </w:r>
      <w:r w:rsidRPr="00AA0213">
        <w:tab/>
        <w:t xml:space="preserve">Abnormal cases on the </w:t>
      </w:r>
      <w:r>
        <w:t>UE</w:t>
      </w:r>
      <w:bookmarkEnd w:id="270"/>
      <w:bookmarkEnd w:id="273"/>
      <w:bookmarkEnd w:id="274"/>
      <w:bookmarkEnd w:id="275"/>
      <w:bookmarkEnd w:id="276"/>
      <w:bookmarkEnd w:id="277"/>
      <w:bookmarkEnd w:id="278"/>
      <w:bookmarkEnd w:id="279"/>
      <w:bookmarkEnd w:id="280"/>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1" w:name="_CR6"/>
      <w:bookmarkStart w:id="282" w:name="_Toc25070676"/>
      <w:bookmarkStart w:id="283" w:name="_Toc34388591"/>
      <w:bookmarkStart w:id="284" w:name="_Toc34404362"/>
      <w:bookmarkStart w:id="285" w:name="_Toc45282190"/>
      <w:bookmarkStart w:id="286" w:name="_Toc45882576"/>
      <w:bookmarkStart w:id="287" w:name="_Toc51951126"/>
      <w:bookmarkStart w:id="288" w:name="_Toc59208880"/>
      <w:bookmarkStart w:id="289" w:name="_Toc75734718"/>
      <w:bookmarkStart w:id="290" w:name="_Toc193396099"/>
      <w:bookmarkEnd w:id="281"/>
      <w:r>
        <w:t>6</w:t>
      </w:r>
      <w:r>
        <w:tab/>
        <w:t>V2X communication</w:t>
      </w:r>
      <w:bookmarkEnd w:id="197"/>
      <w:bookmarkEnd w:id="271"/>
      <w:bookmarkEnd w:id="282"/>
      <w:bookmarkEnd w:id="283"/>
      <w:bookmarkEnd w:id="284"/>
      <w:bookmarkEnd w:id="285"/>
      <w:bookmarkEnd w:id="286"/>
      <w:bookmarkEnd w:id="287"/>
      <w:bookmarkEnd w:id="288"/>
      <w:bookmarkEnd w:id="289"/>
      <w:bookmarkEnd w:id="290"/>
    </w:p>
    <w:p w14:paraId="373CB17B" w14:textId="77777777" w:rsidR="008E33F7" w:rsidRPr="00F1445B" w:rsidRDefault="008E33F7" w:rsidP="00CC0F60">
      <w:pPr>
        <w:pStyle w:val="Heading2"/>
        <w:rPr>
          <w:noProof/>
          <w:lang w:val="en-US"/>
        </w:rPr>
      </w:pPr>
      <w:bookmarkStart w:id="291" w:name="_CR6_1"/>
      <w:bookmarkStart w:id="292" w:name="_Toc533170263"/>
      <w:bookmarkStart w:id="293" w:name="_Toc22039967"/>
      <w:bookmarkStart w:id="294" w:name="_Toc25070677"/>
      <w:bookmarkStart w:id="295" w:name="_Toc34388592"/>
      <w:bookmarkStart w:id="296" w:name="_Toc34404363"/>
      <w:bookmarkStart w:id="297" w:name="_Toc45282191"/>
      <w:bookmarkStart w:id="298" w:name="_Toc45882577"/>
      <w:bookmarkStart w:id="299" w:name="_Toc51951127"/>
      <w:bookmarkStart w:id="300" w:name="_Toc59208881"/>
      <w:bookmarkStart w:id="301" w:name="_Toc75734719"/>
      <w:bookmarkStart w:id="302" w:name="_Toc193396100"/>
      <w:bookmarkEnd w:id="2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2"/>
      <w:bookmarkEnd w:id="293"/>
      <w:bookmarkEnd w:id="294"/>
      <w:bookmarkEnd w:id="295"/>
      <w:bookmarkEnd w:id="296"/>
      <w:bookmarkEnd w:id="297"/>
      <w:bookmarkEnd w:id="298"/>
      <w:bookmarkEnd w:id="299"/>
      <w:bookmarkEnd w:id="300"/>
      <w:bookmarkEnd w:id="301"/>
      <w:bookmarkEnd w:id="302"/>
    </w:p>
    <w:p w14:paraId="2E717A1A" w14:textId="77777777" w:rsidR="008E33F7" w:rsidRPr="00F1445B" w:rsidRDefault="008E33F7" w:rsidP="00CC0F60">
      <w:pPr>
        <w:pStyle w:val="Heading3"/>
        <w:rPr>
          <w:noProof/>
          <w:lang w:val="en-US"/>
        </w:rPr>
      </w:pPr>
      <w:bookmarkStart w:id="303" w:name="_CR6_1_1"/>
      <w:bookmarkStart w:id="304" w:name="_Toc533170264"/>
      <w:bookmarkStart w:id="305" w:name="_Toc22039968"/>
      <w:bookmarkStart w:id="306" w:name="_Toc25070678"/>
      <w:bookmarkStart w:id="307" w:name="_Toc34388593"/>
      <w:bookmarkStart w:id="308" w:name="_Toc34404364"/>
      <w:bookmarkStart w:id="309" w:name="_Toc45282192"/>
      <w:bookmarkStart w:id="310" w:name="_Toc45882578"/>
      <w:bookmarkStart w:id="311" w:name="_Toc51951128"/>
      <w:bookmarkStart w:id="312" w:name="_Toc59208882"/>
      <w:bookmarkStart w:id="313" w:name="_Toc75734720"/>
      <w:bookmarkStart w:id="314" w:name="_Toc533170271"/>
      <w:bookmarkStart w:id="315" w:name="_Toc193396101"/>
      <w:bookmarkEnd w:id="30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4"/>
      <w:bookmarkEnd w:id="305"/>
      <w:bookmarkEnd w:id="306"/>
      <w:bookmarkEnd w:id="307"/>
      <w:bookmarkEnd w:id="308"/>
      <w:bookmarkEnd w:id="309"/>
      <w:bookmarkEnd w:id="310"/>
      <w:bookmarkEnd w:id="311"/>
      <w:bookmarkEnd w:id="312"/>
      <w:bookmarkEnd w:id="313"/>
      <w:bookmarkEnd w:id="315"/>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6" w:name="_CR6_1_2"/>
      <w:bookmarkStart w:id="317" w:name="_Toc22039969"/>
      <w:bookmarkStart w:id="318" w:name="_Toc25070679"/>
      <w:bookmarkStart w:id="319" w:name="_Toc34388594"/>
      <w:bookmarkStart w:id="320" w:name="_Toc34404365"/>
      <w:bookmarkStart w:id="321" w:name="_Toc45282193"/>
      <w:bookmarkStart w:id="322" w:name="_Toc45882579"/>
      <w:bookmarkStart w:id="323" w:name="_Toc51951129"/>
      <w:bookmarkStart w:id="324" w:name="_Toc59208883"/>
      <w:bookmarkStart w:id="325" w:name="_Toc75734721"/>
      <w:bookmarkStart w:id="326" w:name="_Toc193396102"/>
      <w:bookmarkEnd w:id="31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7"/>
      <w:bookmarkEnd w:id="318"/>
      <w:bookmarkEnd w:id="319"/>
      <w:bookmarkEnd w:id="320"/>
      <w:bookmarkEnd w:id="321"/>
      <w:bookmarkEnd w:id="322"/>
      <w:bookmarkEnd w:id="323"/>
      <w:bookmarkEnd w:id="324"/>
      <w:bookmarkEnd w:id="325"/>
      <w:bookmarkEnd w:id="326"/>
    </w:p>
    <w:p w14:paraId="1EFC919F" w14:textId="77777777" w:rsidR="008E33F7" w:rsidRPr="00987307" w:rsidRDefault="008E33F7" w:rsidP="00CC0F60">
      <w:pPr>
        <w:pStyle w:val="Heading4"/>
      </w:pPr>
      <w:bookmarkStart w:id="327" w:name="_CR6_1_2_1"/>
      <w:bookmarkStart w:id="328" w:name="_Toc22039970"/>
      <w:bookmarkStart w:id="329" w:name="_Toc25070680"/>
      <w:bookmarkStart w:id="330" w:name="_Toc34388595"/>
      <w:bookmarkStart w:id="331" w:name="_Toc34404366"/>
      <w:bookmarkStart w:id="332" w:name="_Toc45282194"/>
      <w:bookmarkStart w:id="333" w:name="_Toc45882580"/>
      <w:bookmarkStart w:id="334" w:name="_Toc51951130"/>
      <w:bookmarkStart w:id="335" w:name="_Toc59208884"/>
      <w:bookmarkStart w:id="336" w:name="_Toc75734722"/>
      <w:bookmarkStart w:id="337" w:name="_Toc193396103"/>
      <w:bookmarkEnd w:id="327"/>
      <w:r w:rsidRPr="00987307">
        <w:t>6.1.</w:t>
      </w:r>
      <w:r>
        <w:t>2</w:t>
      </w:r>
      <w:r w:rsidRPr="00987307">
        <w:t>.1</w:t>
      </w:r>
      <w:r w:rsidRPr="00987307">
        <w:tab/>
        <w:t>Overview</w:t>
      </w:r>
      <w:bookmarkEnd w:id="328"/>
      <w:bookmarkEnd w:id="329"/>
      <w:bookmarkEnd w:id="330"/>
      <w:bookmarkEnd w:id="331"/>
      <w:bookmarkEnd w:id="332"/>
      <w:bookmarkEnd w:id="333"/>
      <w:bookmarkEnd w:id="334"/>
      <w:bookmarkEnd w:id="335"/>
      <w:bookmarkEnd w:id="336"/>
      <w:bookmarkEnd w:id="33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8" w:name="_Toc22039971"/>
      <w:bookmarkStart w:id="339" w:name="_Toc25070681"/>
      <w:bookmarkStart w:id="340" w:name="_Toc525231185"/>
      <w:bookmarkStart w:id="341"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2" w:name="_Toc34388596"/>
      <w:bookmarkStart w:id="34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4" w:name="_CR6_1_2_2"/>
      <w:bookmarkStart w:id="345" w:name="_Toc45282195"/>
      <w:bookmarkStart w:id="346" w:name="_Toc45882581"/>
      <w:bookmarkStart w:id="347" w:name="_Toc51951131"/>
      <w:bookmarkStart w:id="348" w:name="_Toc59208885"/>
      <w:bookmarkStart w:id="349" w:name="_Toc75734723"/>
      <w:bookmarkStart w:id="350" w:name="_Toc193396104"/>
      <w:bookmarkEnd w:id="344"/>
      <w:r>
        <w:t>6.1.2.2</w:t>
      </w:r>
      <w:r w:rsidRPr="00183538">
        <w:tab/>
      </w:r>
      <w:r>
        <w:t>PC5 unicast</w:t>
      </w:r>
      <w:r w:rsidRPr="00183538">
        <w:t xml:space="preserve"> </w:t>
      </w:r>
      <w:r>
        <w:t>link establishment</w:t>
      </w:r>
      <w:r w:rsidRPr="00183538">
        <w:t xml:space="preserve"> procedure</w:t>
      </w:r>
      <w:bookmarkEnd w:id="338"/>
      <w:bookmarkEnd w:id="339"/>
      <w:bookmarkEnd w:id="342"/>
      <w:bookmarkEnd w:id="343"/>
      <w:bookmarkEnd w:id="345"/>
      <w:bookmarkEnd w:id="346"/>
      <w:bookmarkEnd w:id="347"/>
      <w:bookmarkEnd w:id="348"/>
      <w:bookmarkEnd w:id="349"/>
      <w:bookmarkEnd w:id="350"/>
    </w:p>
    <w:p w14:paraId="1E414F1B" w14:textId="77777777" w:rsidR="008E33F7" w:rsidRPr="00183538" w:rsidRDefault="008E33F7" w:rsidP="00CC0F60">
      <w:pPr>
        <w:pStyle w:val="Heading5"/>
      </w:pPr>
      <w:bookmarkStart w:id="351" w:name="_CR6_1_2_2_1"/>
      <w:bookmarkStart w:id="352" w:name="_Toc22039972"/>
      <w:bookmarkStart w:id="353" w:name="_Toc25070682"/>
      <w:bookmarkStart w:id="354" w:name="_Toc34388597"/>
      <w:bookmarkStart w:id="355" w:name="_Toc34404368"/>
      <w:bookmarkStart w:id="356" w:name="_Toc45282196"/>
      <w:bookmarkStart w:id="357" w:name="_Toc45882582"/>
      <w:bookmarkStart w:id="358" w:name="_Toc51951132"/>
      <w:bookmarkStart w:id="359" w:name="_Toc59208886"/>
      <w:bookmarkStart w:id="360" w:name="_Toc75734724"/>
      <w:bookmarkStart w:id="361" w:name="_Toc193396105"/>
      <w:bookmarkEnd w:id="351"/>
      <w:r>
        <w:t>6.1.2.2.1</w:t>
      </w:r>
      <w:r w:rsidRPr="00183538">
        <w:tab/>
        <w:t>General</w:t>
      </w:r>
      <w:bookmarkEnd w:id="352"/>
      <w:bookmarkEnd w:id="353"/>
      <w:bookmarkEnd w:id="354"/>
      <w:bookmarkEnd w:id="355"/>
      <w:bookmarkEnd w:id="356"/>
      <w:bookmarkEnd w:id="357"/>
      <w:bookmarkEnd w:id="358"/>
      <w:bookmarkEnd w:id="359"/>
      <w:bookmarkEnd w:id="360"/>
      <w:bookmarkEnd w:id="361"/>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6178CBBD" w14:textId="6D4A6449" w:rsidR="00F17C74" w:rsidRDefault="008E33F7" w:rsidP="00E13D1E">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62" w:name="_CR6_1_2_2_2"/>
      <w:bookmarkStart w:id="363" w:name="_Toc22039973"/>
      <w:bookmarkStart w:id="364" w:name="_Toc25070683"/>
      <w:bookmarkStart w:id="365" w:name="_Toc34388598"/>
      <w:bookmarkStart w:id="366" w:name="_Toc34404369"/>
      <w:bookmarkStart w:id="367" w:name="_Toc45282197"/>
      <w:bookmarkStart w:id="368" w:name="_Toc45882583"/>
      <w:bookmarkStart w:id="369" w:name="_Toc51951133"/>
      <w:bookmarkStart w:id="370" w:name="_Toc59208887"/>
      <w:bookmarkStart w:id="371" w:name="_Toc75734725"/>
      <w:bookmarkStart w:id="372" w:name="_Toc193396106"/>
      <w:bookmarkEnd w:id="362"/>
      <w:r>
        <w:t>6.1.2.2.</w:t>
      </w:r>
      <w:r w:rsidRPr="00183538">
        <w:t>2</w:t>
      </w:r>
      <w:r w:rsidRPr="00183538">
        <w:tab/>
      </w:r>
      <w:r>
        <w:t>PC5 unicast link establishment</w:t>
      </w:r>
      <w:r w:rsidRPr="00183538">
        <w:t xml:space="preserve"> procedure initiation by initiating UE</w:t>
      </w:r>
      <w:bookmarkEnd w:id="363"/>
      <w:bookmarkEnd w:id="364"/>
      <w:bookmarkEnd w:id="365"/>
      <w:bookmarkEnd w:id="366"/>
      <w:bookmarkEnd w:id="367"/>
      <w:bookmarkEnd w:id="368"/>
      <w:bookmarkEnd w:id="369"/>
      <w:bookmarkEnd w:id="370"/>
      <w:bookmarkEnd w:id="371"/>
      <w:bookmarkEnd w:id="372"/>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sidelink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pt;height:211pt" o:ole="">
            <v:imagedata r:id="rId16" o:title=""/>
          </v:shape>
          <o:OLEObject Type="Embed" ProgID="Visio.Drawing.15" ShapeID="_x0000_i1028" DrawAspect="Content" ObjectID="_1804008916" r:id="rId17"/>
        </w:object>
      </w:r>
    </w:p>
    <w:p w14:paraId="610E22DC" w14:textId="77777777" w:rsidR="008E33F7" w:rsidRDefault="008E33F7" w:rsidP="008E33F7">
      <w:pPr>
        <w:pStyle w:val="TF"/>
      </w:pPr>
      <w:bookmarkStart w:id="373" w:name="_CRFigure6_1_2_2_2"/>
      <w:r w:rsidRPr="00183538">
        <w:t>Figure</w:t>
      </w:r>
      <w:r>
        <w:rPr>
          <w:rFonts w:cs="Arial"/>
        </w:rPr>
        <w:t> </w:t>
      </w:r>
      <w:bookmarkEnd w:id="373"/>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4" w:name="_MCCTEMPBM_CRPT07900000___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A316E8" w:rsidRPr="00DE0AE9" w:rsidRDefault="00A316E8"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A316E8" w:rsidRPr="00DE0AE9" w:rsidRDefault="00A316E8"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A316E8" w:rsidRPr="00DE0AE9" w:rsidRDefault="00A316E8"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A316E8" w:rsidRPr="00DE0AE9" w:rsidRDefault="00A316E8"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A316E8" w:rsidRPr="00DE0AE9" w:rsidRDefault="00A316E8"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A316E8" w:rsidRPr="00DE0AE9" w:rsidRDefault="00A316E8"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A316E8" w:rsidRPr="00DE0AE9" w:rsidRDefault="00A316E8"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A316E8" w:rsidRPr="00DE0AE9" w:rsidRDefault="00A316E8"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5" w:name="_CRFigure6_1_2_2_3"/>
      <w:bookmarkEnd w:id="374"/>
      <w:r w:rsidRPr="00A24551">
        <w:t>Figure</w:t>
      </w:r>
      <w:r w:rsidRPr="00A24551">
        <w:rPr>
          <w:rFonts w:cs="Arial"/>
        </w:rPr>
        <w:t> </w:t>
      </w:r>
      <w:bookmarkEnd w:id="375"/>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6" w:name="_CR6_1_2_2_3"/>
      <w:bookmarkStart w:id="377" w:name="_Toc22039974"/>
      <w:bookmarkStart w:id="378" w:name="_Toc25070684"/>
      <w:bookmarkStart w:id="379" w:name="_Toc34388599"/>
      <w:bookmarkStart w:id="380" w:name="_Toc34404370"/>
      <w:bookmarkStart w:id="381" w:name="_Toc45282198"/>
      <w:bookmarkStart w:id="382" w:name="_Toc45882584"/>
      <w:bookmarkStart w:id="383" w:name="_Toc51951134"/>
      <w:bookmarkStart w:id="384" w:name="_Toc59208888"/>
      <w:bookmarkStart w:id="385" w:name="_Toc75734726"/>
      <w:bookmarkStart w:id="386" w:name="_Toc193396107"/>
      <w:bookmarkEnd w:id="376"/>
      <w:r>
        <w:lastRenderedPageBreak/>
        <w:t>6.1.2.2.</w:t>
      </w:r>
      <w:r w:rsidRPr="00183538">
        <w:t>3</w:t>
      </w:r>
      <w:r w:rsidRPr="00183538">
        <w:tab/>
      </w:r>
      <w:r>
        <w:t>PC5 unicast link establishment</w:t>
      </w:r>
      <w:r w:rsidRPr="00183538">
        <w:t xml:space="preserve"> procedure accepted by the target UE</w:t>
      </w:r>
      <w:bookmarkEnd w:id="377"/>
      <w:bookmarkEnd w:id="378"/>
      <w:bookmarkEnd w:id="379"/>
      <w:bookmarkEnd w:id="380"/>
      <w:bookmarkEnd w:id="381"/>
      <w:bookmarkEnd w:id="382"/>
      <w:bookmarkEnd w:id="383"/>
      <w:bookmarkEnd w:id="384"/>
      <w:bookmarkEnd w:id="385"/>
      <w:bookmarkEnd w:id="386"/>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7"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7"/>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indicating "ranging and sidelink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indicating "ranging and sidelink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8" w:name="_Toc22039975"/>
      <w:bookmarkStart w:id="389" w:name="_Toc25070685"/>
      <w:bookmarkStart w:id="390" w:name="_Toc34388600"/>
      <w:bookmarkStart w:id="391"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indicating "ranging and sidelink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2" w:name="_CR6_1_2_2_4"/>
      <w:bookmarkStart w:id="393" w:name="_Toc45282199"/>
      <w:bookmarkStart w:id="394" w:name="_Toc45882585"/>
      <w:bookmarkStart w:id="395" w:name="_Toc51951135"/>
      <w:bookmarkStart w:id="396" w:name="_Toc59208889"/>
      <w:bookmarkStart w:id="397" w:name="_Toc75734727"/>
      <w:bookmarkStart w:id="398" w:name="_Toc193396108"/>
      <w:bookmarkEnd w:id="392"/>
      <w:r>
        <w:t>6.1.2.2.4</w:t>
      </w:r>
      <w:r w:rsidRPr="00183538">
        <w:tab/>
      </w:r>
      <w:r>
        <w:t>PC5 unicast link establishment</w:t>
      </w:r>
      <w:r w:rsidRPr="00183538">
        <w:t xml:space="preserve"> procedure completion by the initiating UE</w:t>
      </w:r>
      <w:bookmarkEnd w:id="388"/>
      <w:bookmarkEnd w:id="389"/>
      <w:bookmarkEnd w:id="390"/>
      <w:bookmarkEnd w:id="391"/>
      <w:bookmarkEnd w:id="393"/>
      <w:bookmarkEnd w:id="394"/>
      <w:bookmarkEnd w:id="395"/>
      <w:bookmarkEnd w:id="396"/>
      <w:bookmarkEnd w:id="397"/>
      <w:bookmarkEnd w:id="398"/>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9" w:name="_Toc22039976"/>
      <w:bookmarkStart w:id="400" w:name="_Toc25070686"/>
      <w:bookmarkStart w:id="401" w:name="_Toc34388601"/>
      <w:bookmarkStart w:id="402"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3" w:name="_Toc45282200"/>
      <w:bookmarkStart w:id="404" w:name="_Toc45882586"/>
      <w:bookmarkStart w:id="40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6" w:name="_CR6_1_2_2_5"/>
      <w:bookmarkStart w:id="407" w:name="_Toc59208890"/>
      <w:bookmarkStart w:id="408" w:name="_Toc75734728"/>
      <w:bookmarkStart w:id="409" w:name="_Toc193396109"/>
      <w:bookmarkEnd w:id="406"/>
      <w:r>
        <w:t>6.1.2.2.5</w:t>
      </w:r>
      <w:r w:rsidRPr="00CE238F">
        <w:tab/>
        <w:t>PC5 unicast link establishment procedure not accepted by the target UE</w:t>
      </w:r>
      <w:bookmarkEnd w:id="399"/>
      <w:bookmarkEnd w:id="400"/>
      <w:bookmarkEnd w:id="401"/>
      <w:bookmarkEnd w:id="402"/>
      <w:bookmarkEnd w:id="403"/>
      <w:bookmarkEnd w:id="404"/>
      <w:bookmarkEnd w:id="405"/>
      <w:bookmarkEnd w:id="407"/>
      <w:bookmarkEnd w:id="408"/>
      <w:bookmarkEnd w:id="409"/>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10" w:name="_Toc25070687"/>
      <w:bookmarkStart w:id="411" w:name="_Toc34388602"/>
      <w:bookmarkStart w:id="412" w:name="_Toc34404373"/>
      <w:bookmarkStart w:id="413" w:name="_Toc45282201"/>
      <w:bookmarkStart w:id="414" w:name="_Toc45882587"/>
      <w:bookmarkStart w:id="415" w:name="_Toc51951137"/>
      <w:bookmarkStart w:id="416"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7" w:name="_CR6_1_2_2_6"/>
      <w:bookmarkStart w:id="418" w:name="_Toc59208891"/>
      <w:bookmarkStart w:id="419" w:name="_Toc75734729"/>
      <w:bookmarkStart w:id="420" w:name="_Toc193396110"/>
      <w:bookmarkEnd w:id="417"/>
      <w:r>
        <w:t>6.1.2.2.6</w:t>
      </w:r>
      <w:r w:rsidRPr="00CE238F">
        <w:tab/>
      </w:r>
      <w:r w:rsidRPr="00FD6318">
        <w:t>Abnormal cases</w:t>
      </w:r>
      <w:bookmarkEnd w:id="410"/>
      <w:bookmarkEnd w:id="411"/>
      <w:bookmarkEnd w:id="412"/>
      <w:bookmarkEnd w:id="413"/>
      <w:bookmarkEnd w:id="414"/>
      <w:bookmarkEnd w:id="415"/>
      <w:bookmarkEnd w:id="418"/>
      <w:bookmarkEnd w:id="419"/>
      <w:bookmarkEnd w:id="420"/>
    </w:p>
    <w:p w14:paraId="0D0F2D01" w14:textId="77777777" w:rsidR="008E33F7" w:rsidRPr="00FD6318" w:rsidRDefault="008E33F7" w:rsidP="00CC0F60">
      <w:pPr>
        <w:pStyle w:val="Heading6"/>
        <w:numPr>
          <w:ilvl w:val="5"/>
          <w:numId w:val="0"/>
        </w:numPr>
        <w:ind w:left="1152" w:hanging="432"/>
        <w:rPr>
          <w:lang w:eastAsia="zh-CN"/>
        </w:rPr>
      </w:pPr>
      <w:bookmarkStart w:id="421" w:name="_CR6_1_2_2_6_1"/>
      <w:bookmarkStart w:id="422" w:name="_Toc25070688"/>
      <w:bookmarkStart w:id="423" w:name="_Toc34388603"/>
      <w:bookmarkStart w:id="424" w:name="_Toc34404374"/>
      <w:bookmarkStart w:id="425" w:name="_Toc45282202"/>
      <w:bookmarkStart w:id="426" w:name="_Toc45882588"/>
      <w:bookmarkStart w:id="427" w:name="_Toc51951138"/>
      <w:bookmarkStart w:id="428" w:name="_Toc59208892"/>
      <w:bookmarkStart w:id="429" w:name="_Toc75734730"/>
      <w:bookmarkStart w:id="430" w:name="_Toc193396111"/>
      <w:bookmarkEnd w:id="421"/>
      <w:r>
        <w:rPr>
          <w:rFonts w:hint="eastAsia"/>
          <w:lang w:eastAsia="zh-CN"/>
        </w:rPr>
        <w:t>6.1.2.2.6.1</w:t>
      </w:r>
      <w:r>
        <w:rPr>
          <w:lang w:eastAsia="zh-CN"/>
        </w:rPr>
        <w:tab/>
      </w:r>
      <w:r w:rsidRPr="00FD6318">
        <w:rPr>
          <w:lang w:eastAsia="zh-CN"/>
        </w:rPr>
        <w:t>Abnormal cases at the initiating UE</w:t>
      </w:r>
      <w:bookmarkEnd w:id="422"/>
      <w:bookmarkEnd w:id="423"/>
      <w:bookmarkEnd w:id="424"/>
      <w:bookmarkEnd w:id="425"/>
      <w:bookmarkEnd w:id="426"/>
      <w:bookmarkEnd w:id="427"/>
      <w:bookmarkEnd w:id="428"/>
      <w:bookmarkEnd w:id="429"/>
      <w:bookmarkEnd w:id="43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B643CE">
      <w:pPr>
        <w:pStyle w:val="B1"/>
      </w:pPr>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1" w:name="_CR6_1_2_2_6_2"/>
      <w:bookmarkStart w:id="432" w:name="_Toc25070689"/>
      <w:bookmarkStart w:id="433" w:name="_Toc34388604"/>
      <w:bookmarkStart w:id="434" w:name="_Toc34404375"/>
      <w:bookmarkStart w:id="435" w:name="_Toc45282203"/>
      <w:bookmarkStart w:id="436" w:name="_Toc45882589"/>
      <w:bookmarkStart w:id="437" w:name="_Toc51951139"/>
      <w:bookmarkStart w:id="438" w:name="_Toc59208893"/>
      <w:bookmarkStart w:id="439" w:name="_Toc75734731"/>
      <w:bookmarkStart w:id="440" w:name="_Toc193396112"/>
      <w:bookmarkEnd w:id="4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2"/>
      <w:bookmarkEnd w:id="433"/>
      <w:bookmarkEnd w:id="434"/>
      <w:bookmarkEnd w:id="435"/>
      <w:bookmarkEnd w:id="436"/>
      <w:bookmarkEnd w:id="437"/>
      <w:bookmarkEnd w:id="438"/>
      <w:bookmarkEnd w:id="439"/>
      <w:bookmarkEnd w:id="440"/>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1" w:name="_Toc25070690"/>
      <w:bookmarkStart w:id="442" w:name="_Toc34388605"/>
      <w:bookmarkStart w:id="443" w:name="_Toc34404376"/>
      <w:bookmarkStart w:id="444" w:name="_Toc45282204"/>
      <w:bookmarkStart w:id="44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6" w:name="_CR6_1_2_3"/>
      <w:bookmarkStart w:id="447" w:name="_Toc51951140"/>
      <w:bookmarkStart w:id="448" w:name="_Toc59208894"/>
      <w:bookmarkStart w:id="449" w:name="_Toc75734732"/>
      <w:bookmarkStart w:id="450" w:name="_Toc193396113"/>
      <w:bookmarkEnd w:id="446"/>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40"/>
      <w:bookmarkEnd w:id="416"/>
      <w:bookmarkEnd w:id="441"/>
      <w:bookmarkEnd w:id="442"/>
      <w:bookmarkEnd w:id="443"/>
      <w:bookmarkEnd w:id="444"/>
      <w:bookmarkEnd w:id="445"/>
      <w:bookmarkEnd w:id="447"/>
      <w:bookmarkEnd w:id="448"/>
      <w:bookmarkEnd w:id="449"/>
      <w:bookmarkEnd w:id="450"/>
    </w:p>
    <w:p w14:paraId="7F0B4408" w14:textId="77777777" w:rsidR="008E33F7" w:rsidRPr="00742FAE" w:rsidRDefault="008E33F7" w:rsidP="00CC0F60">
      <w:pPr>
        <w:pStyle w:val="Heading5"/>
      </w:pPr>
      <w:bookmarkStart w:id="451" w:name="_CR6_1_2_3_1"/>
      <w:bookmarkStart w:id="452" w:name="_Toc525231186"/>
      <w:bookmarkStart w:id="453" w:name="_Toc22039978"/>
      <w:bookmarkStart w:id="454" w:name="_Toc25070691"/>
      <w:bookmarkStart w:id="455" w:name="_Toc34388606"/>
      <w:bookmarkStart w:id="456" w:name="_Toc34404377"/>
      <w:bookmarkStart w:id="457" w:name="_Toc45282205"/>
      <w:bookmarkStart w:id="458" w:name="_Toc45882591"/>
      <w:bookmarkStart w:id="459" w:name="_Toc51951141"/>
      <w:bookmarkStart w:id="460" w:name="_Toc59208895"/>
      <w:bookmarkStart w:id="461" w:name="_Toc75734733"/>
      <w:bookmarkStart w:id="462" w:name="_Toc193396114"/>
      <w:bookmarkEnd w:id="451"/>
      <w:r>
        <w:t>6.1.2.</w:t>
      </w:r>
      <w:r>
        <w:rPr>
          <w:rFonts w:hint="eastAsia"/>
          <w:lang w:eastAsia="zh-CN"/>
        </w:rPr>
        <w:t>3</w:t>
      </w:r>
      <w:r>
        <w:t>.1</w:t>
      </w:r>
      <w:r w:rsidRPr="00742FAE">
        <w:tab/>
        <w:t>General</w:t>
      </w:r>
      <w:bookmarkEnd w:id="452"/>
      <w:bookmarkEnd w:id="453"/>
      <w:bookmarkEnd w:id="454"/>
      <w:bookmarkEnd w:id="455"/>
      <w:bookmarkEnd w:id="456"/>
      <w:bookmarkEnd w:id="457"/>
      <w:bookmarkEnd w:id="458"/>
      <w:bookmarkEnd w:id="459"/>
      <w:bookmarkEnd w:id="460"/>
      <w:bookmarkEnd w:id="461"/>
      <w:bookmarkEnd w:id="46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3" w:name="_CR6_1_2_3_2"/>
      <w:bookmarkStart w:id="464" w:name="_Toc525231187"/>
      <w:bookmarkStart w:id="465" w:name="_Toc22039979"/>
      <w:bookmarkStart w:id="466" w:name="_Toc25070692"/>
      <w:bookmarkStart w:id="467" w:name="_Toc34388607"/>
      <w:bookmarkStart w:id="468" w:name="_Toc34404378"/>
      <w:bookmarkStart w:id="469" w:name="_Toc45282206"/>
      <w:bookmarkStart w:id="470" w:name="_Toc45882592"/>
      <w:bookmarkStart w:id="471" w:name="_Toc51951142"/>
      <w:bookmarkStart w:id="472" w:name="_Toc59208896"/>
      <w:bookmarkStart w:id="473" w:name="_Toc75734734"/>
      <w:bookmarkStart w:id="474" w:name="_Toc193396115"/>
      <w:bookmarkEnd w:id="463"/>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4"/>
      <w:bookmarkEnd w:id="465"/>
      <w:bookmarkEnd w:id="466"/>
      <w:bookmarkEnd w:id="467"/>
      <w:bookmarkEnd w:id="468"/>
      <w:bookmarkEnd w:id="469"/>
      <w:bookmarkEnd w:id="470"/>
      <w:bookmarkEnd w:id="471"/>
      <w:bookmarkEnd w:id="472"/>
      <w:bookmarkEnd w:id="473"/>
      <w:bookmarkEnd w:id="474"/>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8.95pt;height:218.5pt" o:ole="">
            <v:imagedata r:id="rId18" o:title=""/>
          </v:shape>
          <o:OLEObject Type="Embed" ProgID="Visio.Drawing.15" ShapeID="_x0000_i1029" DrawAspect="Content" ObjectID="_1804008917" r:id="rId19"/>
        </w:object>
      </w:r>
    </w:p>
    <w:p w14:paraId="79D8FE8F" w14:textId="77777777" w:rsidR="008E33F7" w:rsidRPr="00742FAE" w:rsidRDefault="008E33F7" w:rsidP="008E33F7">
      <w:pPr>
        <w:pStyle w:val="TF"/>
      </w:pPr>
      <w:bookmarkStart w:id="475" w:name="_CRFigure6_1_2_3_2"/>
      <w:r w:rsidRPr="00742FAE">
        <w:t>Figure</w:t>
      </w:r>
      <w:r>
        <w:t> </w:t>
      </w:r>
      <w:bookmarkEnd w:id="475"/>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6" w:name="_CR6_1_2_3_3"/>
      <w:bookmarkStart w:id="477" w:name="_Toc22039980"/>
      <w:bookmarkStart w:id="478" w:name="_Toc25070693"/>
      <w:bookmarkStart w:id="479" w:name="_Toc34388608"/>
      <w:bookmarkStart w:id="480" w:name="_Toc34404379"/>
      <w:bookmarkStart w:id="481" w:name="_Toc45282207"/>
      <w:bookmarkStart w:id="482" w:name="_Toc45882593"/>
      <w:bookmarkStart w:id="483" w:name="_Toc51951143"/>
      <w:bookmarkStart w:id="484" w:name="_Toc59208897"/>
      <w:bookmarkStart w:id="485" w:name="_Toc75734735"/>
      <w:bookmarkStart w:id="486" w:name="_Toc193396116"/>
      <w:bookmarkEnd w:id="476"/>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7"/>
      <w:bookmarkEnd w:id="478"/>
      <w:bookmarkEnd w:id="479"/>
      <w:bookmarkEnd w:id="480"/>
      <w:bookmarkEnd w:id="481"/>
      <w:bookmarkEnd w:id="482"/>
      <w:bookmarkEnd w:id="483"/>
      <w:bookmarkEnd w:id="484"/>
      <w:bookmarkEnd w:id="485"/>
      <w:bookmarkEnd w:id="486"/>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7" w:name="_Toc22039981"/>
      <w:bookmarkStart w:id="488" w:name="_Toc25070694"/>
      <w:bookmarkStart w:id="489" w:name="_Toc34388609"/>
      <w:bookmarkStart w:id="49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1" w:name="_CR6_1_2_3_4"/>
      <w:bookmarkStart w:id="492" w:name="_Toc45282208"/>
      <w:bookmarkStart w:id="493" w:name="_Toc45882594"/>
      <w:bookmarkStart w:id="494" w:name="_Toc51951144"/>
      <w:bookmarkStart w:id="495" w:name="_Toc59208898"/>
      <w:bookmarkStart w:id="496" w:name="_Toc75734736"/>
      <w:bookmarkStart w:id="497" w:name="_Toc193396117"/>
      <w:bookmarkEnd w:id="491"/>
      <w:r>
        <w:t>6.1.2.</w:t>
      </w:r>
      <w:r>
        <w:rPr>
          <w:rFonts w:hint="eastAsia"/>
          <w:lang w:eastAsia="zh-CN"/>
        </w:rPr>
        <w:t>3</w:t>
      </w:r>
      <w:r>
        <w:t>.4</w:t>
      </w:r>
      <w:r w:rsidRPr="00183538">
        <w:tab/>
      </w:r>
      <w:r>
        <w:t>PC5 unicast link modification</w:t>
      </w:r>
      <w:r w:rsidRPr="00183538">
        <w:t xml:space="preserve"> procedure completion by the initiating UE</w:t>
      </w:r>
      <w:bookmarkEnd w:id="487"/>
      <w:bookmarkEnd w:id="488"/>
      <w:bookmarkEnd w:id="489"/>
      <w:bookmarkEnd w:id="490"/>
      <w:bookmarkEnd w:id="492"/>
      <w:bookmarkEnd w:id="493"/>
      <w:bookmarkEnd w:id="494"/>
      <w:bookmarkEnd w:id="495"/>
      <w:bookmarkEnd w:id="496"/>
      <w:bookmarkEnd w:id="497"/>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8" w:name="_Toc22039982"/>
      <w:bookmarkStart w:id="499" w:name="_Toc25070695"/>
      <w:bookmarkStart w:id="500" w:name="_Toc34388610"/>
      <w:bookmarkStart w:id="50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2" w:name="_CR6_1_2_3_5"/>
      <w:bookmarkStart w:id="503" w:name="_Toc45282209"/>
      <w:bookmarkStart w:id="504" w:name="_Toc45882595"/>
      <w:bookmarkStart w:id="505" w:name="_Toc51951145"/>
      <w:bookmarkStart w:id="506" w:name="_Toc59208899"/>
      <w:bookmarkStart w:id="507" w:name="_Toc75734737"/>
      <w:bookmarkStart w:id="508" w:name="_Toc193396118"/>
      <w:bookmarkEnd w:id="502"/>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8"/>
      <w:bookmarkEnd w:id="499"/>
      <w:bookmarkEnd w:id="500"/>
      <w:bookmarkEnd w:id="501"/>
      <w:bookmarkEnd w:id="503"/>
      <w:bookmarkEnd w:id="504"/>
      <w:bookmarkEnd w:id="505"/>
      <w:bookmarkEnd w:id="506"/>
      <w:bookmarkEnd w:id="507"/>
      <w:bookmarkEnd w:id="508"/>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9" w:name="_CR6_1_2_3_6"/>
      <w:bookmarkStart w:id="510" w:name="_Toc25070696"/>
      <w:bookmarkStart w:id="511" w:name="_Toc34388611"/>
      <w:bookmarkStart w:id="512" w:name="_Toc34404382"/>
      <w:bookmarkStart w:id="513" w:name="_Toc45282210"/>
      <w:bookmarkStart w:id="514" w:name="_Toc45882596"/>
      <w:bookmarkStart w:id="515" w:name="_Toc51951146"/>
      <w:bookmarkStart w:id="516" w:name="_Toc59208900"/>
      <w:bookmarkStart w:id="517" w:name="_Toc75734738"/>
      <w:bookmarkStart w:id="518" w:name="_Toc22039983"/>
      <w:bookmarkStart w:id="519" w:name="_Toc193396119"/>
      <w:bookmarkEnd w:id="509"/>
      <w:r>
        <w:t>6.1.2.3.6</w:t>
      </w:r>
      <w:r w:rsidRPr="00CE238F">
        <w:tab/>
      </w:r>
      <w:r w:rsidRPr="00FD6318">
        <w:t>Abnormal cases</w:t>
      </w:r>
      <w:r>
        <w:t xml:space="preserve"> </w:t>
      </w:r>
      <w:r w:rsidRPr="00FD6318">
        <w:rPr>
          <w:lang w:eastAsia="zh-CN"/>
        </w:rPr>
        <w:t>at the initiating UE</w:t>
      </w:r>
      <w:bookmarkEnd w:id="510"/>
      <w:bookmarkEnd w:id="511"/>
      <w:bookmarkEnd w:id="512"/>
      <w:bookmarkEnd w:id="513"/>
      <w:bookmarkEnd w:id="514"/>
      <w:bookmarkEnd w:id="515"/>
      <w:bookmarkEnd w:id="516"/>
      <w:bookmarkEnd w:id="517"/>
      <w:bookmarkEnd w:id="51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20" w:name="_Toc34388612"/>
      <w:bookmarkStart w:id="521" w:name="_Toc34404383"/>
      <w:bookmarkStart w:id="522" w:name="_Toc45282211"/>
      <w:bookmarkStart w:id="523" w:name="_Toc45882597"/>
      <w:bookmarkStart w:id="524" w:name="_Toc51951147"/>
      <w:bookmarkStart w:id="52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6" w:name="_CR6_1_2_4"/>
      <w:bookmarkStart w:id="527" w:name="_Toc59208901"/>
      <w:bookmarkStart w:id="528" w:name="_Toc75734739"/>
      <w:bookmarkStart w:id="529" w:name="_Toc193396120"/>
      <w:bookmarkEnd w:id="526"/>
      <w:r>
        <w:t>6.1.2.4</w:t>
      </w:r>
      <w:r>
        <w:tab/>
        <w:t>PC5 unicast link release procedure</w:t>
      </w:r>
      <w:bookmarkEnd w:id="520"/>
      <w:bookmarkEnd w:id="521"/>
      <w:bookmarkEnd w:id="522"/>
      <w:bookmarkEnd w:id="523"/>
      <w:bookmarkEnd w:id="524"/>
      <w:bookmarkEnd w:id="527"/>
      <w:bookmarkEnd w:id="528"/>
      <w:bookmarkEnd w:id="529"/>
    </w:p>
    <w:p w14:paraId="70E90FC4" w14:textId="77777777" w:rsidR="008E33F7" w:rsidRDefault="008E33F7" w:rsidP="00CC0F60">
      <w:pPr>
        <w:pStyle w:val="Heading5"/>
      </w:pPr>
      <w:bookmarkStart w:id="530" w:name="_CR6_1_2_4_1"/>
      <w:bookmarkStart w:id="531" w:name="_Toc34388613"/>
      <w:bookmarkStart w:id="532" w:name="_Toc34404384"/>
      <w:bookmarkStart w:id="533" w:name="_Toc45282212"/>
      <w:bookmarkStart w:id="534" w:name="_Toc45882598"/>
      <w:bookmarkStart w:id="535" w:name="_Toc51951148"/>
      <w:bookmarkStart w:id="536" w:name="_Toc59208902"/>
      <w:bookmarkStart w:id="537" w:name="_Toc75734740"/>
      <w:bookmarkStart w:id="538" w:name="_Toc193396121"/>
      <w:bookmarkEnd w:id="530"/>
      <w:r>
        <w:t>6.1.2.4.1</w:t>
      </w:r>
      <w:r>
        <w:tab/>
        <w:t>General</w:t>
      </w:r>
      <w:bookmarkEnd w:id="531"/>
      <w:bookmarkEnd w:id="532"/>
      <w:bookmarkEnd w:id="533"/>
      <w:bookmarkEnd w:id="534"/>
      <w:bookmarkEnd w:id="535"/>
      <w:bookmarkEnd w:id="536"/>
      <w:bookmarkEnd w:id="537"/>
      <w:bookmarkEnd w:id="538"/>
    </w:p>
    <w:p w14:paraId="609DEA8E" w14:textId="497F555E" w:rsidR="00F637B9" w:rsidRDefault="00F637B9" w:rsidP="00F637B9">
      <w:bookmarkStart w:id="539" w:name="_Toc34388614"/>
      <w:bookmarkStart w:id="540" w:name="_Toc34404385"/>
      <w:bookmarkStart w:id="541" w:name="_Toc45282213"/>
      <w:bookmarkStart w:id="5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3" w:name="_CR6_1_2_4_2"/>
      <w:bookmarkStart w:id="544" w:name="_Toc51951149"/>
      <w:bookmarkStart w:id="545" w:name="_Toc59208903"/>
      <w:bookmarkStart w:id="546" w:name="_Toc75734741"/>
      <w:bookmarkStart w:id="547" w:name="_Toc193396122"/>
      <w:bookmarkEnd w:id="543"/>
      <w:r>
        <w:t>6.1.2.4.2</w:t>
      </w:r>
      <w:r>
        <w:tab/>
        <w:t>PC5 unicast link release procedure initiation by initiating UE</w:t>
      </w:r>
      <w:bookmarkEnd w:id="539"/>
      <w:bookmarkEnd w:id="540"/>
      <w:bookmarkEnd w:id="541"/>
      <w:bookmarkEnd w:id="542"/>
      <w:bookmarkEnd w:id="544"/>
      <w:bookmarkEnd w:id="545"/>
      <w:bookmarkEnd w:id="546"/>
      <w:bookmarkEnd w:id="547"/>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0.7pt;height:112.3pt" o:ole="">
            <v:imagedata r:id="rId20" o:title=""/>
          </v:shape>
          <o:OLEObject Type="Embed" ProgID="Visio.Drawing.15" ShapeID="_x0000_i1030" DrawAspect="Content" ObjectID="_1804008918" r:id="rId21"/>
        </w:object>
      </w:r>
    </w:p>
    <w:p w14:paraId="0C2F75A0" w14:textId="77777777" w:rsidR="008E33F7" w:rsidRDefault="008E33F7" w:rsidP="008E33F7">
      <w:pPr>
        <w:pStyle w:val="TF"/>
      </w:pPr>
      <w:bookmarkStart w:id="548" w:name="_CRFigure6_1_2_4_2_1"/>
      <w:r>
        <w:t>Figure </w:t>
      </w:r>
      <w:bookmarkEnd w:id="548"/>
      <w:r>
        <w:t>6.1.2.4.2.1: PC5 unicast link release procedure</w:t>
      </w:r>
    </w:p>
    <w:p w14:paraId="13C03965" w14:textId="77777777" w:rsidR="008E33F7" w:rsidRDefault="008E33F7" w:rsidP="00CC0F60">
      <w:pPr>
        <w:pStyle w:val="Heading5"/>
      </w:pPr>
      <w:bookmarkStart w:id="549" w:name="_CR6_1_2_4_3"/>
      <w:bookmarkStart w:id="550" w:name="_Toc34388615"/>
      <w:bookmarkStart w:id="551" w:name="_Toc34404386"/>
      <w:bookmarkStart w:id="552" w:name="_Toc45282214"/>
      <w:bookmarkStart w:id="553" w:name="_Toc45882600"/>
      <w:bookmarkStart w:id="554" w:name="_Toc51951150"/>
      <w:bookmarkStart w:id="555" w:name="_Toc59208904"/>
      <w:bookmarkStart w:id="556" w:name="_Toc75734742"/>
      <w:bookmarkStart w:id="557" w:name="_Toc193396123"/>
      <w:bookmarkEnd w:id="549"/>
      <w:r>
        <w:t>6.1.2.4.3</w:t>
      </w:r>
      <w:r>
        <w:tab/>
        <w:t>PC5 unicast link release procedure accepted by the target UE</w:t>
      </w:r>
      <w:bookmarkEnd w:id="550"/>
      <w:bookmarkEnd w:id="551"/>
      <w:bookmarkEnd w:id="552"/>
      <w:bookmarkEnd w:id="553"/>
      <w:bookmarkEnd w:id="554"/>
      <w:bookmarkEnd w:id="555"/>
      <w:bookmarkEnd w:id="556"/>
      <w:bookmarkEnd w:id="557"/>
    </w:p>
    <w:p w14:paraId="3FBF5CA8" w14:textId="77777777" w:rsidR="0064293C" w:rsidRDefault="0064293C" w:rsidP="0064293C">
      <w:bookmarkStart w:id="558" w:name="_Toc34388616"/>
      <w:bookmarkStart w:id="559" w:name="_Toc34404387"/>
      <w:bookmarkStart w:id="560" w:name="_Toc45282215"/>
      <w:bookmarkStart w:id="561" w:name="_Toc45882601"/>
      <w:bookmarkStart w:id="562" w:name="_Toc51951151"/>
      <w:bookmarkStart w:id="563" w:name="_Toc59208905"/>
      <w:bookmarkStart w:id="564"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5" w:name="_CR6_1_2_4_4"/>
      <w:bookmarkStart w:id="566" w:name="_Toc193396124"/>
      <w:bookmarkEnd w:id="565"/>
      <w:r>
        <w:t>6.1.2.4.4</w:t>
      </w:r>
      <w:r>
        <w:tab/>
        <w:t>PC5 unicast link release procedure completion by the initiating UE</w:t>
      </w:r>
      <w:bookmarkEnd w:id="558"/>
      <w:bookmarkEnd w:id="559"/>
      <w:bookmarkEnd w:id="560"/>
      <w:bookmarkEnd w:id="561"/>
      <w:bookmarkEnd w:id="562"/>
      <w:bookmarkEnd w:id="563"/>
      <w:bookmarkEnd w:id="564"/>
      <w:bookmarkEnd w:id="566"/>
    </w:p>
    <w:p w14:paraId="63F9674E" w14:textId="77777777" w:rsidR="0064293C" w:rsidRDefault="0064293C" w:rsidP="0064293C">
      <w:bookmarkStart w:id="567" w:name="_Toc34388617"/>
      <w:bookmarkStart w:id="568" w:name="_Toc34404388"/>
      <w:bookmarkStart w:id="569" w:name="_Toc45282216"/>
      <w:bookmarkStart w:id="570" w:name="_Toc45882602"/>
      <w:bookmarkStart w:id="571" w:name="_Toc51951152"/>
      <w:bookmarkStart w:id="572" w:name="_Toc59208906"/>
      <w:bookmarkStart w:id="573"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4" w:name="_CR6_1_2_4_5"/>
      <w:bookmarkStart w:id="575" w:name="_Toc193396125"/>
      <w:bookmarkEnd w:id="574"/>
      <w:r>
        <w:t>6.1.2.4.5</w:t>
      </w:r>
      <w:r>
        <w:tab/>
        <w:t>Abnormal cases</w:t>
      </w:r>
      <w:bookmarkEnd w:id="567"/>
      <w:bookmarkEnd w:id="568"/>
      <w:bookmarkEnd w:id="569"/>
      <w:bookmarkEnd w:id="570"/>
      <w:bookmarkEnd w:id="571"/>
      <w:bookmarkEnd w:id="572"/>
      <w:bookmarkEnd w:id="573"/>
      <w:bookmarkEnd w:id="575"/>
    </w:p>
    <w:p w14:paraId="08C98531" w14:textId="77777777" w:rsidR="008E33F7" w:rsidRDefault="008E33F7" w:rsidP="00CC0F60">
      <w:pPr>
        <w:pStyle w:val="Heading6"/>
        <w:numPr>
          <w:ilvl w:val="5"/>
          <w:numId w:val="0"/>
        </w:numPr>
        <w:ind w:left="1152" w:hanging="432"/>
      </w:pPr>
      <w:bookmarkStart w:id="576" w:name="_CR6_1_2_4_5_1"/>
      <w:bookmarkStart w:id="577" w:name="_Toc34388618"/>
      <w:bookmarkStart w:id="578" w:name="_Toc34404389"/>
      <w:bookmarkStart w:id="579" w:name="_Toc45282217"/>
      <w:bookmarkStart w:id="580" w:name="_Toc45882603"/>
      <w:bookmarkStart w:id="581" w:name="_Toc51951153"/>
      <w:bookmarkStart w:id="582" w:name="_Toc59208907"/>
      <w:bookmarkStart w:id="583" w:name="_Toc75734745"/>
      <w:bookmarkStart w:id="584" w:name="_Toc193396126"/>
      <w:bookmarkEnd w:id="576"/>
      <w:r>
        <w:t>6.1.2.4.5.1</w:t>
      </w:r>
      <w:r>
        <w:tab/>
        <w:t>Abnormal cases at the initiating UE</w:t>
      </w:r>
      <w:bookmarkEnd w:id="577"/>
      <w:bookmarkEnd w:id="578"/>
      <w:bookmarkEnd w:id="579"/>
      <w:bookmarkEnd w:id="580"/>
      <w:bookmarkEnd w:id="581"/>
      <w:bookmarkEnd w:id="582"/>
      <w:bookmarkEnd w:id="583"/>
      <w:bookmarkEnd w:id="584"/>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5" w:name="_CR6_1_2_5"/>
      <w:bookmarkStart w:id="586" w:name="_Toc34388619"/>
      <w:bookmarkStart w:id="587" w:name="_Toc34404390"/>
      <w:bookmarkStart w:id="588" w:name="_Toc45282218"/>
      <w:bookmarkStart w:id="589" w:name="_Toc45882604"/>
      <w:bookmarkStart w:id="590" w:name="_Toc51951154"/>
      <w:bookmarkStart w:id="591" w:name="_Toc59208908"/>
      <w:bookmarkStart w:id="592" w:name="_Toc75734746"/>
      <w:bookmarkStart w:id="593" w:name="_Toc193396127"/>
      <w:bookmarkEnd w:id="585"/>
      <w:r>
        <w:t>6.1.2.5</w:t>
      </w:r>
      <w:r w:rsidRPr="00742FAE">
        <w:tab/>
      </w:r>
      <w:r w:rsidRPr="00B853E7">
        <w:t>PC5 unicast link identifier update procedure</w:t>
      </w:r>
      <w:bookmarkEnd w:id="586"/>
      <w:bookmarkEnd w:id="587"/>
      <w:bookmarkEnd w:id="588"/>
      <w:bookmarkEnd w:id="589"/>
      <w:bookmarkEnd w:id="590"/>
      <w:bookmarkEnd w:id="591"/>
      <w:bookmarkEnd w:id="592"/>
      <w:bookmarkEnd w:id="593"/>
    </w:p>
    <w:p w14:paraId="781E3E99" w14:textId="77777777" w:rsidR="008E33F7" w:rsidRPr="00742FAE" w:rsidRDefault="008E33F7" w:rsidP="00CC0F60">
      <w:pPr>
        <w:pStyle w:val="Heading5"/>
      </w:pPr>
      <w:bookmarkStart w:id="594" w:name="_CR6_1_2_5_1"/>
      <w:bookmarkStart w:id="595" w:name="_Toc34388620"/>
      <w:bookmarkStart w:id="596" w:name="_Toc34404391"/>
      <w:bookmarkStart w:id="597" w:name="_Toc45282219"/>
      <w:bookmarkStart w:id="598" w:name="_Toc45882605"/>
      <w:bookmarkStart w:id="599" w:name="_Toc51951155"/>
      <w:bookmarkStart w:id="600" w:name="_Toc59208909"/>
      <w:bookmarkStart w:id="601" w:name="_Toc75734747"/>
      <w:bookmarkStart w:id="602" w:name="_Toc193396128"/>
      <w:bookmarkEnd w:id="594"/>
      <w:r>
        <w:t>6.1.2.5.1</w:t>
      </w:r>
      <w:r w:rsidRPr="00742FAE">
        <w:tab/>
        <w:t>General</w:t>
      </w:r>
      <w:bookmarkEnd w:id="595"/>
      <w:bookmarkEnd w:id="596"/>
      <w:bookmarkEnd w:id="597"/>
      <w:bookmarkEnd w:id="598"/>
      <w:bookmarkEnd w:id="599"/>
      <w:bookmarkEnd w:id="600"/>
      <w:bookmarkEnd w:id="601"/>
      <w:bookmarkEnd w:id="60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3" w:name="_CR6_1_2_5_2"/>
      <w:bookmarkStart w:id="604" w:name="_Toc34388621"/>
      <w:bookmarkStart w:id="605" w:name="_Toc34404392"/>
      <w:bookmarkStart w:id="606" w:name="_Toc45282220"/>
      <w:bookmarkStart w:id="607" w:name="_Toc45882606"/>
      <w:bookmarkStart w:id="608" w:name="_Toc51951156"/>
      <w:bookmarkStart w:id="609" w:name="_Toc59208910"/>
      <w:bookmarkStart w:id="610" w:name="_Toc75734748"/>
      <w:bookmarkStart w:id="611" w:name="_Toc193396129"/>
      <w:bookmarkEnd w:id="603"/>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4"/>
      <w:bookmarkEnd w:id="605"/>
      <w:bookmarkEnd w:id="606"/>
      <w:bookmarkEnd w:id="607"/>
      <w:bookmarkEnd w:id="608"/>
      <w:bookmarkEnd w:id="609"/>
      <w:bookmarkEnd w:id="610"/>
      <w:bookmarkEnd w:id="61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65pt;height:252.7pt" o:ole="">
            <v:imagedata r:id="rId22" o:title=""/>
          </v:shape>
          <o:OLEObject Type="Embed" ProgID="Visio.Drawing.15" ShapeID="_x0000_i1031" DrawAspect="Content" ObjectID="_1804008919" r:id="rId23"/>
        </w:object>
      </w:r>
    </w:p>
    <w:p w14:paraId="3F421FDC" w14:textId="77777777" w:rsidR="008E33F7" w:rsidRPr="00742FAE" w:rsidRDefault="008E33F7" w:rsidP="008E33F7">
      <w:pPr>
        <w:pStyle w:val="TF"/>
      </w:pPr>
      <w:bookmarkStart w:id="612" w:name="_CRFigure6_1_2_5_2_1"/>
      <w:r w:rsidRPr="00742FAE">
        <w:t>Figure</w:t>
      </w:r>
      <w:r>
        <w:t> </w:t>
      </w:r>
      <w:bookmarkEnd w:id="612"/>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3" w:name="_CR6_1_2_5_3"/>
      <w:bookmarkStart w:id="614" w:name="_Toc34388622"/>
      <w:bookmarkStart w:id="615" w:name="_Toc34404393"/>
      <w:bookmarkStart w:id="616" w:name="_Toc45282221"/>
      <w:bookmarkStart w:id="617" w:name="_Toc45882607"/>
      <w:bookmarkStart w:id="618" w:name="_Toc51951157"/>
      <w:bookmarkStart w:id="619" w:name="_Toc59208911"/>
      <w:bookmarkStart w:id="620" w:name="_Toc75734749"/>
      <w:bookmarkStart w:id="621" w:name="_Toc193396130"/>
      <w:bookmarkEnd w:id="613"/>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4"/>
      <w:bookmarkEnd w:id="615"/>
      <w:bookmarkEnd w:id="616"/>
      <w:bookmarkEnd w:id="617"/>
      <w:bookmarkEnd w:id="618"/>
      <w:bookmarkEnd w:id="619"/>
      <w:bookmarkEnd w:id="620"/>
      <w:bookmarkEnd w:id="621"/>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2" w:name="_CR6_1_2_5_4"/>
      <w:bookmarkStart w:id="623" w:name="_Toc34388623"/>
      <w:bookmarkStart w:id="624" w:name="_Toc34404394"/>
      <w:bookmarkStart w:id="625" w:name="_Toc45282222"/>
      <w:bookmarkStart w:id="626" w:name="_Toc45882608"/>
      <w:bookmarkStart w:id="627" w:name="_Toc51951158"/>
      <w:bookmarkStart w:id="628" w:name="_Toc59208912"/>
      <w:bookmarkStart w:id="629" w:name="_Toc75734750"/>
      <w:bookmarkStart w:id="630" w:name="_Toc193396131"/>
      <w:bookmarkEnd w:id="62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3"/>
      <w:bookmarkEnd w:id="624"/>
      <w:bookmarkEnd w:id="625"/>
      <w:bookmarkEnd w:id="626"/>
      <w:bookmarkEnd w:id="627"/>
      <w:bookmarkEnd w:id="628"/>
      <w:bookmarkEnd w:id="629"/>
      <w:bookmarkEnd w:id="630"/>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1" w:name="_CR6_1_2_5_5"/>
      <w:bookmarkStart w:id="632" w:name="_Toc34388624"/>
      <w:bookmarkStart w:id="633" w:name="_Toc34404395"/>
      <w:bookmarkStart w:id="634" w:name="_Toc45282223"/>
      <w:bookmarkStart w:id="635" w:name="_Toc45882609"/>
      <w:bookmarkStart w:id="636" w:name="_Toc51951159"/>
      <w:bookmarkStart w:id="637" w:name="_Toc59208913"/>
      <w:bookmarkStart w:id="638" w:name="_Toc75734751"/>
      <w:bookmarkStart w:id="639" w:name="_Toc193396132"/>
      <w:bookmarkEnd w:id="63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2"/>
      <w:bookmarkEnd w:id="633"/>
      <w:bookmarkEnd w:id="634"/>
      <w:bookmarkEnd w:id="635"/>
      <w:bookmarkEnd w:id="636"/>
      <w:bookmarkEnd w:id="637"/>
      <w:bookmarkEnd w:id="638"/>
      <w:bookmarkEnd w:id="639"/>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40" w:name="_CR6_1_2_5_6"/>
      <w:bookmarkStart w:id="641" w:name="_Toc34388625"/>
      <w:bookmarkStart w:id="642" w:name="_Toc34404396"/>
      <w:bookmarkStart w:id="643" w:name="_Toc45282224"/>
      <w:bookmarkStart w:id="644" w:name="_Toc45882610"/>
      <w:bookmarkStart w:id="645" w:name="_Toc51951160"/>
      <w:bookmarkStart w:id="646" w:name="_Toc59208914"/>
      <w:bookmarkStart w:id="647" w:name="_Toc75734752"/>
      <w:bookmarkStart w:id="648" w:name="_Toc193396133"/>
      <w:bookmarkEnd w:id="640"/>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1"/>
      <w:bookmarkEnd w:id="642"/>
      <w:bookmarkEnd w:id="643"/>
      <w:bookmarkEnd w:id="644"/>
      <w:bookmarkEnd w:id="645"/>
      <w:bookmarkEnd w:id="646"/>
      <w:bookmarkEnd w:id="647"/>
      <w:bookmarkEnd w:id="648"/>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9" w:name="_CR6_1_2_5_7"/>
      <w:bookmarkStart w:id="650" w:name="_Toc34388626"/>
      <w:bookmarkStart w:id="651" w:name="_Toc34404397"/>
      <w:bookmarkStart w:id="652" w:name="_Toc45282225"/>
      <w:bookmarkStart w:id="653" w:name="_Toc45882611"/>
      <w:bookmarkStart w:id="654" w:name="_Toc51951161"/>
      <w:bookmarkStart w:id="655" w:name="_Toc59208915"/>
      <w:bookmarkStart w:id="656" w:name="_Toc75734753"/>
      <w:bookmarkStart w:id="657" w:name="_Toc193396134"/>
      <w:bookmarkEnd w:id="649"/>
      <w:r>
        <w:t>6.1.2.5.7</w:t>
      </w:r>
      <w:r w:rsidRPr="00CE238F">
        <w:tab/>
      </w:r>
      <w:r w:rsidRPr="00FD6318">
        <w:t>Abnormal cases</w:t>
      </w:r>
      <w:bookmarkEnd w:id="650"/>
      <w:bookmarkEnd w:id="651"/>
      <w:bookmarkEnd w:id="652"/>
      <w:bookmarkEnd w:id="653"/>
      <w:bookmarkEnd w:id="654"/>
      <w:bookmarkEnd w:id="655"/>
      <w:bookmarkEnd w:id="656"/>
      <w:bookmarkEnd w:id="657"/>
    </w:p>
    <w:p w14:paraId="1DCA3D2E" w14:textId="53189ED6" w:rsidR="008E33F7" w:rsidRPr="00FD6318" w:rsidRDefault="008E33F7" w:rsidP="00CC0F60">
      <w:pPr>
        <w:pStyle w:val="Heading6"/>
        <w:numPr>
          <w:ilvl w:val="5"/>
          <w:numId w:val="0"/>
        </w:numPr>
        <w:ind w:left="1152" w:hanging="432"/>
        <w:rPr>
          <w:lang w:eastAsia="zh-CN"/>
        </w:rPr>
      </w:pPr>
      <w:bookmarkStart w:id="658" w:name="_CR6_1_2_5_7_1"/>
      <w:bookmarkStart w:id="659" w:name="_Toc34388627"/>
      <w:bookmarkStart w:id="660" w:name="_Toc34404398"/>
      <w:bookmarkStart w:id="661" w:name="_Toc45282226"/>
      <w:bookmarkStart w:id="662" w:name="_Toc45882612"/>
      <w:bookmarkStart w:id="663" w:name="_Toc51951162"/>
      <w:bookmarkStart w:id="664" w:name="_Toc59208916"/>
      <w:bookmarkStart w:id="665" w:name="_Toc75734754"/>
      <w:bookmarkStart w:id="666" w:name="_Toc193396135"/>
      <w:bookmarkEnd w:id="658"/>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bookmarkEnd w:id="664"/>
      <w:bookmarkEnd w:id="665"/>
      <w:bookmarkEnd w:id="666"/>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7" w:name="_Toc34388628"/>
      <w:bookmarkStart w:id="668"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9" w:name="_Toc45282227"/>
      <w:bookmarkStart w:id="670" w:name="_Toc45882613"/>
      <w:bookmarkStart w:id="671"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2" w:name="_CR6_1_2_5_7_2"/>
      <w:bookmarkStart w:id="673" w:name="_Toc59208917"/>
      <w:bookmarkStart w:id="674" w:name="_Toc75734755"/>
      <w:bookmarkStart w:id="675" w:name="_Toc193396136"/>
      <w:bookmarkEnd w:id="67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7"/>
      <w:bookmarkEnd w:id="668"/>
      <w:bookmarkEnd w:id="669"/>
      <w:bookmarkEnd w:id="670"/>
      <w:bookmarkEnd w:id="671"/>
      <w:bookmarkEnd w:id="673"/>
      <w:bookmarkEnd w:id="674"/>
      <w:bookmarkEnd w:id="675"/>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6" w:name="_Toc34388629"/>
      <w:bookmarkStart w:id="677" w:name="_Toc34404400"/>
      <w:bookmarkStart w:id="678" w:name="_Toc45282228"/>
      <w:bookmarkStart w:id="679" w:name="_Toc45882614"/>
      <w:bookmarkStart w:id="680"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1" w:name="_CR6_1_2_6"/>
      <w:bookmarkStart w:id="682" w:name="_Toc59208918"/>
      <w:bookmarkStart w:id="683" w:name="_Toc75734756"/>
      <w:bookmarkStart w:id="684" w:name="_Toc193396137"/>
      <w:bookmarkEnd w:id="681"/>
      <w:r>
        <w:t>6.1.2.6</w:t>
      </w:r>
      <w:r w:rsidRPr="00183538">
        <w:tab/>
      </w:r>
      <w:r>
        <w:t>PC5 unicast</w:t>
      </w:r>
      <w:r w:rsidRPr="00183538">
        <w:t xml:space="preserve"> </w:t>
      </w:r>
      <w:r>
        <w:t>link authentication</w:t>
      </w:r>
      <w:r w:rsidRPr="00183538">
        <w:t xml:space="preserve"> procedure</w:t>
      </w:r>
      <w:bookmarkEnd w:id="676"/>
      <w:bookmarkEnd w:id="677"/>
      <w:bookmarkEnd w:id="678"/>
      <w:bookmarkEnd w:id="679"/>
      <w:bookmarkEnd w:id="680"/>
      <w:bookmarkEnd w:id="682"/>
      <w:bookmarkEnd w:id="683"/>
      <w:bookmarkEnd w:id="684"/>
    </w:p>
    <w:p w14:paraId="360EDE96" w14:textId="77777777" w:rsidR="008E33F7" w:rsidRPr="00183538" w:rsidRDefault="008E33F7" w:rsidP="00CC0F60">
      <w:pPr>
        <w:pStyle w:val="Heading5"/>
      </w:pPr>
      <w:bookmarkStart w:id="685" w:name="_CR6_1_2_6_1"/>
      <w:bookmarkStart w:id="686" w:name="_Toc34388630"/>
      <w:bookmarkStart w:id="687" w:name="_Toc34404401"/>
      <w:bookmarkStart w:id="688" w:name="_Toc45282229"/>
      <w:bookmarkStart w:id="689" w:name="_Toc45882615"/>
      <w:bookmarkStart w:id="690" w:name="_Toc51951165"/>
      <w:bookmarkStart w:id="691" w:name="_Toc59208919"/>
      <w:bookmarkStart w:id="692" w:name="_Toc75734757"/>
      <w:bookmarkStart w:id="693" w:name="_Toc193396138"/>
      <w:bookmarkEnd w:id="685"/>
      <w:r>
        <w:t>6.1.2.6.1</w:t>
      </w:r>
      <w:r w:rsidRPr="00183538">
        <w:tab/>
        <w:t>General</w:t>
      </w:r>
      <w:bookmarkEnd w:id="686"/>
      <w:bookmarkEnd w:id="687"/>
      <w:bookmarkEnd w:id="688"/>
      <w:bookmarkEnd w:id="689"/>
      <w:bookmarkEnd w:id="690"/>
      <w:bookmarkEnd w:id="691"/>
      <w:bookmarkEnd w:id="692"/>
      <w:bookmarkEnd w:id="69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4" w:name="_CR6_1_2_6_2"/>
      <w:bookmarkStart w:id="695" w:name="_Toc34388631"/>
      <w:bookmarkStart w:id="696" w:name="_Toc34404402"/>
      <w:bookmarkStart w:id="697" w:name="_Toc45282230"/>
      <w:bookmarkStart w:id="698" w:name="_Toc45882616"/>
      <w:bookmarkStart w:id="699" w:name="_Toc51951166"/>
      <w:bookmarkStart w:id="700" w:name="_Toc59208920"/>
      <w:bookmarkStart w:id="701" w:name="_Toc75734758"/>
      <w:bookmarkStart w:id="702" w:name="_Toc193396139"/>
      <w:bookmarkEnd w:id="694"/>
      <w:r>
        <w:t>6.1.2.6.</w:t>
      </w:r>
      <w:r w:rsidRPr="00183538">
        <w:t>2</w:t>
      </w:r>
      <w:r w:rsidRPr="00183538">
        <w:tab/>
      </w:r>
      <w:r>
        <w:t>PC5 unicast link authentication</w:t>
      </w:r>
      <w:r w:rsidRPr="00183538">
        <w:t xml:space="preserve"> procedure initiation by </w:t>
      </w:r>
      <w:r>
        <w:t xml:space="preserve">the </w:t>
      </w:r>
      <w:r w:rsidRPr="00183538">
        <w:t>initiating UE</w:t>
      </w:r>
      <w:bookmarkEnd w:id="695"/>
      <w:bookmarkEnd w:id="696"/>
      <w:bookmarkEnd w:id="697"/>
      <w:bookmarkEnd w:id="698"/>
      <w:bookmarkEnd w:id="699"/>
      <w:bookmarkEnd w:id="700"/>
      <w:bookmarkEnd w:id="701"/>
      <w:bookmarkEnd w:id="702"/>
    </w:p>
    <w:p w14:paraId="729B78A7" w14:textId="24389824" w:rsidR="0064293C" w:rsidRDefault="0064293C" w:rsidP="0064293C">
      <w:bookmarkStart w:id="703" w:name="_Toc34388632"/>
      <w:bookmarkStart w:id="704"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5.95pt;height:326.5pt" o:ole="">
            <v:imagedata r:id="rId24" o:title=""/>
          </v:shape>
          <o:OLEObject Type="Embed" ProgID="Visio.Drawing.11" ShapeID="_x0000_i1032" DrawAspect="Content" ObjectID="_1804008920" r:id="rId25"/>
        </w:object>
      </w:r>
    </w:p>
    <w:p w14:paraId="5A6F042F" w14:textId="77777777" w:rsidR="008E33F7" w:rsidRPr="00183538" w:rsidRDefault="008E33F7" w:rsidP="008E33F7">
      <w:pPr>
        <w:pStyle w:val="TF"/>
      </w:pPr>
      <w:bookmarkStart w:id="705" w:name="_CRFigure6_1_2_6_2"/>
      <w:r w:rsidRPr="00183538">
        <w:t>Figure</w:t>
      </w:r>
      <w:r>
        <w:rPr>
          <w:rFonts w:cs="Arial"/>
        </w:rPr>
        <w:t> </w:t>
      </w:r>
      <w:bookmarkEnd w:id="705"/>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6" w:name="_CR6_1_2_6_3"/>
      <w:bookmarkStart w:id="707" w:name="_Toc45282231"/>
      <w:bookmarkStart w:id="708" w:name="_Toc45882617"/>
      <w:bookmarkStart w:id="709" w:name="_Toc51951167"/>
      <w:bookmarkStart w:id="710" w:name="_Toc59208921"/>
      <w:bookmarkStart w:id="711" w:name="_Toc75734759"/>
      <w:bookmarkStart w:id="712" w:name="_Toc193396140"/>
      <w:bookmarkEnd w:id="706"/>
      <w:r>
        <w:t>6.1.2.6.</w:t>
      </w:r>
      <w:r w:rsidRPr="00183538">
        <w:t>3</w:t>
      </w:r>
      <w:r w:rsidRPr="00183538">
        <w:tab/>
      </w:r>
      <w:r>
        <w:t>PC5 unicast link authentication</w:t>
      </w:r>
      <w:r w:rsidRPr="00183538">
        <w:t xml:space="preserve"> procedure accepted by the target UE</w:t>
      </w:r>
      <w:bookmarkEnd w:id="703"/>
      <w:bookmarkEnd w:id="704"/>
      <w:bookmarkEnd w:id="707"/>
      <w:bookmarkEnd w:id="708"/>
      <w:bookmarkEnd w:id="709"/>
      <w:bookmarkEnd w:id="710"/>
      <w:bookmarkEnd w:id="711"/>
      <w:bookmarkEnd w:id="712"/>
    </w:p>
    <w:p w14:paraId="5BF7B14B" w14:textId="77777777" w:rsidR="008E33F7" w:rsidRPr="00183538" w:rsidRDefault="008E33F7" w:rsidP="008E33F7">
      <w:bookmarkStart w:id="713" w:name="_Toc34388633"/>
      <w:bookmarkStart w:id="71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5" w:name="_CR6_1_2_6_4"/>
      <w:bookmarkStart w:id="716" w:name="_Toc45282232"/>
      <w:bookmarkStart w:id="717" w:name="_Toc45882618"/>
      <w:bookmarkStart w:id="718" w:name="_Toc51951168"/>
      <w:bookmarkStart w:id="719" w:name="_Toc59208922"/>
      <w:bookmarkStart w:id="720" w:name="_Toc75734760"/>
      <w:bookmarkStart w:id="721" w:name="_Toc193396141"/>
      <w:bookmarkEnd w:id="715"/>
      <w:r>
        <w:t>6.1.2.6.4</w:t>
      </w:r>
      <w:r w:rsidRPr="00183538">
        <w:tab/>
      </w:r>
      <w:r>
        <w:t xml:space="preserve">PC5 unicast link authentication </w:t>
      </w:r>
      <w:r w:rsidRPr="00183538">
        <w:t>procedure completion by the initiating UE</w:t>
      </w:r>
      <w:bookmarkEnd w:id="713"/>
      <w:bookmarkEnd w:id="714"/>
      <w:bookmarkEnd w:id="716"/>
      <w:bookmarkEnd w:id="717"/>
      <w:bookmarkEnd w:id="718"/>
      <w:bookmarkEnd w:id="719"/>
      <w:bookmarkEnd w:id="720"/>
      <w:bookmarkEnd w:id="721"/>
    </w:p>
    <w:p w14:paraId="74DDB742" w14:textId="77777777" w:rsidR="008E33F7" w:rsidRPr="00742FAE" w:rsidRDefault="008E33F7" w:rsidP="008E33F7">
      <w:bookmarkStart w:id="722" w:name="_Toc34388634"/>
      <w:bookmarkStart w:id="723"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4" w:name="_CR6_1_2_6_5"/>
      <w:bookmarkStart w:id="725" w:name="_Toc45282233"/>
      <w:bookmarkStart w:id="726" w:name="_Toc45882619"/>
      <w:bookmarkStart w:id="727" w:name="_Toc51951169"/>
      <w:bookmarkStart w:id="728" w:name="_Toc59208923"/>
      <w:bookmarkStart w:id="729" w:name="_Toc75734761"/>
      <w:bookmarkStart w:id="730" w:name="_Toc193396142"/>
      <w:bookmarkEnd w:id="724"/>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2"/>
      <w:bookmarkEnd w:id="723"/>
      <w:bookmarkEnd w:id="725"/>
      <w:bookmarkEnd w:id="726"/>
      <w:bookmarkEnd w:id="727"/>
      <w:bookmarkEnd w:id="728"/>
      <w:bookmarkEnd w:id="729"/>
      <w:bookmarkEnd w:id="730"/>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1" w:name="_CR6_1_2_6_5A"/>
      <w:bookmarkStart w:id="732" w:name="_Toc75734762"/>
      <w:bookmarkStart w:id="733" w:name="_Toc34388635"/>
      <w:bookmarkStart w:id="734" w:name="_Toc34404406"/>
      <w:bookmarkStart w:id="735" w:name="_Toc45282234"/>
      <w:bookmarkStart w:id="736" w:name="_Toc45882620"/>
      <w:bookmarkStart w:id="737" w:name="_Toc51951170"/>
      <w:bookmarkStart w:id="738" w:name="_Toc59208924"/>
      <w:bookmarkStart w:id="739" w:name="_Toc193396143"/>
      <w:bookmarkEnd w:id="731"/>
      <w:r w:rsidRPr="0002507B">
        <w:t>6.1.2.6.5A</w:t>
      </w:r>
      <w:r w:rsidRPr="0002507B">
        <w:tab/>
        <w:t>PC5 unicast link authentication procedure not accepted by the initiating UE</w:t>
      </w:r>
      <w:bookmarkEnd w:id="732"/>
      <w:bookmarkEnd w:id="739"/>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40" w:name="_CR6_1_2_6_6"/>
      <w:bookmarkStart w:id="741" w:name="_Toc75734763"/>
      <w:bookmarkStart w:id="742" w:name="_Toc193396144"/>
      <w:bookmarkEnd w:id="740"/>
      <w:r>
        <w:t>6.1.2.6.6</w:t>
      </w:r>
      <w:r w:rsidRPr="00CE238F">
        <w:tab/>
      </w:r>
      <w:r w:rsidRPr="00FD6318">
        <w:t>Abnormal cases</w:t>
      </w:r>
      <w:bookmarkEnd w:id="733"/>
      <w:bookmarkEnd w:id="734"/>
      <w:bookmarkEnd w:id="735"/>
      <w:bookmarkEnd w:id="736"/>
      <w:bookmarkEnd w:id="737"/>
      <w:bookmarkEnd w:id="738"/>
      <w:bookmarkEnd w:id="741"/>
      <w:bookmarkEnd w:id="742"/>
    </w:p>
    <w:p w14:paraId="1A78EAF2" w14:textId="11EDCA95" w:rsidR="008E33F7" w:rsidRPr="00FD6318" w:rsidRDefault="008E33F7" w:rsidP="00CC0F60">
      <w:pPr>
        <w:pStyle w:val="Heading6"/>
        <w:numPr>
          <w:ilvl w:val="5"/>
          <w:numId w:val="0"/>
        </w:numPr>
        <w:ind w:left="1152" w:hanging="432"/>
        <w:rPr>
          <w:lang w:eastAsia="zh-CN"/>
        </w:rPr>
      </w:pPr>
      <w:bookmarkStart w:id="743" w:name="_CR6_1_2_6_6_1"/>
      <w:bookmarkStart w:id="744" w:name="_Toc45282235"/>
      <w:bookmarkStart w:id="745" w:name="_Toc45882621"/>
      <w:bookmarkStart w:id="746" w:name="_Toc51951171"/>
      <w:bookmarkStart w:id="747" w:name="_Toc59208925"/>
      <w:bookmarkStart w:id="748" w:name="_Toc75734764"/>
      <w:bookmarkStart w:id="749" w:name="_Toc193396145"/>
      <w:bookmarkEnd w:id="743"/>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4"/>
      <w:bookmarkEnd w:id="745"/>
      <w:bookmarkEnd w:id="746"/>
      <w:bookmarkEnd w:id="747"/>
      <w:bookmarkEnd w:id="748"/>
      <w:bookmarkEnd w:id="749"/>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50" w:name="_CR6_1_2_7"/>
      <w:bookmarkStart w:id="751" w:name="_Toc34388636"/>
      <w:bookmarkStart w:id="752" w:name="_Toc34404407"/>
      <w:bookmarkStart w:id="753" w:name="_Toc45282236"/>
      <w:bookmarkStart w:id="754" w:name="_Toc45882622"/>
      <w:bookmarkStart w:id="755" w:name="_Toc51951172"/>
      <w:bookmarkStart w:id="756" w:name="_Toc59208926"/>
      <w:bookmarkStart w:id="757" w:name="_Toc75734765"/>
      <w:bookmarkStart w:id="758" w:name="_Toc193396146"/>
      <w:bookmarkEnd w:id="750"/>
      <w:r>
        <w:lastRenderedPageBreak/>
        <w:t>6.1.2.7</w:t>
      </w:r>
      <w:r w:rsidRPr="00183538">
        <w:tab/>
      </w:r>
      <w:r>
        <w:t>PC5 unicast</w:t>
      </w:r>
      <w:r w:rsidRPr="00183538">
        <w:t xml:space="preserve"> </w:t>
      </w:r>
      <w:r>
        <w:t>link security mode control</w:t>
      </w:r>
      <w:r w:rsidRPr="00183538">
        <w:t xml:space="preserve"> procedure</w:t>
      </w:r>
      <w:bookmarkEnd w:id="751"/>
      <w:bookmarkEnd w:id="752"/>
      <w:bookmarkEnd w:id="753"/>
      <w:bookmarkEnd w:id="754"/>
      <w:bookmarkEnd w:id="755"/>
      <w:bookmarkEnd w:id="756"/>
      <w:bookmarkEnd w:id="757"/>
      <w:bookmarkEnd w:id="758"/>
    </w:p>
    <w:p w14:paraId="4B6630F6" w14:textId="77777777" w:rsidR="00F637B9" w:rsidRPr="00183538" w:rsidRDefault="00F637B9" w:rsidP="00F637B9">
      <w:pPr>
        <w:pStyle w:val="Heading5"/>
      </w:pPr>
      <w:bookmarkStart w:id="759" w:name="_CR6_1_2_7_1"/>
      <w:bookmarkStart w:id="760" w:name="_Toc34388638"/>
      <w:bookmarkStart w:id="761" w:name="_Toc34404409"/>
      <w:bookmarkStart w:id="762" w:name="_Toc45282238"/>
      <w:bookmarkStart w:id="763" w:name="_Toc45882624"/>
      <w:bookmarkStart w:id="764" w:name="_Toc51951174"/>
      <w:bookmarkStart w:id="765" w:name="_Toc59208928"/>
      <w:bookmarkStart w:id="766" w:name="_Toc75734767"/>
      <w:bookmarkStart w:id="767" w:name="_Toc193396147"/>
      <w:bookmarkEnd w:id="759"/>
      <w:r>
        <w:t>6.1.2.7.1</w:t>
      </w:r>
      <w:r w:rsidRPr="00183538">
        <w:tab/>
        <w:t>General</w:t>
      </w:r>
      <w:bookmarkEnd w:id="767"/>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8" w:name="_CR6_1_2_7_2"/>
      <w:bookmarkStart w:id="769" w:name="_Toc193396148"/>
      <w:bookmarkEnd w:id="76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60"/>
      <w:bookmarkEnd w:id="761"/>
      <w:bookmarkEnd w:id="762"/>
      <w:bookmarkEnd w:id="763"/>
      <w:bookmarkEnd w:id="764"/>
      <w:bookmarkEnd w:id="765"/>
      <w:bookmarkEnd w:id="766"/>
      <w:bookmarkEnd w:id="76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6.3pt;height:196.75pt" o:ole="">
            <v:imagedata r:id="rId26" o:title=""/>
          </v:shape>
          <o:OLEObject Type="Embed" ProgID="Visio.Drawing.15" ShapeID="_x0000_i1033" DrawAspect="Content" ObjectID="_1804008921" r:id="rId27"/>
        </w:object>
      </w:r>
    </w:p>
    <w:p w14:paraId="0332422B" w14:textId="77777777" w:rsidR="008E33F7" w:rsidRPr="00183538" w:rsidRDefault="008E33F7" w:rsidP="008E33F7">
      <w:pPr>
        <w:pStyle w:val="TF"/>
      </w:pPr>
      <w:bookmarkStart w:id="770" w:name="_CRFigure6_1_2_7_2"/>
      <w:r w:rsidRPr="00183538">
        <w:t>Figure</w:t>
      </w:r>
      <w:r>
        <w:rPr>
          <w:rFonts w:cs="Arial"/>
        </w:rPr>
        <w:t> </w:t>
      </w:r>
      <w:bookmarkEnd w:id="770"/>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1" w:name="_CR6_1_2_7_3"/>
      <w:bookmarkStart w:id="772" w:name="_Toc34388639"/>
      <w:bookmarkStart w:id="773" w:name="_Toc34404410"/>
      <w:bookmarkStart w:id="774" w:name="_Toc45282239"/>
      <w:bookmarkStart w:id="775" w:name="_Toc45882625"/>
      <w:bookmarkStart w:id="776" w:name="_Toc51951175"/>
      <w:bookmarkStart w:id="777" w:name="_Toc59208929"/>
      <w:bookmarkStart w:id="778" w:name="_Toc75734768"/>
      <w:bookmarkStart w:id="779" w:name="_Toc193396149"/>
      <w:bookmarkEnd w:id="771"/>
      <w:r>
        <w:t>6.1.2.7.</w:t>
      </w:r>
      <w:r w:rsidRPr="00183538">
        <w:t>3</w:t>
      </w:r>
      <w:r w:rsidRPr="00183538">
        <w:tab/>
      </w:r>
      <w:r>
        <w:t>PC5 unicast link security mode control</w:t>
      </w:r>
      <w:r w:rsidRPr="00183538">
        <w:t xml:space="preserve"> procedure accepted by the target UE</w:t>
      </w:r>
      <w:bookmarkEnd w:id="772"/>
      <w:bookmarkEnd w:id="773"/>
      <w:bookmarkEnd w:id="774"/>
      <w:bookmarkEnd w:id="775"/>
      <w:bookmarkEnd w:id="776"/>
      <w:bookmarkEnd w:id="777"/>
      <w:bookmarkEnd w:id="778"/>
      <w:bookmarkEnd w:id="779"/>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80" w:name="_Toc34388640"/>
      <w:bookmarkStart w:id="781" w:name="_Toc34404411"/>
      <w:bookmarkStart w:id="782" w:name="_Toc45282240"/>
      <w:bookmarkStart w:id="783" w:name="_Toc45882626"/>
      <w:bookmarkStart w:id="784" w:name="_Toc51951176"/>
      <w:bookmarkStart w:id="785"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6" w:name="_CR6_1_2_7_4"/>
      <w:bookmarkStart w:id="787" w:name="_Toc75734769"/>
      <w:bookmarkStart w:id="788" w:name="_Toc193396150"/>
      <w:bookmarkEnd w:id="786"/>
      <w:r>
        <w:t>6.1.2.7.4</w:t>
      </w:r>
      <w:r w:rsidRPr="00183538">
        <w:tab/>
      </w:r>
      <w:r>
        <w:t>PC5 unicast link security mode control</w:t>
      </w:r>
      <w:r w:rsidRPr="00183538">
        <w:t xml:space="preserve"> procedure completion by the initiating UE</w:t>
      </w:r>
      <w:bookmarkEnd w:id="780"/>
      <w:bookmarkEnd w:id="781"/>
      <w:bookmarkEnd w:id="782"/>
      <w:bookmarkEnd w:id="783"/>
      <w:bookmarkEnd w:id="784"/>
      <w:bookmarkEnd w:id="785"/>
      <w:bookmarkEnd w:id="787"/>
      <w:bookmarkEnd w:id="788"/>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9" w:name="_CR6_1_2_7_5"/>
      <w:bookmarkStart w:id="790" w:name="_Toc59208931"/>
      <w:bookmarkStart w:id="791" w:name="_Toc34388641"/>
      <w:bookmarkStart w:id="792" w:name="_Toc34404412"/>
      <w:bookmarkStart w:id="793" w:name="_Toc45282241"/>
      <w:bookmarkStart w:id="794" w:name="_Toc45882627"/>
      <w:bookmarkStart w:id="795" w:name="_Toc51951177"/>
      <w:bookmarkStart w:id="796" w:name="_Toc75734770"/>
      <w:bookmarkStart w:id="797" w:name="_Toc193396151"/>
      <w:bookmarkEnd w:id="78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90"/>
      <w:bookmarkEnd w:id="791"/>
      <w:bookmarkEnd w:id="792"/>
      <w:bookmarkEnd w:id="793"/>
      <w:bookmarkEnd w:id="794"/>
      <w:bookmarkEnd w:id="795"/>
      <w:bookmarkEnd w:id="796"/>
      <w:bookmarkEnd w:id="797"/>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8" w:name="_Toc34388642"/>
      <w:bookmarkStart w:id="799" w:name="_Toc34404413"/>
      <w:bookmarkStart w:id="800" w:name="_Toc45282242"/>
      <w:bookmarkStart w:id="801" w:name="_Toc45882628"/>
      <w:bookmarkStart w:id="802" w:name="_Toc51951178"/>
      <w:bookmarkStart w:id="803" w:name="_Toc59208932"/>
      <w:bookmarkStart w:id="804"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5" w:name="_CR6_1_2_7_6"/>
      <w:bookmarkStart w:id="806" w:name="_Toc193396152"/>
      <w:bookmarkEnd w:id="805"/>
      <w:r>
        <w:t>6.1.2.7.6</w:t>
      </w:r>
      <w:r w:rsidRPr="00CE238F">
        <w:tab/>
      </w:r>
      <w:r w:rsidRPr="00FD6318">
        <w:t>Abnormal cases</w:t>
      </w:r>
      <w:bookmarkEnd w:id="798"/>
      <w:bookmarkEnd w:id="799"/>
      <w:bookmarkEnd w:id="800"/>
      <w:bookmarkEnd w:id="801"/>
      <w:bookmarkEnd w:id="802"/>
      <w:bookmarkEnd w:id="803"/>
      <w:bookmarkEnd w:id="804"/>
      <w:bookmarkEnd w:id="806"/>
    </w:p>
    <w:p w14:paraId="0CBDFF6F" w14:textId="77777777" w:rsidR="008E33F7" w:rsidRPr="00FD6318" w:rsidRDefault="008E33F7" w:rsidP="00CC0F60">
      <w:pPr>
        <w:pStyle w:val="Heading6"/>
        <w:numPr>
          <w:ilvl w:val="5"/>
          <w:numId w:val="0"/>
        </w:numPr>
        <w:ind w:left="1152" w:hanging="432"/>
        <w:rPr>
          <w:lang w:eastAsia="zh-CN"/>
        </w:rPr>
      </w:pPr>
      <w:bookmarkStart w:id="807" w:name="_CR6_1_2_7_6_1"/>
      <w:bookmarkStart w:id="808" w:name="_Toc45282243"/>
      <w:bookmarkStart w:id="809" w:name="_Toc45882629"/>
      <w:bookmarkStart w:id="810" w:name="_Toc51951179"/>
      <w:bookmarkStart w:id="811" w:name="_Toc59208933"/>
      <w:bookmarkStart w:id="812" w:name="_Toc75734772"/>
      <w:bookmarkStart w:id="813" w:name="_Toc193396153"/>
      <w:bookmarkEnd w:id="80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8"/>
      <w:bookmarkEnd w:id="809"/>
      <w:bookmarkEnd w:id="810"/>
      <w:bookmarkEnd w:id="811"/>
      <w:bookmarkEnd w:id="812"/>
      <w:bookmarkEnd w:id="81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4" w:name="_CR6_1_2_8"/>
      <w:bookmarkStart w:id="815" w:name="_Toc34388643"/>
      <w:bookmarkStart w:id="816" w:name="_Toc34404414"/>
      <w:bookmarkStart w:id="817" w:name="_Toc45282244"/>
      <w:bookmarkStart w:id="818" w:name="_Toc45882630"/>
      <w:bookmarkStart w:id="819" w:name="_Toc51951180"/>
      <w:bookmarkStart w:id="820" w:name="_Toc59208934"/>
      <w:bookmarkStart w:id="821" w:name="_Toc75734773"/>
      <w:bookmarkStart w:id="822" w:name="_Toc193396154"/>
      <w:bookmarkEnd w:id="814"/>
      <w:r>
        <w:t>6.1.2.8</w:t>
      </w:r>
      <w:r w:rsidRPr="00183538">
        <w:tab/>
      </w:r>
      <w:r>
        <w:t>PC5 unicast</w:t>
      </w:r>
      <w:r w:rsidRPr="00183538">
        <w:t xml:space="preserve"> </w:t>
      </w:r>
      <w:r>
        <w:t>link keep-alive</w:t>
      </w:r>
      <w:r w:rsidRPr="00183538">
        <w:t xml:space="preserve"> procedure</w:t>
      </w:r>
      <w:bookmarkEnd w:id="815"/>
      <w:bookmarkEnd w:id="816"/>
      <w:bookmarkEnd w:id="817"/>
      <w:bookmarkEnd w:id="818"/>
      <w:bookmarkEnd w:id="819"/>
      <w:bookmarkEnd w:id="820"/>
      <w:bookmarkEnd w:id="821"/>
      <w:bookmarkEnd w:id="822"/>
    </w:p>
    <w:p w14:paraId="3DC3939F" w14:textId="77777777" w:rsidR="008E33F7" w:rsidRPr="00183538" w:rsidRDefault="008E33F7" w:rsidP="00CC0F60">
      <w:pPr>
        <w:pStyle w:val="Heading5"/>
      </w:pPr>
      <w:bookmarkStart w:id="823" w:name="_CR6_1_2_8_1"/>
      <w:bookmarkStart w:id="824" w:name="_Toc34388644"/>
      <w:bookmarkStart w:id="825" w:name="_Toc34404415"/>
      <w:bookmarkStart w:id="826" w:name="_Toc45282245"/>
      <w:bookmarkStart w:id="827" w:name="_Toc45882631"/>
      <w:bookmarkStart w:id="828" w:name="_Toc51951181"/>
      <w:bookmarkStart w:id="829" w:name="_Toc59208935"/>
      <w:bookmarkStart w:id="830" w:name="_Toc75734774"/>
      <w:bookmarkStart w:id="831" w:name="_Toc193396155"/>
      <w:bookmarkEnd w:id="823"/>
      <w:r>
        <w:t>6.1.2.8.1</w:t>
      </w:r>
      <w:r w:rsidRPr="00183538">
        <w:tab/>
        <w:t>General</w:t>
      </w:r>
      <w:bookmarkEnd w:id="824"/>
      <w:bookmarkEnd w:id="825"/>
      <w:bookmarkEnd w:id="826"/>
      <w:bookmarkEnd w:id="827"/>
      <w:bookmarkEnd w:id="828"/>
      <w:bookmarkEnd w:id="829"/>
      <w:bookmarkEnd w:id="830"/>
      <w:bookmarkEnd w:id="83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2" w:name="_CR6_1_2_8_2"/>
      <w:bookmarkStart w:id="833" w:name="_Toc34388645"/>
      <w:bookmarkStart w:id="834" w:name="_Toc34404416"/>
      <w:bookmarkStart w:id="835" w:name="_Toc45282246"/>
      <w:bookmarkStart w:id="836" w:name="_Toc45882632"/>
      <w:bookmarkStart w:id="837" w:name="_Toc51951182"/>
      <w:bookmarkStart w:id="838" w:name="_Toc59208936"/>
      <w:bookmarkStart w:id="839" w:name="_Toc75734775"/>
      <w:bookmarkStart w:id="840" w:name="_Toc193396156"/>
      <w:bookmarkEnd w:id="832"/>
      <w:r>
        <w:t>6.1.2.8.</w:t>
      </w:r>
      <w:r w:rsidRPr="00183538">
        <w:t>2</w:t>
      </w:r>
      <w:r w:rsidRPr="00183538">
        <w:tab/>
      </w:r>
      <w:r>
        <w:t>PC5 unicast link keep-alive</w:t>
      </w:r>
      <w:r w:rsidRPr="00183538">
        <w:t xml:space="preserve"> procedure initiation by </w:t>
      </w:r>
      <w:r>
        <w:t xml:space="preserve">the </w:t>
      </w:r>
      <w:r w:rsidRPr="00183538">
        <w:t>initiating UE</w:t>
      </w:r>
      <w:bookmarkEnd w:id="833"/>
      <w:bookmarkEnd w:id="834"/>
      <w:bookmarkEnd w:id="835"/>
      <w:bookmarkEnd w:id="836"/>
      <w:bookmarkEnd w:id="837"/>
      <w:bookmarkEnd w:id="838"/>
      <w:bookmarkEnd w:id="839"/>
      <w:bookmarkEnd w:id="84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3pt;height:185pt" o:ole="">
            <v:imagedata r:id="rId28" o:title=""/>
          </v:shape>
          <o:OLEObject Type="Embed" ProgID="Visio.Drawing.15" ShapeID="_x0000_i1034" DrawAspect="Content" ObjectID="_1804008922" r:id="rId29"/>
        </w:object>
      </w:r>
    </w:p>
    <w:p w14:paraId="288E708B" w14:textId="77777777" w:rsidR="008E33F7" w:rsidRPr="00183538" w:rsidRDefault="008E33F7" w:rsidP="008E33F7">
      <w:pPr>
        <w:pStyle w:val="TF"/>
      </w:pPr>
      <w:bookmarkStart w:id="841" w:name="_CRFigure6_1_2_8_2"/>
      <w:r w:rsidRPr="00183538">
        <w:t>Figure</w:t>
      </w:r>
      <w:r>
        <w:rPr>
          <w:rFonts w:cs="Arial"/>
        </w:rPr>
        <w:t> </w:t>
      </w:r>
      <w:bookmarkEnd w:id="841"/>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2" w:name="_CR6_1_2_8_3"/>
      <w:bookmarkStart w:id="843" w:name="_Toc34388646"/>
      <w:bookmarkStart w:id="844" w:name="_Toc34404417"/>
      <w:bookmarkStart w:id="845" w:name="_Toc45282247"/>
      <w:bookmarkStart w:id="846" w:name="_Toc45882633"/>
      <w:bookmarkStart w:id="847" w:name="_Toc51951183"/>
      <w:bookmarkStart w:id="848" w:name="_Toc59208937"/>
      <w:bookmarkStart w:id="849" w:name="_Toc75734776"/>
      <w:bookmarkStart w:id="850" w:name="_Toc193396157"/>
      <w:bookmarkEnd w:id="842"/>
      <w:r>
        <w:t>6.1.2.8.</w:t>
      </w:r>
      <w:r w:rsidRPr="00183538">
        <w:t>3</w:t>
      </w:r>
      <w:r w:rsidRPr="00183538">
        <w:tab/>
      </w:r>
      <w:r>
        <w:t>PC5 unicast link keep-alive</w:t>
      </w:r>
      <w:r w:rsidRPr="00183538">
        <w:t xml:space="preserve"> procedure accepted by the target UE</w:t>
      </w:r>
      <w:bookmarkEnd w:id="843"/>
      <w:bookmarkEnd w:id="844"/>
      <w:bookmarkEnd w:id="845"/>
      <w:bookmarkEnd w:id="846"/>
      <w:bookmarkEnd w:id="847"/>
      <w:bookmarkEnd w:id="848"/>
      <w:bookmarkEnd w:id="849"/>
      <w:bookmarkEnd w:id="850"/>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1" w:name="_CR6_1_2_8_4"/>
      <w:bookmarkStart w:id="852" w:name="_Toc34388647"/>
      <w:bookmarkStart w:id="853" w:name="_Toc34404418"/>
      <w:bookmarkStart w:id="854" w:name="_Toc45282248"/>
      <w:bookmarkStart w:id="855" w:name="_Toc45882634"/>
      <w:bookmarkStart w:id="856" w:name="_Toc51951184"/>
      <w:bookmarkStart w:id="857" w:name="_Toc59208938"/>
      <w:bookmarkStart w:id="858" w:name="_Toc75734777"/>
      <w:bookmarkStart w:id="859" w:name="_Toc193396158"/>
      <w:bookmarkEnd w:id="851"/>
      <w:r>
        <w:t>6.1.2.8.4</w:t>
      </w:r>
      <w:r w:rsidRPr="00183538">
        <w:tab/>
      </w:r>
      <w:r>
        <w:t>PC5 unicast link keep-alive</w:t>
      </w:r>
      <w:r w:rsidRPr="00183538">
        <w:t xml:space="preserve"> procedure completion by the initiating UE</w:t>
      </w:r>
      <w:bookmarkEnd w:id="852"/>
      <w:bookmarkEnd w:id="853"/>
      <w:bookmarkEnd w:id="854"/>
      <w:bookmarkEnd w:id="855"/>
      <w:bookmarkEnd w:id="856"/>
      <w:bookmarkEnd w:id="857"/>
      <w:bookmarkEnd w:id="858"/>
      <w:bookmarkEnd w:id="85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60" w:name="_CR6_1_2_8_5"/>
      <w:bookmarkStart w:id="861" w:name="_Toc34388648"/>
      <w:bookmarkStart w:id="862" w:name="_Toc34404419"/>
      <w:bookmarkStart w:id="863" w:name="_Toc45282249"/>
      <w:bookmarkStart w:id="864" w:name="_Toc45882635"/>
      <w:bookmarkStart w:id="865" w:name="_Toc51951185"/>
      <w:bookmarkStart w:id="866" w:name="_Toc59208939"/>
      <w:bookmarkStart w:id="867" w:name="_Toc75734778"/>
      <w:bookmarkStart w:id="868" w:name="_Toc193396159"/>
      <w:bookmarkEnd w:id="860"/>
      <w:r>
        <w:t>6.1.2.8.5</w:t>
      </w:r>
      <w:r w:rsidRPr="00CE238F">
        <w:tab/>
      </w:r>
      <w:r w:rsidRPr="00FD6318">
        <w:t>Abnormal cases</w:t>
      </w:r>
      <w:bookmarkEnd w:id="861"/>
      <w:bookmarkEnd w:id="862"/>
      <w:bookmarkEnd w:id="863"/>
      <w:bookmarkEnd w:id="864"/>
      <w:bookmarkEnd w:id="865"/>
      <w:bookmarkEnd w:id="866"/>
      <w:bookmarkEnd w:id="867"/>
      <w:bookmarkEnd w:id="868"/>
    </w:p>
    <w:p w14:paraId="3703C3BE" w14:textId="77777777" w:rsidR="008E33F7" w:rsidRPr="00FD6318" w:rsidRDefault="008E33F7" w:rsidP="00CC0F60">
      <w:pPr>
        <w:pStyle w:val="Heading6"/>
        <w:numPr>
          <w:ilvl w:val="5"/>
          <w:numId w:val="0"/>
        </w:numPr>
        <w:ind w:left="1152" w:hanging="432"/>
        <w:rPr>
          <w:lang w:eastAsia="zh-CN"/>
        </w:rPr>
      </w:pPr>
      <w:bookmarkStart w:id="869" w:name="_CR6_1_2_8_5_1"/>
      <w:bookmarkStart w:id="870" w:name="_Toc34388649"/>
      <w:bookmarkStart w:id="871" w:name="_Toc34404420"/>
      <w:bookmarkStart w:id="872" w:name="_Toc45282250"/>
      <w:bookmarkStart w:id="873" w:name="_Toc45882636"/>
      <w:bookmarkStart w:id="874" w:name="_Toc51951186"/>
      <w:bookmarkStart w:id="875" w:name="_Toc59208940"/>
      <w:bookmarkStart w:id="876" w:name="_Toc75734779"/>
      <w:bookmarkStart w:id="877" w:name="_Toc193396160"/>
      <w:bookmarkEnd w:id="86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70"/>
      <w:bookmarkEnd w:id="871"/>
      <w:bookmarkEnd w:id="872"/>
      <w:bookmarkEnd w:id="873"/>
      <w:bookmarkEnd w:id="874"/>
      <w:bookmarkEnd w:id="875"/>
      <w:bookmarkEnd w:id="876"/>
      <w:bookmarkEnd w:id="877"/>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8" w:name="_CR6_1_2_8_5_2"/>
      <w:bookmarkStart w:id="879" w:name="_Toc34388650"/>
      <w:bookmarkStart w:id="880" w:name="_Toc34404421"/>
      <w:bookmarkStart w:id="881" w:name="_Toc45282251"/>
      <w:bookmarkStart w:id="882" w:name="_Toc45882637"/>
      <w:bookmarkStart w:id="883" w:name="_Toc51951187"/>
      <w:bookmarkStart w:id="884" w:name="_Toc59208941"/>
      <w:bookmarkStart w:id="885" w:name="_Toc75734780"/>
      <w:bookmarkStart w:id="886" w:name="_Toc193396161"/>
      <w:bookmarkEnd w:id="878"/>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9"/>
      <w:bookmarkEnd w:id="880"/>
      <w:bookmarkEnd w:id="881"/>
      <w:bookmarkEnd w:id="882"/>
      <w:bookmarkEnd w:id="883"/>
      <w:bookmarkEnd w:id="884"/>
      <w:bookmarkEnd w:id="885"/>
      <w:bookmarkEnd w:id="88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7" w:name="_CR6_1_2_9"/>
      <w:bookmarkStart w:id="888" w:name="_Toc34388651"/>
      <w:bookmarkStart w:id="889" w:name="_Toc34404422"/>
      <w:bookmarkStart w:id="890" w:name="_Toc45282252"/>
      <w:bookmarkStart w:id="891" w:name="_Toc45882638"/>
      <w:bookmarkStart w:id="892" w:name="_Toc51951188"/>
      <w:bookmarkStart w:id="893" w:name="_Toc59208942"/>
      <w:bookmarkStart w:id="894" w:name="_Toc75734781"/>
      <w:bookmarkStart w:id="895" w:name="_Toc193396162"/>
      <w:bookmarkEnd w:id="887"/>
      <w:r w:rsidRPr="000D5D43">
        <w:t>6.1.2</w:t>
      </w:r>
      <w:r>
        <w:t>.9</w:t>
      </w:r>
      <w:r w:rsidRPr="000D5D43">
        <w:tab/>
      </w:r>
      <w:r>
        <w:t>Data transmission over PC5 unicast link</w:t>
      </w:r>
      <w:bookmarkEnd w:id="888"/>
      <w:bookmarkEnd w:id="889"/>
      <w:bookmarkEnd w:id="890"/>
      <w:bookmarkEnd w:id="891"/>
      <w:bookmarkEnd w:id="892"/>
      <w:bookmarkEnd w:id="893"/>
      <w:bookmarkEnd w:id="894"/>
      <w:bookmarkEnd w:id="895"/>
    </w:p>
    <w:p w14:paraId="6CE1BB05" w14:textId="77777777" w:rsidR="008E33F7" w:rsidRPr="00CA701A" w:rsidRDefault="008E33F7" w:rsidP="00CC0F60">
      <w:pPr>
        <w:pStyle w:val="Heading5"/>
      </w:pPr>
      <w:bookmarkStart w:id="896" w:name="_CR6_1_2_9_1"/>
      <w:bookmarkStart w:id="897" w:name="_Toc59208943"/>
      <w:bookmarkStart w:id="898" w:name="_Toc75734782"/>
      <w:bookmarkStart w:id="899" w:name="_Toc193396163"/>
      <w:bookmarkEnd w:id="896"/>
      <w:r w:rsidRPr="00CA701A">
        <w:t>6.1.2.9.1</w:t>
      </w:r>
      <w:r w:rsidRPr="00CA701A">
        <w:tab/>
        <w:t>Transmission</w:t>
      </w:r>
      <w:bookmarkEnd w:id="897"/>
      <w:bookmarkEnd w:id="898"/>
      <w:bookmarkEnd w:id="899"/>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900" w:name="_CR6_1_2_9_2"/>
      <w:bookmarkStart w:id="901" w:name="_Toc59208944"/>
      <w:bookmarkStart w:id="902" w:name="_Toc75734783"/>
      <w:bookmarkStart w:id="903" w:name="_Toc45282253"/>
      <w:bookmarkStart w:id="904" w:name="_Toc45882639"/>
      <w:bookmarkStart w:id="905" w:name="_Toc51951189"/>
      <w:bookmarkStart w:id="906" w:name="_Toc34388652"/>
      <w:bookmarkStart w:id="907" w:name="_Toc34404423"/>
      <w:bookmarkStart w:id="908" w:name="_Toc193396164"/>
      <w:bookmarkEnd w:id="900"/>
      <w:r w:rsidRPr="000D5D43">
        <w:t>6.1.2</w:t>
      </w:r>
      <w:r>
        <w:t>.9.2</w:t>
      </w:r>
      <w:r w:rsidRPr="000D5D43">
        <w:tab/>
      </w:r>
      <w:r w:rsidRPr="00F44538">
        <w:t>Procedure for UE to use provisioned radio resources for V2X communication over PC5</w:t>
      </w:r>
      <w:bookmarkEnd w:id="901"/>
      <w:bookmarkEnd w:id="902"/>
      <w:bookmarkEnd w:id="908"/>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9" w:name="_CR6_1_2_10"/>
      <w:bookmarkStart w:id="910" w:name="_Toc59208945"/>
      <w:bookmarkStart w:id="911" w:name="_Toc75734784"/>
      <w:bookmarkStart w:id="912" w:name="_Toc193396165"/>
      <w:bookmarkEnd w:id="909"/>
      <w:r>
        <w:t>6.1.2.10</w:t>
      </w:r>
      <w:r w:rsidRPr="00742FAE">
        <w:tab/>
      </w:r>
      <w:r w:rsidRPr="003E279D">
        <w:t>PC5 unicast</w:t>
      </w:r>
      <w:r w:rsidRPr="00037264">
        <w:t xml:space="preserve"> link </w:t>
      </w:r>
      <w:r>
        <w:t>re-keying</w:t>
      </w:r>
      <w:r w:rsidRPr="00742FAE">
        <w:t xml:space="preserve"> procedure</w:t>
      </w:r>
      <w:bookmarkEnd w:id="903"/>
      <w:bookmarkEnd w:id="904"/>
      <w:bookmarkEnd w:id="905"/>
      <w:bookmarkEnd w:id="910"/>
      <w:bookmarkEnd w:id="911"/>
      <w:bookmarkEnd w:id="912"/>
    </w:p>
    <w:p w14:paraId="661A13D1" w14:textId="77777777" w:rsidR="008E33F7" w:rsidRPr="00742FAE" w:rsidRDefault="008E33F7" w:rsidP="00CC0F60">
      <w:pPr>
        <w:pStyle w:val="Heading5"/>
      </w:pPr>
      <w:bookmarkStart w:id="913" w:name="_CR6_1_2_10_1"/>
      <w:bookmarkStart w:id="914" w:name="_Toc45282254"/>
      <w:bookmarkStart w:id="915" w:name="_Toc45882640"/>
      <w:bookmarkStart w:id="916" w:name="_Toc51951190"/>
      <w:bookmarkStart w:id="917" w:name="_Toc59208946"/>
      <w:bookmarkStart w:id="918" w:name="_Toc75734785"/>
      <w:bookmarkStart w:id="919" w:name="_Toc193396166"/>
      <w:bookmarkEnd w:id="913"/>
      <w:r>
        <w:t>6.1.2.10.1</w:t>
      </w:r>
      <w:r w:rsidRPr="00742FAE">
        <w:tab/>
        <w:t>General</w:t>
      </w:r>
      <w:bookmarkEnd w:id="914"/>
      <w:bookmarkEnd w:id="915"/>
      <w:bookmarkEnd w:id="916"/>
      <w:bookmarkEnd w:id="917"/>
      <w:bookmarkEnd w:id="918"/>
      <w:bookmarkEnd w:id="919"/>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20" w:name="_CR6_1_2_10_2"/>
      <w:bookmarkStart w:id="921" w:name="_Toc45282255"/>
      <w:bookmarkStart w:id="922" w:name="_Toc45882641"/>
      <w:bookmarkStart w:id="923" w:name="_Toc51951191"/>
      <w:bookmarkStart w:id="924" w:name="_Toc59208947"/>
      <w:bookmarkStart w:id="925" w:name="_Toc75734786"/>
      <w:bookmarkStart w:id="926" w:name="_Toc193396167"/>
      <w:bookmarkEnd w:id="92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1"/>
      <w:bookmarkEnd w:id="922"/>
      <w:bookmarkEnd w:id="923"/>
      <w:bookmarkEnd w:id="924"/>
      <w:bookmarkEnd w:id="925"/>
      <w:bookmarkEnd w:id="926"/>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pt;height:132.95pt" o:ole="">
            <v:imagedata r:id="rId30" o:title=""/>
          </v:shape>
          <o:OLEObject Type="Embed" ProgID="Visio.Drawing.11" ShapeID="_x0000_i1035" DrawAspect="Content" ObjectID="_1804008923" r:id="rId31"/>
        </w:object>
      </w:r>
    </w:p>
    <w:p w14:paraId="2EC43FAC" w14:textId="77777777" w:rsidR="008E33F7" w:rsidRPr="00742FAE" w:rsidRDefault="008E33F7" w:rsidP="008E33F7">
      <w:pPr>
        <w:pStyle w:val="TF"/>
      </w:pPr>
      <w:bookmarkStart w:id="927" w:name="_CRFigure6_1_2_10_2"/>
      <w:r w:rsidRPr="00742FAE">
        <w:t>Figure</w:t>
      </w:r>
      <w:r>
        <w:t> </w:t>
      </w:r>
      <w:bookmarkEnd w:id="927"/>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8" w:name="_CR6_1_2_10_3"/>
      <w:bookmarkStart w:id="929" w:name="_Toc45282256"/>
      <w:bookmarkStart w:id="930" w:name="_Toc45882642"/>
      <w:bookmarkStart w:id="931" w:name="_Toc51951192"/>
      <w:bookmarkStart w:id="932" w:name="_Toc59208948"/>
      <w:bookmarkStart w:id="933" w:name="_Toc75734787"/>
      <w:bookmarkStart w:id="934" w:name="_Toc193396168"/>
      <w:bookmarkEnd w:id="92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9"/>
      <w:bookmarkEnd w:id="930"/>
      <w:bookmarkEnd w:id="931"/>
      <w:bookmarkEnd w:id="932"/>
      <w:bookmarkEnd w:id="933"/>
      <w:bookmarkEnd w:id="934"/>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5" w:name="_CR6_1_2_10_4"/>
      <w:bookmarkStart w:id="936" w:name="_Toc45282257"/>
      <w:bookmarkStart w:id="937" w:name="_Toc45882643"/>
      <w:bookmarkStart w:id="938" w:name="_Toc51951193"/>
      <w:bookmarkStart w:id="939" w:name="_Toc59208949"/>
      <w:bookmarkStart w:id="940" w:name="_Toc75734788"/>
      <w:bookmarkStart w:id="941" w:name="_Toc193396169"/>
      <w:bookmarkEnd w:id="935"/>
      <w:r>
        <w:t>6.1.2.10.4</w:t>
      </w:r>
      <w:r w:rsidRPr="00183538">
        <w:tab/>
      </w:r>
      <w:r>
        <w:t>PC5 unicast link re-keying</w:t>
      </w:r>
      <w:r w:rsidRPr="00183538">
        <w:t xml:space="preserve"> procedure completion by the initiating UE</w:t>
      </w:r>
      <w:bookmarkEnd w:id="936"/>
      <w:bookmarkEnd w:id="937"/>
      <w:bookmarkEnd w:id="938"/>
      <w:bookmarkEnd w:id="939"/>
      <w:bookmarkEnd w:id="940"/>
      <w:bookmarkEnd w:id="941"/>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2" w:name="_Toc45282258"/>
      <w:bookmarkStart w:id="943" w:name="_Toc45882644"/>
      <w:bookmarkStart w:id="944" w:name="_Toc51951194"/>
      <w:bookmarkStart w:id="945"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6" w:name="_CR6_1_2_10_5"/>
      <w:bookmarkStart w:id="947" w:name="_Toc75734789"/>
      <w:bookmarkStart w:id="948" w:name="_Toc193396170"/>
      <w:bookmarkEnd w:id="946"/>
      <w:r>
        <w:t>6.1.2.10.5</w:t>
      </w:r>
      <w:r w:rsidRPr="00CE238F">
        <w:tab/>
      </w:r>
      <w:r w:rsidRPr="00FD6318">
        <w:t>Abnormal cases</w:t>
      </w:r>
      <w:r>
        <w:t xml:space="preserve"> </w:t>
      </w:r>
      <w:r w:rsidRPr="00FD6318">
        <w:rPr>
          <w:lang w:eastAsia="zh-CN"/>
        </w:rPr>
        <w:t>at the initiating UE</w:t>
      </w:r>
      <w:bookmarkEnd w:id="942"/>
      <w:bookmarkEnd w:id="943"/>
      <w:bookmarkEnd w:id="944"/>
      <w:bookmarkEnd w:id="945"/>
      <w:bookmarkEnd w:id="947"/>
      <w:bookmarkEnd w:id="9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9" w:name="_CR6_1_2_11"/>
      <w:bookmarkStart w:id="950" w:name="_Toc45282259"/>
      <w:bookmarkStart w:id="951" w:name="_Toc45882645"/>
      <w:bookmarkStart w:id="952" w:name="_Toc51951195"/>
      <w:bookmarkStart w:id="953" w:name="_Toc59208951"/>
      <w:bookmarkStart w:id="954" w:name="_Toc75734790"/>
      <w:bookmarkStart w:id="955" w:name="_Toc193396171"/>
      <w:bookmarkEnd w:id="949"/>
      <w:r>
        <w:t>6.1.2.11</w:t>
      </w:r>
      <w:r w:rsidRPr="00987307">
        <w:tab/>
      </w:r>
      <w:r>
        <w:t>PC5 unicast security</w:t>
      </w:r>
      <w:bookmarkEnd w:id="950"/>
      <w:bookmarkEnd w:id="951"/>
      <w:bookmarkEnd w:id="952"/>
      <w:bookmarkEnd w:id="953"/>
      <w:bookmarkEnd w:id="954"/>
      <w:bookmarkEnd w:id="955"/>
    </w:p>
    <w:p w14:paraId="43E88013" w14:textId="77777777" w:rsidR="008E33F7" w:rsidRPr="00183538" w:rsidRDefault="008E33F7" w:rsidP="00CC0F60">
      <w:pPr>
        <w:pStyle w:val="Heading5"/>
      </w:pPr>
      <w:bookmarkStart w:id="956" w:name="_CR6_1_2_11_1"/>
      <w:bookmarkStart w:id="957" w:name="_Toc45282260"/>
      <w:bookmarkStart w:id="958" w:name="_Toc45882646"/>
      <w:bookmarkStart w:id="959" w:name="_Toc51951196"/>
      <w:bookmarkStart w:id="960" w:name="_Toc59208952"/>
      <w:bookmarkStart w:id="961" w:name="_Toc75734791"/>
      <w:bookmarkStart w:id="962" w:name="_Toc193396172"/>
      <w:bookmarkEnd w:id="956"/>
      <w:r>
        <w:t>6.1.2.11.1</w:t>
      </w:r>
      <w:r w:rsidRPr="00183538">
        <w:tab/>
      </w:r>
      <w:r>
        <w:t>Overview</w:t>
      </w:r>
      <w:bookmarkEnd w:id="957"/>
      <w:bookmarkEnd w:id="958"/>
      <w:bookmarkEnd w:id="959"/>
      <w:bookmarkEnd w:id="960"/>
      <w:bookmarkEnd w:id="961"/>
      <w:bookmarkEnd w:id="962"/>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3" w:name="_CR6_1_2_11_2"/>
      <w:bookmarkStart w:id="964" w:name="_Toc45282261"/>
      <w:bookmarkStart w:id="965" w:name="_Toc45882647"/>
      <w:bookmarkStart w:id="966" w:name="_Toc51951197"/>
      <w:bookmarkStart w:id="967" w:name="_Toc59208953"/>
      <w:bookmarkStart w:id="968" w:name="_Toc75734792"/>
      <w:bookmarkStart w:id="969" w:name="_Toc193396173"/>
      <w:bookmarkEnd w:id="963"/>
      <w:r>
        <w:lastRenderedPageBreak/>
        <w:t>6.1.2.11.2</w:t>
      </w:r>
      <w:r w:rsidRPr="00183538">
        <w:tab/>
      </w:r>
      <w:r>
        <w:t>Handling of PC5 unicast security contexts</w:t>
      </w:r>
      <w:bookmarkEnd w:id="964"/>
      <w:bookmarkEnd w:id="965"/>
      <w:bookmarkEnd w:id="966"/>
      <w:bookmarkEnd w:id="967"/>
      <w:bookmarkEnd w:id="968"/>
      <w:bookmarkEnd w:id="969"/>
    </w:p>
    <w:p w14:paraId="6185B42B" w14:textId="77777777" w:rsidR="008E33F7" w:rsidRPr="00183538" w:rsidRDefault="008E33F7" w:rsidP="00CC0F60">
      <w:pPr>
        <w:pStyle w:val="Heading6"/>
        <w:numPr>
          <w:ilvl w:val="5"/>
          <w:numId w:val="0"/>
        </w:numPr>
        <w:ind w:left="1152" w:hanging="432"/>
      </w:pPr>
      <w:bookmarkStart w:id="970" w:name="_CR6_1_2_11_2_1"/>
      <w:bookmarkStart w:id="971" w:name="_Toc45282262"/>
      <w:bookmarkStart w:id="972" w:name="_Toc45882648"/>
      <w:bookmarkStart w:id="973" w:name="_Toc51951198"/>
      <w:bookmarkStart w:id="974" w:name="_Toc59208954"/>
      <w:bookmarkStart w:id="975" w:name="_Toc75734793"/>
      <w:bookmarkStart w:id="976" w:name="_Toc193396174"/>
      <w:bookmarkEnd w:id="970"/>
      <w:r>
        <w:t>6.1.2.11.2.1</w:t>
      </w:r>
      <w:r w:rsidRPr="00183538">
        <w:tab/>
      </w:r>
      <w:r>
        <w:t>General</w:t>
      </w:r>
      <w:bookmarkEnd w:id="971"/>
      <w:bookmarkEnd w:id="972"/>
      <w:bookmarkEnd w:id="973"/>
      <w:bookmarkEnd w:id="974"/>
      <w:bookmarkEnd w:id="975"/>
      <w:bookmarkEnd w:id="97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7" w:name="_CR6_1_2_11_2_2"/>
      <w:bookmarkStart w:id="978" w:name="_Toc45282263"/>
      <w:bookmarkStart w:id="979" w:name="_Toc45882649"/>
      <w:bookmarkStart w:id="980" w:name="_Toc51951199"/>
      <w:bookmarkStart w:id="981" w:name="_Toc59208955"/>
      <w:bookmarkStart w:id="982" w:name="_Toc75734794"/>
      <w:bookmarkStart w:id="983" w:name="_Toc193396175"/>
      <w:bookmarkEnd w:id="977"/>
      <w:r>
        <w:t>6.1.2.11.2.2</w:t>
      </w:r>
      <w:r w:rsidRPr="00183538">
        <w:tab/>
      </w:r>
      <w:r>
        <w:t>Establishment of secure exchange of PC5 signalling messages</w:t>
      </w:r>
      <w:bookmarkEnd w:id="978"/>
      <w:bookmarkEnd w:id="979"/>
      <w:bookmarkEnd w:id="980"/>
      <w:bookmarkEnd w:id="981"/>
      <w:bookmarkEnd w:id="982"/>
      <w:bookmarkEnd w:id="983"/>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4" w:name="_CR6_1_2_11_2_3"/>
      <w:bookmarkStart w:id="985" w:name="_Toc45282264"/>
      <w:bookmarkStart w:id="986" w:name="_Toc45882650"/>
      <w:bookmarkStart w:id="987" w:name="_Toc51951200"/>
      <w:bookmarkStart w:id="988" w:name="_Toc59208956"/>
      <w:bookmarkStart w:id="989" w:name="_Toc75734795"/>
      <w:bookmarkStart w:id="990" w:name="_Toc193396176"/>
      <w:bookmarkEnd w:id="984"/>
      <w:r>
        <w:t>6.1.2.11.2.3</w:t>
      </w:r>
      <w:r w:rsidRPr="00183538">
        <w:tab/>
      </w:r>
      <w:r>
        <w:t>Change of security keys</w:t>
      </w:r>
      <w:bookmarkEnd w:id="985"/>
      <w:bookmarkEnd w:id="986"/>
      <w:bookmarkEnd w:id="987"/>
      <w:bookmarkEnd w:id="988"/>
      <w:bookmarkEnd w:id="989"/>
      <w:bookmarkEnd w:id="990"/>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1" w:name="_CR6_1_2_11_3"/>
      <w:bookmarkStart w:id="992" w:name="_Toc45282265"/>
      <w:bookmarkStart w:id="993" w:name="_Toc45882651"/>
      <w:bookmarkStart w:id="994" w:name="_Toc51951201"/>
      <w:bookmarkStart w:id="995" w:name="_Toc59208957"/>
      <w:bookmarkStart w:id="996" w:name="_Toc75734796"/>
      <w:bookmarkStart w:id="997" w:name="_Toc193396177"/>
      <w:bookmarkEnd w:id="991"/>
      <w:r>
        <w:t>6.1.2.11.3</w:t>
      </w:r>
      <w:r w:rsidRPr="00183538">
        <w:tab/>
      </w:r>
      <w:r>
        <w:t>Checking of PC5 signalling messages in the UE</w:t>
      </w:r>
      <w:bookmarkEnd w:id="992"/>
      <w:bookmarkEnd w:id="993"/>
      <w:bookmarkEnd w:id="994"/>
      <w:bookmarkEnd w:id="995"/>
      <w:bookmarkEnd w:id="996"/>
      <w:bookmarkEnd w:id="99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8"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8"/>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9" w:name="_Toc45282266"/>
      <w:bookmarkStart w:id="1000" w:name="_Toc45882652"/>
      <w:bookmarkStart w:id="1001" w:name="_Toc51951202"/>
      <w:bookmarkStart w:id="1002" w:name="_Toc59208958"/>
      <w:bookmarkStart w:id="1003"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04" w:name="_CR6_1_2_12"/>
      <w:bookmarkStart w:id="1005" w:name="_Toc193396178"/>
      <w:bookmarkEnd w:id="1004"/>
      <w:r>
        <w:t>6.1.2.12</w:t>
      </w:r>
      <w:r w:rsidRPr="000D5D43">
        <w:tab/>
      </w:r>
      <w:r w:rsidRPr="007B2720">
        <w:t>PC5 QoS flow establishment</w:t>
      </w:r>
      <w:r>
        <w:t xml:space="preserve"> over PC5 unicast link</w:t>
      </w:r>
      <w:bookmarkEnd w:id="999"/>
      <w:bookmarkEnd w:id="1000"/>
      <w:bookmarkEnd w:id="1001"/>
      <w:bookmarkEnd w:id="1002"/>
      <w:bookmarkEnd w:id="1003"/>
      <w:bookmarkEnd w:id="1005"/>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6" w:name="_Toc45282267"/>
      <w:bookmarkStart w:id="1007" w:name="_Toc45882653"/>
      <w:bookmarkStart w:id="1008" w:name="_Toc51951203"/>
      <w:bookmarkStart w:id="1009"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10" w:name="_CR6_1_2_13"/>
      <w:bookmarkStart w:id="1011" w:name="_Toc75734798"/>
      <w:bookmarkStart w:id="1012" w:name="_Toc193396179"/>
      <w:bookmarkEnd w:id="1010"/>
      <w:r>
        <w:t>6.1.2.13</w:t>
      </w:r>
      <w:r w:rsidRPr="000D5D43">
        <w:tab/>
      </w:r>
      <w:r w:rsidRPr="007B2720">
        <w:t xml:space="preserve">PC5 QoS flow match </w:t>
      </w:r>
      <w:r>
        <w:t>over PC5 unicast link</w:t>
      </w:r>
      <w:bookmarkEnd w:id="1006"/>
      <w:bookmarkEnd w:id="1007"/>
      <w:bookmarkEnd w:id="1008"/>
      <w:bookmarkEnd w:id="1009"/>
      <w:bookmarkEnd w:id="1011"/>
      <w:bookmarkEnd w:id="101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3" w:name="_CR6_1_3"/>
      <w:bookmarkStart w:id="1014" w:name="_Toc45282268"/>
      <w:bookmarkStart w:id="1015" w:name="_Toc45882654"/>
      <w:bookmarkStart w:id="1016" w:name="_Toc51951204"/>
      <w:bookmarkStart w:id="1017" w:name="_Toc59208960"/>
      <w:bookmarkStart w:id="1018" w:name="_Toc75734799"/>
      <w:bookmarkStart w:id="1019" w:name="_Toc193396180"/>
      <w:bookmarkEnd w:id="1013"/>
      <w:r>
        <w:t>6.1.3</w:t>
      </w:r>
      <w:r w:rsidRPr="008C1B5D">
        <w:tab/>
      </w:r>
      <w:r>
        <w:t>Broadcast</w:t>
      </w:r>
      <w:r w:rsidRPr="00874C20">
        <w:t xml:space="preserve"> mode</w:t>
      </w:r>
      <w:r>
        <w:t xml:space="preserve"> </w:t>
      </w:r>
      <w:r w:rsidRPr="008C1B5D">
        <w:t>communication over PC5</w:t>
      </w:r>
      <w:bookmarkEnd w:id="518"/>
      <w:bookmarkEnd w:id="525"/>
      <w:bookmarkEnd w:id="906"/>
      <w:bookmarkEnd w:id="907"/>
      <w:bookmarkEnd w:id="1014"/>
      <w:bookmarkEnd w:id="1015"/>
      <w:bookmarkEnd w:id="1016"/>
      <w:bookmarkEnd w:id="1017"/>
      <w:bookmarkEnd w:id="1018"/>
      <w:bookmarkEnd w:id="1019"/>
    </w:p>
    <w:p w14:paraId="7EF66558" w14:textId="77777777" w:rsidR="008E33F7" w:rsidRPr="00F1445B" w:rsidRDefault="008E33F7" w:rsidP="00CC0F60">
      <w:pPr>
        <w:pStyle w:val="Heading4"/>
        <w:rPr>
          <w:noProof/>
          <w:lang w:val="en-US"/>
        </w:rPr>
      </w:pPr>
      <w:bookmarkStart w:id="1020" w:name="_CR6_1_3_1"/>
      <w:bookmarkStart w:id="1021" w:name="_Toc22039984"/>
      <w:bookmarkStart w:id="1022" w:name="_Toc25070698"/>
      <w:bookmarkStart w:id="1023" w:name="_Toc34388653"/>
      <w:bookmarkStart w:id="1024" w:name="_Toc34404424"/>
      <w:bookmarkStart w:id="1025" w:name="_Toc45282269"/>
      <w:bookmarkStart w:id="1026" w:name="_Toc45882655"/>
      <w:bookmarkStart w:id="1027" w:name="_Toc51951205"/>
      <w:bookmarkStart w:id="1028" w:name="_Toc59208961"/>
      <w:bookmarkStart w:id="1029" w:name="_Toc75734800"/>
      <w:bookmarkStart w:id="1030" w:name="_Toc193396181"/>
      <w:bookmarkEnd w:id="102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1"/>
      <w:bookmarkEnd w:id="1022"/>
      <w:bookmarkEnd w:id="1023"/>
      <w:bookmarkEnd w:id="1024"/>
      <w:bookmarkEnd w:id="1025"/>
      <w:bookmarkEnd w:id="1026"/>
      <w:bookmarkEnd w:id="1027"/>
      <w:bookmarkEnd w:id="1028"/>
      <w:bookmarkEnd w:id="1029"/>
      <w:bookmarkEnd w:id="1030"/>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1" w:name="_CR6_1_3_2"/>
      <w:bookmarkStart w:id="1032" w:name="_Toc34388654"/>
      <w:bookmarkStart w:id="1033" w:name="_Toc34404425"/>
      <w:bookmarkStart w:id="1034" w:name="_Toc45282270"/>
      <w:bookmarkStart w:id="1035" w:name="_Toc45882656"/>
      <w:bookmarkStart w:id="1036" w:name="_Toc51951206"/>
      <w:bookmarkStart w:id="1037" w:name="_Toc59208962"/>
      <w:bookmarkStart w:id="1038" w:name="_Toc75734801"/>
      <w:bookmarkStart w:id="1039" w:name="_Toc22039985"/>
      <w:bookmarkStart w:id="1040" w:name="_Toc25070699"/>
      <w:bookmarkStart w:id="1041" w:name="_Toc193396182"/>
      <w:bookmarkEnd w:id="103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2"/>
      <w:bookmarkEnd w:id="1033"/>
      <w:bookmarkEnd w:id="1034"/>
      <w:bookmarkEnd w:id="1035"/>
      <w:bookmarkEnd w:id="1036"/>
      <w:bookmarkEnd w:id="1037"/>
      <w:bookmarkEnd w:id="1038"/>
      <w:bookmarkEnd w:id="1041"/>
    </w:p>
    <w:p w14:paraId="60B81AAB" w14:textId="77777777" w:rsidR="008E33F7" w:rsidRPr="008D65CE" w:rsidRDefault="008E33F7" w:rsidP="00CC0F60">
      <w:pPr>
        <w:pStyle w:val="Heading5"/>
        <w:rPr>
          <w:noProof/>
          <w:lang w:val="en-US"/>
        </w:rPr>
      </w:pPr>
      <w:bookmarkStart w:id="1042" w:name="_CR6_1_3_2_1"/>
      <w:bookmarkStart w:id="1043" w:name="_Toc34388655"/>
      <w:bookmarkStart w:id="1044" w:name="_Toc34404426"/>
      <w:bookmarkStart w:id="1045" w:name="_Toc45282271"/>
      <w:bookmarkStart w:id="1046" w:name="_Toc45882657"/>
      <w:bookmarkStart w:id="1047" w:name="_Toc51951207"/>
      <w:bookmarkStart w:id="1048" w:name="_Toc59208963"/>
      <w:bookmarkStart w:id="1049" w:name="_Toc75734802"/>
      <w:bookmarkStart w:id="1050" w:name="_Toc193396183"/>
      <w:bookmarkEnd w:id="1042"/>
      <w:r w:rsidRPr="008D65CE">
        <w:rPr>
          <w:noProof/>
          <w:lang w:val="en-US"/>
        </w:rPr>
        <w:t>6.1.3.2.1</w:t>
      </w:r>
      <w:r w:rsidRPr="008D65CE">
        <w:rPr>
          <w:noProof/>
          <w:lang w:val="en-US"/>
        </w:rPr>
        <w:tab/>
        <w:t>Initiation</w:t>
      </w:r>
      <w:bookmarkEnd w:id="1043"/>
      <w:bookmarkEnd w:id="1044"/>
      <w:bookmarkEnd w:id="1045"/>
      <w:bookmarkEnd w:id="1046"/>
      <w:bookmarkEnd w:id="1047"/>
      <w:bookmarkEnd w:id="1048"/>
      <w:bookmarkEnd w:id="1049"/>
      <w:bookmarkEnd w:id="1050"/>
    </w:p>
    <w:p w14:paraId="11E3FD32" w14:textId="77777777" w:rsidR="008E33F7" w:rsidRPr="008D65CE" w:rsidRDefault="008E33F7" w:rsidP="00CC0F60">
      <w:pPr>
        <w:pStyle w:val="Heading6"/>
        <w:numPr>
          <w:ilvl w:val="5"/>
          <w:numId w:val="0"/>
        </w:numPr>
        <w:ind w:left="1152" w:hanging="432"/>
        <w:rPr>
          <w:noProof/>
          <w:lang w:val="en-US"/>
        </w:rPr>
      </w:pPr>
      <w:bookmarkStart w:id="1051" w:name="_CR6_1_3_2_1_1"/>
      <w:bookmarkStart w:id="1052" w:name="_Toc34388656"/>
      <w:bookmarkStart w:id="1053" w:name="_Toc34404427"/>
      <w:bookmarkStart w:id="1054" w:name="_Toc45282272"/>
      <w:bookmarkStart w:id="1055" w:name="_Toc45882658"/>
      <w:bookmarkStart w:id="1056" w:name="_Toc51951208"/>
      <w:bookmarkStart w:id="1057" w:name="_Toc59208964"/>
      <w:bookmarkStart w:id="1058" w:name="_Toc75734803"/>
      <w:bookmarkStart w:id="1059" w:name="_Toc193396184"/>
      <w:bookmarkEnd w:id="1051"/>
      <w:r w:rsidRPr="008D65CE">
        <w:rPr>
          <w:noProof/>
          <w:lang w:val="en-US"/>
        </w:rPr>
        <w:t>6.1.3.2.1.1</w:t>
      </w:r>
      <w:r w:rsidRPr="008D65CE">
        <w:rPr>
          <w:noProof/>
          <w:lang w:val="en-US"/>
        </w:rPr>
        <w:tab/>
        <w:t xml:space="preserve">Requirements for </w:t>
      </w:r>
      <w:r w:rsidRPr="008D65CE">
        <w:t>V2X communication over PC5</w:t>
      </w:r>
      <w:bookmarkEnd w:id="1052"/>
      <w:bookmarkEnd w:id="1053"/>
      <w:bookmarkEnd w:id="1054"/>
      <w:bookmarkEnd w:id="1055"/>
      <w:bookmarkEnd w:id="1056"/>
      <w:bookmarkEnd w:id="1057"/>
      <w:bookmarkEnd w:id="1058"/>
      <w:bookmarkEnd w:id="105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6A24FA" w:rsidRDefault="008E33F7" w:rsidP="006A24FA">
      <w:pPr>
        <w:pStyle w:val="Heading6"/>
        <w:numPr>
          <w:ilvl w:val="0"/>
          <w:numId w:val="0"/>
        </w:numPr>
        <w:ind w:left="1152"/>
      </w:pPr>
      <w:bookmarkStart w:id="1060" w:name="_CR6_1_3_2_1_2"/>
      <w:bookmarkStart w:id="1061" w:name="_Toc34388657"/>
      <w:bookmarkStart w:id="1062" w:name="_Toc34404428"/>
      <w:bookmarkStart w:id="1063" w:name="_Toc45282273"/>
      <w:bookmarkStart w:id="1064" w:name="_Toc45882659"/>
      <w:bookmarkStart w:id="1065" w:name="_Toc51951209"/>
      <w:bookmarkStart w:id="1066" w:name="_Toc59208965"/>
      <w:bookmarkStart w:id="1067" w:name="_Toc75734804"/>
      <w:bookmarkStart w:id="1068" w:name="_Toc193396185"/>
      <w:bookmarkEnd w:id="1060"/>
      <w:r w:rsidRPr="006A24FA">
        <w:t>6.1.3.2.1.2</w:t>
      </w:r>
      <w:r w:rsidRPr="006A24FA">
        <w:tab/>
        <w:t>PC5 Q</w:t>
      </w:r>
      <w:r w:rsidRPr="006A24FA">
        <w:rPr>
          <w:rFonts w:hint="eastAsia"/>
        </w:rPr>
        <w:t>oS</w:t>
      </w:r>
      <w:r w:rsidRPr="006A24FA">
        <w:t xml:space="preserve"> f</w:t>
      </w:r>
      <w:r w:rsidRPr="006A24FA">
        <w:rPr>
          <w:rFonts w:hint="eastAsia"/>
        </w:rPr>
        <w:t>low</w:t>
      </w:r>
      <w:r w:rsidRPr="006A24FA">
        <w:t xml:space="preserve"> </w:t>
      </w:r>
      <w:r w:rsidRPr="006A24FA">
        <w:rPr>
          <w:rFonts w:hint="eastAsia"/>
        </w:rPr>
        <w:t>match</w:t>
      </w:r>
      <w:r w:rsidRPr="006A24FA">
        <w:t xml:space="preserve"> </w:t>
      </w:r>
      <w:r w:rsidRPr="006A24FA">
        <w:rPr>
          <w:rFonts w:hint="eastAsia"/>
        </w:rPr>
        <w:t>a</w:t>
      </w:r>
      <w:r w:rsidRPr="006A24FA">
        <w:t>nd establishment</w:t>
      </w:r>
      <w:bookmarkEnd w:id="1061"/>
      <w:bookmarkEnd w:id="1062"/>
      <w:bookmarkEnd w:id="1063"/>
      <w:bookmarkEnd w:id="1064"/>
      <w:bookmarkEnd w:id="1065"/>
      <w:bookmarkEnd w:id="1066"/>
      <w:bookmarkEnd w:id="1067"/>
      <w:bookmarkEnd w:id="1068"/>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3500314D" w:rsidR="008E33F7" w:rsidRPr="00537A4B" w:rsidRDefault="006A24FA" w:rsidP="008E33F7">
      <w:pPr>
        <w:pStyle w:val="B4"/>
        <w:rPr>
          <w:noProof/>
          <w:lang w:val="en-US" w:eastAsia="zh-CN"/>
        </w:rPr>
      </w:pPr>
      <w:r>
        <w:rPr>
          <w:noProof/>
          <w:lang w:val="en-US" w:eastAsia="zh-CN"/>
        </w:rPr>
        <w:t>A)</w:t>
      </w:r>
      <w:r w:rsidR="008E33F7" w:rsidRPr="00537A4B">
        <w:rPr>
          <w:noProof/>
          <w:lang w:val="en-US" w:eastAsia="zh-CN"/>
        </w:rPr>
        <w:tab/>
        <w:t>the PQFI;</w:t>
      </w:r>
    </w:p>
    <w:p w14:paraId="23F12E41" w14:textId="63702D37" w:rsidR="008E33F7" w:rsidRPr="00537A4B" w:rsidRDefault="006A24FA" w:rsidP="008E33F7">
      <w:pPr>
        <w:pStyle w:val="B4"/>
        <w:rPr>
          <w:noProof/>
          <w:lang w:val="en-US" w:eastAsia="zh-CN"/>
        </w:rPr>
      </w:pPr>
      <w:r>
        <w:rPr>
          <w:noProof/>
          <w:lang w:val="en-US" w:eastAsia="zh-CN"/>
        </w:rPr>
        <w:t>B)</w:t>
      </w:r>
      <w:r w:rsidR="008E33F7" w:rsidRPr="00537A4B">
        <w:rPr>
          <w:noProof/>
          <w:lang w:val="en-US" w:eastAsia="zh-CN"/>
        </w:rPr>
        <w:tab/>
        <w:t>the V2X service identifier(s); and;</w:t>
      </w:r>
    </w:p>
    <w:p w14:paraId="76882BE2" w14:textId="61837371" w:rsidR="008E33F7" w:rsidRPr="00537A4B" w:rsidRDefault="006A24FA" w:rsidP="008E33F7">
      <w:pPr>
        <w:pStyle w:val="B4"/>
        <w:rPr>
          <w:noProof/>
          <w:lang w:val="en-US" w:eastAsia="zh-CN"/>
        </w:rPr>
      </w:pPr>
      <w:r>
        <w:rPr>
          <w:noProof/>
          <w:lang w:val="en-US" w:eastAsia="zh-CN"/>
        </w:rPr>
        <w:t>C)</w:t>
      </w:r>
      <w:r w:rsidR="008E33F7"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0AF09570"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a PC5 QoS rule identifier</w:t>
      </w:r>
      <w:r w:rsidR="008E33F7">
        <w:rPr>
          <w:noProof/>
          <w:lang w:val="en-US" w:eastAsia="zh-CN"/>
        </w:rPr>
        <w:t>;</w:t>
      </w:r>
    </w:p>
    <w:p w14:paraId="246EC3C5" w14:textId="4AA1A5EE"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PQFI</w:t>
      </w:r>
      <w:r w:rsidR="008E33F7">
        <w:rPr>
          <w:noProof/>
          <w:lang w:val="en-US" w:eastAsia="zh-CN"/>
        </w:rPr>
        <w:t>;</w:t>
      </w:r>
    </w:p>
    <w:p w14:paraId="485924DF" w14:textId="366776CD" w:rsidR="008E33F7" w:rsidRDefault="006A24FA" w:rsidP="008E33F7">
      <w:pPr>
        <w:pStyle w:val="B4"/>
        <w:rPr>
          <w:noProof/>
          <w:lang w:val="en-US" w:eastAsia="zh-CN"/>
        </w:rPr>
      </w:pPr>
      <w:r>
        <w:rPr>
          <w:noProof/>
          <w:lang w:val="en-US" w:eastAsia="zh-CN"/>
        </w:rPr>
        <w:t>C)</w:t>
      </w:r>
      <w:r w:rsidR="008E33F7">
        <w:rPr>
          <w:noProof/>
          <w:lang w:val="en-US" w:eastAsia="zh-CN"/>
        </w:rPr>
        <w:tab/>
      </w:r>
      <w:r w:rsidR="008E33F7" w:rsidRPr="000D3304">
        <w:rPr>
          <w:noProof/>
          <w:lang w:val="en-US" w:eastAsia="zh-CN"/>
        </w:rPr>
        <w:t>a set of packet filters; and</w:t>
      </w:r>
    </w:p>
    <w:p w14:paraId="1EE863B8" w14:textId="3A455A0F" w:rsidR="008E33F7" w:rsidRPr="000D3304" w:rsidRDefault="006A24FA" w:rsidP="008E33F7">
      <w:pPr>
        <w:pStyle w:val="B4"/>
        <w:rPr>
          <w:noProof/>
          <w:lang w:val="en-US" w:eastAsia="zh-CN"/>
        </w:rPr>
      </w:pPr>
      <w:r>
        <w:rPr>
          <w:noProof/>
          <w:lang w:val="en-US" w:eastAsia="zh-CN"/>
        </w:rPr>
        <w:t>D)</w:t>
      </w:r>
      <w:r w:rsidR="008E33F7">
        <w:rPr>
          <w:noProof/>
          <w:lang w:val="en-US" w:eastAsia="zh-CN"/>
        </w:rPr>
        <w:tab/>
      </w:r>
      <w:r w:rsidR="008E33F7" w:rsidRPr="000D3304">
        <w:rPr>
          <w:noProof/>
          <w:lang w:val="en-US" w:eastAsia="zh-CN"/>
        </w:rPr>
        <w:t>a precedence value</w:t>
      </w:r>
      <w:r w:rsidR="008E33F7">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119CC526"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the PQFI</w:t>
      </w:r>
      <w:r w:rsidR="008E33F7">
        <w:rPr>
          <w:noProof/>
          <w:lang w:val="en-US" w:eastAsia="zh-CN"/>
        </w:rPr>
        <w:t>;</w:t>
      </w:r>
    </w:p>
    <w:p w14:paraId="4808B542" w14:textId="4643F229"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PC5 QoS parameters</w:t>
      </w:r>
      <w:r w:rsidR="008E33F7">
        <w:rPr>
          <w:noProof/>
          <w:lang w:val="en-US" w:eastAsia="zh-CN"/>
        </w:rPr>
        <w:t>;</w:t>
      </w:r>
    </w:p>
    <w:p w14:paraId="73D2998D" w14:textId="37ADE0F1" w:rsidR="00550B3D" w:rsidRDefault="006A24FA" w:rsidP="00E805D1">
      <w:pPr>
        <w:pStyle w:val="B4"/>
        <w:rPr>
          <w:noProof/>
          <w:lang w:val="en-US" w:eastAsia="zh-CN"/>
        </w:rPr>
      </w:pPr>
      <w:r>
        <w:rPr>
          <w:noProof/>
          <w:lang w:val="en-US" w:eastAsia="zh-CN"/>
        </w:rPr>
        <w:t>C)</w:t>
      </w:r>
      <w:r w:rsidR="008E33F7">
        <w:rPr>
          <w:noProof/>
          <w:lang w:val="en-US" w:eastAsia="zh-CN"/>
        </w:rPr>
        <w:tab/>
        <w:t xml:space="preserve">the </w:t>
      </w:r>
      <w:r w:rsidR="008E33F7" w:rsidRPr="000D3304">
        <w:rPr>
          <w:noProof/>
          <w:lang w:val="en-US" w:eastAsia="zh-CN"/>
        </w:rPr>
        <w:t>source</w:t>
      </w:r>
      <w:r w:rsidR="008E33F7">
        <w:rPr>
          <w:noProof/>
          <w:lang w:val="en-US" w:eastAsia="zh-CN"/>
        </w:rPr>
        <w:t xml:space="preserve"> layer-2 ID and the </w:t>
      </w:r>
      <w:r w:rsidR="008E33F7" w:rsidRPr="000D3304">
        <w:rPr>
          <w:noProof/>
          <w:lang w:val="en-US" w:eastAsia="zh-CN"/>
        </w:rPr>
        <w:t>destination layer-2 ID</w:t>
      </w:r>
      <w:r w:rsidR="008E33F7">
        <w:rPr>
          <w:rFonts w:hint="eastAsia"/>
          <w:noProof/>
          <w:lang w:val="en-US" w:eastAsia="zh-CN"/>
        </w:rPr>
        <w:t>;</w:t>
      </w:r>
    </w:p>
    <w:p w14:paraId="071CA717" w14:textId="75DC0FDA" w:rsidR="00E805D1" w:rsidRPr="00E805D1" w:rsidRDefault="006A24FA" w:rsidP="00E805D1">
      <w:pPr>
        <w:pStyle w:val="B4"/>
        <w:rPr>
          <w:noProof/>
          <w:lang w:val="en-US" w:eastAsia="zh-CN"/>
        </w:rPr>
      </w:pPr>
      <w:r>
        <w:rPr>
          <w:noProof/>
          <w:lang w:val="en-US" w:eastAsia="zh-CN"/>
        </w:rPr>
        <w:t>D)</w:t>
      </w:r>
      <w:r w:rsidR="00550B3D">
        <w:rPr>
          <w:noProof/>
          <w:lang w:val="en-US" w:eastAsia="zh-CN"/>
        </w:rPr>
        <w:tab/>
        <w:t xml:space="preserve">the V2X frequency information </w:t>
      </w:r>
      <w:r w:rsidR="00550B3D" w:rsidRPr="00281084">
        <w:rPr>
          <w:noProof/>
          <w:lang w:val="en-US" w:eastAsia="zh-CN"/>
        </w:rPr>
        <w:t>based on the configuration parameters described in clause</w:t>
      </w:r>
      <w:r w:rsidR="00550B3D">
        <w:rPr>
          <w:noProof/>
          <w:lang w:val="en-US" w:eastAsia="zh-CN"/>
        </w:rPr>
        <w:t> </w:t>
      </w:r>
      <w:r w:rsidR="00550B3D" w:rsidRPr="00281084">
        <w:rPr>
          <w:noProof/>
          <w:lang w:val="en-US" w:eastAsia="zh-CN"/>
        </w:rPr>
        <w:t>5.2.3</w:t>
      </w:r>
      <w:r w:rsidR="00550B3D">
        <w:rPr>
          <w:noProof/>
          <w:lang w:val="en-US" w:eastAsia="zh-CN"/>
        </w:rPr>
        <w:t>;</w:t>
      </w:r>
    </w:p>
    <w:p w14:paraId="7142D600" w14:textId="16591230" w:rsidR="00E805D1" w:rsidRDefault="006A24FA" w:rsidP="00E805D1">
      <w:pPr>
        <w:pStyle w:val="B4"/>
        <w:rPr>
          <w:noProof/>
          <w:lang w:val="en-US" w:eastAsia="zh-CN"/>
        </w:rPr>
      </w:pPr>
      <w:r>
        <w:rPr>
          <w:noProof/>
          <w:lang w:val="en-US" w:eastAsia="zh-CN"/>
        </w:rPr>
        <w:t>E)</w:t>
      </w:r>
      <w:r w:rsidR="00E805D1"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00E805D1"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00E805D1"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00E805D1" w:rsidRPr="00E805D1">
        <w:rPr>
          <w:noProof/>
          <w:lang w:val="en-US" w:eastAsia="zh-CN"/>
        </w:rPr>
        <w:t>5.2.3;</w:t>
      </w:r>
      <w:r w:rsidR="00983ABA">
        <w:rPr>
          <w:noProof/>
          <w:lang w:val="en-US" w:eastAsia="zh-CN"/>
        </w:rPr>
        <w:t xml:space="preserve"> and</w:t>
      </w:r>
    </w:p>
    <w:p w14:paraId="2100E073" w14:textId="721B75CE" w:rsidR="00983ABA" w:rsidRPr="00E805D1" w:rsidRDefault="006A24FA" w:rsidP="00E805D1">
      <w:pPr>
        <w:pStyle w:val="B4"/>
        <w:rPr>
          <w:noProof/>
          <w:lang w:val="en-US" w:eastAsia="zh-CN"/>
        </w:rPr>
      </w:pPr>
      <w:r>
        <w:rPr>
          <w:noProof/>
          <w:lang w:val="en-US" w:eastAsia="zh-CN"/>
        </w:rPr>
        <w:t>F)</w:t>
      </w:r>
      <w:r w:rsidR="00983ABA" w:rsidRPr="00693963">
        <w:rPr>
          <w:noProof/>
          <w:lang w:val="en-US" w:eastAsia="zh-CN"/>
        </w:rPr>
        <w:tab/>
        <w:t>the NR eTX Profile corresponding to the V2X service identifier based on the configuration parameters and conditions described in clause 5.2.3</w:t>
      </w:r>
      <w:r w:rsidR="00983ABA">
        <w:rPr>
          <w:noProof/>
          <w:lang w:val="en-US" w:eastAsia="zh-CN"/>
        </w:rPr>
        <w:t>, if available;</w:t>
      </w:r>
    </w:p>
    <w:p w14:paraId="4251D982" w14:textId="48FD9D00" w:rsidR="005D2112" w:rsidRDefault="005D2112" w:rsidP="005D2112">
      <w:pPr>
        <w:pStyle w:val="NO"/>
        <w:rPr>
          <w:noProof/>
        </w:rPr>
      </w:pPr>
      <w:r>
        <w:rPr>
          <w:noProof/>
        </w:rPr>
        <w:t>NOTE</w:t>
      </w:r>
      <w:r w:rsidR="00983ABA">
        <w:rPr>
          <w:noProof/>
        </w:rPr>
        <w:t> 1</w:t>
      </w:r>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30D602C" w14:textId="07160300" w:rsidR="00983ABA" w:rsidRPr="00335F93" w:rsidRDefault="00983ABA" w:rsidP="005D2112">
      <w:pPr>
        <w:pStyle w:val="NO"/>
      </w:pPr>
      <w:r w:rsidRPr="00F63ED3">
        <w:t>NOTE 2:</w:t>
      </w:r>
      <w:r w:rsidRPr="00F63ED3">
        <w:tab/>
        <w:t>The lower layers determines whether the NR PC5 CA operation is needed based on e.g. the NR eTx Profile, the V2X frequency information and the V2X service identifier provided by the V2X layer</w:t>
      </w:r>
      <w: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9" w:name="_Toc533170267"/>
      <w:bookmarkStart w:id="1070" w:name="_Toc34388658"/>
      <w:bookmarkStart w:id="107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22834CC9" w:rsidR="008E33F7" w:rsidRPr="003D7833" w:rsidRDefault="006A24FA" w:rsidP="008E33F7">
      <w:pPr>
        <w:pStyle w:val="B1"/>
      </w:pPr>
      <w:r>
        <w:t>a)</w:t>
      </w:r>
      <w:r w:rsidR="008E33F7" w:rsidRPr="003D7833">
        <w:tab/>
        <w:t xml:space="preserve">V2X </w:t>
      </w:r>
      <w:r w:rsidR="008E33F7">
        <w:t>s</w:t>
      </w:r>
      <w:r w:rsidR="008E33F7" w:rsidRPr="003D7833">
        <w:t xml:space="preserve">ervice </w:t>
      </w:r>
      <w:r w:rsidR="008E33F7">
        <w:t>identifier</w:t>
      </w:r>
      <w:r w:rsidR="008E33F7" w:rsidRPr="003D7833">
        <w:t xml:space="preserve"> (e.g. PSID or ITS-AID);</w:t>
      </w:r>
    </w:p>
    <w:p w14:paraId="75086465" w14:textId="222572B2" w:rsidR="008E33F7" w:rsidRPr="003D7833" w:rsidRDefault="006A24FA" w:rsidP="008E33F7">
      <w:pPr>
        <w:pStyle w:val="B1"/>
      </w:pPr>
      <w:r>
        <w:t>b)</w:t>
      </w:r>
      <w:r w:rsidR="008E33F7" w:rsidRPr="003D7833">
        <w:tab/>
        <w:t>the source layer-2 ID and the destination layer-2 ID;</w:t>
      </w:r>
      <w:r w:rsidR="008E33F7">
        <w:t xml:space="preserve"> and</w:t>
      </w:r>
    </w:p>
    <w:p w14:paraId="5E007372" w14:textId="11ADC892" w:rsidR="008E33F7" w:rsidRPr="003D7833" w:rsidRDefault="006A24FA" w:rsidP="008E33F7">
      <w:pPr>
        <w:pStyle w:val="B1"/>
      </w:pPr>
      <w:r>
        <w:t>c)</w:t>
      </w:r>
      <w:r w:rsidR="008E33F7" w:rsidRPr="003D7833">
        <w:tab/>
        <w:t>Application Layer ID (e.g. Station ID);</w:t>
      </w:r>
    </w:p>
    <w:p w14:paraId="5259C6E3" w14:textId="77777777" w:rsidR="008E33F7" w:rsidRPr="008D65CE" w:rsidRDefault="008E33F7" w:rsidP="00CC0F60">
      <w:pPr>
        <w:pStyle w:val="Heading5"/>
      </w:pPr>
      <w:bookmarkStart w:id="1072" w:name="_CR6_1_3_2_2"/>
      <w:bookmarkStart w:id="1073" w:name="_Toc45282274"/>
      <w:bookmarkStart w:id="1074" w:name="_Toc45882660"/>
      <w:bookmarkStart w:id="1075" w:name="_Toc51951210"/>
      <w:bookmarkStart w:id="1076" w:name="_Toc59208966"/>
      <w:bookmarkStart w:id="1077" w:name="_Toc75734805"/>
      <w:bookmarkStart w:id="1078" w:name="_Toc193396186"/>
      <w:bookmarkEnd w:id="1072"/>
      <w:r w:rsidRPr="008D65CE">
        <w:t>6.1.3.2.2</w:t>
      </w:r>
      <w:r w:rsidRPr="008D65CE">
        <w:tab/>
        <w:t>Transmission</w:t>
      </w:r>
      <w:bookmarkEnd w:id="1069"/>
      <w:bookmarkEnd w:id="1070"/>
      <w:bookmarkEnd w:id="1071"/>
      <w:bookmarkEnd w:id="1073"/>
      <w:bookmarkEnd w:id="1074"/>
      <w:bookmarkEnd w:id="1075"/>
      <w:bookmarkEnd w:id="1076"/>
      <w:bookmarkEnd w:id="1077"/>
      <w:bookmarkEnd w:id="1078"/>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52F43B77"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p>
    <w:p w14:paraId="5B70EAAD" w14:textId="25DD3F32" w:rsidR="00983ABA" w:rsidRDefault="005D2112" w:rsidP="00983ABA">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r w:rsidR="00983ABA" w:rsidRPr="00983ABA">
        <w:t xml:space="preserve"> </w:t>
      </w:r>
      <w:r w:rsidR="00983ABA">
        <w:t>and</w:t>
      </w:r>
    </w:p>
    <w:p w14:paraId="2C1A0F27" w14:textId="15E7E0AB" w:rsidR="005D2112" w:rsidRPr="008D65CE" w:rsidRDefault="00983ABA" w:rsidP="00983ABA">
      <w:pPr>
        <w:pStyle w:val="B1"/>
      </w:pPr>
      <w:r w:rsidRPr="003371AE">
        <w:lastRenderedPageBreak/>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9" w:name="_CR6_1_3_2_3"/>
      <w:bookmarkStart w:id="1080" w:name="_Toc34388659"/>
      <w:bookmarkStart w:id="1081" w:name="_Toc34404430"/>
      <w:bookmarkStart w:id="1082" w:name="_Toc45282275"/>
      <w:bookmarkStart w:id="1083" w:name="_Toc45882661"/>
      <w:bookmarkStart w:id="1084" w:name="_Toc51951211"/>
      <w:bookmarkStart w:id="1085" w:name="_Toc59208967"/>
      <w:bookmarkStart w:id="1086" w:name="_Toc75734806"/>
      <w:bookmarkStart w:id="1087" w:name="_Toc533170268"/>
      <w:bookmarkStart w:id="1088" w:name="_Toc193396187"/>
      <w:bookmarkEnd w:id="1079"/>
      <w:r w:rsidRPr="008D65CE">
        <w:t>6.1.3.2.3</w:t>
      </w:r>
      <w:r w:rsidRPr="008D65CE">
        <w:tab/>
        <w:t>Procedure for UE to use provisioned radio resources for V2X communication over PC5</w:t>
      </w:r>
      <w:bookmarkEnd w:id="1080"/>
      <w:bookmarkEnd w:id="1081"/>
      <w:bookmarkEnd w:id="1082"/>
      <w:bookmarkEnd w:id="1083"/>
      <w:bookmarkEnd w:id="1084"/>
      <w:bookmarkEnd w:id="1085"/>
      <w:bookmarkEnd w:id="1086"/>
      <w:bookmarkEnd w:id="1088"/>
    </w:p>
    <w:bookmarkEnd w:id="1087"/>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9" w:name="_CR6_1_3_2_4"/>
      <w:bookmarkStart w:id="1090" w:name="_Toc533170269"/>
      <w:bookmarkStart w:id="1091" w:name="_Toc34388660"/>
      <w:bookmarkStart w:id="1092" w:name="_Toc34404431"/>
      <w:bookmarkStart w:id="1093" w:name="_Toc45282276"/>
      <w:bookmarkStart w:id="1094" w:name="_Toc45882662"/>
      <w:bookmarkStart w:id="1095" w:name="_Toc51951212"/>
      <w:bookmarkStart w:id="1096" w:name="_Toc59208968"/>
      <w:bookmarkStart w:id="1097" w:name="_Toc75734807"/>
      <w:bookmarkStart w:id="1098" w:name="_Toc193396188"/>
      <w:bookmarkEnd w:id="1089"/>
      <w:r w:rsidRPr="008D65CE">
        <w:t>6.1.3.2.4</w:t>
      </w:r>
      <w:bookmarkEnd w:id="1090"/>
      <w:r w:rsidRPr="008D65CE">
        <w:tab/>
        <w:t>Privacy of V2X transmission over PC5</w:t>
      </w:r>
      <w:bookmarkEnd w:id="1091"/>
      <w:bookmarkEnd w:id="1092"/>
      <w:bookmarkEnd w:id="1093"/>
      <w:bookmarkEnd w:id="1094"/>
      <w:bookmarkEnd w:id="1095"/>
      <w:bookmarkEnd w:id="1096"/>
      <w:bookmarkEnd w:id="1097"/>
      <w:bookmarkEnd w:id="1098"/>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9" w:name="_CR6_1_3_3"/>
      <w:bookmarkStart w:id="1100" w:name="_Toc533170270"/>
      <w:bookmarkStart w:id="1101" w:name="_Toc34388661"/>
      <w:bookmarkStart w:id="1102" w:name="_Toc34404432"/>
      <w:bookmarkStart w:id="1103" w:name="_Toc45282277"/>
      <w:bookmarkStart w:id="1104" w:name="_Toc45882663"/>
      <w:bookmarkStart w:id="1105" w:name="_Toc51951213"/>
      <w:bookmarkStart w:id="1106" w:name="_Toc59208969"/>
      <w:bookmarkStart w:id="1107" w:name="_Toc75734808"/>
      <w:bookmarkStart w:id="1108" w:name="_Toc193396189"/>
      <w:bookmarkEnd w:id="1099"/>
      <w:r w:rsidRPr="008D65CE">
        <w:t>6.1.3.3</w:t>
      </w:r>
      <w:bookmarkEnd w:id="1100"/>
      <w:r w:rsidRPr="008D65CE">
        <w:tab/>
        <w:t>Reception of broadcast mode V2X communication over PC5</w:t>
      </w:r>
      <w:bookmarkEnd w:id="1101"/>
      <w:bookmarkEnd w:id="1102"/>
      <w:bookmarkEnd w:id="1103"/>
      <w:bookmarkEnd w:id="1104"/>
      <w:bookmarkEnd w:id="1105"/>
      <w:bookmarkEnd w:id="1106"/>
      <w:bookmarkEnd w:id="1107"/>
      <w:bookmarkEnd w:id="1108"/>
    </w:p>
    <w:p w14:paraId="0EB43EE8" w14:textId="7E9A276F" w:rsidR="00C57585" w:rsidRDefault="008E33F7" w:rsidP="008E33F7">
      <w:pPr>
        <w:rPr>
          <w:lang w:val="en-US"/>
        </w:rPr>
      </w:pPr>
      <w:bookmarkStart w:id="1109" w:name="_Toc34388662"/>
      <w:bookmarkStart w:id="1110" w:name="_Toc34404433"/>
      <w:bookmarkStart w:id="1111" w:name="_Toc45282278"/>
      <w:bookmarkStart w:id="1112" w:name="_Toc45882664"/>
      <w:bookmarkStart w:id="1113" w:name="_Toc51951214"/>
      <w:bookmarkStart w:id="1114" w:name="_Toc59208970"/>
      <w:bookmarkStart w:id="111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w:t>
      </w:r>
      <w:bookmarkStart w:id="1116" w:name="OLE_LINK15"/>
      <w:bookmarkStart w:id="1117" w:name="OLE_LINK16"/>
      <w:r w:rsidRPr="004575E7">
        <w:t> </w:t>
      </w:r>
      <w:bookmarkEnd w:id="1116"/>
      <w:bookmarkEnd w:id="1117"/>
      <w:r w:rsidRPr="004575E7">
        <w:rPr>
          <w:lang w:val="en-US"/>
        </w:rPr>
        <w:t>6.1.3.2.1.2</w:t>
      </w:r>
      <w:r w:rsidR="00E805D1" w:rsidRPr="00E805D1">
        <w:rPr>
          <w:lang w:val="en-US"/>
        </w:rPr>
        <w:t xml:space="preserve"> and shall determine the NR Tx Profile </w:t>
      </w:r>
      <w:r w:rsidR="00983ABA" w:rsidRPr="00F56537">
        <w:rPr>
          <w:lang w:val="en-US"/>
        </w:rPr>
        <w:t>and the NR eTx Profile</w:t>
      </w:r>
      <w:r w:rsidR="00983ABA" w:rsidRPr="00E805D1">
        <w:rPr>
          <w:lang w:val="en-US"/>
        </w:rPr>
        <w:t xml:space="preserve"> </w:t>
      </w:r>
      <w:r w:rsidR="00E805D1" w:rsidRPr="00E805D1">
        <w:rPr>
          <w:lang w:val="en-US"/>
        </w:rPr>
        <w:t>as described in clause</w:t>
      </w:r>
      <w:r w:rsidR="006A24FA" w:rsidRPr="004575E7">
        <w:t> </w:t>
      </w:r>
      <w:r w:rsidR="00E805D1" w:rsidRPr="00E805D1">
        <w:rPr>
          <w:lang w:val="en-US"/>
        </w:rPr>
        <w:t>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7AE7BA0B" w:rsidR="00F73BC4" w:rsidRDefault="00F73BC4" w:rsidP="00CB0F2A">
      <w:pPr>
        <w:pStyle w:val="B1"/>
      </w:pPr>
      <w:r>
        <w:t>c)</w:t>
      </w:r>
      <w:r>
        <w:tab/>
      </w:r>
      <w:r w:rsidR="008E33F7">
        <w:t xml:space="preserve">the </w:t>
      </w:r>
      <w:r w:rsidR="008E33F7" w:rsidRPr="00481BD6">
        <w:t>destination layer-2 ID(s)</w:t>
      </w:r>
      <w:r>
        <w:t>;</w:t>
      </w:r>
    </w:p>
    <w:p w14:paraId="04A31824" w14:textId="1A1E398C" w:rsidR="00D829C0" w:rsidRDefault="00D829C0" w:rsidP="00D829C0">
      <w:pPr>
        <w:pStyle w:val="B1"/>
        <w:rPr>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r w:rsidR="00983ABA">
        <w:rPr>
          <w:lang w:val="en-US"/>
        </w:rPr>
        <w:t xml:space="preserve"> and</w:t>
      </w:r>
    </w:p>
    <w:p w14:paraId="034F53D0" w14:textId="310F39A9" w:rsidR="00983ABA" w:rsidRDefault="00983ABA" w:rsidP="00D829C0">
      <w:pPr>
        <w:pStyle w:val="B1"/>
      </w:pPr>
      <w:r w:rsidRPr="0032618C">
        <w:t>e)</w:t>
      </w:r>
      <w:r w:rsidRPr="0032618C">
        <w:tab/>
        <w:t>the NR eTx Profile corresponding to the V2X service identifier</w:t>
      </w:r>
      <w:r>
        <w:t>, if available;</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42CF9CA0" w:rsidR="005D2112" w:rsidRDefault="005D2112" w:rsidP="005D2112">
      <w:pPr>
        <w:pStyle w:val="NO"/>
        <w:rPr>
          <w:noProof/>
        </w:rPr>
      </w:pPr>
      <w:bookmarkStart w:id="1118" w:name="_Hlk87895976"/>
      <w:bookmarkStart w:id="1119" w:name="_Hlk86249778"/>
      <w:bookmarkStart w:id="1120" w:name="_Hlk86249757"/>
      <w:r>
        <w:rPr>
          <w:noProof/>
        </w:rPr>
        <w:t>NOTE</w:t>
      </w:r>
      <w:r w:rsidR="00983ABA">
        <w:rPr>
          <w:noProof/>
        </w:rPr>
        <w:t> 1</w:t>
      </w:r>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1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9"/>
    </w:p>
    <w:p w14:paraId="76AE2433" w14:textId="35AAD5D5" w:rsidR="00983ABA" w:rsidRPr="008D65CE" w:rsidRDefault="00983ABA" w:rsidP="005D2112">
      <w:pPr>
        <w:pStyle w:val="NO"/>
        <w:rPr>
          <w:noProof/>
        </w:rPr>
      </w:pPr>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p>
    <w:p w14:paraId="26F005D4" w14:textId="77777777" w:rsidR="008E33F7" w:rsidRDefault="008E33F7" w:rsidP="00CC0F60">
      <w:pPr>
        <w:pStyle w:val="Heading3"/>
      </w:pPr>
      <w:bookmarkStart w:id="1121" w:name="_CR6_1_4"/>
      <w:bookmarkStart w:id="1122" w:name="_Toc193396190"/>
      <w:bookmarkEnd w:id="1120"/>
      <w:bookmarkEnd w:id="1121"/>
      <w:r>
        <w:t>6.1.4</w:t>
      </w:r>
      <w:r w:rsidRPr="008C1B5D">
        <w:tab/>
      </w:r>
      <w:r>
        <w:t>Groupcast</w:t>
      </w:r>
      <w:r w:rsidRPr="00874C20">
        <w:t xml:space="preserve"> mode</w:t>
      </w:r>
      <w:r>
        <w:t xml:space="preserve"> </w:t>
      </w:r>
      <w:r w:rsidRPr="008C1B5D">
        <w:t>communication over PC5</w:t>
      </w:r>
      <w:bookmarkEnd w:id="1039"/>
      <w:bookmarkEnd w:id="1040"/>
      <w:bookmarkEnd w:id="1109"/>
      <w:bookmarkEnd w:id="1110"/>
      <w:bookmarkEnd w:id="1111"/>
      <w:bookmarkEnd w:id="1112"/>
      <w:bookmarkEnd w:id="1113"/>
      <w:bookmarkEnd w:id="1114"/>
      <w:bookmarkEnd w:id="1115"/>
      <w:bookmarkEnd w:id="1122"/>
    </w:p>
    <w:p w14:paraId="611C6E6E" w14:textId="77777777" w:rsidR="008E33F7" w:rsidRPr="00F1445B" w:rsidRDefault="008E33F7" w:rsidP="00CC0F60">
      <w:pPr>
        <w:pStyle w:val="Heading4"/>
        <w:rPr>
          <w:noProof/>
          <w:lang w:val="en-US"/>
        </w:rPr>
      </w:pPr>
      <w:bookmarkStart w:id="1123" w:name="_CR6_1_4_1"/>
      <w:bookmarkStart w:id="1124" w:name="_Toc22039986"/>
      <w:bookmarkStart w:id="1125" w:name="_Toc25070700"/>
      <w:bookmarkStart w:id="1126" w:name="_Toc34388663"/>
      <w:bookmarkStart w:id="1127" w:name="_Toc34404434"/>
      <w:bookmarkStart w:id="1128" w:name="_Toc45282279"/>
      <w:bookmarkStart w:id="1129" w:name="_Toc45882665"/>
      <w:bookmarkStart w:id="1130" w:name="_Toc51951215"/>
      <w:bookmarkStart w:id="1131" w:name="_Toc59208971"/>
      <w:bookmarkStart w:id="1132" w:name="_Toc75734810"/>
      <w:bookmarkStart w:id="1133" w:name="_Toc193396191"/>
      <w:bookmarkEnd w:id="112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4"/>
      <w:bookmarkEnd w:id="1125"/>
      <w:bookmarkEnd w:id="1126"/>
      <w:bookmarkEnd w:id="1127"/>
      <w:bookmarkEnd w:id="1128"/>
      <w:bookmarkEnd w:id="1129"/>
      <w:bookmarkEnd w:id="1130"/>
      <w:bookmarkEnd w:id="1131"/>
      <w:bookmarkEnd w:id="1132"/>
      <w:bookmarkEnd w:id="113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4" w:name="_CR6_1_4_2"/>
      <w:bookmarkStart w:id="1135" w:name="_Toc34388664"/>
      <w:bookmarkStart w:id="1136" w:name="_Toc34404435"/>
      <w:bookmarkStart w:id="1137" w:name="_Toc45282280"/>
      <w:bookmarkStart w:id="1138" w:name="_Toc45882666"/>
      <w:bookmarkStart w:id="1139" w:name="_Toc51951216"/>
      <w:bookmarkStart w:id="1140" w:name="_Toc59208972"/>
      <w:bookmarkStart w:id="1141" w:name="_Toc75734811"/>
      <w:bookmarkStart w:id="1142" w:name="_Toc22039987"/>
      <w:bookmarkStart w:id="1143" w:name="_Toc25070701"/>
      <w:bookmarkStart w:id="1144" w:name="_Toc193396192"/>
      <w:bookmarkEnd w:id="1134"/>
      <w:r w:rsidRPr="008D65CE">
        <w:t>6.1.4.2</w:t>
      </w:r>
      <w:r w:rsidRPr="008D65CE">
        <w:tab/>
        <w:t xml:space="preserve">Transmission of </w:t>
      </w:r>
      <w:r w:rsidRPr="008D65CE">
        <w:rPr>
          <w:rFonts w:hint="eastAsia"/>
          <w:lang w:eastAsia="zh-CN"/>
        </w:rPr>
        <w:t>group</w:t>
      </w:r>
      <w:r w:rsidRPr="008D65CE">
        <w:t>cast mode V2X communication over PC5</w:t>
      </w:r>
      <w:bookmarkEnd w:id="1135"/>
      <w:bookmarkEnd w:id="1136"/>
      <w:bookmarkEnd w:id="1137"/>
      <w:bookmarkEnd w:id="1138"/>
      <w:bookmarkEnd w:id="1139"/>
      <w:bookmarkEnd w:id="1140"/>
      <w:bookmarkEnd w:id="1141"/>
      <w:bookmarkEnd w:id="1144"/>
    </w:p>
    <w:p w14:paraId="29F58F07" w14:textId="77777777" w:rsidR="008E33F7" w:rsidRPr="00AE282C" w:rsidRDefault="008E33F7" w:rsidP="00CC0F60">
      <w:pPr>
        <w:pStyle w:val="Heading5"/>
      </w:pPr>
      <w:bookmarkStart w:id="1145" w:name="_CR6_1_4_2_1"/>
      <w:bookmarkStart w:id="1146" w:name="_Toc34388665"/>
      <w:bookmarkStart w:id="1147" w:name="_Toc34404436"/>
      <w:bookmarkStart w:id="1148" w:name="_Toc45282281"/>
      <w:bookmarkStart w:id="1149" w:name="_Toc45882667"/>
      <w:bookmarkStart w:id="1150" w:name="_Toc51951217"/>
      <w:bookmarkStart w:id="1151" w:name="_Toc59208973"/>
      <w:bookmarkStart w:id="1152" w:name="_Toc75734812"/>
      <w:bookmarkStart w:id="1153" w:name="_Toc193396193"/>
      <w:bookmarkEnd w:id="1145"/>
      <w:r w:rsidRPr="00AE282C">
        <w:t>6.1.4.2.1</w:t>
      </w:r>
      <w:r w:rsidRPr="00AE282C">
        <w:tab/>
        <w:t>Initiation</w:t>
      </w:r>
      <w:bookmarkEnd w:id="1146"/>
      <w:bookmarkEnd w:id="1147"/>
      <w:bookmarkEnd w:id="1148"/>
      <w:bookmarkEnd w:id="1149"/>
      <w:bookmarkEnd w:id="1150"/>
      <w:bookmarkEnd w:id="1151"/>
      <w:bookmarkEnd w:id="1152"/>
      <w:bookmarkEnd w:id="1153"/>
    </w:p>
    <w:p w14:paraId="4C7CC17B" w14:textId="77777777" w:rsidR="008E33F7" w:rsidRPr="008D65CE" w:rsidRDefault="008E33F7" w:rsidP="00CC0F60">
      <w:pPr>
        <w:pStyle w:val="Heading6"/>
        <w:numPr>
          <w:ilvl w:val="5"/>
          <w:numId w:val="0"/>
        </w:numPr>
        <w:ind w:left="1152" w:hanging="432"/>
        <w:rPr>
          <w:noProof/>
          <w:lang w:val="en-US"/>
        </w:rPr>
      </w:pPr>
      <w:bookmarkStart w:id="1154" w:name="_CR6_1_4_2_1_1"/>
      <w:bookmarkStart w:id="1155" w:name="_Toc34388666"/>
      <w:bookmarkStart w:id="1156" w:name="_Toc34404437"/>
      <w:bookmarkStart w:id="1157" w:name="_Toc45282282"/>
      <w:bookmarkStart w:id="1158" w:name="_Toc45882668"/>
      <w:bookmarkStart w:id="1159" w:name="_Toc51951218"/>
      <w:bookmarkStart w:id="1160" w:name="_Toc59208974"/>
      <w:bookmarkStart w:id="1161" w:name="_Toc75734813"/>
      <w:bookmarkStart w:id="1162" w:name="_Toc193396194"/>
      <w:bookmarkEnd w:id="1154"/>
      <w:r w:rsidRPr="008D65CE">
        <w:rPr>
          <w:noProof/>
          <w:lang w:val="en-US"/>
        </w:rPr>
        <w:t>6.1.4.2.1.1</w:t>
      </w:r>
      <w:r w:rsidRPr="008D65CE">
        <w:rPr>
          <w:noProof/>
          <w:lang w:val="en-US"/>
        </w:rPr>
        <w:tab/>
        <w:t xml:space="preserve">Requirements for </w:t>
      </w:r>
      <w:r w:rsidRPr="008D65CE">
        <w:t>V2X communication over PC5</w:t>
      </w:r>
      <w:bookmarkEnd w:id="1155"/>
      <w:bookmarkEnd w:id="1156"/>
      <w:bookmarkEnd w:id="1157"/>
      <w:bookmarkEnd w:id="1158"/>
      <w:bookmarkEnd w:id="1159"/>
      <w:bookmarkEnd w:id="1160"/>
      <w:bookmarkEnd w:id="1161"/>
      <w:bookmarkEnd w:id="116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lastRenderedPageBreak/>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3" w:name="_Toc34388667"/>
      <w:bookmarkStart w:id="116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5" w:name="_CR6_1_4_2_1_2"/>
      <w:bookmarkStart w:id="1166" w:name="_Toc45282283"/>
      <w:bookmarkStart w:id="1167" w:name="_Toc45882669"/>
      <w:bookmarkStart w:id="1168" w:name="_Toc51951219"/>
      <w:bookmarkStart w:id="1169" w:name="_Toc59208975"/>
      <w:bookmarkStart w:id="1170" w:name="_Toc75734814"/>
      <w:bookmarkStart w:id="1171" w:name="_Toc193396195"/>
      <w:bookmarkEnd w:id="116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3"/>
      <w:bookmarkEnd w:id="1164"/>
      <w:bookmarkEnd w:id="1166"/>
      <w:bookmarkEnd w:id="1167"/>
      <w:bookmarkEnd w:id="1168"/>
      <w:bookmarkEnd w:id="1169"/>
      <w:bookmarkEnd w:id="1170"/>
      <w:bookmarkEnd w:id="1171"/>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72" w:name="_CR6_1_4_2_2"/>
      <w:bookmarkStart w:id="1173" w:name="_Toc34388668"/>
      <w:bookmarkStart w:id="1174" w:name="_Toc34404439"/>
      <w:bookmarkStart w:id="1175" w:name="_Toc45282284"/>
      <w:bookmarkStart w:id="1176" w:name="_Toc45882670"/>
      <w:bookmarkStart w:id="1177" w:name="_Toc51951220"/>
      <w:bookmarkStart w:id="1178" w:name="_Toc59208976"/>
      <w:bookmarkStart w:id="1179" w:name="_Toc75734815"/>
      <w:bookmarkStart w:id="1180" w:name="_Toc193396196"/>
      <w:bookmarkEnd w:id="1172"/>
      <w:r w:rsidRPr="008D65CE">
        <w:t>6.1.4.2.2</w:t>
      </w:r>
      <w:r w:rsidRPr="008D65CE">
        <w:tab/>
        <w:t>Transmission</w:t>
      </w:r>
      <w:bookmarkEnd w:id="1173"/>
      <w:bookmarkEnd w:id="1174"/>
      <w:bookmarkEnd w:id="1175"/>
      <w:bookmarkEnd w:id="1176"/>
      <w:bookmarkEnd w:id="1177"/>
      <w:bookmarkEnd w:id="1178"/>
      <w:bookmarkEnd w:id="1179"/>
      <w:bookmarkEnd w:id="1180"/>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81" w:name="_CR6_1_4_2_3"/>
      <w:bookmarkStart w:id="1182" w:name="_Toc34388669"/>
      <w:bookmarkStart w:id="1183" w:name="_Toc34404440"/>
      <w:bookmarkStart w:id="1184" w:name="_Toc45282285"/>
      <w:bookmarkStart w:id="1185" w:name="_Toc45882671"/>
      <w:bookmarkStart w:id="1186" w:name="_Toc51951221"/>
      <w:bookmarkStart w:id="1187" w:name="_Toc59208977"/>
      <w:bookmarkStart w:id="1188" w:name="_Toc75734816"/>
      <w:bookmarkStart w:id="1189" w:name="_Toc193396197"/>
      <w:bookmarkEnd w:id="1181"/>
      <w:r w:rsidRPr="008D65CE">
        <w:t>6.1.4.2.3</w:t>
      </w:r>
      <w:r w:rsidRPr="008D65CE">
        <w:tab/>
        <w:t>Procedure for UE to use provisioned radio resources for V2X communication over PC5</w:t>
      </w:r>
      <w:bookmarkEnd w:id="1182"/>
      <w:bookmarkEnd w:id="1183"/>
      <w:bookmarkEnd w:id="1184"/>
      <w:bookmarkEnd w:id="1185"/>
      <w:bookmarkEnd w:id="1186"/>
      <w:bookmarkEnd w:id="1187"/>
      <w:bookmarkEnd w:id="1188"/>
      <w:bookmarkEnd w:id="118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90" w:name="_CR6_1_4_2_4"/>
      <w:bookmarkStart w:id="1191" w:name="_Toc34388670"/>
      <w:bookmarkStart w:id="1192" w:name="_Toc34404441"/>
      <w:bookmarkStart w:id="1193" w:name="_Toc45282286"/>
      <w:bookmarkStart w:id="1194" w:name="_Toc45882672"/>
      <w:bookmarkStart w:id="1195" w:name="_Toc51951222"/>
      <w:bookmarkStart w:id="1196" w:name="_Toc59208978"/>
      <w:bookmarkStart w:id="1197" w:name="_Toc75734817"/>
      <w:bookmarkStart w:id="1198" w:name="_Toc193396198"/>
      <w:bookmarkEnd w:id="1190"/>
      <w:r w:rsidRPr="008D65CE">
        <w:rPr>
          <w:lang w:eastAsia="ko-KR"/>
        </w:rPr>
        <w:t>6.1.4.2.4</w:t>
      </w:r>
      <w:r w:rsidRPr="008D65CE">
        <w:rPr>
          <w:lang w:eastAsia="ko-KR"/>
        </w:rPr>
        <w:tab/>
        <w:t>Privacy of V2X transmission over PC5</w:t>
      </w:r>
      <w:bookmarkEnd w:id="1191"/>
      <w:bookmarkEnd w:id="1192"/>
      <w:bookmarkEnd w:id="1193"/>
      <w:bookmarkEnd w:id="1194"/>
      <w:bookmarkEnd w:id="1195"/>
      <w:bookmarkEnd w:id="1196"/>
      <w:bookmarkEnd w:id="1197"/>
      <w:bookmarkEnd w:id="119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9" w:name="_CR6_1_4_3"/>
      <w:bookmarkStart w:id="1200" w:name="_Toc34388671"/>
      <w:bookmarkStart w:id="1201" w:name="_Toc34404442"/>
      <w:bookmarkStart w:id="1202" w:name="_Toc45282287"/>
      <w:bookmarkStart w:id="1203" w:name="_Toc45882673"/>
      <w:bookmarkStart w:id="1204" w:name="_Toc51951223"/>
      <w:bookmarkStart w:id="1205" w:name="_Toc59208979"/>
      <w:bookmarkStart w:id="1206" w:name="_Toc75734818"/>
      <w:bookmarkStart w:id="1207" w:name="_Toc193396199"/>
      <w:bookmarkEnd w:id="1199"/>
      <w:r w:rsidRPr="008D65CE">
        <w:t>6.1.4.3</w:t>
      </w:r>
      <w:r w:rsidRPr="008D65CE">
        <w:tab/>
        <w:t>Reception of groupcast mode V2X communication over PC5</w:t>
      </w:r>
      <w:bookmarkEnd w:id="1200"/>
      <w:bookmarkEnd w:id="1201"/>
      <w:bookmarkEnd w:id="1202"/>
      <w:bookmarkEnd w:id="1203"/>
      <w:bookmarkEnd w:id="1204"/>
      <w:bookmarkEnd w:id="1205"/>
      <w:bookmarkEnd w:id="1206"/>
      <w:bookmarkEnd w:id="1207"/>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8" w:name="_CR6_2"/>
      <w:bookmarkStart w:id="1209" w:name="_Toc34388672"/>
      <w:bookmarkStart w:id="1210" w:name="_Toc34404443"/>
      <w:bookmarkStart w:id="1211" w:name="_Toc45282288"/>
      <w:bookmarkStart w:id="1212" w:name="_Toc45882674"/>
      <w:bookmarkStart w:id="1213" w:name="_Toc51951224"/>
      <w:bookmarkStart w:id="1214" w:name="_Toc59208980"/>
      <w:bookmarkStart w:id="1215" w:name="_Toc75734819"/>
      <w:bookmarkStart w:id="1216" w:name="_Toc193396200"/>
      <w:bookmarkEnd w:id="1208"/>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Uu</w:t>
      </w:r>
      <w:bookmarkEnd w:id="314"/>
      <w:bookmarkEnd w:id="1142"/>
      <w:bookmarkEnd w:id="1143"/>
      <w:bookmarkEnd w:id="1209"/>
      <w:bookmarkEnd w:id="1210"/>
      <w:bookmarkEnd w:id="1211"/>
      <w:bookmarkEnd w:id="1212"/>
      <w:bookmarkEnd w:id="1213"/>
      <w:bookmarkEnd w:id="1214"/>
      <w:bookmarkEnd w:id="1215"/>
      <w:bookmarkEnd w:id="1216"/>
    </w:p>
    <w:p w14:paraId="3A465CE0" w14:textId="77777777" w:rsidR="008E33F7" w:rsidRPr="00F1445B" w:rsidRDefault="008E33F7" w:rsidP="00CC0F60">
      <w:pPr>
        <w:pStyle w:val="Heading3"/>
        <w:rPr>
          <w:noProof/>
          <w:lang w:val="en-US"/>
        </w:rPr>
      </w:pPr>
      <w:bookmarkStart w:id="1217" w:name="_CR6_2_1"/>
      <w:bookmarkStart w:id="1218" w:name="_Toc22039988"/>
      <w:bookmarkStart w:id="1219" w:name="_Toc25070702"/>
      <w:bookmarkStart w:id="1220" w:name="_Toc34388673"/>
      <w:bookmarkStart w:id="1221" w:name="_Toc34404444"/>
      <w:bookmarkStart w:id="1222" w:name="_Toc45282289"/>
      <w:bookmarkStart w:id="1223" w:name="_Toc45882675"/>
      <w:bookmarkStart w:id="1224" w:name="_Toc51951225"/>
      <w:bookmarkStart w:id="1225" w:name="_Toc59208981"/>
      <w:bookmarkStart w:id="1226" w:name="_Toc75734820"/>
      <w:bookmarkStart w:id="1227" w:name="_Toc193396201"/>
      <w:bookmarkEnd w:id="121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8"/>
      <w:bookmarkEnd w:id="1219"/>
      <w:bookmarkEnd w:id="1220"/>
      <w:bookmarkEnd w:id="1221"/>
      <w:bookmarkEnd w:id="1222"/>
      <w:bookmarkEnd w:id="1223"/>
      <w:bookmarkEnd w:id="1224"/>
      <w:bookmarkEnd w:id="1225"/>
      <w:bookmarkEnd w:id="1226"/>
      <w:bookmarkEnd w:id="122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53A59C71" w:rsidR="008E33F7" w:rsidRPr="00AF7A46" w:rsidRDefault="008E33F7" w:rsidP="008E33F7">
      <w:pPr>
        <w:rPr>
          <w:rFonts w:cs="Arial"/>
        </w:rPr>
      </w:pPr>
      <w:r>
        <w:t xml:space="preserve">V2X messages carried over Uu are sent or received over unicast only </w:t>
      </w:r>
      <w:r w:rsidR="00E94D78">
        <w:t xml:space="preserve">in uplink, and sent or received over unicast or MBS transport in downlink </w:t>
      </w:r>
      <w:r>
        <w:t>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8" w:name="_Toc25070703"/>
      <w:bookmarkStart w:id="1229" w:name="_Toc22039989"/>
      <w:bookmarkStart w:id="123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31" w:name="_Toc34388674"/>
      <w:bookmarkStart w:id="1232" w:name="_Toc34404445"/>
      <w:bookmarkStart w:id="1233" w:name="_Toc45282290"/>
      <w:bookmarkStart w:id="123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5" w:name="_CR6_2_2"/>
      <w:bookmarkStart w:id="1236" w:name="_Toc51951226"/>
      <w:bookmarkStart w:id="1237" w:name="_Toc59208982"/>
      <w:bookmarkStart w:id="1238" w:name="_Toc75734821"/>
      <w:bookmarkStart w:id="1239" w:name="_Toc193396202"/>
      <w:bookmarkEnd w:id="123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31"/>
      <w:bookmarkEnd w:id="1232"/>
      <w:bookmarkEnd w:id="1233"/>
      <w:bookmarkEnd w:id="1234"/>
      <w:bookmarkEnd w:id="1236"/>
      <w:bookmarkEnd w:id="1237"/>
      <w:bookmarkEnd w:id="1238"/>
      <w:bookmarkEnd w:id="123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40" w:name="_CR6_2_3"/>
      <w:bookmarkStart w:id="1241" w:name="_Toc34388675"/>
      <w:bookmarkStart w:id="1242" w:name="_Toc34404446"/>
      <w:bookmarkStart w:id="1243" w:name="_Toc45282291"/>
      <w:bookmarkStart w:id="1244" w:name="_Toc45882677"/>
      <w:bookmarkStart w:id="1245" w:name="_Toc51951227"/>
      <w:bookmarkStart w:id="1246" w:name="_Toc59208983"/>
      <w:bookmarkStart w:id="1247" w:name="_Toc75734822"/>
      <w:bookmarkStart w:id="1248" w:name="_Toc193396203"/>
      <w:bookmarkEnd w:id="124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41"/>
      <w:bookmarkEnd w:id="1242"/>
      <w:bookmarkEnd w:id="1243"/>
      <w:bookmarkEnd w:id="1244"/>
      <w:bookmarkEnd w:id="1245"/>
      <w:bookmarkEnd w:id="1246"/>
      <w:bookmarkEnd w:id="1247"/>
      <w:bookmarkEnd w:id="124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9" w:name="_CR6_2_4"/>
      <w:bookmarkStart w:id="1250" w:name="_Toc34388676"/>
      <w:bookmarkStart w:id="1251" w:name="_Toc34404447"/>
      <w:bookmarkStart w:id="1252" w:name="_Toc45282292"/>
      <w:bookmarkStart w:id="1253" w:name="_Toc45882678"/>
      <w:bookmarkStart w:id="1254" w:name="_Toc51951228"/>
      <w:bookmarkStart w:id="1255" w:name="_Toc59208984"/>
      <w:bookmarkStart w:id="1256" w:name="_Toc75734823"/>
      <w:bookmarkStart w:id="1257" w:name="_Toc193396204"/>
      <w:bookmarkEnd w:id="124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50"/>
      <w:bookmarkEnd w:id="1251"/>
      <w:bookmarkEnd w:id="1252"/>
      <w:bookmarkEnd w:id="1253"/>
      <w:bookmarkEnd w:id="1254"/>
      <w:bookmarkEnd w:id="1255"/>
      <w:bookmarkEnd w:id="1256"/>
      <w:bookmarkEnd w:id="125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8" w:name="_CR6_2_5"/>
      <w:bookmarkStart w:id="1259" w:name="_Toc34388677"/>
      <w:bookmarkStart w:id="1260" w:name="_Toc34404448"/>
      <w:bookmarkStart w:id="1261" w:name="_Toc45282293"/>
      <w:bookmarkStart w:id="1262" w:name="_Toc45882679"/>
      <w:bookmarkStart w:id="1263" w:name="_Toc51951229"/>
      <w:bookmarkStart w:id="1264" w:name="_Toc59208985"/>
      <w:bookmarkStart w:id="1265" w:name="_Toc75734824"/>
      <w:bookmarkStart w:id="1266" w:name="_Toc193396205"/>
      <w:bookmarkEnd w:id="125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9"/>
      <w:bookmarkEnd w:id="1260"/>
      <w:bookmarkEnd w:id="1261"/>
      <w:bookmarkEnd w:id="1262"/>
      <w:bookmarkEnd w:id="1263"/>
      <w:bookmarkEnd w:id="1264"/>
      <w:bookmarkEnd w:id="1265"/>
      <w:bookmarkEnd w:id="1266"/>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2CA3545B"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w:t>
      </w:r>
      <w:r w:rsidR="005D4BC8">
        <w:rPr>
          <w:lang w:val="en-US"/>
        </w:rPr>
        <w:t>c</w:t>
      </w:r>
      <w:r>
        <w:rPr>
          <w:lang w:val="en-US"/>
        </w:rPr>
        <w:t>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26D9276B"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rPr>
          <w:lang w:val="en-US"/>
        </w:rPr>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1B1CAA43"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 xml:space="preserve">IP address indicated in the "c=" line applicable for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 and</w:t>
      </w:r>
    </w:p>
    <w:p w14:paraId="35BC82AA"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 xml:space="preserve">port indicated in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w:t>
      </w:r>
    </w:p>
    <w:p w14:paraId="39B19ECC" w14:textId="2EF2FE38" w:rsidR="005D4BC8" w:rsidRDefault="005D4BC8" w:rsidP="00F42608">
      <w:pPr>
        <w:pStyle w:val="B3"/>
        <w:rPr>
          <w:lang w:eastAsia="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r w:rsidRPr="005D4BC8">
        <w:rPr>
          <w:lang w:val="en-US" w:eastAsia="en-US"/>
        </w:rPr>
        <w:t>;</w:t>
      </w:r>
    </w:p>
    <w:p w14:paraId="137D4D0D" w14:textId="77777777" w:rsidR="00F6784A" w:rsidRDefault="00F6784A" w:rsidP="00F6784A">
      <w:pPr>
        <w:pStyle w:val="B3"/>
        <w:rPr>
          <w:lang w:val="en-US"/>
        </w:rPr>
      </w:pPr>
      <w:r>
        <w:rPr>
          <w:lang w:val="en-US"/>
        </w:rPr>
        <w:t>B)</w:t>
      </w:r>
      <w:r>
        <w:rPr>
          <w:lang w:val="en-US"/>
        </w:rPr>
        <w:tab/>
      </w:r>
      <w:r>
        <w:t xml:space="preserve">if the type of data in the V2X message is non-IP,, </w:t>
      </w:r>
      <w:r>
        <w:rPr>
          <w:lang w:val="en-US"/>
        </w:rPr>
        <w:t>the UE shall listen for a UDP packet:</w:t>
      </w:r>
    </w:p>
    <w:p w14:paraId="76CD5AE6"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IP address indicated in the "c=" line applicable for the "m=" line with the application/vnd.3gpp.5gsv2x media type with:</w:t>
      </w:r>
    </w:p>
    <w:p w14:paraId="3F253406" w14:textId="77777777" w:rsidR="005D4BC8" w:rsidRPr="005D4BC8" w:rsidRDefault="005D4BC8" w:rsidP="00226DC3">
      <w:pPr>
        <w:pStyle w:val="B5"/>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1149976F" w14:textId="77777777" w:rsidR="005D4BC8" w:rsidRPr="005D4BC8" w:rsidRDefault="005D4BC8" w:rsidP="00226DC3">
      <w:pPr>
        <w:pStyle w:val="B5"/>
        <w:rPr>
          <w:noProof/>
          <w:lang w:val="en-US" w:eastAsia="en-US"/>
        </w:rPr>
      </w:pPr>
      <w:r w:rsidRPr="005D4BC8">
        <w:rPr>
          <w:lang w:eastAsia="en-US"/>
        </w:rPr>
        <w:lastRenderedPageBreak/>
        <w:t>-</w:t>
      </w:r>
      <w:r w:rsidRPr="005D4BC8">
        <w:rPr>
          <w:lang w:eastAsia="en-US"/>
        </w:rPr>
        <w:tab/>
        <w:t xml:space="preserve">the v2x-message-family parameter indicating the </w:t>
      </w:r>
      <w:r w:rsidRPr="005D4BC8">
        <w:rPr>
          <w:noProof/>
          <w:lang w:val="en-US" w:eastAsia="en-US"/>
        </w:rPr>
        <w:t>V2X message family;</w:t>
      </w:r>
    </w:p>
    <w:p w14:paraId="4F433B37"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 and</w:t>
      </w:r>
    </w:p>
    <w:p w14:paraId="6143882B"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port indicated in the "m=" line with the application/vnd.3gpp.5gsv2x media type with:</w:t>
      </w:r>
    </w:p>
    <w:p w14:paraId="76CBB5A1" w14:textId="77777777" w:rsidR="005D4BC8" w:rsidRPr="005D4BC8" w:rsidRDefault="005D4BC8" w:rsidP="00F51FEB">
      <w:pPr>
        <w:pStyle w:val="B4"/>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0003E3CB" w14:textId="77777777" w:rsidR="005D4BC8" w:rsidRPr="005D4BC8" w:rsidRDefault="005D4BC8" w:rsidP="00226DC3">
      <w:pPr>
        <w:pStyle w:val="B5"/>
        <w:rPr>
          <w:noProof/>
          <w:lang w:val="en-US" w:eastAsia="en-US"/>
        </w:rPr>
      </w:pPr>
      <w:r w:rsidRPr="005D4BC8">
        <w:rPr>
          <w:lang w:eastAsia="en-US"/>
        </w:rPr>
        <w:t>-</w:t>
      </w:r>
      <w:r w:rsidRPr="005D4BC8">
        <w:rPr>
          <w:lang w:eastAsia="en-US"/>
        </w:rPr>
        <w:tab/>
        <w:t xml:space="preserve">the v2x-message-family parameter indicating the </w:t>
      </w:r>
      <w:r w:rsidRPr="005D4BC8">
        <w:rPr>
          <w:noProof/>
          <w:lang w:val="en-US" w:eastAsia="en-US"/>
        </w:rPr>
        <w:t>V2X message family;</w:t>
      </w:r>
    </w:p>
    <w:p w14:paraId="3046916D"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w:t>
      </w:r>
    </w:p>
    <w:p w14:paraId="4901A199" w14:textId="29C89C14" w:rsidR="00F6784A" w:rsidRDefault="005D4BC8" w:rsidP="005D4BC8">
      <w:pPr>
        <w:pStyle w:val="B3"/>
        <w:rPr>
          <w:noProof/>
          <w:lang w:val="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w:t>
      </w:r>
      <w:r w:rsidRPr="005D4BC8">
        <w:rPr>
          <w:lang w:val="en-US" w:eastAsia="en-US"/>
        </w:rPr>
        <w:t>; and</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7"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7"/>
    <w:p w14:paraId="6C92B299" w14:textId="73C9EB3E"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8" w:name="_CR6_2_6"/>
      <w:bookmarkStart w:id="1269" w:name="_Toc34388678"/>
      <w:bookmarkStart w:id="1270" w:name="_Toc34404449"/>
      <w:bookmarkStart w:id="1271" w:name="_Toc45282294"/>
      <w:bookmarkStart w:id="1272" w:name="_Toc45882680"/>
      <w:bookmarkStart w:id="1273" w:name="_Toc51951230"/>
      <w:bookmarkStart w:id="1274" w:name="_Toc59208986"/>
      <w:bookmarkStart w:id="1275" w:name="_Toc75734825"/>
      <w:bookmarkStart w:id="1276" w:name="_Toc193396206"/>
      <w:bookmarkEnd w:id="1268"/>
      <w:r>
        <w:rPr>
          <w:noProof/>
          <w:lang w:val="en-US"/>
        </w:rPr>
        <w:t>6.2.6</w:t>
      </w:r>
      <w:r>
        <w:rPr>
          <w:noProof/>
          <w:lang w:val="en-US"/>
        </w:rPr>
        <w:tab/>
        <w:t>V2X application server discovery</w:t>
      </w:r>
      <w:bookmarkEnd w:id="1269"/>
      <w:bookmarkEnd w:id="1270"/>
      <w:bookmarkEnd w:id="1271"/>
      <w:bookmarkEnd w:id="1272"/>
      <w:bookmarkEnd w:id="1273"/>
      <w:bookmarkEnd w:id="1274"/>
      <w:bookmarkEnd w:id="1275"/>
      <w:bookmarkEnd w:id="1276"/>
    </w:p>
    <w:p w14:paraId="4E46954A" w14:textId="642EC14D" w:rsidR="00F6784A" w:rsidRDefault="00F6784A" w:rsidP="0095702E">
      <w:pPr>
        <w:pStyle w:val="Heading4"/>
        <w:rPr>
          <w:noProof/>
          <w:lang w:val="en-US"/>
        </w:rPr>
      </w:pPr>
      <w:bookmarkStart w:id="1277" w:name="_CR6_2_6_1"/>
      <w:bookmarkStart w:id="1278" w:name="_Toc533170278"/>
      <w:bookmarkStart w:id="1279" w:name="_Toc45198893"/>
      <w:bookmarkStart w:id="1280" w:name="_Toc51869491"/>
      <w:bookmarkStart w:id="1281" w:name="_Toc58572519"/>
      <w:bookmarkStart w:id="1282" w:name="_Toc58572639"/>
      <w:bookmarkStart w:id="1283" w:name="_Toc58572718"/>
      <w:bookmarkStart w:id="1284" w:name="_Toc58572797"/>
      <w:bookmarkStart w:id="1285" w:name="_Toc58572877"/>
      <w:bookmarkStart w:id="1286" w:name="_Toc58572956"/>
      <w:bookmarkStart w:id="1287" w:name="_Toc58573036"/>
      <w:bookmarkStart w:id="1288" w:name="_Toc58573114"/>
      <w:bookmarkStart w:id="1289" w:name="_Toc58573193"/>
      <w:bookmarkStart w:id="1290" w:name="_Toc58573272"/>
      <w:bookmarkStart w:id="1291" w:name="_Toc58573351"/>
      <w:bookmarkStart w:id="1292" w:name="_Toc123578772"/>
      <w:bookmarkStart w:id="1293" w:name="_Toc193396207"/>
      <w:bookmarkEnd w:id="1277"/>
      <w:r>
        <w:rPr>
          <w:noProof/>
          <w:lang w:val="en-US"/>
        </w:rPr>
        <w:t>6.2.6.1</w:t>
      </w:r>
      <w:r>
        <w:rPr>
          <w:noProof/>
          <w:lang w:val="en-US"/>
        </w:rP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695B4C34" w14:textId="020FDABF" w:rsidR="00081B6D" w:rsidRDefault="00081B6D" w:rsidP="008E33F7">
      <w:pPr>
        <w:rPr>
          <w:lang w:val="en-US"/>
        </w:rPr>
      </w:pPr>
      <w:r w:rsidRPr="00081B6D">
        <w:rPr>
          <w:lang w:eastAsia="en-US"/>
        </w:rPr>
        <w:t xml:space="preserve">If the </w:t>
      </w:r>
      <w:r w:rsidRPr="00081B6D">
        <w:rPr>
          <w:lang w:val="en-US" w:eastAsia="en-US"/>
        </w:rPr>
        <w:t xml:space="preserve">registered </w:t>
      </w:r>
      <w:r w:rsidRPr="00081B6D">
        <w:rPr>
          <w:lang w:eastAsia="en-US"/>
        </w:rPr>
        <w:t>PLMN is associated with a V2X AS MBS configuration f</w:t>
      </w:r>
      <w:r w:rsidRPr="00081B6D">
        <w:rPr>
          <w:lang w:val="en-US" w:eastAsia="en-US"/>
        </w:rPr>
        <w:t>or receiving V2X application server information using MBS in the configuration parameters for V2X communication over Uu as specified in clause</w:t>
      </w:r>
      <w:r w:rsidRPr="00081B6D">
        <w:rPr>
          <w:lang w:eastAsia="en-US"/>
        </w:rPr>
        <w:t> </w:t>
      </w:r>
      <w:r w:rsidRPr="00081B6D">
        <w:rPr>
          <w:lang w:val="en-US" w:eastAsia="en-US"/>
        </w:rPr>
        <w:t>5.2.4, the UE shall perform the procedure in clause</w:t>
      </w:r>
      <w:r w:rsidRPr="00081B6D">
        <w:rPr>
          <w:lang w:eastAsia="en-US"/>
        </w:rPr>
        <w:t> </w:t>
      </w:r>
      <w:r w:rsidRPr="00081B6D" w:rsidDel="00B4281B">
        <w:rPr>
          <w:lang w:val="en-US" w:eastAsia="en-US"/>
        </w:rPr>
        <w:t xml:space="preserve"> </w:t>
      </w:r>
      <w:r w:rsidRPr="00081B6D">
        <w:rPr>
          <w:lang w:val="en-US" w:eastAsia="en-US"/>
        </w:rPr>
        <w:t>6.2.6.2 to discover the V2X application server. Otherwise, the UE shall proceed as specified in this clause.</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4" w:name="_CR6_2_6_2"/>
      <w:bookmarkStart w:id="1295" w:name="_Toc193396208"/>
      <w:bookmarkEnd w:id="1294"/>
      <w:r>
        <w:rPr>
          <w:noProof/>
          <w:lang w:val="en-US"/>
        </w:rPr>
        <w:t>6.2.6.2</w:t>
      </w:r>
      <w:r>
        <w:rPr>
          <w:noProof/>
          <w:lang w:val="en-US"/>
        </w:rPr>
        <w:tab/>
        <w:t>V2X application server discovery using MBS</w:t>
      </w:r>
      <w:bookmarkEnd w:id="1295"/>
    </w:p>
    <w:p w14:paraId="755E6FC8" w14:textId="77777777" w:rsidR="00F6784A" w:rsidRDefault="00F6784A" w:rsidP="00F6784A">
      <w:pPr>
        <w:pStyle w:val="Heading5"/>
        <w:rPr>
          <w:noProof/>
          <w:lang w:val="en-US"/>
        </w:rPr>
      </w:pPr>
      <w:bookmarkStart w:id="1296" w:name="_CR6_2_6_2_1"/>
      <w:bookmarkStart w:id="1297" w:name="_Toc533170280"/>
      <w:bookmarkStart w:id="1298" w:name="_Toc45198895"/>
      <w:bookmarkStart w:id="1299" w:name="_Toc51869493"/>
      <w:bookmarkStart w:id="1300" w:name="_Toc58572521"/>
      <w:bookmarkStart w:id="1301" w:name="_Toc58572641"/>
      <w:bookmarkStart w:id="1302" w:name="_Toc58572720"/>
      <w:bookmarkStart w:id="1303" w:name="_Toc58572799"/>
      <w:bookmarkStart w:id="1304" w:name="_Toc58572879"/>
      <w:bookmarkStart w:id="1305" w:name="_Toc58572958"/>
      <w:bookmarkStart w:id="1306" w:name="_Toc58573038"/>
      <w:bookmarkStart w:id="1307" w:name="_Toc58573116"/>
      <w:bookmarkStart w:id="1308" w:name="_Toc58573195"/>
      <w:bookmarkStart w:id="1309" w:name="_Toc58573274"/>
      <w:bookmarkStart w:id="1310" w:name="_Toc58573353"/>
      <w:bookmarkStart w:id="1311" w:name="_Toc123578774"/>
      <w:bookmarkStart w:id="1312" w:name="_Toc193396209"/>
      <w:bookmarkEnd w:id="1296"/>
      <w:r>
        <w:rPr>
          <w:noProof/>
          <w:lang w:val="en-US"/>
        </w:rPr>
        <w:t>6.2.6.2.1</w:t>
      </w:r>
      <w:r>
        <w:rPr>
          <w:noProof/>
          <w:lang w:val="en-US"/>
        </w:rP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2F34903" w14:textId="101869C2"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2F1A03FB" w:rsidR="00F6784A" w:rsidRDefault="00F6784A" w:rsidP="00F6784A">
      <w:pPr>
        <w:pStyle w:val="B1"/>
        <w:rPr>
          <w:noProof/>
          <w:lang w:val="en-US"/>
        </w:rPr>
      </w:pPr>
      <w:r>
        <w:t>b)</w:t>
      </w:r>
      <w:r>
        <w:tab/>
        <w:t xml:space="preserve">the serving PLMN is associated with a V2X </w:t>
      </w:r>
      <w:r w:rsidR="00081B6D">
        <w:t xml:space="preserve">AS </w:t>
      </w:r>
      <w:r>
        <w:t>MBS configuration f</w:t>
      </w:r>
      <w:r>
        <w:rPr>
          <w:noProof/>
          <w:lang w:val="en-US"/>
        </w:rPr>
        <w:t>or receiving V2X application server information via MBS in the configuration parameters for V2X communication over Uu as specified in 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3" w:name="_CR6_2_6_2_2"/>
      <w:bookmarkStart w:id="1314" w:name="_Toc533170281"/>
      <w:bookmarkStart w:id="1315" w:name="_Toc45198896"/>
      <w:bookmarkStart w:id="1316" w:name="_Toc51869494"/>
      <w:bookmarkStart w:id="1317" w:name="_Toc58572522"/>
      <w:bookmarkStart w:id="1318" w:name="_Toc58572642"/>
      <w:bookmarkStart w:id="1319" w:name="_Toc58572721"/>
      <w:bookmarkStart w:id="1320" w:name="_Toc58572800"/>
      <w:bookmarkStart w:id="1321" w:name="_Toc58572880"/>
      <w:bookmarkStart w:id="1322" w:name="_Toc58572959"/>
      <w:bookmarkStart w:id="1323" w:name="_Toc58573039"/>
      <w:bookmarkStart w:id="1324" w:name="_Toc58573117"/>
      <w:bookmarkStart w:id="1325" w:name="_Toc58573196"/>
      <w:bookmarkStart w:id="1326" w:name="_Toc58573275"/>
      <w:bookmarkStart w:id="1327" w:name="_Toc58573354"/>
      <w:bookmarkStart w:id="1328" w:name="_Toc123578775"/>
      <w:bookmarkStart w:id="1329" w:name="_Toc193396210"/>
      <w:bookmarkEnd w:id="1313"/>
      <w:r>
        <w:rPr>
          <w:noProof/>
          <w:lang w:val="en-US"/>
        </w:rPr>
        <w:lastRenderedPageBreak/>
        <w:t>6.2.6.2.2</w:t>
      </w:r>
      <w:r>
        <w:rPr>
          <w:noProof/>
          <w:lang w:val="en-US"/>
        </w:rPr>
        <w:tab/>
        <w:t>Procedure for V2X application server discovery using MBS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FDBAD83" w14:textId="77777777" w:rsidR="00F6784A" w:rsidRDefault="00F6784A" w:rsidP="00F6784A">
      <w:pPr>
        <w:rPr>
          <w:lang w:val="en-US"/>
        </w:rPr>
      </w:pPr>
      <w:r>
        <w:rPr>
          <w:lang w:val="en-US"/>
        </w:rPr>
        <w:t>The UE shall proceed as follows:</w:t>
      </w:r>
    </w:p>
    <w:p w14:paraId="499C334F" w14:textId="24528C48" w:rsidR="00F6784A" w:rsidRDefault="00BE571C"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of a broadcast MBS session corresponding to the TMGI, NID</w:t>
      </w:r>
      <w:r>
        <w:rPr>
          <w:noProof/>
          <w:lang w:val="en-US"/>
        </w:rPr>
        <w:t xml:space="preserve">, if the </w:t>
      </w:r>
      <w:r w:rsidRPr="004906B0">
        <w:rPr>
          <w:rFonts w:eastAsia="DengXian"/>
        </w:rPr>
        <w:t xml:space="preserve">MBS session is provided </w:t>
      </w:r>
      <w:r>
        <w:rPr>
          <w:rFonts w:eastAsia="DengXian"/>
        </w:rPr>
        <w:t>by</w:t>
      </w:r>
      <w:r w:rsidRPr="004906B0">
        <w:rPr>
          <w:rFonts w:eastAsia="DengXian"/>
        </w:rPr>
        <w:t xml:space="preserve"> an SNPN</w:t>
      </w:r>
      <w:r>
        <w:rPr>
          <w:lang w:val="en-US"/>
        </w:rPr>
        <w:t xml:space="preserve">, MBS service area, frequency, if any, and list of MBS </w:t>
      </w:r>
      <w:r>
        <w:t>FSA IDs</w:t>
      </w:r>
      <w:r>
        <w:rPr>
          <w:lang w:val="en-US"/>
        </w:rPr>
        <w:t>, if any,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p>
    <w:p w14:paraId="4A673991" w14:textId="0DDC6938" w:rsidR="00F6784A" w:rsidRDefault="00F6784A" w:rsidP="00254A0A">
      <w:pPr>
        <w:pStyle w:val="B1"/>
        <w:rPr>
          <w:noProof/>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r>
        <w:rPr>
          <w:lang w:val="en-US"/>
        </w:rPr>
        <w:t xml:space="preserve"> to receive the V2X local service information; and</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30" w:name="_CR6_2_7"/>
      <w:bookmarkStart w:id="1331" w:name="_Toc34388679"/>
      <w:bookmarkStart w:id="1332" w:name="_Toc34404450"/>
      <w:bookmarkStart w:id="1333" w:name="_Toc45282295"/>
      <w:bookmarkStart w:id="1334" w:name="_Toc45882681"/>
      <w:bookmarkStart w:id="1335" w:name="_Toc51951231"/>
      <w:bookmarkStart w:id="1336" w:name="_Toc59208987"/>
      <w:bookmarkStart w:id="1337" w:name="_Toc75734826"/>
      <w:bookmarkStart w:id="1338" w:name="_Toc193396211"/>
      <w:bookmarkEnd w:id="1330"/>
      <w:r>
        <w:rPr>
          <w:noProof/>
          <w:lang w:val="en-US"/>
        </w:rPr>
        <w:t>6.2.7</w:t>
      </w:r>
      <w:r w:rsidRPr="00F1445B">
        <w:rPr>
          <w:noProof/>
          <w:lang w:val="en-US"/>
        </w:rPr>
        <w:tab/>
      </w:r>
      <w:r>
        <w:rPr>
          <w:noProof/>
          <w:lang w:val="en-US"/>
        </w:rPr>
        <w:t>V2X application server configuration</w:t>
      </w:r>
      <w:bookmarkEnd w:id="1331"/>
      <w:bookmarkEnd w:id="1332"/>
      <w:bookmarkEnd w:id="1333"/>
      <w:bookmarkEnd w:id="1334"/>
      <w:bookmarkEnd w:id="1335"/>
      <w:bookmarkEnd w:id="1336"/>
      <w:bookmarkEnd w:id="1337"/>
      <w:bookmarkEnd w:id="13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081B6D">
      <w:pPr>
        <w:pStyle w:val="Heading3"/>
        <w:overflowPunct/>
        <w:autoSpaceDE/>
        <w:autoSpaceDN/>
        <w:adjustRightInd/>
        <w:textAlignment w:val="auto"/>
        <w:rPr>
          <w:noProof/>
          <w:lang w:val="en-US"/>
        </w:rPr>
      </w:pPr>
      <w:bookmarkStart w:id="1339" w:name="_CR6_2_8"/>
      <w:bookmarkStart w:id="1340" w:name="_Toc193396212"/>
      <w:bookmarkEnd w:id="1339"/>
      <w:r w:rsidRPr="009315A3">
        <w:rPr>
          <w:noProof/>
          <w:lang w:val="en-US" w:eastAsia="en-US"/>
        </w:rPr>
        <w:t>6.2.</w:t>
      </w:r>
      <w:r>
        <w:rPr>
          <w:noProof/>
          <w:lang w:val="en-US" w:eastAsia="en-US"/>
        </w:rPr>
        <w:t>8</w:t>
      </w:r>
      <w:r w:rsidRPr="009315A3">
        <w:rPr>
          <w:noProof/>
          <w:lang w:val="en-US" w:eastAsia="en-US"/>
        </w:rPr>
        <w:tab/>
      </w:r>
      <w:r>
        <w:rPr>
          <w:noProof/>
          <w:lang w:val="en-US" w:eastAsia="en-US"/>
        </w:rPr>
        <w:t>V2X MBS parameter discovery</w:t>
      </w:r>
      <w:bookmarkEnd w:id="1340"/>
    </w:p>
    <w:p w14:paraId="2497D4BD" w14:textId="290FF7F0" w:rsidR="00932DA6" w:rsidRDefault="00932DA6" w:rsidP="00932DA6">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w:t>
      </w:r>
      <w:r w:rsidR="00F94244">
        <w:rPr>
          <w:lang w:val="en-US"/>
        </w:rPr>
        <w:t xml:space="preserve">radio </w:t>
      </w:r>
      <w:r w:rsidRPr="00CC4865">
        <w:rPr>
          <w:lang w:val="en-US"/>
        </w:rPr>
        <w:t>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57E11DC5"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081B6D">
        <w:t xml:space="preserve"> </w:t>
      </w:r>
      <w:r w:rsidR="00081B6D" w:rsidRPr="00124F5C">
        <w:t>5gsv2x</w:t>
      </w:r>
      <w:r>
        <w:t xml:space="preserve">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2400181"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1C86A422"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4535FF9"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41" w:name="_CR6A"/>
      <w:bookmarkStart w:id="1342" w:name="_Toc59208988"/>
      <w:bookmarkStart w:id="1343" w:name="_Toc75734827"/>
      <w:bookmarkStart w:id="1344" w:name="_Toc33963258"/>
      <w:bookmarkStart w:id="1345" w:name="_Toc34393328"/>
      <w:bookmarkStart w:id="1346" w:name="_Toc45216144"/>
      <w:bookmarkStart w:id="1347" w:name="_Toc51931713"/>
      <w:bookmarkStart w:id="1348" w:name="_Toc34388680"/>
      <w:bookmarkStart w:id="1349" w:name="_Toc34404451"/>
      <w:bookmarkStart w:id="1350" w:name="_Toc45282296"/>
      <w:bookmarkStart w:id="1351" w:name="_Toc45882682"/>
      <w:bookmarkStart w:id="1352" w:name="_Toc51951232"/>
      <w:bookmarkStart w:id="1353" w:name="_Toc193396213"/>
      <w:bookmarkEnd w:id="1341"/>
      <w:r>
        <w:t>6A</w:t>
      </w:r>
      <w:r w:rsidRPr="00972C99">
        <w:tab/>
        <w:t xml:space="preserve">Handling of unknown, unforeseen, and erroneous </w:t>
      </w:r>
      <w:r>
        <w:t xml:space="preserve">PC5 signalling protocol </w:t>
      </w:r>
      <w:r w:rsidRPr="00972C99">
        <w:t>data</w:t>
      </w:r>
      <w:bookmarkEnd w:id="1342"/>
      <w:bookmarkEnd w:id="1343"/>
      <w:bookmarkEnd w:id="1353"/>
    </w:p>
    <w:p w14:paraId="29423BAA" w14:textId="77777777" w:rsidR="008E33F7" w:rsidRPr="00972C99" w:rsidRDefault="008E33F7" w:rsidP="00CC0F60">
      <w:pPr>
        <w:pStyle w:val="Heading2"/>
      </w:pPr>
      <w:bookmarkStart w:id="1354" w:name="_CR6A_1"/>
      <w:bookmarkStart w:id="1355" w:name="_Toc59208989"/>
      <w:bookmarkStart w:id="1356" w:name="_Toc75734828"/>
      <w:bookmarkStart w:id="1357" w:name="_Toc193396214"/>
      <w:bookmarkEnd w:id="1354"/>
      <w:r>
        <w:t>6A</w:t>
      </w:r>
      <w:r w:rsidRPr="00972C99">
        <w:t>.1</w:t>
      </w:r>
      <w:r w:rsidRPr="00972C99">
        <w:tab/>
        <w:t>General</w:t>
      </w:r>
      <w:bookmarkEnd w:id="1344"/>
      <w:bookmarkEnd w:id="1345"/>
      <w:bookmarkEnd w:id="1346"/>
      <w:bookmarkEnd w:id="1347"/>
      <w:bookmarkEnd w:id="1355"/>
      <w:bookmarkEnd w:id="1356"/>
      <w:bookmarkEnd w:id="1357"/>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8" w:name="_CR6A_2"/>
      <w:bookmarkStart w:id="1359" w:name="_Toc33963259"/>
      <w:bookmarkStart w:id="1360" w:name="_Toc34393329"/>
      <w:bookmarkStart w:id="1361" w:name="_Toc45216145"/>
      <w:bookmarkStart w:id="1362" w:name="_Toc51931714"/>
      <w:bookmarkStart w:id="1363" w:name="_Toc59208990"/>
      <w:bookmarkStart w:id="1364" w:name="_Toc75734829"/>
      <w:bookmarkStart w:id="1365" w:name="_Toc193396215"/>
      <w:bookmarkEnd w:id="1358"/>
      <w:r>
        <w:t>6A</w:t>
      </w:r>
      <w:r w:rsidRPr="00972C99">
        <w:t>.2</w:t>
      </w:r>
      <w:r w:rsidRPr="00972C99">
        <w:tab/>
        <w:t>Message too short or too long</w:t>
      </w:r>
      <w:bookmarkEnd w:id="1359"/>
      <w:bookmarkEnd w:id="1360"/>
      <w:bookmarkEnd w:id="1361"/>
      <w:bookmarkEnd w:id="1362"/>
      <w:bookmarkEnd w:id="1363"/>
      <w:bookmarkEnd w:id="1364"/>
      <w:bookmarkEnd w:id="1365"/>
    </w:p>
    <w:p w14:paraId="22186E61" w14:textId="77777777" w:rsidR="008E33F7" w:rsidRPr="00972C99" w:rsidRDefault="008E33F7" w:rsidP="00CC0F60">
      <w:pPr>
        <w:pStyle w:val="Heading3"/>
      </w:pPr>
      <w:bookmarkStart w:id="1366" w:name="_CR6A_2_1"/>
      <w:bookmarkStart w:id="1367" w:name="_Toc33963260"/>
      <w:bookmarkStart w:id="1368" w:name="_Toc34393330"/>
      <w:bookmarkStart w:id="1369" w:name="_Toc45216146"/>
      <w:bookmarkStart w:id="1370" w:name="_Toc51931715"/>
      <w:bookmarkStart w:id="1371" w:name="_Toc59208991"/>
      <w:bookmarkStart w:id="1372" w:name="_Toc75734830"/>
      <w:bookmarkStart w:id="1373" w:name="_Toc193396216"/>
      <w:bookmarkEnd w:id="1366"/>
      <w:r>
        <w:t>6A</w:t>
      </w:r>
      <w:r w:rsidRPr="00972C99">
        <w:t>.2.1</w:t>
      </w:r>
      <w:r w:rsidRPr="00972C99">
        <w:tab/>
        <w:t>Message too short</w:t>
      </w:r>
      <w:bookmarkEnd w:id="1367"/>
      <w:bookmarkEnd w:id="1368"/>
      <w:bookmarkEnd w:id="1369"/>
      <w:bookmarkEnd w:id="1370"/>
      <w:bookmarkEnd w:id="1371"/>
      <w:bookmarkEnd w:id="1372"/>
      <w:bookmarkEnd w:id="1373"/>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74" w:name="_CR6A_2_2"/>
      <w:bookmarkStart w:id="1375" w:name="_Toc33963261"/>
      <w:bookmarkStart w:id="1376" w:name="_Toc34393331"/>
      <w:bookmarkStart w:id="1377" w:name="_Toc45216147"/>
      <w:bookmarkStart w:id="1378" w:name="_Toc51931716"/>
      <w:bookmarkStart w:id="1379" w:name="_Toc59208992"/>
      <w:bookmarkStart w:id="1380" w:name="_Toc75734831"/>
      <w:bookmarkStart w:id="1381" w:name="_Toc193396217"/>
      <w:bookmarkEnd w:id="1374"/>
      <w:r>
        <w:t>6A</w:t>
      </w:r>
      <w:r w:rsidRPr="00972C99">
        <w:t>.2.2</w:t>
      </w:r>
      <w:r w:rsidRPr="00972C99">
        <w:tab/>
        <w:t>Message too long</w:t>
      </w:r>
      <w:bookmarkEnd w:id="1375"/>
      <w:bookmarkEnd w:id="1376"/>
      <w:bookmarkEnd w:id="1377"/>
      <w:bookmarkEnd w:id="1378"/>
      <w:bookmarkEnd w:id="1379"/>
      <w:bookmarkEnd w:id="1380"/>
      <w:bookmarkEnd w:id="1381"/>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82" w:name="_CR6A_3"/>
      <w:bookmarkStart w:id="1383" w:name="_Toc33963262"/>
      <w:bookmarkStart w:id="1384" w:name="_Toc34393332"/>
      <w:bookmarkStart w:id="1385" w:name="_Toc45216148"/>
      <w:bookmarkStart w:id="1386" w:name="_Toc51931717"/>
      <w:bookmarkStart w:id="1387" w:name="_Toc59208993"/>
      <w:bookmarkStart w:id="1388" w:name="_Toc75734832"/>
      <w:bookmarkStart w:id="1389" w:name="_Toc193396218"/>
      <w:bookmarkEnd w:id="1382"/>
      <w:r>
        <w:t>6A</w:t>
      </w:r>
      <w:r w:rsidRPr="00972C99">
        <w:t>.3</w:t>
      </w:r>
      <w:r w:rsidRPr="00972C99">
        <w:tab/>
        <w:t>Unknown or unforeseen message type</w:t>
      </w:r>
      <w:bookmarkEnd w:id="1383"/>
      <w:bookmarkEnd w:id="1384"/>
      <w:bookmarkEnd w:id="1385"/>
      <w:bookmarkEnd w:id="1386"/>
      <w:bookmarkEnd w:id="1387"/>
      <w:bookmarkEnd w:id="1388"/>
      <w:bookmarkEnd w:id="1389"/>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90" w:name="_CR6A_4"/>
      <w:bookmarkStart w:id="1391" w:name="_Toc33963263"/>
      <w:bookmarkStart w:id="1392" w:name="_Toc34393333"/>
      <w:bookmarkStart w:id="1393" w:name="_Toc45216149"/>
      <w:bookmarkStart w:id="1394" w:name="_Toc51931718"/>
      <w:bookmarkStart w:id="1395" w:name="_Toc59208994"/>
      <w:bookmarkStart w:id="1396" w:name="_Toc75734833"/>
      <w:bookmarkStart w:id="1397" w:name="_Toc193396219"/>
      <w:bookmarkEnd w:id="1390"/>
      <w:r>
        <w:t>6A</w:t>
      </w:r>
      <w:r w:rsidRPr="00972C99">
        <w:t>.4</w:t>
      </w:r>
      <w:r w:rsidRPr="00972C99">
        <w:tab/>
        <w:t>Non-semantical mandatory information element errors</w:t>
      </w:r>
      <w:bookmarkEnd w:id="1391"/>
      <w:bookmarkEnd w:id="1392"/>
      <w:bookmarkEnd w:id="1393"/>
      <w:bookmarkEnd w:id="1394"/>
      <w:bookmarkEnd w:id="1395"/>
      <w:bookmarkEnd w:id="1396"/>
      <w:bookmarkEnd w:id="1397"/>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8" w:name="_Toc33963264"/>
      <w:bookmarkStart w:id="1399" w:name="_Toc34393334"/>
      <w:bookmarkStart w:id="1400" w:name="_Toc45216150"/>
      <w:bookmarkStart w:id="1401"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402" w:name="_CR6A_5"/>
      <w:bookmarkStart w:id="1403" w:name="_Toc59208995"/>
      <w:bookmarkStart w:id="1404" w:name="_Toc75734834"/>
      <w:bookmarkStart w:id="1405" w:name="_Toc193396220"/>
      <w:bookmarkEnd w:id="1402"/>
      <w:r>
        <w:t>6A</w:t>
      </w:r>
      <w:r w:rsidRPr="00972C99">
        <w:t>.5</w:t>
      </w:r>
      <w:r w:rsidRPr="00972C99">
        <w:tab/>
        <w:t>Unknown and unforeseen IEs in the non-imperative message part</w:t>
      </w:r>
      <w:bookmarkEnd w:id="1398"/>
      <w:bookmarkEnd w:id="1399"/>
      <w:bookmarkEnd w:id="1400"/>
      <w:bookmarkEnd w:id="1401"/>
      <w:bookmarkEnd w:id="1403"/>
      <w:bookmarkEnd w:id="1404"/>
      <w:bookmarkEnd w:id="1405"/>
    </w:p>
    <w:p w14:paraId="55244CE0" w14:textId="77777777" w:rsidR="008E33F7" w:rsidRPr="00972C99" w:rsidRDefault="008E33F7" w:rsidP="00CC0F60">
      <w:pPr>
        <w:pStyle w:val="Heading3"/>
      </w:pPr>
      <w:bookmarkStart w:id="1406" w:name="_CR6A_5_1"/>
      <w:bookmarkStart w:id="1407" w:name="_Toc33963265"/>
      <w:bookmarkStart w:id="1408" w:name="_Toc34393335"/>
      <w:bookmarkStart w:id="1409" w:name="_Toc45216151"/>
      <w:bookmarkStart w:id="1410" w:name="_Toc51931720"/>
      <w:bookmarkStart w:id="1411" w:name="_Toc59208996"/>
      <w:bookmarkStart w:id="1412" w:name="_Toc75734835"/>
      <w:bookmarkStart w:id="1413" w:name="_Toc193396221"/>
      <w:bookmarkEnd w:id="1406"/>
      <w:r>
        <w:t>6A</w:t>
      </w:r>
      <w:r w:rsidRPr="00972C99">
        <w:t>.5.1</w:t>
      </w:r>
      <w:r w:rsidRPr="00972C99">
        <w:tab/>
        <w:t>IEIs unknown in the message</w:t>
      </w:r>
      <w:bookmarkEnd w:id="1407"/>
      <w:bookmarkEnd w:id="1408"/>
      <w:bookmarkEnd w:id="1409"/>
      <w:bookmarkEnd w:id="1410"/>
      <w:bookmarkEnd w:id="1411"/>
      <w:bookmarkEnd w:id="1412"/>
      <w:bookmarkEnd w:id="1413"/>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14" w:name="_CR6A_5_2"/>
      <w:bookmarkStart w:id="1415" w:name="_Toc33963266"/>
      <w:bookmarkStart w:id="1416" w:name="_Toc34393336"/>
      <w:bookmarkStart w:id="1417" w:name="_Toc45216152"/>
      <w:bookmarkStart w:id="1418" w:name="_Toc51931721"/>
      <w:bookmarkStart w:id="1419" w:name="_Toc59208997"/>
      <w:bookmarkStart w:id="1420" w:name="_Toc75734836"/>
      <w:bookmarkStart w:id="1421" w:name="_Toc193396222"/>
      <w:bookmarkEnd w:id="1414"/>
      <w:r>
        <w:lastRenderedPageBreak/>
        <w:t>6A</w:t>
      </w:r>
      <w:r w:rsidRPr="00972C99">
        <w:t>.5.2</w:t>
      </w:r>
      <w:r w:rsidRPr="00972C99">
        <w:tab/>
        <w:t>Out of sequence IEs</w:t>
      </w:r>
      <w:bookmarkEnd w:id="1415"/>
      <w:bookmarkEnd w:id="1416"/>
      <w:bookmarkEnd w:id="1417"/>
      <w:bookmarkEnd w:id="1418"/>
      <w:bookmarkEnd w:id="1419"/>
      <w:bookmarkEnd w:id="1420"/>
      <w:bookmarkEnd w:id="1421"/>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22" w:name="_CR6A_5_3"/>
      <w:bookmarkStart w:id="1423" w:name="_Toc33963267"/>
      <w:bookmarkStart w:id="1424" w:name="_Toc34393337"/>
      <w:bookmarkStart w:id="1425" w:name="_Toc45216153"/>
      <w:bookmarkStart w:id="1426" w:name="_Toc51931722"/>
      <w:bookmarkStart w:id="1427" w:name="_Toc59208998"/>
      <w:bookmarkStart w:id="1428" w:name="_Toc75734837"/>
      <w:bookmarkStart w:id="1429" w:name="_Toc193396223"/>
      <w:bookmarkEnd w:id="1422"/>
      <w:r>
        <w:t>6A</w:t>
      </w:r>
      <w:r w:rsidRPr="00972C99">
        <w:t>.5.3</w:t>
      </w:r>
      <w:r w:rsidRPr="00972C99">
        <w:tab/>
        <w:t>Repeated IEs</w:t>
      </w:r>
      <w:bookmarkEnd w:id="1423"/>
      <w:bookmarkEnd w:id="1424"/>
      <w:bookmarkEnd w:id="1425"/>
      <w:bookmarkEnd w:id="1426"/>
      <w:bookmarkEnd w:id="1427"/>
      <w:bookmarkEnd w:id="1428"/>
      <w:bookmarkEnd w:id="1429"/>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30" w:name="_CR6A_6"/>
      <w:bookmarkStart w:id="1431" w:name="_Toc33963268"/>
      <w:bookmarkStart w:id="1432" w:name="_Toc34393338"/>
      <w:bookmarkStart w:id="1433" w:name="_Toc45216154"/>
      <w:bookmarkStart w:id="1434" w:name="_Toc51931723"/>
      <w:bookmarkStart w:id="1435" w:name="_Toc59208999"/>
      <w:bookmarkStart w:id="1436" w:name="_Toc75734838"/>
      <w:bookmarkStart w:id="1437" w:name="_Toc193396224"/>
      <w:bookmarkEnd w:id="1430"/>
      <w:r>
        <w:t>6A</w:t>
      </w:r>
      <w:r w:rsidRPr="00972C99">
        <w:t>.6</w:t>
      </w:r>
      <w:r w:rsidRPr="00972C99">
        <w:tab/>
        <w:t>Non-imperative message part errors</w:t>
      </w:r>
      <w:bookmarkEnd w:id="1431"/>
      <w:bookmarkEnd w:id="1432"/>
      <w:bookmarkEnd w:id="1433"/>
      <w:bookmarkEnd w:id="1434"/>
      <w:bookmarkEnd w:id="1435"/>
      <w:bookmarkEnd w:id="1436"/>
      <w:bookmarkEnd w:id="1437"/>
    </w:p>
    <w:p w14:paraId="7DEF1FB8" w14:textId="77777777" w:rsidR="008E33F7" w:rsidRPr="00972C99" w:rsidRDefault="008E33F7" w:rsidP="00CC0F60">
      <w:pPr>
        <w:pStyle w:val="Heading3"/>
      </w:pPr>
      <w:bookmarkStart w:id="1438" w:name="_CR6A_6_1"/>
      <w:bookmarkStart w:id="1439" w:name="_Toc33963269"/>
      <w:bookmarkStart w:id="1440" w:name="_Toc34393339"/>
      <w:bookmarkStart w:id="1441" w:name="_Toc45216155"/>
      <w:bookmarkStart w:id="1442" w:name="_Toc51931724"/>
      <w:bookmarkStart w:id="1443" w:name="_Toc59209000"/>
      <w:bookmarkStart w:id="1444" w:name="_Toc75734839"/>
      <w:bookmarkStart w:id="1445" w:name="_Toc193396225"/>
      <w:bookmarkEnd w:id="1438"/>
      <w:r>
        <w:t>6A</w:t>
      </w:r>
      <w:r w:rsidRPr="00972C99">
        <w:t>.6.1</w:t>
      </w:r>
      <w:r w:rsidRPr="00972C99">
        <w:tab/>
        <w:t>General</w:t>
      </w:r>
      <w:bookmarkEnd w:id="1439"/>
      <w:bookmarkEnd w:id="1440"/>
      <w:bookmarkEnd w:id="1441"/>
      <w:bookmarkEnd w:id="1442"/>
      <w:bookmarkEnd w:id="1443"/>
      <w:bookmarkEnd w:id="1444"/>
      <w:bookmarkEnd w:id="1445"/>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6" w:name="_CR6A_6_2"/>
      <w:bookmarkStart w:id="1447" w:name="_Toc33963270"/>
      <w:bookmarkStart w:id="1448" w:name="_Toc34393340"/>
      <w:bookmarkStart w:id="1449" w:name="_Toc45216156"/>
      <w:bookmarkStart w:id="1450" w:name="_Toc51931725"/>
      <w:bookmarkStart w:id="1451" w:name="_Toc59209001"/>
      <w:bookmarkStart w:id="1452" w:name="_Toc75734840"/>
      <w:bookmarkStart w:id="1453" w:name="_Toc193396226"/>
      <w:bookmarkEnd w:id="1446"/>
      <w:r>
        <w:t>6A</w:t>
      </w:r>
      <w:r w:rsidRPr="00972C99">
        <w:t>.6.2</w:t>
      </w:r>
      <w:r w:rsidRPr="00972C99">
        <w:tab/>
        <w:t>Syntactically incorrect optional IEs</w:t>
      </w:r>
      <w:bookmarkEnd w:id="1447"/>
      <w:bookmarkEnd w:id="1448"/>
      <w:bookmarkEnd w:id="1449"/>
      <w:bookmarkEnd w:id="1450"/>
      <w:bookmarkEnd w:id="1451"/>
      <w:bookmarkEnd w:id="1452"/>
      <w:bookmarkEnd w:id="1453"/>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54" w:name="_CR6A_6_3"/>
      <w:bookmarkStart w:id="1455" w:name="_Toc33963271"/>
      <w:bookmarkStart w:id="1456" w:name="_Toc34393341"/>
      <w:bookmarkStart w:id="1457" w:name="_Toc45216157"/>
      <w:bookmarkStart w:id="1458" w:name="_Toc51931726"/>
      <w:bookmarkStart w:id="1459" w:name="_Toc59209002"/>
      <w:bookmarkStart w:id="1460" w:name="_Toc75734841"/>
      <w:bookmarkStart w:id="1461" w:name="_Toc193396227"/>
      <w:bookmarkEnd w:id="1454"/>
      <w:r>
        <w:t>6A</w:t>
      </w:r>
      <w:r w:rsidRPr="00972C99">
        <w:t>.6.3</w:t>
      </w:r>
      <w:r w:rsidRPr="00972C99">
        <w:tab/>
        <w:t>Conditional IE errors</w:t>
      </w:r>
      <w:bookmarkEnd w:id="1455"/>
      <w:bookmarkEnd w:id="1456"/>
      <w:bookmarkEnd w:id="1457"/>
      <w:bookmarkEnd w:id="1458"/>
      <w:bookmarkEnd w:id="1459"/>
      <w:bookmarkEnd w:id="1460"/>
      <w:bookmarkEnd w:id="1461"/>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62" w:name="_CR6A_7"/>
      <w:bookmarkStart w:id="1463" w:name="_Toc33963272"/>
      <w:bookmarkStart w:id="1464" w:name="_Toc34393342"/>
      <w:bookmarkStart w:id="1465" w:name="_Toc45216158"/>
      <w:bookmarkStart w:id="1466" w:name="_Toc51931727"/>
      <w:bookmarkStart w:id="1467" w:name="_Toc59209003"/>
      <w:bookmarkStart w:id="1468" w:name="_Toc75734842"/>
      <w:bookmarkStart w:id="1469" w:name="_Toc193396228"/>
      <w:bookmarkEnd w:id="1462"/>
      <w:r>
        <w:t>6A</w:t>
      </w:r>
      <w:r w:rsidRPr="00972C99">
        <w:t>.7</w:t>
      </w:r>
      <w:r w:rsidRPr="00972C99">
        <w:tab/>
        <w:t>Messages with semantically incorrect contents</w:t>
      </w:r>
      <w:bookmarkEnd w:id="1463"/>
      <w:bookmarkEnd w:id="1464"/>
      <w:bookmarkEnd w:id="1465"/>
      <w:bookmarkEnd w:id="1466"/>
      <w:bookmarkEnd w:id="1467"/>
      <w:bookmarkEnd w:id="1468"/>
      <w:bookmarkEnd w:id="1469"/>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70" w:name="_CR7"/>
      <w:bookmarkStart w:id="1471" w:name="_Toc59209004"/>
      <w:bookmarkStart w:id="1472" w:name="_Toc75734843"/>
      <w:bookmarkStart w:id="1473" w:name="_Toc193396229"/>
      <w:bookmarkEnd w:id="1470"/>
      <w:r>
        <w:lastRenderedPageBreak/>
        <w:t>7</w:t>
      </w:r>
      <w:r w:rsidRPr="00913BB3">
        <w:tab/>
        <w:t>Message functional definition and contents</w:t>
      </w:r>
      <w:bookmarkEnd w:id="1228"/>
      <w:bookmarkEnd w:id="1348"/>
      <w:bookmarkEnd w:id="1349"/>
      <w:bookmarkEnd w:id="1350"/>
      <w:bookmarkEnd w:id="1351"/>
      <w:bookmarkEnd w:id="1352"/>
      <w:bookmarkEnd w:id="1471"/>
      <w:bookmarkEnd w:id="1472"/>
      <w:bookmarkEnd w:id="1473"/>
    </w:p>
    <w:p w14:paraId="2CC3C992" w14:textId="77777777" w:rsidR="008E33F7" w:rsidRDefault="008E33F7" w:rsidP="00CC0F60">
      <w:pPr>
        <w:pStyle w:val="Heading2"/>
      </w:pPr>
      <w:bookmarkStart w:id="1474" w:name="_CR7_1"/>
      <w:bookmarkStart w:id="1475" w:name="_Toc525231308"/>
      <w:bookmarkStart w:id="1476" w:name="_Toc25070704"/>
      <w:bookmarkStart w:id="1477" w:name="_Toc34388681"/>
      <w:bookmarkStart w:id="1478" w:name="_Toc34404452"/>
      <w:bookmarkStart w:id="1479" w:name="_Toc45282297"/>
      <w:bookmarkStart w:id="1480" w:name="_Toc45882683"/>
      <w:bookmarkStart w:id="1481" w:name="_Toc51951233"/>
      <w:bookmarkStart w:id="1482" w:name="_Toc59209005"/>
      <w:bookmarkStart w:id="1483" w:name="_Toc75734844"/>
      <w:bookmarkStart w:id="1484" w:name="_Toc20232878"/>
      <w:bookmarkStart w:id="1485" w:name="_Toc20233352"/>
      <w:bookmarkStart w:id="1486" w:name="_Toc193396230"/>
      <w:bookmarkEnd w:id="1474"/>
      <w:r>
        <w:t>7.1</w:t>
      </w:r>
      <w:r>
        <w:tab/>
      </w:r>
      <w:r w:rsidRPr="00400F1D">
        <w:t>Overview</w:t>
      </w:r>
      <w:bookmarkEnd w:id="1475"/>
      <w:bookmarkEnd w:id="1476"/>
      <w:bookmarkEnd w:id="1477"/>
      <w:bookmarkEnd w:id="1478"/>
      <w:bookmarkEnd w:id="1479"/>
      <w:bookmarkEnd w:id="1480"/>
      <w:bookmarkEnd w:id="1481"/>
      <w:bookmarkEnd w:id="1482"/>
      <w:bookmarkEnd w:id="1483"/>
      <w:bookmarkEnd w:id="1486"/>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7" w:name="_CR7_2"/>
      <w:bookmarkStart w:id="1488" w:name="_Toc25070705"/>
      <w:bookmarkStart w:id="1489" w:name="_Toc34388682"/>
      <w:bookmarkStart w:id="1490" w:name="_Toc34404453"/>
      <w:bookmarkStart w:id="1491" w:name="_Toc45282298"/>
      <w:bookmarkStart w:id="1492" w:name="_Toc45882684"/>
      <w:bookmarkStart w:id="1493" w:name="_Toc51951234"/>
      <w:bookmarkStart w:id="1494" w:name="_Toc59209006"/>
      <w:bookmarkStart w:id="1495" w:name="_Toc75734845"/>
      <w:bookmarkStart w:id="1496" w:name="_Toc193396231"/>
      <w:bookmarkEnd w:id="148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84"/>
      <w:bookmarkEnd w:id="1488"/>
      <w:bookmarkEnd w:id="1489"/>
      <w:bookmarkEnd w:id="1490"/>
      <w:bookmarkEnd w:id="1491"/>
      <w:bookmarkEnd w:id="1492"/>
      <w:bookmarkEnd w:id="1493"/>
      <w:bookmarkEnd w:id="1494"/>
      <w:bookmarkEnd w:id="1495"/>
      <w:bookmarkEnd w:id="1496"/>
    </w:p>
    <w:p w14:paraId="2EAA05FF" w14:textId="77777777" w:rsidR="008E33F7" w:rsidRPr="00913BB3" w:rsidRDefault="008E33F7" w:rsidP="00CC0F60">
      <w:pPr>
        <w:pStyle w:val="Heading3"/>
      </w:pPr>
      <w:bookmarkStart w:id="1497" w:name="_CR7_2_1"/>
      <w:bookmarkStart w:id="1498" w:name="_Toc25070706"/>
      <w:bookmarkStart w:id="1499" w:name="_Toc34388683"/>
      <w:bookmarkStart w:id="1500" w:name="_Toc34404454"/>
      <w:bookmarkStart w:id="1501" w:name="_Toc45282299"/>
      <w:bookmarkStart w:id="1502" w:name="_Toc45882685"/>
      <w:bookmarkStart w:id="1503" w:name="_Toc51951235"/>
      <w:bookmarkStart w:id="1504" w:name="_Toc59209007"/>
      <w:bookmarkStart w:id="1505" w:name="_Toc75734846"/>
      <w:bookmarkStart w:id="1506" w:name="_Toc193396232"/>
      <w:bookmarkEnd w:id="1497"/>
      <w:r>
        <w:t>7</w:t>
      </w:r>
      <w:r w:rsidRPr="00913BB3">
        <w:t>.</w:t>
      </w:r>
      <w:r>
        <w:t>2</w:t>
      </w:r>
      <w:r w:rsidRPr="00913BB3">
        <w:t>.1</w:t>
      </w:r>
      <w:r w:rsidRPr="00913BB3">
        <w:tab/>
      </w:r>
      <w:bookmarkEnd w:id="1485"/>
      <w:r>
        <w:t>UE policy provisioning request</w:t>
      </w:r>
      <w:bookmarkEnd w:id="1498"/>
      <w:bookmarkEnd w:id="1499"/>
      <w:bookmarkEnd w:id="1500"/>
      <w:bookmarkEnd w:id="1501"/>
      <w:bookmarkEnd w:id="1502"/>
      <w:bookmarkEnd w:id="1503"/>
      <w:bookmarkEnd w:id="1504"/>
      <w:bookmarkEnd w:id="1505"/>
      <w:bookmarkEnd w:id="1506"/>
    </w:p>
    <w:p w14:paraId="4BB4DF9A" w14:textId="77777777" w:rsidR="008E33F7" w:rsidRPr="00913BB3" w:rsidRDefault="008E33F7" w:rsidP="00CC0F60">
      <w:pPr>
        <w:pStyle w:val="Heading4"/>
        <w:rPr>
          <w:lang w:eastAsia="ko-KR"/>
        </w:rPr>
      </w:pPr>
      <w:bookmarkStart w:id="1507" w:name="_CR7_2_1_1"/>
      <w:bookmarkStart w:id="1508" w:name="_Toc20233353"/>
      <w:bookmarkStart w:id="1509" w:name="_Toc25070707"/>
      <w:bookmarkStart w:id="1510" w:name="_Toc34388684"/>
      <w:bookmarkStart w:id="1511" w:name="_Toc34404455"/>
      <w:bookmarkStart w:id="1512" w:name="_Toc45282300"/>
      <w:bookmarkStart w:id="1513" w:name="_Toc45882686"/>
      <w:bookmarkStart w:id="1514" w:name="_Toc51951236"/>
      <w:bookmarkStart w:id="1515" w:name="_Toc59209008"/>
      <w:bookmarkStart w:id="1516" w:name="_Toc75734847"/>
      <w:bookmarkStart w:id="1517" w:name="_Toc193396233"/>
      <w:bookmarkEnd w:id="1507"/>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8"/>
      <w:bookmarkEnd w:id="1509"/>
      <w:bookmarkEnd w:id="1510"/>
      <w:bookmarkEnd w:id="1511"/>
      <w:bookmarkEnd w:id="1512"/>
      <w:bookmarkEnd w:id="1513"/>
      <w:bookmarkEnd w:id="1514"/>
      <w:bookmarkEnd w:id="1515"/>
      <w:bookmarkEnd w:id="1516"/>
      <w:bookmarkEnd w:id="1517"/>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8" w:name="_CRTable7_2_1_1_1"/>
      <w:r w:rsidRPr="00913BB3">
        <w:t>Table </w:t>
      </w:r>
      <w:bookmarkEnd w:id="1518"/>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9" w:name="_CR7_2_2"/>
      <w:bookmarkStart w:id="1520" w:name="_Toc20233354"/>
      <w:bookmarkStart w:id="1521" w:name="_Toc25070708"/>
      <w:bookmarkStart w:id="1522" w:name="_Toc34388685"/>
      <w:bookmarkStart w:id="1523" w:name="_Toc34404456"/>
      <w:bookmarkStart w:id="1524" w:name="_Toc45282301"/>
      <w:bookmarkStart w:id="1525" w:name="_Toc45882687"/>
      <w:bookmarkStart w:id="1526" w:name="_Toc51951237"/>
      <w:bookmarkStart w:id="1527" w:name="_Toc59209009"/>
      <w:bookmarkStart w:id="1528" w:name="_Toc75734848"/>
      <w:bookmarkStart w:id="1529" w:name="_Toc193396234"/>
      <w:bookmarkEnd w:id="1519"/>
      <w:r>
        <w:t>7.2</w:t>
      </w:r>
      <w:r w:rsidRPr="00913BB3">
        <w:t>.2</w:t>
      </w:r>
      <w:r w:rsidRPr="00913BB3">
        <w:tab/>
      </w:r>
      <w:bookmarkEnd w:id="1520"/>
      <w:r>
        <w:t>UE policy provisioning reject</w:t>
      </w:r>
      <w:bookmarkEnd w:id="1521"/>
      <w:bookmarkEnd w:id="1522"/>
      <w:bookmarkEnd w:id="1523"/>
      <w:bookmarkEnd w:id="1524"/>
      <w:bookmarkEnd w:id="1525"/>
      <w:bookmarkEnd w:id="1526"/>
      <w:bookmarkEnd w:id="1527"/>
      <w:bookmarkEnd w:id="1528"/>
      <w:bookmarkEnd w:id="1529"/>
    </w:p>
    <w:p w14:paraId="60761310" w14:textId="77777777" w:rsidR="008E33F7" w:rsidRPr="00767715" w:rsidRDefault="008E33F7" w:rsidP="00CC0F60">
      <w:pPr>
        <w:pStyle w:val="Heading4"/>
        <w:rPr>
          <w:lang w:eastAsia="ko-KR"/>
        </w:rPr>
      </w:pPr>
      <w:bookmarkStart w:id="1530" w:name="_CR7_2_2_1"/>
      <w:bookmarkStart w:id="1531" w:name="_Toc20233355"/>
      <w:bookmarkStart w:id="1532" w:name="_Toc25070709"/>
      <w:bookmarkStart w:id="1533" w:name="_Toc34388686"/>
      <w:bookmarkStart w:id="1534" w:name="_Toc34404457"/>
      <w:bookmarkStart w:id="1535" w:name="_Toc45282302"/>
      <w:bookmarkStart w:id="1536" w:name="_Toc45882688"/>
      <w:bookmarkStart w:id="1537" w:name="_Toc51951238"/>
      <w:bookmarkStart w:id="1538" w:name="_Toc59209010"/>
      <w:bookmarkStart w:id="1539" w:name="_Toc75734849"/>
      <w:bookmarkStart w:id="1540" w:name="_Toc193396235"/>
      <w:bookmarkEnd w:id="1530"/>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31"/>
      <w:bookmarkEnd w:id="1532"/>
      <w:bookmarkEnd w:id="1533"/>
      <w:bookmarkEnd w:id="1534"/>
      <w:bookmarkEnd w:id="1535"/>
      <w:bookmarkEnd w:id="1536"/>
      <w:bookmarkEnd w:id="1537"/>
      <w:bookmarkEnd w:id="1538"/>
      <w:bookmarkEnd w:id="1539"/>
      <w:bookmarkEnd w:id="1540"/>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41" w:name="_CRTable7_2_2_1_1"/>
      <w:r w:rsidRPr="00913BB3">
        <w:lastRenderedPageBreak/>
        <w:t>Table </w:t>
      </w:r>
      <w:bookmarkEnd w:id="1541"/>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42" w:name="_Toc20233360"/>
    </w:p>
    <w:p w14:paraId="17FD919E" w14:textId="77777777" w:rsidR="008E33F7" w:rsidRDefault="008E33F7" w:rsidP="00CC0F60">
      <w:pPr>
        <w:pStyle w:val="Heading2"/>
      </w:pPr>
      <w:bookmarkStart w:id="1543" w:name="_CR7_3"/>
      <w:bookmarkStart w:id="1544" w:name="_Toc25070710"/>
      <w:bookmarkStart w:id="1545" w:name="_Toc34388687"/>
      <w:bookmarkStart w:id="1546" w:name="_Toc34404458"/>
      <w:bookmarkStart w:id="1547" w:name="_Toc45282303"/>
      <w:bookmarkStart w:id="1548" w:name="_Toc45882689"/>
      <w:bookmarkStart w:id="1549" w:name="_Toc51951239"/>
      <w:bookmarkStart w:id="1550" w:name="_Toc59209011"/>
      <w:bookmarkStart w:id="1551" w:name="_Toc75734850"/>
      <w:bookmarkStart w:id="1552" w:name="_Toc193396236"/>
      <w:bookmarkEnd w:id="1543"/>
      <w:r>
        <w:t>7.3</w:t>
      </w:r>
      <w:r>
        <w:tab/>
      </w:r>
      <w:r>
        <w:rPr>
          <w:noProof/>
          <w:lang w:val="en-US"/>
        </w:rPr>
        <w:t xml:space="preserve">V2X communication over </w:t>
      </w:r>
      <w:r>
        <w:t>PC5 signalling messages</w:t>
      </w:r>
      <w:bookmarkEnd w:id="1544"/>
      <w:bookmarkEnd w:id="1545"/>
      <w:bookmarkEnd w:id="1546"/>
      <w:bookmarkEnd w:id="1547"/>
      <w:bookmarkEnd w:id="1548"/>
      <w:bookmarkEnd w:id="1549"/>
      <w:bookmarkEnd w:id="1550"/>
      <w:bookmarkEnd w:id="1551"/>
      <w:bookmarkEnd w:id="1552"/>
    </w:p>
    <w:p w14:paraId="75C80F85" w14:textId="77777777" w:rsidR="008E33F7" w:rsidRPr="00742FAE" w:rsidRDefault="008E33F7" w:rsidP="00CC0F60">
      <w:pPr>
        <w:pStyle w:val="Heading3"/>
      </w:pPr>
      <w:bookmarkStart w:id="1553" w:name="_CR7_3_1"/>
      <w:bookmarkStart w:id="1554" w:name="_Toc525231348"/>
      <w:bookmarkStart w:id="1555" w:name="_Toc25070711"/>
      <w:bookmarkStart w:id="1556" w:name="_Toc34388688"/>
      <w:bookmarkStart w:id="1557" w:name="_Toc34404459"/>
      <w:bookmarkStart w:id="1558" w:name="_Toc45282304"/>
      <w:bookmarkStart w:id="1559" w:name="_Toc45882690"/>
      <w:bookmarkStart w:id="1560" w:name="_Toc51951240"/>
      <w:bookmarkStart w:id="1561" w:name="_Toc59209012"/>
      <w:bookmarkStart w:id="1562" w:name="_Toc75734851"/>
      <w:bookmarkStart w:id="1563" w:name="_Toc193396237"/>
      <w:bookmarkEnd w:id="1553"/>
      <w:r>
        <w:t>7.3.1</w:t>
      </w:r>
      <w:r>
        <w:tab/>
        <w:t>Direct link establishment request</w:t>
      </w:r>
      <w:bookmarkEnd w:id="1554"/>
      <w:bookmarkEnd w:id="1555"/>
      <w:bookmarkEnd w:id="1556"/>
      <w:bookmarkEnd w:id="1557"/>
      <w:bookmarkEnd w:id="1558"/>
      <w:bookmarkEnd w:id="1559"/>
      <w:bookmarkEnd w:id="1560"/>
      <w:bookmarkEnd w:id="1561"/>
      <w:bookmarkEnd w:id="1562"/>
      <w:bookmarkEnd w:id="1563"/>
    </w:p>
    <w:p w14:paraId="17085934" w14:textId="77777777" w:rsidR="008E33F7" w:rsidRPr="00742FAE" w:rsidRDefault="008E33F7" w:rsidP="00CC0F60">
      <w:pPr>
        <w:pStyle w:val="Heading4"/>
      </w:pPr>
      <w:bookmarkStart w:id="1564" w:name="_CR7_3_1_1"/>
      <w:bookmarkStart w:id="1565" w:name="_Toc525231349"/>
      <w:bookmarkStart w:id="1566" w:name="_Toc25070712"/>
      <w:bookmarkStart w:id="1567" w:name="_Toc34388689"/>
      <w:bookmarkStart w:id="1568" w:name="_Toc34404460"/>
      <w:bookmarkStart w:id="1569" w:name="_Toc45282305"/>
      <w:bookmarkStart w:id="1570" w:name="_Toc45882691"/>
      <w:bookmarkStart w:id="1571" w:name="_Toc51951241"/>
      <w:bookmarkStart w:id="1572" w:name="_Toc59209013"/>
      <w:bookmarkStart w:id="1573" w:name="_Toc75734852"/>
      <w:bookmarkStart w:id="1574" w:name="_Toc193396238"/>
      <w:bookmarkEnd w:id="1564"/>
      <w:r>
        <w:t>7.3.1</w:t>
      </w:r>
      <w:r w:rsidRPr="00742FAE">
        <w:t>.1</w:t>
      </w:r>
      <w:r w:rsidRPr="00742FAE">
        <w:tab/>
        <w:t>Message definition</w:t>
      </w:r>
      <w:bookmarkEnd w:id="1565"/>
      <w:bookmarkEnd w:id="1566"/>
      <w:bookmarkEnd w:id="1567"/>
      <w:bookmarkEnd w:id="1568"/>
      <w:bookmarkEnd w:id="1569"/>
      <w:bookmarkEnd w:id="1570"/>
      <w:bookmarkEnd w:id="1571"/>
      <w:bookmarkEnd w:id="1572"/>
      <w:bookmarkEnd w:id="1573"/>
      <w:bookmarkEnd w:id="1574"/>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5" w:name="_CRTable7_3_1_1_1"/>
      <w:r w:rsidRPr="0057481E">
        <w:rPr>
          <w:lang w:val="fr-FR"/>
        </w:rPr>
        <w:t>Table</w:t>
      </w:r>
      <w:r w:rsidRPr="00742FAE">
        <w:t> </w:t>
      </w:r>
      <w:bookmarkEnd w:id="1575"/>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6" w:name="_MCCTEMPBM_CRPT07900001___7"/>
            <w:r>
              <w:rPr>
                <w:rFonts w:ascii="Arial" w:hAnsi="Arial" w:cs="Arial"/>
                <w:sz w:val="18"/>
                <w:szCs w:val="18"/>
                <w:lang w:eastAsia="x-none"/>
              </w:rPr>
              <w:t>UE PC5 unicast signalling security policy</w:t>
            </w:r>
          </w:p>
          <w:bookmarkEnd w:id="1576"/>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7" w:name="_MCCTEMPBM_CRPT07900002___7"/>
            <w:r>
              <w:rPr>
                <w:rFonts w:ascii="Arial" w:hAnsi="Arial"/>
                <w:sz w:val="18"/>
                <w:lang w:eastAsia="x-none"/>
              </w:rPr>
              <w:t>74</w:t>
            </w:r>
            <w:bookmarkEnd w:id="1577"/>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8" w:name="_MCCTEMPBM_CRPT07900003___7"/>
            <w:r>
              <w:rPr>
                <w:rFonts w:ascii="Arial" w:hAnsi="Arial"/>
                <w:sz w:val="18"/>
                <w:lang w:eastAsia="x-none"/>
              </w:rPr>
              <w:t>53</w:t>
            </w:r>
            <w:bookmarkEnd w:id="1578"/>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9" w:name="_MCCTEMPBM_CRPT07900004___7"/>
            <w:r>
              <w:rPr>
                <w:rFonts w:ascii="Arial" w:hAnsi="Arial"/>
                <w:sz w:val="18"/>
                <w:lang w:eastAsia="x-none"/>
              </w:rPr>
              <w:t>54</w:t>
            </w:r>
            <w:bookmarkEnd w:id="1579"/>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80"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580"/>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2F7EF853" w:rsidR="003A0E94" w:rsidRDefault="00144BCF" w:rsidP="003A0E94">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3D95D96E" w:rsidR="003A0E94" w:rsidRPr="004739D9" w:rsidRDefault="003A0E94" w:rsidP="003A0E94">
            <w:pPr>
              <w:pStyle w:val="TAL"/>
              <w:rPr>
                <w:rFonts w:cs="Arial"/>
                <w:szCs w:val="18"/>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509430C" w:rsidR="003A0E94"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F075387" w14:textId="3F5DF45B" w:rsidR="003A0E94" w:rsidRDefault="00144BCF" w:rsidP="003A0E94">
            <w:pPr>
              <w:pStyle w:val="TAC"/>
            </w:pPr>
            <w:r>
              <w:t>3-</w:t>
            </w:r>
            <w:r w:rsidR="00E13D1E">
              <w:t>4</w:t>
            </w:r>
          </w:p>
        </w:tc>
      </w:tr>
    </w:tbl>
    <w:p w14:paraId="71B2F5D1" w14:textId="77777777" w:rsidR="008E33F7" w:rsidRDefault="008E33F7" w:rsidP="008E33F7"/>
    <w:p w14:paraId="798D3E4B" w14:textId="77777777" w:rsidR="008E33F7" w:rsidRPr="00742FAE" w:rsidRDefault="008E33F7" w:rsidP="00CC0F60">
      <w:pPr>
        <w:pStyle w:val="Heading4"/>
      </w:pPr>
      <w:bookmarkStart w:id="1581" w:name="_CR7_3_1_2"/>
      <w:bookmarkStart w:id="1582" w:name="_Toc34388690"/>
      <w:bookmarkStart w:id="1583" w:name="_Toc34404461"/>
      <w:bookmarkStart w:id="1584" w:name="_Toc45282306"/>
      <w:bookmarkStart w:id="1585" w:name="_Toc45882692"/>
      <w:bookmarkStart w:id="1586" w:name="_Toc51951242"/>
      <w:bookmarkStart w:id="1587" w:name="_Toc59209014"/>
      <w:bookmarkStart w:id="1588" w:name="_Toc75734853"/>
      <w:bookmarkStart w:id="1589" w:name="_Toc25070713"/>
      <w:bookmarkStart w:id="1590" w:name="_Toc193396239"/>
      <w:bookmarkEnd w:id="1581"/>
      <w:r>
        <w:t>7.3.1</w:t>
      </w:r>
      <w:r w:rsidRPr="00742FAE">
        <w:t>.</w:t>
      </w:r>
      <w:r>
        <w:t>2</w:t>
      </w:r>
      <w:r w:rsidRPr="00742FAE">
        <w:tab/>
      </w:r>
      <w:r>
        <w:t>Target user info</w:t>
      </w:r>
      <w:bookmarkEnd w:id="1582"/>
      <w:bookmarkEnd w:id="1583"/>
      <w:bookmarkEnd w:id="1584"/>
      <w:bookmarkEnd w:id="1585"/>
      <w:bookmarkEnd w:id="1586"/>
      <w:bookmarkEnd w:id="1587"/>
      <w:bookmarkEnd w:id="1588"/>
      <w:bookmarkEnd w:id="1590"/>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91" w:name="_CR7_3_1_3"/>
      <w:bookmarkStart w:id="1592" w:name="_Toc45282307"/>
      <w:bookmarkStart w:id="1593" w:name="_Toc45882693"/>
      <w:bookmarkStart w:id="1594" w:name="_Toc51951243"/>
      <w:bookmarkStart w:id="1595" w:name="_Toc59209015"/>
      <w:bookmarkStart w:id="1596" w:name="_Toc75734854"/>
      <w:bookmarkStart w:id="1597" w:name="_Toc34388691"/>
      <w:bookmarkStart w:id="1598" w:name="_Toc34404462"/>
      <w:bookmarkStart w:id="1599" w:name="_Toc193396240"/>
      <w:bookmarkEnd w:id="1591"/>
      <w:r>
        <w:lastRenderedPageBreak/>
        <w:t>7.3.1.3</w:t>
      </w:r>
      <w:r>
        <w:tab/>
        <w:t>Key establishment information container</w:t>
      </w:r>
      <w:bookmarkEnd w:id="1592"/>
      <w:bookmarkEnd w:id="1593"/>
      <w:bookmarkEnd w:id="1594"/>
      <w:bookmarkEnd w:id="1595"/>
      <w:bookmarkEnd w:id="1596"/>
      <w:bookmarkEnd w:id="1599"/>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600" w:name="_CR7_3_1_4"/>
      <w:bookmarkStart w:id="1601" w:name="_Toc45282308"/>
      <w:bookmarkStart w:id="1602" w:name="_Toc45882694"/>
      <w:bookmarkStart w:id="1603" w:name="_Toc51951244"/>
      <w:bookmarkStart w:id="1604" w:name="_Toc59209016"/>
      <w:bookmarkStart w:id="1605" w:name="_Toc75734855"/>
      <w:bookmarkStart w:id="1606" w:name="_Toc193396241"/>
      <w:bookmarkEnd w:id="1600"/>
      <w:r>
        <w:t>7.3.1.4</w:t>
      </w:r>
      <w:r>
        <w:tab/>
        <w:t>Nonce_1</w:t>
      </w:r>
      <w:bookmarkEnd w:id="1601"/>
      <w:bookmarkEnd w:id="1602"/>
      <w:bookmarkEnd w:id="1603"/>
      <w:bookmarkEnd w:id="1604"/>
      <w:bookmarkEnd w:id="1605"/>
      <w:bookmarkEnd w:id="1606"/>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7" w:name="_CR7_3_1_5"/>
      <w:bookmarkStart w:id="1608" w:name="_Toc45282309"/>
      <w:bookmarkStart w:id="1609" w:name="_Toc45882695"/>
      <w:bookmarkStart w:id="1610" w:name="_Toc51951245"/>
      <w:bookmarkStart w:id="1611" w:name="_Toc59209017"/>
      <w:bookmarkStart w:id="1612" w:name="_Toc75734856"/>
      <w:bookmarkStart w:id="1613" w:name="_Toc193396242"/>
      <w:bookmarkEnd w:id="1607"/>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8"/>
      <w:bookmarkEnd w:id="1609"/>
      <w:bookmarkEnd w:id="1610"/>
      <w:bookmarkEnd w:id="1611"/>
      <w:bookmarkEnd w:id="1612"/>
      <w:bookmarkEnd w:id="1613"/>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14" w:name="_CR7_3_1_6"/>
      <w:bookmarkStart w:id="1615" w:name="_Toc45282310"/>
      <w:bookmarkStart w:id="1616" w:name="_Toc45882696"/>
      <w:bookmarkStart w:id="1617" w:name="_Toc51951246"/>
      <w:bookmarkStart w:id="1618" w:name="_Toc59209018"/>
      <w:bookmarkStart w:id="1619" w:name="_Toc75734857"/>
      <w:bookmarkStart w:id="1620" w:name="_Toc193396243"/>
      <w:bookmarkEnd w:id="161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5"/>
      <w:bookmarkEnd w:id="1616"/>
      <w:bookmarkEnd w:id="1617"/>
      <w:bookmarkEnd w:id="1618"/>
      <w:bookmarkEnd w:id="1619"/>
      <w:bookmarkEnd w:id="1620"/>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21" w:name="_CR7_3_2"/>
      <w:bookmarkStart w:id="1622" w:name="_Toc45282311"/>
      <w:bookmarkStart w:id="1623" w:name="_Toc45882697"/>
      <w:bookmarkStart w:id="1624" w:name="_Toc51951247"/>
      <w:bookmarkStart w:id="1625" w:name="_Toc59209019"/>
      <w:bookmarkStart w:id="1626" w:name="_Toc75734858"/>
      <w:bookmarkStart w:id="1627" w:name="_Toc193396244"/>
      <w:bookmarkEnd w:id="1621"/>
      <w:r>
        <w:t>7.3.2</w:t>
      </w:r>
      <w:r>
        <w:tab/>
        <w:t>Direct link establishment accept</w:t>
      </w:r>
      <w:bookmarkEnd w:id="1589"/>
      <w:bookmarkEnd w:id="1597"/>
      <w:bookmarkEnd w:id="1598"/>
      <w:bookmarkEnd w:id="1622"/>
      <w:bookmarkEnd w:id="1623"/>
      <w:bookmarkEnd w:id="1624"/>
      <w:bookmarkEnd w:id="1625"/>
      <w:bookmarkEnd w:id="1626"/>
      <w:bookmarkEnd w:id="1627"/>
    </w:p>
    <w:p w14:paraId="442156EC" w14:textId="77777777" w:rsidR="008E33F7" w:rsidRPr="00742FAE" w:rsidRDefault="008E33F7" w:rsidP="00CC0F60">
      <w:pPr>
        <w:pStyle w:val="Heading4"/>
      </w:pPr>
      <w:bookmarkStart w:id="1628" w:name="_CR7_3_2_1"/>
      <w:bookmarkStart w:id="1629" w:name="_Toc25070714"/>
      <w:bookmarkStart w:id="1630" w:name="_Toc34388692"/>
      <w:bookmarkStart w:id="1631" w:name="_Toc34404463"/>
      <w:bookmarkStart w:id="1632" w:name="_Toc45282312"/>
      <w:bookmarkStart w:id="1633" w:name="_Toc45882698"/>
      <w:bookmarkStart w:id="1634" w:name="_Toc51951248"/>
      <w:bookmarkStart w:id="1635" w:name="_Toc59209020"/>
      <w:bookmarkStart w:id="1636" w:name="_Toc75734859"/>
      <w:bookmarkStart w:id="1637" w:name="_Toc193396245"/>
      <w:bookmarkEnd w:id="1628"/>
      <w:r>
        <w:t>7.3.2</w:t>
      </w:r>
      <w:r w:rsidRPr="00742FAE">
        <w:t>.1</w:t>
      </w:r>
      <w:r w:rsidRPr="00742FAE">
        <w:tab/>
        <w:t>Message definition</w:t>
      </w:r>
      <w:bookmarkEnd w:id="1629"/>
      <w:bookmarkEnd w:id="1630"/>
      <w:bookmarkEnd w:id="1631"/>
      <w:bookmarkEnd w:id="1632"/>
      <w:bookmarkEnd w:id="1633"/>
      <w:bookmarkEnd w:id="1634"/>
      <w:bookmarkEnd w:id="1635"/>
      <w:bookmarkEnd w:id="1636"/>
      <w:bookmarkEnd w:id="1637"/>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8" w:name="_CRTable7_3_2_1_1"/>
      <w:r w:rsidRPr="0057481E">
        <w:rPr>
          <w:lang w:val="fr-FR"/>
        </w:rPr>
        <w:t>Table</w:t>
      </w:r>
      <w:r w:rsidRPr="00742FAE">
        <w:t> </w:t>
      </w:r>
      <w:bookmarkEnd w:id="1638"/>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9" w:name="_MCCTEMPBM_CRPT07900006___7"/>
            <w:bookmarkEnd w:id="1639"/>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40" w:name="_MCCTEMPBM_CRPT07900007___7"/>
            <w:bookmarkEnd w:id="1640"/>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5BBD529F" w:rsidR="003A0E94" w:rsidRDefault="00FE5ABF" w:rsidP="003A0E94">
            <w:pPr>
              <w:pStyle w:val="TAL"/>
              <w:rPr>
                <w:lang w:eastAsia="ja-JP"/>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75B58583" w:rsidR="003A0E94" w:rsidRPr="00EF7A4C" w:rsidRDefault="003A0E94" w:rsidP="003A0E94">
            <w:pPr>
              <w:pStyle w:val="TAL"/>
              <w:rPr>
                <w:lang w:eastAsia="ja-JP"/>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09179055" w:rsidR="003A0E94" w:rsidRPr="00EF7A4C"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78890BC" w14:textId="65604485" w:rsidR="003A0E94" w:rsidRPr="00EF7A4C" w:rsidRDefault="00FE5ABF" w:rsidP="003A0E94">
            <w:pPr>
              <w:pStyle w:val="TAC"/>
              <w:rPr>
                <w:lang w:eastAsia="ja-JP"/>
              </w:rPr>
            </w:pPr>
            <w:r>
              <w:t>3-4</w:t>
            </w:r>
          </w:p>
        </w:tc>
      </w:tr>
    </w:tbl>
    <w:p w14:paraId="3EAC35EF" w14:textId="77777777" w:rsidR="008E33F7" w:rsidRPr="00742FAE" w:rsidRDefault="008E33F7" w:rsidP="00CC0F60">
      <w:pPr>
        <w:pStyle w:val="Heading4"/>
      </w:pPr>
      <w:bookmarkStart w:id="1641" w:name="_CR7_3_2_2"/>
      <w:bookmarkStart w:id="1642" w:name="_Toc59209021"/>
      <w:bookmarkStart w:id="1643" w:name="_Toc75734860"/>
      <w:bookmarkStart w:id="1644" w:name="_Toc34388693"/>
      <w:bookmarkStart w:id="1645" w:name="_Toc34404464"/>
      <w:bookmarkStart w:id="1646" w:name="_Toc45282313"/>
      <w:bookmarkStart w:id="1647" w:name="_Toc45882699"/>
      <w:bookmarkStart w:id="1648" w:name="_Toc51951249"/>
      <w:bookmarkStart w:id="1649" w:name="_Toc525231359"/>
      <w:bookmarkStart w:id="1650" w:name="_Toc25070715"/>
      <w:bookmarkStart w:id="1651" w:name="_Toc193396246"/>
      <w:bookmarkEnd w:id="1641"/>
      <w:r>
        <w:t>7.3.2</w:t>
      </w:r>
      <w:r w:rsidRPr="00742FAE">
        <w:t>.</w:t>
      </w:r>
      <w:r>
        <w:t>2</w:t>
      </w:r>
      <w:r w:rsidRPr="00742FAE">
        <w:tab/>
      </w:r>
      <w:r>
        <w:t>IP address configuration</w:t>
      </w:r>
      <w:bookmarkEnd w:id="1642"/>
      <w:bookmarkEnd w:id="1643"/>
      <w:bookmarkEnd w:id="1651"/>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52" w:name="_CR7_3_2_3"/>
      <w:bookmarkStart w:id="1653" w:name="_Toc59209022"/>
      <w:bookmarkStart w:id="1654" w:name="_Toc75734861"/>
      <w:bookmarkStart w:id="1655" w:name="_Toc193396247"/>
      <w:bookmarkEnd w:id="1652"/>
      <w:r>
        <w:t>7.3.2</w:t>
      </w:r>
      <w:r w:rsidRPr="00742FAE">
        <w:t>.</w:t>
      </w:r>
      <w:r>
        <w:t>3</w:t>
      </w:r>
      <w:r w:rsidRPr="00742FAE">
        <w:tab/>
      </w:r>
      <w:r>
        <w:t>Link local IPv6 address</w:t>
      </w:r>
      <w:bookmarkEnd w:id="1653"/>
      <w:bookmarkEnd w:id="1654"/>
      <w:bookmarkEnd w:id="1655"/>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6" w:name="_CR7_3_3"/>
      <w:bookmarkStart w:id="1657" w:name="_Toc59209023"/>
      <w:bookmarkStart w:id="1658" w:name="_Toc75734862"/>
      <w:bookmarkStart w:id="1659" w:name="_Toc193396248"/>
      <w:bookmarkEnd w:id="1656"/>
      <w:r>
        <w:rPr>
          <w:rFonts w:eastAsia="SimSun" w:hint="eastAsia"/>
          <w:lang w:val="en-US" w:eastAsia="zh-CN"/>
        </w:rPr>
        <w:lastRenderedPageBreak/>
        <w:t>7</w:t>
      </w:r>
      <w:r>
        <w:t>.</w:t>
      </w:r>
      <w:r>
        <w:rPr>
          <w:rFonts w:eastAsia="SimSun" w:hint="eastAsia"/>
          <w:lang w:val="en-US" w:eastAsia="zh-CN"/>
        </w:rPr>
        <w:t>3</w:t>
      </w:r>
      <w:r>
        <w:t>.3</w:t>
      </w:r>
      <w:r>
        <w:tab/>
        <w:t>Void</w:t>
      </w:r>
      <w:bookmarkEnd w:id="1657"/>
      <w:bookmarkEnd w:id="1658"/>
      <w:bookmarkEnd w:id="1659"/>
    </w:p>
    <w:p w14:paraId="1F47435E" w14:textId="77777777" w:rsidR="008E33F7" w:rsidRDefault="008E33F7" w:rsidP="00CC0F60">
      <w:pPr>
        <w:pStyle w:val="Heading3"/>
      </w:pPr>
      <w:bookmarkStart w:id="1660" w:name="_CR7_3_4"/>
      <w:bookmarkStart w:id="1661" w:name="_Toc59209024"/>
      <w:bookmarkStart w:id="1662" w:name="_Toc75734863"/>
      <w:bookmarkStart w:id="1663" w:name="_Toc193396249"/>
      <w:bookmarkEnd w:id="166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4"/>
      <w:bookmarkEnd w:id="1645"/>
      <w:bookmarkEnd w:id="1646"/>
      <w:bookmarkEnd w:id="1647"/>
      <w:bookmarkEnd w:id="1648"/>
      <w:bookmarkEnd w:id="1661"/>
      <w:bookmarkEnd w:id="1662"/>
      <w:bookmarkEnd w:id="1663"/>
    </w:p>
    <w:p w14:paraId="0BF02D97" w14:textId="77777777" w:rsidR="008E33F7" w:rsidRDefault="008E33F7" w:rsidP="00CC0F60">
      <w:pPr>
        <w:pStyle w:val="Heading4"/>
      </w:pPr>
      <w:bookmarkStart w:id="1664" w:name="_CR7_3_4_1"/>
      <w:bookmarkStart w:id="1665" w:name="_Toc34388694"/>
      <w:bookmarkStart w:id="1666" w:name="_Toc34404465"/>
      <w:bookmarkStart w:id="1667" w:name="_Toc45282314"/>
      <w:bookmarkStart w:id="1668" w:name="_Toc45882700"/>
      <w:bookmarkStart w:id="1669" w:name="_Toc51951250"/>
      <w:bookmarkStart w:id="1670" w:name="_Toc59209025"/>
      <w:bookmarkStart w:id="1671" w:name="_Toc75734864"/>
      <w:bookmarkStart w:id="1672" w:name="_Toc193396250"/>
      <w:bookmarkEnd w:id="1664"/>
      <w:r>
        <w:rPr>
          <w:rFonts w:eastAsia="SimSun" w:hint="eastAsia"/>
          <w:lang w:val="en-US" w:eastAsia="zh-CN"/>
        </w:rPr>
        <w:t>7</w:t>
      </w:r>
      <w:r>
        <w:t>.</w:t>
      </w:r>
      <w:r>
        <w:rPr>
          <w:rFonts w:eastAsia="SimSun" w:hint="eastAsia"/>
          <w:lang w:val="en-US" w:eastAsia="zh-CN"/>
        </w:rPr>
        <w:t>3</w:t>
      </w:r>
      <w:r>
        <w:t>.4.1</w:t>
      </w:r>
      <w:r>
        <w:tab/>
        <w:t>Message definition</w:t>
      </w:r>
      <w:bookmarkEnd w:id="1665"/>
      <w:bookmarkEnd w:id="1666"/>
      <w:bookmarkEnd w:id="1667"/>
      <w:bookmarkEnd w:id="1668"/>
      <w:bookmarkEnd w:id="1669"/>
      <w:bookmarkEnd w:id="1670"/>
      <w:bookmarkEnd w:id="1671"/>
      <w:bookmarkEnd w:id="1672"/>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673" w:name="_CRTable7_3_4_1_1"/>
      <w:r>
        <w:rPr>
          <w:lang w:val="fr-FR"/>
        </w:rPr>
        <w:t>Table</w:t>
      </w:r>
      <w:r>
        <w:t> </w:t>
      </w:r>
      <w:bookmarkEnd w:id="1673"/>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4" w:name="_CR7_3_5"/>
      <w:bookmarkStart w:id="1675" w:name="_Toc34388695"/>
      <w:bookmarkStart w:id="1676" w:name="_Toc34404466"/>
      <w:bookmarkStart w:id="1677" w:name="_Toc45282315"/>
      <w:bookmarkStart w:id="1678" w:name="_Toc45882701"/>
      <w:bookmarkStart w:id="1679" w:name="_Toc51951251"/>
      <w:bookmarkStart w:id="1680" w:name="_Toc59209026"/>
      <w:bookmarkStart w:id="1681" w:name="_Toc75734865"/>
      <w:bookmarkStart w:id="1682" w:name="_Toc193396251"/>
      <w:bookmarkEnd w:id="1674"/>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5"/>
      <w:bookmarkEnd w:id="1676"/>
      <w:bookmarkEnd w:id="1677"/>
      <w:bookmarkEnd w:id="1678"/>
      <w:bookmarkEnd w:id="1679"/>
      <w:bookmarkEnd w:id="1680"/>
      <w:bookmarkEnd w:id="1681"/>
      <w:bookmarkEnd w:id="1682"/>
    </w:p>
    <w:p w14:paraId="3DD6F073" w14:textId="77777777" w:rsidR="008E33F7" w:rsidRDefault="008E33F7" w:rsidP="00CC0F60">
      <w:pPr>
        <w:pStyle w:val="Heading4"/>
      </w:pPr>
      <w:bookmarkStart w:id="1683" w:name="_CR7_3_5_1"/>
      <w:bookmarkStart w:id="1684" w:name="_Toc34388696"/>
      <w:bookmarkStart w:id="1685" w:name="_Toc34404467"/>
      <w:bookmarkStart w:id="1686" w:name="_Toc45282316"/>
      <w:bookmarkStart w:id="1687" w:name="_Toc45882702"/>
      <w:bookmarkStart w:id="1688" w:name="_Toc51951252"/>
      <w:bookmarkStart w:id="1689" w:name="_Toc59209027"/>
      <w:bookmarkStart w:id="1690" w:name="_Toc75734866"/>
      <w:bookmarkStart w:id="1691" w:name="_Toc193396252"/>
      <w:bookmarkEnd w:id="168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4"/>
      <w:bookmarkEnd w:id="1685"/>
      <w:bookmarkEnd w:id="1686"/>
      <w:bookmarkEnd w:id="1687"/>
      <w:bookmarkEnd w:id="1688"/>
      <w:bookmarkEnd w:id="1689"/>
      <w:bookmarkEnd w:id="1690"/>
      <w:bookmarkEnd w:id="1691"/>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92" w:name="_CRTable7_3_5_1_1"/>
      <w:r>
        <w:t>Table </w:t>
      </w:r>
      <w:bookmarkEnd w:id="1692"/>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3" w:name="_CR7_3_5_2"/>
      <w:bookmarkStart w:id="1694" w:name="_Toc59209028"/>
      <w:bookmarkStart w:id="1695" w:name="_Toc75734867"/>
      <w:bookmarkStart w:id="1696" w:name="_Toc34388697"/>
      <w:bookmarkStart w:id="1697" w:name="_Toc34404468"/>
      <w:bookmarkStart w:id="1698" w:name="_Toc45282317"/>
      <w:bookmarkStart w:id="1699" w:name="_Toc45882703"/>
      <w:bookmarkStart w:id="1700" w:name="_Toc51951253"/>
      <w:bookmarkStart w:id="1701" w:name="_Toc193396253"/>
      <w:bookmarkEnd w:id="1693"/>
      <w:r>
        <w:t>7.3.5</w:t>
      </w:r>
      <w:r w:rsidRPr="00742FAE">
        <w:t>.</w:t>
      </w:r>
      <w:r>
        <w:t>2</w:t>
      </w:r>
      <w:r w:rsidRPr="00742FAE">
        <w:tab/>
      </w:r>
      <w:r w:rsidRPr="00C351A8">
        <w:t>QoS flow descriptions</w:t>
      </w:r>
      <w:bookmarkEnd w:id="1694"/>
      <w:bookmarkEnd w:id="1695"/>
      <w:bookmarkEnd w:id="1701"/>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702" w:name="_CR7_3_6"/>
      <w:bookmarkStart w:id="1703" w:name="_Toc59209029"/>
      <w:bookmarkStart w:id="1704" w:name="_Toc75734868"/>
      <w:bookmarkStart w:id="1705" w:name="_Toc193396254"/>
      <w:bookmarkEnd w:id="1702"/>
      <w:r>
        <w:rPr>
          <w:rFonts w:hint="eastAsia"/>
          <w:lang w:val="en-US" w:eastAsia="zh-CN"/>
        </w:rPr>
        <w:lastRenderedPageBreak/>
        <w:t>7</w:t>
      </w:r>
      <w:r>
        <w:t>.</w:t>
      </w:r>
      <w:r>
        <w:rPr>
          <w:rFonts w:hint="eastAsia"/>
          <w:lang w:val="en-US" w:eastAsia="zh-CN"/>
        </w:rPr>
        <w:t>3</w:t>
      </w:r>
      <w:r>
        <w:t>.6</w:t>
      </w:r>
      <w:r>
        <w:tab/>
      </w:r>
      <w:bookmarkEnd w:id="1649"/>
      <w:r>
        <w:t xml:space="preserve">Direct link </w:t>
      </w:r>
      <w:r>
        <w:rPr>
          <w:rFonts w:hint="eastAsia"/>
          <w:lang w:val="en-US" w:eastAsia="zh-CN"/>
        </w:rPr>
        <w:t>release</w:t>
      </w:r>
      <w:r>
        <w:t xml:space="preserve"> request</w:t>
      </w:r>
      <w:bookmarkEnd w:id="1696"/>
      <w:bookmarkEnd w:id="1697"/>
      <w:bookmarkEnd w:id="1698"/>
      <w:bookmarkEnd w:id="1699"/>
      <w:bookmarkEnd w:id="1700"/>
      <w:bookmarkEnd w:id="1703"/>
      <w:bookmarkEnd w:id="1704"/>
      <w:bookmarkEnd w:id="1705"/>
    </w:p>
    <w:p w14:paraId="0612B43C" w14:textId="77777777" w:rsidR="008E33F7" w:rsidRDefault="008E33F7" w:rsidP="00CC0F60">
      <w:pPr>
        <w:pStyle w:val="Heading4"/>
      </w:pPr>
      <w:bookmarkStart w:id="1706" w:name="_CR7_3_6_1"/>
      <w:bookmarkStart w:id="1707" w:name="_Toc525231360"/>
      <w:bookmarkStart w:id="1708" w:name="_Toc34388698"/>
      <w:bookmarkStart w:id="1709" w:name="_Toc34404469"/>
      <w:bookmarkStart w:id="1710" w:name="_Toc45282318"/>
      <w:bookmarkStart w:id="1711" w:name="_Toc45882704"/>
      <w:bookmarkStart w:id="1712" w:name="_Toc51951254"/>
      <w:bookmarkStart w:id="1713" w:name="_Toc59209030"/>
      <w:bookmarkStart w:id="1714" w:name="_Toc75734869"/>
      <w:bookmarkStart w:id="1715" w:name="_Toc193396255"/>
      <w:bookmarkEnd w:id="1706"/>
      <w:r>
        <w:rPr>
          <w:rFonts w:hint="eastAsia"/>
          <w:lang w:val="en-US" w:eastAsia="zh-CN"/>
        </w:rPr>
        <w:t>7</w:t>
      </w:r>
      <w:r>
        <w:t>.</w:t>
      </w:r>
      <w:r>
        <w:rPr>
          <w:rFonts w:hint="eastAsia"/>
          <w:lang w:val="en-US" w:eastAsia="zh-CN"/>
        </w:rPr>
        <w:t>3</w:t>
      </w:r>
      <w:r>
        <w:t>.6.1</w:t>
      </w:r>
      <w:r>
        <w:tab/>
        <w:t>Message definition</w:t>
      </w:r>
      <w:bookmarkEnd w:id="1707"/>
      <w:bookmarkEnd w:id="1708"/>
      <w:bookmarkEnd w:id="1709"/>
      <w:bookmarkEnd w:id="1710"/>
      <w:bookmarkEnd w:id="1711"/>
      <w:bookmarkEnd w:id="1712"/>
      <w:bookmarkEnd w:id="1713"/>
      <w:bookmarkEnd w:id="1714"/>
      <w:bookmarkEnd w:id="1715"/>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6" w:name="_CRTable7_3_6_1_1"/>
      <w:bookmarkStart w:id="1717" w:name="_Toc525231361"/>
      <w:bookmarkStart w:id="1718" w:name="_Toc34388699"/>
      <w:bookmarkStart w:id="1719" w:name="_Toc34404470"/>
      <w:bookmarkStart w:id="1720" w:name="_Toc45282319"/>
      <w:bookmarkStart w:id="1721" w:name="_Toc45882705"/>
      <w:bookmarkStart w:id="1722" w:name="_Toc51951255"/>
      <w:bookmarkStart w:id="1723" w:name="_Toc59209031"/>
      <w:bookmarkStart w:id="1724" w:name="_Toc75734870"/>
      <w:r>
        <w:t>Table</w:t>
      </w:r>
      <w:r>
        <w:rPr>
          <w:noProof/>
        </w:rPr>
        <w:t> </w:t>
      </w:r>
      <w:bookmarkEnd w:id="1716"/>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5" w:name="_CR7_3_7"/>
      <w:bookmarkStart w:id="1726" w:name="_Toc193396256"/>
      <w:bookmarkEnd w:id="1725"/>
      <w:r>
        <w:rPr>
          <w:rFonts w:hint="eastAsia"/>
          <w:lang w:val="en-US" w:eastAsia="zh-CN"/>
        </w:rPr>
        <w:t>7</w:t>
      </w:r>
      <w:r>
        <w:t>.</w:t>
      </w:r>
      <w:r>
        <w:rPr>
          <w:rFonts w:hint="eastAsia"/>
          <w:lang w:val="en-US" w:eastAsia="zh-CN"/>
        </w:rPr>
        <w:t>3</w:t>
      </w:r>
      <w:r>
        <w:t>.7</w:t>
      </w:r>
      <w:r>
        <w:tab/>
      </w:r>
      <w:bookmarkEnd w:id="1717"/>
      <w:r>
        <w:t xml:space="preserve">Direct link </w:t>
      </w:r>
      <w:r>
        <w:rPr>
          <w:rFonts w:hint="eastAsia"/>
          <w:lang w:val="en-US" w:eastAsia="zh-CN"/>
        </w:rPr>
        <w:t>release</w:t>
      </w:r>
      <w:r>
        <w:t xml:space="preserve"> </w:t>
      </w:r>
      <w:r>
        <w:rPr>
          <w:rFonts w:hint="eastAsia"/>
          <w:lang w:val="en-US" w:eastAsia="zh-CN"/>
        </w:rPr>
        <w:t>accept</w:t>
      </w:r>
      <w:bookmarkEnd w:id="1718"/>
      <w:bookmarkEnd w:id="1719"/>
      <w:bookmarkEnd w:id="1720"/>
      <w:bookmarkEnd w:id="1721"/>
      <w:bookmarkEnd w:id="1722"/>
      <w:bookmarkEnd w:id="1723"/>
      <w:bookmarkEnd w:id="1724"/>
      <w:bookmarkEnd w:id="1726"/>
    </w:p>
    <w:p w14:paraId="62FCE88A" w14:textId="77777777" w:rsidR="008E33F7" w:rsidRDefault="008E33F7" w:rsidP="00CC0F60">
      <w:pPr>
        <w:pStyle w:val="Heading4"/>
      </w:pPr>
      <w:bookmarkStart w:id="1727" w:name="_CR7_3_7_1"/>
      <w:bookmarkStart w:id="1728" w:name="_Toc525231362"/>
      <w:bookmarkStart w:id="1729" w:name="_Toc34388700"/>
      <w:bookmarkStart w:id="1730" w:name="_Toc34404471"/>
      <w:bookmarkStart w:id="1731" w:name="_Toc45282320"/>
      <w:bookmarkStart w:id="1732" w:name="_Toc45882706"/>
      <w:bookmarkStart w:id="1733" w:name="_Toc51951256"/>
      <w:bookmarkStart w:id="1734" w:name="_Toc59209032"/>
      <w:bookmarkStart w:id="1735" w:name="_Toc75734871"/>
      <w:bookmarkStart w:id="1736" w:name="_Toc193396257"/>
      <w:bookmarkEnd w:id="1727"/>
      <w:r>
        <w:rPr>
          <w:rFonts w:hint="eastAsia"/>
          <w:lang w:val="en-US" w:eastAsia="zh-CN"/>
        </w:rPr>
        <w:t>7</w:t>
      </w:r>
      <w:r>
        <w:t>.</w:t>
      </w:r>
      <w:r>
        <w:rPr>
          <w:rFonts w:hint="eastAsia"/>
          <w:lang w:val="en-US" w:eastAsia="zh-CN"/>
        </w:rPr>
        <w:t>3.</w:t>
      </w:r>
      <w:r>
        <w:rPr>
          <w:lang w:val="en-US" w:eastAsia="zh-CN"/>
        </w:rPr>
        <w:t>7.1</w:t>
      </w:r>
      <w:r>
        <w:tab/>
        <w:t>Message definition</w:t>
      </w:r>
      <w:bookmarkEnd w:id="1728"/>
      <w:bookmarkEnd w:id="1729"/>
      <w:bookmarkEnd w:id="1730"/>
      <w:bookmarkEnd w:id="1731"/>
      <w:bookmarkEnd w:id="1732"/>
      <w:bookmarkEnd w:id="1733"/>
      <w:bookmarkEnd w:id="1734"/>
      <w:bookmarkEnd w:id="1735"/>
      <w:bookmarkEnd w:id="1736"/>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7" w:name="_CRTable7_3_7_1"/>
      <w:bookmarkStart w:id="1738" w:name="_Toc34388701"/>
      <w:bookmarkStart w:id="1739" w:name="_Toc34404472"/>
      <w:bookmarkStart w:id="1740" w:name="_Toc45282321"/>
      <w:bookmarkStart w:id="1741" w:name="_Toc45882707"/>
      <w:bookmarkStart w:id="1742" w:name="_Toc51951257"/>
      <w:bookmarkStart w:id="1743" w:name="_Toc59209033"/>
      <w:bookmarkStart w:id="1744" w:name="_Toc75734872"/>
      <w:r>
        <w:t>Table</w:t>
      </w:r>
      <w:r>
        <w:rPr>
          <w:noProof/>
        </w:rPr>
        <w:t> </w:t>
      </w:r>
      <w:bookmarkEnd w:id="1737"/>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5" w:name="_CR7_3_8"/>
      <w:bookmarkStart w:id="1746" w:name="_Toc193396258"/>
      <w:bookmarkEnd w:id="1745"/>
      <w:r>
        <w:t>7.3.8</w:t>
      </w:r>
      <w:r>
        <w:tab/>
        <w:t>Direct link keepalive request</w:t>
      </w:r>
      <w:bookmarkEnd w:id="1738"/>
      <w:bookmarkEnd w:id="1739"/>
      <w:bookmarkEnd w:id="1740"/>
      <w:bookmarkEnd w:id="1741"/>
      <w:bookmarkEnd w:id="1742"/>
      <w:bookmarkEnd w:id="1743"/>
      <w:bookmarkEnd w:id="1744"/>
      <w:bookmarkEnd w:id="1746"/>
    </w:p>
    <w:p w14:paraId="60CD2373" w14:textId="77777777" w:rsidR="008E33F7" w:rsidRPr="00742FAE" w:rsidRDefault="008E33F7" w:rsidP="00CC0F60">
      <w:pPr>
        <w:pStyle w:val="Heading4"/>
      </w:pPr>
      <w:bookmarkStart w:id="1747" w:name="_CR7_3_8_1"/>
      <w:bookmarkStart w:id="1748" w:name="_Toc34388702"/>
      <w:bookmarkStart w:id="1749" w:name="_Toc34404473"/>
      <w:bookmarkStart w:id="1750" w:name="_Toc45282322"/>
      <w:bookmarkStart w:id="1751" w:name="_Toc45882708"/>
      <w:bookmarkStart w:id="1752" w:name="_Toc51951258"/>
      <w:bookmarkStart w:id="1753" w:name="_Toc59209034"/>
      <w:bookmarkStart w:id="1754" w:name="_Toc75734873"/>
      <w:bookmarkStart w:id="1755" w:name="_Toc193396259"/>
      <w:bookmarkEnd w:id="1747"/>
      <w:r>
        <w:t>7.3.8</w:t>
      </w:r>
      <w:r w:rsidRPr="00742FAE">
        <w:t>.1</w:t>
      </w:r>
      <w:r w:rsidRPr="00742FAE">
        <w:tab/>
        <w:t>Message definition</w:t>
      </w:r>
      <w:bookmarkEnd w:id="1748"/>
      <w:bookmarkEnd w:id="1749"/>
      <w:bookmarkEnd w:id="1750"/>
      <w:bookmarkEnd w:id="1751"/>
      <w:bookmarkEnd w:id="1752"/>
      <w:bookmarkEnd w:id="1753"/>
      <w:bookmarkEnd w:id="1754"/>
      <w:bookmarkEnd w:id="1755"/>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6" w:name="_CRTable7_3_8_1_1"/>
      <w:r w:rsidRPr="0057481E">
        <w:rPr>
          <w:lang w:val="fr-FR"/>
        </w:rPr>
        <w:lastRenderedPageBreak/>
        <w:t>Table</w:t>
      </w:r>
      <w:r w:rsidRPr="00742FAE">
        <w:t> </w:t>
      </w:r>
      <w:bookmarkEnd w:id="1756"/>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7" w:name="_CR7_3_8_2"/>
      <w:bookmarkStart w:id="1758" w:name="_Toc34388703"/>
      <w:bookmarkStart w:id="1759" w:name="_Toc34404474"/>
      <w:bookmarkStart w:id="1760" w:name="_Toc45282323"/>
      <w:bookmarkStart w:id="1761" w:name="_Toc45882709"/>
      <w:bookmarkStart w:id="1762" w:name="_Toc51951259"/>
      <w:bookmarkStart w:id="1763" w:name="_Toc59209035"/>
      <w:bookmarkStart w:id="1764" w:name="_Toc75734874"/>
      <w:bookmarkStart w:id="1765" w:name="_Toc193396260"/>
      <w:bookmarkEnd w:id="1757"/>
      <w:r>
        <w:t>7.3.8</w:t>
      </w:r>
      <w:r w:rsidRPr="00742FAE">
        <w:t>.</w:t>
      </w:r>
      <w:r>
        <w:t>2</w:t>
      </w:r>
      <w:r w:rsidRPr="00742FAE">
        <w:tab/>
        <w:t>M</w:t>
      </w:r>
      <w:r>
        <w:t>aximum inactivity period</w:t>
      </w:r>
      <w:bookmarkEnd w:id="1758"/>
      <w:bookmarkEnd w:id="1759"/>
      <w:bookmarkEnd w:id="1760"/>
      <w:bookmarkEnd w:id="1761"/>
      <w:bookmarkEnd w:id="1762"/>
      <w:bookmarkEnd w:id="1763"/>
      <w:bookmarkEnd w:id="1764"/>
      <w:bookmarkEnd w:id="1765"/>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6" w:name="_CR7_3_9"/>
      <w:bookmarkStart w:id="1767" w:name="_Toc34388704"/>
      <w:bookmarkStart w:id="1768" w:name="_Toc34404475"/>
      <w:bookmarkStart w:id="1769" w:name="_Toc45282324"/>
      <w:bookmarkStart w:id="1770" w:name="_Toc45882710"/>
      <w:bookmarkStart w:id="1771" w:name="_Toc51951260"/>
      <w:bookmarkStart w:id="1772" w:name="_Toc59209036"/>
      <w:bookmarkStart w:id="1773" w:name="_Toc75734875"/>
      <w:bookmarkStart w:id="1774" w:name="_Toc193396261"/>
      <w:bookmarkEnd w:id="1766"/>
      <w:r>
        <w:t>7.3.9</w:t>
      </w:r>
      <w:r>
        <w:tab/>
        <w:t>Direct link keepalive response</w:t>
      </w:r>
      <w:bookmarkEnd w:id="1767"/>
      <w:bookmarkEnd w:id="1768"/>
      <w:bookmarkEnd w:id="1769"/>
      <w:bookmarkEnd w:id="1770"/>
      <w:bookmarkEnd w:id="1771"/>
      <w:bookmarkEnd w:id="1772"/>
      <w:bookmarkEnd w:id="1773"/>
      <w:bookmarkEnd w:id="1774"/>
    </w:p>
    <w:p w14:paraId="4E3004F1" w14:textId="77777777" w:rsidR="008E33F7" w:rsidRPr="00742FAE" w:rsidRDefault="008E33F7" w:rsidP="00CC0F60">
      <w:pPr>
        <w:pStyle w:val="Heading4"/>
      </w:pPr>
      <w:bookmarkStart w:id="1775" w:name="_CR7_3_9_1"/>
      <w:bookmarkStart w:id="1776" w:name="_Toc34388705"/>
      <w:bookmarkStart w:id="1777" w:name="_Toc34404476"/>
      <w:bookmarkStart w:id="1778" w:name="_Toc45282325"/>
      <w:bookmarkStart w:id="1779" w:name="_Toc45882711"/>
      <w:bookmarkStart w:id="1780" w:name="_Toc51951261"/>
      <w:bookmarkStart w:id="1781" w:name="_Toc59209037"/>
      <w:bookmarkStart w:id="1782" w:name="_Toc75734876"/>
      <w:bookmarkStart w:id="1783" w:name="_Toc193396262"/>
      <w:bookmarkEnd w:id="1775"/>
      <w:r>
        <w:t>7.3.9</w:t>
      </w:r>
      <w:r w:rsidRPr="00742FAE">
        <w:t>.1</w:t>
      </w:r>
      <w:r w:rsidRPr="00742FAE">
        <w:tab/>
        <w:t>Message definition</w:t>
      </w:r>
      <w:bookmarkEnd w:id="1776"/>
      <w:bookmarkEnd w:id="1777"/>
      <w:bookmarkEnd w:id="1778"/>
      <w:bookmarkEnd w:id="1779"/>
      <w:bookmarkEnd w:id="1780"/>
      <w:bookmarkEnd w:id="1781"/>
      <w:bookmarkEnd w:id="1782"/>
      <w:bookmarkEnd w:id="1783"/>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4" w:name="_CRTable7_3_9_1_1"/>
      <w:r w:rsidRPr="0057481E">
        <w:rPr>
          <w:lang w:val="fr-FR"/>
        </w:rPr>
        <w:t>Table</w:t>
      </w:r>
      <w:r w:rsidRPr="00742FAE">
        <w:t> </w:t>
      </w:r>
      <w:bookmarkEnd w:id="1784"/>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5" w:name="_CR7_3_10"/>
      <w:bookmarkStart w:id="1786" w:name="_Toc45282326"/>
      <w:bookmarkStart w:id="1787" w:name="_Toc45882712"/>
      <w:bookmarkStart w:id="1788" w:name="_Toc51951262"/>
      <w:bookmarkStart w:id="1789" w:name="_Toc59209038"/>
      <w:bookmarkStart w:id="1790" w:name="_Toc75734877"/>
      <w:bookmarkStart w:id="1791" w:name="_Toc193396263"/>
      <w:bookmarkEnd w:id="1785"/>
      <w:r>
        <w:t>7.3.10</w:t>
      </w:r>
      <w:r>
        <w:tab/>
        <w:t>Direct link authentication request</w:t>
      </w:r>
      <w:bookmarkEnd w:id="1786"/>
      <w:bookmarkEnd w:id="1787"/>
      <w:bookmarkEnd w:id="1788"/>
      <w:bookmarkEnd w:id="1789"/>
      <w:bookmarkEnd w:id="1790"/>
      <w:bookmarkEnd w:id="1791"/>
    </w:p>
    <w:p w14:paraId="27C0EA30" w14:textId="77777777" w:rsidR="008E33F7" w:rsidRPr="00742FAE" w:rsidRDefault="008E33F7" w:rsidP="00CC0F60">
      <w:pPr>
        <w:pStyle w:val="Heading4"/>
      </w:pPr>
      <w:bookmarkStart w:id="1792" w:name="_CR7_3_10_1"/>
      <w:bookmarkStart w:id="1793" w:name="_Toc45282327"/>
      <w:bookmarkStart w:id="1794" w:name="_Toc45882713"/>
      <w:bookmarkStart w:id="1795" w:name="_Toc51951263"/>
      <w:bookmarkStart w:id="1796" w:name="_Toc59209039"/>
      <w:bookmarkStart w:id="1797" w:name="_Toc75734878"/>
      <w:bookmarkStart w:id="1798" w:name="_Toc193396264"/>
      <w:bookmarkEnd w:id="1792"/>
      <w:r>
        <w:t>7.3.10</w:t>
      </w:r>
      <w:r w:rsidRPr="00742FAE">
        <w:t>.1</w:t>
      </w:r>
      <w:r w:rsidRPr="00742FAE">
        <w:tab/>
        <w:t>Message definition</w:t>
      </w:r>
      <w:bookmarkEnd w:id="1793"/>
      <w:bookmarkEnd w:id="1794"/>
      <w:bookmarkEnd w:id="1795"/>
      <w:bookmarkEnd w:id="1796"/>
      <w:bookmarkEnd w:id="1797"/>
      <w:bookmarkEnd w:id="1798"/>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9" w:name="_CRTable7_3_10_1_1"/>
      <w:r w:rsidRPr="00C65060">
        <w:lastRenderedPageBreak/>
        <w:t>Table</w:t>
      </w:r>
      <w:r w:rsidRPr="00742FAE">
        <w:t> </w:t>
      </w:r>
      <w:bookmarkEnd w:id="1799"/>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800" w:name="_CR7_3_11"/>
      <w:bookmarkStart w:id="1801" w:name="_Toc45282328"/>
      <w:bookmarkStart w:id="1802" w:name="_Toc45882714"/>
      <w:bookmarkStart w:id="1803" w:name="_Toc51951264"/>
      <w:bookmarkStart w:id="1804" w:name="_Toc59209040"/>
      <w:bookmarkStart w:id="1805" w:name="_Toc75734879"/>
      <w:bookmarkStart w:id="1806" w:name="_Toc193396265"/>
      <w:bookmarkEnd w:id="1800"/>
      <w:r>
        <w:t>7.3.11</w:t>
      </w:r>
      <w:r>
        <w:tab/>
        <w:t>Direct link authentication response</w:t>
      </w:r>
      <w:bookmarkEnd w:id="1801"/>
      <w:bookmarkEnd w:id="1802"/>
      <w:bookmarkEnd w:id="1803"/>
      <w:bookmarkEnd w:id="1804"/>
      <w:bookmarkEnd w:id="1805"/>
      <w:bookmarkEnd w:id="1806"/>
    </w:p>
    <w:p w14:paraId="0338E1FC" w14:textId="77777777" w:rsidR="008E33F7" w:rsidRPr="00742FAE" w:rsidRDefault="008E33F7" w:rsidP="00CC0F60">
      <w:pPr>
        <w:pStyle w:val="Heading4"/>
      </w:pPr>
      <w:bookmarkStart w:id="1807" w:name="_CR7_3_11_1"/>
      <w:bookmarkStart w:id="1808" w:name="_Toc45282329"/>
      <w:bookmarkStart w:id="1809" w:name="_Toc45882715"/>
      <w:bookmarkStart w:id="1810" w:name="_Toc51951265"/>
      <w:bookmarkStart w:id="1811" w:name="_Toc59209041"/>
      <w:bookmarkStart w:id="1812" w:name="_Toc75734880"/>
      <w:bookmarkStart w:id="1813" w:name="_Toc193396266"/>
      <w:bookmarkEnd w:id="1807"/>
      <w:r>
        <w:t>7.3.11</w:t>
      </w:r>
      <w:r w:rsidRPr="00742FAE">
        <w:t>.1</w:t>
      </w:r>
      <w:r w:rsidRPr="00742FAE">
        <w:tab/>
        <w:t>Message definition</w:t>
      </w:r>
      <w:bookmarkEnd w:id="1808"/>
      <w:bookmarkEnd w:id="1809"/>
      <w:bookmarkEnd w:id="1810"/>
      <w:bookmarkEnd w:id="1811"/>
      <w:bookmarkEnd w:id="1812"/>
      <w:bookmarkEnd w:id="1813"/>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4" w:name="_CRTable7_3_11_1_1"/>
      <w:r w:rsidRPr="00C65060">
        <w:t>Table</w:t>
      </w:r>
      <w:r w:rsidRPr="00742FAE">
        <w:t> </w:t>
      </w:r>
      <w:bookmarkEnd w:id="1814"/>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5" w:name="_CR7_3_12"/>
      <w:bookmarkStart w:id="1816" w:name="_Toc45282330"/>
      <w:bookmarkStart w:id="1817" w:name="_Toc45882716"/>
      <w:bookmarkStart w:id="1818" w:name="_Toc51951266"/>
      <w:bookmarkStart w:id="1819" w:name="_Toc59209042"/>
      <w:bookmarkStart w:id="1820" w:name="_Toc75734881"/>
      <w:bookmarkStart w:id="1821" w:name="_Toc193396267"/>
      <w:bookmarkEnd w:id="1815"/>
      <w:r>
        <w:t>7.3.12</w:t>
      </w:r>
      <w:r>
        <w:tab/>
        <w:t>Direct link authentication reject</w:t>
      </w:r>
      <w:bookmarkEnd w:id="1816"/>
      <w:bookmarkEnd w:id="1817"/>
      <w:bookmarkEnd w:id="1818"/>
      <w:bookmarkEnd w:id="1819"/>
      <w:bookmarkEnd w:id="1820"/>
      <w:bookmarkEnd w:id="1821"/>
    </w:p>
    <w:p w14:paraId="60A08212" w14:textId="77777777" w:rsidR="008E33F7" w:rsidRPr="00742FAE" w:rsidRDefault="008E33F7" w:rsidP="00CC0F60">
      <w:pPr>
        <w:pStyle w:val="Heading4"/>
      </w:pPr>
      <w:bookmarkStart w:id="1822" w:name="_CR7_3_12_1"/>
      <w:bookmarkStart w:id="1823" w:name="_Toc45282331"/>
      <w:bookmarkStart w:id="1824" w:name="_Toc45882717"/>
      <w:bookmarkStart w:id="1825" w:name="_Toc51951267"/>
      <w:bookmarkStart w:id="1826" w:name="_Toc59209043"/>
      <w:bookmarkStart w:id="1827" w:name="_Toc75734882"/>
      <w:bookmarkStart w:id="1828" w:name="_Toc193396268"/>
      <w:bookmarkEnd w:id="1822"/>
      <w:r>
        <w:t>7.3.12</w:t>
      </w:r>
      <w:r w:rsidRPr="00742FAE">
        <w:t>.1</w:t>
      </w:r>
      <w:r w:rsidRPr="00742FAE">
        <w:tab/>
        <w:t>Message definition</w:t>
      </w:r>
      <w:bookmarkEnd w:id="1823"/>
      <w:bookmarkEnd w:id="1824"/>
      <w:bookmarkEnd w:id="1825"/>
      <w:bookmarkEnd w:id="1826"/>
      <w:bookmarkEnd w:id="1827"/>
      <w:bookmarkEnd w:id="1828"/>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9" w:name="_CRTable7_3_12_1_1"/>
      <w:r w:rsidRPr="00C65060">
        <w:t>Table</w:t>
      </w:r>
      <w:r w:rsidRPr="00742FAE">
        <w:t> </w:t>
      </w:r>
      <w:bookmarkEnd w:id="1829"/>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30" w:name="_CR7_3_13"/>
      <w:bookmarkStart w:id="1831" w:name="_Toc45282332"/>
      <w:bookmarkStart w:id="1832" w:name="_Toc45882718"/>
      <w:bookmarkStart w:id="1833" w:name="_Toc51951268"/>
      <w:bookmarkStart w:id="1834" w:name="_Toc59209044"/>
      <w:bookmarkStart w:id="1835" w:name="_Toc75734883"/>
      <w:bookmarkStart w:id="1836" w:name="_Toc193396269"/>
      <w:bookmarkEnd w:id="1830"/>
      <w:r>
        <w:lastRenderedPageBreak/>
        <w:t>7.3.13</w:t>
      </w:r>
      <w:r>
        <w:tab/>
        <w:t>Direct link security mode command</w:t>
      </w:r>
      <w:bookmarkEnd w:id="1831"/>
      <w:bookmarkEnd w:id="1832"/>
      <w:bookmarkEnd w:id="1833"/>
      <w:bookmarkEnd w:id="1834"/>
      <w:bookmarkEnd w:id="1835"/>
      <w:bookmarkEnd w:id="1836"/>
    </w:p>
    <w:p w14:paraId="47641ECF" w14:textId="77777777" w:rsidR="008E33F7" w:rsidRPr="00742FAE" w:rsidRDefault="008E33F7" w:rsidP="00CC0F60">
      <w:pPr>
        <w:pStyle w:val="Heading4"/>
      </w:pPr>
      <w:bookmarkStart w:id="1837" w:name="_CR7_3_13_1"/>
      <w:bookmarkStart w:id="1838" w:name="_Toc26193713"/>
      <w:bookmarkStart w:id="1839" w:name="_Toc45282333"/>
      <w:bookmarkStart w:id="1840" w:name="_Toc45882719"/>
      <w:bookmarkStart w:id="1841" w:name="_Toc51951269"/>
      <w:bookmarkStart w:id="1842" w:name="_Toc59209045"/>
      <w:bookmarkStart w:id="1843" w:name="_Toc75734884"/>
      <w:bookmarkStart w:id="1844" w:name="_Toc193396270"/>
      <w:bookmarkEnd w:id="1837"/>
      <w:r>
        <w:t>7.3.13</w:t>
      </w:r>
      <w:r w:rsidRPr="00742FAE">
        <w:t>.1</w:t>
      </w:r>
      <w:r w:rsidRPr="00742FAE">
        <w:tab/>
        <w:t>Message definition</w:t>
      </w:r>
      <w:bookmarkEnd w:id="1838"/>
      <w:bookmarkEnd w:id="1839"/>
      <w:bookmarkEnd w:id="1840"/>
      <w:bookmarkEnd w:id="1841"/>
      <w:bookmarkEnd w:id="1842"/>
      <w:bookmarkEnd w:id="1843"/>
      <w:bookmarkEnd w:id="1844"/>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5" w:name="_CRTable7_3_13_1_1"/>
      <w:r w:rsidRPr="00C65060">
        <w:t>Table</w:t>
      </w:r>
      <w:r w:rsidRPr="00742FAE">
        <w:t> </w:t>
      </w:r>
      <w:bookmarkEnd w:id="1845"/>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6" w:name="_CR7_3_13_2"/>
      <w:bookmarkStart w:id="1847" w:name="_Toc45282334"/>
      <w:bookmarkStart w:id="1848" w:name="_Toc45882720"/>
      <w:bookmarkStart w:id="1849" w:name="_Toc51951270"/>
      <w:bookmarkStart w:id="1850" w:name="_Toc59209046"/>
      <w:bookmarkStart w:id="1851" w:name="_Toc75734885"/>
      <w:bookmarkStart w:id="1852" w:name="_Toc193396271"/>
      <w:bookmarkEnd w:id="1846"/>
      <w:r>
        <w:t>7.3.13</w:t>
      </w:r>
      <w:r w:rsidRPr="00742FAE">
        <w:t>.</w:t>
      </w:r>
      <w:r>
        <w:t>2</w:t>
      </w:r>
      <w:r>
        <w:tab/>
        <w:t>Nonce_2</w:t>
      </w:r>
      <w:bookmarkEnd w:id="1847"/>
      <w:bookmarkEnd w:id="1848"/>
      <w:bookmarkEnd w:id="1849"/>
      <w:bookmarkEnd w:id="1850"/>
      <w:bookmarkEnd w:id="1851"/>
      <w:bookmarkEnd w:id="1852"/>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3" w:name="_CR7_3_13_3"/>
      <w:bookmarkStart w:id="1854" w:name="_Toc45282335"/>
      <w:bookmarkStart w:id="1855" w:name="_Toc45882721"/>
      <w:bookmarkStart w:id="1856" w:name="_Toc51951271"/>
      <w:bookmarkStart w:id="1857" w:name="_Toc59209047"/>
      <w:bookmarkStart w:id="1858" w:name="_Toc75734886"/>
      <w:bookmarkStart w:id="1859" w:name="_Toc193396272"/>
      <w:bookmarkEnd w:id="1853"/>
      <w:r>
        <w:t>7.3.13.3</w:t>
      </w:r>
      <w:r>
        <w:tab/>
        <w:t xml:space="preserve">LSB of </w:t>
      </w:r>
      <w:r w:rsidRPr="00D45F63">
        <w:t>KNRP-sess ID</w:t>
      </w:r>
      <w:bookmarkEnd w:id="1854"/>
      <w:bookmarkEnd w:id="1855"/>
      <w:bookmarkEnd w:id="1856"/>
      <w:bookmarkEnd w:id="1857"/>
      <w:bookmarkEnd w:id="1858"/>
      <w:bookmarkEnd w:id="1859"/>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60" w:name="_CR7_3_13_4"/>
      <w:bookmarkStart w:id="1861" w:name="_Toc45282336"/>
      <w:bookmarkStart w:id="1862" w:name="_Toc45882722"/>
      <w:bookmarkStart w:id="1863" w:name="_Toc51951272"/>
      <w:bookmarkStart w:id="1864" w:name="_Toc59209048"/>
      <w:bookmarkStart w:id="1865" w:name="_Toc75734887"/>
      <w:bookmarkStart w:id="1866" w:name="_Toc193396273"/>
      <w:bookmarkEnd w:id="1860"/>
      <w:r>
        <w:t>7.3.13.4</w:t>
      </w:r>
      <w:r w:rsidRPr="00742FAE">
        <w:tab/>
      </w:r>
      <w:r>
        <w:t>Key establishment information container</w:t>
      </w:r>
      <w:bookmarkEnd w:id="1861"/>
      <w:bookmarkEnd w:id="1862"/>
      <w:bookmarkEnd w:id="1863"/>
      <w:bookmarkEnd w:id="1864"/>
      <w:bookmarkEnd w:id="1865"/>
      <w:bookmarkEnd w:id="1866"/>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7" w:name="_CR7_3_13_5"/>
      <w:bookmarkStart w:id="1868" w:name="_Toc45282337"/>
      <w:bookmarkStart w:id="1869" w:name="_Toc45882723"/>
      <w:bookmarkStart w:id="1870" w:name="_Toc51951273"/>
      <w:bookmarkStart w:id="1871" w:name="_Toc59209049"/>
      <w:bookmarkStart w:id="1872" w:name="_Toc75734888"/>
      <w:bookmarkStart w:id="1873" w:name="_Toc193396274"/>
      <w:bookmarkEnd w:id="1867"/>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8"/>
      <w:bookmarkEnd w:id="1869"/>
      <w:bookmarkEnd w:id="1870"/>
      <w:bookmarkEnd w:id="1871"/>
      <w:bookmarkEnd w:id="1872"/>
      <w:bookmarkEnd w:id="1873"/>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4" w:name="_CR7_3_13_6"/>
      <w:bookmarkStart w:id="1875" w:name="_Toc59209050"/>
      <w:bookmarkStart w:id="1876" w:name="_Toc75734889"/>
      <w:bookmarkStart w:id="1877" w:name="_Toc45282338"/>
      <w:bookmarkStart w:id="1878" w:name="_Toc45882724"/>
      <w:bookmarkStart w:id="1879" w:name="_Toc51951274"/>
      <w:bookmarkStart w:id="1880" w:name="_Toc193396275"/>
      <w:bookmarkEnd w:id="1874"/>
      <w:r>
        <w:t>7.3.13.</w:t>
      </w:r>
      <w:r>
        <w:rPr>
          <w:lang w:eastAsia="zh-CN"/>
        </w:rPr>
        <w:t>6</w:t>
      </w:r>
      <w:r>
        <w:tab/>
      </w:r>
      <w:r>
        <w:rPr>
          <w:lang w:eastAsia="ja-JP"/>
        </w:rPr>
        <w:t>UE PC5 unicast signalling security policy</w:t>
      </w:r>
      <w:bookmarkEnd w:id="1875"/>
      <w:bookmarkEnd w:id="1876"/>
      <w:bookmarkEnd w:id="1880"/>
    </w:p>
    <w:p w14:paraId="0CEC2372" w14:textId="77777777" w:rsidR="008E33F7" w:rsidRDefault="008E33F7" w:rsidP="008E33F7">
      <w:pPr>
        <w:rPr>
          <w:lang w:eastAsia="zh-CN"/>
        </w:rPr>
      </w:pPr>
      <w:bookmarkStart w:id="1881"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82" w:name="_CR7_3_14"/>
      <w:bookmarkStart w:id="1883" w:name="_Toc75734890"/>
      <w:bookmarkStart w:id="1884" w:name="_Toc193396276"/>
      <w:bookmarkEnd w:id="1882"/>
      <w:r>
        <w:lastRenderedPageBreak/>
        <w:t>7.3.14</w:t>
      </w:r>
      <w:r>
        <w:tab/>
        <w:t>Direct link security mode complete</w:t>
      </w:r>
      <w:bookmarkEnd w:id="1877"/>
      <w:bookmarkEnd w:id="1878"/>
      <w:bookmarkEnd w:id="1879"/>
      <w:bookmarkEnd w:id="1881"/>
      <w:bookmarkEnd w:id="1883"/>
      <w:bookmarkEnd w:id="1884"/>
    </w:p>
    <w:p w14:paraId="79ACD6F6" w14:textId="77777777" w:rsidR="008E33F7" w:rsidRPr="00742FAE" w:rsidRDefault="008E33F7" w:rsidP="00CC0F60">
      <w:pPr>
        <w:pStyle w:val="Heading4"/>
      </w:pPr>
      <w:bookmarkStart w:id="1885" w:name="_CR7_3_14_1"/>
      <w:bookmarkStart w:id="1886" w:name="_Toc45282339"/>
      <w:bookmarkStart w:id="1887" w:name="_Toc45882725"/>
      <w:bookmarkStart w:id="1888" w:name="_Toc51951275"/>
      <w:bookmarkStart w:id="1889" w:name="_Toc59209052"/>
      <w:bookmarkStart w:id="1890" w:name="_Toc75734891"/>
      <w:bookmarkStart w:id="1891" w:name="_Toc193396277"/>
      <w:bookmarkEnd w:id="1885"/>
      <w:r>
        <w:t>7.3.14</w:t>
      </w:r>
      <w:r w:rsidRPr="00742FAE">
        <w:t>.1</w:t>
      </w:r>
      <w:r w:rsidRPr="00742FAE">
        <w:tab/>
        <w:t>Message definition</w:t>
      </w:r>
      <w:bookmarkEnd w:id="1886"/>
      <w:bookmarkEnd w:id="1887"/>
      <w:bookmarkEnd w:id="1888"/>
      <w:bookmarkEnd w:id="1889"/>
      <w:bookmarkEnd w:id="1890"/>
      <w:bookmarkEnd w:id="1891"/>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92" w:name="_CRTable7_3_14_1_1"/>
      <w:r w:rsidRPr="00C65060">
        <w:t>Table</w:t>
      </w:r>
      <w:r w:rsidRPr="00742FAE">
        <w:t> </w:t>
      </w:r>
      <w:bookmarkEnd w:id="1892"/>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93"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93"/>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4" w:name="_CR7_3_14_2"/>
      <w:bookmarkStart w:id="1895" w:name="_Toc45282340"/>
      <w:bookmarkStart w:id="1896" w:name="_Toc45882726"/>
      <w:bookmarkStart w:id="1897" w:name="_Toc51951276"/>
      <w:bookmarkStart w:id="1898" w:name="_Toc59209053"/>
      <w:bookmarkStart w:id="1899" w:name="_Toc75734892"/>
      <w:bookmarkStart w:id="1900" w:name="_Toc193396278"/>
      <w:bookmarkEnd w:id="1894"/>
      <w:r>
        <w:t>7.3.14</w:t>
      </w:r>
      <w:r w:rsidRPr="00742FAE">
        <w:t>.</w:t>
      </w:r>
      <w:r>
        <w:t>2</w:t>
      </w:r>
      <w:r w:rsidRPr="00742FAE">
        <w:tab/>
      </w:r>
      <w:r>
        <w:t>IP address configuration</w:t>
      </w:r>
      <w:bookmarkEnd w:id="1895"/>
      <w:bookmarkEnd w:id="1896"/>
      <w:bookmarkEnd w:id="1897"/>
      <w:bookmarkEnd w:id="1898"/>
      <w:bookmarkEnd w:id="1899"/>
      <w:bookmarkEnd w:id="1900"/>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901" w:name="_CR7_3_14_3"/>
      <w:bookmarkStart w:id="1902" w:name="_Toc45282341"/>
      <w:bookmarkStart w:id="1903" w:name="_Toc45882727"/>
      <w:bookmarkStart w:id="1904" w:name="_Toc51951277"/>
      <w:bookmarkStart w:id="1905" w:name="_Toc59209054"/>
      <w:bookmarkStart w:id="1906" w:name="_Toc75734893"/>
      <w:bookmarkStart w:id="1907" w:name="_Toc193396279"/>
      <w:bookmarkEnd w:id="1901"/>
      <w:r>
        <w:t>7.3.14</w:t>
      </w:r>
      <w:r w:rsidRPr="00742FAE">
        <w:t>.</w:t>
      </w:r>
      <w:r>
        <w:t>3</w:t>
      </w:r>
      <w:r w:rsidRPr="00742FAE">
        <w:tab/>
      </w:r>
      <w:r>
        <w:t>Link local IPv6 address</w:t>
      </w:r>
      <w:bookmarkEnd w:id="1902"/>
      <w:bookmarkEnd w:id="1903"/>
      <w:bookmarkEnd w:id="1904"/>
      <w:bookmarkEnd w:id="1905"/>
      <w:bookmarkEnd w:id="1906"/>
      <w:bookmarkEnd w:id="1907"/>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8" w:name="_CR7_3_14_4"/>
      <w:bookmarkStart w:id="1909" w:name="_Toc45282342"/>
      <w:bookmarkStart w:id="1910" w:name="_Toc45882728"/>
      <w:bookmarkStart w:id="1911" w:name="_Toc51951278"/>
      <w:bookmarkStart w:id="1912" w:name="_Toc59209055"/>
      <w:bookmarkStart w:id="1913" w:name="_Toc75734894"/>
      <w:bookmarkStart w:id="1914" w:name="_Toc193396280"/>
      <w:bookmarkEnd w:id="190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9"/>
      <w:bookmarkEnd w:id="1910"/>
      <w:bookmarkEnd w:id="1911"/>
      <w:bookmarkEnd w:id="1912"/>
      <w:bookmarkEnd w:id="1913"/>
      <w:bookmarkEnd w:id="1914"/>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5" w:name="_CR7_3_15"/>
      <w:bookmarkStart w:id="1916" w:name="_Toc45282343"/>
      <w:bookmarkStart w:id="1917" w:name="_Toc45882729"/>
      <w:bookmarkStart w:id="1918" w:name="_Toc51951279"/>
      <w:bookmarkStart w:id="1919" w:name="_Toc59209056"/>
      <w:bookmarkStart w:id="1920" w:name="_Toc75734895"/>
      <w:bookmarkStart w:id="1921" w:name="_Toc193396281"/>
      <w:bookmarkEnd w:id="1915"/>
      <w:r>
        <w:t>7.3.15</w:t>
      </w:r>
      <w:r>
        <w:tab/>
        <w:t>Direct link security mode reject</w:t>
      </w:r>
      <w:bookmarkEnd w:id="1916"/>
      <w:bookmarkEnd w:id="1917"/>
      <w:bookmarkEnd w:id="1918"/>
      <w:bookmarkEnd w:id="1919"/>
      <w:bookmarkEnd w:id="1920"/>
      <w:bookmarkEnd w:id="1921"/>
    </w:p>
    <w:p w14:paraId="7D7031D1" w14:textId="77777777" w:rsidR="008E33F7" w:rsidRPr="00742FAE" w:rsidRDefault="008E33F7" w:rsidP="00CC0F60">
      <w:pPr>
        <w:pStyle w:val="Heading4"/>
      </w:pPr>
      <w:bookmarkStart w:id="1922" w:name="_CR7_3_15_1"/>
      <w:bookmarkStart w:id="1923" w:name="_Toc45282344"/>
      <w:bookmarkStart w:id="1924" w:name="_Toc45882730"/>
      <w:bookmarkStart w:id="1925" w:name="_Toc51951280"/>
      <w:bookmarkStart w:id="1926" w:name="_Toc59209057"/>
      <w:bookmarkStart w:id="1927" w:name="_Toc75734896"/>
      <w:bookmarkStart w:id="1928" w:name="_Toc193396282"/>
      <w:bookmarkEnd w:id="1922"/>
      <w:r>
        <w:t>7.3.15</w:t>
      </w:r>
      <w:r w:rsidRPr="00742FAE">
        <w:t>.1</w:t>
      </w:r>
      <w:r w:rsidRPr="00742FAE">
        <w:tab/>
        <w:t>Message definition</w:t>
      </w:r>
      <w:bookmarkEnd w:id="1923"/>
      <w:bookmarkEnd w:id="1924"/>
      <w:bookmarkEnd w:id="1925"/>
      <w:bookmarkEnd w:id="1926"/>
      <w:bookmarkEnd w:id="1927"/>
      <w:bookmarkEnd w:id="1928"/>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9" w:name="_CRTable7_3_15_1_1"/>
      <w:r w:rsidRPr="00C65060">
        <w:lastRenderedPageBreak/>
        <w:t>Table</w:t>
      </w:r>
      <w:r w:rsidRPr="00742FAE">
        <w:t> </w:t>
      </w:r>
      <w:bookmarkEnd w:id="1929"/>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30" w:name="_CR7_3_16"/>
      <w:bookmarkStart w:id="1931" w:name="_Toc45282345"/>
      <w:bookmarkStart w:id="1932" w:name="_Toc45882731"/>
      <w:bookmarkStart w:id="1933" w:name="_Toc51951281"/>
      <w:bookmarkStart w:id="1934" w:name="_Toc59209058"/>
      <w:bookmarkStart w:id="1935" w:name="_Toc75734897"/>
      <w:bookmarkStart w:id="1936" w:name="_Toc34388706"/>
      <w:bookmarkStart w:id="1937" w:name="_Toc34404477"/>
      <w:bookmarkStart w:id="1938" w:name="_Toc193396283"/>
      <w:bookmarkEnd w:id="1930"/>
      <w:r>
        <w:t>7.3.16</w:t>
      </w:r>
      <w:r>
        <w:tab/>
        <w:t>Direct link rekeying request</w:t>
      </w:r>
      <w:bookmarkEnd w:id="1931"/>
      <w:bookmarkEnd w:id="1932"/>
      <w:bookmarkEnd w:id="1933"/>
      <w:bookmarkEnd w:id="1934"/>
      <w:bookmarkEnd w:id="1935"/>
      <w:bookmarkEnd w:id="1938"/>
    </w:p>
    <w:p w14:paraId="6F0E0D94" w14:textId="77777777" w:rsidR="008E33F7" w:rsidRPr="00742FAE" w:rsidRDefault="008E33F7" w:rsidP="00CC0F60">
      <w:pPr>
        <w:pStyle w:val="Heading4"/>
      </w:pPr>
      <w:bookmarkStart w:id="1939" w:name="_CR7_3_16_1"/>
      <w:bookmarkStart w:id="1940" w:name="_Toc45282346"/>
      <w:bookmarkStart w:id="1941" w:name="_Toc45882732"/>
      <w:bookmarkStart w:id="1942" w:name="_Toc51951282"/>
      <w:bookmarkStart w:id="1943" w:name="_Toc59209059"/>
      <w:bookmarkStart w:id="1944" w:name="_Toc75734898"/>
      <w:bookmarkStart w:id="1945" w:name="_Toc193396284"/>
      <w:bookmarkEnd w:id="1939"/>
      <w:r>
        <w:t>7.3.16</w:t>
      </w:r>
      <w:r w:rsidRPr="00742FAE">
        <w:t>.1</w:t>
      </w:r>
      <w:r w:rsidRPr="00742FAE">
        <w:tab/>
        <w:t>Message definition</w:t>
      </w:r>
      <w:bookmarkEnd w:id="1940"/>
      <w:bookmarkEnd w:id="1941"/>
      <w:bookmarkEnd w:id="1942"/>
      <w:bookmarkEnd w:id="1943"/>
      <w:bookmarkEnd w:id="1944"/>
      <w:bookmarkEnd w:id="1945"/>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6" w:name="_CRTable7_3_16_1_1"/>
      <w:r w:rsidRPr="00C65060">
        <w:t>Table</w:t>
      </w:r>
      <w:r w:rsidRPr="00742FAE">
        <w:t> </w:t>
      </w:r>
      <w:bookmarkEnd w:id="1946"/>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7"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947"/>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8" w:name="_MCCTEMPBM_CRPT07900010___7"/>
            <w:r>
              <w:rPr>
                <w:rFonts w:ascii="Arial" w:hAnsi="Arial" w:cs="Arial"/>
                <w:sz w:val="18"/>
                <w:szCs w:val="18"/>
                <w:lang w:eastAsia="x-none"/>
              </w:rPr>
              <w:t>Re-authentication indication</w:t>
            </w:r>
          </w:p>
          <w:bookmarkEnd w:id="1948"/>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9" w:name="_CR7_3_16_2"/>
      <w:bookmarkStart w:id="1950" w:name="_Toc45282347"/>
      <w:bookmarkStart w:id="1951" w:name="_Toc45882733"/>
      <w:bookmarkStart w:id="1952" w:name="_Toc51951283"/>
      <w:bookmarkStart w:id="1953" w:name="_Toc59209060"/>
      <w:bookmarkStart w:id="1954" w:name="_Toc75734899"/>
      <w:bookmarkStart w:id="1955" w:name="_Toc193396285"/>
      <w:bookmarkEnd w:id="1949"/>
      <w:r>
        <w:t>7.3.16</w:t>
      </w:r>
      <w:r w:rsidRPr="00742FAE">
        <w:t>.</w:t>
      </w:r>
      <w:r>
        <w:t>2</w:t>
      </w:r>
      <w:r>
        <w:tab/>
        <w:t>Key establishment information container</w:t>
      </w:r>
      <w:bookmarkEnd w:id="1950"/>
      <w:bookmarkEnd w:id="1951"/>
      <w:bookmarkEnd w:id="1952"/>
      <w:bookmarkEnd w:id="1953"/>
      <w:bookmarkEnd w:id="1954"/>
      <w:bookmarkEnd w:id="1955"/>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6" w:name="_CR7_3_16_3"/>
      <w:bookmarkStart w:id="1957" w:name="_Toc45282348"/>
      <w:bookmarkStart w:id="1958" w:name="_Toc45882734"/>
      <w:bookmarkStart w:id="1959" w:name="_Toc51951284"/>
      <w:bookmarkStart w:id="1960" w:name="_Toc59209061"/>
      <w:bookmarkStart w:id="1961" w:name="_Toc75734900"/>
      <w:bookmarkStart w:id="1962" w:name="_Toc193396286"/>
      <w:bookmarkEnd w:id="1956"/>
      <w:r>
        <w:t>7.3.16</w:t>
      </w:r>
      <w:r w:rsidRPr="00742FAE">
        <w:t>.</w:t>
      </w:r>
      <w:r>
        <w:t>3</w:t>
      </w:r>
      <w:r>
        <w:tab/>
        <w:t>Nonce_1</w:t>
      </w:r>
      <w:bookmarkEnd w:id="1957"/>
      <w:bookmarkEnd w:id="1958"/>
      <w:bookmarkEnd w:id="1959"/>
      <w:bookmarkEnd w:id="1960"/>
      <w:bookmarkEnd w:id="1961"/>
      <w:bookmarkEnd w:id="1962"/>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3" w:name="_CR7_3_16_4"/>
      <w:bookmarkStart w:id="1964" w:name="_Toc45282349"/>
      <w:bookmarkStart w:id="1965" w:name="_Toc45882735"/>
      <w:bookmarkStart w:id="1966" w:name="_Toc51951285"/>
      <w:bookmarkStart w:id="1967" w:name="_Toc59209062"/>
      <w:bookmarkStart w:id="1968" w:name="_Toc75734901"/>
      <w:bookmarkStart w:id="1969" w:name="_Toc193396287"/>
      <w:bookmarkEnd w:id="1963"/>
      <w:r>
        <w:t>7.3.16.4</w:t>
      </w:r>
      <w:r>
        <w:tab/>
      </w:r>
      <w:r w:rsidRPr="00C76604">
        <w:t>MSB of KNRP-sess ID</w:t>
      </w:r>
      <w:bookmarkEnd w:id="1964"/>
      <w:bookmarkEnd w:id="1965"/>
      <w:bookmarkEnd w:id="1966"/>
      <w:bookmarkEnd w:id="1967"/>
      <w:bookmarkEnd w:id="1968"/>
      <w:bookmarkEnd w:id="1969"/>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70" w:name="_CR7_3_16_5"/>
      <w:bookmarkStart w:id="1971" w:name="_Toc45282350"/>
      <w:bookmarkStart w:id="1972" w:name="_Toc45882736"/>
      <w:bookmarkStart w:id="1973" w:name="_Toc51951286"/>
      <w:bookmarkStart w:id="1974" w:name="_Toc59209063"/>
      <w:bookmarkStart w:id="1975" w:name="_Toc75734902"/>
      <w:bookmarkStart w:id="1976" w:name="_Toc193396288"/>
      <w:bookmarkEnd w:id="1970"/>
      <w:r>
        <w:t>7.3.16.5</w:t>
      </w:r>
      <w:r w:rsidRPr="00742FAE">
        <w:tab/>
      </w:r>
      <w:r>
        <w:t>Re-authentication indication</w:t>
      </w:r>
      <w:bookmarkEnd w:id="1971"/>
      <w:bookmarkEnd w:id="1972"/>
      <w:bookmarkEnd w:id="1973"/>
      <w:bookmarkEnd w:id="1974"/>
      <w:bookmarkEnd w:id="1975"/>
      <w:bookmarkEnd w:id="1976"/>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7" w:name="_CR7_3_17"/>
      <w:bookmarkStart w:id="1978" w:name="_Toc45282351"/>
      <w:bookmarkStart w:id="1979" w:name="_Toc45882737"/>
      <w:bookmarkStart w:id="1980" w:name="_Toc51951287"/>
      <w:bookmarkStart w:id="1981" w:name="_Toc59209064"/>
      <w:bookmarkStart w:id="1982" w:name="_Toc75734903"/>
      <w:bookmarkStart w:id="1983" w:name="_Toc193396289"/>
      <w:bookmarkEnd w:id="1977"/>
      <w:r>
        <w:lastRenderedPageBreak/>
        <w:t>7.3.17</w:t>
      </w:r>
      <w:r>
        <w:tab/>
        <w:t>Direct link rekeying response</w:t>
      </w:r>
      <w:bookmarkEnd w:id="1978"/>
      <w:bookmarkEnd w:id="1979"/>
      <w:bookmarkEnd w:id="1980"/>
      <w:bookmarkEnd w:id="1981"/>
      <w:bookmarkEnd w:id="1982"/>
      <w:bookmarkEnd w:id="1983"/>
    </w:p>
    <w:p w14:paraId="6A0D3536" w14:textId="77777777" w:rsidR="008E33F7" w:rsidRPr="00742FAE" w:rsidRDefault="008E33F7" w:rsidP="00CC0F60">
      <w:pPr>
        <w:pStyle w:val="Heading4"/>
      </w:pPr>
      <w:bookmarkStart w:id="1984" w:name="_CR7_3_17_1"/>
      <w:bookmarkStart w:id="1985" w:name="_Toc45282352"/>
      <w:bookmarkStart w:id="1986" w:name="_Toc45882738"/>
      <w:bookmarkStart w:id="1987" w:name="_Toc51951288"/>
      <w:bookmarkStart w:id="1988" w:name="_Toc59209065"/>
      <w:bookmarkStart w:id="1989" w:name="_Toc75734904"/>
      <w:bookmarkStart w:id="1990" w:name="_Toc193396290"/>
      <w:bookmarkEnd w:id="1984"/>
      <w:r>
        <w:t>7.3.17</w:t>
      </w:r>
      <w:r w:rsidRPr="00742FAE">
        <w:t>.1</w:t>
      </w:r>
      <w:r w:rsidRPr="00742FAE">
        <w:tab/>
        <w:t>Message definition</w:t>
      </w:r>
      <w:bookmarkEnd w:id="1985"/>
      <w:bookmarkEnd w:id="1986"/>
      <w:bookmarkEnd w:id="1987"/>
      <w:bookmarkEnd w:id="1988"/>
      <w:bookmarkEnd w:id="1989"/>
      <w:bookmarkEnd w:id="1990"/>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91" w:name="_CRTable7_3_17_1_1"/>
      <w:r w:rsidRPr="00C65060">
        <w:t>Table</w:t>
      </w:r>
      <w:r w:rsidRPr="00742FAE">
        <w:t> </w:t>
      </w:r>
      <w:bookmarkEnd w:id="1991"/>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92" w:name="_CR7_3_18"/>
      <w:bookmarkStart w:id="1993" w:name="_Toc45282353"/>
      <w:bookmarkStart w:id="1994" w:name="_Toc45882739"/>
      <w:bookmarkStart w:id="1995" w:name="_Toc51951289"/>
      <w:bookmarkStart w:id="1996" w:name="_Toc59209066"/>
      <w:bookmarkStart w:id="1997" w:name="_Toc75734905"/>
      <w:bookmarkStart w:id="1998" w:name="_Toc193396291"/>
      <w:bookmarkEnd w:id="1992"/>
      <w:r>
        <w:t>7.3.18</w:t>
      </w:r>
      <w:r>
        <w:tab/>
        <w:t>Direct link identifier update request</w:t>
      </w:r>
      <w:bookmarkEnd w:id="1993"/>
      <w:bookmarkEnd w:id="1994"/>
      <w:bookmarkEnd w:id="1995"/>
      <w:bookmarkEnd w:id="1996"/>
      <w:bookmarkEnd w:id="1997"/>
      <w:bookmarkEnd w:id="1998"/>
    </w:p>
    <w:p w14:paraId="1CA61560" w14:textId="77777777" w:rsidR="008E33F7" w:rsidRPr="00742FAE" w:rsidRDefault="008E33F7" w:rsidP="00CC0F60">
      <w:pPr>
        <w:pStyle w:val="Heading4"/>
      </w:pPr>
      <w:bookmarkStart w:id="1999" w:name="_CR7_3_18_1"/>
      <w:bookmarkStart w:id="2000" w:name="_Toc45282354"/>
      <w:bookmarkStart w:id="2001" w:name="_Toc45882740"/>
      <w:bookmarkStart w:id="2002" w:name="_Toc51951290"/>
      <w:bookmarkStart w:id="2003" w:name="_Toc59209067"/>
      <w:bookmarkStart w:id="2004" w:name="_Toc75734906"/>
      <w:bookmarkStart w:id="2005" w:name="_Toc193396292"/>
      <w:bookmarkEnd w:id="1999"/>
      <w:r>
        <w:t>7.3.18</w:t>
      </w:r>
      <w:r w:rsidRPr="00742FAE">
        <w:t>.1</w:t>
      </w:r>
      <w:r w:rsidRPr="00742FAE">
        <w:tab/>
        <w:t>Message definition</w:t>
      </w:r>
      <w:bookmarkEnd w:id="2000"/>
      <w:bookmarkEnd w:id="2001"/>
      <w:bookmarkEnd w:id="2002"/>
      <w:bookmarkEnd w:id="2003"/>
      <w:bookmarkEnd w:id="2004"/>
      <w:bookmarkEnd w:id="2005"/>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06" w:name="_CRTable7_3_18_1_1"/>
      <w:r w:rsidRPr="0057481E">
        <w:rPr>
          <w:lang w:val="fr-FR"/>
        </w:rPr>
        <w:t>Table</w:t>
      </w:r>
      <w:r w:rsidRPr="00742FAE">
        <w:t> </w:t>
      </w:r>
      <w:bookmarkEnd w:id="2006"/>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7" w:name="_MCCTEMPBM_CRPT07900011___7"/>
            <w:bookmarkEnd w:id="2007"/>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8" w:name="_Toc45282355"/>
      <w:bookmarkStart w:id="2009" w:name="_Toc45882741"/>
      <w:bookmarkStart w:id="2010" w:name="_Toc51951291"/>
      <w:bookmarkStart w:id="2011" w:name="_Toc59209068"/>
      <w:bookmarkStart w:id="2012" w:name="_Toc75734907"/>
    </w:p>
    <w:p w14:paraId="72798468" w14:textId="69EC96EE" w:rsidR="008E33F7" w:rsidRDefault="008E33F7" w:rsidP="00CC0F60">
      <w:pPr>
        <w:pStyle w:val="Heading4"/>
      </w:pPr>
      <w:bookmarkStart w:id="2013" w:name="_CR7_3_18_2"/>
      <w:bookmarkStart w:id="2014" w:name="_Toc193396293"/>
      <w:bookmarkEnd w:id="2013"/>
      <w:r>
        <w:rPr>
          <w:rFonts w:eastAsia="SimSun" w:hint="eastAsia"/>
          <w:lang w:val="en-US" w:eastAsia="zh-CN"/>
        </w:rPr>
        <w:t>7.3.18</w:t>
      </w:r>
      <w:r>
        <w:t>.</w:t>
      </w:r>
      <w:r>
        <w:rPr>
          <w:rFonts w:hint="eastAsia"/>
          <w:lang w:eastAsia="zh-CN"/>
        </w:rPr>
        <w:t>2</w:t>
      </w:r>
      <w:r>
        <w:tab/>
      </w:r>
      <w:r w:rsidRPr="00785030">
        <w:rPr>
          <w:lang w:eastAsia="zh-CN"/>
        </w:rPr>
        <w:t>Source user info</w:t>
      </w:r>
      <w:bookmarkEnd w:id="2008"/>
      <w:bookmarkEnd w:id="2009"/>
      <w:bookmarkEnd w:id="2010"/>
      <w:bookmarkEnd w:id="2011"/>
      <w:bookmarkEnd w:id="2012"/>
      <w:bookmarkEnd w:id="2014"/>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5" w:name="_CR7_3_18_3"/>
      <w:bookmarkStart w:id="2016" w:name="_Toc45282356"/>
      <w:bookmarkStart w:id="2017" w:name="_Toc45882742"/>
      <w:bookmarkStart w:id="2018" w:name="_Toc51951292"/>
      <w:bookmarkStart w:id="2019" w:name="_Toc59209069"/>
      <w:bookmarkStart w:id="2020" w:name="_Toc75734908"/>
      <w:bookmarkStart w:id="2021" w:name="_Toc193396294"/>
      <w:bookmarkEnd w:id="201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6"/>
      <w:bookmarkEnd w:id="2017"/>
      <w:bookmarkEnd w:id="2018"/>
      <w:bookmarkEnd w:id="2019"/>
      <w:bookmarkEnd w:id="2020"/>
      <w:bookmarkEnd w:id="2021"/>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22" w:name="_CR7_3_19"/>
      <w:bookmarkStart w:id="2023" w:name="_Toc45282357"/>
      <w:bookmarkStart w:id="2024" w:name="_Toc45882743"/>
      <w:bookmarkStart w:id="2025" w:name="_Toc51951293"/>
      <w:bookmarkStart w:id="2026" w:name="_Toc59209070"/>
      <w:bookmarkStart w:id="2027" w:name="_Toc75734909"/>
      <w:bookmarkStart w:id="2028" w:name="_Toc193396295"/>
      <w:bookmarkEnd w:id="2022"/>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2023"/>
      <w:bookmarkEnd w:id="2024"/>
      <w:bookmarkEnd w:id="2025"/>
      <w:bookmarkEnd w:id="2026"/>
      <w:bookmarkEnd w:id="2027"/>
      <w:bookmarkEnd w:id="2028"/>
    </w:p>
    <w:p w14:paraId="7768E9F3" w14:textId="77777777" w:rsidR="008E33F7" w:rsidRDefault="008E33F7" w:rsidP="00CC0F60">
      <w:pPr>
        <w:pStyle w:val="Heading4"/>
      </w:pPr>
      <w:bookmarkStart w:id="2029" w:name="_CR7_3_19_1"/>
      <w:bookmarkStart w:id="2030" w:name="_Toc45282358"/>
      <w:bookmarkStart w:id="2031" w:name="_Toc45882744"/>
      <w:bookmarkStart w:id="2032" w:name="_Toc51951294"/>
      <w:bookmarkStart w:id="2033" w:name="_Toc59209071"/>
      <w:bookmarkStart w:id="2034" w:name="_Toc75734910"/>
      <w:bookmarkStart w:id="2035" w:name="_Toc193396296"/>
      <w:bookmarkEnd w:id="2029"/>
      <w:r>
        <w:rPr>
          <w:rFonts w:hint="eastAsia"/>
          <w:lang w:val="en-US" w:eastAsia="zh-CN"/>
        </w:rPr>
        <w:t>7.3.19</w:t>
      </w:r>
      <w:r>
        <w:rPr>
          <w:lang w:val="en-US" w:eastAsia="zh-CN"/>
        </w:rPr>
        <w:t>.1</w:t>
      </w:r>
      <w:r>
        <w:tab/>
        <w:t>Message definition</w:t>
      </w:r>
      <w:bookmarkEnd w:id="2030"/>
      <w:bookmarkEnd w:id="2031"/>
      <w:bookmarkEnd w:id="2032"/>
      <w:bookmarkEnd w:id="2033"/>
      <w:bookmarkEnd w:id="2034"/>
      <w:bookmarkEnd w:id="2035"/>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6" w:name="_CRTable7_3_19_1_1"/>
      <w:r>
        <w:t>Table </w:t>
      </w:r>
      <w:bookmarkEnd w:id="2036"/>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7" w:name="_Toc45282359"/>
      <w:bookmarkStart w:id="2038" w:name="_Toc45882745"/>
    </w:p>
    <w:p w14:paraId="58DB0374" w14:textId="77777777" w:rsidR="008E33F7" w:rsidRDefault="008E33F7" w:rsidP="00CC0F60">
      <w:pPr>
        <w:pStyle w:val="Heading4"/>
      </w:pPr>
      <w:bookmarkStart w:id="2039" w:name="_CR7_3_19_2"/>
      <w:bookmarkStart w:id="2040" w:name="_Toc51951295"/>
      <w:bookmarkStart w:id="2041" w:name="_Toc59209072"/>
      <w:bookmarkStart w:id="2042" w:name="_Toc75734911"/>
      <w:bookmarkStart w:id="2043" w:name="_Toc193396297"/>
      <w:bookmarkEnd w:id="2039"/>
      <w:r>
        <w:rPr>
          <w:rFonts w:eastAsia="SimSun" w:hint="eastAsia"/>
          <w:lang w:val="en-US" w:eastAsia="zh-CN"/>
        </w:rPr>
        <w:t>7.3.19</w:t>
      </w:r>
      <w:r>
        <w:t>.</w:t>
      </w:r>
      <w:r>
        <w:rPr>
          <w:rFonts w:hint="eastAsia"/>
          <w:lang w:eastAsia="zh-CN"/>
        </w:rPr>
        <w:t>2</w:t>
      </w:r>
      <w:r>
        <w:tab/>
      </w:r>
      <w:r w:rsidRPr="00CC7033">
        <w:rPr>
          <w:lang w:eastAsia="zh-CN"/>
        </w:rPr>
        <w:t>Target user info</w:t>
      </w:r>
      <w:bookmarkEnd w:id="2037"/>
      <w:bookmarkEnd w:id="2038"/>
      <w:bookmarkEnd w:id="2040"/>
      <w:bookmarkEnd w:id="2041"/>
      <w:bookmarkEnd w:id="2042"/>
      <w:bookmarkEnd w:id="2043"/>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4" w:name="_CR7_3_19_3"/>
      <w:bookmarkStart w:id="2045" w:name="_Toc45282361"/>
      <w:bookmarkStart w:id="2046" w:name="_Toc45882747"/>
      <w:bookmarkStart w:id="2047" w:name="_Toc51951296"/>
      <w:bookmarkStart w:id="2048" w:name="_Toc59209073"/>
      <w:bookmarkStart w:id="2049" w:name="_Toc75734912"/>
      <w:bookmarkStart w:id="2050" w:name="_Toc193396298"/>
      <w:bookmarkEnd w:id="204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5"/>
      <w:bookmarkEnd w:id="2046"/>
      <w:bookmarkEnd w:id="2047"/>
      <w:bookmarkEnd w:id="2048"/>
      <w:bookmarkEnd w:id="2049"/>
      <w:bookmarkEnd w:id="2050"/>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51" w:name="_CR7_3_19_4"/>
      <w:bookmarkStart w:id="2052" w:name="_Toc45282362"/>
      <w:bookmarkStart w:id="2053" w:name="_Toc45882748"/>
      <w:bookmarkStart w:id="2054" w:name="_Toc51951297"/>
      <w:bookmarkStart w:id="2055" w:name="_Toc59209074"/>
      <w:bookmarkStart w:id="2056" w:name="_Toc75734913"/>
      <w:bookmarkStart w:id="2057" w:name="_Toc193396299"/>
      <w:bookmarkEnd w:id="2051"/>
      <w:r>
        <w:rPr>
          <w:rFonts w:eastAsia="SimSun" w:hint="eastAsia"/>
          <w:lang w:val="en-US" w:eastAsia="zh-CN"/>
        </w:rPr>
        <w:t>7.3.19</w:t>
      </w:r>
      <w:r>
        <w:t>.4</w:t>
      </w:r>
      <w:r w:rsidRPr="00E57118">
        <w:tab/>
      </w:r>
      <w:r w:rsidRPr="006C446C">
        <w:t>Source user info</w:t>
      </w:r>
      <w:bookmarkEnd w:id="2052"/>
      <w:bookmarkEnd w:id="2053"/>
      <w:bookmarkEnd w:id="2054"/>
      <w:bookmarkEnd w:id="2055"/>
      <w:bookmarkEnd w:id="2056"/>
      <w:bookmarkEnd w:id="2057"/>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8" w:name="_CR7_3_19_5"/>
      <w:bookmarkStart w:id="2059" w:name="_Toc45282363"/>
      <w:bookmarkStart w:id="2060" w:name="_Toc45882749"/>
      <w:bookmarkStart w:id="2061" w:name="_Toc51951298"/>
      <w:bookmarkStart w:id="2062" w:name="_Toc59209075"/>
      <w:bookmarkStart w:id="2063" w:name="_Toc75734914"/>
      <w:bookmarkStart w:id="2064" w:name="_Toc193396300"/>
      <w:bookmarkEnd w:id="2058"/>
      <w:r>
        <w:rPr>
          <w:rFonts w:eastAsia="SimSun" w:hint="eastAsia"/>
          <w:lang w:val="en-US" w:eastAsia="zh-CN"/>
        </w:rPr>
        <w:t>7.3.19</w:t>
      </w:r>
      <w:r>
        <w:t>.5</w:t>
      </w:r>
      <w:r w:rsidRPr="00E57118">
        <w:tab/>
      </w:r>
      <w:r w:rsidRPr="006C446C">
        <w:t>Source link local IPv6 address</w:t>
      </w:r>
      <w:bookmarkEnd w:id="2059"/>
      <w:bookmarkEnd w:id="2060"/>
      <w:bookmarkEnd w:id="2061"/>
      <w:bookmarkEnd w:id="2062"/>
      <w:bookmarkEnd w:id="2063"/>
      <w:bookmarkEnd w:id="2064"/>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5" w:name="_CR7_3_20"/>
      <w:bookmarkStart w:id="2066" w:name="_Toc45282364"/>
      <w:bookmarkStart w:id="2067" w:name="_Toc45882750"/>
      <w:bookmarkStart w:id="2068" w:name="_Toc51951299"/>
      <w:bookmarkStart w:id="2069" w:name="_Toc59209076"/>
      <w:bookmarkStart w:id="2070" w:name="_Toc75734915"/>
      <w:bookmarkStart w:id="2071" w:name="_Toc193396301"/>
      <w:bookmarkEnd w:id="2065"/>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6"/>
      <w:bookmarkEnd w:id="2067"/>
      <w:bookmarkEnd w:id="2068"/>
      <w:bookmarkEnd w:id="2069"/>
      <w:bookmarkEnd w:id="2070"/>
      <w:bookmarkEnd w:id="2071"/>
    </w:p>
    <w:p w14:paraId="1FC90C69" w14:textId="77777777" w:rsidR="008E33F7" w:rsidRDefault="008E33F7" w:rsidP="00CC0F60">
      <w:pPr>
        <w:pStyle w:val="Heading4"/>
      </w:pPr>
      <w:bookmarkStart w:id="2072" w:name="_CR7_3_20_1"/>
      <w:bookmarkStart w:id="2073" w:name="_Toc45282365"/>
      <w:bookmarkStart w:id="2074" w:name="_Toc45882751"/>
      <w:bookmarkStart w:id="2075" w:name="_Toc51951300"/>
      <w:bookmarkStart w:id="2076" w:name="_Toc59209077"/>
      <w:bookmarkStart w:id="2077" w:name="_Toc75734916"/>
      <w:bookmarkStart w:id="2078" w:name="_Toc193396302"/>
      <w:bookmarkEnd w:id="2072"/>
      <w:r>
        <w:rPr>
          <w:rFonts w:hint="eastAsia"/>
          <w:lang w:val="en-US" w:eastAsia="zh-CN"/>
        </w:rPr>
        <w:t>7.3.20</w:t>
      </w:r>
      <w:r>
        <w:rPr>
          <w:lang w:val="en-US" w:eastAsia="zh-CN"/>
        </w:rPr>
        <w:t>.1</w:t>
      </w:r>
      <w:r>
        <w:tab/>
        <w:t>Message definition</w:t>
      </w:r>
      <w:bookmarkEnd w:id="2073"/>
      <w:bookmarkEnd w:id="2074"/>
      <w:bookmarkEnd w:id="2075"/>
      <w:bookmarkEnd w:id="2076"/>
      <w:bookmarkEnd w:id="2077"/>
      <w:bookmarkEnd w:id="2078"/>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9" w:name="_CRTable7_3_20_1_1"/>
      <w:r>
        <w:t>Table </w:t>
      </w:r>
      <w:bookmarkEnd w:id="2079"/>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80" w:name="_Toc45282366"/>
      <w:bookmarkStart w:id="2081" w:name="_Toc45882752"/>
    </w:p>
    <w:p w14:paraId="28D828F2" w14:textId="77777777" w:rsidR="008E33F7" w:rsidRPr="003D582A" w:rsidRDefault="008E33F7" w:rsidP="00CC0F60">
      <w:pPr>
        <w:pStyle w:val="Heading4"/>
      </w:pPr>
      <w:bookmarkStart w:id="2082" w:name="_CR7_3_20_2"/>
      <w:bookmarkStart w:id="2083" w:name="_Toc45282367"/>
      <w:bookmarkStart w:id="2084" w:name="_Toc45882753"/>
      <w:bookmarkStart w:id="2085" w:name="_Toc51951301"/>
      <w:bookmarkStart w:id="2086" w:name="_Toc59209078"/>
      <w:bookmarkStart w:id="2087" w:name="_Toc75734917"/>
      <w:bookmarkStart w:id="2088" w:name="_Toc193396303"/>
      <w:bookmarkEnd w:id="2080"/>
      <w:bookmarkEnd w:id="2081"/>
      <w:bookmarkEnd w:id="2082"/>
      <w:r>
        <w:rPr>
          <w:rFonts w:eastAsia="SimSun"/>
          <w:lang w:val="en-US" w:eastAsia="zh-CN"/>
        </w:rPr>
        <w:t>7.3.20</w:t>
      </w:r>
      <w:r w:rsidRPr="003D582A">
        <w:t>.</w:t>
      </w:r>
      <w:r>
        <w:rPr>
          <w:lang w:eastAsia="zh-CN"/>
        </w:rPr>
        <w:t>2</w:t>
      </w:r>
      <w:r w:rsidRPr="003D582A">
        <w:tab/>
      </w:r>
      <w:r w:rsidRPr="003D582A">
        <w:rPr>
          <w:lang w:eastAsia="zh-CN"/>
        </w:rPr>
        <w:t>Target user info</w:t>
      </w:r>
      <w:bookmarkEnd w:id="2083"/>
      <w:bookmarkEnd w:id="2084"/>
      <w:bookmarkEnd w:id="2085"/>
      <w:bookmarkEnd w:id="2086"/>
      <w:bookmarkEnd w:id="2087"/>
      <w:bookmarkEnd w:id="2088"/>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9" w:name="_CR7_3_20_3"/>
      <w:bookmarkStart w:id="2090" w:name="_Toc45282368"/>
      <w:bookmarkStart w:id="2091" w:name="_Toc45882754"/>
      <w:bookmarkStart w:id="2092" w:name="_Toc51951302"/>
      <w:bookmarkStart w:id="2093" w:name="_Toc59209079"/>
      <w:bookmarkStart w:id="2094" w:name="_Toc75734918"/>
      <w:bookmarkStart w:id="2095" w:name="_Toc193396304"/>
      <w:bookmarkEnd w:id="2089"/>
      <w:r>
        <w:rPr>
          <w:rFonts w:eastAsia="SimSun"/>
          <w:lang w:val="en-US" w:eastAsia="zh-CN"/>
        </w:rPr>
        <w:t>7.3.20</w:t>
      </w:r>
      <w:r w:rsidRPr="003D582A">
        <w:t>.</w:t>
      </w:r>
      <w:r>
        <w:t>3</w:t>
      </w:r>
      <w:r w:rsidRPr="003D582A">
        <w:tab/>
      </w:r>
      <w:r w:rsidRPr="003D582A">
        <w:rPr>
          <w:lang w:eastAsia="zh-CN"/>
        </w:rPr>
        <w:t>Target link local IPv6 address</w:t>
      </w:r>
      <w:bookmarkEnd w:id="2090"/>
      <w:bookmarkEnd w:id="2091"/>
      <w:bookmarkEnd w:id="2092"/>
      <w:bookmarkEnd w:id="2093"/>
      <w:bookmarkEnd w:id="2094"/>
      <w:bookmarkEnd w:id="2095"/>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6" w:name="_CR7_3_21"/>
      <w:bookmarkStart w:id="2097" w:name="_Toc45282369"/>
      <w:bookmarkStart w:id="2098" w:name="_Toc45882755"/>
      <w:bookmarkStart w:id="2099" w:name="_Toc51951303"/>
      <w:bookmarkStart w:id="2100" w:name="_Toc59209080"/>
      <w:bookmarkStart w:id="2101" w:name="_Toc75734919"/>
      <w:bookmarkStart w:id="2102" w:name="_Toc193396305"/>
      <w:bookmarkEnd w:id="209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7"/>
      <w:bookmarkEnd w:id="2098"/>
      <w:bookmarkEnd w:id="2099"/>
      <w:bookmarkEnd w:id="2100"/>
      <w:bookmarkEnd w:id="2101"/>
      <w:bookmarkEnd w:id="2102"/>
    </w:p>
    <w:p w14:paraId="30685C75" w14:textId="77777777" w:rsidR="008E33F7" w:rsidRDefault="008E33F7" w:rsidP="00CC0F60">
      <w:pPr>
        <w:pStyle w:val="Heading4"/>
      </w:pPr>
      <w:bookmarkStart w:id="2103" w:name="_CR7_3_21_1"/>
      <w:bookmarkStart w:id="2104" w:name="_Toc45282370"/>
      <w:bookmarkStart w:id="2105" w:name="_Toc45882756"/>
      <w:bookmarkStart w:id="2106" w:name="_Toc51951304"/>
      <w:bookmarkStart w:id="2107" w:name="_Toc59209081"/>
      <w:bookmarkStart w:id="2108" w:name="_Toc75734920"/>
      <w:bookmarkStart w:id="2109" w:name="_Toc193396306"/>
      <w:bookmarkEnd w:id="2103"/>
      <w:r>
        <w:rPr>
          <w:rFonts w:hint="eastAsia"/>
          <w:lang w:val="en-US" w:eastAsia="zh-CN"/>
        </w:rPr>
        <w:t>7.3.21</w:t>
      </w:r>
      <w:r>
        <w:rPr>
          <w:lang w:val="en-US" w:eastAsia="zh-CN"/>
        </w:rPr>
        <w:t>.1</w:t>
      </w:r>
      <w:r>
        <w:tab/>
        <w:t>Message definition</w:t>
      </w:r>
      <w:bookmarkEnd w:id="2104"/>
      <w:bookmarkEnd w:id="2105"/>
      <w:bookmarkEnd w:id="2106"/>
      <w:bookmarkEnd w:id="2107"/>
      <w:bookmarkEnd w:id="2108"/>
      <w:bookmarkEnd w:id="2109"/>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10" w:name="_CRTable7_3_21_1_1"/>
      <w:r>
        <w:lastRenderedPageBreak/>
        <w:t>Table </w:t>
      </w:r>
      <w:bookmarkEnd w:id="2110"/>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11" w:name="_CR7_3_22"/>
      <w:bookmarkStart w:id="2112" w:name="_Toc45282371"/>
      <w:bookmarkStart w:id="2113" w:name="_Toc45882757"/>
      <w:bookmarkStart w:id="2114" w:name="_Toc51951305"/>
      <w:bookmarkStart w:id="2115" w:name="_Toc59209082"/>
      <w:bookmarkStart w:id="2116" w:name="_Toc75734921"/>
      <w:bookmarkStart w:id="2117" w:name="_Toc193396307"/>
      <w:bookmarkEnd w:id="211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12"/>
      <w:bookmarkEnd w:id="2113"/>
      <w:bookmarkEnd w:id="2114"/>
      <w:bookmarkEnd w:id="2115"/>
      <w:bookmarkEnd w:id="2116"/>
      <w:bookmarkEnd w:id="2117"/>
    </w:p>
    <w:p w14:paraId="5C874BB1" w14:textId="77777777" w:rsidR="008E33F7" w:rsidRDefault="008E33F7" w:rsidP="00CC0F60">
      <w:pPr>
        <w:pStyle w:val="Heading4"/>
      </w:pPr>
      <w:bookmarkStart w:id="2118" w:name="_CR7_3_22_1"/>
      <w:bookmarkStart w:id="2119" w:name="_Toc45282372"/>
      <w:bookmarkStart w:id="2120" w:name="_Toc45882758"/>
      <w:bookmarkStart w:id="2121" w:name="_Toc51951306"/>
      <w:bookmarkStart w:id="2122" w:name="_Toc59209083"/>
      <w:bookmarkStart w:id="2123" w:name="_Toc75734922"/>
      <w:bookmarkStart w:id="2124" w:name="_Toc193396308"/>
      <w:bookmarkEnd w:id="2118"/>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9"/>
      <w:bookmarkEnd w:id="2120"/>
      <w:bookmarkEnd w:id="2121"/>
      <w:bookmarkEnd w:id="2122"/>
      <w:bookmarkEnd w:id="2123"/>
      <w:bookmarkEnd w:id="2124"/>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25" w:name="_CRTable7_3_22_1_1"/>
      <w:r>
        <w:t>Table </w:t>
      </w:r>
      <w:bookmarkEnd w:id="2125"/>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6" w:name="_CR7_3_23"/>
      <w:bookmarkStart w:id="2127" w:name="_Toc51951307"/>
      <w:bookmarkStart w:id="2128" w:name="_Toc59209084"/>
      <w:bookmarkStart w:id="2129" w:name="_Toc75734923"/>
      <w:bookmarkStart w:id="2130" w:name="_Toc45282373"/>
      <w:bookmarkStart w:id="2131" w:name="_Toc45882759"/>
      <w:bookmarkStart w:id="2132" w:name="_Toc193396309"/>
      <w:bookmarkEnd w:id="2126"/>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7"/>
      <w:bookmarkEnd w:id="2128"/>
      <w:bookmarkEnd w:id="2129"/>
      <w:bookmarkEnd w:id="2132"/>
    </w:p>
    <w:p w14:paraId="320309F0" w14:textId="77777777" w:rsidR="008E33F7" w:rsidRDefault="008E33F7" w:rsidP="00CC0F60">
      <w:pPr>
        <w:pStyle w:val="Heading4"/>
      </w:pPr>
      <w:bookmarkStart w:id="2133" w:name="_CR7_3_23_1"/>
      <w:bookmarkStart w:id="2134" w:name="_Toc51951308"/>
      <w:bookmarkStart w:id="2135" w:name="_Toc59209085"/>
      <w:bookmarkStart w:id="2136" w:name="_Toc75734924"/>
      <w:bookmarkStart w:id="2137" w:name="_Toc193396310"/>
      <w:bookmarkEnd w:id="2133"/>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4"/>
      <w:bookmarkEnd w:id="2135"/>
      <w:bookmarkEnd w:id="2136"/>
      <w:bookmarkEnd w:id="2137"/>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8" w:name="_CRTable7_3_23_1_1"/>
      <w:r>
        <w:t>Table </w:t>
      </w:r>
      <w:bookmarkEnd w:id="2138"/>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9" w:name="_CR7_3_24"/>
      <w:bookmarkStart w:id="2140" w:name="_Toc75734925"/>
      <w:bookmarkStart w:id="2141" w:name="_Toc51951309"/>
      <w:bookmarkStart w:id="2142" w:name="_Toc59209086"/>
      <w:bookmarkStart w:id="2143" w:name="_Toc193396311"/>
      <w:bookmarkEnd w:id="2139"/>
      <w:r w:rsidRPr="004B765A">
        <w:rPr>
          <w:rFonts w:eastAsia="SimSun"/>
          <w:lang w:val="en-US" w:eastAsia="zh-CN"/>
        </w:rPr>
        <w:lastRenderedPageBreak/>
        <w:t>7.3.24</w:t>
      </w:r>
      <w:r w:rsidRPr="004B765A">
        <w:rPr>
          <w:rFonts w:eastAsia="SimSun"/>
          <w:lang w:val="en-US" w:eastAsia="zh-CN"/>
        </w:rPr>
        <w:tab/>
        <w:t>Direct link authentication failure</w:t>
      </w:r>
      <w:bookmarkEnd w:id="2140"/>
      <w:bookmarkEnd w:id="2143"/>
    </w:p>
    <w:p w14:paraId="76372F8B" w14:textId="77777777" w:rsidR="008E33F7" w:rsidRPr="004B765A" w:rsidRDefault="008E33F7" w:rsidP="00CC0F60">
      <w:pPr>
        <w:pStyle w:val="Heading4"/>
        <w:rPr>
          <w:rFonts w:eastAsia="SimSun"/>
          <w:lang w:val="en-US" w:eastAsia="zh-CN"/>
        </w:rPr>
      </w:pPr>
      <w:bookmarkStart w:id="2144" w:name="_CR7_3_24_1"/>
      <w:bookmarkStart w:id="2145" w:name="_Toc75734926"/>
      <w:bookmarkStart w:id="2146" w:name="_Toc193396312"/>
      <w:bookmarkEnd w:id="2144"/>
      <w:r w:rsidRPr="004B765A">
        <w:rPr>
          <w:rFonts w:eastAsia="SimSun"/>
          <w:lang w:val="en-US" w:eastAsia="zh-CN"/>
        </w:rPr>
        <w:t>7.3.24.1</w:t>
      </w:r>
      <w:r w:rsidRPr="004B765A">
        <w:rPr>
          <w:rFonts w:eastAsia="SimSun"/>
          <w:lang w:val="en-US" w:eastAsia="zh-CN"/>
        </w:rPr>
        <w:tab/>
        <w:t>Message definition</w:t>
      </w:r>
      <w:bookmarkEnd w:id="2145"/>
      <w:bookmarkEnd w:id="2146"/>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7" w:name="_CRTable7_3_24_1_1"/>
      <w:r w:rsidRPr="0002507B">
        <w:t>Table </w:t>
      </w:r>
      <w:bookmarkEnd w:id="2147"/>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8" w:name="_MCCTEMPBM_CRPT07900013___7"/>
            <w:bookmarkEnd w:id="2148"/>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9" w:name="_MCCTEMPBM_CRPT07900014___7"/>
            <w:bookmarkEnd w:id="2149"/>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50" w:name="_MCCTEMPBM_CRPT07900015___7"/>
            <w:r w:rsidRPr="00280574">
              <w:rPr>
                <w:rFonts w:ascii="Arial" w:hAnsi="Arial"/>
                <w:sz w:val="18"/>
              </w:rPr>
              <w:t>74</w:t>
            </w:r>
            <w:bookmarkEnd w:id="2150"/>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51" w:name="_CR7_3_24_2"/>
      <w:bookmarkStart w:id="2152" w:name="_Toc59208725"/>
      <w:bookmarkStart w:id="2153" w:name="_Toc75734927"/>
      <w:bookmarkStart w:id="2154" w:name="_Toc193396313"/>
      <w:bookmarkEnd w:id="2151"/>
      <w:r w:rsidRPr="004B765A">
        <w:rPr>
          <w:rFonts w:eastAsia="SimSun"/>
          <w:lang w:val="en-US" w:eastAsia="zh-CN"/>
        </w:rPr>
        <w:t>7.3.24.2</w:t>
      </w:r>
      <w:r w:rsidRPr="004B765A">
        <w:rPr>
          <w:rFonts w:eastAsia="SimSun"/>
          <w:lang w:val="en-US" w:eastAsia="zh-CN"/>
        </w:rPr>
        <w:tab/>
      </w:r>
      <w:bookmarkEnd w:id="2152"/>
      <w:r w:rsidRPr="004B765A">
        <w:rPr>
          <w:rFonts w:eastAsia="SimSun"/>
          <w:lang w:val="en-US" w:eastAsia="zh-CN"/>
        </w:rPr>
        <w:t>Key establishment information container</w:t>
      </w:r>
      <w:bookmarkEnd w:id="2153"/>
      <w:bookmarkEnd w:id="2154"/>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5" w:name="_CR8"/>
      <w:bookmarkStart w:id="2156" w:name="_Toc75734928"/>
      <w:bookmarkStart w:id="2157" w:name="_Toc193396314"/>
      <w:bookmarkEnd w:id="2155"/>
      <w:r>
        <w:t>8</w:t>
      </w:r>
      <w:r w:rsidRPr="00913BB3">
        <w:tab/>
        <w:t>Information elements coding</w:t>
      </w:r>
      <w:bookmarkEnd w:id="1542"/>
      <w:bookmarkEnd w:id="1650"/>
      <w:bookmarkEnd w:id="1936"/>
      <w:bookmarkEnd w:id="1937"/>
      <w:bookmarkEnd w:id="2130"/>
      <w:bookmarkEnd w:id="2131"/>
      <w:bookmarkEnd w:id="2141"/>
      <w:bookmarkEnd w:id="2142"/>
      <w:bookmarkEnd w:id="2156"/>
      <w:bookmarkEnd w:id="2157"/>
    </w:p>
    <w:p w14:paraId="7F14E31F" w14:textId="77777777" w:rsidR="008E33F7" w:rsidRDefault="008E33F7" w:rsidP="00CC0F60">
      <w:pPr>
        <w:pStyle w:val="Heading2"/>
        <w:rPr>
          <w:noProof/>
        </w:rPr>
      </w:pPr>
      <w:bookmarkStart w:id="2158" w:name="_CR8_1"/>
      <w:bookmarkStart w:id="2159" w:name="_Toc525231389"/>
      <w:bookmarkStart w:id="2160" w:name="_Toc25070716"/>
      <w:bookmarkStart w:id="2161" w:name="_Toc34388707"/>
      <w:bookmarkStart w:id="2162" w:name="_Toc34404478"/>
      <w:bookmarkStart w:id="2163" w:name="_Toc45282374"/>
      <w:bookmarkStart w:id="2164" w:name="_Toc45882760"/>
      <w:bookmarkStart w:id="2165" w:name="_Toc51951310"/>
      <w:bookmarkStart w:id="2166" w:name="_Toc59209087"/>
      <w:bookmarkStart w:id="2167" w:name="_Toc75734929"/>
      <w:bookmarkStart w:id="2168" w:name="_Toc20233289"/>
      <w:bookmarkStart w:id="2169" w:name="_Toc193396315"/>
      <w:bookmarkEnd w:id="2158"/>
      <w:r>
        <w:rPr>
          <w:noProof/>
        </w:rPr>
        <w:t>8.1</w:t>
      </w:r>
      <w:r>
        <w:rPr>
          <w:noProof/>
        </w:rPr>
        <w:tab/>
      </w:r>
      <w:r w:rsidRPr="00400F1D">
        <w:rPr>
          <w:noProof/>
        </w:rPr>
        <w:t>Overview</w:t>
      </w:r>
      <w:bookmarkEnd w:id="2159"/>
      <w:bookmarkEnd w:id="2160"/>
      <w:bookmarkEnd w:id="2161"/>
      <w:bookmarkEnd w:id="2162"/>
      <w:bookmarkEnd w:id="2163"/>
      <w:bookmarkEnd w:id="2164"/>
      <w:bookmarkEnd w:id="2165"/>
      <w:bookmarkEnd w:id="2166"/>
      <w:bookmarkEnd w:id="2167"/>
      <w:bookmarkEnd w:id="2169"/>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70" w:name="_CR8_2"/>
      <w:bookmarkStart w:id="2171" w:name="_Toc525231390"/>
      <w:bookmarkStart w:id="2172" w:name="_Toc25070717"/>
      <w:bookmarkStart w:id="2173" w:name="_Toc34388708"/>
      <w:bookmarkStart w:id="2174" w:name="_Toc34404479"/>
      <w:bookmarkStart w:id="2175" w:name="_Toc45282375"/>
      <w:bookmarkStart w:id="2176" w:name="_Toc45882761"/>
      <w:bookmarkStart w:id="2177" w:name="_Toc51951311"/>
      <w:bookmarkStart w:id="2178" w:name="_Toc59209088"/>
      <w:bookmarkStart w:id="2179" w:name="_Toc75734930"/>
      <w:bookmarkStart w:id="2180" w:name="_Toc193396316"/>
      <w:bookmarkEnd w:id="2170"/>
      <w:r>
        <w:rPr>
          <w:noProof/>
          <w:lang w:val="en-US" w:eastAsia="zh-CN"/>
        </w:rPr>
        <w:t>8.2</w:t>
      </w:r>
      <w:r>
        <w:rPr>
          <w:noProof/>
          <w:lang w:val="en-US" w:eastAsia="zh-CN"/>
        </w:rPr>
        <w:tab/>
        <w:t>General</w:t>
      </w:r>
      <w:bookmarkEnd w:id="2171"/>
      <w:bookmarkEnd w:id="2172"/>
      <w:bookmarkEnd w:id="2173"/>
      <w:bookmarkEnd w:id="2174"/>
      <w:bookmarkEnd w:id="2175"/>
      <w:bookmarkEnd w:id="2176"/>
      <w:bookmarkEnd w:id="2177"/>
      <w:bookmarkEnd w:id="2178"/>
      <w:bookmarkEnd w:id="2179"/>
      <w:bookmarkEnd w:id="2180"/>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81" w:name="_CR8_3"/>
      <w:bookmarkStart w:id="2182" w:name="_Toc25070718"/>
      <w:bookmarkStart w:id="2183" w:name="_Toc34388709"/>
      <w:bookmarkStart w:id="2184" w:name="_Toc34404480"/>
      <w:bookmarkStart w:id="2185" w:name="_Toc45282376"/>
      <w:bookmarkStart w:id="2186" w:name="_Toc45882762"/>
      <w:bookmarkStart w:id="2187" w:name="_Toc51951312"/>
      <w:bookmarkStart w:id="2188" w:name="_Toc59209089"/>
      <w:bookmarkStart w:id="2189" w:name="_Toc75734931"/>
      <w:bookmarkStart w:id="2190" w:name="_Toc193396317"/>
      <w:bookmarkEnd w:id="2181"/>
      <w:r>
        <w:t>8.3</w:t>
      </w:r>
      <w:r>
        <w:tab/>
        <w:t>P</w:t>
      </w:r>
      <w:r>
        <w:rPr>
          <w:noProof/>
          <w:lang w:val="en-US"/>
        </w:rPr>
        <w:t>rovisioning</w:t>
      </w:r>
      <w:r>
        <w:t xml:space="preserve"> of parameters for V2X configuration</w:t>
      </w:r>
      <w:r w:rsidRPr="00C607F7">
        <w:t xml:space="preserve"> </w:t>
      </w:r>
      <w:r>
        <w:t>signalling information elements</w:t>
      </w:r>
      <w:bookmarkEnd w:id="2182"/>
      <w:bookmarkEnd w:id="2183"/>
      <w:bookmarkEnd w:id="2184"/>
      <w:bookmarkEnd w:id="2185"/>
      <w:bookmarkEnd w:id="2186"/>
      <w:bookmarkEnd w:id="2187"/>
      <w:bookmarkEnd w:id="2188"/>
      <w:bookmarkEnd w:id="2189"/>
      <w:bookmarkEnd w:id="2190"/>
    </w:p>
    <w:p w14:paraId="1F4067E6" w14:textId="77777777" w:rsidR="008E33F7" w:rsidRPr="00913BB3" w:rsidRDefault="008E33F7" w:rsidP="00CC0F60">
      <w:pPr>
        <w:pStyle w:val="Heading3"/>
      </w:pPr>
      <w:bookmarkStart w:id="2191" w:name="_CR8_3_1"/>
      <w:bookmarkStart w:id="2192" w:name="_Toc25070719"/>
      <w:bookmarkStart w:id="2193" w:name="_Toc34388710"/>
      <w:bookmarkStart w:id="2194" w:name="_Toc34404481"/>
      <w:bookmarkStart w:id="2195" w:name="_Toc45282377"/>
      <w:bookmarkStart w:id="2196" w:name="_Toc45882763"/>
      <w:bookmarkStart w:id="2197" w:name="_Toc51951313"/>
      <w:bookmarkStart w:id="2198" w:name="_Toc59209090"/>
      <w:bookmarkStart w:id="2199" w:name="_Toc75734932"/>
      <w:bookmarkStart w:id="2200" w:name="_Toc193396318"/>
      <w:bookmarkEnd w:id="2191"/>
      <w:r>
        <w:t>8.3</w:t>
      </w:r>
      <w:r w:rsidRPr="00913BB3">
        <w:t>.</w:t>
      </w:r>
      <w:r>
        <w:t>1</w:t>
      </w:r>
      <w:r w:rsidRPr="00913BB3">
        <w:tab/>
      </w:r>
      <w:r>
        <w:t xml:space="preserve">UPDS </w:t>
      </w:r>
      <w:r w:rsidRPr="00913BB3">
        <w:t>cause</w:t>
      </w:r>
      <w:bookmarkEnd w:id="2168"/>
      <w:bookmarkEnd w:id="2192"/>
      <w:bookmarkEnd w:id="2193"/>
      <w:bookmarkEnd w:id="2194"/>
      <w:bookmarkEnd w:id="2195"/>
      <w:bookmarkEnd w:id="2196"/>
      <w:bookmarkEnd w:id="2197"/>
      <w:bookmarkEnd w:id="2198"/>
      <w:bookmarkEnd w:id="2199"/>
      <w:bookmarkEnd w:id="2200"/>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201" w:name="_CRFigure8_3_1_1"/>
      <w:r w:rsidRPr="00913BB3">
        <w:rPr>
          <w:lang w:val="fr-FR"/>
        </w:rPr>
        <w:t>Figure </w:t>
      </w:r>
      <w:bookmarkEnd w:id="2201"/>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202" w:name="_CRTable8_3_1_1"/>
      <w:r w:rsidRPr="00913BB3">
        <w:rPr>
          <w:lang w:val="fr-FR"/>
        </w:rPr>
        <w:t>Table </w:t>
      </w:r>
      <w:bookmarkEnd w:id="2202"/>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3" w:name="_PERM_MCCTEMPBM_CRPT07900016___5"/>
            <w:bookmarkEnd w:id="2203"/>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4" w:name="_PERM_MCCTEMPBM_CRPT07900017___5"/>
            <w:bookmarkEnd w:id="2204"/>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5" w:name="_PERM_MCCTEMPBM_CRPT07900018___5"/>
            <w:bookmarkEnd w:id="2205"/>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6" w:name="_PERM_MCCTEMPBM_CRPT07900019___5"/>
            <w:bookmarkEnd w:id="2206"/>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7" w:name="_PERM_MCCTEMPBM_CRPT07900020___5"/>
            <w:bookmarkEnd w:id="2207"/>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8" w:name="_PERM_MCCTEMPBM_CRPT07900021___5"/>
            <w:bookmarkEnd w:id="2208"/>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9" w:name="_PERM_MCCTEMPBM_CRPT07900022___5"/>
            <w:bookmarkEnd w:id="2209"/>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10" w:name="_PERM_MCCTEMPBM_CRPT07900023___5"/>
            <w:bookmarkEnd w:id="2210"/>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11" w:name="_PERM_MCCTEMPBM_CRPT07900024___5"/>
            <w:bookmarkEnd w:id="2211"/>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12" w:name="_PERM_MCCTEMPBM_CRPT07900025___5"/>
            <w:bookmarkEnd w:id="2212"/>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3" w:name="_CR8_3_2"/>
      <w:bookmarkStart w:id="2214" w:name="_Toc20233365"/>
      <w:bookmarkStart w:id="2215" w:name="_Toc25070720"/>
      <w:bookmarkStart w:id="2216" w:name="_Toc34388711"/>
      <w:bookmarkStart w:id="2217" w:name="_Toc34404482"/>
      <w:bookmarkStart w:id="2218" w:name="_Toc45282378"/>
      <w:bookmarkStart w:id="2219" w:name="_Toc45882764"/>
      <w:bookmarkStart w:id="2220" w:name="_Toc51951314"/>
      <w:bookmarkStart w:id="2221" w:name="_Toc59209091"/>
      <w:bookmarkStart w:id="2222" w:name="_Toc75734933"/>
      <w:bookmarkStart w:id="2223" w:name="_Toc193396319"/>
      <w:bookmarkEnd w:id="2213"/>
      <w:r>
        <w:t>8.3</w:t>
      </w:r>
      <w:r w:rsidRPr="00913BB3">
        <w:t>.</w:t>
      </w:r>
      <w:r>
        <w:t>2</w:t>
      </w:r>
      <w:r w:rsidRPr="00913BB3">
        <w:tab/>
      </w:r>
      <w:bookmarkEnd w:id="2214"/>
      <w:r>
        <w:t>Requested UE policies</w:t>
      </w:r>
      <w:bookmarkEnd w:id="2215"/>
      <w:bookmarkEnd w:id="2216"/>
      <w:bookmarkEnd w:id="2217"/>
      <w:bookmarkEnd w:id="2218"/>
      <w:bookmarkEnd w:id="2219"/>
      <w:bookmarkEnd w:id="2220"/>
      <w:bookmarkEnd w:id="2221"/>
      <w:bookmarkEnd w:id="2222"/>
      <w:bookmarkEnd w:id="2223"/>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6839F788"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6BE36E6" w14:textId="77777777" w:rsidR="008414FE" w:rsidRDefault="008414FE" w:rsidP="008414FE">
            <w:pPr>
              <w:pStyle w:val="TAC"/>
            </w:pPr>
            <w:r w:rsidRPr="00CC0C94">
              <w:t>0</w:t>
            </w:r>
          </w:p>
          <w:p w14:paraId="3E6F0A11" w14:textId="0AA7AD19" w:rsidR="008E33F7" w:rsidRPr="00CC0C94" w:rsidRDefault="008414FE" w:rsidP="008414FE">
            <w:pPr>
              <w:pStyle w:val="TAC"/>
            </w:pPr>
            <w:r>
              <w:t>Spare</w:t>
            </w:r>
            <w:r w:rsidDel="00A1427A">
              <w:t xml:space="preserve">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1F38FE2A" w:rsidR="008E33F7" w:rsidRPr="00CC0C94" w:rsidRDefault="001B4710" w:rsidP="008E33F7">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2D2D33" w:rsidRPr="00CC0C94" w14:paraId="16E0A954" w14:textId="3F8D3E52"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CA9FD4C" w14:textId="12CBFF34" w:rsidR="002D2D33" w:rsidRDefault="002D2D33" w:rsidP="002D2D33">
            <w:pPr>
              <w:pStyle w:val="TAC"/>
            </w:pPr>
            <w:r w:rsidRPr="00CC0C94">
              <w:t>0</w:t>
            </w:r>
          </w:p>
          <w:p w14:paraId="0B766758" w14:textId="1D7D847E" w:rsidR="002D2D33" w:rsidRPr="00CC0C94"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471A520" w:rsidR="002D2D33" w:rsidRDefault="002D2D33" w:rsidP="002D2D33">
            <w:pPr>
              <w:pStyle w:val="TAC"/>
            </w:pPr>
            <w:r w:rsidRPr="00CC0C94">
              <w:t>0</w:t>
            </w:r>
          </w:p>
          <w:p w14:paraId="58675C15" w14:textId="0204F775" w:rsidR="002D2D33" w:rsidRPr="00CC0C94"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D3ED530" w:rsidR="002D2D33" w:rsidRDefault="002D2D33" w:rsidP="002D2D33">
            <w:pPr>
              <w:pStyle w:val="TAC"/>
            </w:pPr>
            <w:r w:rsidRPr="00CC0C94">
              <w:t>0</w:t>
            </w:r>
          </w:p>
          <w:p w14:paraId="1044658D" w14:textId="14EFF3FC" w:rsidR="002D2D33" w:rsidRPr="00B6439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5E133B43" w:rsidR="002D2D33" w:rsidRDefault="002D2D33" w:rsidP="002D2D33">
            <w:pPr>
              <w:pStyle w:val="TAC"/>
            </w:pPr>
            <w:r w:rsidRPr="00CC0C94">
              <w:t>0</w:t>
            </w:r>
          </w:p>
          <w:p w14:paraId="2AF8967C" w14:textId="71B8E5C5" w:rsidR="002D2D33" w:rsidRPr="003F7CD6"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A5A0724" w14:textId="77777777" w:rsidR="002D2D33" w:rsidRDefault="002D2D33" w:rsidP="002D2D33">
            <w:pPr>
              <w:pStyle w:val="TAC"/>
            </w:pPr>
            <w:r w:rsidRPr="00CC0C94">
              <w:t>0</w:t>
            </w:r>
          </w:p>
          <w:p w14:paraId="1DB1D8BC" w14:textId="687B45B5" w:rsidR="002D2D33" w:rsidRPr="003F7CD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2E573EA" w14:textId="77777777" w:rsidR="002D2D33" w:rsidRDefault="002D2D33" w:rsidP="002D2D33">
            <w:pPr>
              <w:pStyle w:val="TAC"/>
            </w:pPr>
            <w:r w:rsidRPr="00CC0C94">
              <w:t>0</w:t>
            </w:r>
          </w:p>
          <w:p w14:paraId="4AD454ED" w14:textId="5C2E1049" w:rsidR="002D2D33" w:rsidRPr="00026D83"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E87AB52" w14:textId="77777777" w:rsidR="002D2D33" w:rsidRDefault="002D2D33" w:rsidP="002D2D33">
            <w:pPr>
              <w:pStyle w:val="TAC"/>
            </w:pPr>
            <w:r w:rsidRPr="00CC0C94">
              <w:t>0</w:t>
            </w:r>
          </w:p>
          <w:p w14:paraId="4ECADD84" w14:textId="6E33B10F" w:rsidR="002D2D33"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5DEBB9A" w14:textId="77777777" w:rsidR="002D2D33" w:rsidRDefault="002D2D33" w:rsidP="002D2D33">
            <w:pPr>
              <w:pStyle w:val="TAC"/>
            </w:pPr>
            <w:r w:rsidRPr="00CC0C94">
              <w:t>0</w:t>
            </w:r>
          </w:p>
          <w:p w14:paraId="57A0ED7D" w14:textId="501C85E8" w:rsidR="002D2D33" w:rsidRPr="000C3EFC" w:rsidRDefault="002D2D33" w:rsidP="002D2D33">
            <w:pPr>
              <w:pStyle w:val="TAC"/>
            </w:pPr>
            <w:r>
              <w:t>Spare</w:t>
            </w:r>
          </w:p>
        </w:tc>
        <w:tc>
          <w:tcPr>
            <w:tcW w:w="1560" w:type="dxa"/>
            <w:tcBorders>
              <w:top w:val="nil"/>
              <w:left w:val="single" w:sz="4" w:space="0" w:color="auto"/>
              <w:bottom w:val="nil"/>
              <w:right w:val="nil"/>
            </w:tcBorders>
          </w:tcPr>
          <w:p w14:paraId="53C3BAC3" w14:textId="3CF5DF88" w:rsidR="002D2D33" w:rsidRDefault="002D2D33" w:rsidP="002D2D33">
            <w:pPr>
              <w:pStyle w:val="TAL"/>
            </w:pPr>
            <w:r>
              <w:t>octet 5*</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bookmarkStart w:id="2224" w:name="_CRFigure8_3_2_1"/>
      <w:r w:rsidRPr="00CC0C94">
        <w:t>Figure</w:t>
      </w:r>
      <w:r>
        <w:t> </w:t>
      </w:r>
      <w:bookmarkEnd w:id="2224"/>
      <w:r>
        <w:t>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2225" w:name="_CRTable8_3_2_1"/>
      <w:bookmarkStart w:id="2226" w:name="_Toc525231501"/>
      <w:bookmarkStart w:id="2227" w:name="_Toc25070721"/>
      <w:bookmarkStart w:id="2228" w:name="_Toc34388712"/>
      <w:bookmarkStart w:id="2229" w:name="_Toc34404483"/>
      <w:bookmarkStart w:id="2230" w:name="_Toc45282379"/>
      <w:bookmarkStart w:id="2231" w:name="_Toc45882765"/>
      <w:bookmarkStart w:id="2232" w:name="_Toc51951315"/>
      <w:bookmarkStart w:id="2233" w:name="_Toc59209092"/>
      <w:bookmarkStart w:id="2234" w:name="_Toc75734934"/>
      <w:r w:rsidRPr="00CC0C94">
        <w:lastRenderedPageBreak/>
        <w:t>Table</w:t>
      </w:r>
      <w:r>
        <w:t> </w:t>
      </w:r>
      <w:bookmarkEnd w:id="2225"/>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3"/>
        <w:gridCol w:w="5955"/>
      </w:tblGrid>
      <w:tr w:rsidR="00256F19" w:rsidRPr="00CC0C94" w14:paraId="4574AE32" w14:textId="77777777" w:rsidTr="00A11AA8">
        <w:trPr>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2B4">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A11AA8">
        <w:trPr>
          <w:cantSplit/>
          <w:jc w:val="center"/>
        </w:trPr>
        <w:tc>
          <w:tcPr>
            <w:tcW w:w="7089" w:type="dxa"/>
            <w:gridSpan w:val="5"/>
            <w:tcBorders>
              <w:left w:val="single" w:sz="4" w:space="0" w:color="auto"/>
              <w:right w:val="single" w:sz="4" w:space="0" w:color="auto"/>
            </w:tcBorders>
            <w:shd w:val="clear" w:color="auto" w:fill="FFFFFF"/>
          </w:tcPr>
          <w:p w14:paraId="284B87B6" w14:textId="77777777" w:rsidR="00256F19" w:rsidRDefault="00256F19" w:rsidP="00CE62B4">
            <w:pPr>
              <w:pStyle w:val="TAL"/>
              <w:rPr>
                <w:lang w:eastAsia="zh-CN"/>
              </w:rPr>
            </w:pPr>
            <w:r>
              <w:rPr>
                <w:lang w:eastAsia="zh-CN"/>
              </w:rPr>
              <w:t>Bit</w:t>
            </w:r>
          </w:p>
        </w:tc>
      </w:tr>
      <w:tr w:rsidR="00256F19" w:rsidRPr="00CC0C94" w14:paraId="07F13C52" w14:textId="77777777" w:rsidTr="00A11AA8">
        <w:trPr>
          <w:cantSplit/>
          <w:jc w:val="center"/>
        </w:trPr>
        <w:tc>
          <w:tcPr>
            <w:tcW w:w="284" w:type="dxa"/>
            <w:shd w:val="clear" w:color="auto" w:fill="FFFFFF"/>
          </w:tcPr>
          <w:p w14:paraId="09A209D9" w14:textId="77777777" w:rsidR="00256F19" w:rsidRPr="008E711C" w:rsidRDefault="00256F19" w:rsidP="00CE62B4">
            <w:pPr>
              <w:pStyle w:val="TAL"/>
              <w:rPr>
                <w:b/>
              </w:rPr>
            </w:pPr>
            <w:r w:rsidRPr="008E711C">
              <w:rPr>
                <w:b/>
              </w:rPr>
              <w:t>1</w:t>
            </w:r>
          </w:p>
        </w:tc>
        <w:tc>
          <w:tcPr>
            <w:tcW w:w="283" w:type="dxa"/>
            <w:shd w:val="clear" w:color="auto" w:fill="FFFFFF"/>
          </w:tcPr>
          <w:p w14:paraId="286078AA" w14:textId="77777777" w:rsidR="00256F19" w:rsidRPr="00CC0C94" w:rsidRDefault="00256F19" w:rsidP="00CE62B4">
            <w:pPr>
              <w:pStyle w:val="TAL"/>
            </w:pPr>
          </w:p>
        </w:tc>
        <w:tc>
          <w:tcPr>
            <w:tcW w:w="284" w:type="dxa"/>
            <w:shd w:val="clear" w:color="auto" w:fill="FFFFFF"/>
          </w:tcPr>
          <w:p w14:paraId="1801D964" w14:textId="77777777" w:rsidR="00256F19" w:rsidRPr="00CC0C94" w:rsidRDefault="00256F19" w:rsidP="00CE62B4">
            <w:pPr>
              <w:pStyle w:val="TAL"/>
            </w:pPr>
          </w:p>
        </w:tc>
        <w:tc>
          <w:tcPr>
            <w:tcW w:w="283" w:type="dxa"/>
            <w:shd w:val="clear" w:color="auto" w:fill="FFFFFF"/>
          </w:tcPr>
          <w:p w14:paraId="19FD9DAF" w14:textId="77777777" w:rsidR="00256F19" w:rsidRPr="00CC0C94" w:rsidRDefault="00256F19" w:rsidP="00CE62B4">
            <w:pPr>
              <w:pStyle w:val="TAL"/>
            </w:pPr>
          </w:p>
        </w:tc>
        <w:tc>
          <w:tcPr>
            <w:tcW w:w="5955" w:type="dxa"/>
            <w:shd w:val="clear" w:color="auto" w:fill="FFFFFF"/>
          </w:tcPr>
          <w:p w14:paraId="3196F993" w14:textId="77777777" w:rsidR="00256F19" w:rsidRPr="00CC0C94" w:rsidRDefault="00256F19" w:rsidP="00CE62B4">
            <w:pPr>
              <w:pStyle w:val="TAL"/>
            </w:pPr>
          </w:p>
        </w:tc>
      </w:tr>
      <w:tr w:rsidR="00256F19" w:rsidRPr="00CC0C94" w14:paraId="64A11EDB" w14:textId="77777777" w:rsidTr="00A11AA8">
        <w:trPr>
          <w:cantSplit/>
          <w:jc w:val="center"/>
        </w:trPr>
        <w:tc>
          <w:tcPr>
            <w:tcW w:w="284" w:type="dxa"/>
            <w:shd w:val="clear" w:color="auto" w:fill="FFFFFF"/>
          </w:tcPr>
          <w:p w14:paraId="4CA3C6F1" w14:textId="77777777" w:rsidR="00256F19" w:rsidRPr="008E711C" w:rsidRDefault="00256F19" w:rsidP="00CE62B4">
            <w:pPr>
              <w:pStyle w:val="TAL"/>
            </w:pPr>
            <w:r w:rsidRPr="008E711C">
              <w:t>0</w:t>
            </w:r>
          </w:p>
        </w:tc>
        <w:tc>
          <w:tcPr>
            <w:tcW w:w="283" w:type="dxa"/>
            <w:shd w:val="clear" w:color="auto" w:fill="FFFFFF"/>
          </w:tcPr>
          <w:p w14:paraId="4213EB62" w14:textId="77777777" w:rsidR="00256F19" w:rsidRPr="00CC0C94" w:rsidRDefault="00256F19" w:rsidP="00CE62B4">
            <w:pPr>
              <w:pStyle w:val="TAL"/>
            </w:pPr>
          </w:p>
        </w:tc>
        <w:tc>
          <w:tcPr>
            <w:tcW w:w="284" w:type="dxa"/>
            <w:shd w:val="clear" w:color="auto" w:fill="FFFFFF"/>
          </w:tcPr>
          <w:p w14:paraId="1139F4A8" w14:textId="77777777" w:rsidR="00256F19" w:rsidRPr="00CC0C94" w:rsidRDefault="00256F19" w:rsidP="00CE62B4">
            <w:pPr>
              <w:pStyle w:val="TAL"/>
            </w:pPr>
          </w:p>
        </w:tc>
        <w:tc>
          <w:tcPr>
            <w:tcW w:w="283" w:type="dxa"/>
            <w:shd w:val="clear" w:color="auto" w:fill="FFFFFF"/>
          </w:tcPr>
          <w:p w14:paraId="776B93A4" w14:textId="77777777" w:rsidR="00256F19" w:rsidRPr="00CC0C94" w:rsidRDefault="00256F19" w:rsidP="00CE62B4">
            <w:pPr>
              <w:pStyle w:val="TAL"/>
            </w:pPr>
          </w:p>
        </w:tc>
        <w:tc>
          <w:tcPr>
            <w:tcW w:w="5955" w:type="dxa"/>
            <w:shd w:val="clear" w:color="auto" w:fill="FFFFFF"/>
          </w:tcPr>
          <w:p w14:paraId="750BE6C6" w14:textId="77777777" w:rsidR="00256F19" w:rsidRPr="00CC0C94" w:rsidRDefault="00256F19" w:rsidP="00CE62B4">
            <w:pPr>
              <w:pStyle w:val="TAL"/>
            </w:pPr>
            <w:r>
              <w:rPr>
                <w:lang w:eastAsia="zh-CN"/>
              </w:rPr>
              <w:t>UE policies for V2X communication over PC5 not requested</w:t>
            </w:r>
          </w:p>
        </w:tc>
      </w:tr>
      <w:tr w:rsidR="00256F19" w:rsidRPr="00CC0C94" w14:paraId="115C7742" w14:textId="77777777" w:rsidTr="00A11AA8">
        <w:trPr>
          <w:cantSplit/>
          <w:jc w:val="center"/>
        </w:trPr>
        <w:tc>
          <w:tcPr>
            <w:tcW w:w="284" w:type="dxa"/>
            <w:shd w:val="clear" w:color="auto" w:fill="FFFFFF"/>
          </w:tcPr>
          <w:p w14:paraId="1429AB2D" w14:textId="77777777" w:rsidR="00256F19" w:rsidRPr="00F04D5E" w:rsidRDefault="00256F19" w:rsidP="00CE62B4">
            <w:pPr>
              <w:pStyle w:val="TAL"/>
            </w:pPr>
            <w:r>
              <w:t>1</w:t>
            </w:r>
          </w:p>
        </w:tc>
        <w:tc>
          <w:tcPr>
            <w:tcW w:w="283" w:type="dxa"/>
            <w:shd w:val="clear" w:color="auto" w:fill="FFFFFF"/>
          </w:tcPr>
          <w:p w14:paraId="1D989B3E" w14:textId="77777777" w:rsidR="00256F19" w:rsidRPr="00CC0C94" w:rsidRDefault="00256F19" w:rsidP="00CE62B4">
            <w:pPr>
              <w:pStyle w:val="TAL"/>
            </w:pPr>
          </w:p>
        </w:tc>
        <w:tc>
          <w:tcPr>
            <w:tcW w:w="284" w:type="dxa"/>
            <w:shd w:val="clear" w:color="auto" w:fill="FFFFFF"/>
          </w:tcPr>
          <w:p w14:paraId="02884E5A" w14:textId="77777777" w:rsidR="00256F19" w:rsidRPr="00CC0C94" w:rsidRDefault="00256F19" w:rsidP="00CE62B4">
            <w:pPr>
              <w:pStyle w:val="TAL"/>
            </w:pPr>
          </w:p>
        </w:tc>
        <w:tc>
          <w:tcPr>
            <w:tcW w:w="283" w:type="dxa"/>
            <w:shd w:val="clear" w:color="auto" w:fill="FFFFFF"/>
          </w:tcPr>
          <w:p w14:paraId="42328858" w14:textId="77777777" w:rsidR="00256F19" w:rsidRPr="00CC0C94" w:rsidRDefault="00256F19" w:rsidP="00CE62B4">
            <w:pPr>
              <w:pStyle w:val="TAL"/>
            </w:pPr>
          </w:p>
        </w:tc>
        <w:tc>
          <w:tcPr>
            <w:tcW w:w="5955" w:type="dxa"/>
            <w:shd w:val="clear" w:color="auto" w:fill="FFFFFF"/>
          </w:tcPr>
          <w:p w14:paraId="27A573E9" w14:textId="77777777" w:rsidR="00256F19" w:rsidRPr="00CC0C94" w:rsidRDefault="00256F19" w:rsidP="00CE62B4">
            <w:pPr>
              <w:pStyle w:val="TAL"/>
            </w:pPr>
            <w:r>
              <w:rPr>
                <w:lang w:eastAsia="zh-CN"/>
              </w:rPr>
              <w:t>UE policies for V2X communication over PC5 requested</w:t>
            </w:r>
          </w:p>
        </w:tc>
      </w:tr>
      <w:tr w:rsidR="00256F19" w:rsidRPr="00CC0C94" w14:paraId="79B8EEC0" w14:textId="77777777" w:rsidTr="00A11AA8">
        <w:trPr>
          <w:cantSplit/>
          <w:jc w:val="center"/>
        </w:trPr>
        <w:tc>
          <w:tcPr>
            <w:tcW w:w="7089" w:type="dxa"/>
            <w:gridSpan w:val="5"/>
            <w:shd w:val="clear" w:color="auto" w:fill="FFFFFF"/>
          </w:tcPr>
          <w:p w14:paraId="2357C8A4" w14:textId="77777777" w:rsidR="00256F19" w:rsidRPr="00CC0C94" w:rsidRDefault="00256F19" w:rsidP="00CE62B4">
            <w:pPr>
              <w:pStyle w:val="TAL"/>
            </w:pPr>
          </w:p>
        </w:tc>
      </w:tr>
      <w:tr w:rsidR="00256F19" w:rsidRPr="00CC0C94" w14:paraId="58DDED74" w14:textId="77777777" w:rsidTr="00A11AA8">
        <w:trPr>
          <w:cantSplit/>
          <w:jc w:val="center"/>
        </w:trPr>
        <w:tc>
          <w:tcPr>
            <w:tcW w:w="7089" w:type="dxa"/>
            <w:gridSpan w:val="5"/>
            <w:shd w:val="clear" w:color="auto" w:fill="FFFFFF"/>
          </w:tcPr>
          <w:p w14:paraId="46AC3E46" w14:textId="77777777" w:rsidR="00256F19" w:rsidRPr="00CC0C94" w:rsidRDefault="00256F19" w:rsidP="00CE62B4">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A11AA8">
        <w:trPr>
          <w:cantSplit/>
          <w:jc w:val="center"/>
        </w:trPr>
        <w:tc>
          <w:tcPr>
            <w:tcW w:w="7089" w:type="dxa"/>
            <w:gridSpan w:val="5"/>
            <w:shd w:val="clear" w:color="auto" w:fill="FFFFFF"/>
          </w:tcPr>
          <w:p w14:paraId="54EB55CE" w14:textId="77777777" w:rsidR="00256F19" w:rsidRDefault="00256F19" w:rsidP="00CE62B4">
            <w:pPr>
              <w:pStyle w:val="TAL"/>
            </w:pPr>
            <w:r>
              <w:t>Bit</w:t>
            </w:r>
          </w:p>
        </w:tc>
      </w:tr>
      <w:tr w:rsidR="00256F19" w:rsidRPr="00CC0C94" w14:paraId="5AA40926" w14:textId="77777777" w:rsidTr="00A11AA8">
        <w:trPr>
          <w:cantSplit/>
          <w:jc w:val="center"/>
        </w:trPr>
        <w:tc>
          <w:tcPr>
            <w:tcW w:w="284" w:type="dxa"/>
            <w:shd w:val="clear" w:color="auto" w:fill="FFFFFF"/>
          </w:tcPr>
          <w:p w14:paraId="4BA321BF" w14:textId="77777777" w:rsidR="00256F19" w:rsidRPr="008E711C" w:rsidRDefault="00256F19" w:rsidP="00CE62B4">
            <w:pPr>
              <w:pStyle w:val="TAL"/>
              <w:rPr>
                <w:b/>
              </w:rPr>
            </w:pPr>
            <w:r>
              <w:rPr>
                <w:b/>
              </w:rPr>
              <w:t>2</w:t>
            </w:r>
          </w:p>
        </w:tc>
        <w:tc>
          <w:tcPr>
            <w:tcW w:w="283" w:type="dxa"/>
            <w:shd w:val="clear" w:color="auto" w:fill="FFFFFF"/>
          </w:tcPr>
          <w:p w14:paraId="4C526EBC" w14:textId="77777777" w:rsidR="00256F19" w:rsidRPr="00CC0C94" w:rsidRDefault="00256F19" w:rsidP="00CE62B4">
            <w:pPr>
              <w:pStyle w:val="TAL"/>
            </w:pPr>
          </w:p>
        </w:tc>
        <w:tc>
          <w:tcPr>
            <w:tcW w:w="284" w:type="dxa"/>
            <w:shd w:val="clear" w:color="auto" w:fill="FFFFFF"/>
          </w:tcPr>
          <w:p w14:paraId="116EEDAE" w14:textId="77777777" w:rsidR="00256F19" w:rsidRPr="00CC0C94" w:rsidRDefault="00256F19" w:rsidP="00CE62B4">
            <w:pPr>
              <w:pStyle w:val="TAL"/>
            </w:pPr>
          </w:p>
        </w:tc>
        <w:tc>
          <w:tcPr>
            <w:tcW w:w="283" w:type="dxa"/>
            <w:shd w:val="clear" w:color="auto" w:fill="FFFFFF"/>
          </w:tcPr>
          <w:p w14:paraId="67A0D558" w14:textId="77777777" w:rsidR="00256F19" w:rsidRPr="00CC0C94" w:rsidRDefault="00256F19" w:rsidP="00CE62B4">
            <w:pPr>
              <w:pStyle w:val="TAL"/>
            </w:pPr>
          </w:p>
        </w:tc>
        <w:tc>
          <w:tcPr>
            <w:tcW w:w="5955" w:type="dxa"/>
            <w:shd w:val="clear" w:color="auto" w:fill="FFFFFF"/>
          </w:tcPr>
          <w:p w14:paraId="20258675" w14:textId="77777777" w:rsidR="00256F19" w:rsidRPr="00CC0C94" w:rsidRDefault="00256F19" w:rsidP="00CE62B4">
            <w:pPr>
              <w:pStyle w:val="TAL"/>
            </w:pPr>
          </w:p>
        </w:tc>
      </w:tr>
      <w:tr w:rsidR="00256F19" w:rsidRPr="00CC0C94" w14:paraId="49101203" w14:textId="77777777" w:rsidTr="00A11AA8">
        <w:trPr>
          <w:cantSplit/>
          <w:jc w:val="center"/>
        </w:trPr>
        <w:tc>
          <w:tcPr>
            <w:tcW w:w="284" w:type="dxa"/>
            <w:shd w:val="clear" w:color="auto" w:fill="FFFFFF"/>
          </w:tcPr>
          <w:p w14:paraId="61FFDE0E" w14:textId="77777777" w:rsidR="00256F19" w:rsidRPr="008E711C" w:rsidRDefault="00256F19" w:rsidP="00CE62B4">
            <w:pPr>
              <w:pStyle w:val="TAL"/>
            </w:pPr>
            <w:r w:rsidRPr="008E711C">
              <w:t>0</w:t>
            </w:r>
          </w:p>
        </w:tc>
        <w:tc>
          <w:tcPr>
            <w:tcW w:w="283" w:type="dxa"/>
            <w:shd w:val="clear" w:color="auto" w:fill="FFFFFF"/>
          </w:tcPr>
          <w:p w14:paraId="2FF6A477" w14:textId="77777777" w:rsidR="00256F19" w:rsidRPr="00CC0C94" w:rsidRDefault="00256F19" w:rsidP="00CE62B4">
            <w:pPr>
              <w:pStyle w:val="TAL"/>
            </w:pPr>
          </w:p>
        </w:tc>
        <w:tc>
          <w:tcPr>
            <w:tcW w:w="284" w:type="dxa"/>
            <w:shd w:val="clear" w:color="auto" w:fill="FFFFFF"/>
          </w:tcPr>
          <w:p w14:paraId="241039DB" w14:textId="77777777" w:rsidR="00256F19" w:rsidRPr="00CC0C94" w:rsidRDefault="00256F19" w:rsidP="00CE62B4">
            <w:pPr>
              <w:pStyle w:val="TAL"/>
            </w:pPr>
          </w:p>
        </w:tc>
        <w:tc>
          <w:tcPr>
            <w:tcW w:w="283" w:type="dxa"/>
            <w:shd w:val="clear" w:color="auto" w:fill="FFFFFF"/>
          </w:tcPr>
          <w:p w14:paraId="1D884B1F" w14:textId="77777777" w:rsidR="00256F19" w:rsidRPr="00CC0C94" w:rsidRDefault="00256F19" w:rsidP="00CE62B4">
            <w:pPr>
              <w:pStyle w:val="TAL"/>
            </w:pPr>
          </w:p>
        </w:tc>
        <w:tc>
          <w:tcPr>
            <w:tcW w:w="5955" w:type="dxa"/>
            <w:shd w:val="clear" w:color="auto" w:fill="FFFFFF"/>
          </w:tcPr>
          <w:p w14:paraId="10B69F75" w14:textId="77777777" w:rsidR="00256F19" w:rsidRPr="00CC0C94" w:rsidRDefault="00256F19" w:rsidP="00CE62B4">
            <w:pPr>
              <w:pStyle w:val="TAL"/>
            </w:pPr>
            <w:r>
              <w:rPr>
                <w:lang w:eastAsia="zh-CN"/>
              </w:rPr>
              <w:t>UE policies for V2X communication over Uu not requested</w:t>
            </w:r>
          </w:p>
        </w:tc>
      </w:tr>
      <w:tr w:rsidR="00256F19" w:rsidRPr="00CC0C94" w14:paraId="688F65DC" w14:textId="77777777" w:rsidTr="00A11AA8">
        <w:trPr>
          <w:cantSplit/>
          <w:jc w:val="center"/>
        </w:trPr>
        <w:tc>
          <w:tcPr>
            <w:tcW w:w="284" w:type="dxa"/>
            <w:shd w:val="clear" w:color="auto" w:fill="FFFFFF"/>
          </w:tcPr>
          <w:p w14:paraId="088FD403" w14:textId="77777777" w:rsidR="00256F19" w:rsidRPr="00F04D5E" w:rsidRDefault="00256F19" w:rsidP="00CE62B4">
            <w:pPr>
              <w:pStyle w:val="TAL"/>
            </w:pPr>
            <w:r>
              <w:t>1</w:t>
            </w:r>
          </w:p>
        </w:tc>
        <w:tc>
          <w:tcPr>
            <w:tcW w:w="283" w:type="dxa"/>
            <w:shd w:val="clear" w:color="auto" w:fill="FFFFFF"/>
          </w:tcPr>
          <w:p w14:paraId="10C51F2E" w14:textId="77777777" w:rsidR="00256F19" w:rsidRPr="00CC0C94" w:rsidRDefault="00256F19" w:rsidP="00CE62B4">
            <w:pPr>
              <w:pStyle w:val="TAL"/>
            </w:pPr>
          </w:p>
        </w:tc>
        <w:tc>
          <w:tcPr>
            <w:tcW w:w="284" w:type="dxa"/>
            <w:shd w:val="clear" w:color="auto" w:fill="FFFFFF"/>
          </w:tcPr>
          <w:p w14:paraId="7549E201" w14:textId="77777777" w:rsidR="00256F19" w:rsidRPr="00CC0C94" w:rsidRDefault="00256F19" w:rsidP="00CE62B4">
            <w:pPr>
              <w:pStyle w:val="TAL"/>
            </w:pPr>
          </w:p>
        </w:tc>
        <w:tc>
          <w:tcPr>
            <w:tcW w:w="283" w:type="dxa"/>
            <w:shd w:val="clear" w:color="auto" w:fill="FFFFFF"/>
          </w:tcPr>
          <w:p w14:paraId="2E702658" w14:textId="77777777" w:rsidR="00256F19" w:rsidRPr="00CC0C94" w:rsidRDefault="00256F19" w:rsidP="00CE62B4">
            <w:pPr>
              <w:pStyle w:val="TAL"/>
            </w:pPr>
          </w:p>
        </w:tc>
        <w:tc>
          <w:tcPr>
            <w:tcW w:w="5955" w:type="dxa"/>
            <w:shd w:val="clear" w:color="auto" w:fill="FFFFFF"/>
          </w:tcPr>
          <w:p w14:paraId="1F7BB9B0" w14:textId="77777777" w:rsidR="00256F19" w:rsidRPr="00CC0C94" w:rsidRDefault="00256F19" w:rsidP="00CE62B4">
            <w:pPr>
              <w:pStyle w:val="TAL"/>
            </w:pPr>
            <w:r>
              <w:rPr>
                <w:lang w:eastAsia="zh-CN"/>
              </w:rPr>
              <w:t>UE policies for V2X communication over Uu requested</w:t>
            </w:r>
          </w:p>
        </w:tc>
      </w:tr>
      <w:tr w:rsidR="00256F19" w:rsidRPr="00CC0C94" w14:paraId="0911955D" w14:textId="77777777" w:rsidTr="00A11AA8">
        <w:trPr>
          <w:cantSplit/>
          <w:jc w:val="center"/>
        </w:trPr>
        <w:tc>
          <w:tcPr>
            <w:tcW w:w="7089" w:type="dxa"/>
            <w:gridSpan w:val="5"/>
            <w:shd w:val="clear" w:color="auto" w:fill="FFFFFF"/>
          </w:tcPr>
          <w:p w14:paraId="6043895A" w14:textId="77777777" w:rsidR="00256F19" w:rsidRDefault="00256F19" w:rsidP="00CE62B4">
            <w:pPr>
              <w:pStyle w:val="TAL"/>
            </w:pPr>
          </w:p>
          <w:p w14:paraId="19F93922" w14:textId="77777777" w:rsidR="00256F19" w:rsidRPr="00CC0C94" w:rsidRDefault="00256F19" w:rsidP="00CE62B4">
            <w:pPr>
              <w:pStyle w:val="TAL"/>
            </w:pPr>
            <w:r>
              <w:t>UE policies for 5G ProSe direct discovery indicator (5PDDI) (octet 3, bit 3) (see NOTE 1)</w:t>
            </w:r>
          </w:p>
        </w:tc>
      </w:tr>
      <w:tr w:rsidR="00256F19" w14:paraId="2A388D5F" w14:textId="77777777" w:rsidTr="00A11AA8">
        <w:trPr>
          <w:cantSplit/>
          <w:jc w:val="center"/>
        </w:trPr>
        <w:tc>
          <w:tcPr>
            <w:tcW w:w="7089" w:type="dxa"/>
            <w:gridSpan w:val="5"/>
            <w:shd w:val="clear" w:color="auto" w:fill="FFFFFF"/>
          </w:tcPr>
          <w:p w14:paraId="029BB342" w14:textId="77777777" w:rsidR="00256F19" w:rsidRDefault="00256F19" w:rsidP="00CE62B4">
            <w:pPr>
              <w:pStyle w:val="TAL"/>
            </w:pPr>
            <w:r>
              <w:t>Bit</w:t>
            </w:r>
          </w:p>
        </w:tc>
      </w:tr>
      <w:tr w:rsidR="00256F19" w:rsidRPr="00CC0C94" w14:paraId="62C3FBA4" w14:textId="77777777" w:rsidTr="00A11AA8">
        <w:trPr>
          <w:cantSplit/>
          <w:jc w:val="center"/>
        </w:trPr>
        <w:tc>
          <w:tcPr>
            <w:tcW w:w="284" w:type="dxa"/>
            <w:shd w:val="clear" w:color="auto" w:fill="FFFFFF"/>
          </w:tcPr>
          <w:p w14:paraId="5694374D" w14:textId="77777777" w:rsidR="00256F19" w:rsidRPr="008E711C" w:rsidRDefault="00256F19" w:rsidP="00CE62B4">
            <w:pPr>
              <w:pStyle w:val="TAL"/>
              <w:rPr>
                <w:b/>
              </w:rPr>
            </w:pPr>
            <w:r>
              <w:rPr>
                <w:b/>
              </w:rPr>
              <w:t>3</w:t>
            </w:r>
          </w:p>
        </w:tc>
        <w:tc>
          <w:tcPr>
            <w:tcW w:w="283" w:type="dxa"/>
            <w:shd w:val="clear" w:color="auto" w:fill="FFFFFF"/>
          </w:tcPr>
          <w:p w14:paraId="0F1A61E3" w14:textId="77777777" w:rsidR="00256F19" w:rsidRPr="00CC0C94" w:rsidRDefault="00256F19" w:rsidP="00CE62B4">
            <w:pPr>
              <w:pStyle w:val="TAL"/>
            </w:pPr>
          </w:p>
        </w:tc>
        <w:tc>
          <w:tcPr>
            <w:tcW w:w="284" w:type="dxa"/>
            <w:shd w:val="clear" w:color="auto" w:fill="FFFFFF"/>
          </w:tcPr>
          <w:p w14:paraId="0229FDF0" w14:textId="77777777" w:rsidR="00256F19" w:rsidRPr="00CC0C94" w:rsidRDefault="00256F19" w:rsidP="00CE62B4">
            <w:pPr>
              <w:pStyle w:val="TAL"/>
            </w:pPr>
          </w:p>
        </w:tc>
        <w:tc>
          <w:tcPr>
            <w:tcW w:w="283" w:type="dxa"/>
            <w:shd w:val="clear" w:color="auto" w:fill="FFFFFF"/>
          </w:tcPr>
          <w:p w14:paraId="1FFF83B5" w14:textId="77777777" w:rsidR="00256F19" w:rsidRPr="00CC0C94" w:rsidRDefault="00256F19" w:rsidP="00CE62B4">
            <w:pPr>
              <w:pStyle w:val="TAL"/>
            </w:pPr>
          </w:p>
        </w:tc>
        <w:tc>
          <w:tcPr>
            <w:tcW w:w="5955" w:type="dxa"/>
            <w:shd w:val="clear" w:color="auto" w:fill="FFFFFF"/>
          </w:tcPr>
          <w:p w14:paraId="286C6DFB" w14:textId="77777777" w:rsidR="00256F19" w:rsidRPr="00CC0C94" w:rsidRDefault="00256F19" w:rsidP="00CE62B4">
            <w:pPr>
              <w:pStyle w:val="TAL"/>
            </w:pPr>
          </w:p>
        </w:tc>
      </w:tr>
      <w:tr w:rsidR="00256F19" w:rsidRPr="00CC0C94" w14:paraId="73122EB0" w14:textId="77777777" w:rsidTr="00A11AA8">
        <w:trPr>
          <w:cantSplit/>
          <w:jc w:val="center"/>
        </w:trPr>
        <w:tc>
          <w:tcPr>
            <w:tcW w:w="284" w:type="dxa"/>
            <w:shd w:val="clear" w:color="auto" w:fill="FFFFFF"/>
          </w:tcPr>
          <w:p w14:paraId="1399AB08" w14:textId="77777777" w:rsidR="00256F19" w:rsidRPr="008E711C" w:rsidRDefault="00256F19" w:rsidP="00CE62B4">
            <w:pPr>
              <w:pStyle w:val="TAL"/>
            </w:pPr>
            <w:r w:rsidRPr="008E711C">
              <w:t>0</w:t>
            </w:r>
          </w:p>
        </w:tc>
        <w:tc>
          <w:tcPr>
            <w:tcW w:w="283" w:type="dxa"/>
            <w:shd w:val="clear" w:color="auto" w:fill="FFFFFF"/>
          </w:tcPr>
          <w:p w14:paraId="09430D54" w14:textId="77777777" w:rsidR="00256F19" w:rsidRPr="00CC0C94" w:rsidRDefault="00256F19" w:rsidP="00CE62B4">
            <w:pPr>
              <w:pStyle w:val="TAL"/>
            </w:pPr>
          </w:p>
        </w:tc>
        <w:tc>
          <w:tcPr>
            <w:tcW w:w="284" w:type="dxa"/>
            <w:shd w:val="clear" w:color="auto" w:fill="FFFFFF"/>
          </w:tcPr>
          <w:p w14:paraId="6C630490" w14:textId="77777777" w:rsidR="00256F19" w:rsidRPr="00CC0C94" w:rsidRDefault="00256F19" w:rsidP="00CE62B4">
            <w:pPr>
              <w:pStyle w:val="TAL"/>
            </w:pPr>
          </w:p>
        </w:tc>
        <w:tc>
          <w:tcPr>
            <w:tcW w:w="283" w:type="dxa"/>
            <w:shd w:val="clear" w:color="auto" w:fill="FFFFFF"/>
          </w:tcPr>
          <w:p w14:paraId="2DB2F93B" w14:textId="77777777" w:rsidR="00256F19" w:rsidRPr="00CC0C94" w:rsidRDefault="00256F19" w:rsidP="00CE62B4">
            <w:pPr>
              <w:pStyle w:val="TAL"/>
            </w:pPr>
          </w:p>
        </w:tc>
        <w:tc>
          <w:tcPr>
            <w:tcW w:w="5955" w:type="dxa"/>
            <w:shd w:val="clear" w:color="auto" w:fill="FFFFFF"/>
          </w:tcPr>
          <w:p w14:paraId="46101C15" w14:textId="77777777" w:rsidR="00256F19" w:rsidRPr="00CC0C94" w:rsidRDefault="00256F19" w:rsidP="00CE62B4">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A11AA8">
        <w:trPr>
          <w:cantSplit/>
          <w:jc w:val="center"/>
        </w:trPr>
        <w:tc>
          <w:tcPr>
            <w:tcW w:w="284" w:type="dxa"/>
            <w:shd w:val="clear" w:color="auto" w:fill="FFFFFF"/>
          </w:tcPr>
          <w:p w14:paraId="1B9606B5" w14:textId="77777777" w:rsidR="00256F19" w:rsidRPr="00F04D5E" w:rsidRDefault="00256F19" w:rsidP="00CE62B4">
            <w:pPr>
              <w:pStyle w:val="TAL"/>
            </w:pPr>
            <w:r>
              <w:t>1</w:t>
            </w:r>
          </w:p>
        </w:tc>
        <w:tc>
          <w:tcPr>
            <w:tcW w:w="283" w:type="dxa"/>
            <w:shd w:val="clear" w:color="auto" w:fill="FFFFFF"/>
          </w:tcPr>
          <w:p w14:paraId="658C0F77" w14:textId="77777777" w:rsidR="00256F19" w:rsidRPr="00CC0C94" w:rsidRDefault="00256F19" w:rsidP="00CE62B4">
            <w:pPr>
              <w:pStyle w:val="TAL"/>
            </w:pPr>
          </w:p>
        </w:tc>
        <w:tc>
          <w:tcPr>
            <w:tcW w:w="284" w:type="dxa"/>
            <w:shd w:val="clear" w:color="auto" w:fill="FFFFFF"/>
          </w:tcPr>
          <w:p w14:paraId="493A2D89" w14:textId="77777777" w:rsidR="00256F19" w:rsidRPr="00CC0C94" w:rsidRDefault="00256F19" w:rsidP="00CE62B4">
            <w:pPr>
              <w:pStyle w:val="TAL"/>
            </w:pPr>
          </w:p>
        </w:tc>
        <w:tc>
          <w:tcPr>
            <w:tcW w:w="283" w:type="dxa"/>
            <w:shd w:val="clear" w:color="auto" w:fill="FFFFFF"/>
          </w:tcPr>
          <w:p w14:paraId="57F1AA6C" w14:textId="77777777" w:rsidR="00256F19" w:rsidRPr="00CC0C94" w:rsidRDefault="00256F19" w:rsidP="00CE62B4">
            <w:pPr>
              <w:pStyle w:val="TAL"/>
            </w:pPr>
          </w:p>
        </w:tc>
        <w:tc>
          <w:tcPr>
            <w:tcW w:w="5955" w:type="dxa"/>
            <w:shd w:val="clear" w:color="auto" w:fill="FFFFFF"/>
          </w:tcPr>
          <w:p w14:paraId="6D23E047" w14:textId="77777777" w:rsidR="00256F19" w:rsidRPr="00CC0C94" w:rsidRDefault="00256F19" w:rsidP="00CE62B4">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A11AA8">
        <w:trPr>
          <w:cantSplit/>
          <w:jc w:val="center"/>
        </w:trPr>
        <w:tc>
          <w:tcPr>
            <w:tcW w:w="7089" w:type="dxa"/>
            <w:gridSpan w:val="5"/>
            <w:shd w:val="clear" w:color="auto" w:fill="FFFFFF"/>
          </w:tcPr>
          <w:p w14:paraId="3DE014ED" w14:textId="77777777" w:rsidR="00256F19" w:rsidRPr="00CC0C94" w:rsidRDefault="00256F19" w:rsidP="00CE62B4">
            <w:pPr>
              <w:pStyle w:val="TAL"/>
            </w:pPr>
          </w:p>
        </w:tc>
      </w:tr>
      <w:tr w:rsidR="00256F19" w:rsidRPr="00CC0C94" w14:paraId="16E33053" w14:textId="77777777" w:rsidTr="00A11AA8">
        <w:trPr>
          <w:cantSplit/>
          <w:jc w:val="center"/>
        </w:trPr>
        <w:tc>
          <w:tcPr>
            <w:tcW w:w="7089" w:type="dxa"/>
            <w:gridSpan w:val="5"/>
            <w:shd w:val="clear" w:color="auto" w:fill="FFFFFF"/>
          </w:tcPr>
          <w:p w14:paraId="17363D87"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A11AA8">
        <w:trPr>
          <w:cantSplit/>
          <w:jc w:val="center"/>
        </w:trPr>
        <w:tc>
          <w:tcPr>
            <w:tcW w:w="7089" w:type="dxa"/>
            <w:gridSpan w:val="5"/>
            <w:shd w:val="clear" w:color="auto" w:fill="FFFFFF"/>
          </w:tcPr>
          <w:p w14:paraId="24C1902F" w14:textId="77777777" w:rsidR="00256F19" w:rsidRDefault="00256F19" w:rsidP="00CE62B4">
            <w:pPr>
              <w:pStyle w:val="TAL"/>
            </w:pPr>
            <w:r>
              <w:t>Bit</w:t>
            </w:r>
          </w:p>
        </w:tc>
      </w:tr>
      <w:tr w:rsidR="00256F19" w:rsidRPr="00CC0C94" w14:paraId="2555500B" w14:textId="77777777" w:rsidTr="00A11AA8">
        <w:trPr>
          <w:cantSplit/>
          <w:jc w:val="center"/>
        </w:trPr>
        <w:tc>
          <w:tcPr>
            <w:tcW w:w="284" w:type="dxa"/>
            <w:shd w:val="clear" w:color="auto" w:fill="FFFFFF"/>
          </w:tcPr>
          <w:p w14:paraId="15474C51" w14:textId="77777777" w:rsidR="00256F19" w:rsidRPr="008E711C" w:rsidRDefault="00256F19" w:rsidP="00CE62B4">
            <w:pPr>
              <w:pStyle w:val="TAL"/>
              <w:rPr>
                <w:b/>
              </w:rPr>
            </w:pPr>
            <w:r>
              <w:rPr>
                <w:b/>
              </w:rPr>
              <w:t>4</w:t>
            </w:r>
          </w:p>
        </w:tc>
        <w:tc>
          <w:tcPr>
            <w:tcW w:w="283" w:type="dxa"/>
            <w:shd w:val="clear" w:color="auto" w:fill="FFFFFF"/>
          </w:tcPr>
          <w:p w14:paraId="6B477C6A" w14:textId="77777777" w:rsidR="00256F19" w:rsidRPr="00CC0C94" w:rsidRDefault="00256F19" w:rsidP="00CE62B4">
            <w:pPr>
              <w:pStyle w:val="TAL"/>
            </w:pPr>
          </w:p>
        </w:tc>
        <w:tc>
          <w:tcPr>
            <w:tcW w:w="284" w:type="dxa"/>
            <w:shd w:val="clear" w:color="auto" w:fill="FFFFFF"/>
          </w:tcPr>
          <w:p w14:paraId="307CE92B" w14:textId="77777777" w:rsidR="00256F19" w:rsidRPr="00CC0C94" w:rsidRDefault="00256F19" w:rsidP="00CE62B4">
            <w:pPr>
              <w:pStyle w:val="TAL"/>
            </w:pPr>
          </w:p>
        </w:tc>
        <w:tc>
          <w:tcPr>
            <w:tcW w:w="283" w:type="dxa"/>
            <w:shd w:val="clear" w:color="auto" w:fill="FFFFFF"/>
          </w:tcPr>
          <w:p w14:paraId="4309D76F" w14:textId="77777777" w:rsidR="00256F19" w:rsidRPr="00CC0C94" w:rsidRDefault="00256F19" w:rsidP="00CE62B4">
            <w:pPr>
              <w:pStyle w:val="TAL"/>
            </w:pPr>
          </w:p>
        </w:tc>
        <w:tc>
          <w:tcPr>
            <w:tcW w:w="5955" w:type="dxa"/>
            <w:shd w:val="clear" w:color="auto" w:fill="FFFFFF"/>
          </w:tcPr>
          <w:p w14:paraId="6B9A9BBB" w14:textId="77777777" w:rsidR="00256F19" w:rsidRPr="00CC0C94" w:rsidRDefault="00256F19" w:rsidP="00CE62B4">
            <w:pPr>
              <w:pStyle w:val="TAL"/>
            </w:pPr>
          </w:p>
        </w:tc>
      </w:tr>
      <w:tr w:rsidR="00256F19" w:rsidRPr="00CC0C94" w14:paraId="5C670111" w14:textId="77777777" w:rsidTr="00A11AA8">
        <w:trPr>
          <w:cantSplit/>
          <w:jc w:val="center"/>
        </w:trPr>
        <w:tc>
          <w:tcPr>
            <w:tcW w:w="284" w:type="dxa"/>
            <w:shd w:val="clear" w:color="auto" w:fill="FFFFFF"/>
          </w:tcPr>
          <w:p w14:paraId="54EC7A41" w14:textId="77777777" w:rsidR="00256F19" w:rsidRPr="008E711C" w:rsidRDefault="00256F19" w:rsidP="00CE62B4">
            <w:pPr>
              <w:pStyle w:val="TAL"/>
            </w:pPr>
            <w:r w:rsidRPr="008E711C">
              <w:t>0</w:t>
            </w:r>
          </w:p>
        </w:tc>
        <w:tc>
          <w:tcPr>
            <w:tcW w:w="283" w:type="dxa"/>
            <w:shd w:val="clear" w:color="auto" w:fill="FFFFFF"/>
          </w:tcPr>
          <w:p w14:paraId="0F1AFBAA" w14:textId="77777777" w:rsidR="00256F19" w:rsidRPr="00CC0C94" w:rsidRDefault="00256F19" w:rsidP="00CE62B4">
            <w:pPr>
              <w:pStyle w:val="TAL"/>
            </w:pPr>
          </w:p>
        </w:tc>
        <w:tc>
          <w:tcPr>
            <w:tcW w:w="284" w:type="dxa"/>
            <w:shd w:val="clear" w:color="auto" w:fill="FFFFFF"/>
          </w:tcPr>
          <w:p w14:paraId="19355964" w14:textId="77777777" w:rsidR="00256F19" w:rsidRPr="00CC0C94" w:rsidRDefault="00256F19" w:rsidP="00CE62B4">
            <w:pPr>
              <w:pStyle w:val="TAL"/>
            </w:pPr>
          </w:p>
        </w:tc>
        <w:tc>
          <w:tcPr>
            <w:tcW w:w="283" w:type="dxa"/>
            <w:shd w:val="clear" w:color="auto" w:fill="FFFFFF"/>
          </w:tcPr>
          <w:p w14:paraId="2EB30062" w14:textId="77777777" w:rsidR="00256F19" w:rsidRPr="00CC0C94" w:rsidRDefault="00256F19" w:rsidP="00CE62B4">
            <w:pPr>
              <w:pStyle w:val="TAL"/>
            </w:pPr>
          </w:p>
        </w:tc>
        <w:tc>
          <w:tcPr>
            <w:tcW w:w="5955" w:type="dxa"/>
            <w:shd w:val="clear" w:color="auto" w:fill="FFFFFF"/>
          </w:tcPr>
          <w:p w14:paraId="24228C24"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A11AA8">
        <w:trPr>
          <w:cantSplit/>
          <w:jc w:val="center"/>
        </w:trPr>
        <w:tc>
          <w:tcPr>
            <w:tcW w:w="284" w:type="dxa"/>
            <w:shd w:val="clear" w:color="auto" w:fill="FFFFFF"/>
          </w:tcPr>
          <w:p w14:paraId="76A0C7A8" w14:textId="77777777" w:rsidR="00256F19" w:rsidRPr="00F04D5E" w:rsidRDefault="00256F19" w:rsidP="00CE62B4">
            <w:pPr>
              <w:pStyle w:val="TAL"/>
            </w:pPr>
            <w:r>
              <w:t>1</w:t>
            </w:r>
          </w:p>
        </w:tc>
        <w:tc>
          <w:tcPr>
            <w:tcW w:w="283" w:type="dxa"/>
            <w:shd w:val="clear" w:color="auto" w:fill="FFFFFF"/>
          </w:tcPr>
          <w:p w14:paraId="11187A1C" w14:textId="77777777" w:rsidR="00256F19" w:rsidRPr="00CC0C94" w:rsidRDefault="00256F19" w:rsidP="00CE62B4">
            <w:pPr>
              <w:pStyle w:val="TAL"/>
            </w:pPr>
          </w:p>
        </w:tc>
        <w:tc>
          <w:tcPr>
            <w:tcW w:w="284" w:type="dxa"/>
            <w:shd w:val="clear" w:color="auto" w:fill="FFFFFF"/>
          </w:tcPr>
          <w:p w14:paraId="7311443C" w14:textId="77777777" w:rsidR="00256F19" w:rsidRPr="00CC0C94" w:rsidRDefault="00256F19" w:rsidP="00CE62B4">
            <w:pPr>
              <w:pStyle w:val="TAL"/>
            </w:pPr>
          </w:p>
        </w:tc>
        <w:tc>
          <w:tcPr>
            <w:tcW w:w="283" w:type="dxa"/>
            <w:shd w:val="clear" w:color="auto" w:fill="FFFFFF"/>
          </w:tcPr>
          <w:p w14:paraId="7873973F" w14:textId="77777777" w:rsidR="00256F19" w:rsidRPr="00CC0C94" w:rsidRDefault="00256F19" w:rsidP="00CE62B4">
            <w:pPr>
              <w:pStyle w:val="TAL"/>
            </w:pPr>
          </w:p>
        </w:tc>
        <w:tc>
          <w:tcPr>
            <w:tcW w:w="5955" w:type="dxa"/>
            <w:shd w:val="clear" w:color="auto" w:fill="FFFFFF"/>
          </w:tcPr>
          <w:p w14:paraId="057E49FF"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A11AA8">
        <w:trPr>
          <w:cantSplit/>
          <w:jc w:val="center"/>
        </w:trPr>
        <w:tc>
          <w:tcPr>
            <w:tcW w:w="7089" w:type="dxa"/>
            <w:gridSpan w:val="5"/>
            <w:shd w:val="clear" w:color="auto" w:fill="FFFFFF"/>
          </w:tcPr>
          <w:p w14:paraId="0CA390DE" w14:textId="77777777" w:rsidR="00256F19" w:rsidRPr="00CC0C94" w:rsidRDefault="00256F19" w:rsidP="00CE62B4">
            <w:pPr>
              <w:pStyle w:val="TAL"/>
            </w:pPr>
          </w:p>
        </w:tc>
      </w:tr>
      <w:tr w:rsidR="00256F19" w:rsidRPr="00CC0C94" w14:paraId="5D3CD049" w14:textId="77777777" w:rsidTr="00A11AA8">
        <w:trPr>
          <w:cantSplit/>
          <w:jc w:val="center"/>
        </w:trPr>
        <w:tc>
          <w:tcPr>
            <w:tcW w:w="7089" w:type="dxa"/>
            <w:gridSpan w:val="5"/>
            <w:shd w:val="clear" w:color="auto" w:fill="FFFFFF"/>
          </w:tcPr>
          <w:p w14:paraId="6D227058"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A11AA8">
        <w:trPr>
          <w:cantSplit/>
          <w:jc w:val="center"/>
        </w:trPr>
        <w:tc>
          <w:tcPr>
            <w:tcW w:w="7089" w:type="dxa"/>
            <w:gridSpan w:val="5"/>
            <w:shd w:val="clear" w:color="auto" w:fill="FFFFFF"/>
          </w:tcPr>
          <w:p w14:paraId="010F6527" w14:textId="77777777" w:rsidR="00256F19" w:rsidRDefault="00256F19" w:rsidP="00CE62B4">
            <w:pPr>
              <w:pStyle w:val="TAL"/>
            </w:pPr>
            <w:r>
              <w:t>Bit</w:t>
            </w:r>
          </w:p>
        </w:tc>
      </w:tr>
      <w:tr w:rsidR="00256F19" w:rsidRPr="00CC0C94" w14:paraId="460702D6" w14:textId="77777777" w:rsidTr="00A11AA8">
        <w:trPr>
          <w:cantSplit/>
          <w:jc w:val="center"/>
        </w:trPr>
        <w:tc>
          <w:tcPr>
            <w:tcW w:w="284" w:type="dxa"/>
            <w:shd w:val="clear" w:color="auto" w:fill="FFFFFF"/>
          </w:tcPr>
          <w:p w14:paraId="3ED7FB5E" w14:textId="77777777" w:rsidR="00256F19" w:rsidRPr="008E711C" w:rsidRDefault="00256F19" w:rsidP="00CE62B4">
            <w:pPr>
              <w:pStyle w:val="TAL"/>
              <w:rPr>
                <w:b/>
              </w:rPr>
            </w:pPr>
            <w:r>
              <w:rPr>
                <w:b/>
              </w:rPr>
              <w:t>5</w:t>
            </w:r>
          </w:p>
        </w:tc>
        <w:tc>
          <w:tcPr>
            <w:tcW w:w="283" w:type="dxa"/>
            <w:shd w:val="clear" w:color="auto" w:fill="FFFFFF"/>
          </w:tcPr>
          <w:p w14:paraId="7ED3080E" w14:textId="77777777" w:rsidR="00256F19" w:rsidRPr="00CC0C94" w:rsidRDefault="00256F19" w:rsidP="00CE62B4">
            <w:pPr>
              <w:pStyle w:val="TAL"/>
            </w:pPr>
          </w:p>
        </w:tc>
        <w:tc>
          <w:tcPr>
            <w:tcW w:w="284" w:type="dxa"/>
            <w:shd w:val="clear" w:color="auto" w:fill="FFFFFF"/>
          </w:tcPr>
          <w:p w14:paraId="00E90929" w14:textId="77777777" w:rsidR="00256F19" w:rsidRPr="00CC0C94" w:rsidRDefault="00256F19" w:rsidP="00CE62B4">
            <w:pPr>
              <w:pStyle w:val="TAL"/>
            </w:pPr>
          </w:p>
        </w:tc>
        <w:tc>
          <w:tcPr>
            <w:tcW w:w="283" w:type="dxa"/>
            <w:shd w:val="clear" w:color="auto" w:fill="FFFFFF"/>
          </w:tcPr>
          <w:p w14:paraId="071117FB" w14:textId="77777777" w:rsidR="00256F19" w:rsidRPr="00CC0C94" w:rsidRDefault="00256F19" w:rsidP="00CE62B4">
            <w:pPr>
              <w:pStyle w:val="TAL"/>
            </w:pPr>
          </w:p>
        </w:tc>
        <w:tc>
          <w:tcPr>
            <w:tcW w:w="5955" w:type="dxa"/>
            <w:shd w:val="clear" w:color="auto" w:fill="FFFFFF"/>
          </w:tcPr>
          <w:p w14:paraId="35D1A07F" w14:textId="77777777" w:rsidR="00256F19" w:rsidRPr="00CC0C94" w:rsidRDefault="00256F19" w:rsidP="00CE62B4">
            <w:pPr>
              <w:pStyle w:val="TAL"/>
            </w:pPr>
          </w:p>
        </w:tc>
      </w:tr>
      <w:tr w:rsidR="00256F19" w:rsidRPr="00CC0C94" w14:paraId="1EA11CE4" w14:textId="77777777" w:rsidTr="00A11AA8">
        <w:trPr>
          <w:cantSplit/>
          <w:jc w:val="center"/>
        </w:trPr>
        <w:tc>
          <w:tcPr>
            <w:tcW w:w="284" w:type="dxa"/>
            <w:shd w:val="clear" w:color="auto" w:fill="FFFFFF"/>
          </w:tcPr>
          <w:p w14:paraId="1604B40C" w14:textId="77777777" w:rsidR="00256F19" w:rsidRPr="008E711C" w:rsidRDefault="00256F19" w:rsidP="00CE62B4">
            <w:pPr>
              <w:pStyle w:val="TAL"/>
            </w:pPr>
            <w:r w:rsidRPr="008E711C">
              <w:t>0</w:t>
            </w:r>
          </w:p>
        </w:tc>
        <w:tc>
          <w:tcPr>
            <w:tcW w:w="283" w:type="dxa"/>
            <w:shd w:val="clear" w:color="auto" w:fill="FFFFFF"/>
          </w:tcPr>
          <w:p w14:paraId="4D7BDDD7" w14:textId="77777777" w:rsidR="00256F19" w:rsidRPr="00CC0C94" w:rsidRDefault="00256F19" w:rsidP="00CE62B4">
            <w:pPr>
              <w:pStyle w:val="TAL"/>
            </w:pPr>
          </w:p>
        </w:tc>
        <w:tc>
          <w:tcPr>
            <w:tcW w:w="284" w:type="dxa"/>
            <w:shd w:val="clear" w:color="auto" w:fill="FFFFFF"/>
          </w:tcPr>
          <w:p w14:paraId="23FA64C3" w14:textId="77777777" w:rsidR="00256F19" w:rsidRPr="00CC0C94" w:rsidRDefault="00256F19" w:rsidP="00CE62B4">
            <w:pPr>
              <w:pStyle w:val="TAL"/>
            </w:pPr>
          </w:p>
        </w:tc>
        <w:tc>
          <w:tcPr>
            <w:tcW w:w="283" w:type="dxa"/>
            <w:shd w:val="clear" w:color="auto" w:fill="FFFFFF"/>
          </w:tcPr>
          <w:p w14:paraId="57F856A5" w14:textId="77777777" w:rsidR="00256F19" w:rsidRPr="00CC0C94" w:rsidRDefault="00256F19" w:rsidP="00CE62B4">
            <w:pPr>
              <w:pStyle w:val="TAL"/>
            </w:pPr>
          </w:p>
        </w:tc>
        <w:tc>
          <w:tcPr>
            <w:tcW w:w="5955" w:type="dxa"/>
            <w:shd w:val="clear" w:color="auto" w:fill="FFFFFF"/>
          </w:tcPr>
          <w:p w14:paraId="6D20CE8E"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A11AA8">
        <w:trPr>
          <w:cantSplit/>
          <w:jc w:val="center"/>
        </w:trPr>
        <w:tc>
          <w:tcPr>
            <w:tcW w:w="284" w:type="dxa"/>
            <w:shd w:val="clear" w:color="auto" w:fill="FFFFFF"/>
          </w:tcPr>
          <w:p w14:paraId="25DE21AF" w14:textId="77777777" w:rsidR="00256F19" w:rsidRPr="00F04D5E" w:rsidRDefault="00256F19" w:rsidP="00CE62B4">
            <w:pPr>
              <w:pStyle w:val="TAL"/>
            </w:pPr>
            <w:r>
              <w:t>1</w:t>
            </w:r>
          </w:p>
        </w:tc>
        <w:tc>
          <w:tcPr>
            <w:tcW w:w="283" w:type="dxa"/>
            <w:shd w:val="clear" w:color="auto" w:fill="FFFFFF"/>
          </w:tcPr>
          <w:p w14:paraId="55BEFBA8" w14:textId="77777777" w:rsidR="00256F19" w:rsidRPr="00CC0C94" w:rsidRDefault="00256F19" w:rsidP="00CE62B4">
            <w:pPr>
              <w:pStyle w:val="TAL"/>
            </w:pPr>
          </w:p>
        </w:tc>
        <w:tc>
          <w:tcPr>
            <w:tcW w:w="284" w:type="dxa"/>
            <w:shd w:val="clear" w:color="auto" w:fill="FFFFFF"/>
          </w:tcPr>
          <w:p w14:paraId="1AC94801" w14:textId="77777777" w:rsidR="00256F19" w:rsidRPr="00CC0C94" w:rsidRDefault="00256F19" w:rsidP="00CE62B4">
            <w:pPr>
              <w:pStyle w:val="TAL"/>
            </w:pPr>
          </w:p>
        </w:tc>
        <w:tc>
          <w:tcPr>
            <w:tcW w:w="283" w:type="dxa"/>
            <w:shd w:val="clear" w:color="auto" w:fill="FFFFFF"/>
          </w:tcPr>
          <w:p w14:paraId="36DC1E63" w14:textId="77777777" w:rsidR="00256F19" w:rsidRPr="00CC0C94" w:rsidRDefault="00256F19" w:rsidP="00CE62B4">
            <w:pPr>
              <w:pStyle w:val="TAL"/>
            </w:pPr>
          </w:p>
        </w:tc>
        <w:tc>
          <w:tcPr>
            <w:tcW w:w="5955" w:type="dxa"/>
            <w:shd w:val="clear" w:color="auto" w:fill="FFFFFF"/>
          </w:tcPr>
          <w:p w14:paraId="35869581"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A11AA8">
        <w:trPr>
          <w:cantSplit/>
          <w:jc w:val="center"/>
        </w:trPr>
        <w:tc>
          <w:tcPr>
            <w:tcW w:w="7089" w:type="dxa"/>
            <w:gridSpan w:val="5"/>
            <w:shd w:val="clear" w:color="auto" w:fill="FFFFFF"/>
          </w:tcPr>
          <w:p w14:paraId="4AB19A0E" w14:textId="77777777" w:rsidR="00256F19" w:rsidRPr="00CC0C94" w:rsidRDefault="00256F19" w:rsidP="00CE62B4">
            <w:pPr>
              <w:pStyle w:val="TAL"/>
            </w:pPr>
          </w:p>
        </w:tc>
      </w:tr>
      <w:tr w:rsidR="00256F19" w:rsidRPr="00CC0C94" w14:paraId="4F6208BF" w14:textId="77777777" w:rsidTr="00A11AA8">
        <w:trPr>
          <w:cantSplit/>
          <w:jc w:val="center"/>
        </w:trPr>
        <w:tc>
          <w:tcPr>
            <w:tcW w:w="7089" w:type="dxa"/>
            <w:gridSpan w:val="5"/>
            <w:shd w:val="clear" w:color="auto" w:fill="FFFFFF"/>
          </w:tcPr>
          <w:p w14:paraId="4FB72067" w14:textId="77777777" w:rsidR="00256F19"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2B4">
            <w:pPr>
              <w:pStyle w:val="TAL"/>
              <w:rPr>
                <w:lang w:eastAsia="zh-CN"/>
              </w:rPr>
            </w:pPr>
            <w:r>
              <w:rPr>
                <w:rFonts w:hint="eastAsia"/>
                <w:lang w:eastAsia="zh-CN"/>
              </w:rPr>
              <w:t>Bit</w:t>
            </w:r>
          </w:p>
        </w:tc>
      </w:tr>
      <w:tr w:rsidR="00256F19" w:rsidRPr="00CC0C94" w14:paraId="53A85D67" w14:textId="77777777" w:rsidTr="00A11AA8">
        <w:trPr>
          <w:cantSplit/>
          <w:jc w:val="center"/>
        </w:trPr>
        <w:tc>
          <w:tcPr>
            <w:tcW w:w="284" w:type="dxa"/>
            <w:shd w:val="clear" w:color="auto" w:fill="FFFFFF"/>
          </w:tcPr>
          <w:p w14:paraId="7EF6559C" w14:textId="77777777" w:rsidR="00256F19" w:rsidRPr="008E711C" w:rsidRDefault="00256F19" w:rsidP="00CE62B4">
            <w:pPr>
              <w:pStyle w:val="TAL"/>
              <w:rPr>
                <w:b/>
                <w:lang w:eastAsia="zh-CN"/>
              </w:rPr>
            </w:pPr>
            <w:r>
              <w:rPr>
                <w:rFonts w:hint="eastAsia"/>
                <w:b/>
                <w:lang w:eastAsia="zh-CN"/>
              </w:rPr>
              <w:t>6</w:t>
            </w:r>
          </w:p>
        </w:tc>
        <w:tc>
          <w:tcPr>
            <w:tcW w:w="283" w:type="dxa"/>
            <w:shd w:val="clear" w:color="auto" w:fill="FFFFFF"/>
          </w:tcPr>
          <w:p w14:paraId="4B3F33CA" w14:textId="77777777" w:rsidR="00256F19" w:rsidRPr="00CC0C94" w:rsidRDefault="00256F19" w:rsidP="00CE62B4">
            <w:pPr>
              <w:pStyle w:val="TAL"/>
            </w:pPr>
          </w:p>
        </w:tc>
        <w:tc>
          <w:tcPr>
            <w:tcW w:w="284" w:type="dxa"/>
            <w:shd w:val="clear" w:color="auto" w:fill="FFFFFF"/>
          </w:tcPr>
          <w:p w14:paraId="52B2986F" w14:textId="77777777" w:rsidR="00256F19" w:rsidRPr="00CC0C94" w:rsidRDefault="00256F19" w:rsidP="00CE62B4">
            <w:pPr>
              <w:pStyle w:val="TAL"/>
            </w:pPr>
          </w:p>
        </w:tc>
        <w:tc>
          <w:tcPr>
            <w:tcW w:w="283" w:type="dxa"/>
            <w:shd w:val="clear" w:color="auto" w:fill="FFFFFF"/>
          </w:tcPr>
          <w:p w14:paraId="288EC22D" w14:textId="77777777" w:rsidR="00256F19" w:rsidRPr="00CC0C94" w:rsidRDefault="00256F19" w:rsidP="00CE62B4">
            <w:pPr>
              <w:pStyle w:val="TAL"/>
            </w:pPr>
          </w:p>
        </w:tc>
        <w:tc>
          <w:tcPr>
            <w:tcW w:w="5955" w:type="dxa"/>
            <w:shd w:val="clear" w:color="auto" w:fill="FFFFFF"/>
          </w:tcPr>
          <w:p w14:paraId="07BC08C0" w14:textId="77777777" w:rsidR="00256F19" w:rsidRPr="00CC0C94" w:rsidRDefault="00256F19" w:rsidP="00CE62B4">
            <w:pPr>
              <w:pStyle w:val="TAL"/>
            </w:pPr>
          </w:p>
        </w:tc>
      </w:tr>
      <w:tr w:rsidR="00256F19" w:rsidRPr="00CC0C94" w14:paraId="62DBFF70" w14:textId="77777777" w:rsidTr="00A11AA8">
        <w:trPr>
          <w:cantSplit/>
          <w:jc w:val="center"/>
        </w:trPr>
        <w:tc>
          <w:tcPr>
            <w:tcW w:w="284" w:type="dxa"/>
            <w:shd w:val="clear" w:color="auto" w:fill="FFFFFF"/>
          </w:tcPr>
          <w:p w14:paraId="7D142656" w14:textId="77777777" w:rsidR="00256F19" w:rsidRPr="008E711C" w:rsidRDefault="00256F19" w:rsidP="00CE62B4">
            <w:pPr>
              <w:pStyle w:val="TAL"/>
            </w:pPr>
            <w:r w:rsidRPr="008E711C">
              <w:t>0</w:t>
            </w:r>
          </w:p>
        </w:tc>
        <w:tc>
          <w:tcPr>
            <w:tcW w:w="283" w:type="dxa"/>
            <w:shd w:val="clear" w:color="auto" w:fill="FFFFFF"/>
          </w:tcPr>
          <w:p w14:paraId="090F9CFE" w14:textId="77777777" w:rsidR="00256F19" w:rsidRPr="00CC0C94" w:rsidRDefault="00256F19" w:rsidP="00CE62B4">
            <w:pPr>
              <w:pStyle w:val="TAL"/>
            </w:pPr>
          </w:p>
        </w:tc>
        <w:tc>
          <w:tcPr>
            <w:tcW w:w="284" w:type="dxa"/>
            <w:shd w:val="clear" w:color="auto" w:fill="FFFFFF"/>
          </w:tcPr>
          <w:p w14:paraId="3706778B" w14:textId="77777777" w:rsidR="00256F19" w:rsidRPr="00CC0C94" w:rsidRDefault="00256F19" w:rsidP="00CE62B4">
            <w:pPr>
              <w:pStyle w:val="TAL"/>
            </w:pPr>
          </w:p>
        </w:tc>
        <w:tc>
          <w:tcPr>
            <w:tcW w:w="283" w:type="dxa"/>
            <w:shd w:val="clear" w:color="auto" w:fill="FFFFFF"/>
          </w:tcPr>
          <w:p w14:paraId="0E24DCFA" w14:textId="77777777" w:rsidR="00256F19" w:rsidRPr="00CC0C94" w:rsidRDefault="00256F19" w:rsidP="00CE62B4">
            <w:pPr>
              <w:pStyle w:val="TAL"/>
            </w:pPr>
          </w:p>
        </w:tc>
        <w:tc>
          <w:tcPr>
            <w:tcW w:w="5955" w:type="dxa"/>
            <w:shd w:val="clear" w:color="auto" w:fill="FFFFFF"/>
          </w:tcPr>
          <w:p w14:paraId="373E0F41"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A11AA8">
        <w:trPr>
          <w:cantSplit/>
          <w:jc w:val="center"/>
        </w:trPr>
        <w:tc>
          <w:tcPr>
            <w:tcW w:w="284" w:type="dxa"/>
            <w:shd w:val="clear" w:color="auto" w:fill="FFFFFF"/>
          </w:tcPr>
          <w:p w14:paraId="2CE348D3" w14:textId="77777777" w:rsidR="00256F19" w:rsidRPr="00F04D5E" w:rsidRDefault="00256F19" w:rsidP="00CE62B4">
            <w:pPr>
              <w:pStyle w:val="TAL"/>
            </w:pPr>
            <w:r>
              <w:t>1</w:t>
            </w:r>
          </w:p>
        </w:tc>
        <w:tc>
          <w:tcPr>
            <w:tcW w:w="283" w:type="dxa"/>
            <w:shd w:val="clear" w:color="auto" w:fill="FFFFFF"/>
          </w:tcPr>
          <w:p w14:paraId="266D9807" w14:textId="77777777" w:rsidR="00256F19" w:rsidRPr="00CC0C94" w:rsidRDefault="00256F19" w:rsidP="00CE62B4">
            <w:pPr>
              <w:pStyle w:val="TAL"/>
            </w:pPr>
          </w:p>
        </w:tc>
        <w:tc>
          <w:tcPr>
            <w:tcW w:w="284" w:type="dxa"/>
            <w:shd w:val="clear" w:color="auto" w:fill="FFFFFF"/>
          </w:tcPr>
          <w:p w14:paraId="556E020F" w14:textId="77777777" w:rsidR="00256F19" w:rsidRPr="00CC0C94" w:rsidRDefault="00256F19" w:rsidP="00CE62B4">
            <w:pPr>
              <w:pStyle w:val="TAL"/>
            </w:pPr>
          </w:p>
        </w:tc>
        <w:tc>
          <w:tcPr>
            <w:tcW w:w="283" w:type="dxa"/>
            <w:shd w:val="clear" w:color="auto" w:fill="FFFFFF"/>
          </w:tcPr>
          <w:p w14:paraId="7851D828" w14:textId="77777777" w:rsidR="00256F19" w:rsidRPr="00CC0C94" w:rsidRDefault="00256F19" w:rsidP="00CE62B4">
            <w:pPr>
              <w:pStyle w:val="TAL"/>
            </w:pPr>
          </w:p>
        </w:tc>
        <w:tc>
          <w:tcPr>
            <w:tcW w:w="5955" w:type="dxa"/>
            <w:shd w:val="clear" w:color="auto" w:fill="FFFFFF"/>
          </w:tcPr>
          <w:p w14:paraId="76DE6725"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A11AA8">
        <w:trPr>
          <w:cantSplit/>
          <w:jc w:val="center"/>
        </w:trPr>
        <w:tc>
          <w:tcPr>
            <w:tcW w:w="7089" w:type="dxa"/>
            <w:gridSpan w:val="5"/>
            <w:shd w:val="clear" w:color="auto" w:fill="FFFFFF"/>
          </w:tcPr>
          <w:p w14:paraId="1139692D" w14:textId="77777777" w:rsidR="00256F19" w:rsidRDefault="00256F19" w:rsidP="00CE62B4">
            <w:pPr>
              <w:pStyle w:val="TAL"/>
              <w:rPr>
                <w:lang w:eastAsia="zh-CN"/>
              </w:rPr>
            </w:pPr>
          </w:p>
          <w:p w14:paraId="62848CDB"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A11AA8">
        <w:trPr>
          <w:cantSplit/>
          <w:jc w:val="center"/>
        </w:trPr>
        <w:tc>
          <w:tcPr>
            <w:tcW w:w="7089" w:type="dxa"/>
            <w:gridSpan w:val="5"/>
            <w:shd w:val="clear" w:color="auto" w:fill="FFFFFF"/>
          </w:tcPr>
          <w:p w14:paraId="6F20BC15" w14:textId="77777777" w:rsidR="00256F19" w:rsidRDefault="00256F19" w:rsidP="00CE62B4">
            <w:pPr>
              <w:pStyle w:val="TAL"/>
              <w:rPr>
                <w:lang w:eastAsia="zh-CN"/>
              </w:rPr>
            </w:pPr>
            <w:r>
              <w:rPr>
                <w:lang w:eastAsia="zh-CN"/>
              </w:rPr>
              <w:t>Bit</w:t>
            </w:r>
          </w:p>
        </w:tc>
      </w:tr>
      <w:tr w:rsidR="00256F19" w:rsidRPr="00CC0C94" w14:paraId="26049E28" w14:textId="77777777" w:rsidTr="00A11AA8">
        <w:trPr>
          <w:cantSplit/>
          <w:jc w:val="center"/>
        </w:trPr>
        <w:tc>
          <w:tcPr>
            <w:tcW w:w="284" w:type="dxa"/>
            <w:shd w:val="clear" w:color="auto" w:fill="FFFFFF"/>
          </w:tcPr>
          <w:p w14:paraId="019271F6" w14:textId="77777777" w:rsidR="00256F19" w:rsidRPr="008E711C" w:rsidRDefault="00256F19" w:rsidP="00CE62B4">
            <w:pPr>
              <w:pStyle w:val="TAL"/>
              <w:rPr>
                <w:b/>
                <w:lang w:eastAsia="zh-CN"/>
              </w:rPr>
            </w:pPr>
            <w:r>
              <w:rPr>
                <w:rFonts w:hint="eastAsia"/>
                <w:b/>
                <w:lang w:eastAsia="zh-CN"/>
              </w:rPr>
              <w:t>7</w:t>
            </w:r>
          </w:p>
        </w:tc>
        <w:tc>
          <w:tcPr>
            <w:tcW w:w="283" w:type="dxa"/>
            <w:shd w:val="clear" w:color="auto" w:fill="FFFFFF"/>
          </w:tcPr>
          <w:p w14:paraId="6A2AA7A8" w14:textId="77777777" w:rsidR="00256F19" w:rsidRPr="00CC0C94" w:rsidRDefault="00256F19" w:rsidP="00CE62B4">
            <w:pPr>
              <w:pStyle w:val="TAL"/>
            </w:pPr>
          </w:p>
        </w:tc>
        <w:tc>
          <w:tcPr>
            <w:tcW w:w="284" w:type="dxa"/>
            <w:shd w:val="clear" w:color="auto" w:fill="FFFFFF"/>
          </w:tcPr>
          <w:p w14:paraId="016EC834" w14:textId="77777777" w:rsidR="00256F19" w:rsidRPr="00CC0C94" w:rsidRDefault="00256F19" w:rsidP="00CE62B4">
            <w:pPr>
              <w:pStyle w:val="TAL"/>
            </w:pPr>
          </w:p>
        </w:tc>
        <w:tc>
          <w:tcPr>
            <w:tcW w:w="283" w:type="dxa"/>
            <w:shd w:val="clear" w:color="auto" w:fill="FFFFFF"/>
          </w:tcPr>
          <w:p w14:paraId="12032E9D" w14:textId="77777777" w:rsidR="00256F19" w:rsidRPr="00CC0C94" w:rsidRDefault="00256F19" w:rsidP="00CE62B4">
            <w:pPr>
              <w:pStyle w:val="TAL"/>
            </w:pPr>
          </w:p>
        </w:tc>
        <w:tc>
          <w:tcPr>
            <w:tcW w:w="5955" w:type="dxa"/>
            <w:shd w:val="clear" w:color="auto" w:fill="FFFFFF"/>
          </w:tcPr>
          <w:p w14:paraId="1F1FE799" w14:textId="77777777" w:rsidR="00256F19" w:rsidRPr="00CC0C94" w:rsidRDefault="00256F19" w:rsidP="00CE62B4">
            <w:pPr>
              <w:pStyle w:val="TAL"/>
            </w:pPr>
          </w:p>
        </w:tc>
      </w:tr>
      <w:tr w:rsidR="00256F19" w:rsidRPr="00CC0C94" w14:paraId="30CBF611" w14:textId="77777777" w:rsidTr="00A11AA8">
        <w:trPr>
          <w:cantSplit/>
          <w:jc w:val="center"/>
        </w:trPr>
        <w:tc>
          <w:tcPr>
            <w:tcW w:w="284" w:type="dxa"/>
            <w:shd w:val="clear" w:color="auto" w:fill="FFFFFF"/>
          </w:tcPr>
          <w:p w14:paraId="1A341DE4" w14:textId="77777777" w:rsidR="00256F19" w:rsidRPr="008E711C" w:rsidRDefault="00256F19" w:rsidP="00CE62B4">
            <w:pPr>
              <w:pStyle w:val="TAL"/>
            </w:pPr>
            <w:r w:rsidRPr="008E711C">
              <w:t>0</w:t>
            </w:r>
          </w:p>
        </w:tc>
        <w:tc>
          <w:tcPr>
            <w:tcW w:w="283" w:type="dxa"/>
            <w:shd w:val="clear" w:color="auto" w:fill="FFFFFF"/>
          </w:tcPr>
          <w:p w14:paraId="5C6B7C3F" w14:textId="77777777" w:rsidR="00256F19" w:rsidRPr="00CC0C94" w:rsidRDefault="00256F19" w:rsidP="00CE62B4">
            <w:pPr>
              <w:pStyle w:val="TAL"/>
            </w:pPr>
          </w:p>
        </w:tc>
        <w:tc>
          <w:tcPr>
            <w:tcW w:w="284" w:type="dxa"/>
            <w:shd w:val="clear" w:color="auto" w:fill="FFFFFF"/>
          </w:tcPr>
          <w:p w14:paraId="228A58DD" w14:textId="77777777" w:rsidR="00256F19" w:rsidRPr="00CC0C94" w:rsidRDefault="00256F19" w:rsidP="00CE62B4">
            <w:pPr>
              <w:pStyle w:val="TAL"/>
            </w:pPr>
          </w:p>
        </w:tc>
        <w:tc>
          <w:tcPr>
            <w:tcW w:w="283" w:type="dxa"/>
            <w:shd w:val="clear" w:color="auto" w:fill="FFFFFF"/>
          </w:tcPr>
          <w:p w14:paraId="307FDB85" w14:textId="77777777" w:rsidR="00256F19" w:rsidRPr="00CC0C94" w:rsidRDefault="00256F19" w:rsidP="00CE62B4">
            <w:pPr>
              <w:pStyle w:val="TAL"/>
            </w:pPr>
          </w:p>
        </w:tc>
        <w:tc>
          <w:tcPr>
            <w:tcW w:w="5955" w:type="dxa"/>
            <w:shd w:val="clear" w:color="auto" w:fill="FFFFFF"/>
          </w:tcPr>
          <w:p w14:paraId="341550D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A11AA8">
        <w:trPr>
          <w:cantSplit/>
          <w:jc w:val="center"/>
        </w:trPr>
        <w:tc>
          <w:tcPr>
            <w:tcW w:w="284" w:type="dxa"/>
            <w:shd w:val="clear" w:color="auto" w:fill="FFFFFF"/>
          </w:tcPr>
          <w:p w14:paraId="1BABC478" w14:textId="77777777" w:rsidR="00256F19" w:rsidRPr="00F04D5E" w:rsidRDefault="00256F19" w:rsidP="00CE62B4">
            <w:pPr>
              <w:pStyle w:val="TAL"/>
            </w:pPr>
            <w:r>
              <w:t>1</w:t>
            </w:r>
          </w:p>
        </w:tc>
        <w:tc>
          <w:tcPr>
            <w:tcW w:w="283" w:type="dxa"/>
            <w:shd w:val="clear" w:color="auto" w:fill="FFFFFF"/>
          </w:tcPr>
          <w:p w14:paraId="279CDE5A" w14:textId="77777777" w:rsidR="00256F19" w:rsidRPr="00CC0C94" w:rsidRDefault="00256F19" w:rsidP="00CE62B4">
            <w:pPr>
              <w:pStyle w:val="TAL"/>
            </w:pPr>
          </w:p>
        </w:tc>
        <w:tc>
          <w:tcPr>
            <w:tcW w:w="284" w:type="dxa"/>
            <w:shd w:val="clear" w:color="auto" w:fill="FFFFFF"/>
          </w:tcPr>
          <w:p w14:paraId="480AE35C" w14:textId="77777777" w:rsidR="00256F19" w:rsidRPr="00CC0C94" w:rsidRDefault="00256F19" w:rsidP="00CE62B4">
            <w:pPr>
              <w:pStyle w:val="TAL"/>
            </w:pPr>
          </w:p>
        </w:tc>
        <w:tc>
          <w:tcPr>
            <w:tcW w:w="283" w:type="dxa"/>
            <w:shd w:val="clear" w:color="auto" w:fill="FFFFFF"/>
          </w:tcPr>
          <w:p w14:paraId="64C110E5" w14:textId="77777777" w:rsidR="00256F19" w:rsidRPr="00CC0C94" w:rsidRDefault="00256F19" w:rsidP="00CE62B4">
            <w:pPr>
              <w:pStyle w:val="TAL"/>
            </w:pPr>
          </w:p>
        </w:tc>
        <w:tc>
          <w:tcPr>
            <w:tcW w:w="5955" w:type="dxa"/>
            <w:shd w:val="clear" w:color="auto" w:fill="FFFFFF"/>
          </w:tcPr>
          <w:p w14:paraId="5DB1FE2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A11AA8">
        <w:trPr>
          <w:cantSplit/>
          <w:jc w:val="center"/>
        </w:trPr>
        <w:tc>
          <w:tcPr>
            <w:tcW w:w="7089" w:type="dxa"/>
            <w:gridSpan w:val="5"/>
            <w:shd w:val="clear" w:color="auto" w:fill="FFFFFF"/>
          </w:tcPr>
          <w:p w14:paraId="576CED90" w14:textId="77777777" w:rsidR="00256F19" w:rsidRPr="00F04D5E" w:rsidRDefault="00256F19" w:rsidP="00CE62B4">
            <w:pPr>
              <w:pStyle w:val="TAL"/>
              <w:rPr>
                <w:lang w:eastAsia="zh-CN"/>
              </w:rPr>
            </w:pPr>
          </w:p>
          <w:p w14:paraId="08E28B47"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A11AA8">
        <w:trPr>
          <w:cantSplit/>
          <w:jc w:val="center"/>
        </w:trPr>
        <w:tc>
          <w:tcPr>
            <w:tcW w:w="7089" w:type="dxa"/>
            <w:gridSpan w:val="5"/>
            <w:shd w:val="clear" w:color="auto" w:fill="FFFFFF"/>
          </w:tcPr>
          <w:p w14:paraId="57B2357B" w14:textId="77777777" w:rsidR="00256F19" w:rsidRPr="00F04D5E" w:rsidRDefault="00256F19" w:rsidP="00CE62B4">
            <w:pPr>
              <w:pStyle w:val="TAL"/>
              <w:rPr>
                <w:lang w:eastAsia="zh-CN"/>
              </w:rPr>
            </w:pPr>
            <w:r>
              <w:rPr>
                <w:lang w:eastAsia="zh-CN"/>
              </w:rPr>
              <w:t>Bit</w:t>
            </w:r>
          </w:p>
        </w:tc>
      </w:tr>
      <w:tr w:rsidR="00256F19" w:rsidRPr="00CC0C94" w14:paraId="141F6905" w14:textId="77777777" w:rsidTr="00A11AA8">
        <w:trPr>
          <w:cantSplit/>
          <w:jc w:val="center"/>
        </w:trPr>
        <w:tc>
          <w:tcPr>
            <w:tcW w:w="284" w:type="dxa"/>
            <w:shd w:val="clear" w:color="auto" w:fill="FFFFFF"/>
          </w:tcPr>
          <w:p w14:paraId="12939BD6" w14:textId="77777777" w:rsidR="00256F19" w:rsidRPr="008E711C" w:rsidRDefault="00256F19" w:rsidP="00CE62B4">
            <w:pPr>
              <w:pStyle w:val="TAL"/>
              <w:rPr>
                <w:b/>
                <w:lang w:eastAsia="zh-CN"/>
              </w:rPr>
            </w:pPr>
            <w:r>
              <w:rPr>
                <w:rFonts w:hint="eastAsia"/>
                <w:b/>
                <w:lang w:eastAsia="zh-CN"/>
              </w:rPr>
              <w:t>8</w:t>
            </w:r>
          </w:p>
        </w:tc>
        <w:tc>
          <w:tcPr>
            <w:tcW w:w="283" w:type="dxa"/>
            <w:shd w:val="clear" w:color="auto" w:fill="FFFFFF"/>
          </w:tcPr>
          <w:p w14:paraId="43CE17F7" w14:textId="77777777" w:rsidR="00256F19" w:rsidRPr="00CC0C94" w:rsidRDefault="00256F19" w:rsidP="00CE62B4">
            <w:pPr>
              <w:pStyle w:val="TAL"/>
            </w:pPr>
          </w:p>
        </w:tc>
        <w:tc>
          <w:tcPr>
            <w:tcW w:w="284" w:type="dxa"/>
            <w:shd w:val="clear" w:color="auto" w:fill="FFFFFF"/>
          </w:tcPr>
          <w:p w14:paraId="547A338C" w14:textId="77777777" w:rsidR="00256F19" w:rsidRPr="00CC0C94" w:rsidRDefault="00256F19" w:rsidP="00CE62B4">
            <w:pPr>
              <w:pStyle w:val="TAL"/>
            </w:pPr>
          </w:p>
        </w:tc>
        <w:tc>
          <w:tcPr>
            <w:tcW w:w="283" w:type="dxa"/>
            <w:shd w:val="clear" w:color="auto" w:fill="FFFFFF"/>
          </w:tcPr>
          <w:p w14:paraId="6F187360" w14:textId="77777777" w:rsidR="00256F19" w:rsidRPr="00CC0C94" w:rsidRDefault="00256F19" w:rsidP="00CE62B4">
            <w:pPr>
              <w:pStyle w:val="TAL"/>
            </w:pPr>
          </w:p>
        </w:tc>
        <w:tc>
          <w:tcPr>
            <w:tcW w:w="5955" w:type="dxa"/>
            <w:shd w:val="clear" w:color="auto" w:fill="FFFFFF"/>
          </w:tcPr>
          <w:p w14:paraId="180F0AD6" w14:textId="77777777" w:rsidR="00256F19" w:rsidRPr="00CC0C94" w:rsidRDefault="00256F19" w:rsidP="00CE62B4">
            <w:pPr>
              <w:pStyle w:val="TAL"/>
            </w:pPr>
          </w:p>
        </w:tc>
      </w:tr>
      <w:tr w:rsidR="00256F19" w:rsidRPr="00CC0C94" w14:paraId="70CBA06B" w14:textId="77777777" w:rsidTr="00A11AA8">
        <w:trPr>
          <w:cantSplit/>
          <w:jc w:val="center"/>
        </w:trPr>
        <w:tc>
          <w:tcPr>
            <w:tcW w:w="284" w:type="dxa"/>
            <w:shd w:val="clear" w:color="auto" w:fill="FFFFFF"/>
          </w:tcPr>
          <w:p w14:paraId="140C9DEA" w14:textId="77777777" w:rsidR="00256F19" w:rsidRPr="008E711C" w:rsidRDefault="00256F19" w:rsidP="00CE62B4">
            <w:pPr>
              <w:pStyle w:val="TAL"/>
            </w:pPr>
            <w:r w:rsidRPr="008E711C">
              <w:t>0</w:t>
            </w:r>
          </w:p>
        </w:tc>
        <w:tc>
          <w:tcPr>
            <w:tcW w:w="283" w:type="dxa"/>
            <w:shd w:val="clear" w:color="auto" w:fill="FFFFFF"/>
          </w:tcPr>
          <w:p w14:paraId="4312DD38" w14:textId="77777777" w:rsidR="00256F19" w:rsidRPr="00CC0C94" w:rsidRDefault="00256F19" w:rsidP="00CE62B4">
            <w:pPr>
              <w:pStyle w:val="TAL"/>
            </w:pPr>
          </w:p>
        </w:tc>
        <w:tc>
          <w:tcPr>
            <w:tcW w:w="284" w:type="dxa"/>
            <w:shd w:val="clear" w:color="auto" w:fill="FFFFFF"/>
          </w:tcPr>
          <w:p w14:paraId="45BD848F" w14:textId="77777777" w:rsidR="00256F19" w:rsidRPr="00CC0C94" w:rsidRDefault="00256F19" w:rsidP="00CE62B4">
            <w:pPr>
              <w:pStyle w:val="TAL"/>
            </w:pPr>
          </w:p>
        </w:tc>
        <w:tc>
          <w:tcPr>
            <w:tcW w:w="283" w:type="dxa"/>
            <w:shd w:val="clear" w:color="auto" w:fill="FFFFFF"/>
          </w:tcPr>
          <w:p w14:paraId="12934C47" w14:textId="77777777" w:rsidR="00256F19" w:rsidRPr="00CC0C94" w:rsidRDefault="00256F19" w:rsidP="00CE62B4">
            <w:pPr>
              <w:pStyle w:val="TAL"/>
            </w:pPr>
          </w:p>
        </w:tc>
        <w:tc>
          <w:tcPr>
            <w:tcW w:w="5955" w:type="dxa"/>
            <w:shd w:val="clear" w:color="auto" w:fill="FFFFFF"/>
          </w:tcPr>
          <w:p w14:paraId="37E1E99B"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A11AA8">
        <w:trPr>
          <w:cantSplit/>
          <w:jc w:val="center"/>
        </w:trPr>
        <w:tc>
          <w:tcPr>
            <w:tcW w:w="284" w:type="dxa"/>
            <w:shd w:val="clear" w:color="auto" w:fill="FFFFFF"/>
          </w:tcPr>
          <w:p w14:paraId="4ED62327" w14:textId="77777777" w:rsidR="00256F19" w:rsidRPr="00F04D5E" w:rsidRDefault="00256F19" w:rsidP="00CE62B4">
            <w:pPr>
              <w:pStyle w:val="TAL"/>
            </w:pPr>
            <w:r>
              <w:t>1</w:t>
            </w:r>
          </w:p>
        </w:tc>
        <w:tc>
          <w:tcPr>
            <w:tcW w:w="283" w:type="dxa"/>
            <w:shd w:val="clear" w:color="auto" w:fill="FFFFFF"/>
          </w:tcPr>
          <w:p w14:paraId="080F79CB" w14:textId="77777777" w:rsidR="00256F19" w:rsidRPr="00CC0C94" w:rsidRDefault="00256F19" w:rsidP="00CE62B4">
            <w:pPr>
              <w:pStyle w:val="TAL"/>
            </w:pPr>
          </w:p>
        </w:tc>
        <w:tc>
          <w:tcPr>
            <w:tcW w:w="284" w:type="dxa"/>
            <w:shd w:val="clear" w:color="auto" w:fill="FFFFFF"/>
          </w:tcPr>
          <w:p w14:paraId="54C0266E" w14:textId="77777777" w:rsidR="00256F19" w:rsidRPr="00CC0C94" w:rsidRDefault="00256F19" w:rsidP="00CE62B4">
            <w:pPr>
              <w:pStyle w:val="TAL"/>
            </w:pPr>
          </w:p>
        </w:tc>
        <w:tc>
          <w:tcPr>
            <w:tcW w:w="283" w:type="dxa"/>
            <w:shd w:val="clear" w:color="auto" w:fill="FFFFFF"/>
          </w:tcPr>
          <w:p w14:paraId="6A8F20F3" w14:textId="77777777" w:rsidR="00256F19" w:rsidRPr="00CC0C94" w:rsidRDefault="00256F19" w:rsidP="00CE62B4">
            <w:pPr>
              <w:pStyle w:val="TAL"/>
            </w:pPr>
          </w:p>
        </w:tc>
        <w:tc>
          <w:tcPr>
            <w:tcW w:w="5955" w:type="dxa"/>
            <w:shd w:val="clear" w:color="auto" w:fill="FFFFFF"/>
          </w:tcPr>
          <w:p w14:paraId="0FF00610"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A11AA8">
        <w:trPr>
          <w:cantSplit/>
          <w:jc w:val="center"/>
        </w:trPr>
        <w:tc>
          <w:tcPr>
            <w:tcW w:w="7089" w:type="dxa"/>
            <w:gridSpan w:val="5"/>
            <w:shd w:val="clear" w:color="auto" w:fill="FFFFFF"/>
          </w:tcPr>
          <w:p w14:paraId="5F942EE6" w14:textId="77777777" w:rsidR="00256F19" w:rsidRDefault="00256F19" w:rsidP="00CE62B4">
            <w:pPr>
              <w:pStyle w:val="TAL"/>
            </w:pPr>
          </w:p>
        </w:tc>
      </w:tr>
      <w:tr w:rsidR="00256F19" w:rsidRPr="00CC0C94" w14:paraId="5AE6B525" w14:textId="77777777" w:rsidTr="00A11AA8">
        <w:trPr>
          <w:cantSplit/>
          <w:jc w:val="center"/>
        </w:trPr>
        <w:tc>
          <w:tcPr>
            <w:tcW w:w="7089" w:type="dxa"/>
            <w:gridSpan w:val="5"/>
            <w:shd w:val="clear" w:color="auto" w:fill="FFFFFF"/>
          </w:tcPr>
          <w:p w14:paraId="4552B758" w14:textId="77777777" w:rsidR="00256F19" w:rsidRDefault="00256F19" w:rsidP="00CE62B4">
            <w:pPr>
              <w:pStyle w:val="TAL"/>
            </w:pPr>
          </w:p>
          <w:p w14:paraId="11509166" w14:textId="77777777" w:rsidR="00256F19" w:rsidRPr="00CC0C94" w:rsidRDefault="00256F19" w:rsidP="00CE62B4">
            <w:pPr>
              <w:pStyle w:val="TAL"/>
            </w:pPr>
            <w:r w:rsidRPr="000E25CC">
              <w:t>UE policies for 5G ProSe usage information reporting</w:t>
            </w:r>
            <w:r>
              <w:t xml:space="preserve"> indicator (5PUIRI) (octet 4, bit 1) (see NOTE 1)</w:t>
            </w:r>
          </w:p>
        </w:tc>
      </w:tr>
      <w:tr w:rsidR="00256F19" w:rsidRPr="00CC0C94" w14:paraId="69332DB5" w14:textId="77777777" w:rsidTr="00A11AA8">
        <w:trPr>
          <w:cantSplit/>
          <w:jc w:val="center"/>
        </w:trPr>
        <w:tc>
          <w:tcPr>
            <w:tcW w:w="7089" w:type="dxa"/>
            <w:gridSpan w:val="5"/>
            <w:shd w:val="clear" w:color="auto" w:fill="FFFFFF"/>
          </w:tcPr>
          <w:p w14:paraId="5FC02408" w14:textId="77777777" w:rsidR="00256F19" w:rsidRPr="00CC0C94" w:rsidRDefault="00256F19" w:rsidP="00CE62B4">
            <w:pPr>
              <w:pStyle w:val="TAL"/>
            </w:pPr>
            <w:r>
              <w:t>Bit</w:t>
            </w:r>
          </w:p>
        </w:tc>
      </w:tr>
      <w:tr w:rsidR="00256F19" w:rsidRPr="00CC0C94" w14:paraId="6745FD07" w14:textId="77777777" w:rsidTr="00A11AA8">
        <w:trPr>
          <w:cantSplit/>
          <w:jc w:val="center"/>
        </w:trPr>
        <w:tc>
          <w:tcPr>
            <w:tcW w:w="284" w:type="dxa"/>
            <w:shd w:val="clear" w:color="auto" w:fill="FFFFFF"/>
          </w:tcPr>
          <w:p w14:paraId="6B6D5AAF" w14:textId="77777777" w:rsidR="00256F19" w:rsidRPr="008E711C" w:rsidRDefault="00256F19" w:rsidP="00CE62B4">
            <w:pPr>
              <w:pStyle w:val="TAL"/>
              <w:rPr>
                <w:b/>
              </w:rPr>
            </w:pPr>
            <w:r>
              <w:rPr>
                <w:b/>
              </w:rPr>
              <w:t>1</w:t>
            </w:r>
          </w:p>
        </w:tc>
        <w:tc>
          <w:tcPr>
            <w:tcW w:w="283" w:type="dxa"/>
            <w:shd w:val="clear" w:color="auto" w:fill="FFFFFF"/>
          </w:tcPr>
          <w:p w14:paraId="5D3CD4EC" w14:textId="77777777" w:rsidR="00256F19" w:rsidRPr="00CC0C94" w:rsidRDefault="00256F19" w:rsidP="00CE62B4">
            <w:pPr>
              <w:pStyle w:val="TAL"/>
            </w:pPr>
          </w:p>
        </w:tc>
        <w:tc>
          <w:tcPr>
            <w:tcW w:w="284" w:type="dxa"/>
            <w:shd w:val="clear" w:color="auto" w:fill="FFFFFF"/>
          </w:tcPr>
          <w:p w14:paraId="01C14A90" w14:textId="77777777" w:rsidR="00256F19" w:rsidRPr="00CC0C94" w:rsidRDefault="00256F19" w:rsidP="00CE62B4">
            <w:pPr>
              <w:pStyle w:val="TAL"/>
            </w:pPr>
          </w:p>
        </w:tc>
        <w:tc>
          <w:tcPr>
            <w:tcW w:w="283" w:type="dxa"/>
            <w:shd w:val="clear" w:color="auto" w:fill="FFFFFF"/>
          </w:tcPr>
          <w:p w14:paraId="6F562E35" w14:textId="77777777" w:rsidR="00256F19" w:rsidRPr="00CC0C94" w:rsidRDefault="00256F19" w:rsidP="00CE62B4">
            <w:pPr>
              <w:pStyle w:val="TAL"/>
            </w:pPr>
          </w:p>
        </w:tc>
        <w:tc>
          <w:tcPr>
            <w:tcW w:w="5955" w:type="dxa"/>
            <w:shd w:val="clear" w:color="auto" w:fill="FFFFFF"/>
          </w:tcPr>
          <w:p w14:paraId="5837946D" w14:textId="77777777" w:rsidR="00256F19" w:rsidRPr="00CC0C94" w:rsidRDefault="00256F19" w:rsidP="00CE62B4">
            <w:pPr>
              <w:pStyle w:val="TAL"/>
            </w:pPr>
          </w:p>
        </w:tc>
      </w:tr>
      <w:tr w:rsidR="00256F19" w:rsidRPr="00CC0C94" w14:paraId="0BAB1128" w14:textId="77777777" w:rsidTr="00A11AA8">
        <w:trPr>
          <w:cantSplit/>
          <w:jc w:val="center"/>
        </w:trPr>
        <w:tc>
          <w:tcPr>
            <w:tcW w:w="284" w:type="dxa"/>
            <w:shd w:val="clear" w:color="auto" w:fill="FFFFFF"/>
          </w:tcPr>
          <w:p w14:paraId="0308D0CF" w14:textId="77777777" w:rsidR="00256F19" w:rsidRPr="008E711C" w:rsidRDefault="00256F19" w:rsidP="00CE62B4">
            <w:pPr>
              <w:pStyle w:val="TAL"/>
            </w:pPr>
            <w:r w:rsidRPr="008E711C">
              <w:t>0</w:t>
            </w:r>
          </w:p>
        </w:tc>
        <w:tc>
          <w:tcPr>
            <w:tcW w:w="283" w:type="dxa"/>
            <w:shd w:val="clear" w:color="auto" w:fill="FFFFFF"/>
          </w:tcPr>
          <w:p w14:paraId="043F51D2" w14:textId="77777777" w:rsidR="00256F19" w:rsidRPr="00CC0C94" w:rsidRDefault="00256F19" w:rsidP="00CE62B4">
            <w:pPr>
              <w:pStyle w:val="TAL"/>
            </w:pPr>
          </w:p>
        </w:tc>
        <w:tc>
          <w:tcPr>
            <w:tcW w:w="284" w:type="dxa"/>
            <w:shd w:val="clear" w:color="auto" w:fill="FFFFFF"/>
          </w:tcPr>
          <w:p w14:paraId="0C3296BF" w14:textId="77777777" w:rsidR="00256F19" w:rsidRPr="00CC0C94" w:rsidRDefault="00256F19" w:rsidP="00CE62B4">
            <w:pPr>
              <w:pStyle w:val="TAL"/>
            </w:pPr>
          </w:p>
        </w:tc>
        <w:tc>
          <w:tcPr>
            <w:tcW w:w="283" w:type="dxa"/>
            <w:shd w:val="clear" w:color="auto" w:fill="FFFFFF"/>
          </w:tcPr>
          <w:p w14:paraId="0BCDE35D" w14:textId="77777777" w:rsidR="00256F19" w:rsidRPr="00CC0C94" w:rsidRDefault="00256F19" w:rsidP="00CE62B4">
            <w:pPr>
              <w:pStyle w:val="TAL"/>
            </w:pPr>
          </w:p>
        </w:tc>
        <w:tc>
          <w:tcPr>
            <w:tcW w:w="5955" w:type="dxa"/>
            <w:shd w:val="clear" w:color="auto" w:fill="FFFFFF"/>
          </w:tcPr>
          <w:p w14:paraId="7498240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A11AA8">
        <w:trPr>
          <w:cantSplit/>
          <w:jc w:val="center"/>
        </w:trPr>
        <w:tc>
          <w:tcPr>
            <w:tcW w:w="284" w:type="dxa"/>
            <w:shd w:val="clear" w:color="auto" w:fill="FFFFFF"/>
          </w:tcPr>
          <w:p w14:paraId="3CBDD006" w14:textId="77777777" w:rsidR="00256F19" w:rsidRPr="00F04D5E" w:rsidRDefault="00256F19" w:rsidP="00CE62B4">
            <w:pPr>
              <w:pStyle w:val="TAL"/>
            </w:pPr>
            <w:r>
              <w:t>1</w:t>
            </w:r>
          </w:p>
        </w:tc>
        <w:tc>
          <w:tcPr>
            <w:tcW w:w="283" w:type="dxa"/>
            <w:shd w:val="clear" w:color="auto" w:fill="FFFFFF"/>
          </w:tcPr>
          <w:p w14:paraId="58E23B43" w14:textId="77777777" w:rsidR="00256F19" w:rsidRPr="00CC0C94" w:rsidRDefault="00256F19" w:rsidP="00CE62B4">
            <w:pPr>
              <w:pStyle w:val="TAL"/>
            </w:pPr>
          </w:p>
        </w:tc>
        <w:tc>
          <w:tcPr>
            <w:tcW w:w="284" w:type="dxa"/>
            <w:shd w:val="clear" w:color="auto" w:fill="FFFFFF"/>
          </w:tcPr>
          <w:p w14:paraId="7A08654F" w14:textId="77777777" w:rsidR="00256F19" w:rsidRPr="00CC0C94" w:rsidRDefault="00256F19" w:rsidP="00CE62B4">
            <w:pPr>
              <w:pStyle w:val="TAL"/>
            </w:pPr>
          </w:p>
        </w:tc>
        <w:tc>
          <w:tcPr>
            <w:tcW w:w="283" w:type="dxa"/>
            <w:shd w:val="clear" w:color="auto" w:fill="FFFFFF"/>
          </w:tcPr>
          <w:p w14:paraId="2F237E16" w14:textId="77777777" w:rsidR="00256F19" w:rsidRPr="00CC0C94" w:rsidRDefault="00256F19" w:rsidP="00CE62B4">
            <w:pPr>
              <w:pStyle w:val="TAL"/>
            </w:pPr>
          </w:p>
        </w:tc>
        <w:tc>
          <w:tcPr>
            <w:tcW w:w="5955" w:type="dxa"/>
            <w:shd w:val="clear" w:color="auto" w:fill="FFFFFF"/>
          </w:tcPr>
          <w:p w14:paraId="7FA8EB8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A11AA8">
        <w:trPr>
          <w:cantSplit/>
          <w:jc w:val="center"/>
        </w:trPr>
        <w:tc>
          <w:tcPr>
            <w:tcW w:w="284" w:type="dxa"/>
            <w:shd w:val="clear" w:color="auto" w:fill="FFFFFF"/>
          </w:tcPr>
          <w:p w14:paraId="2B6350B3" w14:textId="77777777" w:rsidR="00256F19" w:rsidRDefault="00256F19" w:rsidP="00CE62B4">
            <w:pPr>
              <w:pStyle w:val="TAL"/>
            </w:pPr>
          </w:p>
        </w:tc>
        <w:tc>
          <w:tcPr>
            <w:tcW w:w="283" w:type="dxa"/>
            <w:shd w:val="clear" w:color="auto" w:fill="FFFFFF"/>
          </w:tcPr>
          <w:p w14:paraId="1C1BBDB1" w14:textId="77777777" w:rsidR="00256F19" w:rsidRPr="00CC0C94" w:rsidRDefault="00256F19" w:rsidP="00CE62B4">
            <w:pPr>
              <w:pStyle w:val="TAL"/>
            </w:pPr>
          </w:p>
        </w:tc>
        <w:tc>
          <w:tcPr>
            <w:tcW w:w="284" w:type="dxa"/>
            <w:shd w:val="clear" w:color="auto" w:fill="FFFFFF"/>
          </w:tcPr>
          <w:p w14:paraId="6F4900E5" w14:textId="77777777" w:rsidR="00256F19" w:rsidRPr="00CC0C94" w:rsidRDefault="00256F19" w:rsidP="00CE62B4">
            <w:pPr>
              <w:pStyle w:val="TAL"/>
            </w:pPr>
          </w:p>
        </w:tc>
        <w:tc>
          <w:tcPr>
            <w:tcW w:w="283" w:type="dxa"/>
            <w:shd w:val="clear" w:color="auto" w:fill="FFFFFF"/>
          </w:tcPr>
          <w:p w14:paraId="5EB449F9" w14:textId="77777777" w:rsidR="00256F19" w:rsidRPr="00CC0C94" w:rsidRDefault="00256F19" w:rsidP="00CE62B4">
            <w:pPr>
              <w:pStyle w:val="TAL"/>
            </w:pPr>
          </w:p>
        </w:tc>
        <w:tc>
          <w:tcPr>
            <w:tcW w:w="5955" w:type="dxa"/>
            <w:shd w:val="clear" w:color="auto" w:fill="FFFFFF"/>
          </w:tcPr>
          <w:p w14:paraId="4586CE2B" w14:textId="77777777" w:rsidR="00256F19" w:rsidRPr="000E25CC" w:rsidRDefault="00256F19" w:rsidP="00CE62B4">
            <w:pPr>
              <w:pStyle w:val="TAL"/>
              <w:rPr>
                <w:noProof/>
                <w:lang w:val="en-US"/>
              </w:rPr>
            </w:pPr>
          </w:p>
        </w:tc>
      </w:tr>
      <w:tr w:rsidR="00256F19" w:rsidRPr="00CC0C94" w14:paraId="6E2B9BC5" w14:textId="77777777" w:rsidTr="00A11AA8">
        <w:trPr>
          <w:cantSplit/>
          <w:jc w:val="center"/>
        </w:trPr>
        <w:tc>
          <w:tcPr>
            <w:tcW w:w="7089" w:type="dxa"/>
            <w:gridSpan w:val="5"/>
            <w:shd w:val="clear" w:color="auto" w:fill="FFFFFF"/>
          </w:tcPr>
          <w:p w14:paraId="1B05B680" w14:textId="77777777" w:rsidR="00256F19" w:rsidRDefault="00256F19" w:rsidP="00CE62B4">
            <w:pPr>
              <w:pStyle w:val="TAL"/>
            </w:pPr>
          </w:p>
          <w:p w14:paraId="45371BA0" w14:textId="77777777" w:rsidR="00256F19" w:rsidRPr="00CC0C94" w:rsidRDefault="00256F19" w:rsidP="00CE62B4">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A11AA8">
        <w:trPr>
          <w:cantSplit/>
          <w:jc w:val="center"/>
        </w:trPr>
        <w:tc>
          <w:tcPr>
            <w:tcW w:w="7089" w:type="dxa"/>
            <w:gridSpan w:val="5"/>
            <w:shd w:val="clear" w:color="auto" w:fill="FFFFFF"/>
          </w:tcPr>
          <w:p w14:paraId="1A03BBD2" w14:textId="77777777" w:rsidR="00256F19" w:rsidRPr="00CC0C94" w:rsidRDefault="00256F19" w:rsidP="00CE62B4">
            <w:pPr>
              <w:pStyle w:val="TAL"/>
            </w:pPr>
            <w:r>
              <w:t>Bit</w:t>
            </w:r>
          </w:p>
        </w:tc>
      </w:tr>
      <w:tr w:rsidR="00256F19" w:rsidRPr="00CC0C94" w14:paraId="70A175C7" w14:textId="77777777" w:rsidTr="00A11AA8">
        <w:trPr>
          <w:cantSplit/>
          <w:jc w:val="center"/>
        </w:trPr>
        <w:tc>
          <w:tcPr>
            <w:tcW w:w="284" w:type="dxa"/>
            <w:shd w:val="clear" w:color="auto" w:fill="FFFFFF"/>
          </w:tcPr>
          <w:p w14:paraId="3D550EB3" w14:textId="77777777" w:rsidR="00256F19" w:rsidRPr="008E711C" w:rsidRDefault="00256F19" w:rsidP="00CE62B4">
            <w:pPr>
              <w:pStyle w:val="TAL"/>
              <w:rPr>
                <w:b/>
              </w:rPr>
            </w:pPr>
            <w:r>
              <w:rPr>
                <w:b/>
              </w:rPr>
              <w:t>2</w:t>
            </w:r>
          </w:p>
        </w:tc>
        <w:tc>
          <w:tcPr>
            <w:tcW w:w="283" w:type="dxa"/>
            <w:shd w:val="clear" w:color="auto" w:fill="FFFFFF"/>
          </w:tcPr>
          <w:p w14:paraId="0321CBB6" w14:textId="77777777" w:rsidR="00256F19" w:rsidRPr="00CC0C94" w:rsidRDefault="00256F19" w:rsidP="00CE62B4">
            <w:pPr>
              <w:pStyle w:val="TAL"/>
            </w:pPr>
          </w:p>
        </w:tc>
        <w:tc>
          <w:tcPr>
            <w:tcW w:w="284" w:type="dxa"/>
            <w:shd w:val="clear" w:color="auto" w:fill="FFFFFF"/>
          </w:tcPr>
          <w:p w14:paraId="4290C10F" w14:textId="77777777" w:rsidR="00256F19" w:rsidRPr="00CC0C94" w:rsidRDefault="00256F19" w:rsidP="00CE62B4">
            <w:pPr>
              <w:pStyle w:val="TAL"/>
            </w:pPr>
          </w:p>
        </w:tc>
        <w:tc>
          <w:tcPr>
            <w:tcW w:w="283" w:type="dxa"/>
            <w:shd w:val="clear" w:color="auto" w:fill="FFFFFF"/>
          </w:tcPr>
          <w:p w14:paraId="464B4247" w14:textId="77777777" w:rsidR="00256F19" w:rsidRPr="00CC0C94" w:rsidRDefault="00256F19" w:rsidP="00CE62B4">
            <w:pPr>
              <w:pStyle w:val="TAL"/>
            </w:pPr>
          </w:p>
        </w:tc>
        <w:tc>
          <w:tcPr>
            <w:tcW w:w="5955" w:type="dxa"/>
            <w:shd w:val="clear" w:color="auto" w:fill="FFFFFF"/>
          </w:tcPr>
          <w:p w14:paraId="503A88DD" w14:textId="77777777" w:rsidR="00256F19" w:rsidRPr="00CC0C94" w:rsidRDefault="00256F19" w:rsidP="00CE62B4">
            <w:pPr>
              <w:pStyle w:val="TAL"/>
            </w:pPr>
          </w:p>
        </w:tc>
      </w:tr>
      <w:tr w:rsidR="00256F19" w:rsidRPr="00CC0C94" w14:paraId="36A97FA8" w14:textId="77777777" w:rsidTr="00A11AA8">
        <w:trPr>
          <w:cantSplit/>
          <w:jc w:val="center"/>
        </w:trPr>
        <w:tc>
          <w:tcPr>
            <w:tcW w:w="284" w:type="dxa"/>
            <w:shd w:val="clear" w:color="auto" w:fill="FFFFFF"/>
          </w:tcPr>
          <w:p w14:paraId="7D3037EB" w14:textId="77777777" w:rsidR="00256F19" w:rsidRPr="008E711C" w:rsidRDefault="00256F19" w:rsidP="00CE62B4">
            <w:pPr>
              <w:pStyle w:val="TAL"/>
            </w:pPr>
            <w:r w:rsidRPr="008E711C">
              <w:t>0</w:t>
            </w:r>
          </w:p>
        </w:tc>
        <w:tc>
          <w:tcPr>
            <w:tcW w:w="283" w:type="dxa"/>
            <w:shd w:val="clear" w:color="auto" w:fill="FFFFFF"/>
          </w:tcPr>
          <w:p w14:paraId="3DDE307A" w14:textId="77777777" w:rsidR="00256F19" w:rsidRPr="00CC0C94" w:rsidRDefault="00256F19" w:rsidP="00CE62B4">
            <w:pPr>
              <w:pStyle w:val="TAL"/>
            </w:pPr>
          </w:p>
        </w:tc>
        <w:tc>
          <w:tcPr>
            <w:tcW w:w="284" w:type="dxa"/>
            <w:shd w:val="clear" w:color="auto" w:fill="FFFFFF"/>
          </w:tcPr>
          <w:p w14:paraId="0FF686C6" w14:textId="77777777" w:rsidR="00256F19" w:rsidRPr="00CC0C94" w:rsidRDefault="00256F19" w:rsidP="00CE62B4">
            <w:pPr>
              <w:pStyle w:val="TAL"/>
            </w:pPr>
          </w:p>
        </w:tc>
        <w:tc>
          <w:tcPr>
            <w:tcW w:w="283" w:type="dxa"/>
            <w:shd w:val="clear" w:color="auto" w:fill="FFFFFF"/>
          </w:tcPr>
          <w:p w14:paraId="7F9D1438" w14:textId="77777777" w:rsidR="00256F19" w:rsidRPr="00CC0C94" w:rsidRDefault="00256F19" w:rsidP="00CE62B4">
            <w:pPr>
              <w:pStyle w:val="TAL"/>
            </w:pPr>
          </w:p>
        </w:tc>
        <w:tc>
          <w:tcPr>
            <w:tcW w:w="5955" w:type="dxa"/>
            <w:shd w:val="clear" w:color="auto" w:fill="FFFFFF"/>
          </w:tcPr>
          <w:p w14:paraId="481DB4AF"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A11AA8">
        <w:trPr>
          <w:cantSplit/>
          <w:jc w:val="center"/>
        </w:trPr>
        <w:tc>
          <w:tcPr>
            <w:tcW w:w="284" w:type="dxa"/>
            <w:shd w:val="clear" w:color="auto" w:fill="FFFFFF"/>
          </w:tcPr>
          <w:p w14:paraId="1F9320F5" w14:textId="77777777" w:rsidR="00256F19" w:rsidRPr="00F04D5E" w:rsidRDefault="00256F19" w:rsidP="00CE62B4">
            <w:pPr>
              <w:pStyle w:val="TAL"/>
            </w:pPr>
            <w:r>
              <w:t>1</w:t>
            </w:r>
          </w:p>
        </w:tc>
        <w:tc>
          <w:tcPr>
            <w:tcW w:w="283" w:type="dxa"/>
            <w:shd w:val="clear" w:color="auto" w:fill="FFFFFF"/>
          </w:tcPr>
          <w:p w14:paraId="6A641112" w14:textId="77777777" w:rsidR="00256F19" w:rsidRPr="00CC0C94" w:rsidRDefault="00256F19" w:rsidP="00CE62B4">
            <w:pPr>
              <w:pStyle w:val="TAL"/>
            </w:pPr>
          </w:p>
        </w:tc>
        <w:tc>
          <w:tcPr>
            <w:tcW w:w="284" w:type="dxa"/>
            <w:shd w:val="clear" w:color="auto" w:fill="FFFFFF"/>
          </w:tcPr>
          <w:p w14:paraId="1BEFD6FA" w14:textId="77777777" w:rsidR="00256F19" w:rsidRPr="00CC0C94" w:rsidRDefault="00256F19" w:rsidP="00CE62B4">
            <w:pPr>
              <w:pStyle w:val="TAL"/>
            </w:pPr>
          </w:p>
        </w:tc>
        <w:tc>
          <w:tcPr>
            <w:tcW w:w="283" w:type="dxa"/>
            <w:shd w:val="clear" w:color="auto" w:fill="FFFFFF"/>
          </w:tcPr>
          <w:p w14:paraId="5B16FCD3" w14:textId="77777777" w:rsidR="00256F19" w:rsidRPr="00CC0C94" w:rsidRDefault="00256F19" w:rsidP="00CE62B4">
            <w:pPr>
              <w:pStyle w:val="TAL"/>
            </w:pPr>
          </w:p>
        </w:tc>
        <w:tc>
          <w:tcPr>
            <w:tcW w:w="5955" w:type="dxa"/>
            <w:shd w:val="clear" w:color="auto" w:fill="FFFFFF"/>
          </w:tcPr>
          <w:p w14:paraId="1BEE19D9"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A11AA8">
        <w:trPr>
          <w:cantSplit/>
          <w:jc w:val="center"/>
        </w:trPr>
        <w:tc>
          <w:tcPr>
            <w:tcW w:w="7089" w:type="dxa"/>
            <w:gridSpan w:val="5"/>
            <w:shd w:val="clear" w:color="auto" w:fill="FFFFFF"/>
          </w:tcPr>
          <w:p w14:paraId="116CFCA5" w14:textId="77777777" w:rsidR="00256F19" w:rsidRPr="00CC0C94" w:rsidRDefault="00256F19" w:rsidP="00CE62B4">
            <w:pPr>
              <w:pStyle w:val="TAL"/>
            </w:pPr>
          </w:p>
        </w:tc>
      </w:tr>
      <w:tr w:rsidR="00256F19" w:rsidRPr="00CC0C94" w14:paraId="297F21FE" w14:textId="77777777" w:rsidTr="00A11AA8">
        <w:trPr>
          <w:cantSplit/>
          <w:jc w:val="center"/>
        </w:trPr>
        <w:tc>
          <w:tcPr>
            <w:tcW w:w="7089" w:type="dxa"/>
            <w:gridSpan w:val="5"/>
            <w:shd w:val="clear" w:color="auto" w:fill="FFFFFF"/>
          </w:tcPr>
          <w:p w14:paraId="31446FBB" w14:textId="0784E468"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r w:rsidR="00A86524">
              <w:t> 1</w:t>
            </w:r>
            <w:r>
              <w:t>)</w:t>
            </w:r>
          </w:p>
        </w:tc>
      </w:tr>
      <w:tr w:rsidR="00256F19" w14:paraId="154CF0D4" w14:textId="77777777" w:rsidTr="00A11AA8">
        <w:trPr>
          <w:cantSplit/>
          <w:jc w:val="center"/>
        </w:trPr>
        <w:tc>
          <w:tcPr>
            <w:tcW w:w="7089" w:type="dxa"/>
            <w:gridSpan w:val="5"/>
            <w:shd w:val="clear" w:color="auto" w:fill="FFFFFF"/>
          </w:tcPr>
          <w:p w14:paraId="0D47C493" w14:textId="77777777" w:rsidR="00256F19" w:rsidRDefault="00256F19" w:rsidP="00CE62B4">
            <w:pPr>
              <w:pStyle w:val="TAL"/>
            </w:pPr>
            <w:r>
              <w:t>Bit</w:t>
            </w:r>
          </w:p>
        </w:tc>
      </w:tr>
      <w:tr w:rsidR="00256F19" w:rsidRPr="00CC0C94" w14:paraId="296DB03C" w14:textId="77777777" w:rsidTr="00A11AA8">
        <w:trPr>
          <w:cantSplit/>
          <w:jc w:val="center"/>
        </w:trPr>
        <w:tc>
          <w:tcPr>
            <w:tcW w:w="284" w:type="dxa"/>
            <w:shd w:val="clear" w:color="auto" w:fill="FFFFFF"/>
          </w:tcPr>
          <w:p w14:paraId="43BFBC0C" w14:textId="77777777" w:rsidR="00256F19" w:rsidRPr="008E711C" w:rsidRDefault="00256F19" w:rsidP="00CE62B4">
            <w:pPr>
              <w:pStyle w:val="TAL"/>
              <w:rPr>
                <w:b/>
              </w:rPr>
            </w:pPr>
            <w:r>
              <w:rPr>
                <w:b/>
              </w:rPr>
              <w:t>3</w:t>
            </w:r>
          </w:p>
        </w:tc>
        <w:tc>
          <w:tcPr>
            <w:tcW w:w="283" w:type="dxa"/>
            <w:shd w:val="clear" w:color="auto" w:fill="FFFFFF"/>
          </w:tcPr>
          <w:p w14:paraId="2D9DF9B1" w14:textId="77777777" w:rsidR="00256F19" w:rsidRPr="00CC0C94" w:rsidRDefault="00256F19" w:rsidP="00CE62B4">
            <w:pPr>
              <w:pStyle w:val="TAL"/>
            </w:pPr>
          </w:p>
        </w:tc>
        <w:tc>
          <w:tcPr>
            <w:tcW w:w="284" w:type="dxa"/>
            <w:shd w:val="clear" w:color="auto" w:fill="FFFFFF"/>
          </w:tcPr>
          <w:p w14:paraId="2080D345" w14:textId="77777777" w:rsidR="00256F19" w:rsidRPr="00CC0C94" w:rsidRDefault="00256F19" w:rsidP="00CE62B4">
            <w:pPr>
              <w:pStyle w:val="TAL"/>
            </w:pPr>
          </w:p>
        </w:tc>
        <w:tc>
          <w:tcPr>
            <w:tcW w:w="283" w:type="dxa"/>
            <w:shd w:val="clear" w:color="auto" w:fill="FFFFFF"/>
          </w:tcPr>
          <w:p w14:paraId="0935BAFD" w14:textId="77777777" w:rsidR="00256F19" w:rsidRPr="00CC0C94" w:rsidRDefault="00256F19" w:rsidP="00CE62B4">
            <w:pPr>
              <w:pStyle w:val="TAL"/>
            </w:pPr>
          </w:p>
        </w:tc>
        <w:tc>
          <w:tcPr>
            <w:tcW w:w="5955" w:type="dxa"/>
            <w:shd w:val="clear" w:color="auto" w:fill="FFFFFF"/>
          </w:tcPr>
          <w:p w14:paraId="6D5322DF" w14:textId="77777777" w:rsidR="00256F19" w:rsidRPr="00CC0C94" w:rsidRDefault="00256F19" w:rsidP="00CE62B4">
            <w:pPr>
              <w:pStyle w:val="TAL"/>
            </w:pPr>
          </w:p>
        </w:tc>
      </w:tr>
      <w:tr w:rsidR="00256F19" w:rsidRPr="00CC0C94" w14:paraId="635F7EE4" w14:textId="77777777" w:rsidTr="00A11AA8">
        <w:trPr>
          <w:cantSplit/>
          <w:jc w:val="center"/>
        </w:trPr>
        <w:tc>
          <w:tcPr>
            <w:tcW w:w="284" w:type="dxa"/>
            <w:shd w:val="clear" w:color="auto" w:fill="FFFFFF"/>
          </w:tcPr>
          <w:p w14:paraId="700EC4F0" w14:textId="77777777" w:rsidR="00256F19" w:rsidRPr="008E711C" w:rsidRDefault="00256F19" w:rsidP="00CE62B4">
            <w:pPr>
              <w:pStyle w:val="TAL"/>
            </w:pPr>
            <w:r w:rsidRPr="008E711C">
              <w:t>0</w:t>
            </w:r>
          </w:p>
        </w:tc>
        <w:tc>
          <w:tcPr>
            <w:tcW w:w="283" w:type="dxa"/>
            <w:shd w:val="clear" w:color="auto" w:fill="FFFFFF"/>
          </w:tcPr>
          <w:p w14:paraId="01A60E8C" w14:textId="77777777" w:rsidR="00256F19" w:rsidRPr="00CC0C94" w:rsidRDefault="00256F19" w:rsidP="00CE62B4">
            <w:pPr>
              <w:pStyle w:val="TAL"/>
            </w:pPr>
          </w:p>
        </w:tc>
        <w:tc>
          <w:tcPr>
            <w:tcW w:w="284" w:type="dxa"/>
            <w:shd w:val="clear" w:color="auto" w:fill="FFFFFF"/>
          </w:tcPr>
          <w:p w14:paraId="5A88BEF0" w14:textId="77777777" w:rsidR="00256F19" w:rsidRPr="00CC0C94" w:rsidRDefault="00256F19" w:rsidP="00CE62B4">
            <w:pPr>
              <w:pStyle w:val="TAL"/>
            </w:pPr>
          </w:p>
        </w:tc>
        <w:tc>
          <w:tcPr>
            <w:tcW w:w="283" w:type="dxa"/>
            <w:shd w:val="clear" w:color="auto" w:fill="FFFFFF"/>
          </w:tcPr>
          <w:p w14:paraId="4B11F23A" w14:textId="77777777" w:rsidR="00256F19" w:rsidRPr="00CC0C94" w:rsidRDefault="00256F19" w:rsidP="00CE62B4">
            <w:pPr>
              <w:pStyle w:val="TAL"/>
            </w:pPr>
          </w:p>
        </w:tc>
        <w:tc>
          <w:tcPr>
            <w:tcW w:w="5955" w:type="dxa"/>
            <w:shd w:val="clear" w:color="auto" w:fill="FFFFFF"/>
          </w:tcPr>
          <w:p w14:paraId="0A8675BD"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A11AA8">
        <w:trPr>
          <w:cantSplit/>
          <w:jc w:val="center"/>
        </w:trPr>
        <w:tc>
          <w:tcPr>
            <w:tcW w:w="284" w:type="dxa"/>
            <w:shd w:val="clear" w:color="auto" w:fill="FFFFFF"/>
          </w:tcPr>
          <w:p w14:paraId="6193E99C" w14:textId="77777777" w:rsidR="00256F19" w:rsidRPr="00F04D5E" w:rsidRDefault="00256F19" w:rsidP="00CE62B4">
            <w:pPr>
              <w:pStyle w:val="TAL"/>
            </w:pPr>
            <w:r>
              <w:t>1</w:t>
            </w:r>
          </w:p>
        </w:tc>
        <w:tc>
          <w:tcPr>
            <w:tcW w:w="283" w:type="dxa"/>
            <w:shd w:val="clear" w:color="auto" w:fill="FFFFFF"/>
          </w:tcPr>
          <w:p w14:paraId="0275FE63" w14:textId="77777777" w:rsidR="00256F19" w:rsidRPr="00CC0C94" w:rsidRDefault="00256F19" w:rsidP="00CE62B4">
            <w:pPr>
              <w:pStyle w:val="TAL"/>
            </w:pPr>
          </w:p>
        </w:tc>
        <w:tc>
          <w:tcPr>
            <w:tcW w:w="284" w:type="dxa"/>
            <w:shd w:val="clear" w:color="auto" w:fill="FFFFFF"/>
          </w:tcPr>
          <w:p w14:paraId="03ACC0FC" w14:textId="77777777" w:rsidR="00256F19" w:rsidRPr="00CC0C94" w:rsidRDefault="00256F19" w:rsidP="00CE62B4">
            <w:pPr>
              <w:pStyle w:val="TAL"/>
            </w:pPr>
          </w:p>
        </w:tc>
        <w:tc>
          <w:tcPr>
            <w:tcW w:w="283" w:type="dxa"/>
            <w:shd w:val="clear" w:color="auto" w:fill="FFFFFF"/>
          </w:tcPr>
          <w:p w14:paraId="15742CB0" w14:textId="77777777" w:rsidR="00256F19" w:rsidRPr="00CC0C94" w:rsidRDefault="00256F19" w:rsidP="00CE62B4">
            <w:pPr>
              <w:pStyle w:val="TAL"/>
            </w:pPr>
          </w:p>
        </w:tc>
        <w:tc>
          <w:tcPr>
            <w:tcW w:w="5955" w:type="dxa"/>
            <w:shd w:val="clear" w:color="auto" w:fill="FFFFFF"/>
          </w:tcPr>
          <w:p w14:paraId="24E31BB2"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A11AA8">
        <w:trPr>
          <w:cantSplit/>
          <w:jc w:val="center"/>
        </w:trPr>
        <w:tc>
          <w:tcPr>
            <w:tcW w:w="7089" w:type="dxa"/>
            <w:gridSpan w:val="5"/>
            <w:shd w:val="clear" w:color="auto" w:fill="FFFFFF"/>
          </w:tcPr>
          <w:p w14:paraId="17E64DEB" w14:textId="77777777" w:rsidR="00256F19" w:rsidRPr="00CC0C94" w:rsidRDefault="00256F19" w:rsidP="00CE62B4">
            <w:pPr>
              <w:pStyle w:val="TAL"/>
            </w:pPr>
          </w:p>
        </w:tc>
      </w:tr>
      <w:tr w:rsidR="00256F19" w:rsidRPr="00CC0C94" w14:paraId="09160C7C" w14:textId="77777777" w:rsidTr="00A11AA8">
        <w:trPr>
          <w:cantSplit/>
          <w:jc w:val="center"/>
        </w:trPr>
        <w:tc>
          <w:tcPr>
            <w:tcW w:w="7089" w:type="dxa"/>
            <w:gridSpan w:val="5"/>
            <w:shd w:val="clear" w:color="auto" w:fill="FFFFFF"/>
          </w:tcPr>
          <w:p w14:paraId="59C581EB" w14:textId="44D72D26"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r w:rsidR="00A86524">
              <w:t> 1</w:t>
            </w:r>
            <w:r>
              <w:t>)</w:t>
            </w:r>
          </w:p>
        </w:tc>
      </w:tr>
      <w:tr w:rsidR="00256F19" w14:paraId="78538F19" w14:textId="77777777" w:rsidTr="00A11AA8">
        <w:trPr>
          <w:cantSplit/>
          <w:jc w:val="center"/>
        </w:trPr>
        <w:tc>
          <w:tcPr>
            <w:tcW w:w="7089" w:type="dxa"/>
            <w:gridSpan w:val="5"/>
            <w:shd w:val="clear" w:color="auto" w:fill="FFFFFF"/>
          </w:tcPr>
          <w:p w14:paraId="2DE9AB0B" w14:textId="77777777" w:rsidR="00256F19" w:rsidRDefault="00256F19" w:rsidP="00CE62B4">
            <w:pPr>
              <w:pStyle w:val="TAL"/>
            </w:pPr>
            <w:r>
              <w:t>Bit</w:t>
            </w:r>
          </w:p>
        </w:tc>
      </w:tr>
      <w:tr w:rsidR="00256F19" w:rsidRPr="00CC0C94" w14:paraId="7333CAB5" w14:textId="77777777" w:rsidTr="00A11AA8">
        <w:trPr>
          <w:cantSplit/>
          <w:jc w:val="center"/>
        </w:trPr>
        <w:tc>
          <w:tcPr>
            <w:tcW w:w="284" w:type="dxa"/>
            <w:shd w:val="clear" w:color="auto" w:fill="FFFFFF"/>
          </w:tcPr>
          <w:p w14:paraId="38A5A493" w14:textId="77777777" w:rsidR="00256F19" w:rsidRPr="008E711C" w:rsidRDefault="00256F19" w:rsidP="00CE62B4">
            <w:pPr>
              <w:pStyle w:val="TAL"/>
              <w:rPr>
                <w:b/>
              </w:rPr>
            </w:pPr>
            <w:r>
              <w:rPr>
                <w:b/>
              </w:rPr>
              <w:t>4</w:t>
            </w:r>
          </w:p>
        </w:tc>
        <w:tc>
          <w:tcPr>
            <w:tcW w:w="283" w:type="dxa"/>
            <w:shd w:val="clear" w:color="auto" w:fill="FFFFFF"/>
          </w:tcPr>
          <w:p w14:paraId="45A763DC" w14:textId="77777777" w:rsidR="00256F19" w:rsidRPr="00CC0C94" w:rsidRDefault="00256F19" w:rsidP="00CE62B4">
            <w:pPr>
              <w:pStyle w:val="TAL"/>
            </w:pPr>
          </w:p>
        </w:tc>
        <w:tc>
          <w:tcPr>
            <w:tcW w:w="284" w:type="dxa"/>
            <w:shd w:val="clear" w:color="auto" w:fill="FFFFFF"/>
          </w:tcPr>
          <w:p w14:paraId="41AEBB33" w14:textId="77777777" w:rsidR="00256F19" w:rsidRPr="00CC0C94" w:rsidRDefault="00256F19" w:rsidP="00CE62B4">
            <w:pPr>
              <w:pStyle w:val="TAL"/>
            </w:pPr>
          </w:p>
        </w:tc>
        <w:tc>
          <w:tcPr>
            <w:tcW w:w="283" w:type="dxa"/>
            <w:shd w:val="clear" w:color="auto" w:fill="FFFFFF"/>
          </w:tcPr>
          <w:p w14:paraId="675069EB" w14:textId="77777777" w:rsidR="00256F19" w:rsidRPr="00CC0C94" w:rsidRDefault="00256F19" w:rsidP="00CE62B4">
            <w:pPr>
              <w:pStyle w:val="TAL"/>
            </w:pPr>
          </w:p>
        </w:tc>
        <w:tc>
          <w:tcPr>
            <w:tcW w:w="5955" w:type="dxa"/>
            <w:shd w:val="clear" w:color="auto" w:fill="FFFFFF"/>
          </w:tcPr>
          <w:p w14:paraId="12FC46C6" w14:textId="77777777" w:rsidR="00256F19" w:rsidRPr="00CC0C94" w:rsidRDefault="00256F19" w:rsidP="00CE62B4">
            <w:pPr>
              <w:pStyle w:val="TAL"/>
            </w:pPr>
          </w:p>
        </w:tc>
      </w:tr>
      <w:tr w:rsidR="00256F19" w:rsidRPr="00CC0C94" w14:paraId="58254094" w14:textId="77777777" w:rsidTr="00A11AA8">
        <w:trPr>
          <w:cantSplit/>
          <w:jc w:val="center"/>
        </w:trPr>
        <w:tc>
          <w:tcPr>
            <w:tcW w:w="284" w:type="dxa"/>
            <w:shd w:val="clear" w:color="auto" w:fill="FFFFFF"/>
          </w:tcPr>
          <w:p w14:paraId="24F4651C" w14:textId="77777777" w:rsidR="00256F19" w:rsidRPr="008E711C" w:rsidRDefault="00256F19" w:rsidP="00CE62B4">
            <w:pPr>
              <w:pStyle w:val="TAL"/>
            </w:pPr>
            <w:r w:rsidRPr="008E711C">
              <w:t>0</w:t>
            </w:r>
          </w:p>
        </w:tc>
        <w:tc>
          <w:tcPr>
            <w:tcW w:w="283" w:type="dxa"/>
            <w:shd w:val="clear" w:color="auto" w:fill="FFFFFF"/>
          </w:tcPr>
          <w:p w14:paraId="4ED7B79E" w14:textId="77777777" w:rsidR="00256F19" w:rsidRPr="00CC0C94" w:rsidRDefault="00256F19" w:rsidP="00CE62B4">
            <w:pPr>
              <w:pStyle w:val="TAL"/>
            </w:pPr>
          </w:p>
        </w:tc>
        <w:tc>
          <w:tcPr>
            <w:tcW w:w="284" w:type="dxa"/>
            <w:shd w:val="clear" w:color="auto" w:fill="FFFFFF"/>
          </w:tcPr>
          <w:p w14:paraId="44ABF713" w14:textId="77777777" w:rsidR="00256F19" w:rsidRPr="00CC0C94" w:rsidRDefault="00256F19" w:rsidP="00CE62B4">
            <w:pPr>
              <w:pStyle w:val="TAL"/>
            </w:pPr>
          </w:p>
        </w:tc>
        <w:tc>
          <w:tcPr>
            <w:tcW w:w="283" w:type="dxa"/>
            <w:shd w:val="clear" w:color="auto" w:fill="FFFFFF"/>
          </w:tcPr>
          <w:p w14:paraId="1432631B" w14:textId="77777777" w:rsidR="00256F19" w:rsidRPr="00CC0C94" w:rsidRDefault="00256F19" w:rsidP="00CE62B4">
            <w:pPr>
              <w:pStyle w:val="TAL"/>
            </w:pPr>
          </w:p>
        </w:tc>
        <w:tc>
          <w:tcPr>
            <w:tcW w:w="5955" w:type="dxa"/>
            <w:shd w:val="clear" w:color="auto" w:fill="FFFFFF"/>
          </w:tcPr>
          <w:p w14:paraId="6C10B60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A11AA8">
        <w:trPr>
          <w:cantSplit/>
          <w:jc w:val="center"/>
        </w:trPr>
        <w:tc>
          <w:tcPr>
            <w:tcW w:w="284" w:type="dxa"/>
            <w:shd w:val="clear" w:color="auto" w:fill="FFFFFF"/>
          </w:tcPr>
          <w:p w14:paraId="282B5398" w14:textId="77777777" w:rsidR="00256F19" w:rsidRPr="00F04D5E" w:rsidRDefault="00256F19" w:rsidP="00CE62B4">
            <w:pPr>
              <w:pStyle w:val="TAL"/>
            </w:pPr>
            <w:r>
              <w:t>1</w:t>
            </w:r>
          </w:p>
        </w:tc>
        <w:tc>
          <w:tcPr>
            <w:tcW w:w="283" w:type="dxa"/>
            <w:shd w:val="clear" w:color="auto" w:fill="FFFFFF"/>
          </w:tcPr>
          <w:p w14:paraId="2132C24A" w14:textId="77777777" w:rsidR="00256F19" w:rsidRPr="00CC0C94" w:rsidRDefault="00256F19" w:rsidP="00CE62B4">
            <w:pPr>
              <w:pStyle w:val="TAL"/>
            </w:pPr>
          </w:p>
        </w:tc>
        <w:tc>
          <w:tcPr>
            <w:tcW w:w="284" w:type="dxa"/>
            <w:shd w:val="clear" w:color="auto" w:fill="FFFFFF"/>
          </w:tcPr>
          <w:p w14:paraId="33546315" w14:textId="77777777" w:rsidR="00256F19" w:rsidRPr="00CC0C94" w:rsidRDefault="00256F19" w:rsidP="00CE62B4">
            <w:pPr>
              <w:pStyle w:val="TAL"/>
            </w:pPr>
          </w:p>
        </w:tc>
        <w:tc>
          <w:tcPr>
            <w:tcW w:w="283" w:type="dxa"/>
            <w:shd w:val="clear" w:color="auto" w:fill="FFFFFF"/>
          </w:tcPr>
          <w:p w14:paraId="4769DA12" w14:textId="77777777" w:rsidR="00256F19" w:rsidRPr="00CC0C94" w:rsidRDefault="00256F19" w:rsidP="00CE62B4">
            <w:pPr>
              <w:pStyle w:val="TAL"/>
            </w:pPr>
          </w:p>
        </w:tc>
        <w:tc>
          <w:tcPr>
            <w:tcW w:w="5955" w:type="dxa"/>
            <w:shd w:val="clear" w:color="auto" w:fill="FFFFFF"/>
          </w:tcPr>
          <w:p w14:paraId="42DFBC4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A11AA8">
        <w:trPr>
          <w:cantSplit/>
          <w:jc w:val="center"/>
        </w:trPr>
        <w:tc>
          <w:tcPr>
            <w:tcW w:w="7089" w:type="dxa"/>
            <w:gridSpan w:val="5"/>
            <w:shd w:val="clear" w:color="auto" w:fill="FFFFFF"/>
          </w:tcPr>
          <w:p w14:paraId="66BA0F18" w14:textId="77777777" w:rsidR="00256F19" w:rsidRPr="00CC0C94" w:rsidRDefault="00256F19" w:rsidP="00CE62B4">
            <w:pPr>
              <w:pStyle w:val="TAL"/>
            </w:pPr>
          </w:p>
        </w:tc>
      </w:tr>
      <w:tr w:rsidR="00256F19" w:rsidRPr="00CC0C94" w14:paraId="320D1F6D" w14:textId="77777777" w:rsidTr="00A11AA8">
        <w:trPr>
          <w:cantSplit/>
          <w:jc w:val="center"/>
        </w:trPr>
        <w:tc>
          <w:tcPr>
            <w:tcW w:w="7089" w:type="dxa"/>
            <w:gridSpan w:val="5"/>
            <w:shd w:val="clear" w:color="auto" w:fill="FFFFFF"/>
          </w:tcPr>
          <w:p w14:paraId="19A0348F" w14:textId="0E49F26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r w:rsidR="00A86524">
              <w:t> 1</w:t>
            </w:r>
            <w:r>
              <w:t>)</w:t>
            </w:r>
          </w:p>
        </w:tc>
      </w:tr>
      <w:tr w:rsidR="00256F19" w14:paraId="65D3D084" w14:textId="77777777" w:rsidTr="00A11AA8">
        <w:trPr>
          <w:cantSplit/>
          <w:jc w:val="center"/>
        </w:trPr>
        <w:tc>
          <w:tcPr>
            <w:tcW w:w="7089" w:type="dxa"/>
            <w:gridSpan w:val="5"/>
            <w:shd w:val="clear" w:color="auto" w:fill="FFFFFF"/>
          </w:tcPr>
          <w:p w14:paraId="3C7B6B65" w14:textId="77777777" w:rsidR="00256F19" w:rsidRDefault="00256F19" w:rsidP="00CE62B4">
            <w:pPr>
              <w:pStyle w:val="TAL"/>
            </w:pPr>
            <w:r>
              <w:t>Bit</w:t>
            </w:r>
          </w:p>
        </w:tc>
      </w:tr>
      <w:tr w:rsidR="00256F19" w:rsidRPr="00CC0C94" w14:paraId="009FA1D3" w14:textId="77777777" w:rsidTr="00A11AA8">
        <w:trPr>
          <w:cantSplit/>
          <w:jc w:val="center"/>
        </w:trPr>
        <w:tc>
          <w:tcPr>
            <w:tcW w:w="284" w:type="dxa"/>
            <w:shd w:val="clear" w:color="auto" w:fill="FFFFFF"/>
          </w:tcPr>
          <w:p w14:paraId="09F33518" w14:textId="77777777" w:rsidR="00256F19" w:rsidRPr="008E711C" w:rsidRDefault="00256F19" w:rsidP="00CE62B4">
            <w:pPr>
              <w:pStyle w:val="TAL"/>
              <w:rPr>
                <w:b/>
              </w:rPr>
            </w:pPr>
            <w:r>
              <w:rPr>
                <w:b/>
              </w:rPr>
              <w:t>5</w:t>
            </w:r>
          </w:p>
        </w:tc>
        <w:tc>
          <w:tcPr>
            <w:tcW w:w="283" w:type="dxa"/>
            <w:shd w:val="clear" w:color="auto" w:fill="FFFFFF"/>
          </w:tcPr>
          <w:p w14:paraId="524884BA" w14:textId="77777777" w:rsidR="00256F19" w:rsidRPr="00CC0C94" w:rsidRDefault="00256F19" w:rsidP="00CE62B4">
            <w:pPr>
              <w:pStyle w:val="TAL"/>
            </w:pPr>
          </w:p>
        </w:tc>
        <w:tc>
          <w:tcPr>
            <w:tcW w:w="284" w:type="dxa"/>
            <w:shd w:val="clear" w:color="auto" w:fill="FFFFFF"/>
          </w:tcPr>
          <w:p w14:paraId="4318B773" w14:textId="77777777" w:rsidR="00256F19" w:rsidRPr="00CC0C94" w:rsidRDefault="00256F19" w:rsidP="00CE62B4">
            <w:pPr>
              <w:pStyle w:val="TAL"/>
            </w:pPr>
          </w:p>
        </w:tc>
        <w:tc>
          <w:tcPr>
            <w:tcW w:w="283" w:type="dxa"/>
            <w:shd w:val="clear" w:color="auto" w:fill="FFFFFF"/>
          </w:tcPr>
          <w:p w14:paraId="2642957D" w14:textId="77777777" w:rsidR="00256F19" w:rsidRPr="00CC0C94" w:rsidRDefault="00256F19" w:rsidP="00CE62B4">
            <w:pPr>
              <w:pStyle w:val="TAL"/>
            </w:pPr>
          </w:p>
        </w:tc>
        <w:tc>
          <w:tcPr>
            <w:tcW w:w="5955" w:type="dxa"/>
            <w:shd w:val="clear" w:color="auto" w:fill="FFFFFF"/>
          </w:tcPr>
          <w:p w14:paraId="636DA6AA" w14:textId="77777777" w:rsidR="00256F19" w:rsidRPr="00CC0C94" w:rsidRDefault="00256F19" w:rsidP="00CE62B4">
            <w:pPr>
              <w:pStyle w:val="TAL"/>
            </w:pPr>
          </w:p>
        </w:tc>
      </w:tr>
      <w:tr w:rsidR="00256F19" w:rsidRPr="00CC0C94" w14:paraId="7AB4E7B5" w14:textId="77777777" w:rsidTr="00A11AA8">
        <w:trPr>
          <w:cantSplit/>
          <w:jc w:val="center"/>
        </w:trPr>
        <w:tc>
          <w:tcPr>
            <w:tcW w:w="284" w:type="dxa"/>
            <w:shd w:val="clear" w:color="auto" w:fill="FFFFFF"/>
          </w:tcPr>
          <w:p w14:paraId="070FDBDF" w14:textId="77777777" w:rsidR="00256F19" w:rsidRPr="008E711C" w:rsidRDefault="00256F19" w:rsidP="00CE62B4">
            <w:pPr>
              <w:pStyle w:val="TAL"/>
            </w:pPr>
            <w:r w:rsidRPr="008E711C">
              <w:t>0</w:t>
            </w:r>
          </w:p>
        </w:tc>
        <w:tc>
          <w:tcPr>
            <w:tcW w:w="283" w:type="dxa"/>
            <w:shd w:val="clear" w:color="auto" w:fill="FFFFFF"/>
          </w:tcPr>
          <w:p w14:paraId="0672A0AE" w14:textId="77777777" w:rsidR="00256F19" w:rsidRPr="00CC0C94" w:rsidRDefault="00256F19" w:rsidP="00CE62B4">
            <w:pPr>
              <w:pStyle w:val="TAL"/>
            </w:pPr>
          </w:p>
        </w:tc>
        <w:tc>
          <w:tcPr>
            <w:tcW w:w="284" w:type="dxa"/>
            <w:shd w:val="clear" w:color="auto" w:fill="FFFFFF"/>
          </w:tcPr>
          <w:p w14:paraId="768AE7B2" w14:textId="77777777" w:rsidR="00256F19" w:rsidRPr="00CC0C94" w:rsidRDefault="00256F19" w:rsidP="00CE62B4">
            <w:pPr>
              <w:pStyle w:val="TAL"/>
            </w:pPr>
          </w:p>
        </w:tc>
        <w:tc>
          <w:tcPr>
            <w:tcW w:w="283" w:type="dxa"/>
            <w:shd w:val="clear" w:color="auto" w:fill="FFFFFF"/>
          </w:tcPr>
          <w:p w14:paraId="49E78DDD" w14:textId="77777777" w:rsidR="00256F19" w:rsidRPr="00CC0C94" w:rsidRDefault="00256F19" w:rsidP="00CE62B4">
            <w:pPr>
              <w:pStyle w:val="TAL"/>
            </w:pPr>
          </w:p>
        </w:tc>
        <w:tc>
          <w:tcPr>
            <w:tcW w:w="5955" w:type="dxa"/>
            <w:shd w:val="clear" w:color="auto" w:fill="FFFFFF"/>
          </w:tcPr>
          <w:p w14:paraId="533A329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A11AA8">
        <w:trPr>
          <w:cantSplit/>
          <w:jc w:val="center"/>
        </w:trPr>
        <w:tc>
          <w:tcPr>
            <w:tcW w:w="284" w:type="dxa"/>
            <w:shd w:val="clear" w:color="auto" w:fill="FFFFFF"/>
          </w:tcPr>
          <w:p w14:paraId="092A04D1" w14:textId="77777777" w:rsidR="00256F19" w:rsidRPr="00F04D5E" w:rsidRDefault="00256F19" w:rsidP="00CE62B4">
            <w:pPr>
              <w:pStyle w:val="TAL"/>
            </w:pPr>
            <w:r>
              <w:t>1</w:t>
            </w:r>
          </w:p>
        </w:tc>
        <w:tc>
          <w:tcPr>
            <w:tcW w:w="283" w:type="dxa"/>
            <w:shd w:val="clear" w:color="auto" w:fill="FFFFFF"/>
          </w:tcPr>
          <w:p w14:paraId="2C07755B" w14:textId="77777777" w:rsidR="00256F19" w:rsidRPr="00CC0C94" w:rsidRDefault="00256F19" w:rsidP="00CE62B4">
            <w:pPr>
              <w:pStyle w:val="TAL"/>
            </w:pPr>
          </w:p>
        </w:tc>
        <w:tc>
          <w:tcPr>
            <w:tcW w:w="284" w:type="dxa"/>
            <w:shd w:val="clear" w:color="auto" w:fill="FFFFFF"/>
          </w:tcPr>
          <w:p w14:paraId="352DFD13" w14:textId="77777777" w:rsidR="00256F19" w:rsidRPr="00CC0C94" w:rsidRDefault="00256F19" w:rsidP="00CE62B4">
            <w:pPr>
              <w:pStyle w:val="TAL"/>
            </w:pPr>
          </w:p>
        </w:tc>
        <w:tc>
          <w:tcPr>
            <w:tcW w:w="283" w:type="dxa"/>
            <w:shd w:val="clear" w:color="auto" w:fill="FFFFFF"/>
          </w:tcPr>
          <w:p w14:paraId="405293A6" w14:textId="77777777" w:rsidR="00256F19" w:rsidRPr="00CC0C94" w:rsidRDefault="00256F19" w:rsidP="00CE62B4">
            <w:pPr>
              <w:pStyle w:val="TAL"/>
            </w:pPr>
          </w:p>
        </w:tc>
        <w:tc>
          <w:tcPr>
            <w:tcW w:w="5955" w:type="dxa"/>
            <w:shd w:val="clear" w:color="auto" w:fill="FFFFFF"/>
          </w:tcPr>
          <w:p w14:paraId="3AF727AA"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A11AA8">
        <w:trPr>
          <w:cantSplit/>
          <w:jc w:val="center"/>
        </w:trPr>
        <w:tc>
          <w:tcPr>
            <w:tcW w:w="7089" w:type="dxa"/>
            <w:gridSpan w:val="5"/>
            <w:shd w:val="clear" w:color="auto" w:fill="FFFFFF"/>
          </w:tcPr>
          <w:p w14:paraId="02DEE06B" w14:textId="77777777" w:rsidR="00256F19" w:rsidRPr="00CC0C94" w:rsidRDefault="00256F19" w:rsidP="00CE62B4">
            <w:pPr>
              <w:pStyle w:val="TAL"/>
            </w:pPr>
          </w:p>
        </w:tc>
      </w:tr>
      <w:tr w:rsidR="00256F19" w:rsidRPr="00CC0C94" w14:paraId="7763A41E" w14:textId="77777777" w:rsidTr="00A11AA8">
        <w:trPr>
          <w:cantSplit/>
          <w:jc w:val="center"/>
        </w:trPr>
        <w:tc>
          <w:tcPr>
            <w:tcW w:w="7089" w:type="dxa"/>
            <w:gridSpan w:val="5"/>
            <w:shd w:val="clear" w:color="auto" w:fill="FFFFFF"/>
          </w:tcPr>
          <w:p w14:paraId="22357203" w14:textId="54AF99F6"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r w:rsidR="00A86524">
              <w:t> 1</w:t>
            </w:r>
            <w:r>
              <w:t>)</w:t>
            </w:r>
          </w:p>
        </w:tc>
      </w:tr>
      <w:tr w:rsidR="00256F19" w14:paraId="33B51143" w14:textId="77777777" w:rsidTr="00A11AA8">
        <w:trPr>
          <w:cantSplit/>
          <w:jc w:val="center"/>
        </w:trPr>
        <w:tc>
          <w:tcPr>
            <w:tcW w:w="7089" w:type="dxa"/>
            <w:gridSpan w:val="5"/>
            <w:shd w:val="clear" w:color="auto" w:fill="FFFFFF"/>
          </w:tcPr>
          <w:p w14:paraId="449C1A98" w14:textId="77777777" w:rsidR="00256F19" w:rsidRDefault="00256F19" w:rsidP="00CE62B4">
            <w:pPr>
              <w:pStyle w:val="TAL"/>
            </w:pPr>
            <w:r>
              <w:t>Bit</w:t>
            </w:r>
          </w:p>
        </w:tc>
      </w:tr>
      <w:tr w:rsidR="00256F19" w:rsidRPr="00CC0C94" w14:paraId="28D71101" w14:textId="77777777" w:rsidTr="00A11AA8">
        <w:trPr>
          <w:cantSplit/>
          <w:jc w:val="center"/>
        </w:trPr>
        <w:tc>
          <w:tcPr>
            <w:tcW w:w="284" w:type="dxa"/>
            <w:shd w:val="clear" w:color="auto" w:fill="FFFFFF"/>
          </w:tcPr>
          <w:p w14:paraId="4463FB3A" w14:textId="77777777" w:rsidR="00256F19" w:rsidRPr="008E711C" w:rsidRDefault="00256F19" w:rsidP="00CE62B4">
            <w:pPr>
              <w:pStyle w:val="TAL"/>
              <w:rPr>
                <w:b/>
              </w:rPr>
            </w:pPr>
            <w:r>
              <w:rPr>
                <w:b/>
              </w:rPr>
              <w:t>6</w:t>
            </w:r>
          </w:p>
        </w:tc>
        <w:tc>
          <w:tcPr>
            <w:tcW w:w="283" w:type="dxa"/>
            <w:shd w:val="clear" w:color="auto" w:fill="FFFFFF"/>
          </w:tcPr>
          <w:p w14:paraId="4AA9A946" w14:textId="77777777" w:rsidR="00256F19" w:rsidRPr="00CC0C94" w:rsidRDefault="00256F19" w:rsidP="00CE62B4">
            <w:pPr>
              <w:pStyle w:val="TAL"/>
            </w:pPr>
          </w:p>
        </w:tc>
        <w:tc>
          <w:tcPr>
            <w:tcW w:w="284" w:type="dxa"/>
            <w:shd w:val="clear" w:color="auto" w:fill="FFFFFF"/>
          </w:tcPr>
          <w:p w14:paraId="69CFCE06" w14:textId="77777777" w:rsidR="00256F19" w:rsidRPr="00CC0C94" w:rsidRDefault="00256F19" w:rsidP="00CE62B4">
            <w:pPr>
              <w:pStyle w:val="TAL"/>
            </w:pPr>
          </w:p>
        </w:tc>
        <w:tc>
          <w:tcPr>
            <w:tcW w:w="283" w:type="dxa"/>
            <w:shd w:val="clear" w:color="auto" w:fill="FFFFFF"/>
          </w:tcPr>
          <w:p w14:paraId="641FB616" w14:textId="77777777" w:rsidR="00256F19" w:rsidRPr="00CC0C94" w:rsidRDefault="00256F19" w:rsidP="00CE62B4">
            <w:pPr>
              <w:pStyle w:val="TAL"/>
            </w:pPr>
          </w:p>
        </w:tc>
        <w:tc>
          <w:tcPr>
            <w:tcW w:w="5955" w:type="dxa"/>
            <w:shd w:val="clear" w:color="auto" w:fill="FFFFFF"/>
          </w:tcPr>
          <w:p w14:paraId="2F995823" w14:textId="77777777" w:rsidR="00256F19" w:rsidRPr="00CC0C94" w:rsidRDefault="00256F19" w:rsidP="00CE62B4">
            <w:pPr>
              <w:pStyle w:val="TAL"/>
            </w:pPr>
          </w:p>
        </w:tc>
      </w:tr>
      <w:tr w:rsidR="00256F19" w:rsidRPr="00CC0C94" w14:paraId="0A89870B" w14:textId="77777777" w:rsidTr="00A11AA8">
        <w:trPr>
          <w:cantSplit/>
          <w:jc w:val="center"/>
        </w:trPr>
        <w:tc>
          <w:tcPr>
            <w:tcW w:w="284" w:type="dxa"/>
            <w:shd w:val="clear" w:color="auto" w:fill="FFFFFF"/>
          </w:tcPr>
          <w:p w14:paraId="5DB4287B" w14:textId="77777777" w:rsidR="00256F19" w:rsidRPr="008E711C" w:rsidRDefault="00256F19" w:rsidP="00CE62B4">
            <w:pPr>
              <w:pStyle w:val="TAL"/>
            </w:pPr>
            <w:r w:rsidRPr="008E711C">
              <w:t>0</w:t>
            </w:r>
          </w:p>
        </w:tc>
        <w:tc>
          <w:tcPr>
            <w:tcW w:w="283" w:type="dxa"/>
            <w:shd w:val="clear" w:color="auto" w:fill="FFFFFF"/>
          </w:tcPr>
          <w:p w14:paraId="6381DDB5" w14:textId="77777777" w:rsidR="00256F19" w:rsidRPr="00CC0C94" w:rsidRDefault="00256F19" w:rsidP="00CE62B4">
            <w:pPr>
              <w:pStyle w:val="TAL"/>
            </w:pPr>
          </w:p>
        </w:tc>
        <w:tc>
          <w:tcPr>
            <w:tcW w:w="284" w:type="dxa"/>
            <w:shd w:val="clear" w:color="auto" w:fill="FFFFFF"/>
          </w:tcPr>
          <w:p w14:paraId="08235F98" w14:textId="77777777" w:rsidR="00256F19" w:rsidRPr="00CC0C94" w:rsidRDefault="00256F19" w:rsidP="00CE62B4">
            <w:pPr>
              <w:pStyle w:val="TAL"/>
            </w:pPr>
          </w:p>
        </w:tc>
        <w:tc>
          <w:tcPr>
            <w:tcW w:w="283" w:type="dxa"/>
            <w:shd w:val="clear" w:color="auto" w:fill="FFFFFF"/>
          </w:tcPr>
          <w:p w14:paraId="501700D7" w14:textId="77777777" w:rsidR="00256F19" w:rsidRPr="00CC0C94" w:rsidRDefault="00256F19" w:rsidP="00CE62B4">
            <w:pPr>
              <w:pStyle w:val="TAL"/>
            </w:pPr>
          </w:p>
        </w:tc>
        <w:tc>
          <w:tcPr>
            <w:tcW w:w="5955" w:type="dxa"/>
            <w:shd w:val="clear" w:color="auto" w:fill="FFFFFF"/>
          </w:tcPr>
          <w:p w14:paraId="1D8821E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A11AA8">
        <w:trPr>
          <w:cantSplit/>
          <w:jc w:val="center"/>
        </w:trPr>
        <w:tc>
          <w:tcPr>
            <w:tcW w:w="284" w:type="dxa"/>
            <w:shd w:val="clear" w:color="auto" w:fill="FFFFFF"/>
          </w:tcPr>
          <w:p w14:paraId="590E6897" w14:textId="77777777" w:rsidR="00256F19" w:rsidRPr="00F04D5E" w:rsidRDefault="00256F19" w:rsidP="00CE62B4">
            <w:pPr>
              <w:pStyle w:val="TAL"/>
            </w:pPr>
            <w:r>
              <w:t>1</w:t>
            </w:r>
          </w:p>
        </w:tc>
        <w:tc>
          <w:tcPr>
            <w:tcW w:w="283" w:type="dxa"/>
            <w:shd w:val="clear" w:color="auto" w:fill="FFFFFF"/>
          </w:tcPr>
          <w:p w14:paraId="18CF6085" w14:textId="77777777" w:rsidR="00256F19" w:rsidRPr="00CC0C94" w:rsidRDefault="00256F19" w:rsidP="00CE62B4">
            <w:pPr>
              <w:pStyle w:val="TAL"/>
            </w:pPr>
          </w:p>
        </w:tc>
        <w:tc>
          <w:tcPr>
            <w:tcW w:w="284" w:type="dxa"/>
            <w:shd w:val="clear" w:color="auto" w:fill="FFFFFF"/>
          </w:tcPr>
          <w:p w14:paraId="66B684DD" w14:textId="77777777" w:rsidR="00256F19" w:rsidRPr="00CC0C94" w:rsidRDefault="00256F19" w:rsidP="00CE62B4">
            <w:pPr>
              <w:pStyle w:val="TAL"/>
            </w:pPr>
          </w:p>
        </w:tc>
        <w:tc>
          <w:tcPr>
            <w:tcW w:w="283" w:type="dxa"/>
            <w:shd w:val="clear" w:color="auto" w:fill="FFFFFF"/>
          </w:tcPr>
          <w:p w14:paraId="0313F51F" w14:textId="77777777" w:rsidR="00256F19" w:rsidRPr="00CC0C94" w:rsidRDefault="00256F19" w:rsidP="00CE62B4">
            <w:pPr>
              <w:pStyle w:val="TAL"/>
            </w:pPr>
          </w:p>
        </w:tc>
        <w:tc>
          <w:tcPr>
            <w:tcW w:w="5955" w:type="dxa"/>
            <w:shd w:val="clear" w:color="auto" w:fill="FFFFFF"/>
          </w:tcPr>
          <w:p w14:paraId="2FAF49C7"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A11AA8">
        <w:trPr>
          <w:cantSplit/>
          <w:jc w:val="center"/>
        </w:trPr>
        <w:tc>
          <w:tcPr>
            <w:tcW w:w="7089" w:type="dxa"/>
            <w:gridSpan w:val="5"/>
            <w:shd w:val="clear" w:color="auto" w:fill="FFFFFF"/>
          </w:tcPr>
          <w:p w14:paraId="202F8790" w14:textId="77777777" w:rsidR="00256F19" w:rsidRPr="00CC0C94" w:rsidRDefault="00256F19" w:rsidP="00CE62B4">
            <w:pPr>
              <w:pStyle w:val="TAL"/>
            </w:pPr>
          </w:p>
        </w:tc>
      </w:tr>
      <w:tr w:rsidR="00256F19" w:rsidRPr="00CC0C94" w14:paraId="69C3C20B" w14:textId="77777777" w:rsidTr="00A11AA8">
        <w:trPr>
          <w:cantSplit/>
          <w:jc w:val="center"/>
        </w:trPr>
        <w:tc>
          <w:tcPr>
            <w:tcW w:w="7089" w:type="dxa"/>
            <w:gridSpan w:val="5"/>
            <w:shd w:val="clear" w:color="auto" w:fill="FFFFFF"/>
          </w:tcPr>
          <w:p w14:paraId="245847B5" w14:textId="3EF0ECB5" w:rsidR="00256F19" w:rsidRPr="00CC0C94" w:rsidRDefault="00256F19" w:rsidP="00CE62B4">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256F19" w:rsidRPr="00CC0C94" w14:paraId="68BC0FEF" w14:textId="77777777" w:rsidTr="00A11AA8">
        <w:trPr>
          <w:cantSplit/>
          <w:jc w:val="center"/>
        </w:trPr>
        <w:tc>
          <w:tcPr>
            <w:tcW w:w="7089" w:type="dxa"/>
            <w:gridSpan w:val="5"/>
            <w:shd w:val="clear" w:color="auto" w:fill="FFFFFF"/>
          </w:tcPr>
          <w:p w14:paraId="15F8114A" w14:textId="77777777" w:rsidR="00256F19" w:rsidRPr="00CC0C94" w:rsidRDefault="00256F19" w:rsidP="00CE62B4">
            <w:pPr>
              <w:pStyle w:val="TAL"/>
            </w:pPr>
            <w:r>
              <w:t>Bit</w:t>
            </w:r>
          </w:p>
        </w:tc>
      </w:tr>
      <w:tr w:rsidR="00256F19" w:rsidRPr="00CC0C94" w14:paraId="248B230B" w14:textId="77777777" w:rsidTr="00A11AA8">
        <w:trPr>
          <w:cantSplit/>
          <w:jc w:val="center"/>
        </w:trPr>
        <w:tc>
          <w:tcPr>
            <w:tcW w:w="284" w:type="dxa"/>
            <w:shd w:val="clear" w:color="auto" w:fill="FFFFFF"/>
          </w:tcPr>
          <w:p w14:paraId="11BC2BAE" w14:textId="77777777" w:rsidR="00256F19" w:rsidRPr="008E711C" w:rsidRDefault="00256F19" w:rsidP="00CE62B4">
            <w:pPr>
              <w:pStyle w:val="TAL"/>
              <w:rPr>
                <w:b/>
              </w:rPr>
            </w:pPr>
            <w:r>
              <w:rPr>
                <w:b/>
              </w:rPr>
              <w:t>7</w:t>
            </w:r>
          </w:p>
        </w:tc>
        <w:tc>
          <w:tcPr>
            <w:tcW w:w="283" w:type="dxa"/>
            <w:shd w:val="clear" w:color="auto" w:fill="FFFFFF"/>
          </w:tcPr>
          <w:p w14:paraId="7AE45C3E" w14:textId="77777777" w:rsidR="00256F19" w:rsidRPr="00CC0C94" w:rsidRDefault="00256F19" w:rsidP="00CE62B4">
            <w:pPr>
              <w:pStyle w:val="TAL"/>
            </w:pPr>
          </w:p>
        </w:tc>
        <w:tc>
          <w:tcPr>
            <w:tcW w:w="284" w:type="dxa"/>
            <w:shd w:val="clear" w:color="auto" w:fill="FFFFFF"/>
          </w:tcPr>
          <w:p w14:paraId="25B3B2E8" w14:textId="77777777" w:rsidR="00256F19" w:rsidRPr="00CC0C94" w:rsidRDefault="00256F19" w:rsidP="00CE62B4">
            <w:pPr>
              <w:pStyle w:val="TAL"/>
            </w:pPr>
          </w:p>
        </w:tc>
        <w:tc>
          <w:tcPr>
            <w:tcW w:w="283" w:type="dxa"/>
            <w:shd w:val="clear" w:color="auto" w:fill="FFFFFF"/>
          </w:tcPr>
          <w:p w14:paraId="79E335D6" w14:textId="77777777" w:rsidR="00256F19" w:rsidRPr="00CC0C94" w:rsidRDefault="00256F19" w:rsidP="00CE62B4">
            <w:pPr>
              <w:pStyle w:val="TAL"/>
            </w:pPr>
          </w:p>
        </w:tc>
        <w:tc>
          <w:tcPr>
            <w:tcW w:w="5955" w:type="dxa"/>
            <w:shd w:val="clear" w:color="auto" w:fill="FFFFFF"/>
          </w:tcPr>
          <w:p w14:paraId="1C953E7E" w14:textId="77777777" w:rsidR="00256F19" w:rsidRPr="00CC0C94" w:rsidRDefault="00256F19" w:rsidP="00CE62B4">
            <w:pPr>
              <w:pStyle w:val="TAL"/>
            </w:pPr>
          </w:p>
        </w:tc>
      </w:tr>
      <w:tr w:rsidR="00256F19" w:rsidRPr="00CC0C94" w14:paraId="6C3AC18F" w14:textId="77777777" w:rsidTr="00A11AA8">
        <w:trPr>
          <w:cantSplit/>
          <w:jc w:val="center"/>
        </w:trPr>
        <w:tc>
          <w:tcPr>
            <w:tcW w:w="284" w:type="dxa"/>
            <w:shd w:val="clear" w:color="auto" w:fill="FFFFFF"/>
          </w:tcPr>
          <w:p w14:paraId="08CC2A7A" w14:textId="77777777" w:rsidR="00256F19" w:rsidRPr="008E711C" w:rsidRDefault="00256F19" w:rsidP="00CE62B4">
            <w:pPr>
              <w:pStyle w:val="TAL"/>
            </w:pPr>
            <w:r w:rsidRPr="008E711C">
              <w:t>0</w:t>
            </w:r>
          </w:p>
        </w:tc>
        <w:tc>
          <w:tcPr>
            <w:tcW w:w="283" w:type="dxa"/>
            <w:shd w:val="clear" w:color="auto" w:fill="FFFFFF"/>
          </w:tcPr>
          <w:p w14:paraId="1B8636C1" w14:textId="77777777" w:rsidR="00256F19" w:rsidRPr="00CC0C94" w:rsidRDefault="00256F19" w:rsidP="00CE62B4">
            <w:pPr>
              <w:pStyle w:val="TAL"/>
            </w:pPr>
          </w:p>
        </w:tc>
        <w:tc>
          <w:tcPr>
            <w:tcW w:w="284" w:type="dxa"/>
            <w:shd w:val="clear" w:color="auto" w:fill="FFFFFF"/>
          </w:tcPr>
          <w:p w14:paraId="06EF58F1" w14:textId="77777777" w:rsidR="00256F19" w:rsidRPr="00CC0C94" w:rsidRDefault="00256F19" w:rsidP="00CE62B4">
            <w:pPr>
              <w:pStyle w:val="TAL"/>
            </w:pPr>
          </w:p>
        </w:tc>
        <w:tc>
          <w:tcPr>
            <w:tcW w:w="283" w:type="dxa"/>
            <w:shd w:val="clear" w:color="auto" w:fill="FFFFFF"/>
          </w:tcPr>
          <w:p w14:paraId="2733CC53" w14:textId="77777777" w:rsidR="00256F19" w:rsidRPr="00CC0C94" w:rsidRDefault="00256F19" w:rsidP="00CE62B4">
            <w:pPr>
              <w:pStyle w:val="TAL"/>
            </w:pPr>
          </w:p>
        </w:tc>
        <w:tc>
          <w:tcPr>
            <w:tcW w:w="5955" w:type="dxa"/>
            <w:shd w:val="clear" w:color="auto" w:fill="FFFFFF"/>
          </w:tcPr>
          <w:p w14:paraId="09325D87" w14:textId="3BB5AA81"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256F19" w:rsidRPr="00CC0C94" w14:paraId="33A098EF" w14:textId="77777777" w:rsidTr="00A11AA8">
        <w:trPr>
          <w:cantSplit/>
          <w:jc w:val="center"/>
        </w:trPr>
        <w:tc>
          <w:tcPr>
            <w:tcW w:w="284" w:type="dxa"/>
            <w:shd w:val="clear" w:color="auto" w:fill="FFFFFF"/>
          </w:tcPr>
          <w:p w14:paraId="252069A9" w14:textId="77777777" w:rsidR="00256F19" w:rsidRPr="00F04D5E" w:rsidRDefault="00256F19" w:rsidP="00CE62B4">
            <w:pPr>
              <w:pStyle w:val="TAL"/>
            </w:pPr>
            <w:r>
              <w:t>1</w:t>
            </w:r>
          </w:p>
        </w:tc>
        <w:tc>
          <w:tcPr>
            <w:tcW w:w="283" w:type="dxa"/>
            <w:shd w:val="clear" w:color="auto" w:fill="FFFFFF"/>
          </w:tcPr>
          <w:p w14:paraId="678242A5" w14:textId="77777777" w:rsidR="00256F19" w:rsidRPr="00CC0C94" w:rsidRDefault="00256F19" w:rsidP="00CE62B4">
            <w:pPr>
              <w:pStyle w:val="TAL"/>
            </w:pPr>
          </w:p>
        </w:tc>
        <w:tc>
          <w:tcPr>
            <w:tcW w:w="284" w:type="dxa"/>
            <w:shd w:val="clear" w:color="auto" w:fill="FFFFFF"/>
          </w:tcPr>
          <w:p w14:paraId="0B43B45F" w14:textId="77777777" w:rsidR="00256F19" w:rsidRPr="00CC0C94" w:rsidRDefault="00256F19" w:rsidP="00CE62B4">
            <w:pPr>
              <w:pStyle w:val="TAL"/>
            </w:pPr>
          </w:p>
        </w:tc>
        <w:tc>
          <w:tcPr>
            <w:tcW w:w="283" w:type="dxa"/>
            <w:shd w:val="clear" w:color="auto" w:fill="FFFFFF"/>
          </w:tcPr>
          <w:p w14:paraId="3F6B60BA" w14:textId="77777777" w:rsidR="00256F19" w:rsidRPr="00CC0C94" w:rsidRDefault="00256F19" w:rsidP="00CE62B4">
            <w:pPr>
              <w:pStyle w:val="TAL"/>
            </w:pPr>
          </w:p>
        </w:tc>
        <w:tc>
          <w:tcPr>
            <w:tcW w:w="5955" w:type="dxa"/>
            <w:shd w:val="clear" w:color="auto" w:fill="FFFFFF"/>
          </w:tcPr>
          <w:p w14:paraId="156A8C99" w14:textId="435AED08"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tr w:rsidR="00D57EAA" w:rsidRPr="000E25CC" w14:paraId="72CF4968" w14:textId="77777777" w:rsidTr="00A11AA8">
        <w:trPr>
          <w:cantSplit/>
          <w:jc w:val="center"/>
        </w:trPr>
        <w:tc>
          <w:tcPr>
            <w:tcW w:w="7089" w:type="dxa"/>
            <w:gridSpan w:val="5"/>
            <w:shd w:val="clear" w:color="auto" w:fill="FFFFFF"/>
          </w:tcPr>
          <w:p w14:paraId="1C72951D" w14:textId="77777777" w:rsidR="00D57EAA" w:rsidRPr="000E25CC" w:rsidRDefault="00D57EAA" w:rsidP="00CE62B4">
            <w:pPr>
              <w:pStyle w:val="TAL"/>
              <w:rPr>
                <w:noProof/>
                <w:lang w:val="en-US"/>
              </w:rPr>
            </w:pPr>
          </w:p>
        </w:tc>
      </w:tr>
      <w:tr w:rsidR="00D57EAA" w:rsidRPr="000E25CC" w14:paraId="5535DFDD" w14:textId="77777777" w:rsidTr="00A11AA8">
        <w:trPr>
          <w:cantSplit/>
          <w:jc w:val="center"/>
        </w:trPr>
        <w:tc>
          <w:tcPr>
            <w:tcW w:w="7089" w:type="dxa"/>
            <w:gridSpan w:val="5"/>
            <w:shd w:val="clear" w:color="auto" w:fill="FFFFFF"/>
          </w:tcPr>
          <w:p w14:paraId="15400CC0" w14:textId="77777777" w:rsidR="00D57EAA" w:rsidRPr="000E25CC" w:rsidRDefault="00D57EAA" w:rsidP="00CE62B4">
            <w:pPr>
              <w:pStyle w:val="TAL"/>
              <w:rPr>
                <w:noProof/>
                <w:lang w:val="en-US"/>
              </w:rPr>
            </w:pPr>
          </w:p>
        </w:tc>
      </w:tr>
      <w:tr w:rsidR="00256F19" w:rsidRPr="00CC0C94" w14:paraId="0F11B8A9" w14:textId="77777777" w:rsidTr="00A11AA8">
        <w:trPr>
          <w:cantSplit/>
          <w:jc w:val="center"/>
        </w:trPr>
        <w:tc>
          <w:tcPr>
            <w:tcW w:w="7089" w:type="dxa"/>
            <w:gridSpan w:val="5"/>
            <w:shd w:val="clear" w:color="auto" w:fill="FFFFFF"/>
          </w:tcPr>
          <w:p w14:paraId="58820549" w14:textId="72D40CA8" w:rsidR="00256F19" w:rsidRPr="00CC0C94" w:rsidRDefault="00256F19" w:rsidP="00CE62B4">
            <w:pPr>
              <w:pStyle w:val="TAL"/>
            </w:pPr>
            <w:r w:rsidRPr="00CC0C94">
              <w:t>B</w:t>
            </w:r>
            <w:r>
              <w:t>it</w:t>
            </w:r>
            <w:r w:rsidR="00BF7D0B">
              <w:t xml:space="preserve"> </w:t>
            </w:r>
            <w:r>
              <w:t xml:space="preserve">8 of octet </w:t>
            </w:r>
            <w:r w:rsidR="00E37AA0">
              <w:t>4</w:t>
            </w:r>
            <w:r>
              <w:t xml:space="preserve"> </w:t>
            </w:r>
            <w:r w:rsidR="00BE74E9">
              <w:t xml:space="preserve">and octet 5 </w:t>
            </w:r>
            <w:r w:rsidRPr="00CC0C94">
              <w:t>are spare and shall be coded as zero</w:t>
            </w:r>
            <w:r>
              <w:rPr>
                <w:rFonts w:hint="eastAsia"/>
                <w:lang w:eastAsia="zh-CN"/>
              </w:rPr>
              <w:t xml:space="preserve"> if included</w:t>
            </w:r>
            <w:r w:rsidRPr="00CC0C94">
              <w:t>.</w:t>
            </w:r>
          </w:p>
        </w:tc>
      </w:tr>
      <w:tr w:rsidR="00256F19" w:rsidRPr="00CC0C94" w14:paraId="4D8A2F5B" w14:textId="77777777" w:rsidTr="00A11AA8">
        <w:trPr>
          <w:cantSplit/>
          <w:jc w:val="center"/>
        </w:trPr>
        <w:tc>
          <w:tcPr>
            <w:tcW w:w="7089" w:type="dxa"/>
            <w:gridSpan w:val="5"/>
            <w:tcBorders>
              <w:bottom w:val="single" w:sz="4" w:space="0" w:color="auto"/>
            </w:tcBorders>
            <w:shd w:val="clear" w:color="auto" w:fill="FFFFFF"/>
          </w:tcPr>
          <w:p w14:paraId="35E5D787" w14:textId="77777777" w:rsidR="00256F19" w:rsidRPr="00CC0C94" w:rsidRDefault="00256F19" w:rsidP="00CE62B4">
            <w:pPr>
              <w:pStyle w:val="TAL"/>
            </w:pPr>
          </w:p>
        </w:tc>
      </w:tr>
      <w:tr w:rsidR="00256F19" w:rsidRPr="00CC0C94" w14:paraId="7643709F" w14:textId="77777777" w:rsidTr="00A11AA8">
        <w:trPr>
          <w:cantSplit/>
          <w:jc w:val="center"/>
        </w:trPr>
        <w:tc>
          <w:tcPr>
            <w:tcW w:w="7089" w:type="dxa"/>
            <w:gridSpan w:val="5"/>
            <w:tcBorders>
              <w:top w:val="single" w:sz="4" w:space="0" w:color="auto"/>
              <w:bottom w:val="single" w:sz="4" w:space="0" w:color="auto"/>
            </w:tcBorders>
            <w:shd w:val="clear" w:color="auto" w:fill="FFFFFF"/>
          </w:tcPr>
          <w:p w14:paraId="4947A3AE" w14:textId="77777777" w:rsidR="00256F19" w:rsidRDefault="00256F19" w:rsidP="00CE62B4">
            <w:pPr>
              <w:pStyle w:val="TAN"/>
            </w:pPr>
            <w:r>
              <w:t>NOTE 1:</w:t>
            </w:r>
            <w:r w:rsidRPr="005C6ED7">
              <w:tab/>
            </w:r>
            <w:r>
              <w:t>Usage of this bit is not specified in the present specification and is specified in 3GPP TS 24.554 [27].</w:t>
            </w:r>
          </w:p>
          <w:p w14:paraId="5C5F1A15" w14:textId="76C5B309" w:rsidR="00256F19" w:rsidRDefault="00256F19" w:rsidP="00CE62B4">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2B4">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215434B8" w14:textId="77777777" w:rsidR="008E33F7" w:rsidRPr="00742FAE" w:rsidRDefault="008E33F7" w:rsidP="00CC0F60">
      <w:pPr>
        <w:pStyle w:val="Heading2"/>
      </w:pPr>
      <w:bookmarkStart w:id="2235" w:name="_CR8_4"/>
      <w:bookmarkStart w:id="2236" w:name="_Toc193396320"/>
      <w:bookmarkEnd w:id="2235"/>
      <w:r>
        <w:t>8.4</w:t>
      </w:r>
      <w:r>
        <w:tab/>
      </w:r>
      <w:r>
        <w:rPr>
          <w:noProof/>
          <w:lang w:val="en-US"/>
        </w:rPr>
        <w:t xml:space="preserve">V2X communication over </w:t>
      </w:r>
      <w:r>
        <w:t>PC5 s</w:t>
      </w:r>
      <w:r w:rsidRPr="00742FAE">
        <w:t xml:space="preserve">ignalling </w:t>
      </w:r>
      <w:r>
        <w:t>information elements</w:t>
      </w:r>
      <w:bookmarkEnd w:id="2226"/>
      <w:bookmarkEnd w:id="2227"/>
      <w:bookmarkEnd w:id="2228"/>
      <w:bookmarkEnd w:id="2229"/>
      <w:bookmarkEnd w:id="2230"/>
      <w:bookmarkEnd w:id="2231"/>
      <w:bookmarkEnd w:id="2232"/>
      <w:bookmarkEnd w:id="2233"/>
      <w:bookmarkEnd w:id="2234"/>
      <w:bookmarkEnd w:id="2236"/>
    </w:p>
    <w:p w14:paraId="36773662" w14:textId="77777777" w:rsidR="008E33F7" w:rsidRPr="00742FAE" w:rsidRDefault="008E33F7" w:rsidP="00CC0F60">
      <w:pPr>
        <w:pStyle w:val="Heading3"/>
      </w:pPr>
      <w:bookmarkStart w:id="2237" w:name="_CR8_4_1"/>
      <w:bookmarkStart w:id="2238" w:name="_Toc525231502"/>
      <w:bookmarkStart w:id="2239" w:name="_Toc25070722"/>
      <w:bookmarkStart w:id="2240" w:name="_Toc34388713"/>
      <w:bookmarkStart w:id="2241" w:name="_Toc34404484"/>
      <w:bookmarkStart w:id="2242" w:name="_Toc45282380"/>
      <w:bookmarkStart w:id="2243" w:name="_Toc45882766"/>
      <w:bookmarkStart w:id="2244" w:name="_Toc51951316"/>
      <w:bookmarkStart w:id="2245" w:name="_Toc59209093"/>
      <w:bookmarkStart w:id="2246" w:name="_Toc75734935"/>
      <w:bookmarkStart w:id="2247" w:name="_Toc193396321"/>
      <w:bookmarkEnd w:id="2237"/>
      <w:r>
        <w:t>8.4.1</w:t>
      </w:r>
      <w:r>
        <w:tab/>
      </w:r>
      <w:bookmarkEnd w:id="2238"/>
      <w:r>
        <w:t>PC5 signalling message t</w:t>
      </w:r>
      <w:r w:rsidRPr="00742FAE">
        <w:t>ype</w:t>
      </w:r>
      <w:bookmarkEnd w:id="2239"/>
      <w:bookmarkEnd w:id="2240"/>
      <w:bookmarkEnd w:id="2241"/>
      <w:bookmarkEnd w:id="2242"/>
      <w:bookmarkEnd w:id="2243"/>
      <w:bookmarkEnd w:id="2244"/>
      <w:bookmarkEnd w:id="2245"/>
      <w:bookmarkEnd w:id="2246"/>
      <w:bookmarkEnd w:id="2247"/>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48" w:name="_CRTable8_4_1_1"/>
      <w:r w:rsidRPr="00742FAE">
        <w:lastRenderedPageBreak/>
        <w:t>Table </w:t>
      </w:r>
      <w:bookmarkEnd w:id="2248"/>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49" w:name="_CR8_4_2"/>
      <w:bookmarkStart w:id="2250" w:name="_Toc525231504"/>
      <w:bookmarkStart w:id="2251" w:name="_Toc25070723"/>
      <w:bookmarkStart w:id="2252" w:name="_Toc34388714"/>
      <w:bookmarkStart w:id="2253" w:name="_Toc34404485"/>
      <w:bookmarkStart w:id="2254" w:name="_Toc45282381"/>
      <w:bookmarkStart w:id="2255" w:name="_Toc45882767"/>
      <w:bookmarkStart w:id="2256" w:name="_Toc51951317"/>
      <w:bookmarkStart w:id="2257" w:name="_Toc59209094"/>
      <w:bookmarkStart w:id="2258" w:name="_Toc75734936"/>
      <w:bookmarkStart w:id="2259" w:name="_Toc193396322"/>
      <w:bookmarkEnd w:id="2249"/>
      <w:r>
        <w:t>8.4.2</w:t>
      </w:r>
      <w:r>
        <w:tab/>
        <w:t>Sequence n</w:t>
      </w:r>
      <w:r w:rsidRPr="00742FAE">
        <w:t>umber</w:t>
      </w:r>
      <w:bookmarkEnd w:id="2250"/>
      <w:bookmarkEnd w:id="2251"/>
      <w:bookmarkEnd w:id="2252"/>
      <w:bookmarkEnd w:id="2253"/>
      <w:bookmarkEnd w:id="2254"/>
      <w:bookmarkEnd w:id="2255"/>
      <w:bookmarkEnd w:id="2256"/>
      <w:bookmarkEnd w:id="2257"/>
      <w:bookmarkEnd w:id="2258"/>
      <w:bookmarkEnd w:id="2259"/>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60" w:name="_CR8_4_3"/>
      <w:bookmarkStart w:id="2261" w:name="_Toc25070724"/>
      <w:bookmarkStart w:id="2262" w:name="_Toc34388715"/>
      <w:bookmarkStart w:id="2263" w:name="_Toc34404486"/>
      <w:bookmarkStart w:id="2264" w:name="_Toc45282382"/>
      <w:bookmarkStart w:id="2265" w:name="_Toc45882768"/>
      <w:bookmarkStart w:id="2266" w:name="_Toc51951318"/>
      <w:bookmarkStart w:id="2267" w:name="_Toc59209095"/>
      <w:bookmarkStart w:id="2268" w:name="_Toc75734937"/>
      <w:bookmarkStart w:id="2269" w:name="_Toc193396323"/>
      <w:bookmarkEnd w:id="2260"/>
      <w:r w:rsidRPr="00DF0404">
        <w:t>8.4.3</w:t>
      </w:r>
      <w:r w:rsidRPr="00DF0404">
        <w:tab/>
        <w:t>V2X service identifier</w:t>
      </w:r>
      <w:bookmarkEnd w:id="2261"/>
      <w:bookmarkEnd w:id="2262"/>
      <w:bookmarkEnd w:id="2263"/>
      <w:bookmarkEnd w:id="2264"/>
      <w:bookmarkEnd w:id="2265"/>
      <w:bookmarkEnd w:id="2266"/>
      <w:bookmarkEnd w:id="2267"/>
      <w:bookmarkEnd w:id="2268"/>
      <w:bookmarkEnd w:id="2269"/>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70" w:name="_Toc525231443"/>
      <w:bookmarkStart w:id="227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72" w:name="_CRFigure8_4_3_1"/>
      <w:r w:rsidRPr="00501367">
        <w:rPr>
          <w:lang w:val="fr-FR"/>
        </w:rPr>
        <w:t>Figure </w:t>
      </w:r>
      <w:bookmarkEnd w:id="2272"/>
      <w:r w:rsidRPr="00501367">
        <w:rPr>
          <w:lang w:val="fr-FR"/>
        </w:rPr>
        <w:t>8.4.3.1: V2X service identifier information element</w:t>
      </w:r>
    </w:p>
    <w:p w14:paraId="79B7034F" w14:textId="77777777" w:rsidR="008E33F7" w:rsidRPr="00621D46" w:rsidRDefault="008E33F7" w:rsidP="008E33F7">
      <w:pPr>
        <w:pStyle w:val="TH"/>
      </w:pPr>
      <w:bookmarkStart w:id="2273" w:name="_CRTable8_4_3_1"/>
      <w:r>
        <w:lastRenderedPageBreak/>
        <w:t>Table </w:t>
      </w:r>
      <w:bookmarkEnd w:id="2273"/>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4" w:name="_CR8_4_4"/>
      <w:bookmarkStart w:id="2275" w:name="_Toc34388716"/>
      <w:bookmarkStart w:id="2276" w:name="_Toc34404487"/>
      <w:bookmarkStart w:id="2277" w:name="_Toc45282383"/>
      <w:bookmarkStart w:id="2278" w:name="_Toc45882769"/>
      <w:bookmarkStart w:id="2279" w:name="_Toc51951319"/>
      <w:bookmarkStart w:id="2280" w:name="_Toc59209096"/>
      <w:bookmarkStart w:id="2281" w:name="_Toc75734938"/>
      <w:bookmarkStart w:id="2282" w:name="_Toc193396324"/>
      <w:bookmarkEnd w:id="2274"/>
      <w:r>
        <w:t>8.4.4</w:t>
      </w:r>
      <w:r>
        <w:tab/>
      </w:r>
      <w:bookmarkEnd w:id="2270"/>
      <w:r>
        <w:t>Application layer ID</w:t>
      </w:r>
      <w:bookmarkEnd w:id="2271"/>
      <w:bookmarkEnd w:id="2275"/>
      <w:bookmarkEnd w:id="2276"/>
      <w:bookmarkEnd w:id="2277"/>
      <w:bookmarkEnd w:id="2278"/>
      <w:bookmarkEnd w:id="2279"/>
      <w:bookmarkEnd w:id="2280"/>
      <w:bookmarkEnd w:id="2281"/>
      <w:bookmarkEnd w:id="2282"/>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3" w:name="_Toc20233299"/>
      <w:bookmarkStart w:id="2284"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5"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6" w:name="_CRFigure8_4_4_1"/>
      <w:bookmarkEnd w:id="2285"/>
      <w:r w:rsidRPr="00BD0557">
        <w:t>Figure</w:t>
      </w:r>
      <w:r w:rsidRPr="003168A2">
        <w:t> </w:t>
      </w:r>
      <w:bookmarkEnd w:id="2286"/>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7" w:name="_CR8_4_5"/>
      <w:bookmarkStart w:id="2288" w:name="_Toc34388717"/>
      <w:bookmarkStart w:id="2289" w:name="_Toc34404488"/>
      <w:bookmarkStart w:id="2290" w:name="_Toc45282384"/>
      <w:bookmarkStart w:id="2291" w:name="_Toc45882770"/>
      <w:bookmarkStart w:id="2292" w:name="_Toc51951320"/>
      <w:bookmarkStart w:id="2293" w:name="_Toc59209097"/>
      <w:bookmarkStart w:id="2294" w:name="_Toc75734939"/>
      <w:bookmarkStart w:id="2295" w:name="_Toc193396325"/>
      <w:bookmarkEnd w:id="2287"/>
      <w:r>
        <w:t>8.4.5</w:t>
      </w:r>
      <w:r w:rsidRPr="00913BB3">
        <w:tab/>
      </w:r>
      <w:r>
        <w:t xml:space="preserve">PC5 </w:t>
      </w:r>
      <w:r w:rsidRPr="00913BB3">
        <w:t>QoS flow descriptions</w:t>
      </w:r>
      <w:bookmarkEnd w:id="2283"/>
      <w:bookmarkEnd w:id="2284"/>
      <w:bookmarkEnd w:id="2288"/>
      <w:bookmarkEnd w:id="2289"/>
      <w:bookmarkEnd w:id="2290"/>
      <w:bookmarkEnd w:id="2291"/>
      <w:bookmarkEnd w:id="2292"/>
      <w:bookmarkEnd w:id="2293"/>
      <w:bookmarkEnd w:id="2294"/>
      <w:bookmarkEnd w:id="2295"/>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6" w:name="_CRFigure8_4_5_1"/>
      <w:r w:rsidRPr="00913BB3">
        <w:t>Figure </w:t>
      </w:r>
      <w:bookmarkEnd w:id="2296"/>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7" w:name="_CRFigure8_4_5_2"/>
      <w:r w:rsidRPr="00913BB3">
        <w:t>Figure </w:t>
      </w:r>
      <w:bookmarkEnd w:id="2297"/>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298" w:name="_CRFigure8_4_5_3"/>
      <w:r w:rsidRPr="00913BB3">
        <w:t>Figure </w:t>
      </w:r>
      <w:bookmarkEnd w:id="2298"/>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299" w:name="_CRFigure8_4_5_4"/>
      <w:r w:rsidRPr="00913BB3">
        <w:t>Figure </w:t>
      </w:r>
      <w:bookmarkEnd w:id="2299"/>
      <w:r>
        <w:t>8.4.5</w:t>
      </w:r>
      <w:r w:rsidRPr="00913BB3">
        <w:t>.4: Parameter</w:t>
      </w:r>
    </w:p>
    <w:p w14:paraId="416DEDCF" w14:textId="77777777" w:rsidR="008E33F7" w:rsidRPr="00913BB3" w:rsidRDefault="008E33F7" w:rsidP="008E33F7">
      <w:pPr>
        <w:pStyle w:val="TH"/>
      </w:pPr>
      <w:bookmarkStart w:id="2300" w:name="_CRTable8_4_4_1"/>
      <w:r w:rsidRPr="00913BB3">
        <w:rPr>
          <w:lang w:val="fr-FR"/>
        </w:rPr>
        <w:lastRenderedPageBreak/>
        <w:t>Table </w:t>
      </w:r>
      <w:bookmarkEnd w:id="2300"/>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301" w:name="_Toc525231506"/>
    </w:p>
    <w:p w14:paraId="6DF4DD44" w14:textId="77777777" w:rsidR="008E33F7" w:rsidRPr="00742FAE" w:rsidRDefault="008E33F7" w:rsidP="00CC0F60">
      <w:pPr>
        <w:pStyle w:val="Heading3"/>
      </w:pPr>
      <w:bookmarkStart w:id="2302" w:name="_CR8_4_6"/>
      <w:bookmarkStart w:id="2303" w:name="_Toc25070727"/>
      <w:bookmarkStart w:id="2304" w:name="_Toc34388718"/>
      <w:bookmarkStart w:id="2305" w:name="_Toc34404489"/>
      <w:bookmarkStart w:id="2306" w:name="_Toc45282385"/>
      <w:bookmarkStart w:id="2307" w:name="_Toc45882771"/>
      <w:bookmarkStart w:id="2308" w:name="_Toc51951321"/>
      <w:bookmarkStart w:id="2309" w:name="_Toc59209098"/>
      <w:bookmarkStart w:id="2310" w:name="_Toc75734940"/>
      <w:bookmarkStart w:id="2311" w:name="_Toc193396326"/>
      <w:bookmarkEnd w:id="2302"/>
      <w:r>
        <w:t>8.4.6</w:t>
      </w:r>
      <w:r>
        <w:tab/>
        <w:t>IP address c</w:t>
      </w:r>
      <w:r w:rsidRPr="00742FAE">
        <w:t>onfig</w:t>
      </w:r>
      <w:bookmarkEnd w:id="2301"/>
      <w:r>
        <w:t>uration</w:t>
      </w:r>
      <w:bookmarkEnd w:id="2303"/>
      <w:bookmarkEnd w:id="2304"/>
      <w:bookmarkEnd w:id="2305"/>
      <w:bookmarkEnd w:id="2306"/>
      <w:bookmarkEnd w:id="2307"/>
      <w:bookmarkEnd w:id="2308"/>
      <w:bookmarkEnd w:id="2309"/>
      <w:bookmarkEnd w:id="2310"/>
      <w:bookmarkEnd w:id="2311"/>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12" w:name="_CRFigure8_4_6_1"/>
      <w:r>
        <w:t>Figure </w:t>
      </w:r>
      <w:bookmarkEnd w:id="2312"/>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3" w:name="_CRTable8_4_6_1"/>
      <w:r w:rsidRPr="00742FAE">
        <w:lastRenderedPageBreak/>
        <w:t>Table</w:t>
      </w:r>
      <w:r>
        <w:t> </w:t>
      </w:r>
      <w:bookmarkEnd w:id="2313"/>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4" w:name="_CR8_4_7"/>
      <w:bookmarkStart w:id="2315" w:name="_Toc525231507"/>
      <w:bookmarkStart w:id="2316" w:name="_Toc25070728"/>
      <w:bookmarkStart w:id="2317" w:name="_Toc34388719"/>
      <w:bookmarkStart w:id="2318" w:name="_Toc34404490"/>
      <w:bookmarkStart w:id="2319" w:name="_Toc45282386"/>
      <w:bookmarkStart w:id="2320" w:name="_Toc45882772"/>
      <w:bookmarkStart w:id="2321" w:name="_Toc51951322"/>
      <w:bookmarkStart w:id="2322" w:name="_Toc59209099"/>
      <w:bookmarkStart w:id="2323" w:name="_Toc75734941"/>
      <w:bookmarkStart w:id="2324" w:name="_Toc193396327"/>
      <w:bookmarkEnd w:id="2314"/>
      <w:r>
        <w:t>8.4.7</w:t>
      </w:r>
      <w:r>
        <w:tab/>
        <w:t>Link local IPv6 a</w:t>
      </w:r>
      <w:r w:rsidRPr="00742FAE">
        <w:t>ddress</w:t>
      </w:r>
      <w:bookmarkEnd w:id="2315"/>
      <w:bookmarkEnd w:id="2316"/>
      <w:bookmarkEnd w:id="2317"/>
      <w:bookmarkEnd w:id="2318"/>
      <w:bookmarkEnd w:id="2319"/>
      <w:bookmarkEnd w:id="2320"/>
      <w:bookmarkEnd w:id="2321"/>
      <w:bookmarkEnd w:id="2322"/>
      <w:bookmarkEnd w:id="2323"/>
      <w:bookmarkEnd w:id="2324"/>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5" w:name="_CRFigure8_4_7_1"/>
      <w:r>
        <w:t>Figure </w:t>
      </w:r>
      <w:bookmarkEnd w:id="2325"/>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6" w:name="_CRTable8_4_7_1"/>
      <w:r w:rsidRPr="00742FAE">
        <w:t>Table</w:t>
      </w:r>
      <w:r>
        <w:t> </w:t>
      </w:r>
      <w:bookmarkEnd w:id="2326"/>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7" w:name="_CR8_4_8"/>
      <w:bookmarkStart w:id="2328" w:name="_Toc525231510"/>
      <w:bookmarkStart w:id="2329" w:name="_Toc34388720"/>
      <w:bookmarkStart w:id="2330" w:name="_Toc34404491"/>
      <w:bookmarkStart w:id="2331" w:name="_Toc45282387"/>
      <w:bookmarkStart w:id="2332" w:name="_Toc45882773"/>
      <w:bookmarkStart w:id="2333" w:name="_Toc51951323"/>
      <w:bookmarkStart w:id="2334" w:name="_Toc59209100"/>
      <w:bookmarkStart w:id="2335" w:name="_Toc75734942"/>
      <w:bookmarkStart w:id="2336" w:name="_Toc502240455"/>
      <w:bookmarkStart w:id="2337" w:name="_Toc25070729"/>
      <w:bookmarkStart w:id="2338" w:name="_Toc193396328"/>
      <w:bookmarkEnd w:id="2327"/>
      <w:r>
        <w:rPr>
          <w:rFonts w:hint="eastAsia"/>
          <w:szCs w:val="22"/>
          <w:lang w:val="en-US" w:eastAsia="zh-CN"/>
        </w:rPr>
        <w:t>8.4.</w:t>
      </w:r>
      <w:r>
        <w:rPr>
          <w:szCs w:val="22"/>
          <w:lang w:val="en-US" w:eastAsia="zh-CN"/>
        </w:rPr>
        <w:t>8</w:t>
      </w:r>
      <w:r w:rsidRPr="00711E94">
        <w:rPr>
          <w:szCs w:val="22"/>
        </w:rPr>
        <w:tab/>
      </w:r>
      <w:bookmarkEnd w:id="2328"/>
      <w:r>
        <w:rPr>
          <w:szCs w:val="22"/>
        </w:rPr>
        <w:t>Link modification operation code</w:t>
      </w:r>
      <w:bookmarkEnd w:id="2329"/>
      <w:bookmarkEnd w:id="2330"/>
      <w:bookmarkEnd w:id="2331"/>
      <w:bookmarkEnd w:id="2332"/>
      <w:bookmarkEnd w:id="2333"/>
      <w:bookmarkEnd w:id="2334"/>
      <w:bookmarkEnd w:id="2335"/>
      <w:bookmarkEnd w:id="2338"/>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39" w:name="_CRFigure8_4_8_1"/>
      <w:r>
        <w:t>Figure</w:t>
      </w:r>
      <w:r>
        <w:rPr>
          <w:noProof/>
        </w:rPr>
        <w:t> </w:t>
      </w:r>
      <w:bookmarkEnd w:id="2339"/>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40" w:name="_CRTable8_4_8_1"/>
      <w:r>
        <w:lastRenderedPageBreak/>
        <w:t>Table</w:t>
      </w:r>
      <w:r>
        <w:rPr>
          <w:noProof/>
        </w:rPr>
        <w:t> </w:t>
      </w:r>
      <w:bookmarkEnd w:id="2340"/>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41" w:name="_CR8_4_9"/>
      <w:bookmarkStart w:id="2342" w:name="_Toc34388721"/>
      <w:bookmarkStart w:id="2343" w:name="_Toc34404492"/>
      <w:bookmarkStart w:id="2344" w:name="_Toc45282388"/>
      <w:bookmarkStart w:id="2345" w:name="_Toc45882774"/>
      <w:bookmarkStart w:id="2346" w:name="_Toc51951324"/>
      <w:bookmarkStart w:id="2347" w:name="_Toc59209101"/>
      <w:bookmarkStart w:id="2348" w:name="_Toc75734943"/>
      <w:bookmarkStart w:id="2349" w:name="_Toc193396329"/>
      <w:bookmarkEnd w:id="2341"/>
      <w:r>
        <w:t>8.4.9</w:t>
      </w:r>
      <w:r w:rsidRPr="00742FAE">
        <w:tab/>
        <w:t xml:space="preserve">PC5 </w:t>
      </w:r>
      <w:r>
        <w:t>s</w:t>
      </w:r>
      <w:r w:rsidRPr="00742FAE">
        <w:t xml:space="preserve">ignalling </w:t>
      </w:r>
      <w:r>
        <w:t>p</w:t>
      </w:r>
      <w:r w:rsidRPr="00742FAE">
        <w:t xml:space="preserve">rotocol </w:t>
      </w:r>
      <w:r>
        <w:t>c</w:t>
      </w:r>
      <w:r w:rsidRPr="00742FAE">
        <w:t>ause</w:t>
      </w:r>
      <w:bookmarkEnd w:id="2336"/>
      <w:bookmarkEnd w:id="2342"/>
      <w:bookmarkEnd w:id="2343"/>
      <w:bookmarkEnd w:id="2344"/>
      <w:bookmarkEnd w:id="2345"/>
      <w:bookmarkEnd w:id="2346"/>
      <w:bookmarkEnd w:id="2347"/>
      <w:bookmarkEnd w:id="2348"/>
      <w:bookmarkEnd w:id="2349"/>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50" w:name="_CRFigure8_4_9_1"/>
      <w:r w:rsidRPr="00742FAE">
        <w:t>Figure </w:t>
      </w:r>
      <w:bookmarkEnd w:id="2350"/>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51" w:name="_CRTable8_4_9_1"/>
      <w:bookmarkStart w:id="2352" w:name="_Toc34388722"/>
      <w:bookmarkStart w:id="2353" w:name="_Toc34404493"/>
      <w:bookmarkStart w:id="2354" w:name="_Toc45282389"/>
      <w:bookmarkStart w:id="2355" w:name="_Toc45882775"/>
      <w:bookmarkStart w:id="2356" w:name="_Toc51951325"/>
      <w:bookmarkStart w:id="2357" w:name="_Toc59209102"/>
      <w:bookmarkStart w:id="2358" w:name="_Toc75734944"/>
      <w:r w:rsidRPr="003168A2">
        <w:rPr>
          <w:lang w:val="fr-FR"/>
        </w:rPr>
        <w:t>Table</w:t>
      </w:r>
      <w:r w:rsidRPr="007848D6">
        <w:rPr>
          <w:lang w:val="fr-FR"/>
        </w:rPr>
        <w:t> </w:t>
      </w:r>
      <w:bookmarkEnd w:id="2351"/>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59" w:name="_PERM_MCCTEMPBM_CRPT07900026___4"/>
            <w:r w:rsidRPr="00E57118">
              <w:t>1</w:t>
            </w:r>
            <w:bookmarkEnd w:id="2359"/>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60" w:name="_PERM_MCCTEMPBM_CRPT07900027___4"/>
            <w:r w:rsidRPr="00E57118">
              <w:t>1</w:t>
            </w:r>
            <w:bookmarkEnd w:id="2360"/>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61" w:name="_CR8_4_10"/>
      <w:bookmarkStart w:id="2362" w:name="_Toc193396330"/>
      <w:bookmarkEnd w:id="2361"/>
      <w:r>
        <w:lastRenderedPageBreak/>
        <w:t>8.4.10</w:t>
      </w:r>
      <w:r>
        <w:tab/>
        <w:t>Keep-alive counter</w:t>
      </w:r>
      <w:bookmarkEnd w:id="2352"/>
      <w:bookmarkEnd w:id="2353"/>
      <w:bookmarkEnd w:id="2354"/>
      <w:bookmarkEnd w:id="2355"/>
      <w:bookmarkEnd w:id="2356"/>
      <w:bookmarkEnd w:id="2357"/>
      <w:bookmarkEnd w:id="2358"/>
      <w:bookmarkEnd w:id="2362"/>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3" w:name="_CRFigure8_4_10_1"/>
      <w:r w:rsidRPr="00742FAE">
        <w:t>Figure </w:t>
      </w:r>
      <w:bookmarkEnd w:id="2363"/>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4" w:name="_CRTable8_4_10_1"/>
      <w:r w:rsidRPr="00742FAE">
        <w:t>Table </w:t>
      </w:r>
      <w:bookmarkEnd w:id="2364"/>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5" w:name="_CR8_4_11"/>
      <w:bookmarkStart w:id="2366" w:name="_Toc34388723"/>
      <w:bookmarkStart w:id="2367" w:name="_Toc34404494"/>
      <w:bookmarkStart w:id="2368" w:name="_Toc45282390"/>
      <w:bookmarkStart w:id="2369" w:name="_Toc45882776"/>
      <w:bookmarkStart w:id="2370" w:name="_Toc51951326"/>
      <w:bookmarkStart w:id="2371" w:name="_Toc59209103"/>
      <w:bookmarkStart w:id="2372" w:name="_Toc75734945"/>
      <w:bookmarkStart w:id="2373" w:name="_Toc193396331"/>
      <w:bookmarkEnd w:id="2365"/>
      <w:r>
        <w:t>8.4.11</w:t>
      </w:r>
      <w:r>
        <w:tab/>
        <w:t>Maximum inactivity period</w:t>
      </w:r>
      <w:bookmarkEnd w:id="2366"/>
      <w:bookmarkEnd w:id="2367"/>
      <w:bookmarkEnd w:id="2368"/>
      <w:bookmarkEnd w:id="2369"/>
      <w:bookmarkEnd w:id="2370"/>
      <w:bookmarkEnd w:id="2371"/>
      <w:bookmarkEnd w:id="2372"/>
      <w:bookmarkEnd w:id="2373"/>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4" w:name="_CRFigure8_4_11_1"/>
      <w:r w:rsidRPr="00742FAE">
        <w:t>Figure </w:t>
      </w:r>
      <w:bookmarkEnd w:id="2374"/>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5" w:name="_CRTable8_4_11_1"/>
      <w:r w:rsidRPr="00742FAE">
        <w:t>Table </w:t>
      </w:r>
      <w:bookmarkEnd w:id="2375"/>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6" w:name="_CR8_4_12"/>
      <w:bookmarkStart w:id="2377" w:name="_Toc45282391"/>
      <w:bookmarkStart w:id="2378" w:name="_Toc45882777"/>
      <w:bookmarkStart w:id="2379" w:name="_Toc51951327"/>
      <w:bookmarkStart w:id="2380" w:name="_Toc59209104"/>
      <w:bookmarkStart w:id="2381" w:name="_Toc75734946"/>
      <w:bookmarkStart w:id="2382" w:name="_Toc34388724"/>
      <w:bookmarkStart w:id="2383" w:name="_Toc34404495"/>
      <w:bookmarkStart w:id="2384" w:name="_Toc193396332"/>
      <w:bookmarkEnd w:id="2376"/>
      <w:r>
        <w:t>8.4.12</w:t>
      </w:r>
      <w:r>
        <w:tab/>
        <w:t>Key establishment information container</w:t>
      </w:r>
      <w:bookmarkEnd w:id="2377"/>
      <w:bookmarkEnd w:id="2378"/>
      <w:bookmarkEnd w:id="2379"/>
      <w:bookmarkEnd w:id="2380"/>
      <w:bookmarkEnd w:id="2381"/>
      <w:bookmarkEnd w:id="2384"/>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39318932" w:rsidR="008E33F7" w:rsidRPr="00742FAE" w:rsidRDefault="008E33F7" w:rsidP="008E33F7">
      <w:pPr>
        <w:pStyle w:val="TF"/>
      </w:pPr>
      <w:bookmarkStart w:id="2385" w:name="_CRFigure8_4_a_1"/>
      <w:bookmarkStart w:id="2386" w:name="_CRFigure8_4_12_1"/>
      <w:r w:rsidRPr="00742FAE">
        <w:t>Figure </w:t>
      </w:r>
      <w:bookmarkEnd w:id="2385"/>
      <w:bookmarkEnd w:id="2386"/>
      <w:r>
        <w:t>8.4.</w:t>
      </w:r>
      <w:r w:rsidR="00983ABA">
        <w:t>12</w:t>
      </w:r>
      <w:r>
        <w:t>.1</w:t>
      </w:r>
      <w:r w:rsidRPr="00742FAE">
        <w:t>: Ke</w:t>
      </w:r>
      <w:r>
        <w:t xml:space="preserve">y establishment information container </w:t>
      </w:r>
      <w:r w:rsidRPr="00742FAE">
        <w:t>information element</w:t>
      </w:r>
    </w:p>
    <w:p w14:paraId="11AF24D2" w14:textId="3C6905B3" w:rsidR="008E33F7" w:rsidRPr="00742FAE" w:rsidRDefault="008E33F7" w:rsidP="008E33F7">
      <w:pPr>
        <w:pStyle w:val="TH"/>
      </w:pPr>
      <w:bookmarkStart w:id="2387" w:name="_CRTable8_4_a_1"/>
      <w:bookmarkStart w:id="2388" w:name="_CRTable8_4_12_1"/>
      <w:r w:rsidRPr="00742FAE">
        <w:t>Table </w:t>
      </w:r>
      <w:bookmarkEnd w:id="2387"/>
      <w:bookmarkEnd w:id="2388"/>
      <w:r>
        <w:t>8.4.</w:t>
      </w:r>
      <w:r w:rsidR="00983ABA">
        <w:t>12</w:t>
      </w:r>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7996D0BF" w14:textId="15012590"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89" w:name="_CR8_4_13"/>
      <w:bookmarkStart w:id="2390" w:name="_Toc45282392"/>
      <w:bookmarkStart w:id="2391" w:name="_Toc45882778"/>
      <w:bookmarkStart w:id="2392" w:name="_Toc51951328"/>
      <w:bookmarkStart w:id="2393" w:name="_Toc59209105"/>
      <w:bookmarkStart w:id="2394" w:name="_Toc75734947"/>
      <w:bookmarkStart w:id="2395" w:name="_Toc193396333"/>
      <w:bookmarkEnd w:id="2389"/>
      <w:r>
        <w:t>8.4.13</w:t>
      </w:r>
      <w:r>
        <w:tab/>
        <w:t>Nonce</w:t>
      </w:r>
      <w:bookmarkEnd w:id="2390"/>
      <w:bookmarkEnd w:id="2391"/>
      <w:bookmarkEnd w:id="2392"/>
      <w:bookmarkEnd w:id="2393"/>
      <w:bookmarkEnd w:id="2394"/>
      <w:bookmarkEnd w:id="2395"/>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6" w:name="_CRFigure8_4_13_1"/>
      <w:r w:rsidRPr="00742FAE">
        <w:t>Figure </w:t>
      </w:r>
      <w:bookmarkEnd w:id="2396"/>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7" w:name="_CRTable8_4_13_1"/>
      <w:r w:rsidRPr="00742FAE">
        <w:t>Table </w:t>
      </w:r>
      <w:bookmarkEnd w:id="2397"/>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3B7158C7" w14:textId="50F73D4E"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tc>
      </w:tr>
    </w:tbl>
    <w:p w14:paraId="4D7B8747" w14:textId="77777777" w:rsidR="008E33F7" w:rsidRDefault="008E33F7" w:rsidP="008E33F7"/>
    <w:p w14:paraId="17019273" w14:textId="77777777" w:rsidR="008E33F7" w:rsidRPr="00742FAE" w:rsidRDefault="008E33F7" w:rsidP="00CC0F60">
      <w:pPr>
        <w:pStyle w:val="Heading3"/>
      </w:pPr>
      <w:bookmarkStart w:id="2398" w:name="_CR8_4_14"/>
      <w:bookmarkStart w:id="2399" w:name="_Toc45282393"/>
      <w:bookmarkStart w:id="2400" w:name="_Toc45882779"/>
      <w:bookmarkStart w:id="2401" w:name="_Toc51951329"/>
      <w:bookmarkStart w:id="2402" w:name="_Toc59209106"/>
      <w:bookmarkStart w:id="2403" w:name="_Toc75734948"/>
      <w:bookmarkStart w:id="2404" w:name="_Toc193396334"/>
      <w:bookmarkEnd w:id="2398"/>
      <w:r>
        <w:t>8.4.14</w:t>
      </w:r>
      <w:r>
        <w:tab/>
        <w:t>UE security capabilities</w:t>
      </w:r>
      <w:bookmarkEnd w:id="2399"/>
      <w:bookmarkEnd w:id="2400"/>
      <w:bookmarkEnd w:id="2401"/>
      <w:bookmarkEnd w:id="2402"/>
      <w:bookmarkEnd w:id="2403"/>
      <w:bookmarkEnd w:id="2404"/>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5" w:name="_CRFigure8_4_14_1"/>
      <w:r w:rsidRPr="00456F26">
        <w:t>Figure </w:t>
      </w:r>
      <w:bookmarkEnd w:id="2405"/>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6" w:name="_CRTable8_4_14_1"/>
      <w:r w:rsidRPr="003168A2">
        <w:lastRenderedPageBreak/>
        <w:t>Table </w:t>
      </w:r>
      <w:bookmarkEnd w:id="2406"/>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7" w:name="_CR8_4_15"/>
      <w:bookmarkStart w:id="2408" w:name="_Toc45282394"/>
      <w:bookmarkStart w:id="2409" w:name="_Toc45882780"/>
      <w:bookmarkStart w:id="2410" w:name="_Toc51951330"/>
      <w:bookmarkStart w:id="2411" w:name="_Toc59209107"/>
      <w:bookmarkStart w:id="2412" w:name="_Toc75734949"/>
      <w:bookmarkStart w:id="2413" w:name="_Toc193396335"/>
      <w:bookmarkEnd w:id="2407"/>
      <w:r>
        <w:t>8.4.15</w:t>
      </w:r>
      <w:r w:rsidRPr="009620E9">
        <w:tab/>
      </w:r>
      <w:r>
        <w:t>UE PC5 unicast signalling security policy</w:t>
      </w:r>
      <w:bookmarkEnd w:id="2408"/>
      <w:bookmarkEnd w:id="2409"/>
      <w:bookmarkEnd w:id="2410"/>
      <w:bookmarkEnd w:id="2411"/>
      <w:bookmarkEnd w:id="2412"/>
      <w:bookmarkEnd w:id="2413"/>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14"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5" w:name="_MCCTEMPBM_CRPT07900029___7"/>
            <w:bookmarkEnd w:id="2415"/>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6" w:name="_PERM_MCCTEMPBM_CRPT07900030___4"/>
            <w:bookmarkEnd w:id="2414"/>
            <w:r>
              <w:rPr>
                <w:rFonts w:ascii="Arial" w:hAnsi="Arial"/>
                <w:sz w:val="18"/>
              </w:rPr>
              <w:t>UE PC5 unicast signalling security policy</w:t>
            </w:r>
            <w:r w:rsidRPr="009620E9">
              <w:rPr>
                <w:rFonts w:ascii="Arial" w:hAnsi="Arial"/>
                <w:sz w:val="18"/>
              </w:rPr>
              <w:t xml:space="preserve"> IEI</w:t>
            </w:r>
            <w:bookmarkEnd w:id="2416"/>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7" w:name="_MCCTEMPBM_CRPT07900031___7"/>
            <w:r w:rsidRPr="009620E9">
              <w:rPr>
                <w:rFonts w:ascii="Arial" w:hAnsi="Arial"/>
                <w:sz w:val="18"/>
              </w:rPr>
              <w:t>octet 1</w:t>
            </w:r>
            <w:bookmarkEnd w:id="2417"/>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18"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19" w:name="_MCCTEMPBM_CRPT07900033___7"/>
            <w:r w:rsidRPr="009620E9">
              <w:rPr>
                <w:rFonts w:ascii="Arial" w:hAnsi="Arial"/>
                <w:sz w:val="18"/>
              </w:rPr>
              <w:t>octet 2</w:t>
            </w:r>
            <w:bookmarkEnd w:id="2419"/>
          </w:p>
        </w:tc>
      </w:tr>
      <w:bookmarkEnd w:id="2418"/>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20" w:name="_CRFigure8_4_15_1"/>
      <w:r w:rsidRPr="008C0084">
        <w:t>Figure</w:t>
      </w:r>
      <w:r w:rsidRPr="008C0084">
        <w:rPr>
          <w:b w:val="0"/>
        </w:rPr>
        <w:t> </w:t>
      </w:r>
      <w:bookmarkEnd w:id="2420"/>
      <w:r w:rsidRPr="008C0084">
        <w:t>8.4.15.1: UE PC5 unicast signalling security policy information element</w:t>
      </w:r>
    </w:p>
    <w:p w14:paraId="6A91C796" w14:textId="77777777" w:rsidR="008E33F7" w:rsidRPr="009620E9" w:rsidRDefault="008E33F7" w:rsidP="008E33F7">
      <w:pPr>
        <w:pStyle w:val="TH"/>
      </w:pPr>
      <w:bookmarkStart w:id="2421" w:name="_CRTable8_4_15_1"/>
      <w:r>
        <w:t>Table</w:t>
      </w:r>
      <w:r w:rsidRPr="00C65060">
        <w:t> </w:t>
      </w:r>
      <w:bookmarkEnd w:id="2421"/>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22"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22"/>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23" w:name="_MCCTEMPBM_CRPT07900037___7"/>
            <w:r w:rsidRPr="009620E9">
              <w:rPr>
                <w:rFonts w:ascii="Arial" w:hAnsi="Arial"/>
                <w:sz w:val="18"/>
              </w:rPr>
              <w:t>Bits</w:t>
            </w:r>
            <w:bookmarkEnd w:id="2423"/>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24"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5" w:name="_MCCTEMPBM_CRPT07900039___7"/>
            <w:bookmarkEnd w:id="2425"/>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6" w:name="_PERM_MCCTEMPBM_CRPT07900040___4" w:colFirst="0" w:colLast="2"/>
            <w:bookmarkEnd w:id="2424"/>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7" w:name="_MCCTEMPBM_CRPT07900041___7"/>
            <w:r>
              <w:rPr>
                <w:rFonts w:ascii="Arial" w:hAnsi="Arial"/>
                <w:sz w:val="18"/>
                <w:lang w:eastAsia="ko-KR"/>
              </w:rPr>
              <w:t>Signalling integrity protection not needed</w:t>
            </w:r>
            <w:bookmarkEnd w:id="2427"/>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28" w:name="_PERM_MCCTEMPBM_CRPT07900042___4" w:colFirst="0" w:colLast="2"/>
            <w:bookmarkEnd w:id="2426"/>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29" w:name="_MCCTEMPBM_CRPT07900043___7"/>
            <w:r>
              <w:rPr>
                <w:rFonts w:ascii="Arial" w:hAnsi="Arial"/>
                <w:sz w:val="18"/>
                <w:lang w:eastAsia="ko-KR"/>
              </w:rPr>
              <w:t>Signalling integrity protection preferred</w:t>
            </w:r>
            <w:bookmarkEnd w:id="2429"/>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30" w:name="_PERM_MCCTEMPBM_CRPT07900044___4" w:colFirst="0" w:colLast="2"/>
            <w:bookmarkEnd w:id="2428"/>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31" w:name="_MCCTEMPBM_CRPT07900045___7"/>
            <w:r>
              <w:rPr>
                <w:rFonts w:ascii="Arial" w:hAnsi="Arial"/>
                <w:sz w:val="18"/>
                <w:lang w:eastAsia="ko-KR"/>
              </w:rPr>
              <w:t>Signalling integrity protection required</w:t>
            </w:r>
            <w:bookmarkEnd w:id="2431"/>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32" w:name="_PERM_MCCTEMPBM_CRPT07900046___4" w:colFirst="0" w:colLast="2"/>
            <w:bookmarkEnd w:id="2430"/>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33" w:name="_MCCTEMPBM_CRPT07900047___7"/>
            <w:bookmarkEnd w:id="2433"/>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34" w:name="_MCCTEMPBM_CRPT07900048___7"/>
            <w:bookmarkEnd w:id="2432"/>
            <w:r w:rsidRPr="00A55D9D">
              <w:rPr>
                <w:rFonts w:ascii="Arial" w:hAnsi="Arial"/>
                <w:sz w:val="18"/>
              </w:rPr>
              <w:tab/>
            </w:r>
            <w:r>
              <w:rPr>
                <w:rFonts w:ascii="Arial" w:hAnsi="Arial"/>
                <w:sz w:val="18"/>
              </w:rPr>
              <w:t>to</w:t>
            </w:r>
            <w:r>
              <w:rPr>
                <w:rFonts w:ascii="Arial" w:hAnsi="Arial"/>
                <w:sz w:val="18"/>
              </w:rPr>
              <w:tab/>
              <w:t>Spare</w:t>
            </w:r>
            <w:bookmarkEnd w:id="2434"/>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35"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6" w:name="_MCCTEMPBM_CRPT07900050___7"/>
            <w:bookmarkEnd w:id="2436"/>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7" w:name="_PERM_MCCTEMPBM_CRPT07900051___4" w:colFirst="0" w:colLast="2"/>
            <w:bookmarkEnd w:id="2435"/>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38" w:name="_MCCTEMPBM_CRPT07900052___7"/>
            <w:r>
              <w:rPr>
                <w:rFonts w:ascii="Arial" w:hAnsi="Arial"/>
                <w:sz w:val="18"/>
                <w:lang w:eastAsia="ko-KR"/>
              </w:rPr>
              <w:t>Reserved</w:t>
            </w:r>
            <w:bookmarkEnd w:id="2438"/>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39" w:name="_MCCTEMPBM_CRPT07900053___7"/>
            <w:bookmarkEnd w:id="2437"/>
            <w:bookmarkEnd w:id="2439"/>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40"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41" w:name="_MCCTEMPBM_CRPT07900055___7"/>
            <w:bookmarkEnd w:id="2440"/>
            <w:r w:rsidRPr="009620E9">
              <w:rPr>
                <w:rFonts w:ascii="Arial" w:hAnsi="Arial"/>
                <w:sz w:val="18"/>
              </w:rPr>
              <w:t>Bits</w:t>
            </w:r>
            <w:bookmarkEnd w:id="2441"/>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42"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43" w:name="_MCCTEMPBM_CRPT07900057___7"/>
            <w:bookmarkEnd w:id="2443"/>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44" w:name="_PERM_MCCTEMPBM_CRPT07900058___4" w:colFirst="0" w:colLast="2"/>
            <w:bookmarkEnd w:id="2442"/>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45" w:name="_MCCTEMPBM_CRPT07900059___7"/>
            <w:r>
              <w:rPr>
                <w:rFonts w:ascii="Arial" w:hAnsi="Arial"/>
                <w:sz w:val="18"/>
                <w:lang w:eastAsia="ko-KR"/>
              </w:rPr>
              <w:t>Signalling ciphering not needed</w:t>
            </w:r>
            <w:bookmarkEnd w:id="2445"/>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6" w:name="_PERM_MCCTEMPBM_CRPT07900060___4" w:colFirst="0" w:colLast="2"/>
            <w:bookmarkEnd w:id="2444"/>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7" w:name="_MCCTEMPBM_CRPT07900061___7"/>
            <w:r>
              <w:rPr>
                <w:rFonts w:ascii="Arial" w:hAnsi="Arial"/>
                <w:sz w:val="18"/>
                <w:lang w:eastAsia="ko-KR"/>
              </w:rPr>
              <w:t>Signalling ciphering preferred</w:t>
            </w:r>
            <w:bookmarkEnd w:id="2447"/>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48" w:name="_PERM_MCCTEMPBM_CRPT07900062___4" w:colFirst="0" w:colLast="2"/>
            <w:bookmarkEnd w:id="2446"/>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49" w:name="_MCCTEMPBM_CRPT07900063___7"/>
            <w:r>
              <w:rPr>
                <w:rFonts w:ascii="Arial" w:hAnsi="Arial"/>
                <w:sz w:val="18"/>
                <w:lang w:eastAsia="ko-KR"/>
              </w:rPr>
              <w:t>Signalling ciphering required</w:t>
            </w:r>
            <w:bookmarkEnd w:id="2449"/>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50" w:name="_PERM_MCCTEMPBM_CRPT07900064___4" w:colFirst="0" w:colLast="2"/>
            <w:bookmarkEnd w:id="2448"/>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51" w:name="_MCCTEMPBM_CRPT07900065___7"/>
            <w:bookmarkEnd w:id="2451"/>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52" w:name="_MCCTEMPBM_CRPT07900066___7"/>
            <w:bookmarkEnd w:id="2450"/>
            <w:r w:rsidRPr="00A55D9D">
              <w:rPr>
                <w:rFonts w:ascii="Arial" w:hAnsi="Arial"/>
                <w:sz w:val="18"/>
              </w:rPr>
              <w:tab/>
            </w:r>
            <w:r>
              <w:rPr>
                <w:rFonts w:ascii="Arial" w:hAnsi="Arial"/>
                <w:sz w:val="18"/>
              </w:rPr>
              <w:t>to</w:t>
            </w:r>
            <w:r>
              <w:rPr>
                <w:rFonts w:ascii="Arial" w:hAnsi="Arial"/>
                <w:sz w:val="18"/>
              </w:rPr>
              <w:tab/>
              <w:t>Spare</w:t>
            </w:r>
            <w:bookmarkEnd w:id="2452"/>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53"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54" w:name="_MCCTEMPBM_CRPT07900068___7"/>
            <w:bookmarkEnd w:id="2454"/>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55" w:name="_PERM_MCCTEMPBM_CRPT07900069___4" w:colFirst="0" w:colLast="2"/>
            <w:bookmarkEnd w:id="2453"/>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6" w:name="_MCCTEMPBM_CRPT07900070___7"/>
            <w:r>
              <w:rPr>
                <w:rFonts w:ascii="Arial" w:hAnsi="Arial"/>
                <w:sz w:val="18"/>
                <w:lang w:eastAsia="ko-KR"/>
              </w:rPr>
              <w:t>Reserved</w:t>
            </w:r>
            <w:bookmarkEnd w:id="2456"/>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7" w:name="_MCCTEMPBM_CRPT07900071___7"/>
            <w:bookmarkEnd w:id="2455"/>
            <w:bookmarkEnd w:id="2457"/>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58"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59" w:name="_MCCTEMPBM_CRPT07900073___7"/>
            <w:bookmarkEnd w:id="2458"/>
            <w:bookmarkEnd w:id="2459"/>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60" w:name="_CR8_4_16"/>
      <w:bookmarkStart w:id="2461" w:name="_Toc45282395"/>
      <w:bookmarkStart w:id="2462" w:name="_Toc45882781"/>
      <w:bookmarkStart w:id="2463" w:name="_Toc51951331"/>
      <w:bookmarkStart w:id="2464" w:name="_Toc59209108"/>
      <w:bookmarkStart w:id="2465" w:name="_Toc75734950"/>
      <w:bookmarkStart w:id="2466" w:name="_Toc193396336"/>
      <w:bookmarkEnd w:id="2460"/>
      <w:r>
        <w:t>8.4.16</w:t>
      </w:r>
      <w:r>
        <w:tab/>
        <w:t>MSB of K</w:t>
      </w:r>
      <w:r>
        <w:rPr>
          <w:vertAlign w:val="subscript"/>
        </w:rPr>
        <w:t>NRP-sess</w:t>
      </w:r>
      <w:r>
        <w:t xml:space="preserve"> ID</w:t>
      </w:r>
      <w:bookmarkEnd w:id="2461"/>
      <w:bookmarkEnd w:id="2462"/>
      <w:bookmarkEnd w:id="2463"/>
      <w:bookmarkEnd w:id="2464"/>
      <w:bookmarkEnd w:id="2465"/>
      <w:bookmarkEnd w:id="2466"/>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7" w:name="_CRFigure8_4_16_1"/>
      <w:bookmarkStart w:id="2468" w:name="_Toc502240469"/>
      <w:bookmarkStart w:id="2469" w:name="_Toc45282396"/>
      <w:bookmarkStart w:id="2470" w:name="_Toc45882782"/>
      <w:bookmarkStart w:id="2471" w:name="_Toc51951332"/>
      <w:bookmarkStart w:id="2472" w:name="_Toc59209109"/>
      <w:bookmarkStart w:id="2473" w:name="_Toc75734951"/>
      <w:r w:rsidRPr="00742FAE">
        <w:t>Figure </w:t>
      </w:r>
      <w:bookmarkEnd w:id="2467"/>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74" w:name="_CRTable8_4_16_1"/>
      <w:r w:rsidRPr="00742FAE">
        <w:t>Table </w:t>
      </w:r>
      <w:bookmarkEnd w:id="2474"/>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5" w:name="_CR8_4_17"/>
      <w:bookmarkStart w:id="2476" w:name="_Toc193396337"/>
      <w:bookmarkEnd w:id="2475"/>
      <w:r>
        <w:t>8.4.17</w:t>
      </w:r>
      <w:r w:rsidRPr="00742FAE">
        <w:tab/>
      </w:r>
      <w:r>
        <w:t>K</w:t>
      </w:r>
      <w:r>
        <w:rPr>
          <w:vertAlign w:val="subscript"/>
        </w:rPr>
        <w:t>NRP</w:t>
      </w:r>
      <w:r>
        <w:t xml:space="preserve"> ID</w:t>
      </w:r>
      <w:bookmarkEnd w:id="2468"/>
      <w:bookmarkEnd w:id="2469"/>
      <w:bookmarkEnd w:id="2470"/>
      <w:bookmarkEnd w:id="2471"/>
      <w:bookmarkEnd w:id="2472"/>
      <w:bookmarkEnd w:id="2473"/>
      <w:bookmarkEnd w:id="2476"/>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7" w:name="_CRFigure8_4_17_1"/>
      <w:r w:rsidRPr="00742FAE">
        <w:t>Figure </w:t>
      </w:r>
      <w:bookmarkEnd w:id="2477"/>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78" w:name="_CRTable8_4_17_1"/>
      <w:r w:rsidRPr="00742FAE">
        <w:t>Table </w:t>
      </w:r>
      <w:bookmarkEnd w:id="2478"/>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79" w:name="_CR8_4_18"/>
      <w:bookmarkStart w:id="2480" w:name="_Toc45282397"/>
      <w:bookmarkStart w:id="2481" w:name="_Toc45882783"/>
      <w:bookmarkStart w:id="2482" w:name="_Toc51951333"/>
      <w:bookmarkStart w:id="2483" w:name="_Toc59209110"/>
      <w:bookmarkStart w:id="2484" w:name="_Toc75734952"/>
      <w:bookmarkStart w:id="2485" w:name="_Toc193396338"/>
      <w:bookmarkEnd w:id="2479"/>
      <w:r>
        <w:t>8.4.18</w:t>
      </w:r>
      <w:r w:rsidRPr="009620E9">
        <w:tab/>
      </w:r>
      <w:r>
        <w:t>Selected security algorithms</w:t>
      </w:r>
      <w:bookmarkEnd w:id="2480"/>
      <w:bookmarkEnd w:id="2481"/>
      <w:bookmarkEnd w:id="2482"/>
      <w:bookmarkEnd w:id="2483"/>
      <w:bookmarkEnd w:id="2484"/>
      <w:bookmarkEnd w:id="2485"/>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6"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7" w:name="_MCCTEMPBM_CRPT07900078___7"/>
            <w:bookmarkEnd w:id="2487"/>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88" w:name="_PERM_MCCTEMPBM_CRPT07900079___4"/>
            <w:bookmarkEnd w:id="2486"/>
            <w:r>
              <w:rPr>
                <w:rFonts w:ascii="Arial" w:hAnsi="Arial"/>
                <w:sz w:val="18"/>
              </w:rPr>
              <w:t>Selected security algorithms</w:t>
            </w:r>
            <w:r w:rsidRPr="009620E9">
              <w:rPr>
                <w:rFonts w:ascii="Arial" w:hAnsi="Arial"/>
                <w:sz w:val="18"/>
              </w:rPr>
              <w:t xml:space="preserve"> IEI</w:t>
            </w:r>
            <w:bookmarkEnd w:id="2488"/>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89" w:name="_MCCTEMPBM_CRPT07900080___7"/>
            <w:r w:rsidRPr="009620E9">
              <w:rPr>
                <w:rFonts w:ascii="Arial" w:hAnsi="Arial"/>
                <w:sz w:val="18"/>
              </w:rPr>
              <w:t>octet 1</w:t>
            </w:r>
            <w:bookmarkEnd w:id="2489"/>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90"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91" w:name="_MCCTEMPBM_CRPT07900082___7"/>
            <w:r w:rsidRPr="009620E9">
              <w:rPr>
                <w:rFonts w:ascii="Arial" w:hAnsi="Arial"/>
                <w:sz w:val="18"/>
              </w:rPr>
              <w:t>octet 2</w:t>
            </w:r>
            <w:bookmarkEnd w:id="2491"/>
          </w:p>
        </w:tc>
      </w:tr>
    </w:tbl>
    <w:p w14:paraId="511E3C1E" w14:textId="77777777" w:rsidR="008E33F7" w:rsidRPr="009620E9" w:rsidRDefault="008E33F7" w:rsidP="008E33F7">
      <w:pPr>
        <w:pStyle w:val="TF"/>
      </w:pPr>
      <w:bookmarkStart w:id="2492" w:name="_CRFigure8_4_18_1"/>
      <w:bookmarkEnd w:id="2490"/>
      <w:r w:rsidRPr="009620E9">
        <w:t>Figure</w:t>
      </w:r>
      <w:r w:rsidRPr="00742FAE">
        <w:t> </w:t>
      </w:r>
      <w:bookmarkEnd w:id="2492"/>
      <w:r>
        <w:t>8.4.18.1: Selected security algorithms</w:t>
      </w:r>
      <w:r w:rsidRPr="009620E9">
        <w:t xml:space="preserve"> information element</w:t>
      </w:r>
    </w:p>
    <w:p w14:paraId="0FF51A53" w14:textId="77777777" w:rsidR="008E33F7" w:rsidRPr="009620E9" w:rsidRDefault="008E33F7" w:rsidP="008E33F7">
      <w:pPr>
        <w:pStyle w:val="TH"/>
      </w:pPr>
      <w:bookmarkStart w:id="2493" w:name="_CRTable8_4_18_1"/>
      <w:r>
        <w:lastRenderedPageBreak/>
        <w:t>Table</w:t>
      </w:r>
      <w:r w:rsidRPr="00C65060">
        <w:t> </w:t>
      </w:r>
      <w:bookmarkEnd w:id="2493"/>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94" w:name="_MCCTEMPBM_CRPT07900084___7"/>
            <w:r w:rsidRPr="009620E9">
              <w:rPr>
                <w:rFonts w:ascii="Arial" w:hAnsi="Arial"/>
                <w:sz w:val="18"/>
              </w:rPr>
              <w:t>Type of integrity protection algorithm (octet 2, bit 1 to 3)</w:t>
            </w:r>
            <w:bookmarkEnd w:id="2494"/>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95" w:name="_MCCTEMPBM_CRPT07900085___7"/>
            <w:r w:rsidRPr="009620E9">
              <w:rPr>
                <w:rFonts w:ascii="Arial" w:hAnsi="Arial"/>
                <w:sz w:val="18"/>
              </w:rPr>
              <w:t>Bits</w:t>
            </w:r>
            <w:bookmarkEnd w:id="2495"/>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6"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7" w:name="_MCCTEMPBM_CRPT07900087___7"/>
            <w:bookmarkEnd w:id="2497"/>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498" w:name="_PERM_MCCTEMPBM_CRPT07900088___4" w:colFirst="0" w:colLast="2"/>
            <w:bookmarkEnd w:id="2496"/>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499"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499"/>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500" w:name="_PERM_MCCTEMPBM_CRPT07900090___4" w:colFirst="0" w:colLast="2"/>
            <w:bookmarkEnd w:id="2498"/>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501"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501"/>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502" w:name="_PERM_MCCTEMPBM_CRPT07900092___4" w:colFirst="0" w:colLast="2"/>
            <w:bookmarkEnd w:id="2500"/>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503"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503"/>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504" w:name="_PERM_MCCTEMPBM_CRPT07900094___4" w:colFirst="0" w:colLast="2"/>
            <w:bookmarkEnd w:id="2502"/>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505"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505"/>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6" w:name="_PERM_MCCTEMPBM_CRPT07900096___4" w:colFirst="0" w:colLast="2"/>
            <w:bookmarkEnd w:id="2504"/>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7"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7"/>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08" w:name="_PERM_MCCTEMPBM_CRPT07900098___4" w:colFirst="0" w:colLast="2"/>
            <w:bookmarkEnd w:id="2506"/>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09"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09"/>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10" w:name="_PERM_MCCTEMPBM_CRPT07900100___4" w:colFirst="0" w:colLast="2"/>
            <w:bookmarkEnd w:id="2508"/>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11"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11"/>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12" w:name="_PERM_MCCTEMPBM_CRPT07900102___4" w:colFirst="0" w:colLast="2"/>
            <w:bookmarkEnd w:id="2510"/>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13"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13"/>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14" w:name="_MCCTEMPBM_CRPT07900104___7"/>
            <w:bookmarkEnd w:id="2512"/>
            <w:bookmarkEnd w:id="2514"/>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15" w:name="_MCCTEMPBM_CRPT07900105___7"/>
            <w:r w:rsidRPr="009620E9">
              <w:rPr>
                <w:rFonts w:ascii="Arial" w:hAnsi="Arial"/>
                <w:sz w:val="18"/>
              </w:rPr>
              <w:t>Type of ciphering algorithm (octet 2, bit 5 to 7)</w:t>
            </w:r>
            <w:bookmarkEnd w:id="2515"/>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6" w:name="_MCCTEMPBM_CRPT07900106___7"/>
            <w:r w:rsidRPr="009620E9">
              <w:rPr>
                <w:rFonts w:ascii="Arial" w:hAnsi="Arial"/>
                <w:sz w:val="18"/>
              </w:rPr>
              <w:t>Bits</w:t>
            </w:r>
            <w:bookmarkEnd w:id="2516"/>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7"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18" w:name="_MCCTEMPBM_CRPT07900108___7"/>
            <w:bookmarkEnd w:id="2518"/>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19" w:name="_PERM_MCCTEMPBM_CRPT07900109___4" w:colFirst="0" w:colLast="2"/>
            <w:bookmarkEnd w:id="2517"/>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20"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20"/>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21" w:name="_PERM_MCCTEMPBM_CRPT07900111___4" w:colFirst="0" w:colLast="2"/>
            <w:bookmarkEnd w:id="2519"/>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22"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22"/>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23" w:name="_PERM_MCCTEMPBM_CRPT07900113___4" w:colFirst="0" w:colLast="2"/>
            <w:bookmarkEnd w:id="2521"/>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24"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24"/>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25" w:name="_MCCTEMPBM_CRPT07900115___4" w:colFirst="0" w:colLast="2"/>
            <w:bookmarkEnd w:id="2523"/>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6"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6"/>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7" w:name="_MCCTEMPBM_CRPT07900117___4" w:colFirst="0" w:colLast="2"/>
            <w:bookmarkEnd w:id="2525"/>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28"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28"/>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29" w:name="_MCCTEMPBM_CRPT07900119___4" w:colFirst="0" w:colLast="2"/>
            <w:bookmarkEnd w:id="2527"/>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30"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30"/>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31" w:name="_MCCTEMPBM_CRPT07900121___4" w:colFirst="0" w:colLast="2"/>
            <w:bookmarkEnd w:id="2529"/>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32"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32"/>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33" w:name="_MCCTEMPBM_CRPT07900123___4" w:colFirst="0" w:colLast="2"/>
            <w:bookmarkEnd w:id="2531"/>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34"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34"/>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5" w:name="_MCCTEMPBM_CRPT07900125___7"/>
            <w:bookmarkEnd w:id="2533"/>
            <w:bookmarkEnd w:id="2535"/>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6" w:name="_MCCTEMPBM_CRPT07900126___7"/>
            <w:r w:rsidRPr="009620E9">
              <w:rPr>
                <w:rFonts w:ascii="Arial" w:hAnsi="Arial"/>
                <w:sz w:val="18"/>
              </w:rPr>
              <w:t>Bit 4 and 8 of octet 2 are spare and shall be coded as zero.</w:t>
            </w:r>
            <w:bookmarkEnd w:id="2536"/>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7" w:name="_MCCTEMPBM_CRPT07900127___7"/>
            <w:bookmarkEnd w:id="2537"/>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38" w:name="_CR8_4_19"/>
      <w:bookmarkStart w:id="2539" w:name="_Toc502240465"/>
      <w:bookmarkStart w:id="2540" w:name="_Toc45282398"/>
      <w:bookmarkStart w:id="2541" w:name="_Toc45882784"/>
      <w:bookmarkStart w:id="2542" w:name="_Toc51951334"/>
      <w:bookmarkStart w:id="2543" w:name="_Toc59209111"/>
      <w:bookmarkStart w:id="2544" w:name="_Toc75734953"/>
      <w:bookmarkStart w:id="2545" w:name="_Toc502240468"/>
      <w:bookmarkStart w:id="2546" w:name="_Toc45282399"/>
      <w:bookmarkStart w:id="2547" w:name="_Toc45882785"/>
      <w:bookmarkStart w:id="2548" w:name="_Toc51951335"/>
      <w:bookmarkStart w:id="2549" w:name="_Toc59209112"/>
      <w:bookmarkStart w:id="2550" w:name="_Toc75734954"/>
      <w:bookmarkStart w:id="2551" w:name="_Toc502240467"/>
      <w:bookmarkStart w:id="2552" w:name="_Toc193396339"/>
      <w:bookmarkEnd w:id="2538"/>
      <w:r>
        <w:t>8.4.19</w:t>
      </w:r>
      <w:r w:rsidRPr="00742FAE">
        <w:tab/>
      </w:r>
      <w:r>
        <w:t>LSB of K</w:t>
      </w:r>
      <w:r>
        <w:rPr>
          <w:vertAlign w:val="subscript"/>
        </w:rPr>
        <w:t>NRP-sess</w:t>
      </w:r>
      <w:r>
        <w:t xml:space="preserve"> ID</w:t>
      </w:r>
      <w:bookmarkEnd w:id="2539"/>
      <w:bookmarkEnd w:id="2540"/>
      <w:bookmarkEnd w:id="2541"/>
      <w:bookmarkEnd w:id="2542"/>
      <w:bookmarkEnd w:id="2543"/>
      <w:bookmarkEnd w:id="2544"/>
      <w:bookmarkEnd w:id="2552"/>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53" w:name="_CRFigure8_4_19_1"/>
      <w:r w:rsidRPr="00742FAE">
        <w:t>Figure </w:t>
      </w:r>
      <w:bookmarkEnd w:id="2553"/>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54" w:name="_CRTable8_4_19_1"/>
      <w:r w:rsidRPr="00742FAE">
        <w:t>Table </w:t>
      </w:r>
      <w:bookmarkEnd w:id="2554"/>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5" w:name="_CR8_4_20"/>
      <w:bookmarkStart w:id="2556" w:name="_Toc193396340"/>
      <w:bookmarkEnd w:id="2555"/>
      <w:r>
        <w:t>8.4.20</w:t>
      </w:r>
      <w:r w:rsidRPr="00742FAE">
        <w:tab/>
      </w:r>
      <w:r>
        <w:t>MSBs of K</w:t>
      </w:r>
      <w:r>
        <w:rPr>
          <w:vertAlign w:val="subscript"/>
        </w:rPr>
        <w:t>NRP</w:t>
      </w:r>
      <w:r>
        <w:t xml:space="preserve"> ID</w:t>
      </w:r>
      <w:bookmarkEnd w:id="2545"/>
      <w:bookmarkEnd w:id="2546"/>
      <w:bookmarkEnd w:id="2547"/>
      <w:bookmarkEnd w:id="2548"/>
      <w:bookmarkEnd w:id="2549"/>
      <w:bookmarkEnd w:id="2550"/>
      <w:bookmarkEnd w:id="2556"/>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7" w:name="_CRFigure8_4_20_1"/>
      <w:r w:rsidRPr="00742FAE">
        <w:t>Figure </w:t>
      </w:r>
      <w:bookmarkEnd w:id="2557"/>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58" w:name="_CRTable8_4_20_1"/>
      <w:r w:rsidRPr="00742FAE">
        <w:lastRenderedPageBreak/>
        <w:t>Table </w:t>
      </w:r>
      <w:bookmarkEnd w:id="2558"/>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59" w:name="_CR8_4_21"/>
      <w:bookmarkStart w:id="2560" w:name="_Toc45282400"/>
      <w:bookmarkStart w:id="2561" w:name="_Toc45882786"/>
      <w:bookmarkStart w:id="2562" w:name="_Toc51951336"/>
      <w:bookmarkStart w:id="2563" w:name="_Toc59209113"/>
      <w:bookmarkStart w:id="2564" w:name="_Toc75734955"/>
      <w:bookmarkStart w:id="2565" w:name="_Toc193396341"/>
      <w:bookmarkEnd w:id="2559"/>
      <w:r>
        <w:t>8.4.21</w:t>
      </w:r>
      <w:r w:rsidRPr="00742FAE">
        <w:tab/>
      </w:r>
      <w:r>
        <w:t>LSBs of K</w:t>
      </w:r>
      <w:r>
        <w:rPr>
          <w:vertAlign w:val="subscript"/>
        </w:rPr>
        <w:t>NRP</w:t>
      </w:r>
      <w:r>
        <w:t xml:space="preserve"> ID</w:t>
      </w:r>
      <w:bookmarkEnd w:id="2551"/>
      <w:bookmarkEnd w:id="2560"/>
      <w:bookmarkEnd w:id="2561"/>
      <w:bookmarkEnd w:id="2562"/>
      <w:bookmarkEnd w:id="2563"/>
      <w:bookmarkEnd w:id="2564"/>
      <w:bookmarkEnd w:id="2565"/>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6" w:name="_CRFigure8_4_21_1"/>
      <w:r w:rsidRPr="00742FAE">
        <w:t>Figure </w:t>
      </w:r>
      <w:bookmarkEnd w:id="2566"/>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7" w:name="_CRTable8_4_21_1"/>
      <w:r w:rsidRPr="00742FAE">
        <w:t>Table </w:t>
      </w:r>
      <w:bookmarkEnd w:id="2567"/>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68" w:name="_CR8_4_22"/>
      <w:bookmarkStart w:id="2569" w:name="_Toc45282401"/>
      <w:bookmarkStart w:id="2570" w:name="_Toc45882787"/>
      <w:bookmarkStart w:id="2571" w:name="_Toc51951337"/>
      <w:bookmarkStart w:id="2572" w:name="_Toc59209114"/>
      <w:bookmarkStart w:id="2573" w:name="_Toc75734956"/>
      <w:bookmarkStart w:id="2574" w:name="_Toc193396342"/>
      <w:bookmarkEnd w:id="2568"/>
      <w:r>
        <w:t>8.4.22</w:t>
      </w:r>
      <w:r w:rsidRPr="009620E9">
        <w:tab/>
      </w:r>
      <w:r>
        <w:t>UE PC5 unicast user plane security policy</w:t>
      </w:r>
      <w:bookmarkEnd w:id="2569"/>
      <w:bookmarkEnd w:id="2570"/>
      <w:bookmarkEnd w:id="2571"/>
      <w:bookmarkEnd w:id="2572"/>
      <w:bookmarkEnd w:id="2573"/>
      <w:bookmarkEnd w:id="2574"/>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75"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6" w:name="_MCCTEMPBM_CRPT07900133___7"/>
            <w:bookmarkEnd w:id="2576"/>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7" w:name="_MCCTEMPBM_CRPT07900134___4"/>
            <w:bookmarkEnd w:id="2575"/>
            <w:r>
              <w:rPr>
                <w:rFonts w:ascii="Arial" w:hAnsi="Arial"/>
                <w:sz w:val="18"/>
              </w:rPr>
              <w:t>UE PC5 unicast user plane security policy</w:t>
            </w:r>
            <w:r w:rsidRPr="009620E9">
              <w:rPr>
                <w:rFonts w:ascii="Arial" w:hAnsi="Arial"/>
                <w:sz w:val="18"/>
              </w:rPr>
              <w:t xml:space="preserve"> IEI</w:t>
            </w:r>
            <w:bookmarkEnd w:id="2577"/>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78" w:name="_MCCTEMPBM_CRPT07900135___7"/>
            <w:r w:rsidRPr="009620E9">
              <w:rPr>
                <w:rFonts w:ascii="Arial" w:hAnsi="Arial"/>
                <w:sz w:val="18"/>
              </w:rPr>
              <w:t>octet 1</w:t>
            </w:r>
            <w:bookmarkEnd w:id="2578"/>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79"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80" w:name="_MCCTEMPBM_CRPT07900137___7"/>
            <w:r w:rsidRPr="009620E9">
              <w:rPr>
                <w:rFonts w:ascii="Arial" w:hAnsi="Arial"/>
                <w:sz w:val="18"/>
              </w:rPr>
              <w:t>octet 2</w:t>
            </w:r>
            <w:bookmarkEnd w:id="2580"/>
          </w:p>
        </w:tc>
      </w:tr>
    </w:tbl>
    <w:p w14:paraId="4852B4F4" w14:textId="77777777" w:rsidR="008E33F7" w:rsidRPr="009620E9" w:rsidRDefault="008E33F7" w:rsidP="008E33F7">
      <w:pPr>
        <w:pStyle w:val="TF"/>
      </w:pPr>
      <w:bookmarkStart w:id="2581" w:name="_CRFigure8_4_22_1"/>
      <w:bookmarkEnd w:id="2579"/>
      <w:r w:rsidRPr="009620E9">
        <w:t>Figure</w:t>
      </w:r>
      <w:r w:rsidRPr="00742FAE">
        <w:t> </w:t>
      </w:r>
      <w:bookmarkEnd w:id="2581"/>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82" w:name="_CRTable8_4_22_1"/>
      <w:r>
        <w:lastRenderedPageBreak/>
        <w:t>Table</w:t>
      </w:r>
      <w:r w:rsidRPr="00C65060">
        <w:t> </w:t>
      </w:r>
      <w:bookmarkEnd w:id="2582"/>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83"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83"/>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84" w:name="_MCCTEMPBM_CRPT07900140___7"/>
            <w:r w:rsidRPr="009620E9">
              <w:rPr>
                <w:rFonts w:ascii="Arial" w:hAnsi="Arial"/>
                <w:sz w:val="18"/>
              </w:rPr>
              <w:t>Bits</w:t>
            </w:r>
            <w:bookmarkEnd w:id="2584"/>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85"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6" w:name="_MCCTEMPBM_CRPT07900142___7"/>
            <w:bookmarkEnd w:id="2586"/>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7" w:name="_MCCTEMPBM_CRPT07900143___4" w:colFirst="0" w:colLast="2"/>
            <w:bookmarkEnd w:id="2585"/>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88" w:name="_MCCTEMPBM_CRPT07900144___7"/>
            <w:r>
              <w:rPr>
                <w:rFonts w:ascii="Arial" w:hAnsi="Arial"/>
                <w:sz w:val="18"/>
                <w:lang w:eastAsia="ko-KR"/>
              </w:rPr>
              <w:t>User plane integrity protection not needed</w:t>
            </w:r>
            <w:bookmarkEnd w:id="2588"/>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89" w:name="_MCCTEMPBM_CRPT07900145___4" w:colFirst="0" w:colLast="2"/>
            <w:bookmarkEnd w:id="2587"/>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90" w:name="_MCCTEMPBM_CRPT07900146___7"/>
            <w:r>
              <w:rPr>
                <w:rFonts w:ascii="Arial" w:hAnsi="Arial"/>
                <w:sz w:val="18"/>
                <w:lang w:eastAsia="ko-KR"/>
              </w:rPr>
              <w:t>User plane integrity protection preferred</w:t>
            </w:r>
            <w:bookmarkEnd w:id="2590"/>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91" w:name="_MCCTEMPBM_CRPT07900147___4" w:colFirst="0" w:colLast="2"/>
            <w:bookmarkEnd w:id="2589"/>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92" w:name="_MCCTEMPBM_CRPT07900148___7"/>
            <w:r>
              <w:rPr>
                <w:rFonts w:ascii="Arial" w:hAnsi="Arial"/>
                <w:sz w:val="18"/>
                <w:lang w:eastAsia="ko-KR"/>
              </w:rPr>
              <w:t>User plane integrity protection required</w:t>
            </w:r>
            <w:bookmarkEnd w:id="2592"/>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93" w:name="_MCCTEMPBM_CRPT07900149___4" w:colFirst="0" w:colLast="2"/>
            <w:bookmarkEnd w:id="2591"/>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94" w:name="_MCCTEMPBM_CRPT07900150___7"/>
            <w:bookmarkEnd w:id="2594"/>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95" w:name="_MCCTEMPBM_CRPT07900151___7"/>
            <w:bookmarkEnd w:id="2593"/>
            <w:r w:rsidRPr="00A55D9D">
              <w:rPr>
                <w:rFonts w:ascii="Arial" w:hAnsi="Arial"/>
                <w:sz w:val="18"/>
              </w:rPr>
              <w:tab/>
            </w:r>
            <w:r>
              <w:rPr>
                <w:rFonts w:ascii="Arial" w:hAnsi="Arial"/>
                <w:sz w:val="18"/>
              </w:rPr>
              <w:t>to</w:t>
            </w:r>
            <w:r>
              <w:rPr>
                <w:rFonts w:ascii="Arial" w:hAnsi="Arial"/>
                <w:sz w:val="18"/>
              </w:rPr>
              <w:tab/>
              <w:t>Spare</w:t>
            </w:r>
            <w:bookmarkEnd w:id="2595"/>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6"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7" w:name="_MCCTEMPBM_CRPT07900153___7"/>
            <w:bookmarkEnd w:id="2597"/>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598" w:name="_MCCTEMPBM_CRPT07900154___4" w:colFirst="0" w:colLast="2"/>
            <w:bookmarkEnd w:id="2596"/>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599" w:name="_MCCTEMPBM_CRPT07900155___7"/>
            <w:r>
              <w:rPr>
                <w:rFonts w:ascii="Arial" w:hAnsi="Arial"/>
                <w:sz w:val="18"/>
                <w:lang w:eastAsia="ko-KR"/>
              </w:rPr>
              <w:t>Reserved</w:t>
            </w:r>
            <w:bookmarkEnd w:id="2599"/>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600" w:name="_MCCTEMPBM_CRPT07900156___7"/>
            <w:bookmarkEnd w:id="2598"/>
            <w:bookmarkEnd w:id="2600"/>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601"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602" w:name="_MCCTEMPBM_CRPT07900158___7"/>
            <w:bookmarkEnd w:id="2601"/>
            <w:r w:rsidRPr="009620E9">
              <w:rPr>
                <w:rFonts w:ascii="Arial" w:hAnsi="Arial"/>
                <w:sz w:val="18"/>
              </w:rPr>
              <w:t>Bits</w:t>
            </w:r>
            <w:bookmarkEnd w:id="2602"/>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603"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604" w:name="_MCCTEMPBM_CRPT07900160___7"/>
            <w:bookmarkEnd w:id="2604"/>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605" w:name="_MCCTEMPBM_CRPT07900161___4" w:colFirst="0" w:colLast="2"/>
            <w:bookmarkEnd w:id="2603"/>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6"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6"/>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7" w:name="_MCCTEMPBM_CRPT07900163___4" w:colFirst="0" w:colLast="2"/>
            <w:bookmarkEnd w:id="2605"/>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08"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08"/>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09" w:name="_MCCTEMPBM_CRPT07900165___4" w:colFirst="0" w:colLast="2"/>
            <w:bookmarkEnd w:id="2607"/>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10"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10"/>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11" w:name="_MCCTEMPBM_CRPT07900167___4" w:colFirst="0" w:colLast="2"/>
            <w:bookmarkEnd w:id="2609"/>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12" w:name="_MCCTEMPBM_CRPT07900168___7"/>
            <w:bookmarkEnd w:id="2612"/>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13" w:name="_MCCTEMPBM_CRPT07900169___7"/>
            <w:bookmarkEnd w:id="2611"/>
            <w:r w:rsidRPr="00A55D9D">
              <w:rPr>
                <w:rFonts w:ascii="Arial" w:hAnsi="Arial"/>
                <w:sz w:val="18"/>
              </w:rPr>
              <w:tab/>
            </w:r>
            <w:r>
              <w:rPr>
                <w:rFonts w:ascii="Arial" w:hAnsi="Arial"/>
                <w:sz w:val="18"/>
              </w:rPr>
              <w:t>to</w:t>
            </w:r>
            <w:r>
              <w:rPr>
                <w:rFonts w:ascii="Arial" w:hAnsi="Arial"/>
                <w:sz w:val="18"/>
              </w:rPr>
              <w:tab/>
              <w:t>Spare</w:t>
            </w:r>
            <w:bookmarkEnd w:id="2613"/>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14"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5" w:name="_MCCTEMPBM_CRPT07900171___7"/>
            <w:bookmarkEnd w:id="2615"/>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6" w:name="_MCCTEMPBM_CRPT07900172___4" w:colFirst="0" w:colLast="2"/>
            <w:bookmarkEnd w:id="2614"/>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7" w:name="_MCCTEMPBM_CRPT07900173___7"/>
            <w:r>
              <w:rPr>
                <w:rFonts w:ascii="Arial" w:hAnsi="Arial"/>
                <w:sz w:val="18"/>
                <w:lang w:eastAsia="ko-KR"/>
              </w:rPr>
              <w:t>Reserved</w:t>
            </w:r>
            <w:bookmarkEnd w:id="2617"/>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18" w:name="_MCCTEMPBM_CRPT07900174___7"/>
            <w:bookmarkEnd w:id="2616"/>
            <w:bookmarkEnd w:id="2618"/>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19"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20" w:name="_MCCTEMPBM_CRPT07900176___7"/>
            <w:bookmarkEnd w:id="2619"/>
            <w:bookmarkEnd w:id="2620"/>
          </w:p>
        </w:tc>
      </w:tr>
    </w:tbl>
    <w:p w14:paraId="7E7ACCA2" w14:textId="77777777" w:rsidR="008E33F7" w:rsidRDefault="008E33F7" w:rsidP="008E33F7">
      <w:pPr>
        <w:jc w:val="center"/>
        <w:rPr>
          <w:noProof/>
        </w:rPr>
      </w:pPr>
      <w:bookmarkStart w:id="2621" w:name="_MCCTEMPBM_CRPT07900177___4"/>
    </w:p>
    <w:p w14:paraId="48095D5C" w14:textId="77777777" w:rsidR="008E33F7" w:rsidRPr="009620E9" w:rsidRDefault="008E33F7" w:rsidP="00CC0F60">
      <w:pPr>
        <w:pStyle w:val="Heading3"/>
      </w:pPr>
      <w:bookmarkStart w:id="2622" w:name="_CR8_4_23"/>
      <w:bookmarkStart w:id="2623" w:name="_Toc45282402"/>
      <w:bookmarkStart w:id="2624" w:name="_Toc45882788"/>
      <w:bookmarkStart w:id="2625" w:name="_Toc51951338"/>
      <w:bookmarkStart w:id="2626" w:name="_Toc59209115"/>
      <w:bookmarkStart w:id="2627" w:name="_Toc75734957"/>
      <w:bookmarkStart w:id="2628" w:name="_Toc193396343"/>
      <w:bookmarkEnd w:id="2621"/>
      <w:bookmarkEnd w:id="2622"/>
      <w:r>
        <w:t>8.4.23</w:t>
      </w:r>
      <w:r w:rsidRPr="009620E9">
        <w:tab/>
      </w:r>
      <w:r>
        <w:t>Configuration of UE PC5 unicast u</w:t>
      </w:r>
      <w:r>
        <w:rPr>
          <w:rFonts w:eastAsia="Malgun Gothic"/>
          <w:lang w:eastAsia="ko-KR"/>
        </w:rPr>
        <w:t>ser plane security protection</w:t>
      </w:r>
      <w:bookmarkEnd w:id="2623"/>
      <w:bookmarkEnd w:id="2624"/>
      <w:bookmarkEnd w:id="2625"/>
      <w:bookmarkEnd w:id="2626"/>
      <w:bookmarkEnd w:id="2627"/>
      <w:bookmarkEnd w:id="2628"/>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29"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30" w:name="_MCCTEMPBM_CRPT07900179___7"/>
            <w:bookmarkEnd w:id="2630"/>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31" w:name="_MCCTEMPBM_CRPT07900180___4"/>
            <w:bookmarkEnd w:id="2629"/>
            <w:r w:rsidRPr="00332E8F">
              <w:rPr>
                <w:rFonts w:ascii="Arial" w:hAnsi="Arial"/>
                <w:sz w:val="18"/>
              </w:rPr>
              <w:t xml:space="preserve">configuration of UE PC5 unicast user plane security protection </w:t>
            </w:r>
            <w:r w:rsidRPr="009620E9">
              <w:rPr>
                <w:rFonts w:ascii="Arial" w:hAnsi="Arial"/>
                <w:sz w:val="18"/>
              </w:rPr>
              <w:t>IEI</w:t>
            </w:r>
            <w:bookmarkEnd w:id="2631"/>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32" w:name="_MCCTEMPBM_CRPT07900181___7"/>
            <w:r w:rsidRPr="009620E9">
              <w:rPr>
                <w:rFonts w:ascii="Arial" w:hAnsi="Arial"/>
                <w:sz w:val="18"/>
              </w:rPr>
              <w:t>octet 1</w:t>
            </w:r>
            <w:bookmarkEnd w:id="2632"/>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33"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34" w:name="_MCCTEMPBM_CRPT07900183___7"/>
            <w:r w:rsidRPr="009620E9">
              <w:rPr>
                <w:rFonts w:ascii="Arial" w:hAnsi="Arial"/>
                <w:sz w:val="18"/>
              </w:rPr>
              <w:t>octet 2</w:t>
            </w:r>
            <w:bookmarkEnd w:id="2634"/>
          </w:p>
        </w:tc>
      </w:tr>
    </w:tbl>
    <w:p w14:paraId="66EC0BA6" w14:textId="77777777" w:rsidR="008E33F7" w:rsidRPr="009620E9" w:rsidRDefault="008E33F7" w:rsidP="008E33F7">
      <w:pPr>
        <w:pStyle w:val="TF"/>
      </w:pPr>
      <w:bookmarkStart w:id="2635" w:name="_CRFigure8_4_23_1"/>
      <w:bookmarkEnd w:id="2633"/>
      <w:r w:rsidRPr="009620E9">
        <w:t>Figure</w:t>
      </w:r>
      <w:r w:rsidRPr="00742FAE">
        <w:t> </w:t>
      </w:r>
      <w:bookmarkEnd w:id="2635"/>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6" w:name="_CRTable8_4_23_1"/>
      <w:r>
        <w:lastRenderedPageBreak/>
        <w:t>Table</w:t>
      </w:r>
      <w:r w:rsidRPr="00C65060">
        <w:t> </w:t>
      </w:r>
      <w:bookmarkEnd w:id="2636"/>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7"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7"/>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38" w:name="_MCCTEMPBM_CRPT07900186___7"/>
            <w:r w:rsidRPr="009620E9">
              <w:rPr>
                <w:rFonts w:ascii="Arial" w:hAnsi="Arial"/>
                <w:sz w:val="18"/>
              </w:rPr>
              <w:t>Bits</w:t>
            </w:r>
            <w:bookmarkEnd w:id="2638"/>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39"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40" w:name="_MCCTEMPBM_CRPT07900188___7"/>
            <w:bookmarkEnd w:id="2640"/>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41" w:name="_MCCTEMPBM_CRPT07900189___4" w:colFirst="0" w:colLast="2"/>
            <w:bookmarkEnd w:id="2639"/>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42" w:name="_MCCTEMPBM_CRPT07900190___7"/>
            <w:r>
              <w:rPr>
                <w:rFonts w:ascii="Arial" w:hAnsi="Arial"/>
                <w:sz w:val="18"/>
                <w:lang w:eastAsia="ko-KR"/>
              </w:rPr>
              <w:t>Off</w:t>
            </w:r>
            <w:bookmarkEnd w:id="2642"/>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43" w:name="_MCCTEMPBM_CRPT07900191___4" w:colFirst="0" w:colLast="2"/>
            <w:bookmarkEnd w:id="2641"/>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44" w:name="_MCCTEMPBM_CRPT07900192___7"/>
            <w:r>
              <w:rPr>
                <w:rFonts w:ascii="Arial" w:hAnsi="Arial"/>
                <w:sz w:val="18"/>
              </w:rPr>
              <w:t>Off or On</w:t>
            </w:r>
            <w:bookmarkEnd w:id="2644"/>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45" w:name="_MCCTEMPBM_CRPT07900193___4" w:colFirst="0" w:colLast="2"/>
            <w:bookmarkEnd w:id="2643"/>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6" w:name="_MCCTEMPBM_CRPT07900194___7"/>
            <w:r>
              <w:rPr>
                <w:rFonts w:ascii="Arial" w:hAnsi="Arial"/>
                <w:sz w:val="18"/>
                <w:lang w:eastAsia="ko-KR"/>
              </w:rPr>
              <w:t>On</w:t>
            </w:r>
            <w:bookmarkEnd w:id="2646"/>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7" w:name="_MCCTEMPBM_CRPT07900195___4" w:colFirst="0" w:colLast="2"/>
            <w:bookmarkEnd w:id="2645"/>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48" w:name="_MCCTEMPBM_CRPT07900196___7"/>
            <w:bookmarkEnd w:id="2648"/>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49" w:name="_MCCTEMPBM_CRPT07900197___7"/>
            <w:bookmarkEnd w:id="2647"/>
            <w:r w:rsidRPr="00A55D9D">
              <w:rPr>
                <w:rFonts w:ascii="Arial" w:hAnsi="Arial"/>
                <w:sz w:val="18"/>
              </w:rPr>
              <w:tab/>
            </w:r>
            <w:r>
              <w:rPr>
                <w:rFonts w:ascii="Arial" w:hAnsi="Arial"/>
                <w:sz w:val="18"/>
              </w:rPr>
              <w:t>to</w:t>
            </w:r>
            <w:r>
              <w:rPr>
                <w:rFonts w:ascii="Arial" w:hAnsi="Arial"/>
                <w:sz w:val="18"/>
              </w:rPr>
              <w:tab/>
              <w:t>Spare</w:t>
            </w:r>
            <w:bookmarkEnd w:id="2649"/>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50"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51" w:name="_MCCTEMPBM_CRPT07900199___7"/>
            <w:bookmarkEnd w:id="2651"/>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52" w:name="_MCCTEMPBM_CRPT07900200___4" w:colFirst="0" w:colLast="2"/>
            <w:bookmarkEnd w:id="2650"/>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53" w:name="_MCCTEMPBM_CRPT07900201___7"/>
            <w:r>
              <w:rPr>
                <w:rFonts w:ascii="Arial" w:hAnsi="Arial"/>
                <w:sz w:val="18"/>
                <w:lang w:eastAsia="ko-KR"/>
              </w:rPr>
              <w:t>Reserved</w:t>
            </w:r>
            <w:bookmarkEnd w:id="2653"/>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54" w:name="_MCCTEMPBM_CRPT07900202___7"/>
            <w:bookmarkEnd w:id="2652"/>
            <w:bookmarkEnd w:id="2654"/>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55"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55"/>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6" w:name="_MCCTEMPBM_CRPT07900204___7"/>
            <w:r w:rsidRPr="009620E9">
              <w:rPr>
                <w:rFonts w:ascii="Arial" w:hAnsi="Arial"/>
                <w:sz w:val="18"/>
              </w:rPr>
              <w:t>Bits</w:t>
            </w:r>
            <w:bookmarkEnd w:id="2656"/>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7"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58" w:name="_MCCTEMPBM_CRPT07900206___7"/>
            <w:bookmarkEnd w:id="2658"/>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59" w:name="_MCCTEMPBM_CRPT07900207___4" w:colFirst="0" w:colLast="2"/>
            <w:bookmarkEnd w:id="2657"/>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60" w:name="_MCCTEMPBM_CRPT07900208___7"/>
            <w:r>
              <w:rPr>
                <w:rFonts w:ascii="Arial" w:hAnsi="Arial"/>
                <w:sz w:val="18"/>
                <w:lang w:eastAsia="ko-KR"/>
              </w:rPr>
              <w:t>Off</w:t>
            </w:r>
            <w:bookmarkEnd w:id="2660"/>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61" w:name="_MCCTEMPBM_CRPT07900209___4" w:colFirst="0" w:colLast="2"/>
            <w:bookmarkEnd w:id="2659"/>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62" w:name="_MCCTEMPBM_CRPT07900210___7"/>
            <w:r>
              <w:rPr>
                <w:rFonts w:ascii="Arial" w:hAnsi="Arial"/>
                <w:sz w:val="18"/>
                <w:lang w:eastAsia="ko-KR"/>
              </w:rPr>
              <w:t>Off or On</w:t>
            </w:r>
            <w:bookmarkEnd w:id="2662"/>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63" w:name="_MCCTEMPBM_CRPT07900211___4" w:colFirst="0" w:colLast="2"/>
            <w:bookmarkEnd w:id="2661"/>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64" w:name="_MCCTEMPBM_CRPT07900212___7"/>
            <w:r>
              <w:rPr>
                <w:rFonts w:ascii="Arial" w:hAnsi="Arial"/>
                <w:sz w:val="18"/>
                <w:lang w:eastAsia="ko-KR"/>
              </w:rPr>
              <w:t>On</w:t>
            </w:r>
            <w:bookmarkEnd w:id="2664"/>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65" w:name="_MCCTEMPBM_CRPT07900213___4" w:colFirst="0" w:colLast="2"/>
            <w:bookmarkEnd w:id="2663"/>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6" w:name="_MCCTEMPBM_CRPT07900214___7"/>
            <w:bookmarkEnd w:id="2666"/>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7" w:name="_MCCTEMPBM_CRPT07900215___7"/>
            <w:bookmarkEnd w:id="2665"/>
            <w:r w:rsidRPr="00A55D9D">
              <w:rPr>
                <w:rFonts w:ascii="Arial" w:hAnsi="Arial"/>
                <w:sz w:val="18"/>
              </w:rPr>
              <w:tab/>
            </w:r>
            <w:r>
              <w:rPr>
                <w:rFonts w:ascii="Arial" w:hAnsi="Arial"/>
                <w:sz w:val="18"/>
              </w:rPr>
              <w:t>to</w:t>
            </w:r>
            <w:r>
              <w:rPr>
                <w:rFonts w:ascii="Arial" w:hAnsi="Arial"/>
                <w:sz w:val="18"/>
              </w:rPr>
              <w:tab/>
              <w:t>Spare</w:t>
            </w:r>
            <w:bookmarkEnd w:id="2667"/>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68"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69" w:name="_MCCTEMPBM_CRPT07900217___7"/>
            <w:bookmarkEnd w:id="2669"/>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70" w:name="_MCCTEMPBM_CRPT07900218___4" w:colFirst="0" w:colLast="2"/>
            <w:bookmarkEnd w:id="2668"/>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71" w:name="_MCCTEMPBM_CRPT07900219___7"/>
            <w:r>
              <w:rPr>
                <w:rFonts w:ascii="Arial" w:hAnsi="Arial"/>
                <w:sz w:val="18"/>
                <w:lang w:eastAsia="ko-KR"/>
              </w:rPr>
              <w:t>Reserved</w:t>
            </w:r>
            <w:bookmarkEnd w:id="2671"/>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72" w:name="_MCCTEMPBM_CRPT07900220___7"/>
            <w:bookmarkEnd w:id="2670"/>
            <w:bookmarkEnd w:id="2672"/>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73" w:name="_MCCTEMPBM_CRPT07900221___7"/>
            <w:r w:rsidRPr="009620E9">
              <w:rPr>
                <w:rFonts w:ascii="Arial" w:hAnsi="Arial"/>
                <w:sz w:val="18"/>
              </w:rPr>
              <w:t>Bit 4 and 8 of octet 2 are spare and shall be coded as zero.</w:t>
            </w:r>
            <w:bookmarkEnd w:id="2673"/>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74" w:name="_MCCTEMPBM_CRPT07900222___7"/>
            <w:bookmarkEnd w:id="2674"/>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5" w:name="_CR8_4_24"/>
      <w:bookmarkStart w:id="2676" w:name="_Toc45282403"/>
      <w:bookmarkStart w:id="2677" w:name="_Toc45882789"/>
      <w:bookmarkStart w:id="2678" w:name="_Toc51951339"/>
      <w:bookmarkStart w:id="2679" w:name="_Toc59209116"/>
      <w:bookmarkStart w:id="2680" w:name="_Toc75734958"/>
      <w:bookmarkStart w:id="2681" w:name="_Toc193396344"/>
      <w:bookmarkEnd w:id="2675"/>
      <w:r>
        <w:t>8.4.24</w:t>
      </w:r>
      <w:r>
        <w:tab/>
        <w:t>Re-authentication indication</w:t>
      </w:r>
      <w:bookmarkEnd w:id="2676"/>
      <w:bookmarkEnd w:id="2677"/>
      <w:bookmarkEnd w:id="2678"/>
      <w:bookmarkEnd w:id="2679"/>
      <w:bookmarkEnd w:id="2680"/>
      <w:bookmarkEnd w:id="2681"/>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82" w:name="_CRFigure8_4_24_1"/>
      <w:r w:rsidRPr="00742FAE">
        <w:t>Figure </w:t>
      </w:r>
      <w:bookmarkEnd w:id="2682"/>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83" w:name="_CRTable8_4_24_1"/>
      <w:r w:rsidRPr="00742FAE">
        <w:t>Table </w:t>
      </w:r>
      <w:bookmarkEnd w:id="2683"/>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84" w:name="_CR8_4_25"/>
      <w:bookmarkStart w:id="2685" w:name="_Toc45282404"/>
      <w:bookmarkStart w:id="2686" w:name="_Toc45882790"/>
      <w:bookmarkStart w:id="2687" w:name="_Toc51951340"/>
      <w:bookmarkStart w:id="2688" w:name="_Toc59209117"/>
      <w:bookmarkStart w:id="2689" w:name="_Toc75734959"/>
      <w:bookmarkStart w:id="2690" w:name="_Toc193396345"/>
      <w:bookmarkEnd w:id="2684"/>
      <w:r>
        <w:t>8.4.25</w:t>
      </w:r>
      <w:r>
        <w:tab/>
        <w:t>Layer-2 ID</w:t>
      </w:r>
      <w:bookmarkEnd w:id="2685"/>
      <w:bookmarkEnd w:id="2686"/>
      <w:bookmarkEnd w:id="2687"/>
      <w:bookmarkEnd w:id="2688"/>
      <w:bookmarkEnd w:id="2689"/>
      <w:bookmarkEnd w:id="2690"/>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91" w:name="_CRFigure8_4_25_1"/>
      <w:r w:rsidRPr="00742FAE">
        <w:t>Figure </w:t>
      </w:r>
      <w:bookmarkEnd w:id="2691"/>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92" w:name="_CRTable8_4_25_1"/>
      <w:r w:rsidRPr="00742FAE">
        <w:t>Table </w:t>
      </w:r>
      <w:bookmarkEnd w:id="2692"/>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Default="008E33F7" w:rsidP="008E33F7">
      <w:pPr>
        <w:rPr>
          <w:lang w:eastAsia="zh-CN"/>
        </w:rPr>
      </w:pPr>
    </w:p>
    <w:p w14:paraId="40B61B5E" w14:textId="3A7F2629" w:rsidR="00E13D1E" w:rsidRDefault="00E13D1E" w:rsidP="00E13D1E">
      <w:pPr>
        <w:pStyle w:val="Heading3"/>
        <w:rPr>
          <w:lang w:eastAsia="zh-CN"/>
        </w:rPr>
      </w:pPr>
      <w:bookmarkStart w:id="2693" w:name="_CR8_4_26"/>
      <w:bookmarkStart w:id="2694" w:name="_Toc193396346"/>
      <w:bookmarkEnd w:id="2693"/>
      <w:r>
        <w:rPr>
          <w:rFonts w:hint="eastAsia"/>
          <w:lang w:eastAsia="zh-CN"/>
        </w:rPr>
        <w:t>8</w:t>
      </w:r>
      <w:r>
        <w:rPr>
          <w:lang w:eastAsia="zh-CN"/>
        </w:rPr>
        <w:t>.4.</w:t>
      </w:r>
      <w:r w:rsidR="0075119E">
        <w:rPr>
          <w:lang w:eastAsia="zh-CN"/>
        </w:rPr>
        <w:t>26</w:t>
      </w:r>
      <w:r>
        <w:rPr>
          <w:lang w:eastAsia="zh-CN"/>
        </w:rPr>
        <w:tab/>
        <w:t>RSPP metadata</w:t>
      </w:r>
      <w:bookmarkEnd w:id="2694"/>
    </w:p>
    <w:p w14:paraId="0AC2E5BA" w14:textId="2544AF41" w:rsidR="00E13D1E" w:rsidRPr="00781A93" w:rsidRDefault="00E13D1E" w:rsidP="00E13D1E">
      <w:pPr>
        <w:rPr>
          <w:lang w:eastAsia="zh-CN"/>
        </w:rPr>
      </w:pPr>
      <w:r>
        <w:rPr>
          <w:lang w:eastAsia="zh-CN"/>
        </w:rPr>
        <w:t>See clause</w:t>
      </w:r>
      <w:r>
        <w:rPr>
          <w:lang w:val="en-US" w:eastAsia="zh-CN"/>
        </w:rPr>
        <w:t> 11.2.2 in 3GPP TS 24.514 [29].</w:t>
      </w:r>
    </w:p>
    <w:p w14:paraId="5F78B9BB" w14:textId="77777777" w:rsidR="008E33F7" w:rsidRDefault="008E33F7" w:rsidP="00CC0F60">
      <w:pPr>
        <w:pStyle w:val="Heading1"/>
      </w:pPr>
      <w:bookmarkStart w:id="2695" w:name="_CR9"/>
      <w:bookmarkStart w:id="2696" w:name="_Toc45282405"/>
      <w:bookmarkStart w:id="2697" w:name="_Toc45882791"/>
      <w:bookmarkStart w:id="2698" w:name="_Toc51951341"/>
      <w:bookmarkStart w:id="2699" w:name="_Toc59209118"/>
      <w:bookmarkStart w:id="2700" w:name="_Toc75734960"/>
      <w:bookmarkStart w:id="2701" w:name="_Toc193396347"/>
      <w:bookmarkEnd w:id="2695"/>
      <w:r>
        <w:t>9</w:t>
      </w:r>
      <w:r>
        <w:tab/>
        <w:t>C</w:t>
      </w:r>
      <w:r>
        <w:rPr>
          <w:noProof/>
          <w:lang w:val="en-US"/>
        </w:rPr>
        <w:t>oding other than information element coding</w:t>
      </w:r>
      <w:bookmarkEnd w:id="2382"/>
      <w:bookmarkEnd w:id="2383"/>
      <w:bookmarkEnd w:id="2696"/>
      <w:bookmarkEnd w:id="2697"/>
      <w:bookmarkEnd w:id="2698"/>
      <w:bookmarkEnd w:id="2699"/>
      <w:bookmarkEnd w:id="2700"/>
      <w:bookmarkEnd w:id="2701"/>
    </w:p>
    <w:p w14:paraId="357A34D8" w14:textId="77777777" w:rsidR="008E33F7" w:rsidRDefault="008E33F7" w:rsidP="00CC0F60">
      <w:pPr>
        <w:pStyle w:val="Heading2"/>
        <w:rPr>
          <w:noProof/>
        </w:rPr>
      </w:pPr>
      <w:bookmarkStart w:id="2702" w:name="_CR9_1"/>
      <w:bookmarkStart w:id="2703" w:name="_Toc34388725"/>
      <w:bookmarkStart w:id="2704" w:name="_Toc34404496"/>
      <w:bookmarkStart w:id="2705" w:name="_Toc45282406"/>
      <w:bookmarkStart w:id="2706" w:name="_Toc45882792"/>
      <w:bookmarkStart w:id="2707" w:name="_Toc51951342"/>
      <w:bookmarkStart w:id="2708" w:name="_Toc59209119"/>
      <w:bookmarkStart w:id="2709" w:name="_Toc75734961"/>
      <w:bookmarkStart w:id="2710" w:name="_Toc193396348"/>
      <w:bookmarkEnd w:id="2702"/>
      <w:r>
        <w:rPr>
          <w:noProof/>
        </w:rPr>
        <w:t>9.1</w:t>
      </w:r>
      <w:r>
        <w:rPr>
          <w:noProof/>
        </w:rPr>
        <w:tab/>
      </w:r>
      <w:r w:rsidRPr="00400F1D">
        <w:rPr>
          <w:noProof/>
        </w:rPr>
        <w:t>Overview</w:t>
      </w:r>
      <w:bookmarkEnd w:id="2703"/>
      <w:bookmarkEnd w:id="2704"/>
      <w:bookmarkEnd w:id="2705"/>
      <w:bookmarkEnd w:id="2706"/>
      <w:bookmarkEnd w:id="2707"/>
      <w:bookmarkEnd w:id="2708"/>
      <w:bookmarkEnd w:id="2709"/>
      <w:bookmarkEnd w:id="2710"/>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11" w:name="_CR9_2"/>
      <w:bookmarkStart w:id="2712" w:name="_Toc45198898"/>
      <w:bookmarkStart w:id="2713" w:name="_Toc533170283"/>
      <w:bookmarkStart w:id="2714" w:name="_Toc59209120"/>
      <w:bookmarkStart w:id="2715" w:name="_Toc75734962"/>
      <w:bookmarkStart w:id="2716" w:name="_Toc34388728"/>
      <w:bookmarkStart w:id="2717" w:name="_Toc34404499"/>
      <w:bookmarkStart w:id="2718" w:name="_Toc45282409"/>
      <w:bookmarkStart w:id="2719" w:name="_Toc45882795"/>
      <w:bookmarkStart w:id="2720" w:name="_Toc51951343"/>
      <w:bookmarkStart w:id="2721" w:name="_Toc193396349"/>
      <w:bookmarkEnd w:id="2711"/>
      <w:r>
        <w:rPr>
          <w:rFonts w:hint="eastAsia"/>
          <w:lang w:val="en-US" w:eastAsia="zh-CN"/>
        </w:rPr>
        <w:t>9</w:t>
      </w:r>
      <w:r>
        <w:rPr>
          <w:lang w:val="en-US"/>
        </w:rPr>
        <w:t>.</w:t>
      </w:r>
      <w:r>
        <w:rPr>
          <w:lang w:val="en-US" w:eastAsia="zh-CN"/>
        </w:rPr>
        <w:t>2</w:t>
      </w:r>
      <w:r>
        <w:rPr>
          <w:lang w:val="en-US"/>
        </w:rPr>
        <w:tab/>
        <w:t>V2X message family encoding</w:t>
      </w:r>
      <w:bookmarkEnd w:id="2712"/>
      <w:bookmarkEnd w:id="2713"/>
      <w:bookmarkEnd w:id="2714"/>
      <w:bookmarkEnd w:id="2715"/>
      <w:bookmarkEnd w:id="2721"/>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22" w:name="_CRTable9_2_1"/>
      <w:r>
        <w:t>Table </w:t>
      </w:r>
      <w:bookmarkEnd w:id="2722"/>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CE62B4">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081B6D" w:rsidRPr="0030433D" w14:paraId="733ACA3F" w14:textId="77777777" w:rsidTr="00A316E8">
        <w:trPr>
          <w:jc w:val="center"/>
        </w:trPr>
        <w:tc>
          <w:tcPr>
            <w:tcW w:w="284" w:type="dxa"/>
          </w:tcPr>
          <w:p w14:paraId="5BA68E1D"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5" w:type="dxa"/>
          </w:tcPr>
          <w:p w14:paraId="1FA6DEDB"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5FC035BF"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6BDAD772"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4588224E"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1298E7C6"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1</w:t>
            </w:r>
          </w:p>
        </w:tc>
        <w:tc>
          <w:tcPr>
            <w:tcW w:w="284" w:type="dxa"/>
          </w:tcPr>
          <w:p w14:paraId="0F005DD1"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1</w:t>
            </w:r>
          </w:p>
        </w:tc>
        <w:tc>
          <w:tcPr>
            <w:tcW w:w="284" w:type="dxa"/>
          </w:tcPr>
          <w:p w14:paraId="1C1BC7F6"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0</w:t>
            </w:r>
          </w:p>
        </w:tc>
        <w:tc>
          <w:tcPr>
            <w:tcW w:w="709" w:type="dxa"/>
          </w:tcPr>
          <w:p w14:paraId="70D2E236" w14:textId="77777777" w:rsidR="00081B6D" w:rsidRPr="0030433D" w:rsidRDefault="00081B6D" w:rsidP="00A316E8">
            <w:pPr>
              <w:keepNext/>
              <w:keepLines/>
              <w:spacing w:after="0"/>
              <w:rPr>
                <w:rFonts w:ascii="Arial" w:hAnsi="Arial"/>
                <w:sz w:val="18"/>
              </w:rPr>
            </w:pPr>
          </w:p>
        </w:tc>
        <w:tc>
          <w:tcPr>
            <w:tcW w:w="4111" w:type="dxa"/>
          </w:tcPr>
          <w:p w14:paraId="653D1425" w14:textId="77777777" w:rsidR="00081B6D" w:rsidRPr="0030433D" w:rsidRDefault="00081B6D" w:rsidP="00A316E8">
            <w:pPr>
              <w:keepNext/>
              <w:keepLines/>
              <w:spacing w:after="0"/>
              <w:rPr>
                <w:rFonts w:ascii="Arial" w:hAnsi="Arial"/>
                <w:sz w:val="18"/>
                <w:lang w:val="en-US"/>
              </w:rPr>
            </w:pPr>
            <w:r w:rsidRPr="0030433D">
              <w:rPr>
                <w:rFonts w:ascii="Arial" w:hAnsi="Arial"/>
                <w:sz w:val="18"/>
              </w:rPr>
              <w:t>Supplementary RSPP signalling, see 3GPP</w:t>
            </w:r>
            <w:r w:rsidRPr="0030433D">
              <w:rPr>
                <w:rFonts w:ascii="Arial" w:hAnsi="Arial"/>
                <w:sz w:val="18"/>
                <w:lang w:val="en-US"/>
              </w:rPr>
              <w:t> TS 24.514 [29]</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23" w:name="_Toc59209121"/>
      <w:bookmarkStart w:id="2724" w:name="_Toc75734963"/>
    </w:p>
    <w:p w14:paraId="1B4A906F" w14:textId="34861B29" w:rsidR="0002074F" w:rsidRDefault="0002074F" w:rsidP="00E57118">
      <w:pPr>
        <w:pStyle w:val="Heading2"/>
        <w:rPr>
          <w:lang w:val="en-US"/>
        </w:rPr>
      </w:pPr>
      <w:bookmarkStart w:id="2725" w:name="_CR9_3"/>
      <w:bookmarkStart w:id="2726" w:name="_Toc193396350"/>
      <w:bookmarkEnd w:id="2725"/>
      <w:r>
        <w:rPr>
          <w:rFonts w:hint="eastAsia"/>
          <w:lang w:val="en-US" w:eastAsia="zh-CN"/>
        </w:rPr>
        <w:t>9</w:t>
      </w:r>
      <w:r>
        <w:rPr>
          <w:lang w:val="en-US"/>
        </w:rPr>
        <w:t>.3</w:t>
      </w:r>
      <w:r>
        <w:rPr>
          <w:lang w:val="en-US"/>
        </w:rPr>
        <w:tab/>
        <w:t>Non-IP PDU format</w:t>
      </w:r>
      <w:bookmarkEnd w:id="2726"/>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7"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hAnsi="Arial" w:cs="Arial"/>
                <w:sz w:val="18"/>
                <w:szCs w:val="18"/>
              </w:rPr>
            </w:pPr>
            <w:bookmarkStart w:id="2728" w:name="_MCCTEMPBM_CRPT07900223___7"/>
            <w:bookmarkEnd w:id="2728"/>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hAnsi="Arial" w:cs="Arial"/>
                <w:sz w:val="18"/>
                <w:szCs w:val="18"/>
              </w:rPr>
            </w:pPr>
            <w:bookmarkStart w:id="2729" w:name="_MCCTEMPBM_CRPT07900224___7"/>
            <w:bookmarkEnd w:id="2729"/>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hAnsi="Arial" w:cs="Arial"/>
                <w:sz w:val="18"/>
                <w:szCs w:val="18"/>
              </w:rPr>
            </w:pPr>
            <w:bookmarkStart w:id="2730" w:name="_MCCTEMPBM_CRPT07900225___7"/>
            <w:bookmarkEnd w:id="2730"/>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p w14:paraId="43D8CE8B" w14:textId="72076EEC" w:rsidR="0002074F" w:rsidRDefault="0002074F" w:rsidP="00E57118">
      <w:pPr>
        <w:pStyle w:val="TF"/>
      </w:pPr>
      <w:bookmarkStart w:id="2731" w:name="_CRFigure9_3_1"/>
      <w:bookmarkEnd w:id="2727"/>
      <w:r>
        <w:rPr>
          <w:lang w:val="fr-FR"/>
        </w:rPr>
        <w:t>Figure </w:t>
      </w:r>
      <w:bookmarkEnd w:id="2731"/>
      <w:r>
        <w:rPr>
          <w:lang w:val="fr-FR"/>
        </w:rPr>
        <w:t>9.3.1: Non-IP PDU format</w:t>
      </w:r>
    </w:p>
    <w:p w14:paraId="6F78829C" w14:textId="236FE20E" w:rsidR="0002074F" w:rsidRDefault="0002074F" w:rsidP="00E57118">
      <w:pPr>
        <w:pStyle w:val="TH"/>
      </w:pPr>
      <w:bookmarkStart w:id="2732" w:name="_CRTable9_3_1"/>
      <w:r>
        <w:lastRenderedPageBreak/>
        <w:t>Table </w:t>
      </w:r>
      <w:bookmarkEnd w:id="2732"/>
      <w:r>
        <w:t>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Octets 2 to n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33" w:name="_CR9_4"/>
      <w:bookmarkStart w:id="2734" w:name="_Toc193396351"/>
      <w:bookmarkEnd w:id="2733"/>
      <w:r>
        <w:t>9</w:t>
      </w:r>
      <w:r w:rsidRPr="006010E5">
        <w:t>.</w:t>
      </w:r>
      <w:r>
        <w:t>4</w:t>
      </w:r>
      <w:r w:rsidRPr="006010E5">
        <w:tab/>
      </w:r>
      <w:r>
        <w:t>Encoding of V2X MBS configuration SDP</w:t>
      </w:r>
      <w:bookmarkEnd w:id="2734"/>
    </w:p>
    <w:p w14:paraId="6707149A" w14:textId="12D011FD" w:rsidR="00B52B57" w:rsidRPr="006010E5" w:rsidRDefault="00B52B57" w:rsidP="00B52B57">
      <w:pPr>
        <w:pStyle w:val="Heading3"/>
      </w:pPr>
      <w:bookmarkStart w:id="2735" w:name="_CR9_4_1"/>
      <w:bookmarkStart w:id="2736" w:name="_Toc533170287"/>
      <w:bookmarkStart w:id="2737" w:name="_Toc45198902"/>
      <w:bookmarkStart w:id="2738" w:name="_Toc51869500"/>
      <w:bookmarkStart w:id="2739" w:name="_Toc58572528"/>
      <w:bookmarkStart w:id="2740" w:name="_Toc58572648"/>
      <w:bookmarkStart w:id="2741" w:name="_Toc58572727"/>
      <w:bookmarkStart w:id="2742" w:name="_Toc58572806"/>
      <w:bookmarkStart w:id="2743" w:name="_Toc58572886"/>
      <w:bookmarkStart w:id="2744" w:name="_Toc58572965"/>
      <w:bookmarkStart w:id="2745" w:name="_Toc58573045"/>
      <w:bookmarkStart w:id="2746" w:name="_Toc58573123"/>
      <w:bookmarkStart w:id="2747" w:name="_Toc58573202"/>
      <w:bookmarkStart w:id="2748" w:name="_Toc58573281"/>
      <w:bookmarkStart w:id="2749" w:name="_Toc58573360"/>
      <w:bookmarkStart w:id="2750" w:name="_Toc138371441"/>
      <w:bookmarkStart w:id="2751" w:name="_Toc193396352"/>
      <w:bookmarkEnd w:id="2735"/>
      <w:r>
        <w:t>9.4.1</w:t>
      </w:r>
      <w:r w:rsidRPr="006010E5">
        <w:tab/>
      </w:r>
      <w:r>
        <w:t>Minimum components of V2X MBS configuration SDP</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used for V2X communication over Uu using MBS; and</w:t>
      </w:r>
    </w:p>
    <w:p w14:paraId="62B9BE31" w14:textId="77777777" w:rsidR="00B52B57" w:rsidRDefault="00B52B57" w:rsidP="00B52B57">
      <w:pPr>
        <w:pStyle w:val="B1"/>
      </w:pPr>
      <w:r>
        <w:t>b)</w:t>
      </w:r>
      <w:r>
        <w:tab/>
        <w:t>a list of UDP port numbers used for V2X communication over Uu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52" w:name="_CR9_4_2"/>
      <w:bookmarkStart w:id="2753" w:name="_Toc533170288"/>
      <w:bookmarkStart w:id="2754" w:name="_Toc45198903"/>
      <w:bookmarkStart w:id="2755" w:name="_Toc51869501"/>
      <w:bookmarkStart w:id="2756" w:name="_Toc58572529"/>
      <w:bookmarkStart w:id="2757" w:name="_Toc58572649"/>
      <w:bookmarkStart w:id="2758" w:name="_Toc58572728"/>
      <w:bookmarkStart w:id="2759" w:name="_Toc58572807"/>
      <w:bookmarkStart w:id="2760" w:name="_Toc58572887"/>
      <w:bookmarkStart w:id="2761" w:name="_Toc58572966"/>
      <w:bookmarkStart w:id="2762" w:name="_Toc58573046"/>
      <w:bookmarkStart w:id="2763" w:name="_Toc58573124"/>
      <w:bookmarkStart w:id="2764" w:name="_Toc58573203"/>
      <w:bookmarkStart w:id="2765" w:name="_Toc58573282"/>
      <w:bookmarkStart w:id="2766" w:name="_Toc58573361"/>
      <w:bookmarkStart w:id="2767" w:name="_Toc138371442"/>
      <w:bookmarkStart w:id="2768" w:name="_Toc193396353"/>
      <w:bookmarkEnd w:id="2752"/>
      <w:r>
        <w:t>9.4.2</w:t>
      </w:r>
      <w:r w:rsidRPr="006010E5">
        <w:tab/>
      </w:r>
      <w:r>
        <w:t>IP multicast address</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69" w:name="_CR9_4_3"/>
      <w:bookmarkStart w:id="2770" w:name="_Toc533170289"/>
      <w:bookmarkStart w:id="2771" w:name="_Toc45198904"/>
      <w:bookmarkStart w:id="2772" w:name="_Toc51869502"/>
      <w:bookmarkStart w:id="2773" w:name="_Toc58572530"/>
      <w:bookmarkStart w:id="2774" w:name="_Toc58572650"/>
      <w:bookmarkStart w:id="2775" w:name="_Toc58572729"/>
      <w:bookmarkStart w:id="2776" w:name="_Toc58572808"/>
      <w:bookmarkStart w:id="2777" w:name="_Toc58572888"/>
      <w:bookmarkStart w:id="2778" w:name="_Toc58572967"/>
      <w:bookmarkStart w:id="2779" w:name="_Toc58573047"/>
      <w:bookmarkStart w:id="2780" w:name="_Toc58573125"/>
      <w:bookmarkStart w:id="2781" w:name="_Toc58573204"/>
      <w:bookmarkStart w:id="2782" w:name="_Toc58573283"/>
      <w:bookmarkStart w:id="2783" w:name="_Toc58573362"/>
      <w:bookmarkStart w:id="2784" w:name="_Toc138371443"/>
      <w:bookmarkStart w:id="2785" w:name="_Toc193396354"/>
      <w:bookmarkEnd w:id="2769"/>
      <w:r>
        <w:t>9.4.3</w:t>
      </w:r>
      <w:r w:rsidRPr="006010E5">
        <w:tab/>
      </w:r>
      <w:r>
        <w:t>List of UDP port numbers and associated V2X message family</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38F239F2" w:rsidR="00B52B57" w:rsidRDefault="00B52B57" w:rsidP="00B52B57">
      <w:pPr>
        <w:pStyle w:val="B1"/>
      </w:pPr>
      <w:r>
        <w:t>c)</w:t>
      </w:r>
      <w:r>
        <w:tab/>
        <w:t>the &lt;</w:t>
      </w:r>
      <w:r w:rsidR="002205D1">
        <w:t>proto</w:t>
      </w:r>
      <w:r>
        <w:t>&gt; portion set to "udp";</w:t>
      </w:r>
    </w:p>
    <w:p w14:paraId="2AACC81A" w14:textId="77777777" w:rsidR="00B52B57" w:rsidRDefault="00B52B57" w:rsidP="00B52B57">
      <w:pPr>
        <w:pStyle w:val="B1"/>
      </w:pPr>
      <w:r>
        <w:t>d)</w:t>
      </w:r>
      <w:r>
        <w:tab/>
        <w:t>the &lt;fmt&gt; portion set to "vnd.3gpp.5gsv2x"; and</w:t>
      </w:r>
    </w:p>
    <w:p w14:paraId="4185462B" w14:textId="77777777" w:rsidR="00B52B57" w:rsidRDefault="00B52B57" w:rsidP="00B52B57">
      <w:pPr>
        <w:pStyle w:val="B1"/>
      </w:pPr>
      <w:r>
        <w:t>e)</w:t>
      </w:r>
      <w:r>
        <w:tab/>
        <w:t>an fmtp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3FA5C471" w:rsidR="00B52B57" w:rsidRDefault="00B52B57" w:rsidP="00B52B57">
      <w:r>
        <w:t xml:space="preserve">If multiple parameters are indicated in the </w:t>
      </w:r>
      <w:r w:rsidRPr="00344700">
        <w:t xml:space="preserve">&lt;format specific parameters&gt; </w:t>
      </w:r>
      <w:r>
        <w:t>portion of an fmt</w:t>
      </w:r>
      <w:r w:rsidR="002205D1">
        <w:t>p</w:t>
      </w:r>
      <w:r>
        <w:t xml:space="preserve"> attribute with the &lt;format&gt; portion set to "vnd.3gpp.5gsv2x", the order of parameters is not significant.</w:t>
      </w:r>
    </w:p>
    <w:p w14:paraId="48DEAA1B" w14:textId="556E007C"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portion of an fmt</w:t>
      </w:r>
      <w:r w:rsidR="002205D1">
        <w:t>p</w:t>
      </w:r>
      <w:r>
        <w:t xml:space="preserve"> attribute with the &lt;format&gt; portion set to "vnd.3gpp.5gsv2x".</w:t>
      </w:r>
    </w:p>
    <w:p w14:paraId="21309D62" w14:textId="7815824A" w:rsidR="00B52B57" w:rsidRPr="003E134F" w:rsidRDefault="00B52B57" w:rsidP="00B52B57">
      <w:r w:rsidRPr="003E134F">
        <w:lastRenderedPageBreak/>
        <w:t xml:space="preserve">Receiving entity </w:t>
      </w:r>
      <w:r w:rsidRPr="0023517F">
        <w:t>shall ignore any parameter included in the &lt;format specific parameters&gt; portion of an fmt</w:t>
      </w:r>
      <w:r w:rsidR="002205D1">
        <w:t>p</w:t>
      </w:r>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86" w:name="_CR9_4_4"/>
      <w:bookmarkStart w:id="2787" w:name="_Toc533170290"/>
      <w:bookmarkStart w:id="2788" w:name="_Toc45198905"/>
      <w:bookmarkStart w:id="2789" w:name="_Toc51869503"/>
      <w:bookmarkStart w:id="2790" w:name="_Toc58572531"/>
      <w:bookmarkStart w:id="2791" w:name="_Toc58572651"/>
      <w:bookmarkStart w:id="2792" w:name="_Toc58572730"/>
      <w:bookmarkStart w:id="2793" w:name="_Toc58572809"/>
      <w:bookmarkStart w:id="2794" w:name="_Toc58572889"/>
      <w:bookmarkStart w:id="2795" w:name="_Toc58572968"/>
      <w:bookmarkStart w:id="2796" w:name="_Toc58573048"/>
      <w:bookmarkStart w:id="2797" w:name="_Toc58573126"/>
      <w:bookmarkStart w:id="2798" w:name="_Toc58573205"/>
      <w:bookmarkStart w:id="2799" w:name="_Toc58573284"/>
      <w:bookmarkStart w:id="2800" w:name="_Toc58573363"/>
      <w:bookmarkStart w:id="2801" w:name="_Toc138371444"/>
      <w:bookmarkStart w:id="2802" w:name="_Toc193396355"/>
      <w:bookmarkEnd w:id="2786"/>
      <w:r>
        <w:t>9.4.4</w:t>
      </w:r>
      <w:r w:rsidRPr="006010E5">
        <w:tab/>
      </w:r>
      <w:r>
        <w:t>Example of V2X MBS configuration SDP</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application 1234 udp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application 1235 udp vnd.3gpp.5gsv2x</w:t>
      </w:r>
      <w:r w:rsidRPr="006010E5">
        <w:br/>
      </w:r>
      <w:r>
        <w:t>a=fmtp:vnd.3gpp.5gsv2x v2x-message-family=2;type=non-IP</w:t>
      </w:r>
    </w:p>
    <w:p w14:paraId="511667F9" w14:textId="77777777" w:rsidR="00B52B57" w:rsidRDefault="00B52B57" w:rsidP="00B52B57">
      <w:pPr>
        <w:pStyle w:val="PL"/>
      </w:pPr>
      <w:r>
        <w:t>m</w:t>
      </w:r>
      <w:r w:rsidRPr="006010E5">
        <w:t>=</w:t>
      </w:r>
      <w:r>
        <w:t>application 1236 udp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application 1237 udp vnd.3gpp.5gsv2x</w:t>
      </w:r>
    </w:p>
    <w:p w14:paraId="317F6AE3" w14:textId="77777777" w:rsidR="00B52B57" w:rsidRDefault="00B52B57" w:rsidP="00B52B57">
      <w:pPr>
        <w:pStyle w:val="PL"/>
      </w:pPr>
      <w:r>
        <w:t>a=fmtp:vnd.3gpp.5gsv2x type=ip</w:t>
      </w:r>
    </w:p>
    <w:p w14:paraId="00344D6D" w14:textId="12742E76" w:rsidR="00B52B57" w:rsidRPr="0073469F" w:rsidRDefault="00B52B57" w:rsidP="00B52B57">
      <w:pPr>
        <w:pStyle w:val="Heading3"/>
      </w:pPr>
      <w:bookmarkStart w:id="2803" w:name="_CR9_4_5"/>
      <w:bookmarkStart w:id="2804" w:name="_Toc123644769"/>
      <w:bookmarkStart w:id="2805" w:name="_Toc193396356"/>
      <w:bookmarkEnd w:id="2803"/>
      <w:r>
        <w:t>9.4.5</w:t>
      </w:r>
      <w:r w:rsidRPr="0073469F">
        <w:tab/>
      </w:r>
      <w:r w:rsidR="00975EDE">
        <w:t>Void</w:t>
      </w:r>
      <w:bookmarkEnd w:id="2804"/>
      <w:bookmarkEnd w:id="2805"/>
    </w:p>
    <w:p w14:paraId="357FB94C" w14:textId="3148A6EE" w:rsidR="007B2D72" w:rsidRPr="007B2D72" w:rsidRDefault="007B2D72" w:rsidP="00F42608">
      <w:pPr>
        <w:pStyle w:val="Heading2"/>
        <w:rPr>
          <w:lang w:eastAsia="en-US"/>
        </w:rPr>
      </w:pPr>
      <w:bookmarkStart w:id="2806" w:name="_CR9_5"/>
      <w:bookmarkStart w:id="2807" w:name="_Toc533170293"/>
      <w:bookmarkStart w:id="2808" w:name="_Toc45198908"/>
      <w:bookmarkStart w:id="2809" w:name="_Toc51869506"/>
      <w:bookmarkStart w:id="2810" w:name="_Toc58572534"/>
      <w:bookmarkStart w:id="2811" w:name="_Toc58572654"/>
      <w:bookmarkStart w:id="2812" w:name="_Toc58572733"/>
      <w:bookmarkStart w:id="2813" w:name="_Toc58572812"/>
      <w:bookmarkStart w:id="2814" w:name="_Toc58572892"/>
      <w:bookmarkStart w:id="2815" w:name="_Toc58572971"/>
      <w:bookmarkStart w:id="2816" w:name="_Toc58573051"/>
      <w:bookmarkStart w:id="2817" w:name="_Toc58573129"/>
      <w:bookmarkStart w:id="2818" w:name="_Toc58573208"/>
      <w:bookmarkStart w:id="2819" w:name="_Toc58573287"/>
      <w:bookmarkStart w:id="2820" w:name="_Toc58573366"/>
      <w:bookmarkStart w:id="2821" w:name="_Toc138371447"/>
      <w:bookmarkStart w:id="2822" w:name="_Toc193396357"/>
      <w:bookmarkEnd w:id="2806"/>
      <w:r w:rsidRPr="007B2D72">
        <w:rPr>
          <w:lang w:eastAsia="en-US"/>
        </w:rPr>
        <w:t>9.</w:t>
      </w:r>
      <w:r>
        <w:rPr>
          <w:lang w:eastAsia="en-US"/>
        </w:rPr>
        <w:t>5</w:t>
      </w:r>
      <w:r w:rsidRPr="007B2D72">
        <w:rPr>
          <w:lang w:eastAsia="en-US"/>
        </w:rPr>
        <w:tab/>
        <w:t>Encoding of V2X AS MBS configuration SDP</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7FF47598" w14:textId="0D6BD098" w:rsidR="007B2D72" w:rsidRPr="007B2D72" w:rsidRDefault="007B2D72" w:rsidP="00F42608">
      <w:pPr>
        <w:pStyle w:val="Heading3"/>
        <w:rPr>
          <w:lang w:eastAsia="en-US"/>
        </w:rPr>
      </w:pPr>
      <w:bookmarkStart w:id="2823" w:name="_CR9_5_1"/>
      <w:bookmarkStart w:id="2824" w:name="_Toc533170294"/>
      <w:bookmarkStart w:id="2825" w:name="_Toc45198909"/>
      <w:bookmarkStart w:id="2826" w:name="_Toc51869507"/>
      <w:bookmarkStart w:id="2827" w:name="_Toc58572535"/>
      <w:bookmarkStart w:id="2828" w:name="_Toc58572655"/>
      <w:bookmarkStart w:id="2829" w:name="_Toc58572734"/>
      <w:bookmarkStart w:id="2830" w:name="_Toc58572813"/>
      <w:bookmarkStart w:id="2831" w:name="_Toc58572893"/>
      <w:bookmarkStart w:id="2832" w:name="_Toc58572972"/>
      <w:bookmarkStart w:id="2833" w:name="_Toc58573052"/>
      <w:bookmarkStart w:id="2834" w:name="_Toc58573130"/>
      <w:bookmarkStart w:id="2835" w:name="_Toc58573209"/>
      <w:bookmarkStart w:id="2836" w:name="_Toc58573288"/>
      <w:bookmarkStart w:id="2837" w:name="_Toc58573367"/>
      <w:bookmarkStart w:id="2838" w:name="_Toc138371448"/>
      <w:bookmarkStart w:id="2839" w:name="_Toc193396358"/>
      <w:bookmarkEnd w:id="2823"/>
      <w:r w:rsidRPr="007B2D72">
        <w:rPr>
          <w:lang w:eastAsia="en-US"/>
        </w:rPr>
        <w:t>9.</w:t>
      </w:r>
      <w:r>
        <w:rPr>
          <w:lang w:eastAsia="en-US"/>
        </w:rPr>
        <w:t>5</w:t>
      </w:r>
      <w:r w:rsidRPr="007B2D72">
        <w:rPr>
          <w:lang w:eastAsia="en-US"/>
        </w:rPr>
        <w:t>.1</w:t>
      </w:r>
      <w:r w:rsidRPr="007B2D72">
        <w:rPr>
          <w:lang w:eastAsia="en-US"/>
        </w:rPr>
        <w:tab/>
        <w:t>Minimum components of V2X AS MBS configuration SDP</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60503204" w14:textId="77777777" w:rsidR="007B2D72" w:rsidRPr="007B2D72" w:rsidRDefault="007B2D72" w:rsidP="007B2D72">
      <w:pPr>
        <w:overflowPunct/>
        <w:autoSpaceDE/>
        <w:autoSpaceDN/>
        <w:adjustRightInd/>
        <w:textAlignment w:val="auto"/>
        <w:rPr>
          <w:lang w:eastAsia="en-US"/>
        </w:rPr>
      </w:pPr>
      <w:r w:rsidRPr="007B2D72">
        <w:rPr>
          <w:lang w:eastAsia="en-US"/>
        </w:rPr>
        <w:t>The V2X AS MBS configuration SDP shall contain at least the following parameters:</w:t>
      </w:r>
    </w:p>
    <w:p w14:paraId="7F9BAF92" w14:textId="77777777" w:rsidR="007B2D72" w:rsidRPr="007B2D72" w:rsidRDefault="007B2D72" w:rsidP="00F42608">
      <w:pPr>
        <w:pStyle w:val="B1"/>
        <w:rPr>
          <w:lang w:eastAsia="en-US"/>
        </w:rPr>
      </w:pPr>
      <w:r w:rsidRPr="007B2D72">
        <w:rPr>
          <w:lang w:eastAsia="en-US"/>
        </w:rPr>
        <w:t>a)</w:t>
      </w:r>
      <w:r w:rsidRPr="007B2D72">
        <w:rPr>
          <w:lang w:eastAsia="en-US"/>
        </w:rPr>
        <w:tab/>
        <w:t>IP multicast address used for V2X application server discovery using MBS;</w:t>
      </w:r>
    </w:p>
    <w:p w14:paraId="12AB785E" w14:textId="77777777" w:rsidR="007B2D72" w:rsidRPr="007B2D72" w:rsidRDefault="007B2D72" w:rsidP="00F42608">
      <w:pPr>
        <w:pStyle w:val="B1"/>
        <w:rPr>
          <w:lang w:eastAsia="en-US"/>
        </w:rPr>
      </w:pPr>
      <w:r w:rsidRPr="007B2D72">
        <w:rPr>
          <w:lang w:eastAsia="en-US"/>
        </w:rPr>
        <w:t>b)</w:t>
      </w:r>
      <w:r w:rsidRPr="007B2D72">
        <w:rPr>
          <w:lang w:eastAsia="en-US"/>
        </w:rPr>
        <w:tab/>
        <w:t>Transport protocol used for V2X application server discovery using MBS, set to UDP;</w:t>
      </w:r>
    </w:p>
    <w:p w14:paraId="5735593B" w14:textId="77777777" w:rsidR="007B2D72" w:rsidRPr="007B2D72" w:rsidRDefault="007B2D72" w:rsidP="00F42608">
      <w:pPr>
        <w:pStyle w:val="B1"/>
        <w:rPr>
          <w:lang w:eastAsia="en-US"/>
        </w:rPr>
      </w:pPr>
      <w:r w:rsidRPr="007B2D72">
        <w:rPr>
          <w:lang w:eastAsia="en-US"/>
        </w:rPr>
        <w:t>c)</w:t>
      </w:r>
      <w:r w:rsidRPr="007B2D72">
        <w:rPr>
          <w:lang w:eastAsia="en-US"/>
        </w:rPr>
        <w:tab/>
        <w:t>UDP port number used for V2X application server discovery using MBS;</w:t>
      </w:r>
    </w:p>
    <w:p w14:paraId="34AD1748" w14:textId="77777777" w:rsidR="007B2D72" w:rsidRPr="007B2D72" w:rsidRDefault="007B2D72" w:rsidP="00F42608">
      <w:pPr>
        <w:pStyle w:val="B1"/>
        <w:rPr>
          <w:lang w:eastAsia="en-US"/>
        </w:rPr>
      </w:pPr>
      <w:r w:rsidRPr="007B2D72">
        <w:rPr>
          <w:lang w:eastAsia="en-US"/>
        </w:rPr>
        <w:t>d)</w:t>
      </w:r>
      <w:r w:rsidRPr="007B2D72">
        <w:rPr>
          <w:lang w:eastAsia="en-US"/>
        </w:rPr>
        <w:tab/>
        <w:t>Media type set to "application"; and</w:t>
      </w:r>
    </w:p>
    <w:p w14:paraId="6F62FFBE" w14:textId="77777777" w:rsidR="007B2D72" w:rsidRPr="007B2D72" w:rsidRDefault="007B2D72" w:rsidP="00F42608">
      <w:pPr>
        <w:pStyle w:val="B1"/>
        <w:rPr>
          <w:lang w:eastAsia="en-US"/>
        </w:rPr>
      </w:pPr>
      <w:r w:rsidRPr="007B2D72">
        <w:rPr>
          <w:lang w:eastAsia="en-US"/>
        </w:rPr>
        <w:t>e)</w:t>
      </w:r>
      <w:r w:rsidRPr="007B2D72">
        <w:rPr>
          <w:lang w:eastAsia="en-US"/>
        </w:rPr>
        <w:tab/>
        <w:t>Media format set to "</w:t>
      </w:r>
      <w:r w:rsidRPr="007B2D72">
        <w:rPr>
          <w:rFonts w:hint="eastAsia"/>
          <w:lang w:eastAsia="en-US"/>
        </w:rPr>
        <w:t>vnd</w:t>
      </w:r>
      <w:r w:rsidRPr="007B2D72">
        <w:rPr>
          <w:lang w:eastAsia="en-US"/>
        </w:rPr>
        <w:t>.3gpp-5gsv2x-local-service-information".</w:t>
      </w:r>
    </w:p>
    <w:p w14:paraId="43FA0D04" w14:textId="77777777" w:rsidR="007B2D72" w:rsidRPr="007B2D72" w:rsidRDefault="007B2D72" w:rsidP="007B2D72">
      <w:pPr>
        <w:overflowPunct/>
        <w:autoSpaceDE/>
        <w:autoSpaceDN/>
        <w:adjustRightInd/>
        <w:textAlignment w:val="auto"/>
        <w:rPr>
          <w:lang w:eastAsia="en-US"/>
        </w:rPr>
      </w:pPr>
      <w:r w:rsidRPr="007B2D72">
        <w:rPr>
          <w:lang w:eastAsia="en-US"/>
        </w:rPr>
        <w:t>These shall be expressed in SDP syntax (see IETF RFC 4566 [31]) according to the following clauses.</w:t>
      </w:r>
    </w:p>
    <w:p w14:paraId="6AD228FE" w14:textId="5FB7B7E6" w:rsidR="007B2D72" w:rsidRPr="007B2D72" w:rsidRDefault="007B2D72" w:rsidP="00F42608">
      <w:pPr>
        <w:pStyle w:val="Heading3"/>
        <w:rPr>
          <w:lang w:eastAsia="en-US"/>
        </w:rPr>
      </w:pPr>
      <w:bookmarkStart w:id="2840" w:name="_CR9_5_2"/>
      <w:bookmarkStart w:id="2841" w:name="_Toc533170295"/>
      <w:bookmarkStart w:id="2842" w:name="_Toc45198910"/>
      <w:bookmarkStart w:id="2843" w:name="_Toc51869508"/>
      <w:bookmarkStart w:id="2844" w:name="_Toc58572536"/>
      <w:bookmarkStart w:id="2845" w:name="_Toc58572656"/>
      <w:bookmarkStart w:id="2846" w:name="_Toc58572735"/>
      <w:bookmarkStart w:id="2847" w:name="_Toc58572814"/>
      <w:bookmarkStart w:id="2848" w:name="_Toc58572894"/>
      <w:bookmarkStart w:id="2849" w:name="_Toc58572973"/>
      <w:bookmarkStart w:id="2850" w:name="_Toc58573053"/>
      <w:bookmarkStart w:id="2851" w:name="_Toc58573131"/>
      <w:bookmarkStart w:id="2852" w:name="_Toc58573210"/>
      <w:bookmarkStart w:id="2853" w:name="_Toc58573289"/>
      <w:bookmarkStart w:id="2854" w:name="_Toc58573368"/>
      <w:bookmarkStart w:id="2855" w:name="_Toc138371449"/>
      <w:bookmarkStart w:id="2856" w:name="_Toc193396359"/>
      <w:bookmarkEnd w:id="2840"/>
      <w:r w:rsidRPr="007B2D72">
        <w:rPr>
          <w:lang w:eastAsia="en-US"/>
        </w:rPr>
        <w:t>9.</w:t>
      </w:r>
      <w:r>
        <w:rPr>
          <w:lang w:eastAsia="en-US"/>
        </w:rPr>
        <w:t>5</w:t>
      </w:r>
      <w:r w:rsidRPr="007B2D72">
        <w:rPr>
          <w:lang w:eastAsia="en-US"/>
        </w:rPr>
        <w:t>.2</w:t>
      </w:r>
      <w:r w:rsidRPr="007B2D72">
        <w:rPr>
          <w:lang w:eastAsia="en-US"/>
        </w:rPr>
        <w:tab/>
        <w:t>IP multicast address</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1B7B909C" w14:textId="77777777" w:rsidR="007B2D72" w:rsidRPr="007B2D72" w:rsidRDefault="007B2D72" w:rsidP="007B2D72">
      <w:pPr>
        <w:overflowPunct/>
        <w:autoSpaceDE/>
        <w:autoSpaceDN/>
        <w:adjustRightInd/>
        <w:textAlignment w:val="auto"/>
        <w:rPr>
          <w:lang w:eastAsia="en-US"/>
        </w:rPr>
      </w:pPr>
      <w:r w:rsidRPr="007B2D72">
        <w:rPr>
          <w:lang w:eastAsia="en-US"/>
        </w:rPr>
        <w:t>The IP multicast address shall be defined according to the "connection data" field ("c=") of IETF RFC 4566 [31].</w:t>
      </w:r>
    </w:p>
    <w:p w14:paraId="6E677FB8" w14:textId="34648BA2" w:rsidR="007B2D72" w:rsidRPr="007B2D72" w:rsidRDefault="007B2D72" w:rsidP="00F42608">
      <w:pPr>
        <w:pStyle w:val="Heading3"/>
        <w:rPr>
          <w:lang w:eastAsia="en-US"/>
        </w:rPr>
      </w:pPr>
      <w:bookmarkStart w:id="2857" w:name="_CR9_5_3"/>
      <w:bookmarkStart w:id="2858" w:name="_Toc533170296"/>
      <w:bookmarkStart w:id="2859" w:name="_Toc45198911"/>
      <w:bookmarkStart w:id="2860" w:name="_Toc51869509"/>
      <w:bookmarkStart w:id="2861" w:name="_Toc58572537"/>
      <w:bookmarkStart w:id="2862" w:name="_Toc58572657"/>
      <w:bookmarkStart w:id="2863" w:name="_Toc58572736"/>
      <w:bookmarkStart w:id="2864" w:name="_Toc58572815"/>
      <w:bookmarkStart w:id="2865" w:name="_Toc58572895"/>
      <w:bookmarkStart w:id="2866" w:name="_Toc58572974"/>
      <w:bookmarkStart w:id="2867" w:name="_Toc58573054"/>
      <w:bookmarkStart w:id="2868" w:name="_Toc58573132"/>
      <w:bookmarkStart w:id="2869" w:name="_Toc58573211"/>
      <w:bookmarkStart w:id="2870" w:name="_Toc58573290"/>
      <w:bookmarkStart w:id="2871" w:name="_Toc58573369"/>
      <w:bookmarkStart w:id="2872" w:name="_Toc138371450"/>
      <w:bookmarkStart w:id="2873" w:name="_Toc193396360"/>
      <w:bookmarkEnd w:id="2857"/>
      <w:r w:rsidRPr="007B2D72">
        <w:rPr>
          <w:lang w:eastAsia="en-US"/>
        </w:rPr>
        <w:t>9.</w:t>
      </w:r>
      <w:r>
        <w:rPr>
          <w:lang w:eastAsia="en-US"/>
        </w:rPr>
        <w:t>5</w:t>
      </w:r>
      <w:r w:rsidRPr="007B2D72">
        <w:rPr>
          <w:lang w:eastAsia="en-US"/>
        </w:rPr>
        <w:t>.3</w:t>
      </w:r>
      <w:r w:rsidRPr="007B2D72">
        <w:rPr>
          <w:lang w:eastAsia="en-US"/>
        </w:rPr>
        <w:tab/>
        <w:t>Port number</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139BA7E3" w14:textId="77777777" w:rsidR="007B2D72" w:rsidRPr="007B2D72" w:rsidRDefault="007B2D72" w:rsidP="007B2D72">
      <w:pPr>
        <w:overflowPunct/>
        <w:autoSpaceDE/>
        <w:autoSpaceDN/>
        <w:adjustRightInd/>
        <w:textAlignment w:val="auto"/>
        <w:rPr>
          <w:lang w:eastAsia="en-US"/>
        </w:rPr>
      </w:pPr>
      <w:r w:rsidRPr="007B2D72">
        <w:rPr>
          <w:lang w:eastAsia="en-US"/>
        </w:rPr>
        <w:t>The UDP port number shall be defined according to the &lt;port&gt; sub-field of the media announcement field ("m=") of IETF RFC 4566 [31].</w:t>
      </w:r>
    </w:p>
    <w:p w14:paraId="5584749F" w14:textId="78C8FBF9" w:rsidR="007B2D72" w:rsidRPr="007B2D72" w:rsidRDefault="007B2D72" w:rsidP="007B2D72">
      <w:pPr>
        <w:keepNext/>
        <w:keepLines/>
        <w:overflowPunct/>
        <w:autoSpaceDE/>
        <w:autoSpaceDN/>
        <w:adjustRightInd/>
        <w:spacing w:before="120"/>
        <w:ind w:left="1134" w:hanging="1134"/>
        <w:textAlignment w:val="auto"/>
        <w:outlineLvl w:val="2"/>
        <w:rPr>
          <w:rFonts w:ascii="Arial" w:hAnsi="Arial"/>
          <w:sz w:val="28"/>
          <w:lang w:eastAsia="en-US"/>
        </w:rPr>
      </w:pPr>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.4</w:t>
      </w:r>
      <w:r w:rsidRPr="007B2D72">
        <w:rPr>
          <w:rFonts w:ascii="Arial" w:hAnsi="Arial"/>
          <w:sz w:val="28"/>
          <w:lang w:eastAsia="en-US"/>
        </w:rPr>
        <w:tab/>
        <w:t>Transport protocol</w:t>
      </w:r>
    </w:p>
    <w:p w14:paraId="557AEAB3" w14:textId="77777777" w:rsidR="007B2D72" w:rsidRPr="007B2D72" w:rsidRDefault="007B2D72" w:rsidP="007B2D72">
      <w:pPr>
        <w:overflowPunct/>
        <w:autoSpaceDE/>
        <w:autoSpaceDN/>
        <w:adjustRightInd/>
        <w:textAlignment w:val="auto"/>
        <w:rPr>
          <w:lang w:eastAsia="en-US"/>
        </w:rPr>
      </w:pPr>
      <w:r w:rsidRPr="007B2D72">
        <w:rPr>
          <w:lang w:eastAsia="en-US"/>
        </w:rPr>
        <w:t>The transport protocol shall be defined according to the &lt;proto&gt; sub-field of the media announcement field ("m=") of IETF RFC 4566 [31] and shall be set to "UDP".</w:t>
      </w:r>
    </w:p>
    <w:p w14:paraId="678AC74A" w14:textId="31A784D6" w:rsidR="007B2D72" w:rsidRPr="007B2D72" w:rsidRDefault="007B2D72" w:rsidP="00F42608">
      <w:pPr>
        <w:pStyle w:val="Heading3"/>
        <w:rPr>
          <w:lang w:eastAsia="en-US"/>
        </w:rPr>
      </w:pPr>
      <w:bookmarkStart w:id="2874" w:name="_CR9_5_5"/>
      <w:bookmarkStart w:id="2875" w:name="_Toc193396361"/>
      <w:bookmarkEnd w:id="2874"/>
      <w:r w:rsidRPr="007B2D72">
        <w:rPr>
          <w:lang w:eastAsia="en-US"/>
        </w:rPr>
        <w:t>9.</w:t>
      </w:r>
      <w:r>
        <w:rPr>
          <w:lang w:eastAsia="en-US"/>
        </w:rPr>
        <w:t>5</w:t>
      </w:r>
      <w:r w:rsidRPr="007B2D72">
        <w:rPr>
          <w:lang w:eastAsia="en-US"/>
        </w:rPr>
        <w:t>.5</w:t>
      </w:r>
      <w:r w:rsidRPr="007B2D72">
        <w:rPr>
          <w:lang w:eastAsia="en-US"/>
        </w:rPr>
        <w:tab/>
        <w:t>Media type</w:t>
      </w:r>
      <w:bookmarkEnd w:id="2875"/>
    </w:p>
    <w:p w14:paraId="520C6229" w14:textId="77777777" w:rsidR="007B2D72" w:rsidRPr="007B2D72" w:rsidRDefault="007B2D72" w:rsidP="007B2D72">
      <w:pPr>
        <w:overflowPunct/>
        <w:autoSpaceDE/>
        <w:autoSpaceDN/>
        <w:adjustRightInd/>
        <w:textAlignment w:val="auto"/>
        <w:rPr>
          <w:lang w:eastAsia="en-US"/>
        </w:rPr>
      </w:pPr>
      <w:r w:rsidRPr="007B2D72">
        <w:rPr>
          <w:lang w:eastAsia="en-US"/>
        </w:rPr>
        <w:t>The media type shall be defined according to the &lt;media&gt; sub-field of the media announcement field ("m=") of IETF RFC 4566 [31] and shall be set to "application".</w:t>
      </w:r>
    </w:p>
    <w:p w14:paraId="401E9789" w14:textId="2D642555" w:rsidR="007B2D72" w:rsidRPr="007B2D72" w:rsidRDefault="007B2D72" w:rsidP="00F42608">
      <w:pPr>
        <w:pStyle w:val="Heading3"/>
        <w:rPr>
          <w:lang w:eastAsia="en-US"/>
        </w:rPr>
      </w:pPr>
      <w:bookmarkStart w:id="2876" w:name="_CR9_5_6"/>
      <w:bookmarkStart w:id="2877" w:name="_Toc193396362"/>
      <w:bookmarkEnd w:id="2876"/>
      <w:r w:rsidRPr="007B2D72">
        <w:rPr>
          <w:lang w:eastAsia="en-US"/>
        </w:rPr>
        <w:lastRenderedPageBreak/>
        <w:t>9.</w:t>
      </w:r>
      <w:r>
        <w:rPr>
          <w:lang w:eastAsia="en-US"/>
        </w:rPr>
        <w:t>5</w:t>
      </w:r>
      <w:r w:rsidRPr="007B2D72">
        <w:rPr>
          <w:lang w:eastAsia="en-US"/>
        </w:rPr>
        <w:t>.6</w:t>
      </w:r>
      <w:r w:rsidRPr="007B2D72">
        <w:rPr>
          <w:lang w:eastAsia="en-US"/>
        </w:rPr>
        <w:tab/>
        <w:t>Media format</w:t>
      </w:r>
      <w:bookmarkEnd w:id="2877"/>
    </w:p>
    <w:p w14:paraId="70A83809" w14:textId="77777777" w:rsidR="007B2D72" w:rsidRPr="007B2D72" w:rsidRDefault="007B2D72" w:rsidP="007B2D72">
      <w:pPr>
        <w:overflowPunct/>
        <w:autoSpaceDE/>
        <w:autoSpaceDN/>
        <w:adjustRightInd/>
        <w:textAlignment w:val="auto"/>
        <w:rPr>
          <w:lang w:eastAsia="en-US"/>
        </w:rPr>
      </w:pPr>
      <w:r w:rsidRPr="007B2D72">
        <w:rPr>
          <w:lang w:eastAsia="en-US"/>
        </w:rPr>
        <w:t>The media format shall be defined according to the &lt;fmt&gt; sub-field of the media announcement field ("m=") of IETF RFC 4566 [31] and shall be set to "</w:t>
      </w:r>
      <w:r w:rsidRPr="007B2D72">
        <w:rPr>
          <w:rFonts w:hint="eastAsia"/>
          <w:lang w:eastAsia="en-US"/>
        </w:rPr>
        <w:t>vnd</w:t>
      </w:r>
      <w:r w:rsidRPr="007B2D72">
        <w:rPr>
          <w:lang w:eastAsia="en-US"/>
        </w:rPr>
        <w:t>.3gpp-5gsv2x-local-service-information".</w:t>
      </w:r>
    </w:p>
    <w:p w14:paraId="007AA63D" w14:textId="36BD2376" w:rsidR="007B2D72" w:rsidRPr="007B2D72" w:rsidRDefault="007B2D72" w:rsidP="00F42608">
      <w:pPr>
        <w:pStyle w:val="Heading3"/>
        <w:rPr>
          <w:lang w:eastAsia="en-US"/>
        </w:rPr>
      </w:pPr>
      <w:bookmarkStart w:id="2878" w:name="_CR9_5_7"/>
      <w:bookmarkStart w:id="2879" w:name="_Toc533170297"/>
      <w:bookmarkStart w:id="2880" w:name="_Toc45198912"/>
      <w:bookmarkStart w:id="2881" w:name="_Toc51869510"/>
      <w:bookmarkStart w:id="2882" w:name="_Toc58572538"/>
      <w:bookmarkStart w:id="2883" w:name="_Toc58572658"/>
      <w:bookmarkStart w:id="2884" w:name="_Toc58572737"/>
      <w:bookmarkStart w:id="2885" w:name="_Toc58572816"/>
      <w:bookmarkStart w:id="2886" w:name="_Toc58572896"/>
      <w:bookmarkStart w:id="2887" w:name="_Toc58572975"/>
      <w:bookmarkStart w:id="2888" w:name="_Toc58573055"/>
      <w:bookmarkStart w:id="2889" w:name="_Toc58573133"/>
      <w:bookmarkStart w:id="2890" w:name="_Toc58573212"/>
      <w:bookmarkStart w:id="2891" w:name="_Toc58573291"/>
      <w:bookmarkStart w:id="2892" w:name="_Toc58573370"/>
      <w:bookmarkStart w:id="2893" w:name="_Toc138371451"/>
      <w:bookmarkStart w:id="2894" w:name="_Toc193396363"/>
      <w:bookmarkEnd w:id="2878"/>
      <w:r w:rsidRPr="007B2D72">
        <w:rPr>
          <w:lang w:eastAsia="en-US"/>
        </w:rPr>
        <w:t>9.</w:t>
      </w:r>
      <w:r>
        <w:rPr>
          <w:lang w:eastAsia="en-US"/>
        </w:rPr>
        <w:t>5</w:t>
      </w:r>
      <w:r w:rsidRPr="007B2D72">
        <w:rPr>
          <w:lang w:eastAsia="en-US"/>
        </w:rPr>
        <w:t>.7</w:t>
      </w:r>
      <w:r w:rsidRPr="007B2D72">
        <w:rPr>
          <w:lang w:eastAsia="en-US"/>
        </w:rPr>
        <w:tab/>
        <w:t>Example of V2X AS MBS configuration SDP</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7C481419" w14:textId="77777777" w:rsidR="007B2D72" w:rsidRPr="007B2D72" w:rsidRDefault="007B2D72" w:rsidP="007B2D72">
      <w:pPr>
        <w:overflowPunct/>
        <w:autoSpaceDE/>
        <w:autoSpaceDN/>
        <w:adjustRightInd/>
        <w:textAlignment w:val="auto"/>
        <w:rPr>
          <w:lang w:eastAsia="en-US"/>
        </w:rPr>
      </w:pPr>
      <w:r w:rsidRPr="007B2D72">
        <w:rPr>
          <w:lang w:eastAsia="en-US"/>
        </w:rPr>
        <w:t>Here is an example of a V2X AS MBS configuration SDP:</w:t>
      </w:r>
    </w:p>
    <w:p w14:paraId="74380E26" w14:textId="77777777" w:rsidR="007B2D72" w:rsidRPr="007B2D72" w:rsidRDefault="007B2D72" w:rsidP="00A316E8">
      <w:pPr>
        <w:pStyle w:val="PL"/>
        <w:rPr>
          <w:noProof/>
          <w:lang w:eastAsia="en-US"/>
        </w:rPr>
      </w:pPr>
      <w:r w:rsidRPr="007B2D72">
        <w:rPr>
          <w:noProof/>
          <w:lang w:eastAsia="en-US"/>
        </w:rPr>
        <w:t>v=0</w:t>
      </w:r>
    </w:p>
    <w:p w14:paraId="2583B1FB" w14:textId="77777777" w:rsidR="007B2D72" w:rsidRPr="007B2D72" w:rsidRDefault="007B2D72" w:rsidP="00A316E8">
      <w:pPr>
        <w:pStyle w:val="PL"/>
        <w:rPr>
          <w:noProof/>
          <w:lang w:eastAsia="en-US"/>
        </w:rPr>
      </w:pPr>
      <w:r w:rsidRPr="007B2D72">
        <w:rPr>
          <w:noProof/>
          <w:lang w:eastAsia="en-US"/>
        </w:rPr>
        <w:t>o=user123 2890844526 2890842807 IN IP6 2201:056D::112E:144A:1E24</w:t>
      </w:r>
    </w:p>
    <w:p w14:paraId="484FAC7F" w14:textId="77777777" w:rsidR="007B2D72" w:rsidRPr="007B2D72" w:rsidRDefault="007B2D72" w:rsidP="00A316E8">
      <w:pPr>
        <w:pStyle w:val="PL"/>
        <w:rPr>
          <w:noProof/>
          <w:lang w:eastAsia="en-US"/>
        </w:rPr>
      </w:pPr>
      <w:r w:rsidRPr="007B2D72">
        <w:rPr>
          <w:noProof/>
          <w:lang w:eastAsia="en-US"/>
        </w:rPr>
        <w:t>s=V2X AS MBS configuration SDP example</w:t>
      </w:r>
    </w:p>
    <w:p w14:paraId="33995476" w14:textId="77777777" w:rsidR="007B2D72" w:rsidRPr="007B2D72" w:rsidRDefault="007B2D72" w:rsidP="00A316E8">
      <w:pPr>
        <w:pStyle w:val="PL"/>
        <w:rPr>
          <w:noProof/>
          <w:lang w:eastAsia="en-US"/>
        </w:rPr>
      </w:pPr>
      <w:r w:rsidRPr="007B2D72">
        <w:rPr>
          <w:noProof/>
          <w:lang w:eastAsia="en-US"/>
        </w:rPr>
        <w:t>c=IN IP6 FF15::101</w:t>
      </w:r>
      <w:r w:rsidRPr="007B2D72">
        <w:rPr>
          <w:noProof/>
          <w:lang w:eastAsia="en-US"/>
        </w:rPr>
        <w:br/>
        <w:t xml:space="preserve">m=application 1234 UDP </w:t>
      </w:r>
      <w:r w:rsidRPr="007B2D72">
        <w:rPr>
          <w:rFonts w:hint="eastAsia"/>
          <w:noProof/>
          <w:lang w:eastAsia="ko-KR"/>
        </w:rPr>
        <w:t>vnd</w:t>
      </w:r>
      <w:r w:rsidRPr="007B2D72">
        <w:rPr>
          <w:noProof/>
          <w:lang w:eastAsia="en-US"/>
        </w:rPr>
        <w:t>.3gpp-5gsv2x-local-service-information</w:t>
      </w:r>
    </w:p>
    <w:p w14:paraId="1C4A01EB" w14:textId="77777777" w:rsidR="007B2D72" w:rsidRPr="007B2D72" w:rsidRDefault="007B2D72" w:rsidP="00A316E8">
      <w:pPr>
        <w:pStyle w:val="PL"/>
        <w:rPr>
          <w:noProof/>
          <w:lang w:eastAsia="en-US"/>
        </w:rPr>
      </w:pPr>
    </w:p>
    <w:p w14:paraId="62452DDA" w14:textId="52446ADB" w:rsidR="00254A0A" w:rsidRPr="006010E5" w:rsidRDefault="00254A0A" w:rsidP="00254A0A">
      <w:pPr>
        <w:pStyle w:val="Heading2"/>
      </w:pPr>
      <w:bookmarkStart w:id="2895" w:name="_CR9_6"/>
      <w:bookmarkStart w:id="2896" w:name="_Toc193396364"/>
      <w:bookmarkEnd w:id="2895"/>
      <w:r>
        <w:t>9</w:t>
      </w:r>
      <w:r w:rsidRPr="006010E5">
        <w:t>.</w:t>
      </w:r>
      <w:r>
        <w:t>6</w:t>
      </w:r>
      <w:r w:rsidRPr="006010E5">
        <w:tab/>
      </w:r>
      <w:r>
        <w:t>Encoding of V2X local service information</w:t>
      </w:r>
      <w:bookmarkEnd w:id="2896"/>
    </w:p>
    <w:p w14:paraId="12FCE980" w14:textId="17DA3BDB" w:rsidR="00254A0A" w:rsidRDefault="00254A0A" w:rsidP="00254A0A">
      <w:pPr>
        <w:pStyle w:val="Heading3"/>
      </w:pPr>
      <w:bookmarkStart w:id="2897" w:name="_CR9_6_1"/>
      <w:bookmarkStart w:id="2898" w:name="_Toc533170299"/>
      <w:bookmarkStart w:id="2899" w:name="_Toc45198914"/>
      <w:bookmarkStart w:id="2900" w:name="_Toc51869512"/>
      <w:bookmarkStart w:id="2901" w:name="_Toc58572540"/>
      <w:bookmarkStart w:id="2902" w:name="_Toc58572660"/>
      <w:bookmarkStart w:id="2903" w:name="_Toc58572739"/>
      <w:bookmarkStart w:id="2904" w:name="_Toc58572818"/>
      <w:bookmarkStart w:id="2905" w:name="_Toc58572898"/>
      <w:bookmarkStart w:id="2906" w:name="_Toc58572977"/>
      <w:bookmarkStart w:id="2907" w:name="_Toc58573057"/>
      <w:bookmarkStart w:id="2908" w:name="_Toc58573135"/>
      <w:bookmarkStart w:id="2909" w:name="_Toc58573214"/>
      <w:bookmarkStart w:id="2910" w:name="_Toc58573293"/>
      <w:bookmarkStart w:id="2911" w:name="_Toc58573372"/>
      <w:bookmarkStart w:id="2912" w:name="_Toc138371453"/>
      <w:bookmarkStart w:id="2913" w:name="_Toc193396365"/>
      <w:bookmarkEnd w:id="2897"/>
      <w:r>
        <w:t>9.6.1</w:t>
      </w:r>
      <w:r>
        <w:tab/>
        <w:t>General</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B969D28" w14:textId="77777777" w:rsidR="00254A0A" w:rsidRDefault="00254A0A" w:rsidP="00254A0A">
      <w:r>
        <w:t>This clause defines the format of the V2X local service information.</w:t>
      </w:r>
    </w:p>
    <w:p w14:paraId="289B88CD" w14:textId="42CB2C90" w:rsidR="00254A0A" w:rsidRDefault="00254A0A" w:rsidP="000B565B">
      <w:r>
        <w:t>This clause also defines the MIME type used to convey the V2X local service information over MBS radio bearers.</w:t>
      </w:r>
    </w:p>
    <w:p w14:paraId="71DBEA80" w14:textId="431D9431" w:rsidR="00254A0A" w:rsidRDefault="00254A0A" w:rsidP="00254A0A">
      <w:pPr>
        <w:pStyle w:val="Heading3"/>
      </w:pPr>
      <w:bookmarkStart w:id="2914" w:name="_CR9_6_2"/>
      <w:bookmarkStart w:id="2915" w:name="_Toc533170300"/>
      <w:bookmarkStart w:id="2916" w:name="_Toc45198915"/>
      <w:bookmarkStart w:id="2917" w:name="_Toc51869513"/>
      <w:bookmarkStart w:id="2918" w:name="_Toc58572541"/>
      <w:bookmarkStart w:id="2919" w:name="_Toc58572661"/>
      <w:bookmarkStart w:id="2920" w:name="_Toc58572740"/>
      <w:bookmarkStart w:id="2921" w:name="_Toc58572819"/>
      <w:bookmarkStart w:id="2922" w:name="_Toc58572899"/>
      <w:bookmarkStart w:id="2923" w:name="_Toc58572978"/>
      <w:bookmarkStart w:id="2924" w:name="_Toc58573058"/>
      <w:bookmarkStart w:id="2925" w:name="_Toc58573136"/>
      <w:bookmarkStart w:id="2926" w:name="_Toc58573215"/>
      <w:bookmarkStart w:id="2927" w:name="_Toc58573294"/>
      <w:bookmarkStart w:id="2928" w:name="_Toc58573373"/>
      <w:bookmarkStart w:id="2929" w:name="_Toc138371454"/>
      <w:bookmarkStart w:id="2930" w:name="_Toc193396366"/>
      <w:bookmarkEnd w:id="2914"/>
      <w:r>
        <w:t>9.6.2</w:t>
      </w:r>
      <w:r>
        <w:tab/>
        <w:t>application/</w:t>
      </w:r>
      <w:r>
        <w:rPr>
          <w:rFonts w:hint="eastAsia"/>
          <w:lang w:eastAsia="ko-KR"/>
        </w:rPr>
        <w:t>vnd</w:t>
      </w:r>
      <w:r>
        <w:t>.3gpp-5gsv2x-local-service-information</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1CC01C06" w14:textId="77777777" w:rsidR="00254A0A" w:rsidRDefault="00254A0A" w:rsidP="00254A0A">
      <w:r>
        <w:t>The MIME type is used to carry information related to the local V2X application server, and optionally the V2X MBS configuration.</w:t>
      </w:r>
      <w:r w:rsidRPr="001F3746">
        <w:t xml:space="preserve"> </w:t>
      </w:r>
      <w:r>
        <w:t>It shall be coded in binary ASN.1 PER as specified below.</w:t>
      </w:r>
    </w:p>
    <w:p w14:paraId="10FFDED6" w14:textId="77777777" w:rsidR="00254A0A" w:rsidRPr="00E25DE9" w:rsidRDefault="00254A0A" w:rsidP="00254A0A">
      <w:pPr>
        <w:pStyle w:val="PL"/>
        <w:rPr>
          <w:lang w:val="de-DE"/>
        </w:rPr>
      </w:pPr>
    </w:p>
    <w:p w14:paraId="43146440" w14:textId="77777777" w:rsidR="00254A0A" w:rsidRPr="002D6F0C" w:rsidRDefault="00254A0A" w:rsidP="00254A0A">
      <w:pPr>
        <w:pStyle w:val="PL"/>
        <w:shd w:val="clear" w:color="auto" w:fill="E6E6E6"/>
      </w:pPr>
      <w:r w:rsidRPr="002D6F0C">
        <w:t>-- ASN1START</w:t>
      </w:r>
    </w:p>
    <w:p w14:paraId="0056C10C" w14:textId="77777777" w:rsidR="00254A0A" w:rsidRPr="002D6F0C" w:rsidRDefault="00254A0A" w:rsidP="00254A0A">
      <w:pPr>
        <w:pStyle w:val="PL"/>
        <w:shd w:val="clear" w:color="auto" w:fill="E6E6E6"/>
      </w:pPr>
    </w:p>
    <w:p w14:paraId="1B389C03" w14:textId="77777777" w:rsidR="00254A0A" w:rsidRPr="002D6F0C" w:rsidRDefault="00254A0A" w:rsidP="00254A0A">
      <w:pPr>
        <w:pStyle w:val="PL"/>
        <w:shd w:val="clear" w:color="auto" w:fill="E6E6E6"/>
      </w:pPr>
      <w:r>
        <w:t>V</w:t>
      </w:r>
      <w:r w:rsidRPr="002D6F0C">
        <w:t>2X-local-service-information-definitions DEFINITIONS AUTOMATIC TAGS ::= BEGIN</w:t>
      </w:r>
    </w:p>
    <w:p w14:paraId="65C5F0D6" w14:textId="77777777" w:rsidR="00254A0A" w:rsidRPr="002D6F0C" w:rsidRDefault="00254A0A" w:rsidP="00254A0A">
      <w:pPr>
        <w:pStyle w:val="PL"/>
        <w:shd w:val="clear" w:color="auto" w:fill="E6E6E6"/>
      </w:pPr>
    </w:p>
    <w:p w14:paraId="75B5307C" w14:textId="77777777" w:rsidR="00254A0A" w:rsidRPr="002D6F0C" w:rsidRDefault="00254A0A" w:rsidP="00254A0A">
      <w:pPr>
        <w:pStyle w:val="PL"/>
        <w:shd w:val="clear" w:color="auto" w:fill="E6E6E6"/>
      </w:pPr>
      <w:r w:rsidRPr="002D6F0C">
        <w:tab/>
      </w:r>
      <w:r>
        <w:t>V</w:t>
      </w:r>
      <w:r w:rsidRPr="002D6F0C">
        <w:t>2X-local-service-information ::= SEQUENCE {</w:t>
      </w:r>
    </w:p>
    <w:p w14:paraId="4311F0B8" w14:textId="77777777" w:rsidR="00254A0A" w:rsidRPr="002D6F0C" w:rsidRDefault="00254A0A" w:rsidP="00254A0A">
      <w:pPr>
        <w:pStyle w:val="PL"/>
        <w:shd w:val="clear" w:color="auto" w:fill="E6E6E6"/>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224C9D6F" w14:textId="77777777" w:rsidR="00254A0A" w:rsidRPr="002D6F0C" w:rsidRDefault="00254A0A" w:rsidP="00254A0A">
      <w:pPr>
        <w:pStyle w:val="PL"/>
        <w:shd w:val="clear" w:color="auto" w:fill="E6E6E6"/>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04075F3" w14:textId="77777777" w:rsidR="00254A0A" w:rsidRPr="002D6F0C" w:rsidRDefault="00254A0A" w:rsidP="00254A0A">
      <w:pPr>
        <w:pStyle w:val="PL"/>
        <w:shd w:val="clear" w:color="auto" w:fill="E6E6E6"/>
      </w:pPr>
      <w:r w:rsidRPr="002D6F0C">
        <w:tab/>
      </w:r>
      <w:r w:rsidRPr="002D6F0C">
        <w:tab/>
        <w:t>...</w:t>
      </w:r>
    </w:p>
    <w:p w14:paraId="73F9E82E" w14:textId="77777777" w:rsidR="00254A0A" w:rsidRPr="002D6F0C" w:rsidRDefault="00254A0A" w:rsidP="00254A0A">
      <w:pPr>
        <w:pStyle w:val="PL"/>
        <w:shd w:val="clear" w:color="auto" w:fill="E6E6E6"/>
      </w:pPr>
      <w:r w:rsidRPr="002D6F0C">
        <w:tab/>
        <w:t>}</w:t>
      </w:r>
    </w:p>
    <w:p w14:paraId="554D251F" w14:textId="77777777" w:rsidR="00254A0A" w:rsidRPr="002D6F0C" w:rsidRDefault="00254A0A" w:rsidP="00254A0A">
      <w:pPr>
        <w:pStyle w:val="PL"/>
        <w:shd w:val="clear" w:color="auto" w:fill="E6E6E6"/>
      </w:pPr>
    </w:p>
    <w:p w14:paraId="0B95EC35" w14:textId="77777777" w:rsidR="00254A0A" w:rsidRPr="002D6F0C" w:rsidRDefault="00254A0A" w:rsidP="00254A0A">
      <w:pPr>
        <w:pStyle w:val="PL"/>
        <w:shd w:val="clear" w:color="auto" w:fill="E6E6E6"/>
      </w:pPr>
      <w:r w:rsidRPr="002D6F0C">
        <w:tab/>
        <w:t>ListOf</w:t>
      </w:r>
      <w:r>
        <w:t>V</w:t>
      </w:r>
      <w:r w:rsidRPr="002D6F0C">
        <w:t xml:space="preserve">2X-as-info ::= SEQUENCE OF </w:t>
      </w:r>
      <w:r>
        <w:t>V</w:t>
      </w:r>
      <w:r w:rsidRPr="002D6F0C">
        <w:t>2X-as-info</w:t>
      </w:r>
    </w:p>
    <w:p w14:paraId="11936DD8" w14:textId="77777777" w:rsidR="00254A0A" w:rsidRPr="002D6F0C" w:rsidRDefault="00254A0A" w:rsidP="00254A0A">
      <w:pPr>
        <w:pStyle w:val="PL"/>
        <w:shd w:val="clear" w:color="auto" w:fill="E6E6E6"/>
      </w:pPr>
    </w:p>
    <w:p w14:paraId="5FE9C0F9" w14:textId="77777777" w:rsidR="00254A0A" w:rsidRPr="002D6F0C" w:rsidRDefault="00254A0A" w:rsidP="00254A0A">
      <w:pPr>
        <w:pStyle w:val="PL"/>
        <w:shd w:val="clear" w:color="auto" w:fill="E6E6E6"/>
      </w:pPr>
      <w:r w:rsidRPr="002D6F0C">
        <w:tab/>
        <w:t>ListOf</w:t>
      </w:r>
      <w:r>
        <w:t>V</w:t>
      </w:r>
      <w:r w:rsidRPr="002D6F0C">
        <w:t xml:space="preserve">2X-MBS-configuration ::= SEQUENCE OF </w:t>
      </w:r>
      <w:r>
        <w:t>V</w:t>
      </w:r>
      <w:r w:rsidRPr="002D6F0C">
        <w:t>2X-MBS-configuration</w:t>
      </w:r>
    </w:p>
    <w:p w14:paraId="259CF191" w14:textId="77777777" w:rsidR="00254A0A" w:rsidRPr="002D6F0C" w:rsidRDefault="00254A0A" w:rsidP="00254A0A">
      <w:pPr>
        <w:pStyle w:val="PL"/>
        <w:shd w:val="clear" w:color="auto" w:fill="E6E6E6"/>
      </w:pPr>
    </w:p>
    <w:p w14:paraId="10EC0ABD" w14:textId="77777777" w:rsidR="00254A0A" w:rsidRPr="002D6F0C" w:rsidRDefault="00254A0A" w:rsidP="00254A0A">
      <w:pPr>
        <w:pStyle w:val="PL"/>
        <w:shd w:val="clear" w:color="auto" w:fill="E6E6E6"/>
      </w:pPr>
    </w:p>
    <w:p w14:paraId="4A64BDF1" w14:textId="77777777" w:rsidR="00254A0A" w:rsidRPr="002D6F0C" w:rsidRDefault="00254A0A" w:rsidP="00254A0A">
      <w:pPr>
        <w:pStyle w:val="PL"/>
        <w:shd w:val="clear" w:color="auto" w:fill="E6E6E6"/>
      </w:pPr>
      <w:r w:rsidRPr="002D6F0C">
        <w:tab/>
      </w:r>
      <w:r>
        <w:t>V</w:t>
      </w:r>
      <w:r w:rsidRPr="002D6F0C">
        <w:t>2X-as-info ::= SEQUENCE {</w:t>
      </w:r>
    </w:p>
    <w:p w14:paraId="15D792C1" w14:textId="77777777" w:rsidR="00254A0A" w:rsidRPr="002D6F0C" w:rsidRDefault="00254A0A" w:rsidP="00254A0A">
      <w:pPr>
        <w:pStyle w:val="PL"/>
        <w:shd w:val="clear" w:color="auto" w:fill="E6E6E6"/>
      </w:pPr>
      <w:r w:rsidRPr="002D6F0C">
        <w:tab/>
      </w:r>
      <w:r w:rsidRPr="002D6F0C">
        <w:tab/>
      </w:r>
      <w:r>
        <w:t>v2x</w:t>
      </w:r>
      <w:r w:rsidRPr="002D6F0C">
        <w:t>-service-identifier</w:t>
      </w:r>
      <w:r w:rsidRPr="002D6F0C">
        <w:tab/>
      </w:r>
      <w:r w:rsidRPr="002D6F0C">
        <w:tab/>
      </w:r>
      <w:r w:rsidRPr="002D6F0C">
        <w:tab/>
        <w:t>OCTET STRING (SIZE (4)),</w:t>
      </w:r>
    </w:p>
    <w:p w14:paraId="0A25C58A" w14:textId="77777777" w:rsidR="00254A0A" w:rsidRPr="002D6F0C" w:rsidRDefault="00254A0A" w:rsidP="00254A0A">
      <w:pPr>
        <w:pStyle w:val="PL"/>
        <w:shd w:val="clear" w:color="auto" w:fill="E6E6E6"/>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66180749" w14:textId="77777777" w:rsidR="00254A0A" w:rsidRPr="002D6F0C" w:rsidRDefault="00254A0A" w:rsidP="00254A0A">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2DC78A6" w14:textId="77777777" w:rsidR="00254A0A" w:rsidRPr="00A07064" w:rsidRDefault="00254A0A" w:rsidP="00254A0A">
      <w:pPr>
        <w:pStyle w:val="PL"/>
        <w:shd w:val="clear" w:color="auto" w:fill="E6E6E6"/>
      </w:pPr>
      <w:r w:rsidRPr="00A07064">
        <w:tab/>
      </w:r>
      <w:r w:rsidRPr="00A07064">
        <w:tab/>
        <w:t>...</w:t>
      </w:r>
    </w:p>
    <w:p w14:paraId="1F0D5F2F" w14:textId="77777777" w:rsidR="00254A0A" w:rsidRPr="00A07064" w:rsidRDefault="00254A0A" w:rsidP="00254A0A">
      <w:pPr>
        <w:pStyle w:val="PL"/>
        <w:shd w:val="clear" w:color="auto" w:fill="E6E6E6"/>
      </w:pPr>
      <w:r w:rsidRPr="00A07064">
        <w:tab/>
        <w:t>}</w:t>
      </w:r>
    </w:p>
    <w:p w14:paraId="5F09509C" w14:textId="77777777" w:rsidR="00254A0A" w:rsidRPr="00A07064" w:rsidRDefault="00254A0A" w:rsidP="00254A0A">
      <w:pPr>
        <w:pStyle w:val="PL"/>
        <w:shd w:val="clear" w:color="auto" w:fill="E6E6E6"/>
      </w:pPr>
    </w:p>
    <w:p w14:paraId="036655E7" w14:textId="77777777" w:rsidR="00254A0A" w:rsidRPr="00A07064" w:rsidRDefault="00254A0A" w:rsidP="00254A0A">
      <w:pPr>
        <w:pStyle w:val="PL"/>
        <w:shd w:val="clear" w:color="auto" w:fill="E6E6E6"/>
      </w:pPr>
      <w:r w:rsidRPr="00A07064">
        <w:tab/>
      </w:r>
      <w:r>
        <w:t>V</w:t>
      </w:r>
      <w:r w:rsidRPr="00A07064">
        <w:t>2X-MBS-configuration ::= SEQUENCE {</w:t>
      </w:r>
    </w:p>
    <w:p w14:paraId="07FA419C" w14:textId="77777777" w:rsidR="00254A0A" w:rsidRPr="00A07064" w:rsidRDefault="00254A0A" w:rsidP="00254A0A">
      <w:pPr>
        <w:pStyle w:val="PL"/>
        <w:shd w:val="clear" w:color="auto" w:fill="E6E6E6"/>
      </w:pPr>
      <w:r w:rsidRPr="00A07064">
        <w:tab/>
      </w:r>
      <w:r w:rsidRPr="00A07064">
        <w:tab/>
      </w:r>
      <w:r>
        <w:t>v2x</w:t>
      </w:r>
      <w:r w:rsidRPr="00A07064">
        <w:t>-service-identifier</w:t>
      </w:r>
      <w:r w:rsidRPr="00A07064">
        <w:tab/>
      </w:r>
      <w:r w:rsidRPr="00A07064">
        <w:tab/>
      </w:r>
      <w:r w:rsidRPr="00A07064">
        <w:tab/>
        <w:t>OCTET STRING (SIZE (4)),</w:t>
      </w:r>
    </w:p>
    <w:p w14:paraId="26B3A41D" w14:textId="77777777" w:rsidR="00254A0A" w:rsidRDefault="00254A0A" w:rsidP="00254A0A">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4ABA6FA" w14:textId="77777777" w:rsidR="00254A0A" w:rsidRDefault="00254A0A" w:rsidP="00254A0A">
      <w:pPr>
        <w:pStyle w:val="PL"/>
        <w:shd w:val="clear" w:color="auto" w:fill="E6E6E6"/>
      </w:pPr>
      <w:r>
        <w:tab/>
      </w:r>
      <w:r>
        <w:tab/>
        <w:t>nid</w:t>
      </w:r>
      <w:r>
        <w:tab/>
      </w:r>
      <w:r>
        <w:tab/>
      </w:r>
      <w:r>
        <w:tab/>
      </w:r>
      <w:r>
        <w:tab/>
      </w:r>
      <w:r>
        <w:tab/>
      </w:r>
      <w:r>
        <w:tab/>
      </w:r>
      <w:r>
        <w:tab/>
      </w:r>
      <w:r>
        <w:tab/>
        <w:t>OCTET STRING (SIZE (6))</w:t>
      </w:r>
      <w:r>
        <w:tab/>
        <w:t>OPTIONAL,</w:t>
      </w:r>
    </w:p>
    <w:p w14:paraId="5831B8BC" w14:textId="77777777" w:rsidR="00254A0A" w:rsidRPr="00A07064" w:rsidRDefault="00254A0A" w:rsidP="00254A0A">
      <w:pPr>
        <w:pStyle w:val="PL"/>
        <w:shd w:val="clear" w:color="auto" w:fill="E6E6E6"/>
      </w:pPr>
      <w:r>
        <w:tab/>
      </w:r>
      <w:r>
        <w:tab/>
        <w:t>mbs-service-type</w:t>
      </w:r>
      <w:r>
        <w:tab/>
      </w:r>
      <w:r>
        <w:tab/>
      </w:r>
      <w:r>
        <w:tab/>
      </w:r>
      <w:r>
        <w:tab/>
        <w:t>MBS-service-type,</w:t>
      </w:r>
    </w:p>
    <w:p w14:paraId="0688DE11" w14:textId="77777777" w:rsidR="00254A0A" w:rsidRPr="00A07064" w:rsidRDefault="00254A0A" w:rsidP="00254A0A">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4BBBD684" w14:textId="77777777" w:rsidR="00254A0A" w:rsidRPr="00A07064" w:rsidRDefault="00254A0A" w:rsidP="00254A0A">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00216378" w14:textId="77777777" w:rsidR="00254A0A" w:rsidRPr="00A07064" w:rsidRDefault="00254A0A" w:rsidP="00254A0A">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BF19A15" w14:textId="77777777" w:rsidR="00254A0A" w:rsidRPr="00A07064" w:rsidRDefault="00254A0A" w:rsidP="00254A0A">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EB0E6E8" w14:textId="77777777" w:rsidR="00254A0A" w:rsidRPr="00A07064" w:rsidRDefault="00254A0A" w:rsidP="00254A0A">
      <w:pPr>
        <w:pStyle w:val="PL"/>
        <w:shd w:val="clear" w:color="auto" w:fill="E6E6E6"/>
      </w:pPr>
      <w:r w:rsidRPr="00A07064">
        <w:tab/>
      </w:r>
      <w:r w:rsidRPr="00A07064">
        <w:tab/>
        <w:t>...</w:t>
      </w:r>
    </w:p>
    <w:p w14:paraId="03971AE4" w14:textId="77777777" w:rsidR="00254A0A" w:rsidRDefault="00254A0A" w:rsidP="00254A0A">
      <w:pPr>
        <w:pStyle w:val="PL"/>
        <w:shd w:val="clear" w:color="auto" w:fill="E6E6E6"/>
      </w:pPr>
      <w:r w:rsidRPr="00A07064">
        <w:tab/>
        <w:t>}</w:t>
      </w:r>
    </w:p>
    <w:p w14:paraId="56EF50AD" w14:textId="77777777" w:rsidR="00254A0A" w:rsidRDefault="00254A0A" w:rsidP="00254A0A">
      <w:pPr>
        <w:pStyle w:val="PL"/>
        <w:shd w:val="clear" w:color="auto" w:fill="E6E6E6"/>
      </w:pPr>
    </w:p>
    <w:p w14:paraId="35F6F15D" w14:textId="77777777" w:rsidR="00254A0A" w:rsidRDefault="00254A0A" w:rsidP="00254A0A">
      <w:pPr>
        <w:pStyle w:val="PL"/>
        <w:shd w:val="clear" w:color="auto" w:fill="E6E6E6"/>
      </w:pPr>
      <w:r>
        <w:tab/>
        <w:t>MBS-service-type ::= ENUMERATED {</w:t>
      </w:r>
    </w:p>
    <w:p w14:paraId="5D964191" w14:textId="77777777" w:rsidR="00254A0A" w:rsidRDefault="00254A0A" w:rsidP="00254A0A">
      <w:pPr>
        <w:pStyle w:val="PL"/>
        <w:shd w:val="clear" w:color="auto" w:fill="E6E6E6"/>
      </w:pPr>
      <w:r>
        <w:tab/>
      </w:r>
      <w:r>
        <w:tab/>
        <w:t>multicast</w:t>
      </w:r>
      <w:r>
        <w:tab/>
        <w:t>(0),</w:t>
      </w:r>
    </w:p>
    <w:p w14:paraId="685E4E23" w14:textId="77777777" w:rsidR="00254A0A" w:rsidRDefault="00254A0A" w:rsidP="00254A0A">
      <w:pPr>
        <w:pStyle w:val="PL"/>
        <w:shd w:val="clear" w:color="auto" w:fill="E6E6E6"/>
      </w:pPr>
      <w:r>
        <w:tab/>
      </w:r>
      <w:r>
        <w:tab/>
        <w:t>broadcast</w:t>
      </w:r>
      <w:r>
        <w:tab/>
        <w:t>(1),</w:t>
      </w:r>
    </w:p>
    <w:p w14:paraId="04E8753A" w14:textId="77777777" w:rsidR="00254A0A" w:rsidRDefault="00254A0A" w:rsidP="00254A0A">
      <w:pPr>
        <w:pStyle w:val="PL"/>
        <w:shd w:val="clear" w:color="auto" w:fill="E6E6E6"/>
      </w:pPr>
      <w:r>
        <w:tab/>
      </w:r>
      <w:r>
        <w:tab/>
        <w:t>...</w:t>
      </w:r>
    </w:p>
    <w:p w14:paraId="64E5E3BF" w14:textId="77777777" w:rsidR="00254A0A" w:rsidRPr="00A07064" w:rsidRDefault="00254A0A" w:rsidP="00254A0A">
      <w:pPr>
        <w:pStyle w:val="PL"/>
        <w:shd w:val="clear" w:color="auto" w:fill="E6E6E6"/>
      </w:pPr>
      <w:r>
        <w:tab/>
        <w:t>}</w:t>
      </w:r>
    </w:p>
    <w:p w14:paraId="625F00A2" w14:textId="77777777" w:rsidR="00254A0A" w:rsidRPr="00A07064" w:rsidRDefault="00254A0A" w:rsidP="00254A0A">
      <w:pPr>
        <w:pStyle w:val="PL"/>
        <w:shd w:val="clear" w:color="auto" w:fill="E6E6E6"/>
      </w:pPr>
    </w:p>
    <w:p w14:paraId="71A8366B" w14:textId="77777777" w:rsidR="00254A0A" w:rsidRPr="00A07064" w:rsidRDefault="00254A0A" w:rsidP="00254A0A">
      <w:pPr>
        <w:pStyle w:val="PL"/>
        <w:shd w:val="clear" w:color="auto" w:fill="E6E6E6"/>
      </w:pPr>
      <w:r w:rsidRPr="00A07064">
        <w:lastRenderedPageBreak/>
        <w:tab/>
        <w:t xml:space="preserve">Frequency-assistance-information ::= </w:t>
      </w:r>
      <w:r>
        <w:t>SEQUENCE</w:t>
      </w:r>
      <w:r w:rsidRPr="00A07064">
        <w:t xml:space="preserve"> {</w:t>
      </w:r>
    </w:p>
    <w:p w14:paraId="5D3C9277" w14:textId="77777777" w:rsidR="00254A0A" w:rsidRPr="00A07064" w:rsidRDefault="00254A0A" w:rsidP="00254A0A">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77CBD923" w14:textId="77777777" w:rsidR="00254A0A" w:rsidRPr="0054281C" w:rsidRDefault="00254A0A" w:rsidP="00254A0A">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625601DC" w14:textId="77777777" w:rsidR="00254A0A" w:rsidRPr="00A07064" w:rsidRDefault="00254A0A" w:rsidP="00254A0A">
      <w:pPr>
        <w:pStyle w:val="PL"/>
        <w:shd w:val="clear" w:color="auto" w:fill="E6E6E6"/>
      </w:pPr>
      <w:r w:rsidRPr="0054281C">
        <w:rPr>
          <w:lang w:val="en-US"/>
        </w:rPr>
        <w:tab/>
      </w:r>
      <w:r w:rsidRPr="00A07064">
        <w:t>}</w:t>
      </w:r>
    </w:p>
    <w:p w14:paraId="18922F5D" w14:textId="77777777" w:rsidR="00254A0A" w:rsidRPr="00A07064" w:rsidRDefault="00254A0A" w:rsidP="00254A0A">
      <w:pPr>
        <w:pStyle w:val="PL"/>
        <w:shd w:val="clear" w:color="auto" w:fill="E6E6E6"/>
      </w:pPr>
    </w:p>
    <w:p w14:paraId="3B2FBF7A" w14:textId="77777777" w:rsidR="00254A0A" w:rsidRPr="00A07064" w:rsidRDefault="00254A0A" w:rsidP="00254A0A">
      <w:pPr>
        <w:pStyle w:val="PL"/>
        <w:shd w:val="clear" w:color="auto" w:fill="E6E6E6"/>
      </w:pPr>
      <w:r w:rsidRPr="00A07064">
        <w:tab/>
      </w:r>
      <w:r>
        <w:t>MBS-FSAI-List</w:t>
      </w:r>
      <w:r w:rsidRPr="00A07064">
        <w:t xml:space="preserve"> ::= SEQUENCE OF </w:t>
      </w:r>
      <w:r>
        <w:t>MBS-FSAI</w:t>
      </w:r>
    </w:p>
    <w:p w14:paraId="31D18A1B" w14:textId="77777777" w:rsidR="00254A0A" w:rsidRPr="00A07064" w:rsidRDefault="00254A0A" w:rsidP="00254A0A">
      <w:pPr>
        <w:pStyle w:val="PL"/>
        <w:shd w:val="clear" w:color="auto" w:fill="E6E6E6"/>
      </w:pPr>
    </w:p>
    <w:p w14:paraId="4EABFF08" w14:textId="77777777" w:rsidR="00254A0A" w:rsidRPr="00DD76C7" w:rsidRDefault="00254A0A" w:rsidP="00254A0A">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3763ABDA" w14:textId="77777777" w:rsidR="00254A0A" w:rsidRDefault="00254A0A" w:rsidP="00254A0A">
      <w:pPr>
        <w:pStyle w:val="PL"/>
        <w:shd w:val="clear" w:color="auto" w:fill="E6E6E6"/>
        <w:rPr>
          <w:lang w:val="en-US"/>
        </w:rPr>
      </w:pPr>
    </w:p>
    <w:p w14:paraId="05C48ACA" w14:textId="77777777" w:rsidR="00254A0A" w:rsidRPr="00DD76C7" w:rsidRDefault="00254A0A" w:rsidP="00254A0A">
      <w:pPr>
        <w:pStyle w:val="PL"/>
        <w:shd w:val="clear" w:color="auto" w:fill="E6E6E6"/>
        <w:rPr>
          <w:lang w:val="en-US"/>
        </w:rPr>
      </w:pPr>
      <w:r>
        <w:rPr>
          <w:lang w:val="en-US"/>
        </w:rPr>
        <w:tab/>
        <w:t>List-of-MBS-service-area-parameters ::= SEQUENCE OF MBS-service-area-parameter</w:t>
      </w:r>
    </w:p>
    <w:p w14:paraId="600D0A86" w14:textId="77777777" w:rsidR="00254A0A" w:rsidRPr="00A07064" w:rsidRDefault="00254A0A" w:rsidP="00254A0A">
      <w:pPr>
        <w:pStyle w:val="PL"/>
        <w:shd w:val="clear" w:color="auto" w:fill="E6E6E6"/>
      </w:pPr>
    </w:p>
    <w:p w14:paraId="6F5997C9" w14:textId="77777777" w:rsidR="00254A0A" w:rsidRPr="00A07064" w:rsidRDefault="00254A0A" w:rsidP="00254A0A">
      <w:pPr>
        <w:pStyle w:val="PL"/>
        <w:shd w:val="clear" w:color="auto" w:fill="E6E6E6"/>
      </w:pPr>
      <w:r w:rsidRPr="00A07064">
        <w:tab/>
        <w:t>MBS-service-area-parameter ::= CHOICE {</w:t>
      </w:r>
    </w:p>
    <w:p w14:paraId="42C99BFC" w14:textId="77777777" w:rsidR="00A6497D" w:rsidRPr="00A07064" w:rsidRDefault="00A6497D" w:rsidP="00A6497D">
      <w:pPr>
        <w:pStyle w:val="PL"/>
        <w:shd w:val="clear" w:color="auto" w:fill="E6E6E6"/>
      </w:pPr>
      <w:r w:rsidRPr="00A07064">
        <w:tab/>
      </w:r>
      <w:r w:rsidRPr="00A07064">
        <w:tab/>
      </w:r>
      <w:r>
        <w:t>tai</w:t>
      </w:r>
      <w:r w:rsidRPr="00A07064">
        <w:tab/>
      </w:r>
      <w:r w:rsidRPr="00A07064">
        <w:tab/>
      </w:r>
      <w:r>
        <w:tab/>
      </w:r>
      <w:r>
        <w:tab/>
      </w:r>
      <w:r>
        <w:tab/>
      </w:r>
      <w:r w:rsidRPr="003D1D51">
        <w:t>OCTET STRING (SIZE (</w:t>
      </w:r>
      <w:r>
        <w:t>6</w:t>
      </w:r>
      <w:r w:rsidRPr="003D1D51">
        <w:t>)),</w:t>
      </w:r>
    </w:p>
    <w:p w14:paraId="4B71FAB2" w14:textId="77777777" w:rsidR="00A6497D" w:rsidRDefault="00A6497D" w:rsidP="00A6497D">
      <w:pPr>
        <w:pStyle w:val="PL"/>
        <w:shd w:val="clear" w:color="auto" w:fill="E6E6E6"/>
      </w:pPr>
      <w:r w:rsidRPr="00A07064">
        <w:tab/>
      </w:r>
      <w:r w:rsidRPr="00A07064">
        <w:tab/>
      </w:r>
      <w:r>
        <w:t>cell-id</w:t>
      </w:r>
      <w:r w:rsidRPr="00A07064">
        <w:tab/>
      </w:r>
      <w:r>
        <w:tab/>
      </w:r>
      <w:r>
        <w:tab/>
      </w:r>
      <w:r>
        <w:tab/>
      </w:r>
      <w:r w:rsidRPr="00A07064">
        <w:t>OCTET STRING (SIZE (</w:t>
      </w:r>
      <w:r>
        <w:t>8</w:t>
      </w:r>
      <w:r w:rsidRPr="00A07064">
        <w:t>)),</w:t>
      </w:r>
    </w:p>
    <w:p w14:paraId="6EAB6AEF" w14:textId="77777777" w:rsidR="00A6497D" w:rsidRDefault="00A6497D" w:rsidP="00A6497D">
      <w:pPr>
        <w:pStyle w:val="PL"/>
        <w:shd w:val="clear" w:color="auto" w:fill="E6E6E6"/>
      </w:pPr>
      <w:r w:rsidRPr="00A07064">
        <w:tab/>
      </w:r>
      <w:r w:rsidRPr="00A07064">
        <w:tab/>
      </w:r>
      <w:r>
        <w:t>geographical-area</w:t>
      </w:r>
      <w:r w:rsidRPr="00A07064">
        <w:tab/>
      </w:r>
      <w:r>
        <w:t>Geographical-area,</w:t>
      </w:r>
    </w:p>
    <w:p w14:paraId="41323EB9" w14:textId="77777777" w:rsidR="00A6497D" w:rsidRPr="00A07064" w:rsidRDefault="00A6497D" w:rsidP="00A6497D">
      <w:pPr>
        <w:pStyle w:val="PL"/>
        <w:shd w:val="clear" w:color="auto" w:fill="E6E6E6"/>
      </w:pPr>
      <w:r>
        <w:tab/>
      </w:r>
      <w:r>
        <w:tab/>
        <w:t>...</w:t>
      </w:r>
    </w:p>
    <w:p w14:paraId="0D167AC9" w14:textId="26C642B0" w:rsidR="00A6497D" w:rsidRPr="00A07064" w:rsidRDefault="00A6497D" w:rsidP="00A6497D">
      <w:pPr>
        <w:pStyle w:val="PL"/>
        <w:shd w:val="clear" w:color="auto" w:fill="E6E6E6"/>
      </w:pPr>
      <w:r w:rsidRPr="00A07064">
        <w:tab/>
        <w:t>}</w:t>
      </w:r>
    </w:p>
    <w:p w14:paraId="4DF0D2F6" w14:textId="1A52F7D7" w:rsidR="00254A0A" w:rsidRDefault="00254A0A" w:rsidP="00254A0A">
      <w:pPr>
        <w:pStyle w:val="PL"/>
        <w:shd w:val="clear" w:color="auto" w:fill="E6E6E6"/>
      </w:pPr>
    </w:p>
    <w:p w14:paraId="2ADA1643" w14:textId="5C56B30A" w:rsidR="00254A0A" w:rsidRDefault="00A6497D" w:rsidP="00254A0A">
      <w:pPr>
        <w:pStyle w:val="PL"/>
        <w:shd w:val="clear" w:color="auto" w:fill="E6E6E6"/>
      </w:pPr>
      <w:r w:rsidRPr="00A07064">
        <w:tab/>
      </w:r>
      <w:r>
        <w:t>Geographical-area ::= SEQUENCE OF Coordinate</w:t>
      </w:r>
    </w:p>
    <w:p w14:paraId="3110B41C" w14:textId="77777777" w:rsidR="00A6497D" w:rsidRDefault="00A6497D" w:rsidP="00254A0A">
      <w:pPr>
        <w:pStyle w:val="PL"/>
        <w:shd w:val="clear" w:color="auto" w:fill="E6E6E6"/>
      </w:pPr>
    </w:p>
    <w:p w14:paraId="0B94DB97" w14:textId="77777777" w:rsidR="00254A0A" w:rsidRPr="00A07064" w:rsidRDefault="00254A0A" w:rsidP="00254A0A">
      <w:pPr>
        <w:pStyle w:val="PL"/>
        <w:shd w:val="clear" w:color="auto" w:fill="E6E6E6"/>
      </w:pPr>
      <w:r w:rsidRPr="00A07064">
        <w:tab/>
      </w:r>
      <w:r>
        <w:t>IP-multicast-address</w:t>
      </w:r>
      <w:r w:rsidRPr="00A07064">
        <w:t xml:space="preserve"> ::= CHOICE {</w:t>
      </w:r>
    </w:p>
    <w:p w14:paraId="68B8DBC3"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16D3B29E"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527804A8" w14:textId="77777777" w:rsidR="00254A0A" w:rsidRDefault="00254A0A" w:rsidP="00254A0A">
      <w:pPr>
        <w:pStyle w:val="PL"/>
        <w:shd w:val="clear" w:color="auto" w:fill="E6E6E6"/>
      </w:pPr>
      <w:r>
        <w:tab/>
      </w:r>
      <w:r>
        <w:tab/>
        <w:t>ipv4v6-address</w:t>
      </w:r>
      <w:r>
        <w:tab/>
      </w:r>
      <w:r>
        <w:tab/>
        <w:t>IPv4v6-address,</w:t>
      </w:r>
    </w:p>
    <w:p w14:paraId="61576FC7" w14:textId="77777777" w:rsidR="00254A0A" w:rsidRPr="00A07064" w:rsidRDefault="00254A0A" w:rsidP="00254A0A">
      <w:pPr>
        <w:pStyle w:val="PL"/>
        <w:shd w:val="clear" w:color="auto" w:fill="E6E6E6"/>
      </w:pPr>
      <w:r>
        <w:tab/>
      </w:r>
      <w:r>
        <w:tab/>
        <w:t>...</w:t>
      </w:r>
    </w:p>
    <w:p w14:paraId="726821D2" w14:textId="77777777" w:rsidR="00254A0A" w:rsidRDefault="00254A0A" w:rsidP="00254A0A">
      <w:pPr>
        <w:pStyle w:val="PL"/>
        <w:shd w:val="clear" w:color="auto" w:fill="E6E6E6"/>
      </w:pPr>
      <w:r w:rsidRPr="00A07064">
        <w:tab/>
        <w:t>}</w:t>
      </w:r>
    </w:p>
    <w:p w14:paraId="1FE67126" w14:textId="77777777" w:rsidR="00254A0A" w:rsidRDefault="00254A0A" w:rsidP="00254A0A">
      <w:pPr>
        <w:pStyle w:val="PL"/>
        <w:shd w:val="clear" w:color="auto" w:fill="E6E6E6"/>
      </w:pPr>
    </w:p>
    <w:p w14:paraId="668F7C05" w14:textId="77777777" w:rsidR="00254A0A" w:rsidRPr="00A07064" w:rsidRDefault="00254A0A" w:rsidP="00254A0A">
      <w:pPr>
        <w:pStyle w:val="PL"/>
        <w:shd w:val="clear" w:color="auto" w:fill="E6E6E6"/>
      </w:pPr>
      <w:r w:rsidRPr="00A07064">
        <w:tab/>
      </w:r>
      <w:r>
        <w:t>V2X-as-address</w:t>
      </w:r>
      <w:r w:rsidRPr="00A07064">
        <w:t xml:space="preserve"> ::= CHOICE {</w:t>
      </w:r>
    </w:p>
    <w:p w14:paraId="2995B504"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6F4E3530"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265B715E" w14:textId="77777777" w:rsidR="00254A0A" w:rsidRDefault="00254A0A" w:rsidP="00254A0A">
      <w:pPr>
        <w:pStyle w:val="PL"/>
        <w:shd w:val="clear" w:color="auto" w:fill="E6E6E6"/>
      </w:pPr>
      <w:r>
        <w:tab/>
      </w:r>
      <w:r>
        <w:tab/>
        <w:t>ipv4v6-address</w:t>
      </w:r>
      <w:r>
        <w:tab/>
      </w:r>
      <w:r>
        <w:tab/>
        <w:t>IPv4v6-address,</w:t>
      </w:r>
    </w:p>
    <w:p w14:paraId="1D18F19A" w14:textId="4FF749AF" w:rsidR="00254A0A" w:rsidRDefault="00254A0A" w:rsidP="00254A0A">
      <w:pPr>
        <w:pStyle w:val="PL"/>
        <w:shd w:val="clear" w:color="auto" w:fill="E6E6E6"/>
      </w:pPr>
      <w:r>
        <w:tab/>
      </w:r>
      <w:r>
        <w:tab/>
        <w:t>fqdn</w:t>
      </w:r>
      <w:r>
        <w:tab/>
      </w:r>
      <w:r>
        <w:tab/>
      </w:r>
      <w:r>
        <w:tab/>
      </w:r>
      <w:r>
        <w:tab/>
        <w:t>VisibleString</w:t>
      </w:r>
      <w:r w:rsidR="009D5740">
        <w:rPr>
          <w:rFonts w:eastAsia="Malgun Gothic" w:hint="eastAsia"/>
          <w:lang w:eastAsia="ko-KR"/>
        </w:rPr>
        <w:t xml:space="preserve"> </w:t>
      </w:r>
      <w:r w:rsidR="009D5740" w:rsidRPr="00A07064">
        <w:t>(SIZE (</w:t>
      </w:r>
      <w:r w:rsidR="009D5740">
        <w:rPr>
          <w:rFonts w:eastAsia="Malgun Gothic" w:hint="eastAsia"/>
          <w:lang w:eastAsia="ko-KR"/>
        </w:rPr>
        <w:t>1..255</w:t>
      </w:r>
      <w:r w:rsidR="009D5740" w:rsidRPr="00A07064">
        <w:t>))</w:t>
      </w:r>
      <w:r>
        <w:t>,</w:t>
      </w:r>
    </w:p>
    <w:p w14:paraId="60F95B3D" w14:textId="77777777" w:rsidR="00254A0A" w:rsidRPr="00A07064" w:rsidRDefault="00254A0A" w:rsidP="00254A0A">
      <w:pPr>
        <w:pStyle w:val="PL"/>
        <w:shd w:val="clear" w:color="auto" w:fill="E6E6E6"/>
      </w:pPr>
      <w:r>
        <w:tab/>
      </w:r>
      <w:r>
        <w:tab/>
        <w:t>...</w:t>
      </w:r>
    </w:p>
    <w:p w14:paraId="592E1923" w14:textId="77777777" w:rsidR="00254A0A" w:rsidRDefault="00254A0A" w:rsidP="00254A0A">
      <w:pPr>
        <w:pStyle w:val="PL"/>
        <w:shd w:val="clear" w:color="auto" w:fill="E6E6E6"/>
      </w:pPr>
      <w:r w:rsidRPr="00A07064">
        <w:tab/>
        <w:t>}</w:t>
      </w:r>
    </w:p>
    <w:p w14:paraId="588735B8" w14:textId="77777777" w:rsidR="00254A0A" w:rsidRDefault="00254A0A" w:rsidP="00254A0A">
      <w:pPr>
        <w:pStyle w:val="PL"/>
        <w:shd w:val="clear" w:color="auto" w:fill="E6E6E6"/>
      </w:pPr>
    </w:p>
    <w:p w14:paraId="5624C429" w14:textId="77777777" w:rsidR="00254A0A" w:rsidRDefault="00254A0A" w:rsidP="00254A0A">
      <w:pPr>
        <w:pStyle w:val="PL"/>
        <w:shd w:val="clear" w:color="auto" w:fill="E6E6E6"/>
      </w:pPr>
      <w:r w:rsidRPr="00DD76C7">
        <w:rPr>
          <w:lang w:val="en-US"/>
        </w:rPr>
        <w:tab/>
      </w:r>
      <w:r>
        <w:t>IPv4v6-address</w:t>
      </w:r>
      <w:r w:rsidRPr="00A07064">
        <w:t xml:space="preserve"> ::= SEQUENCE </w:t>
      </w:r>
      <w:r>
        <w:t>{</w:t>
      </w:r>
    </w:p>
    <w:p w14:paraId="5B863D72"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47F0357A"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654054D9" w14:textId="77777777" w:rsidR="00254A0A" w:rsidRPr="00A07064" w:rsidRDefault="00254A0A" w:rsidP="00254A0A">
      <w:pPr>
        <w:pStyle w:val="PL"/>
        <w:shd w:val="clear" w:color="auto" w:fill="E6E6E6"/>
      </w:pPr>
      <w:r>
        <w:tab/>
      </w:r>
      <w:r>
        <w:tab/>
        <w:t>...</w:t>
      </w:r>
    </w:p>
    <w:p w14:paraId="7003E644" w14:textId="77777777" w:rsidR="00254A0A" w:rsidRDefault="00254A0A" w:rsidP="00254A0A">
      <w:pPr>
        <w:pStyle w:val="PL"/>
        <w:shd w:val="clear" w:color="auto" w:fill="E6E6E6"/>
      </w:pPr>
      <w:r>
        <w:tab/>
        <w:t>}</w:t>
      </w:r>
    </w:p>
    <w:p w14:paraId="15D77C4B" w14:textId="77777777" w:rsidR="00A6497D" w:rsidRDefault="00A6497D" w:rsidP="00254A0A">
      <w:pPr>
        <w:pStyle w:val="PL"/>
        <w:shd w:val="clear" w:color="auto" w:fill="E6E6E6"/>
      </w:pPr>
    </w:p>
    <w:p w14:paraId="6D7872E5" w14:textId="77777777" w:rsidR="00A6497D" w:rsidRDefault="00A6497D" w:rsidP="00A6497D">
      <w:pPr>
        <w:pStyle w:val="PL"/>
        <w:shd w:val="clear" w:color="auto" w:fill="E6E6E6"/>
      </w:pPr>
      <w:r>
        <w:tab/>
        <w:t>Coordinate ::= SEQUENCE {</w:t>
      </w:r>
    </w:p>
    <w:p w14:paraId="40DCA3A4" w14:textId="77777777" w:rsidR="00A6497D" w:rsidRPr="00F6730F" w:rsidRDefault="00A6497D" w:rsidP="00A6497D">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6B7EAC82"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75ACE093"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A6290F2" w14:textId="0430503B" w:rsidR="00A6497D" w:rsidRDefault="00A6497D" w:rsidP="00A6497D">
      <w:pPr>
        <w:pStyle w:val="PL"/>
        <w:shd w:val="clear" w:color="auto" w:fill="E6E6E6"/>
      </w:pPr>
      <w:r>
        <w:tab/>
        <w:t>}</w:t>
      </w:r>
    </w:p>
    <w:p w14:paraId="60A5ABF2" w14:textId="77777777" w:rsidR="00254A0A" w:rsidRDefault="00254A0A" w:rsidP="00254A0A">
      <w:pPr>
        <w:pStyle w:val="PL"/>
        <w:shd w:val="clear" w:color="auto" w:fill="E6E6E6"/>
      </w:pPr>
    </w:p>
    <w:p w14:paraId="4EC25CD2" w14:textId="77777777" w:rsidR="00254A0A" w:rsidRDefault="00254A0A" w:rsidP="00254A0A">
      <w:pPr>
        <w:pStyle w:val="PL"/>
        <w:shd w:val="clear" w:color="auto" w:fill="E6E6E6"/>
      </w:pPr>
    </w:p>
    <w:p w14:paraId="116FD270" w14:textId="77777777" w:rsidR="00254A0A" w:rsidRPr="00A07064" w:rsidRDefault="00254A0A" w:rsidP="00254A0A">
      <w:pPr>
        <w:pStyle w:val="PL"/>
        <w:shd w:val="clear" w:color="auto" w:fill="E6E6E6"/>
      </w:pPr>
      <w:r>
        <w:t>END</w:t>
      </w:r>
    </w:p>
    <w:p w14:paraId="09E8C69E" w14:textId="77777777" w:rsidR="00254A0A" w:rsidRPr="00A07064" w:rsidRDefault="00254A0A" w:rsidP="00254A0A">
      <w:pPr>
        <w:pStyle w:val="PL"/>
        <w:shd w:val="clear" w:color="auto" w:fill="E6E6E6"/>
      </w:pPr>
    </w:p>
    <w:p w14:paraId="42184A27" w14:textId="77777777" w:rsidR="00254A0A" w:rsidRPr="00A07064" w:rsidRDefault="00254A0A" w:rsidP="00254A0A">
      <w:pPr>
        <w:pStyle w:val="PL"/>
        <w:shd w:val="clear" w:color="auto" w:fill="E6E6E6"/>
      </w:pPr>
      <w:r w:rsidRPr="00A07064">
        <w:t>-- ASN1STOP</w:t>
      </w:r>
    </w:p>
    <w:p w14:paraId="38E1A132" w14:textId="77777777" w:rsidR="00254A0A" w:rsidRPr="00E25DE9" w:rsidRDefault="00254A0A" w:rsidP="00254A0A">
      <w:pPr>
        <w:rPr>
          <w:lang w:val="en-US"/>
        </w:rPr>
      </w:pPr>
    </w:p>
    <w:p w14:paraId="42F1CBA3" w14:textId="019BE71E" w:rsidR="00254A0A" w:rsidRDefault="00254A0A" w:rsidP="00254A0A">
      <w:pPr>
        <w:pStyle w:val="Heading3"/>
      </w:pPr>
      <w:bookmarkStart w:id="2931" w:name="_CR9_6_3"/>
      <w:bookmarkStart w:id="2932" w:name="_Toc533170301"/>
      <w:bookmarkStart w:id="2933" w:name="_Toc45198916"/>
      <w:bookmarkStart w:id="2934" w:name="_Toc51869514"/>
      <w:bookmarkStart w:id="2935" w:name="_Toc58572542"/>
      <w:bookmarkStart w:id="2936" w:name="_Toc58572662"/>
      <w:bookmarkStart w:id="2937" w:name="_Toc58572741"/>
      <w:bookmarkStart w:id="2938" w:name="_Toc58572820"/>
      <w:bookmarkStart w:id="2939" w:name="_Toc58572900"/>
      <w:bookmarkStart w:id="2940" w:name="_Toc58572979"/>
      <w:bookmarkStart w:id="2941" w:name="_Toc58573059"/>
      <w:bookmarkStart w:id="2942" w:name="_Toc58573137"/>
      <w:bookmarkStart w:id="2943" w:name="_Toc58573216"/>
      <w:bookmarkStart w:id="2944" w:name="_Toc58573295"/>
      <w:bookmarkStart w:id="2945" w:name="_Toc58573374"/>
      <w:bookmarkStart w:id="2946" w:name="_Toc138371455"/>
      <w:bookmarkStart w:id="2947" w:name="_Toc193396367"/>
      <w:bookmarkEnd w:id="2931"/>
      <w:r>
        <w:t>9.6.3</w:t>
      </w:r>
      <w:r>
        <w:tab/>
        <w:t>Semantics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11E0933" w14:textId="77777777" w:rsidR="00254A0A" w:rsidRDefault="00254A0A" w:rsidP="00254A0A">
      <w:pPr>
        <w:rPr>
          <w:lang w:val="en-US"/>
        </w:rPr>
      </w:pPr>
      <w:r w:rsidRPr="00102697">
        <w:t xml:space="preserve">The </w:t>
      </w:r>
      <w:r>
        <w:t>V2X-local-service-information</w:t>
      </w:r>
      <w:r>
        <w:rPr>
          <w:lang w:val="en-US"/>
        </w:rPr>
        <w:t xml:space="preserve"> contains the following elements:</w:t>
      </w:r>
    </w:p>
    <w:p w14:paraId="0853D354" w14:textId="77777777" w:rsidR="00254A0A" w:rsidRDefault="00254A0A" w:rsidP="00254A0A">
      <w:pPr>
        <w:pStyle w:val="B1"/>
        <w:rPr>
          <w:lang w:val="en-US"/>
        </w:rPr>
      </w:pPr>
      <w:r>
        <w:rPr>
          <w:lang w:val="en-US"/>
        </w:rPr>
        <w:t>a)</w:t>
      </w:r>
      <w:r>
        <w:rPr>
          <w:lang w:val="en-US"/>
        </w:rPr>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108D7265" w14:textId="77777777" w:rsidR="00254A0A" w:rsidRDefault="00254A0A" w:rsidP="00254A0A">
      <w:pPr>
        <w:pStyle w:val="B2"/>
        <w:rPr>
          <w:lang w:val="en-US"/>
        </w:rPr>
      </w:pPr>
      <w:r>
        <w:rPr>
          <w:lang w:val="en-US"/>
        </w:rPr>
        <w:t>2)</w:t>
      </w:r>
      <w:r>
        <w:rPr>
          <w:lang w:val="en-US"/>
        </w:rPr>
        <w:tab/>
        <w:t>one v2x-as-address element containing an IPv4 address, an IPv6 address, IPv4 and IPv6 addresses, or an FQDN, of the V2X application server; and</w:t>
      </w:r>
    </w:p>
    <w:p w14:paraId="1D6A37A1" w14:textId="77777777" w:rsidR="00254A0A" w:rsidRDefault="00254A0A" w:rsidP="00254A0A">
      <w:pPr>
        <w:pStyle w:val="B2"/>
        <w:rPr>
          <w:lang w:val="en-US"/>
        </w:rPr>
      </w:pPr>
      <w:r>
        <w:rPr>
          <w:lang w:val="en-US"/>
        </w:rPr>
        <w:t>3)</w:t>
      </w:r>
      <w:r>
        <w:rPr>
          <w:lang w:val="en-US"/>
        </w:rPr>
        <w:tab/>
        <w:t>one udp-port element containing a UDP port;</w:t>
      </w:r>
    </w:p>
    <w:p w14:paraId="0EE4D20A" w14:textId="77777777" w:rsidR="00254A0A" w:rsidRDefault="00254A0A" w:rsidP="00254A0A">
      <w:pPr>
        <w:pStyle w:val="B1"/>
        <w:rPr>
          <w:lang w:val="en-US"/>
        </w:rPr>
      </w:pPr>
      <w:r>
        <w:rPr>
          <w:lang w:val="en-US"/>
        </w:rPr>
        <w:t>b)</w:t>
      </w:r>
      <w:r>
        <w:rPr>
          <w:lang w:val="en-US"/>
        </w:rPr>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5AD75D53" w14:textId="769C1B46" w:rsidR="00254A0A" w:rsidRDefault="00254A0A" w:rsidP="00254A0A">
      <w:pPr>
        <w:pStyle w:val="B2"/>
      </w:pPr>
      <w:r>
        <w:lastRenderedPageBreak/>
        <w:t>2)</w:t>
      </w:r>
      <w:r>
        <w:tab/>
        <w:t>one tmgi element containing the TMGI encoded as specified in 3GPP</w:t>
      </w:r>
      <w:r w:rsidRPr="004D3578">
        <w:t> </w:t>
      </w:r>
      <w:r w:rsidRPr="00371DFF">
        <w:t>TS</w:t>
      </w:r>
      <w:r w:rsidRPr="004D3578">
        <w:t> </w:t>
      </w:r>
      <w:r w:rsidRPr="00371DFF">
        <w:t>24.008</w:t>
      </w:r>
      <w:r w:rsidRPr="004D3578">
        <w:t> </w:t>
      </w:r>
      <w:r w:rsidRPr="00371DFF">
        <w:t>[</w:t>
      </w:r>
      <w:r w:rsidR="007A724D" w:rsidRPr="00371DFF">
        <w:t>34</w:t>
      </w:r>
      <w:r w:rsidRPr="00371DFF">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132416E4" w14:textId="32477EE0" w:rsidR="00254A0A" w:rsidRPr="00BA7556" w:rsidRDefault="00254A0A" w:rsidP="00254A0A">
      <w:pPr>
        <w:pStyle w:val="B2"/>
        <w:rPr>
          <w:lang w:val="en-US"/>
        </w:rPr>
      </w:pPr>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w:t>
      </w:r>
      <w:r w:rsidR="005F2590">
        <w:t>35</w:t>
      </w:r>
      <w:r>
        <w:t>]</w:t>
      </w:r>
      <w:r>
        <w:rPr>
          <w:lang w:eastAsia="en-US"/>
        </w:rPr>
        <w:t xml:space="preserve"> starting with the octet 3 and ending with the octet 8, of an SNPN identity of the SNPN where TMGI, TAIs, and NR cell global identities are used;</w:t>
      </w:r>
    </w:p>
    <w:p w14:paraId="6A8EE538" w14:textId="77777777" w:rsidR="00254A0A" w:rsidRDefault="00254A0A" w:rsidP="00254A0A">
      <w:pPr>
        <w:pStyle w:val="B2"/>
      </w:pPr>
      <w:r>
        <w:rPr>
          <w:lang w:val="en-US"/>
        </w:rPr>
        <w:t>4</w:t>
      </w:r>
      <w:r>
        <w:t>)</w:t>
      </w:r>
      <w:r>
        <w:tab/>
        <w:t>an mbs-service-type element, containing an MBS service type, which indicates whether the MBS session is multicast or broadcast;</w:t>
      </w:r>
    </w:p>
    <w:p w14:paraId="06FC7E9F" w14:textId="7DCB9342" w:rsidR="00254A0A" w:rsidRDefault="00254A0A" w:rsidP="00254A0A">
      <w:pPr>
        <w:pStyle w:val="B2"/>
        <w:rPr>
          <w:lang w:val="en-US"/>
        </w:rPr>
      </w:pPr>
      <w:r>
        <w:rPr>
          <w:lang w:val="en-US"/>
        </w:rPr>
        <w:t>5)</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0A6DDC">
        <w:rPr>
          <w:lang w:val="en-US"/>
        </w:rPr>
        <w:t>32</w:t>
      </w:r>
      <w:r>
        <w:rPr>
          <w:lang w:val="en-US"/>
        </w:rPr>
        <w:t>]. The mbs-service-area element is a list containing one or more mbs-service-area-parameter element(s), where each mbs-service-area-parameter element is one of:</w:t>
      </w:r>
    </w:p>
    <w:p w14:paraId="1F92551B" w14:textId="7BFAA741" w:rsidR="00254A0A" w:rsidRDefault="00254A0A" w:rsidP="00254A0A">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4BD7C141" w14:textId="23BF6C21" w:rsidR="00254A0A" w:rsidRDefault="00254A0A" w:rsidP="00254A0A">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A6497D">
        <w:rPr>
          <w:lang w:val="en-US"/>
        </w:rPr>
        <w:t xml:space="preserve"> or</w:t>
      </w:r>
    </w:p>
    <w:p w14:paraId="5DC58422" w14:textId="4ADEA47C" w:rsidR="00A6497D" w:rsidRDefault="00A6497D" w:rsidP="00254A0A">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w:t>
      </w:r>
      <w:r w:rsidR="00497D51">
        <w:t>36</w:t>
      </w:r>
      <w:r>
        <w:t>].</w:t>
      </w:r>
      <w:r>
        <w:rPr>
          <w:lang w:val="en-US"/>
        </w:rPr>
        <w:t xml:space="preserve"> The longitude field is coded according to clause</w:t>
      </w:r>
      <w:r w:rsidRPr="00B40608">
        <w:t> </w:t>
      </w:r>
      <w:r>
        <w:t>6.1 of 3GPP TS 23.032</w:t>
      </w:r>
      <w:r w:rsidRPr="00B40608">
        <w:t> </w:t>
      </w:r>
      <w:r>
        <w:t>[</w:t>
      </w:r>
      <w:r w:rsidR="00497D51">
        <w:t>36</w:t>
      </w:r>
      <w:r>
        <w:t>].</w:t>
      </w:r>
    </w:p>
    <w:p w14:paraId="2F1DA94A" w14:textId="77777777" w:rsidR="00254A0A" w:rsidRDefault="00254A0A" w:rsidP="00254A0A">
      <w:pPr>
        <w:pStyle w:val="B2"/>
      </w:pPr>
      <w:r>
        <w:t>6)</w:t>
      </w:r>
      <w:r>
        <w:tab/>
        <w:t>optionally, a frequency selection parameter element, containing:</w:t>
      </w:r>
    </w:p>
    <w:p w14:paraId="1FF44B16" w14:textId="77777777" w:rsidR="00254A0A" w:rsidRDefault="00254A0A" w:rsidP="00254A0A">
      <w:pPr>
        <w:pStyle w:val="B3"/>
      </w:pPr>
      <w:r>
        <w:t>A)</w:t>
      </w:r>
      <w:r>
        <w:tab/>
        <w:t xml:space="preserve">a frequency element containing a frequency encoded </w:t>
      </w:r>
      <w:r w:rsidRPr="0073469F">
        <w:t>as specified in 3GPP TS </w:t>
      </w:r>
      <w:r>
        <w:t>38.331</w:t>
      </w:r>
      <w:r w:rsidRPr="0073469F">
        <w:t> [</w:t>
      </w:r>
      <w:r>
        <w:t>11];</w:t>
      </w:r>
    </w:p>
    <w:p w14:paraId="79F13E3D" w14:textId="77777777" w:rsidR="00254A0A" w:rsidRDefault="00254A0A" w:rsidP="00254A0A">
      <w:pPr>
        <w:pStyle w:val="B3"/>
        <w:rPr>
          <w:lang w:val="en-US"/>
        </w:rPr>
      </w:pPr>
      <w:r>
        <w:rPr>
          <w:lang w:val="en-US"/>
        </w:rPr>
        <w:t>B)</w:t>
      </w:r>
      <w:r>
        <w:rPr>
          <w:lang w:val="en-US"/>
        </w:rPr>
        <w:tab/>
        <w:t>an mbs-fsai-list element containing a list of MBS FSA IDs. Each MBS FSA ID is a binary encoded 3 octet string; or</w:t>
      </w:r>
    </w:p>
    <w:p w14:paraId="36EDB3A8" w14:textId="77777777" w:rsidR="00254A0A" w:rsidRPr="003D1D51" w:rsidRDefault="00254A0A" w:rsidP="00254A0A">
      <w:pPr>
        <w:pStyle w:val="B3"/>
        <w:rPr>
          <w:lang w:val="en-US"/>
        </w:rPr>
      </w:pPr>
      <w:r>
        <w:rPr>
          <w:lang w:val="en-US"/>
        </w:rPr>
        <w:t>C)</w:t>
      </w:r>
      <w:r>
        <w:rPr>
          <w:lang w:val="en-US"/>
        </w:rPr>
        <w:tab/>
        <w:t>both;</w:t>
      </w:r>
    </w:p>
    <w:p w14:paraId="5811F37F" w14:textId="77777777" w:rsidR="00254A0A" w:rsidRDefault="00254A0A" w:rsidP="00254A0A">
      <w:pPr>
        <w:pStyle w:val="B2"/>
        <w:rPr>
          <w:lang w:val="en-US"/>
        </w:rPr>
      </w:pPr>
      <w:r>
        <w:rPr>
          <w:lang w:val="en-US"/>
        </w:rPr>
        <w:t>7)</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AAB6057" w14:textId="449917E8" w:rsidR="007B2D72" w:rsidRDefault="00254A0A" w:rsidP="00254A0A">
      <w:pPr>
        <w:pStyle w:val="B2"/>
        <w:rPr>
          <w:lang w:val="en-US"/>
        </w:rPr>
      </w:pPr>
      <w:r>
        <w:rPr>
          <w:lang w:val="en-US"/>
        </w:rPr>
        <w:t>8)</w:t>
      </w:r>
      <w:r>
        <w:rPr>
          <w:lang w:val="en-US"/>
        </w:rPr>
        <w:tab/>
        <w:t>one udp-port element containing a UDP port.</w:t>
      </w:r>
    </w:p>
    <w:p w14:paraId="4100A0A8" w14:textId="77777777" w:rsidR="00975EDE" w:rsidRPr="0073469F" w:rsidRDefault="00975EDE" w:rsidP="00E71CB0">
      <w:pPr>
        <w:pStyle w:val="Heading2"/>
      </w:pPr>
      <w:bookmarkStart w:id="2948" w:name="_CR9_7"/>
      <w:bookmarkStart w:id="2949" w:name="_Toc193396368"/>
      <w:bookmarkEnd w:id="2948"/>
      <w:r>
        <w:t>9.7</w:t>
      </w:r>
      <w:r w:rsidRPr="0073469F">
        <w:tab/>
      </w:r>
      <w:r>
        <w:t>MIME types</w:t>
      </w:r>
      <w:bookmarkEnd w:id="2949"/>
    </w:p>
    <w:p w14:paraId="5020363B" w14:textId="77777777" w:rsidR="00975EDE" w:rsidRDefault="00975EDE" w:rsidP="00975EDE">
      <w:r w:rsidRPr="003168A2">
        <w:t xml:space="preserve">The </w:t>
      </w:r>
      <w:r>
        <w:t>MIME types used by the specification are the followings:</w:t>
      </w:r>
    </w:p>
    <w:p w14:paraId="7ECD502B" w14:textId="77777777" w:rsidR="00975EDE" w:rsidRDefault="00975EDE" w:rsidP="00975EDE">
      <w:pPr>
        <w:pStyle w:val="B1"/>
      </w:pPr>
      <w:r>
        <w:t>a)</w:t>
      </w:r>
      <w:r>
        <w:tab/>
        <w:t>application/vnd.3gpp.5gsv2x; and</w:t>
      </w:r>
    </w:p>
    <w:p w14:paraId="2589808D" w14:textId="77777777" w:rsidR="00975EDE" w:rsidRDefault="00975EDE" w:rsidP="00975EDE">
      <w:pPr>
        <w:pStyle w:val="B1"/>
      </w:pPr>
      <w:r>
        <w:t>b)</w:t>
      </w:r>
      <w:r>
        <w:tab/>
        <w:t>application/</w:t>
      </w:r>
      <w:bookmarkStart w:id="2950" w:name="OLE_LINK36"/>
      <w:bookmarkStart w:id="2951" w:name="OLE_LINK37"/>
      <w:r>
        <w:rPr>
          <w:rFonts w:hint="eastAsia"/>
          <w:lang w:eastAsia="ko-KR"/>
        </w:rPr>
        <w:t>vnd</w:t>
      </w:r>
      <w:r>
        <w:t>.3gpp.5gsv2x-local-service-information</w:t>
      </w:r>
      <w:bookmarkEnd w:id="2950"/>
      <w:bookmarkEnd w:id="2951"/>
      <w:r>
        <w:t>.</w:t>
      </w:r>
    </w:p>
    <w:p w14:paraId="4FB6FF11" w14:textId="66F72856" w:rsidR="008E33F7" w:rsidRPr="00951F9E" w:rsidRDefault="008E33F7" w:rsidP="00CC0F60">
      <w:pPr>
        <w:pStyle w:val="Heading1"/>
      </w:pPr>
      <w:bookmarkStart w:id="2952" w:name="_CR10"/>
      <w:bookmarkStart w:id="2953" w:name="_Toc193396369"/>
      <w:bookmarkEnd w:id="2952"/>
      <w:r w:rsidRPr="00951F9E">
        <w:t>10</w:t>
      </w:r>
      <w:r w:rsidRPr="00951F9E">
        <w:tab/>
        <w:t>List of system parameters</w:t>
      </w:r>
      <w:bookmarkEnd w:id="1229"/>
      <w:bookmarkEnd w:id="2337"/>
      <w:bookmarkEnd w:id="2716"/>
      <w:bookmarkEnd w:id="2717"/>
      <w:bookmarkEnd w:id="2718"/>
      <w:bookmarkEnd w:id="2719"/>
      <w:bookmarkEnd w:id="2720"/>
      <w:bookmarkEnd w:id="2723"/>
      <w:bookmarkEnd w:id="2724"/>
      <w:bookmarkEnd w:id="2953"/>
    </w:p>
    <w:p w14:paraId="3A640977" w14:textId="77777777" w:rsidR="008E33F7" w:rsidRPr="003168A2" w:rsidRDefault="008E33F7" w:rsidP="00CC0F60">
      <w:pPr>
        <w:pStyle w:val="Heading2"/>
      </w:pPr>
      <w:bookmarkStart w:id="2954" w:name="_CR10_1"/>
      <w:bookmarkStart w:id="2955" w:name="_Toc22039990"/>
      <w:bookmarkStart w:id="2956" w:name="_Toc25070730"/>
      <w:bookmarkStart w:id="2957" w:name="_Toc34388729"/>
      <w:bookmarkStart w:id="2958" w:name="_Toc34404500"/>
      <w:bookmarkStart w:id="2959" w:name="_Toc45282410"/>
      <w:bookmarkStart w:id="2960" w:name="_Toc45882796"/>
      <w:bookmarkStart w:id="2961" w:name="_Toc51951344"/>
      <w:bookmarkStart w:id="2962" w:name="_Toc59209122"/>
      <w:bookmarkStart w:id="2963" w:name="_Toc75734964"/>
      <w:bookmarkStart w:id="2964" w:name="_Toc193396370"/>
      <w:bookmarkEnd w:id="2954"/>
      <w:r>
        <w:t>10</w:t>
      </w:r>
      <w:r w:rsidRPr="003168A2">
        <w:t>.1</w:t>
      </w:r>
      <w:r w:rsidRPr="003168A2">
        <w:tab/>
        <w:t>General</w:t>
      </w:r>
      <w:bookmarkEnd w:id="2955"/>
      <w:bookmarkEnd w:id="2956"/>
      <w:bookmarkEnd w:id="2957"/>
      <w:bookmarkEnd w:id="2958"/>
      <w:bookmarkEnd w:id="2959"/>
      <w:bookmarkEnd w:id="2960"/>
      <w:bookmarkEnd w:id="2961"/>
      <w:bookmarkEnd w:id="2962"/>
      <w:bookmarkEnd w:id="2963"/>
      <w:bookmarkEnd w:id="2964"/>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965" w:name="_CR10_2"/>
      <w:bookmarkStart w:id="2966" w:name="_Toc25070731"/>
      <w:bookmarkStart w:id="2967" w:name="_Toc34388730"/>
      <w:bookmarkStart w:id="2968" w:name="_Toc34404501"/>
      <w:bookmarkStart w:id="2969" w:name="_Toc45282411"/>
      <w:bookmarkStart w:id="2970" w:name="_Toc45882797"/>
      <w:bookmarkStart w:id="2971" w:name="_Toc51951345"/>
      <w:bookmarkStart w:id="2972" w:name="_Toc59209123"/>
      <w:bookmarkStart w:id="2973" w:name="_Toc75734965"/>
      <w:bookmarkStart w:id="2974" w:name="_Toc22039991"/>
      <w:bookmarkStart w:id="2975" w:name="_Toc193396371"/>
      <w:bookmarkEnd w:id="2965"/>
      <w:r>
        <w:t>10</w:t>
      </w:r>
      <w:r w:rsidRPr="00913BB3">
        <w:t>.</w:t>
      </w:r>
      <w:r>
        <w:t>2</w:t>
      </w:r>
      <w:r w:rsidRPr="00913BB3">
        <w:tab/>
        <w:t>Timers</w:t>
      </w:r>
      <w:r>
        <w:t xml:space="preserve"> of </w:t>
      </w:r>
      <w:r>
        <w:rPr>
          <w:noProof/>
          <w:lang w:val="en-US"/>
        </w:rPr>
        <w:t>provisioning</w:t>
      </w:r>
      <w:r>
        <w:t xml:space="preserve"> of parameters for V2X configuration procedures</w:t>
      </w:r>
      <w:bookmarkEnd w:id="2966"/>
      <w:bookmarkEnd w:id="2967"/>
      <w:bookmarkEnd w:id="2968"/>
      <w:bookmarkEnd w:id="2969"/>
      <w:bookmarkEnd w:id="2970"/>
      <w:bookmarkEnd w:id="2971"/>
      <w:bookmarkEnd w:id="2972"/>
      <w:bookmarkEnd w:id="2973"/>
      <w:bookmarkEnd w:id="2975"/>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976" w:name="_CRTable10_2_1"/>
      <w:r w:rsidRPr="00913BB3">
        <w:lastRenderedPageBreak/>
        <w:t>Table </w:t>
      </w:r>
      <w:bookmarkEnd w:id="2976"/>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977" w:name="_CR10_3"/>
      <w:bookmarkStart w:id="2978" w:name="_Toc25070732"/>
      <w:bookmarkStart w:id="2979" w:name="_Toc34388731"/>
      <w:bookmarkStart w:id="2980" w:name="_Toc34404502"/>
      <w:bookmarkStart w:id="2981" w:name="_Toc45282412"/>
      <w:bookmarkStart w:id="2982" w:name="_Toc45882798"/>
      <w:bookmarkStart w:id="2983" w:name="_Toc51951346"/>
      <w:bookmarkStart w:id="2984" w:name="_Toc59209124"/>
      <w:bookmarkStart w:id="2985" w:name="_Toc75734966"/>
      <w:bookmarkStart w:id="2986" w:name="_Toc193396372"/>
      <w:bookmarkEnd w:id="2977"/>
      <w:r>
        <w:lastRenderedPageBreak/>
        <w:t>10</w:t>
      </w:r>
      <w:r w:rsidRPr="003168A2">
        <w:t>.</w:t>
      </w:r>
      <w:r>
        <w:t>3</w:t>
      </w:r>
      <w:r w:rsidRPr="003168A2">
        <w:tab/>
        <w:t xml:space="preserve">Timers of </w:t>
      </w:r>
      <w:r>
        <w:t>PC5 unicast link management procedures</w:t>
      </w:r>
      <w:bookmarkEnd w:id="2974"/>
      <w:bookmarkEnd w:id="2978"/>
      <w:bookmarkEnd w:id="2979"/>
      <w:bookmarkEnd w:id="2980"/>
      <w:bookmarkEnd w:id="2981"/>
      <w:bookmarkEnd w:id="2982"/>
      <w:bookmarkEnd w:id="2983"/>
      <w:bookmarkEnd w:id="2984"/>
      <w:bookmarkEnd w:id="2985"/>
      <w:bookmarkEnd w:id="2986"/>
    </w:p>
    <w:p w14:paraId="539D31BD" w14:textId="77777777" w:rsidR="008E33F7" w:rsidRPr="003168A2" w:rsidRDefault="008E33F7" w:rsidP="008E33F7">
      <w:pPr>
        <w:pStyle w:val="TH"/>
      </w:pPr>
      <w:bookmarkStart w:id="2987" w:name="_CRTable10_3_1"/>
      <w:r>
        <w:t>Table </w:t>
      </w:r>
      <w:bookmarkEnd w:id="2987"/>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988" w:name="_CR10_4"/>
      <w:bookmarkStart w:id="2989" w:name="_Toc45282413"/>
      <w:bookmarkStart w:id="2990" w:name="_Toc45882799"/>
      <w:bookmarkStart w:id="2991" w:name="_Toc51951347"/>
      <w:bookmarkStart w:id="2992" w:name="_Toc59209125"/>
      <w:bookmarkStart w:id="2993" w:name="_Toc75734967"/>
      <w:bookmarkStart w:id="2994" w:name="_Toc193396373"/>
      <w:bookmarkEnd w:id="2988"/>
      <w:r>
        <w:lastRenderedPageBreak/>
        <w:t>10</w:t>
      </w:r>
      <w:r w:rsidRPr="003168A2">
        <w:t>.</w:t>
      </w:r>
      <w:r>
        <w:t>4</w:t>
      </w:r>
      <w:r w:rsidRPr="003168A2">
        <w:tab/>
        <w:t xml:space="preserve">Timers of </w:t>
      </w:r>
      <w:r>
        <w:t xml:space="preserve">PC5 broadcast </w:t>
      </w:r>
      <w:r w:rsidRPr="00874C20">
        <w:t>mode</w:t>
      </w:r>
      <w:r>
        <w:t xml:space="preserve"> communication</w:t>
      </w:r>
      <w:bookmarkEnd w:id="2989"/>
      <w:bookmarkEnd w:id="2990"/>
      <w:bookmarkEnd w:id="2991"/>
      <w:bookmarkEnd w:id="2992"/>
      <w:bookmarkEnd w:id="2993"/>
      <w:bookmarkEnd w:id="2994"/>
    </w:p>
    <w:p w14:paraId="63768578" w14:textId="77777777" w:rsidR="008E33F7" w:rsidRPr="003168A2" w:rsidRDefault="008E33F7" w:rsidP="008E33F7">
      <w:pPr>
        <w:pStyle w:val="TH"/>
      </w:pPr>
      <w:bookmarkStart w:id="2995" w:name="_CRTable10_4_1"/>
      <w:r>
        <w:t>Table </w:t>
      </w:r>
      <w:bookmarkEnd w:id="2995"/>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996" w:name="_CR10_5"/>
      <w:bookmarkStart w:id="2997" w:name="_Toc51951348"/>
      <w:bookmarkStart w:id="2998" w:name="_Toc59209126"/>
      <w:bookmarkStart w:id="2999" w:name="_Toc75734968"/>
      <w:bookmarkStart w:id="3000" w:name="_Toc193396374"/>
      <w:bookmarkEnd w:id="2996"/>
      <w:r>
        <w:t>10</w:t>
      </w:r>
      <w:r w:rsidRPr="003168A2">
        <w:t>.</w:t>
      </w:r>
      <w:r>
        <w:t>5</w:t>
      </w:r>
      <w:r w:rsidRPr="003168A2">
        <w:tab/>
        <w:t xml:space="preserve">Timers of </w:t>
      </w:r>
      <w:r>
        <w:t xml:space="preserve">PC5 groupcast </w:t>
      </w:r>
      <w:r w:rsidRPr="00874C20">
        <w:t>mode</w:t>
      </w:r>
      <w:r>
        <w:t xml:space="preserve"> communication</w:t>
      </w:r>
      <w:bookmarkEnd w:id="2997"/>
      <w:bookmarkEnd w:id="2998"/>
      <w:bookmarkEnd w:id="2999"/>
      <w:bookmarkEnd w:id="3000"/>
    </w:p>
    <w:p w14:paraId="0CDB805A" w14:textId="77777777" w:rsidR="008E33F7" w:rsidRPr="00782BC9" w:rsidRDefault="008E33F7" w:rsidP="008E33F7">
      <w:pPr>
        <w:pStyle w:val="TH"/>
        <w:rPr>
          <w:lang w:val="fr-FR"/>
        </w:rPr>
      </w:pPr>
      <w:bookmarkStart w:id="3001" w:name="_CRTable10_5_1"/>
      <w:r w:rsidRPr="00782BC9">
        <w:rPr>
          <w:lang w:val="fr-FR"/>
        </w:rPr>
        <w:t>Table </w:t>
      </w:r>
      <w:bookmarkEnd w:id="3001"/>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02A7CDDD" w:rsidR="00AE3008" w:rsidRDefault="00E57118" w:rsidP="00AE3008">
      <w:pPr>
        <w:pStyle w:val="Heading8"/>
      </w:pPr>
      <w:bookmarkStart w:id="3002" w:name="_CRAnnexAinformative"/>
      <w:bookmarkStart w:id="3003" w:name="_Toc22039992"/>
      <w:bookmarkStart w:id="3004" w:name="_Toc25070733"/>
      <w:bookmarkStart w:id="3005" w:name="_Toc34404503"/>
      <w:bookmarkStart w:id="3006" w:name="_Toc45282414"/>
      <w:bookmarkStart w:id="3007" w:name="_Toc45882800"/>
      <w:bookmarkStart w:id="3008" w:name="_Toc51951349"/>
      <w:bookmarkStart w:id="3009" w:name="_Toc59209127"/>
      <w:bookmarkStart w:id="3010" w:name="_Toc75734969"/>
      <w:bookmarkStart w:id="3011" w:name="_Toc193396375"/>
      <w:bookmarkEnd w:id="3002"/>
      <w:r>
        <w:lastRenderedPageBreak/>
        <w:t>Annex A (informative):</w:t>
      </w:r>
      <w:r>
        <w:br/>
      </w:r>
      <w:r w:rsidR="00AE3008" w:rsidRPr="0073469F">
        <w:t>IANA registration template</w:t>
      </w:r>
      <w:r w:rsidR="00975EDE">
        <w:t>s</w:t>
      </w:r>
      <w:bookmarkEnd w:id="3011"/>
    </w:p>
    <w:p w14:paraId="3BB2D764" w14:textId="77777777" w:rsidR="00975EDE" w:rsidRDefault="00975EDE" w:rsidP="00975EDE">
      <w:pPr>
        <w:pStyle w:val="Heading2"/>
        <w:rPr>
          <w:lang w:eastAsia="zh-CN"/>
        </w:rPr>
      </w:pPr>
      <w:bookmarkStart w:id="3012" w:name="_CRA_1"/>
      <w:bookmarkStart w:id="3013" w:name="_Toc193396376"/>
      <w:bookmarkEnd w:id="3012"/>
      <w:r>
        <w:t>A.</w:t>
      </w:r>
      <w:r>
        <w:rPr>
          <w:lang w:eastAsia="zh-CN"/>
        </w:rPr>
        <w:t>1</w:t>
      </w:r>
      <w:r>
        <w:tab/>
      </w:r>
      <w:bookmarkStart w:id="3014" w:name="OLE_LINK119"/>
      <w:bookmarkStart w:id="3015" w:name="OLE_LINK120"/>
      <w:bookmarkStart w:id="3016" w:name="OLE_LINK128"/>
      <w:r>
        <w:t xml:space="preserve">vnd.3gpp.5gsv2x </w:t>
      </w:r>
      <w:bookmarkEnd w:id="3014"/>
      <w:bookmarkEnd w:id="3015"/>
      <w:bookmarkEnd w:id="3016"/>
      <w:r>
        <w:t>MIME type</w:t>
      </w:r>
      <w:bookmarkEnd w:id="3013"/>
    </w:p>
    <w:p w14:paraId="2E69F6D4" w14:textId="56FDD837" w:rsidR="00975EDE" w:rsidRPr="00975EDE" w:rsidRDefault="00975EDE" w:rsidP="00975EDE">
      <w:pPr>
        <w:pStyle w:val="Heading3"/>
        <w:overflowPunct/>
        <w:autoSpaceDE/>
        <w:autoSpaceDN/>
        <w:adjustRightInd/>
        <w:textAlignment w:val="auto"/>
      </w:pPr>
      <w:bookmarkStart w:id="3017" w:name="_CRA_1_1"/>
      <w:bookmarkStart w:id="3018" w:name="_Toc193396377"/>
      <w:bookmarkEnd w:id="3017"/>
      <w:r w:rsidRPr="00975EDE">
        <w:rPr>
          <w:rFonts w:eastAsia="DengXian"/>
          <w:lang w:eastAsia="en-US"/>
        </w:rPr>
        <w:t>A.1.1</w:t>
      </w:r>
      <w:r w:rsidRPr="00975EDE">
        <w:rPr>
          <w:rFonts w:eastAsia="DengXian"/>
          <w:lang w:eastAsia="en-US"/>
        </w:rPr>
        <w:tab/>
        <w:t>vnd.3gpp.5gsv2x MIME type registration</w:t>
      </w:r>
      <w:bookmarkEnd w:id="3018"/>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lastRenderedPageBreak/>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6C344AA4" w:rsidR="00AE3008" w:rsidRPr="00941FC1" w:rsidRDefault="00AE3008" w:rsidP="00AE3008">
      <w:r>
        <w:t>If a content of the application/</w:t>
      </w:r>
      <w:r>
        <w:rPr>
          <w:lang w:val="en-US"/>
        </w:rPr>
        <w:t>vnd.3gpp.</w:t>
      </w:r>
      <w:r w:rsidR="00081B6D" w:rsidRPr="00393225">
        <w:t>5gsv2x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252D26DE"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w:t>
      </w:r>
      <w:r w:rsidR="00975EDE">
        <w:rPr>
          <w:noProof/>
          <w:lang w:val="en-US" w:eastAsia="zh-CN"/>
        </w:rPr>
        <w:t xml:space="preserve"> </w:t>
      </w:r>
      <w:r w:rsidR="00975EDE" w:rsidRPr="00E71CB0">
        <w:rPr>
          <w:lang w:val="en-US"/>
        </w:rPr>
        <w:t xml:space="preserve">version </w:t>
      </w:r>
      <w:r w:rsidR="00975EDE" w:rsidRPr="00E71CB0">
        <w:rPr>
          <w:lang w:val="en-US" w:eastAsia="zh-CN"/>
        </w:rPr>
        <w:t>18</w:t>
      </w:r>
      <w:r w:rsidR="00975EDE" w:rsidRPr="001C3F35">
        <w:rPr>
          <w:lang w:val="en-US" w:eastAsia="zh-CN"/>
        </w:rPr>
        <w:t>.7</w:t>
      </w:r>
      <w:r w:rsidR="00975EDE" w:rsidRPr="00E71CB0">
        <w:rPr>
          <w:lang w:val="en-US" w:eastAsia="zh-CN"/>
        </w:rPr>
        <w:t>.0</w:t>
      </w:r>
      <w:r w:rsidRPr="00CE62B4">
        <w:rPr>
          <w:noProof/>
          <w:lang w:val="en-US" w:eastAsia="zh-CN"/>
        </w:rPr>
        <w:t xml:space="preserve">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09316F29" w:rsidR="00AE3008" w:rsidRPr="00456C73" w:rsidRDefault="00AE3008" w:rsidP="00AE3008">
      <w:r w:rsidRPr="00456C73">
        <w:t>V2X applications</w:t>
      </w:r>
      <w:r w:rsidR="00975EDE" w:rsidRPr="00456C73">
        <w:t xml:space="preserve"> in 5GS</w:t>
      </w:r>
    </w:p>
    <w:p w14:paraId="15392FD1" w14:textId="77777777" w:rsidR="00AE3008" w:rsidRPr="00456C73" w:rsidRDefault="00AE3008" w:rsidP="00AE3008">
      <w:pPr>
        <w:rPr>
          <w:rFonts w:eastAsia="PMingLiU"/>
        </w:rPr>
      </w:pPr>
      <w:r w:rsidRPr="00456C73">
        <w:rPr>
          <w:rFonts w:eastAsia="PMingLiU"/>
        </w:rPr>
        <w:t>Fragment identifier considerations:</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r>
        <w:t>i)</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7D34B21C" w14:textId="77777777" w:rsidR="00975EDE" w:rsidRDefault="00975EDE" w:rsidP="00975EDE">
      <w:pPr>
        <w:pStyle w:val="Heading2"/>
        <w:rPr>
          <w:lang w:eastAsia="zh-CN"/>
        </w:rPr>
      </w:pPr>
      <w:bookmarkStart w:id="3019" w:name="_CRA_2"/>
      <w:bookmarkStart w:id="3020" w:name="_Toc193396378"/>
      <w:bookmarkEnd w:id="3019"/>
      <w:r>
        <w:t>A.2</w:t>
      </w:r>
      <w:r>
        <w:tab/>
      </w:r>
      <w:r>
        <w:rPr>
          <w:lang w:eastAsia="ko-KR"/>
        </w:rPr>
        <w:t>vnd</w:t>
      </w:r>
      <w:r>
        <w:t>.3gpp.5gsv2x-local-service-information MIME type</w:t>
      </w:r>
      <w:bookmarkEnd w:id="3020"/>
    </w:p>
    <w:p w14:paraId="69A1D33B" w14:textId="77777777" w:rsidR="00975EDE" w:rsidRPr="001E7480" w:rsidRDefault="00975EDE" w:rsidP="00975EDE">
      <w:pPr>
        <w:pStyle w:val="Heading3"/>
        <w:rPr>
          <w:lang w:eastAsia="zh-CN"/>
        </w:rPr>
      </w:pPr>
      <w:bookmarkStart w:id="3021" w:name="_CRA_2_1"/>
      <w:bookmarkStart w:id="3022" w:name="_Toc193396379"/>
      <w:bookmarkEnd w:id="3021"/>
      <w:r>
        <w:t>A.2</w:t>
      </w:r>
      <w:r>
        <w:rPr>
          <w:lang w:eastAsia="zh-CN"/>
        </w:rPr>
        <w:t>.1</w:t>
      </w:r>
      <w:r>
        <w:tab/>
      </w:r>
      <w:r>
        <w:rPr>
          <w:lang w:eastAsia="ko-KR"/>
        </w:rPr>
        <w:t>vnd</w:t>
      </w:r>
      <w:r>
        <w:t>.3gpp.5gsv2x-local-service-information MIME type registration</w:t>
      </w:r>
      <w:bookmarkEnd w:id="3022"/>
    </w:p>
    <w:p w14:paraId="00317067" w14:textId="77777777" w:rsidR="00975EDE" w:rsidRDefault="00975EDE" w:rsidP="00975EDE">
      <w:r>
        <w:rPr>
          <w:noProof/>
          <w:lang w:val="en-US"/>
        </w:rPr>
        <w:t>Your Name:</w:t>
      </w:r>
    </w:p>
    <w:p w14:paraId="03B1DD76" w14:textId="77777777" w:rsidR="00975EDE" w:rsidRDefault="00975EDE" w:rsidP="00975EDE">
      <w:pPr>
        <w:rPr>
          <w:noProof/>
          <w:lang w:val="en-US"/>
        </w:rPr>
      </w:pPr>
      <w:r>
        <w:rPr>
          <w:lang w:val="en-US"/>
        </w:rPr>
        <w:t>&lt;TS rapporteur name&gt;</w:t>
      </w:r>
    </w:p>
    <w:p w14:paraId="5989BAA1" w14:textId="77777777" w:rsidR="00975EDE" w:rsidRDefault="00975EDE" w:rsidP="00975EDE">
      <w:pPr>
        <w:rPr>
          <w:noProof/>
          <w:lang w:val="en-US"/>
        </w:rPr>
      </w:pPr>
      <w:r>
        <w:rPr>
          <w:noProof/>
          <w:lang w:val="en-US"/>
        </w:rPr>
        <w:lastRenderedPageBreak/>
        <w:t>Your Email Address:</w:t>
      </w:r>
    </w:p>
    <w:p w14:paraId="13C994A2" w14:textId="77777777" w:rsidR="00975EDE" w:rsidRDefault="00975EDE" w:rsidP="00975EDE">
      <w:pPr>
        <w:rPr>
          <w:noProof/>
          <w:lang w:val="en-US"/>
        </w:rPr>
      </w:pPr>
      <w:r>
        <w:rPr>
          <w:lang w:val="en-US"/>
        </w:rPr>
        <w:t>&lt;TS rapporteur email address&gt;</w:t>
      </w:r>
    </w:p>
    <w:p w14:paraId="3757CBE4" w14:textId="77777777" w:rsidR="00975EDE" w:rsidRDefault="00975EDE" w:rsidP="00975EDE">
      <w:pPr>
        <w:rPr>
          <w:noProof/>
          <w:lang w:val="en-US"/>
        </w:rPr>
      </w:pPr>
      <w:r>
        <w:rPr>
          <w:noProof/>
          <w:lang w:val="en-US"/>
        </w:rPr>
        <w:t>Media Type Name:</w:t>
      </w:r>
    </w:p>
    <w:p w14:paraId="3E35B6C8" w14:textId="77777777" w:rsidR="00975EDE" w:rsidRDefault="00975EDE" w:rsidP="00975EDE">
      <w:pPr>
        <w:rPr>
          <w:lang w:val="en-US"/>
        </w:rPr>
      </w:pPr>
      <w:r>
        <w:rPr>
          <w:lang w:val="en-US"/>
        </w:rPr>
        <w:t>Application</w:t>
      </w:r>
    </w:p>
    <w:p w14:paraId="2DB1DF0A" w14:textId="77777777" w:rsidR="00975EDE" w:rsidRDefault="00975EDE" w:rsidP="00975EDE">
      <w:pPr>
        <w:rPr>
          <w:noProof/>
          <w:lang w:val="en-US"/>
        </w:rPr>
      </w:pPr>
      <w:r>
        <w:rPr>
          <w:noProof/>
          <w:lang w:val="en-US"/>
        </w:rPr>
        <w:t>Subtype name:</w:t>
      </w:r>
    </w:p>
    <w:p w14:paraId="1BC647F2" w14:textId="77777777" w:rsidR="00975EDE" w:rsidRDefault="00975EDE" w:rsidP="00975EDE">
      <w:pPr>
        <w:rPr>
          <w:lang w:val="en-US"/>
        </w:rPr>
      </w:pPr>
      <w:r>
        <w:rPr>
          <w:lang w:val="en-US"/>
        </w:rPr>
        <w:t xml:space="preserve">Vendor tree – </w:t>
      </w:r>
      <w:r>
        <w:rPr>
          <w:lang w:eastAsia="ko-KR"/>
        </w:rPr>
        <w:t>vnd</w:t>
      </w:r>
      <w:r>
        <w:t>.3gpp.5gsv2x-local-service-information</w:t>
      </w:r>
    </w:p>
    <w:p w14:paraId="20C2C311" w14:textId="77777777" w:rsidR="00975EDE" w:rsidRDefault="00975EDE" w:rsidP="00975EDE">
      <w:r>
        <w:t>Required parameters:</w:t>
      </w:r>
    </w:p>
    <w:p w14:paraId="6AC226D5" w14:textId="77777777" w:rsidR="00975EDE" w:rsidRDefault="00975EDE" w:rsidP="00975EDE">
      <w:pPr>
        <w:rPr>
          <w:lang w:val="en-US"/>
        </w:rPr>
      </w:pPr>
      <w:r>
        <w:rPr>
          <w:lang w:val="en-US"/>
        </w:rPr>
        <w:t>None</w:t>
      </w:r>
    </w:p>
    <w:p w14:paraId="3558BA68" w14:textId="77777777" w:rsidR="00975EDE" w:rsidRDefault="00975EDE" w:rsidP="00975EDE">
      <w:pPr>
        <w:rPr>
          <w:noProof/>
          <w:lang w:val="en-US"/>
        </w:rPr>
      </w:pPr>
      <w:r>
        <w:rPr>
          <w:noProof/>
          <w:lang w:val="en-US"/>
        </w:rPr>
        <w:t>Optional parameters:</w:t>
      </w:r>
    </w:p>
    <w:p w14:paraId="27F3F961" w14:textId="77777777" w:rsidR="00975EDE" w:rsidRDefault="00975EDE" w:rsidP="00975EDE">
      <w:pPr>
        <w:rPr>
          <w:lang w:val="en-US"/>
        </w:rPr>
      </w:pPr>
      <w:r>
        <w:rPr>
          <w:lang w:val="en-US"/>
        </w:rPr>
        <w:t>None.</w:t>
      </w:r>
    </w:p>
    <w:p w14:paraId="55B2D0A9" w14:textId="77777777" w:rsidR="00975EDE" w:rsidRDefault="00975EDE" w:rsidP="00975EDE">
      <w:pPr>
        <w:rPr>
          <w:noProof/>
          <w:lang w:val="en-US"/>
        </w:rPr>
      </w:pPr>
      <w:r>
        <w:rPr>
          <w:noProof/>
          <w:lang w:val="en-US"/>
        </w:rPr>
        <w:t>Encoding considerations:</w:t>
      </w:r>
    </w:p>
    <w:p w14:paraId="47FBB5BE" w14:textId="77777777" w:rsidR="00975EDE" w:rsidRDefault="00975EDE" w:rsidP="00975EDE">
      <w:pPr>
        <w:rPr>
          <w:lang w:val="en-US"/>
        </w:rPr>
      </w:pPr>
      <w:r>
        <w:rPr>
          <w:lang w:val="en-US"/>
        </w:rPr>
        <w:t>binary.</w:t>
      </w:r>
    </w:p>
    <w:p w14:paraId="1E780567" w14:textId="77777777" w:rsidR="00975EDE" w:rsidRDefault="00975EDE" w:rsidP="00975EDE">
      <w:pPr>
        <w:rPr>
          <w:noProof/>
          <w:lang w:val="en-US"/>
        </w:rPr>
      </w:pPr>
      <w:r>
        <w:rPr>
          <w:noProof/>
          <w:lang w:val="en-US"/>
        </w:rPr>
        <w:t>Security considerations:</w:t>
      </w:r>
    </w:p>
    <w:p w14:paraId="7D740FEA" w14:textId="77777777" w:rsidR="00975EDE" w:rsidRDefault="00975EDE" w:rsidP="00975EDE">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6893797E" w14:textId="77777777" w:rsidR="00975EDE" w:rsidRDefault="00975EDE" w:rsidP="00975EDE">
      <w:r>
        <w:t>This media type does not include provisions for directives that institute actions on a recipient's files or other resources.</w:t>
      </w:r>
    </w:p>
    <w:p w14:paraId="7CA8CFC7" w14:textId="77777777" w:rsidR="00975EDE" w:rsidRDefault="00975EDE" w:rsidP="00975EDE">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3812E8" w14:textId="77777777" w:rsidR="00975EDE" w:rsidRDefault="00975EDE" w:rsidP="00975EDE">
      <w:r>
        <w:t>This media type does not employ compression.</w:t>
      </w:r>
    </w:p>
    <w:p w14:paraId="493A33CF" w14:textId="77777777" w:rsidR="00975EDE" w:rsidRDefault="00975EDE" w:rsidP="00975EDE">
      <w:r>
        <w:rPr>
          <w:noProof/>
          <w:lang w:val="en-US"/>
        </w:rPr>
        <w:t>Interoperability considerations:</w:t>
      </w:r>
    </w:p>
    <w:p w14:paraId="58E26AD5" w14:textId="77777777" w:rsidR="00975EDE" w:rsidRDefault="00975EDE" w:rsidP="00975EDE">
      <w:pPr>
        <w:rPr>
          <w:lang w:val="en-US"/>
        </w:rPr>
      </w:pPr>
      <w:r>
        <w:rPr>
          <w:noProof/>
          <w:lang w:val="en-US" w:eastAsia="zh-CN"/>
        </w:rPr>
        <w:t xml:space="preserve">The media type allows for interoperability of messages </w:t>
      </w:r>
      <w:r>
        <w:t>transmitted for V2X over MBS bearers</w:t>
      </w:r>
      <w:r>
        <w:rPr>
          <w:noProof/>
          <w:lang w:val="en-US" w:eastAsia="zh-CN"/>
        </w:rPr>
        <w:t>. The messages are sent between user equipment and mobile network.</w:t>
      </w:r>
    </w:p>
    <w:p w14:paraId="01295708" w14:textId="77777777" w:rsidR="00975EDE" w:rsidRDefault="00975EDE" w:rsidP="00975EDE">
      <w:pPr>
        <w:rPr>
          <w:noProof/>
          <w:lang w:val="en-US"/>
        </w:rPr>
      </w:pPr>
      <w:r>
        <w:t>Published</w:t>
      </w:r>
      <w:r>
        <w:rPr>
          <w:noProof/>
          <w:lang w:val="en-US"/>
        </w:rPr>
        <w:t xml:space="preserve"> specification:</w:t>
      </w:r>
    </w:p>
    <w:p w14:paraId="29FC85BB" w14:textId="77777777" w:rsidR="00975EDE" w:rsidRPr="001C3F35" w:rsidRDefault="00975EDE" w:rsidP="00975EDE">
      <w:pPr>
        <w:rPr>
          <w:noProof/>
          <w:lang w:val="en-US" w:eastAsia="zh-CN"/>
        </w:rPr>
      </w:pPr>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p>
    <w:p w14:paraId="57A316C6" w14:textId="77777777" w:rsidR="00975EDE" w:rsidRDefault="00975EDE" w:rsidP="00975EDE">
      <w:pPr>
        <w:rPr>
          <w:noProof/>
          <w:lang w:val="en-US"/>
        </w:rPr>
      </w:pPr>
      <w:r>
        <w:rPr>
          <w:noProof/>
          <w:lang w:val="en-US"/>
        </w:rPr>
        <w:t>Applications which use this media type:</w:t>
      </w:r>
    </w:p>
    <w:p w14:paraId="26AD85FB" w14:textId="77777777" w:rsidR="00975EDE" w:rsidRDefault="00975EDE" w:rsidP="00975EDE">
      <w:pPr>
        <w:rPr>
          <w:lang w:val="en-US"/>
        </w:rPr>
      </w:pPr>
      <w:r>
        <w:rPr>
          <w:lang w:val="en-US"/>
        </w:rPr>
        <w:t>n/a</w:t>
      </w:r>
    </w:p>
    <w:p w14:paraId="69F9BA75" w14:textId="77777777" w:rsidR="00975EDE" w:rsidRDefault="00975EDE" w:rsidP="00975EDE">
      <w:pPr>
        <w:rPr>
          <w:rFonts w:eastAsia="PMingLiU"/>
        </w:rPr>
      </w:pPr>
      <w:r>
        <w:rPr>
          <w:rFonts w:eastAsia="PMingLiU"/>
        </w:rPr>
        <w:t>Fragment identifier considerations:</w:t>
      </w:r>
    </w:p>
    <w:p w14:paraId="2C731743" w14:textId="77777777" w:rsidR="00975EDE" w:rsidRDefault="00975EDE" w:rsidP="00975EDE">
      <w:pPr>
        <w:rPr>
          <w:lang w:val="en-US"/>
        </w:rPr>
      </w:pPr>
      <w:r>
        <w:rPr>
          <w:lang w:val="en-US"/>
        </w:rPr>
        <w:t>The handling in section 5 of IETF RFC 7303 applies.</w:t>
      </w:r>
    </w:p>
    <w:p w14:paraId="56502960" w14:textId="77777777" w:rsidR="00975EDE" w:rsidRDefault="00975EDE" w:rsidP="00975EDE">
      <w:r>
        <w:t>Restrictions on usage:</w:t>
      </w:r>
    </w:p>
    <w:p w14:paraId="5C501F04" w14:textId="77777777" w:rsidR="00975EDE" w:rsidRDefault="00975EDE" w:rsidP="00975EDE">
      <w:r>
        <w:t>None</w:t>
      </w:r>
    </w:p>
    <w:p w14:paraId="08C2BFD0" w14:textId="77777777" w:rsidR="00975EDE" w:rsidRDefault="00975EDE" w:rsidP="00975EDE">
      <w:r>
        <w:t>Provisional registration? (standards tree only):</w:t>
      </w:r>
    </w:p>
    <w:p w14:paraId="32453C7F" w14:textId="77777777" w:rsidR="00975EDE" w:rsidRDefault="00975EDE" w:rsidP="00975EDE">
      <w:r>
        <w:t>n/a</w:t>
      </w:r>
    </w:p>
    <w:p w14:paraId="252E94E0" w14:textId="77777777" w:rsidR="00975EDE" w:rsidRDefault="00975EDE" w:rsidP="00975EDE">
      <w:pPr>
        <w:rPr>
          <w:noProof/>
          <w:lang w:val="en-US"/>
        </w:rPr>
      </w:pPr>
      <w:r>
        <w:t>Additional</w:t>
      </w:r>
      <w:r>
        <w:rPr>
          <w:noProof/>
          <w:lang w:val="en-US"/>
        </w:rPr>
        <w:t xml:space="preserve"> information:</w:t>
      </w:r>
    </w:p>
    <w:p w14:paraId="07122CD2" w14:textId="77777777" w:rsidR="00975EDE" w:rsidRDefault="00975EDE" w:rsidP="00975EDE">
      <w:pPr>
        <w:rPr>
          <w:noProof/>
          <w:lang w:val="en-US" w:eastAsia="zh-CN"/>
        </w:rPr>
      </w:pPr>
      <w:r>
        <w:rPr>
          <w:noProof/>
          <w:lang w:val="en-US" w:eastAsia="zh-CN"/>
        </w:rPr>
        <w:t>1. Deprecated alias names for this type:</w:t>
      </w:r>
      <w:r>
        <w:rPr>
          <w:noProof/>
          <w:lang w:val="en-US" w:eastAsia="zh-CN"/>
        </w:rPr>
        <w:tab/>
        <w:t>n/a</w:t>
      </w:r>
    </w:p>
    <w:p w14:paraId="5F4E26CA" w14:textId="77777777" w:rsidR="00975EDE" w:rsidRDefault="00975EDE" w:rsidP="00975EDE">
      <w:pPr>
        <w:rPr>
          <w:noProof/>
          <w:lang w:val="en-US" w:eastAsia="zh-CN"/>
        </w:rPr>
      </w:pPr>
      <w:r>
        <w:rPr>
          <w:noProof/>
          <w:lang w:val="en-US" w:eastAsia="zh-CN"/>
        </w:rPr>
        <w:t>2. Magic number(s):</w:t>
      </w:r>
      <w:r>
        <w:rPr>
          <w:noProof/>
          <w:lang w:val="en-US" w:eastAsia="zh-CN"/>
        </w:rPr>
        <w:tab/>
        <w:t>n/a</w:t>
      </w:r>
    </w:p>
    <w:p w14:paraId="5432FD8E" w14:textId="77777777" w:rsidR="00975EDE" w:rsidRDefault="00975EDE" w:rsidP="00975EDE">
      <w:pPr>
        <w:rPr>
          <w:noProof/>
          <w:lang w:val="en-US" w:eastAsia="zh-CN"/>
        </w:rPr>
      </w:pPr>
      <w:r>
        <w:rPr>
          <w:noProof/>
          <w:lang w:val="en-US" w:eastAsia="zh-CN"/>
        </w:rPr>
        <w:lastRenderedPageBreak/>
        <w:t>3. File extension(s):</w:t>
      </w:r>
      <w:r>
        <w:rPr>
          <w:noProof/>
          <w:lang w:val="en-US" w:eastAsia="zh-CN"/>
        </w:rPr>
        <w:tab/>
        <w:t>n/a</w:t>
      </w:r>
    </w:p>
    <w:p w14:paraId="43361930" w14:textId="77777777" w:rsidR="00975EDE" w:rsidRDefault="00975EDE" w:rsidP="00975EDE">
      <w:pPr>
        <w:rPr>
          <w:noProof/>
          <w:lang w:val="en-US" w:eastAsia="zh-CN"/>
        </w:rPr>
      </w:pPr>
      <w:r>
        <w:rPr>
          <w:noProof/>
          <w:lang w:val="en-US" w:eastAsia="zh-CN"/>
        </w:rPr>
        <w:t>4. Macintosh File Type Code(s):</w:t>
      </w:r>
      <w:r>
        <w:rPr>
          <w:noProof/>
          <w:lang w:val="en-US" w:eastAsia="zh-CN"/>
        </w:rPr>
        <w:tab/>
        <w:t>n/a</w:t>
      </w:r>
    </w:p>
    <w:p w14:paraId="0D710FCC" w14:textId="77777777" w:rsidR="00975EDE" w:rsidRDefault="00975EDE" w:rsidP="00975EDE">
      <w:pPr>
        <w:rPr>
          <w:noProof/>
          <w:lang w:val="en-US" w:eastAsia="zh-CN"/>
        </w:rPr>
      </w:pPr>
      <w:r>
        <w:rPr>
          <w:noProof/>
          <w:lang w:val="en-US" w:eastAsia="zh-CN"/>
        </w:rPr>
        <w:t>5. Object Identifier(s) or OID(s):</w:t>
      </w:r>
      <w:r>
        <w:rPr>
          <w:noProof/>
          <w:lang w:val="en-US" w:eastAsia="zh-CN"/>
        </w:rPr>
        <w:tab/>
        <w:t>n/a</w:t>
      </w:r>
    </w:p>
    <w:p w14:paraId="4577B1EB" w14:textId="77777777" w:rsidR="00975EDE" w:rsidRDefault="00975EDE" w:rsidP="00975EDE">
      <w:pPr>
        <w:rPr>
          <w:noProof/>
          <w:lang w:val="en-US"/>
        </w:rPr>
      </w:pPr>
      <w:r>
        <w:t>Intended</w:t>
      </w:r>
      <w:r>
        <w:rPr>
          <w:noProof/>
          <w:lang w:val="en-US"/>
        </w:rPr>
        <w:t xml:space="preserve"> usage:</w:t>
      </w:r>
    </w:p>
    <w:p w14:paraId="1BF14FAD" w14:textId="77777777" w:rsidR="00975EDE" w:rsidRDefault="00975EDE" w:rsidP="00975EDE">
      <w:pPr>
        <w:rPr>
          <w:noProof/>
          <w:lang w:val="en-US" w:eastAsia="zh-CN"/>
        </w:rPr>
      </w:pPr>
      <w:r>
        <w:rPr>
          <w:lang w:val="en-US"/>
        </w:rPr>
        <w:t xml:space="preserve">Common. </w:t>
      </w:r>
    </w:p>
    <w:p w14:paraId="138A6862" w14:textId="77777777" w:rsidR="00975EDE" w:rsidRDefault="00975EDE" w:rsidP="00975EDE">
      <w:pPr>
        <w:rPr>
          <w:noProof/>
          <w:lang w:val="en-US"/>
        </w:rPr>
      </w:pPr>
      <w:r>
        <w:rPr>
          <w:noProof/>
          <w:lang w:val="en-US"/>
        </w:rPr>
        <w:t>Other information/general comment:</w:t>
      </w:r>
    </w:p>
    <w:p w14:paraId="3FD3247C" w14:textId="77777777" w:rsidR="00975EDE" w:rsidRDefault="00975EDE" w:rsidP="00975EDE">
      <w:pPr>
        <w:rPr>
          <w:lang w:val="en-US"/>
        </w:rPr>
      </w:pPr>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 xml:space="preserve">24.587 </w:t>
      </w:r>
      <w:r w:rsidRPr="00FA69FC">
        <w:rPr>
          <w:color w:val="000000"/>
          <w:lang w:val="cs-CZ" w:eastAsia="zh-CN"/>
        </w:rPr>
        <w:t>clause</w:t>
      </w:r>
      <w:r w:rsidRPr="00FA69FC">
        <w:rPr>
          <w:color w:val="000000"/>
          <w:lang w:val="en-US"/>
        </w:rPr>
        <w:t> </w:t>
      </w:r>
      <w:r>
        <w:rPr>
          <w:color w:val="000000"/>
          <w:lang w:val="en-US"/>
        </w:rPr>
        <w:t>9.6</w:t>
      </w:r>
      <w:r w:rsidRPr="00FA69FC">
        <w:rPr>
          <w:color w:val="000000"/>
          <w:lang w:val="cs-CZ" w:eastAsia="zh-CN"/>
        </w:rPr>
        <w:t>.</w:t>
      </w:r>
    </w:p>
    <w:p w14:paraId="222B7B52" w14:textId="77777777" w:rsidR="00975EDE" w:rsidRDefault="00975EDE" w:rsidP="00975EDE">
      <w:pPr>
        <w:rPr>
          <w:noProof/>
          <w:lang w:val="en-US"/>
        </w:rPr>
      </w:pPr>
      <w:r>
        <w:rPr>
          <w:noProof/>
          <w:lang w:val="en-US"/>
        </w:rPr>
        <w:t xml:space="preserve">Person to </w:t>
      </w:r>
      <w:r>
        <w:t>contact</w:t>
      </w:r>
      <w:r>
        <w:rPr>
          <w:noProof/>
          <w:lang w:val="en-US"/>
        </w:rPr>
        <w:t xml:space="preserve"> for further information:</w:t>
      </w:r>
    </w:p>
    <w:p w14:paraId="7926BD32" w14:textId="77777777" w:rsidR="00975EDE" w:rsidRDefault="00975EDE" w:rsidP="00975EDE">
      <w:pPr>
        <w:pStyle w:val="B1"/>
      </w:pPr>
      <w:r>
        <w:t>-</w:t>
      </w:r>
      <w:r>
        <w:tab/>
        <w:t>Name: &lt;MCC specification manager&gt;</w:t>
      </w:r>
    </w:p>
    <w:p w14:paraId="5E352125" w14:textId="77777777" w:rsidR="00975EDE" w:rsidRDefault="00975EDE" w:rsidP="00975EDE">
      <w:pPr>
        <w:pStyle w:val="B1"/>
      </w:pPr>
      <w:r>
        <w:t>-</w:t>
      </w:r>
      <w:r>
        <w:tab/>
        <w:t>Email: &lt;MCC specification manager email address&gt;</w:t>
      </w:r>
    </w:p>
    <w:p w14:paraId="37457D8E" w14:textId="77777777" w:rsidR="00975EDE" w:rsidRDefault="00975EDE" w:rsidP="00975EDE">
      <w:pPr>
        <w:pStyle w:val="B1"/>
      </w:pPr>
      <w:r>
        <w:t>-</w:t>
      </w:r>
      <w:r>
        <w:tab/>
        <w:t xml:space="preserve">Author/Change controller: </w:t>
      </w:r>
    </w:p>
    <w:p w14:paraId="7FEE86C0" w14:textId="77777777" w:rsidR="00975EDE" w:rsidRDefault="00975EDE" w:rsidP="00975EDE">
      <w:pPr>
        <w:pStyle w:val="B2"/>
      </w:pPr>
      <w:r>
        <w:t>i)</w:t>
      </w:r>
      <w:r>
        <w:tab/>
        <w:t>Author: 3GPP CT1 Working Group/3GPP_TSG_CT_WG1@LIST.ETSI.ORG</w:t>
      </w:r>
    </w:p>
    <w:p w14:paraId="10FFF411" w14:textId="5A958BFF" w:rsidR="00975EDE" w:rsidRDefault="00975EDE" w:rsidP="00975EDE">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3023" w:name="_CRAnnexBinformative"/>
      <w:bookmarkStart w:id="3024" w:name="_Toc193396380"/>
      <w:bookmarkEnd w:id="3023"/>
      <w:r>
        <w:lastRenderedPageBreak/>
        <w:t>Annex B</w:t>
      </w:r>
      <w:r w:rsidRPr="004D3578">
        <w:t xml:space="preserve"> (informative):</w:t>
      </w:r>
      <w:r w:rsidRPr="004D3578">
        <w:br/>
      </w:r>
      <w:r w:rsidR="008E33F7" w:rsidRPr="004D3578">
        <w:t>Change history</w:t>
      </w:r>
      <w:bookmarkEnd w:id="79"/>
      <w:bookmarkEnd w:id="1230"/>
      <w:bookmarkEnd w:id="3003"/>
      <w:bookmarkEnd w:id="3004"/>
      <w:bookmarkEnd w:id="3005"/>
      <w:bookmarkEnd w:id="3006"/>
      <w:bookmarkEnd w:id="3007"/>
      <w:bookmarkEnd w:id="3008"/>
      <w:bookmarkEnd w:id="3009"/>
      <w:bookmarkEnd w:id="3010"/>
      <w:bookmarkEnd w:id="3024"/>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00000"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8755BA"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1A41B73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sidRPr="001F4336">
              <w:rPr>
                <w:rFonts w:ascii="Arial" w:hAnsi="Arial" w:cs="Arial"/>
                <w:bCs/>
                <w:noProof/>
                <w:sz w:val="16"/>
                <w:szCs w:val="16"/>
              </w:rPr>
              <w:t>C1-237305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8755BA" w:rsidRDefault="008755BA" w:rsidP="008755BA">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8755BA" w:rsidRDefault="008755BA" w:rsidP="008755BA">
            <w:pPr>
              <w:pStyle w:val="TAL"/>
            </w:pPr>
            <w: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8755BA" w:rsidRDefault="008755BA" w:rsidP="008755BA">
            <w:pPr>
              <w:pStyle w:val="TAC"/>
              <w:rPr>
                <w:sz w:val="16"/>
                <w:szCs w:val="16"/>
              </w:rPr>
            </w:pPr>
            <w:r w:rsidRPr="0071552C">
              <w:rPr>
                <w:sz w:val="16"/>
                <w:szCs w:val="16"/>
              </w:rPr>
              <w:t>18.4.0</w:t>
            </w:r>
          </w:p>
        </w:tc>
      </w:tr>
      <w:tr w:rsidR="008755BA"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0924D8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C1-237407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8755BA" w:rsidRDefault="008755BA" w:rsidP="008755BA">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8755BA" w:rsidRDefault="008755BA" w:rsidP="008755BA">
            <w:pPr>
              <w:pStyle w:val="TAL"/>
            </w:pPr>
            <w: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8755BA" w:rsidRDefault="008755BA" w:rsidP="008755BA">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09B8379"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Default="008755BA" w:rsidP="008755BA">
            <w:pPr>
              <w:pStyle w:val="TAL"/>
            </w:pPr>
            <w: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54C0F1FA"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C1-238573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Default="008755BA" w:rsidP="008755BA">
            <w:pPr>
              <w:pStyle w:val="TAL"/>
            </w:pPr>
            <w: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5089AC74"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C1-239005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Default="008755BA" w:rsidP="008755BA">
            <w:pPr>
              <w:pStyle w:val="TAL"/>
            </w:pPr>
            <w: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5710F911"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C1-239352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Default="008755BA" w:rsidP="008755BA">
            <w:pPr>
              <w:pStyle w:val="TAL"/>
            </w:pPr>
            <w: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1C3374D5"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C1-239450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Default="008755BA" w:rsidP="008755BA">
            <w:pPr>
              <w:pStyle w:val="TAL"/>
            </w:pPr>
            <w: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r w:rsidR="004229A3" w:rsidRPr="00E409A5"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Default="004229A3"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Default="004229A3"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4229A3" w:rsidRDefault="004229A3"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Default="004229A3" w:rsidP="008755BA">
            <w:pPr>
              <w:pStyle w:val="TAL"/>
              <w:rPr>
                <w:sz w:val="16"/>
                <w:szCs w:val="16"/>
              </w:rPr>
            </w:pPr>
            <w:r>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Default="004229A3"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Default="004229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Default="004229A3" w:rsidP="008755BA">
            <w:pPr>
              <w:pStyle w:val="TAL"/>
            </w:pPr>
            <w: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71552C" w:rsidRDefault="004229A3" w:rsidP="008755BA">
            <w:pPr>
              <w:pStyle w:val="TAC"/>
              <w:rPr>
                <w:sz w:val="16"/>
                <w:szCs w:val="16"/>
              </w:rPr>
            </w:pPr>
            <w:r>
              <w:rPr>
                <w:sz w:val="16"/>
                <w:szCs w:val="16"/>
              </w:rPr>
              <w:t>18.5.0</w:t>
            </w:r>
          </w:p>
        </w:tc>
      </w:tr>
      <w:tr w:rsidR="00081B6D" w:rsidRPr="00E409A5"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Default="00081B6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Default="00081B6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Default="00081B6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Default="00081B6D" w:rsidP="008755BA">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Default="00081B6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Default="00081B6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Default="00081B6D" w:rsidP="008755BA">
            <w:pPr>
              <w:pStyle w:val="TAL"/>
            </w:pPr>
            <w: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Default="00081B6D" w:rsidP="008755BA">
            <w:pPr>
              <w:pStyle w:val="TAC"/>
              <w:rPr>
                <w:sz w:val="16"/>
                <w:szCs w:val="16"/>
              </w:rPr>
            </w:pPr>
            <w:r>
              <w:rPr>
                <w:sz w:val="16"/>
                <w:szCs w:val="16"/>
              </w:rPr>
              <w:t>18.5.0</w:t>
            </w:r>
          </w:p>
        </w:tc>
      </w:tr>
      <w:tr w:rsidR="001356D6" w:rsidRPr="00E409A5"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Default="001356D6"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Default="001356D6"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Default="001356D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Default="001356D6" w:rsidP="008755BA">
            <w:pPr>
              <w:pStyle w:val="TAL"/>
              <w:rPr>
                <w:sz w:val="16"/>
                <w:szCs w:val="16"/>
              </w:rPr>
            </w:pPr>
            <w:r>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Default="001356D6"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Default="001356D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Default="001356D6" w:rsidP="008755BA">
            <w:pPr>
              <w:pStyle w:val="TAL"/>
            </w:pPr>
            <w: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Default="001356D6" w:rsidP="008755BA">
            <w:pPr>
              <w:pStyle w:val="TAC"/>
              <w:rPr>
                <w:sz w:val="16"/>
                <w:szCs w:val="16"/>
              </w:rPr>
            </w:pPr>
            <w:r>
              <w:rPr>
                <w:sz w:val="16"/>
                <w:szCs w:val="16"/>
              </w:rPr>
              <w:t>18.5.0</w:t>
            </w:r>
          </w:p>
        </w:tc>
      </w:tr>
      <w:tr w:rsidR="00A65D05" w:rsidRPr="00E409A5"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Default="00A65D05"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Default="00A65D05"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Default="00A65D0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Default="00A65D05" w:rsidP="008755BA">
            <w:pPr>
              <w:pStyle w:val="TAL"/>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Default="00A65D05"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Default="00A65D05"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Default="00A65D05" w:rsidP="008755BA">
            <w:pPr>
              <w:pStyle w:val="TAL"/>
            </w:pPr>
            <w: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Default="00A65D05" w:rsidP="008755BA">
            <w:pPr>
              <w:pStyle w:val="TAC"/>
              <w:rPr>
                <w:sz w:val="16"/>
                <w:szCs w:val="16"/>
              </w:rPr>
            </w:pPr>
            <w:r>
              <w:rPr>
                <w:sz w:val="16"/>
                <w:szCs w:val="16"/>
              </w:rPr>
              <w:t>18.5.0</w:t>
            </w:r>
          </w:p>
        </w:tc>
      </w:tr>
      <w:tr w:rsidR="00A66458" w:rsidRPr="00E409A5"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Default="00A6645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Default="00A6645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Default="00A6645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Default="00A66458" w:rsidP="008755BA">
            <w:pPr>
              <w:pStyle w:val="TAL"/>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Default="00A6645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Default="00A6645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Default="00A66458" w:rsidP="008755BA">
            <w:pPr>
              <w:pStyle w:val="TAL"/>
            </w:pPr>
            <w: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Default="00A66458" w:rsidP="008755BA">
            <w:pPr>
              <w:pStyle w:val="TAC"/>
              <w:rPr>
                <w:sz w:val="16"/>
                <w:szCs w:val="16"/>
              </w:rPr>
            </w:pPr>
            <w:r>
              <w:rPr>
                <w:sz w:val="16"/>
                <w:szCs w:val="16"/>
              </w:rPr>
              <w:t>18.5.0</w:t>
            </w:r>
          </w:p>
        </w:tc>
      </w:tr>
      <w:tr w:rsidR="00AD640D" w:rsidRPr="00E409A5"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Default="00AD640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Default="00AD640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Default="00AD640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Default="00AD640D" w:rsidP="008755BA">
            <w:pPr>
              <w:pStyle w:val="TAL"/>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Default="00AD640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Default="00AD640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Default="00AD640D" w:rsidP="008755BA">
            <w:pPr>
              <w:pStyle w:val="TAL"/>
            </w:pPr>
            <w: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Default="00AD640D" w:rsidP="008755BA">
            <w:pPr>
              <w:pStyle w:val="TAC"/>
              <w:rPr>
                <w:sz w:val="16"/>
                <w:szCs w:val="16"/>
              </w:rPr>
            </w:pPr>
            <w:r>
              <w:rPr>
                <w:sz w:val="16"/>
                <w:szCs w:val="16"/>
              </w:rPr>
              <w:t>18.5.0</w:t>
            </w:r>
          </w:p>
        </w:tc>
      </w:tr>
      <w:tr w:rsidR="00494F5A" w:rsidRPr="00E409A5"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Default="00494F5A"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Default="00494F5A"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Default="00494F5A"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Default="00494F5A" w:rsidP="008755BA">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Default="00494F5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Default="00494F5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Default="00494F5A" w:rsidP="008755BA">
            <w:pPr>
              <w:pStyle w:val="TAL"/>
            </w:pPr>
            <w: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Default="00494F5A" w:rsidP="008755BA">
            <w:pPr>
              <w:pStyle w:val="TAC"/>
              <w:rPr>
                <w:sz w:val="16"/>
                <w:szCs w:val="16"/>
              </w:rPr>
            </w:pPr>
            <w:r>
              <w:rPr>
                <w:sz w:val="16"/>
                <w:szCs w:val="16"/>
              </w:rPr>
              <w:t>18.5.0</w:t>
            </w:r>
          </w:p>
        </w:tc>
      </w:tr>
      <w:tr w:rsidR="00E94D78" w:rsidRPr="00E409A5"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Default="00E94D7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Default="00E94D7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Default="00E94D7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Default="00E94D78" w:rsidP="008755BA">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Default="00E94D7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Default="00E94D7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Default="00E94D78" w:rsidP="008755BA">
            <w:pPr>
              <w:pStyle w:val="TAL"/>
            </w:pPr>
            <w: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Default="00E94D78" w:rsidP="008755BA">
            <w:pPr>
              <w:pStyle w:val="TAC"/>
              <w:rPr>
                <w:sz w:val="16"/>
                <w:szCs w:val="16"/>
              </w:rPr>
            </w:pPr>
            <w:r>
              <w:rPr>
                <w:sz w:val="16"/>
                <w:szCs w:val="16"/>
              </w:rPr>
              <w:t>18.5.0</w:t>
            </w:r>
          </w:p>
        </w:tc>
      </w:tr>
      <w:tr w:rsidR="00E13D1E" w:rsidRPr="00E409A5"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Default="00E13D1E"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Default="00E13D1E"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Default="00E13D1E"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Default="00E13D1E" w:rsidP="008755BA">
            <w:pPr>
              <w:pStyle w:val="TAL"/>
              <w:rPr>
                <w:sz w:val="16"/>
                <w:szCs w:val="16"/>
              </w:rPr>
            </w:pPr>
            <w:r>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Default="00E13D1E"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Default="00E13D1E"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Default="00E13D1E" w:rsidP="008755BA">
            <w:pPr>
              <w:pStyle w:val="TAL"/>
            </w:pPr>
            <w: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Default="00E13D1E" w:rsidP="008755BA">
            <w:pPr>
              <w:pStyle w:val="TAC"/>
              <w:rPr>
                <w:sz w:val="16"/>
                <w:szCs w:val="16"/>
              </w:rPr>
            </w:pPr>
            <w:r>
              <w:rPr>
                <w:sz w:val="16"/>
                <w:szCs w:val="16"/>
              </w:rPr>
              <w:t>18.5.0</w:t>
            </w:r>
          </w:p>
        </w:tc>
      </w:tr>
      <w:tr w:rsidR="00D179C1" w:rsidRPr="00E409A5"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Default="00D179C1"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Default="00D179C1"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Default="00D179C1"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Default="00D179C1" w:rsidP="008755BA">
            <w:pPr>
              <w:pStyle w:val="TAL"/>
              <w:rPr>
                <w:sz w:val="16"/>
                <w:szCs w:val="16"/>
              </w:rPr>
            </w:pPr>
            <w:r>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Default="00D179C1" w:rsidP="008755BA">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Default="00D179C1"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Default="00D179C1" w:rsidP="008755BA">
            <w:pPr>
              <w:pStyle w:val="TAL"/>
            </w:pPr>
            <w: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Default="00D179C1" w:rsidP="008755BA">
            <w:pPr>
              <w:pStyle w:val="TAC"/>
              <w:rPr>
                <w:sz w:val="16"/>
                <w:szCs w:val="16"/>
              </w:rPr>
            </w:pPr>
            <w:r>
              <w:rPr>
                <w:sz w:val="16"/>
                <w:szCs w:val="16"/>
              </w:rPr>
              <w:t>18.5.0</w:t>
            </w:r>
          </w:p>
        </w:tc>
      </w:tr>
      <w:tr w:rsidR="00F03F14" w:rsidRPr="00E409A5"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Default="00F03F14"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Default="00F03F14"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Default="00F03F1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Default="00F03F14" w:rsidP="008755BA">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Default="00F03F14"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Default="00F03F1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Default="00F03F14" w:rsidP="008755BA">
            <w:pPr>
              <w:pStyle w:val="TAL"/>
            </w:pPr>
            <w: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Default="00F03F14" w:rsidP="008755BA">
            <w:pPr>
              <w:pStyle w:val="TAC"/>
              <w:rPr>
                <w:sz w:val="16"/>
                <w:szCs w:val="16"/>
              </w:rPr>
            </w:pPr>
            <w:r>
              <w:rPr>
                <w:sz w:val="16"/>
                <w:szCs w:val="16"/>
              </w:rPr>
              <w:t>18.5.0</w:t>
            </w:r>
          </w:p>
        </w:tc>
      </w:tr>
      <w:tr w:rsidR="007C78A4" w:rsidRPr="00E409A5" w14:paraId="33ADE83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C37CB9" w14:textId="31B1C5EB" w:rsidR="007C78A4" w:rsidRDefault="007C78A4"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484AB" w14:textId="0C02969A" w:rsidR="007C78A4" w:rsidRDefault="007C78A4"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28E8E" w14:textId="6C041976" w:rsidR="007C78A4" w:rsidRDefault="007C78A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3AFC8" w14:textId="5A583755" w:rsidR="007C78A4" w:rsidRDefault="007C78A4" w:rsidP="008755BA">
            <w:pPr>
              <w:pStyle w:val="TAL"/>
              <w:rPr>
                <w:sz w:val="16"/>
                <w:szCs w:val="16"/>
              </w:rPr>
            </w:pPr>
            <w:r>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6F77" w14:textId="054FAA39" w:rsidR="007C78A4" w:rsidRDefault="007C78A4"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D99B" w14:textId="5C42073A" w:rsidR="007C78A4" w:rsidRDefault="007C78A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4C040C" w14:textId="6C1C1096" w:rsidR="007C78A4" w:rsidRDefault="007C78A4" w:rsidP="008755BA">
            <w:pPr>
              <w:pStyle w:val="TAL"/>
            </w:pPr>
            <w:r>
              <w:t>Adding missing abbreviations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441A33" w14:textId="0BB54681" w:rsidR="007C78A4" w:rsidRDefault="007C78A4" w:rsidP="008755BA">
            <w:pPr>
              <w:pStyle w:val="TAC"/>
              <w:rPr>
                <w:sz w:val="16"/>
                <w:szCs w:val="16"/>
              </w:rPr>
            </w:pPr>
            <w:r>
              <w:rPr>
                <w:sz w:val="16"/>
                <w:szCs w:val="16"/>
              </w:rPr>
              <w:t>18.6.0</w:t>
            </w:r>
          </w:p>
        </w:tc>
      </w:tr>
      <w:tr w:rsidR="00EE6F86" w:rsidRPr="00E409A5" w14:paraId="44A3CD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E64C3" w14:textId="5B103B62" w:rsidR="00EE6F86" w:rsidRDefault="00EE6F86"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5453" w14:textId="18A5B4CE" w:rsidR="00EE6F86" w:rsidRDefault="00EE6F86"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BB291" w14:textId="5620D1EE" w:rsidR="00EE6F86" w:rsidRDefault="00EE6F8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E4A48" w14:textId="0949E35B" w:rsidR="00EE6F86" w:rsidRDefault="00EE6F86" w:rsidP="008755BA">
            <w:pPr>
              <w:pStyle w:val="TAL"/>
              <w:rPr>
                <w:sz w:val="16"/>
                <w:szCs w:val="16"/>
              </w:rPr>
            </w:pPr>
            <w:r>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6B52" w14:textId="6FFDDC99" w:rsidR="00EE6F86" w:rsidRDefault="00EE6F86"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60759" w14:textId="1D7BF3EA" w:rsidR="00EE6F86" w:rsidRDefault="00EE6F8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A4C404" w14:textId="293439DD" w:rsidR="00EE6F86" w:rsidRDefault="00EE6F86" w:rsidP="008755BA">
            <w:pPr>
              <w:pStyle w:val="TAL"/>
            </w:pPr>
            <w:r>
              <w:t>Introducing the NR eTx profile for supporting NR PC5 Carrier Aggregation operations - the procedural part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008966" w14:textId="68392A65" w:rsidR="00EE6F86" w:rsidRDefault="00EE6F86" w:rsidP="008755BA">
            <w:pPr>
              <w:pStyle w:val="TAC"/>
              <w:rPr>
                <w:sz w:val="16"/>
                <w:szCs w:val="16"/>
              </w:rPr>
            </w:pPr>
            <w:r>
              <w:rPr>
                <w:sz w:val="16"/>
                <w:szCs w:val="16"/>
              </w:rPr>
              <w:t>18.6.0</w:t>
            </w:r>
          </w:p>
        </w:tc>
      </w:tr>
      <w:tr w:rsidR="00B90CF2" w:rsidRPr="00E409A5" w14:paraId="4D2259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060F62E" w14:textId="39C495ED" w:rsidR="00B90CF2" w:rsidRDefault="00B90CF2"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10014" w14:textId="6E3863BC" w:rsidR="00B90CF2" w:rsidRDefault="00B90CF2"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D009" w14:textId="24E20507" w:rsidR="00B90CF2" w:rsidRDefault="00B90CF2"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5E222" w14:textId="039A296E" w:rsidR="00B90CF2" w:rsidRDefault="00B90CF2" w:rsidP="008755BA">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0E54E" w14:textId="164BB409" w:rsidR="00B90CF2" w:rsidRDefault="00B90CF2"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A899" w14:textId="71674BD6" w:rsidR="00B90CF2" w:rsidRDefault="00B90CF2"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F59F19" w14:textId="41789FF1" w:rsidR="00B90CF2" w:rsidRDefault="00B90CF2" w:rsidP="008755BA">
            <w:pPr>
              <w:pStyle w:val="TAL"/>
            </w:pPr>
            <w:r>
              <w:t xml:space="preserve">Correction to the DIRECT LINK ESTABLISHMENT ACCEPT message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52753" w14:textId="06C4B8AA" w:rsidR="00B90CF2" w:rsidRDefault="00B90CF2" w:rsidP="008755BA">
            <w:pPr>
              <w:pStyle w:val="TAC"/>
              <w:rPr>
                <w:sz w:val="16"/>
                <w:szCs w:val="16"/>
              </w:rPr>
            </w:pPr>
            <w:r>
              <w:rPr>
                <w:sz w:val="16"/>
                <w:szCs w:val="16"/>
              </w:rPr>
              <w:t>18.6.0</w:t>
            </w:r>
          </w:p>
        </w:tc>
      </w:tr>
      <w:tr w:rsidR="00B263CD" w:rsidRPr="00E409A5" w14:paraId="43D0620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5CBDCA" w14:textId="2C4E9A44" w:rsidR="00B263CD" w:rsidRDefault="00B263CD"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ED1" w14:textId="67EEC8C3" w:rsidR="00B263CD" w:rsidRDefault="00B263CD"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FF8FF" w14:textId="39218EB1" w:rsidR="00B263CD" w:rsidRDefault="00B263C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03D01" w14:textId="7887A186" w:rsidR="00B263CD" w:rsidRDefault="00B263CD" w:rsidP="008755BA">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3E8E" w14:textId="18C3D119" w:rsidR="00B263CD" w:rsidRDefault="00B263CD"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BCB4" w14:textId="2FCBA563" w:rsidR="00B263CD" w:rsidRDefault="00B263C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B92D8A" w14:textId="2C452886" w:rsidR="00B263CD" w:rsidRDefault="00B263CD" w:rsidP="008755BA">
            <w:pPr>
              <w:pStyle w:val="TAL"/>
            </w:pPr>
            <w:r>
              <w:t>Size restriction for ASN.1 VisibleString type of FQDN in V2X-as-address of 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4F38E" w14:textId="3B4BDB99" w:rsidR="00B263CD" w:rsidRDefault="00B263CD" w:rsidP="008755BA">
            <w:pPr>
              <w:pStyle w:val="TAC"/>
              <w:rPr>
                <w:sz w:val="16"/>
                <w:szCs w:val="16"/>
              </w:rPr>
            </w:pPr>
            <w:r>
              <w:rPr>
                <w:sz w:val="16"/>
                <w:szCs w:val="16"/>
              </w:rPr>
              <w:t>18.6.0</w:t>
            </w:r>
          </w:p>
        </w:tc>
      </w:tr>
      <w:tr w:rsidR="00195395" w:rsidRPr="00E409A5" w14:paraId="14C0A2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A82702" w14:textId="3D3430F4" w:rsidR="00195395" w:rsidRDefault="00195395"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86C" w14:textId="52CB95C9" w:rsidR="00195395" w:rsidRDefault="00195395"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B1E8" w14:textId="19754817" w:rsidR="00195395" w:rsidRDefault="0019539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4CD60" w14:textId="72EBFED9" w:rsidR="00195395" w:rsidRDefault="00195395" w:rsidP="008755BA">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A946" w14:textId="6B3C8404" w:rsidR="00195395" w:rsidRDefault="00195395"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D49F" w14:textId="02A50F27" w:rsidR="00195395" w:rsidRDefault="00195395"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AAAB6" w14:textId="589595D7" w:rsidR="00195395" w:rsidRDefault="00195395" w:rsidP="008755BA">
            <w:pPr>
              <w:pStyle w:val="TAL"/>
            </w:pPr>
            <w:r>
              <w:t>V2X AS MBS Geographical Area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153BE84" w14:textId="51B0112A" w:rsidR="00195395" w:rsidRDefault="00195395" w:rsidP="008755BA">
            <w:pPr>
              <w:pStyle w:val="TAC"/>
              <w:rPr>
                <w:sz w:val="16"/>
                <w:szCs w:val="16"/>
              </w:rPr>
            </w:pPr>
            <w:r>
              <w:rPr>
                <w:sz w:val="16"/>
                <w:szCs w:val="16"/>
              </w:rPr>
              <w:t>18.6.0</w:t>
            </w:r>
          </w:p>
        </w:tc>
      </w:tr>
      <w:tr w:rsidR="00552007" w:rsidRPr="00E409A5" w14:paraId="5E1247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2874" w14:textId="7E4378F9" w:rsidR="00552007" w:rsidRDefault="00552007" w:rsidP="008755BA">
            <w:pPr>
              <w:pStyle w:val="TAC"/>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1CE79" w14:textId="7D84E0CA" w:rsidR="00552007" w:rsidRDefault="00552007"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AB3C0" w14:textId="2F1EB423" w:rsidR="00552007" w:rsidRDefault="00552007" w:rsidP="0055200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DEA4A4" w14:textId="6DB09ACB" w:rsidR="00552007" w:rsidRDefault="00552007" w:rsidP="008755BA">
            <w:pPr>
              <w:pStyle w:val="TAL"/>
              <w:rPr>
                <w:sz w:val="16"/>
                <w:szCs w:val="16"/>
              </w:rPr>
            </w:pPr>
            <w:r>
              <w:rPr>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F03E4" w14:textId="2B2F4FDD" w:rsidR="00552007" w:rsidRDefault="00552007"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1346" w14:textId="51179D56" w:rsidR="00552007" w:rsidRDefault="00552007"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14F48" w14:textId="11FBD419" w:rsidR="00552007" w:rsidRDefault="00552007" w:rsidP="008755BA">
            <w:pPr>
              <w:pStyle w:val="TAL"/>
            </w:pPr>
            <w:r>
              <w:t>Correction of NOTE number in the Requested UE policies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2B3161" w14:textId="05046D1F" w:rsidR="00552007" w:rsidRDefault="00552007" w:rsidP="008755BA">
            <w:pPr>
              <w:pStyle w:val="TAC"/>
              <w:rPr>
                <w:sz w:val="16"/>
                <w:szCs w:val="16"/>
              </w:rPr>
            </w:pPr>
            <w:r>
              <w:rPr>
                <w:sz w:val="16"/>
                <w:szCs w:val="16"/>
              </w:rPr>
              <w:t>18.7.0</w:t>
            </w:r>
          </w:p>
        </w:tc>
      </w:tr>
      <w:tr w:rsidR="00144BCF" w:rsidRPr="00E409A5" w14:paraId="40BE34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5F30E6" w14:textId="5BF5BBC9" w:rsidR="00144BCF" w:rsidRDefault="00144B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3DFD1" w14:textId="4E01A6CD" w:rsidR="00144BCF" w:rsidRDefault="00144B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E1CEE" w14:textId="1D0CA775" w:rsidR="00144BCF" w:rsidRDefault="00144BCF" w:rsidP="00144B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8C5A7" w14:textId="3068F285" w:rsidR="00144BCF" w:rsidRDefault="00144BCF" w:rsidP="008755BA">
            <w:pPr>
              <w:pStyle w:val="TAL"/>
              <w:rPr>
                <w:sz w:val="16"/>
                <w:szCs w:val="16"/>
              </w:rPr>
            </w:pPr>
            <w:r>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86C9" w14:textId="452CAF4F" w:rsidR="00144BCF" w:rsidRDefault="00144BCF"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6B52B" w14:textId="5E4E3F1E" w:rsidR="00144BCF" w:rsidRDefault="00144B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B11EE4" w14:textId="7AD83E6E" w:rsidR="00144BCF" w:rsidRDefault="00144BCF" w:rsidP="008755BA">
            <w:pPr>
              <w:pStyle w:val="TAL"/>
            </w:pPr>
            <w:r>
              <w:t>Correction to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FAFCBA" w14:textId="54E00EAD" w:rsidR="00144BCF" w:rsidRDefault="00144BCF" w:rsidP="008755BA">
            <w:pPr>
              <w:pStyle w:val="TAC"/>
              <w:rPr>
                <w:sz w:val="16"/>
                <w:szCs w:val="16"/>
              </w:rPr>
            </w:pPr>
            <w:r>
              <w:rPr>
                <w:sz w:val="16"/>
                <w:szCs w:val="16"/>
              </w:rPr>
              <w:t>18.7.0</w:t>
            </w:r>
          </w:p>
        </w:tc>
      </w:tr>
      <w:tr w:rsidR="00C665CF" w:rsidRPr="00E409A5" w14:paraId="588B14C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E1C1331" w14:textId="6AA9DA21" w:rsidR="00C665CF" w:rsidRDefault="00C665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2B73" w14:textId="00853623" w:rsidR="00C665CF" w:rsidRDefault="00C665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49CCA" w14:textId="17CDA618" w:rsidR="00C665CF" w:rsidRDefault="00C665CF" w:rsidP="00C665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FCC31" w14:textId="117A9CB5" w:rsidR="00C665CF" w:rsidRDefault="00C665CF" w:rsidP="008755BA">
            <w:pPr>
              <w:pStyle w:val="TAL"/>
              <w:rPr>
                <w:sz w:val="16"/>
                <w:szCs w:val="16"/>
              </w:rPr>
            </w:pPr>
            <w:r>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9B2" w14:textId="27DA83E1" w:rsidR="00C665CF" w:rsidRDefault="00C665CF"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E9249" w14:textId="05020F98" w:rsidR="00C665CF" w:rsidRDefault="00C665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6EAE4B" w14:textId="3B1CE291" w:rsidR="00C665CF" w:rsidRDefault="00C665CF" w:rsidP="008755BA">
            <w:pPr>
              <w:pStyle w:val="TAL"/>
            </w:pPr>
            <w:r>
              <w:t xml:space="preserve">Missing IANA registration template for new MIME types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160CA" w14:textId="5E2CBA8A" w:rsidR="00C665CF" w:rsidRDefault="00C665CF" w:rsidP="008755BA">
            <w:pPr>
              <w:pStyle w:val="TAC"/>
              <w:rPr>
                <w:sz w:val="16"/>
                <w:szCs w:val="16"/>
              </w:rPr>
            </w:pPr>
            <w:r>
              <w:rPr>
                <w:sz w:val="16"/>
                <w:szCs w:val="16"/>
              </w:rPr>
              <w:t>18.7.0</w:t>
            </w:r>
          </w:p>
        </w:tc>
      </w:tr>
      <w:tr w:rsidR="00456C73" w:rsidRPr="00E409A5" w14:paraId="7C4F1D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8C5ED1" w14:textId="3DAB469D" w:rsidR="00456C73" w:rsidRDefault="00456C73" w:rsidP="00456C73">
            <w:pPr>
              <w:pStyle w:val="TAC"/>
              <w:rPr>
                <w:sz w:val="16"/>
                <w:szCs w:val="16"/>
              </w:rPr>
            </w:pPr>
            <w:r w:rsidRPr="00456C73">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E416E" w14:textId="6EC0D098" w:rsidR="00456C73" w:rsidRDefault="00456C73" w:rsidP="00456C73">
            <w:pPr>
              <w:pStyle w:val="TAC"/>
              <w:rPr>
                <w:sz w:val="16"/>
                <w:szCs w:val="16"/>
              </w:rPr>
            </w:pPr>
            <w:r w:rsidRPr="00456C73">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0FA12" w14:textId="760F5612" w:rsidR="00456C73" w:rsidRDefault="00456C73" w:rsidP="00456C73">
            <w:pPr>
              <w:overflowPunct/>
              <w:autoSpaceDE/>
              <w:autoSpaceDN/>
              <w:adjustRightInd/>
              <w:spacing w:after="0"/>
              <w:jc w:val="center"/>
              <w:textAlignment w:val="auto"/>
              <w:rPr>
                <w:rFonts w:ascii="Arial" w:hAnsi="Arial" w:cs="Arial"/>
                <w:sz w:val="16"/>
                <w:szCs w:val="16"/>
              </w:rPr>
            </w:pPr>
            <w:r w:rsidRPr="00456C73">
              <w:rPr>
                <w:rFonts w:ascii="Arial" w:eastAsia="Times New Roman" w:hAnsi="Arial" w:cs="Arial"/>
                <w:sz w:val="16"/>
                <w:szCs w:val="16"/>
                <w:lang w:eastAsia="ko-KR"/>
              </w:rPr>
              <w:t>CP-250180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6479A" w14:textId="4565DE4F" w:rsidR="00456C73" w:rsidRDefault="00456C73" w:rsidP="00456C73">
            <w:pPr>
              <w:pStyle w:val="TAL"/>
              <w:rPr>
                <w:sz w:val="16"/>
                <w:szCs w:val="16"/>
              </w:rPr>
            </w:pPr>
            <w:r w:rsidRPr="00456C73">
              <w:rPr>
                <w:rFonts w:eastAsia="Times New Roman" w:cs="Arial"/>
                <w:sz w:val="16"/>
                <w:szCs w:val="16"/>
                <w:lang w:eastAsia="ko-KR"/>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5A83A" w14:textId="700E5A95" w:rsidR="00456C73" w:rsidRDefault="00456C73" w:rsidP="00456C73">
            <w:pPr>
              <w:pStyle w:val="TAR"/>
              <w:rPr>
                <w:sz w:val="16"/>
                <w:szCs w:val="16"/>
              </w:rPr>
            </w:pPr>
            <w:r w:rsidRPr="00456C73">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38546" w14:textId="71B5F6D1" w:rsidR="00456C73" w:rsidRDefault="00456C73" w:rsidP="00456C73">
            <w:pPr>
              <w:pStyle w:val="TAC"/>
              <w:rPr>
                <w:sz w:val="16"/>
                <w:szCs w:val="16"/>
              </w:rPr>
            </w:pPr>
            <w:r w:rsidRPr="00456C73">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9C9DDC" w14:textId="6CCAB752" w:rsidR="00456C73" w:rsidRDefault="00456C73" w:rsidP="00456C73">
            <w:pPr>
              <w:pStyle w:val="TAL"/>
            </w:pPr>
            <w:r w:rsidRPr="00456C73">
              <w:rPr>
                <w:rFonts w:eastAsia="Times New Roman" w:cs="Arial"/>
                <w:sz w:val="16"/>
                <w:szCs w:val="16"/>
                <w:lang w:eastAsia="ko-KR"/>
              </w:rPr>
              <w:t>Removal of editor's note on new MIME types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60A2B8" w14:textId="37E7A752" w:rsidR="00456C73" w:rsidRDefault="00456C73" w:rsidP="00456C73">
            <w:pPr>
              <w:pStyle w:val="TAC"/>
              <w:rPr>
                <w:sz w:val="16"/>
                <w:szCs w:val="16"/>
              </w:rPr>
            </w:pPr>
            <w:r w:rsidRPr="00456C73">
              <w:rPr>
                <w:rFonts w:eastAsia="Times New Roman" w:cs="Arial"/>
                <w:sz w:val="16"/>
                <w:szCs w:val="16"/>
                <w:lang w:eastAsia="ko-KR"/>
              </w:rPr>
              <w:t>18.8.0</w:t>
            </w:r>
          </w:p>
        </w:tc>
      </w:tr>
    </w:tbl>
    <w:p w14:paraId="574369B9" w14:textId="77777777" w:rsidR="00456C73" w:rsidRDefault="00456C73" w:rsidP="008E33F7"/>
    <w:sectPr w:rsidR="00456C73">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0D4C" w14:textId="77777777" w:rsidR="0010112B" w:rsidRDefault="0010112B">
      <w:r>
        <w:separator/>
      </w:r>
    </w:p>
  </w:endnote>
  <w:endnote w:type="continuationSeparator" w:id="0">
    <w:p w14:paraId="068DD621" w14:textId="77777777" w:rsidR="0010112B" w:rsidRDefault="0010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316E8" w:rsidRDefault="00A316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C73CA" w14:textId="77777777" w:rsidR="0010112B" w:rsidRDefault="0010112B">
      <w:r>
        <w:separator/>
      </w:r>
    </w:p>
  </w:footnote>
  <w:footnote w:type="continuationSeparator" w:id="0">
    <w:p w14:paraId="21728F39" w14:textId="77777777" w:rsidR="0010112B" w:rsidRDefault="0010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C08AAA" w:rsidR="00A316E8" w:rsidRDefault="00A316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DC">
      <w:rPr>
        <w:rFonts w:ascii="Arial" w:hAnsi="Arial" w:cs="Arial"/>
        <w:b/>
        <w:noProof/>
        <w:sz w:val="18"/>
        <w:szCs w:val="18"/>
      </w:rPr>
      <w:t>3GPP TS 24.587 V18.8.0 (2025-03)</w:t>
    </w:r>
    <w:r>
      <w:rPr>
        <w:rFonts w:ascii="Arial" w:hAnsi="Arial" w:cs="Arial"/>
        <w:b/>
        <w:sz w:val="18"/>
        <w:szCs w:val="18"/>
      </w:rPr>
      <w:fldChar w:fldCharType="end"/>
    </w:r>
  </w:p>
  <w:p w14:paraId="7A6BC72E" w14:textId="77777777" w:rsidR="00A316E8" w:rsidRDefault="00A316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1654">
      <w:rPr>
        <w:rFonts w:ascii="Arial" w:hAnsi="Arial" w:cs="Arial"/>
        <w:b/>
        <w:noProof/>
        <w:sz w:val="18"/>
        <w:szCs w:val="18"/>
      </w:rPr>
      <w:t>13</w:t>
    </w:r>
    <w:r>
      <w:rPr>
        <w:rFonts w:ascii="Arial" w:hAnsi="Arial" w:cs="Arial"/>
        <w:b/>
        <w:sz w:val="18"/>
        <w:szCs w:val="18"/>
      </w:rPr>
      <w:fldChar w:fldCharType="end"/>
    </w:r>
  </w:p>
  <w:p w14:paraId="13C538E8" w14:textId="2C1EEA54" w:rsidR="00A316E8" w:rsidRDefault="00A316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DC">
      <w:rPr>
        <w:rFonts w:ascii="Arial" w:hAnsi="Arial" w:cs="Arial"/>
        <w:b/>
        <w:noProof/>
        <w:sz w:val="18"/>
        <w:szCs w:val="18"/>
      </w:rPr>
      <w:t>Release 18</w:t>
    </w:r>
    <w:r>
      <w:rPr>
        <w:rFonts w:ascii="Arial" w:hAnsi="Arial" w:cs="Arial"/>
        <w:b/>
        <w:sz w:val="18"/>
        <w:szCs w:val="18"/>
      </w:rPr>
      <w:fldChar w:fldCharType="end"/>
    </w:r>
  </w:p>
  <w:p w14:paraId="1024E63D" w14:textId="77777777" w:rsidR="00A316E8" w:rsidRDefault="00A316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391452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1353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4263969">
    <w:abstractNumId w:val="11"/>
  </w:num>
  <w:num w:numId="4" w16cid:durableId="686252483">
    <w:abstractNumId w:val="14"/>
  </w:num>
  <w:num w:numId="5" w16cid:durableId="429398553">
    <w:abstractNumId w:val="2"/>
  </w:num>
  <w:num w:numId="6" w16cid:durableId="1593317493">
    <w:abstractNumId w:val="1"/>
  </w:num>
  <w:num w:numId="7" w16cid:durableId="1020931518">
    <w:abstractNumId w:val="0"/>
  </w:num>
  <w:num w:numId="8" w16cid:durableId="336662253">
    <w:abstractNumId w:val="13"/>
  </w:num>
  <w:num w:numId="9" w16cid:durableId="1628118692">
    <w:abstractNumId w:val="15"/>
  </w:num>
  <w:num w:numId="10" w16cid:durableId="943073544">
    <w:abstractNumId w:val="12"/>
  </w:num>
  <w:num w:numId="11" w16cid:durableId="1586498379">
    <w:abstractNumId w:val="9"/>
  </w:num>
  <w:num w:numId="12" w16cid:durableId="86971017">
    <w:abstractNumId w:val="7"/>
  </w:num>
  <w:num w:numId="13" w16cid:durableId="891233785">
    <w:abstractNumId w:val="6"/>
  </w:num>
  <w:num w:numId="14" w16cid:durableId="1727411906">
    <w:abstractNumId w:val="5"/>
  </w:num>
  <w:num w:numId="15" w16cid:durableId="502162864">
    <w:abstractNumId w:val="4"/>
  </w:num>
  <w:num w:numId="16" w16cid:durableId="228807608">
    <w:abstractNumId w:val="8"/>
  </w:num>
  <w:num w:numId="17" w16cid:durableId="1229730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299D"/>
    <w:rsid w:val="00063731"/>
    <w:rsid w:val="0006554B"/>
    <w:rsid w:val="000655A6"/>
    <w:rsid w:val="000676DD"/>
    <w:rsid w:val="00071A4E"/>
    <w:rsid w:val="00072AB7"/>
    <w:rsid w:val="000737A9"/>
    <w:rsid w:val="000801BB"/>
    <w:rsid w:val="00080512"/>
    <w:rsid w:val="00081B6D"/>
    <w:rsid w:val="0008501B"/>
    <w:rsid w:val="0008596D"/>
    <w:rsid w:val="0008641E"/>
    <w:rsid w:val="000979CC"/>
    <w:rsid w:val="000A22A2"/>
    <w:rsid w:val="000A30B8"/>
    <w:rsid w:val="000A4DC1"/>
    <w:rsid w:val="000A5784"/>
    <w:rsid w:val="000A6DDC"/>
    <w:rsid w:val="000B13E8"/>
    <w:rsid w:val="000B306E"/>
    <w:rsid w:val="000B3BF0"/>
    <w:rsid w:val="000B565B"/>
    <w:rsid w:val="000C13EC"/>
    <w:rsid w:val="000C3C19"/>
    <w:rsid w:val="000C3C50"/>
    <w:rsid w:val="000C3EFC"/>
    <w:rsid w:val="000C47C3"/>
    <w:rsid w:val="000C54CC"/>
    <w:rsid w:val="000C6C4B"/>
    <w:rsid w:val="000D58AB"/>
    <w:rsid w:val="000D5EC9"/>
    <w:rsid w:val="000E32CC"/>
    <w:rsid w:val="000E5C4E"/>
    <w:rsid w:val="000E5ECA"/>
    <w:rsid w:val="000F17E8"/>
    <w:rsid w:val="000F21DF"/>
    <w:rsid w:val="000F3257"/>
    <w:rsid w:val="000F416C"/>
    <w:rsid w:val="000F57BE"/>
    <w:rsid w:val="000F59AC"/>
    <w:rsid w:val="000F7A02"/>
    <w:rsid w:val="00100E94"/>
    <w:rsid w:val="0010112B"/>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4BCF"/>
    <w:rsid w:val="00146C7C"/>
    <w:rsid w:val="00153432"/>
    <w:rsid w:val="001539EC"/>
    <w:rsid w:val="00154A03"/>
    <w:rsid w:val="00155EC3"/>
    <w:rsid w:val="001624FF"/>
    <w:rsid w:val="001646E6"/>
    <w:rsid w:val="00172054"/>
    <w:rsid w:val="00177831"/>
    <w:rsid w:val="00181442"/>
    <w:rsid w:val="00187EE8"/>
    <w:rsid w:val="00190D40"/>
    <w:rsid w:val="00192F81"/>
    <w:rsid w:val="0019476D"/>
    <w:rsid w:val="00195395"/>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3C98"/>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26DC3"/>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1DFF"/>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0325A"/>
    <w:rsid w:val="00406AC6"/>
    <w:rsid w:val="004113D1"/>
    <w:rsid w:val="004120BD"/>
    <w:rsid w:val="00413676"/>
    <w:rsid w:val="00415196"/>
    <w:rsid w:val="0042172C"/>
    <w:rsid w:val="004229A3"/>
    <w:rsid w:val="00423334"/>
    <w:rsid w:val="00423F12"/>
    <w:rsid w:val="004327C0"/>
    <w:rsid w:val="00433E64"/>
    <w:rsid w:val="004345EC"/>
    <w:rsid w:val="004437FE"/>
    <w:rsid w:val="00443B47"/>
    <w:rsid w:val="00444D36"/>
    <w:rsid w:val="00446F61"/>
    <w:rsid w:val="0045286A"/>
    <w:rsid w:val="004533BB"/>
    <w:rsid w:val="004536D5"/>
    <w:rsid w:val="00456C73"/>
    <w:rsid w:val="00461AF1"/>
    <w:rsid w:val="00464BAB"/>
    <w:rsid w:val="00465515"/>
    <w:rsid w:val="00470D68"/>
    <w:rsid w:val="00473C9C"/>
    <w:rsid w:val="004768E0"/>
    <w:rsid w:val="004832B9"/>
    <w:rsid w:val="00485B01"/>
    <w:rsid w:val="0048649D"/>
    <w:rsid w:val="00490280"/>
    <w:rsid w:val="00491403"/>
    <w:rsid w:val="00494761"/>
    <w:rsid w:val="00494F5A"/>
    <w:rsid w:val="004951E4"/>
    <w:rsid w:val="004953CD"/>
    <w:rsid w:val="00495735"/>
    <w:rsid w:val="004964A8"/>
    <w:rsid w:val="004970B0"/>
    <w:rsid w:val="0049751D"/>
    <w:rsid w:val="00497D51"/>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31A63"/>
    <w:rsid w:val="00532FC1"/>
    <w:rsid w:val="0053388B"/>
    <w:rsid w:val="00535773"/>
    <w:rsid w:val="005361D5"/>
    <w:rsid w:val="00536248"/>
    <w:rsid w:val="00541E65"/>
    <w:rsid w:val="00543C5A"/>
    <w:rsid w:val="00543E6C"/>
    <w:rsid w:val="00543F37"/>
    <w:rsid w:val="00545100"/>
    <w:rsid w:val="00550B3D"/>
    <w:rsid w:val="00551654"/>
    <w:rsid w:val="00551DC0"/>
    <w:rsid w:val="00551FC1"/>
    <w:rsid w:val="00552007"/>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4BC8"/>
    <w:rsid w:val="005D7526"/>
    <w:rsid w:val="005E1497"/>
    <w:rsid w:val="005E4BB2"/>
    <w:rsid w:val="005E532E"/>
    <w:rsid w:val="005E7880"/>
    <w:rsid w:val="005F043F"/>
    <w:rsid w:val="005F2590"/>
    <w:rsid w:val="005F6380"/>
    <w:rsid w:val="005F72AB"/>
    <w:rsid w:val="005F788A"/>
    <w:rsid w:val="00602115"/>
    <w:rsid w:val="00602AEA"/>
    <w:rsid w:val="0060362C"/>
    <w:rsid w:val="006050A2"/>
    <w:rsid w:val="006113A1"/>
    <w:rsid w:val="00612AB3"/>
    <w:rsid w:val="00612C6F"/>
    <w:rsid w:val="00614FDF"/>
    <w:rsid w:val="0062248B"/>
    <w:rsid w:val="00622DF5"/>
    <w:rsid w:val="00625EB0"/>
    <w:rsid w:val="00626B48"/>
    <w:rsid w:val="00631A94"/>
    <w:rsid w:val="0063543D"/>
    <w:rsid w:val="00640BB7"/>
    <w:rsid w:val="0064293C"/>
    <w:rsid w:val="006458F2"/>
    <w:rsid w:val="006460B8"/>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24FA"/>
    <w:rsid w:val="006A323F"/>
    <w:rsid w:val="006A4339"/>
    <w:rsid w:val="006A54F7"/>
    <w:rsid w:val="006A60DC"/>
    <w:rsid w:val="006A714A"/>
    <w:rsid w:val="006B01EC"/>
    <w:rsid w:val="006B2638"/>
    <w:rsid w:val="006B30D0"/>
    <w:rsid w:val="006B6EFE"/>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971A6"/>
    <w:rsid w:val="007A1346"/>
    <w:rsid w:val="007A3F6A"/>
    <w:rsid w:val="007A43E4"/>
    <w:rsid w:val="007A4717"/>
    <w:rsid w:val="007A724D"/>
    <w:rsid w:val="007A73F7"/>
    <w:rsid w:val="007B121E"/>
    <w:rsid w:val="007B2D72"/>
    <w:rsid w:val="007B600E"/>
    <w:rsid w:val="007C2C8C"/>
    <w:rsid w:val="007C4C07"/>
    <w:rsid w:val="007C4DE2"/>
    <w:rsid w:val="007C5179"/>
    <w:rsid w:val="007C77A5"/>
    <w:rsid w:val="007C78A4"/>
    <w:rsid w:val="007C7CF7"/>
    <w:rsid w:val="007D0F9E"/>
    <w:rsid w:val="007D1146"/>
    <w:rsid w:val="007D32C1"/>
    <w:rsid w:val="007D4F6A"/>
    <w:rsid w:val="007D61FB"/>
    <w:rsid w:val="007D7B6B"/>
    <w:rsid w:val="007D7D30"/>
    <w:rsid w:val="007E0A08"/>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5EDE"/>
    <w:rsid w:val="00976A83"/>
    <w:rsid w:val="00980998"/>
    <w:rsid w:val="00982D5A"/>
    <w:rsid w:val="00983AB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5740"/>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5F47"/>
    <w:rsid w:val="00A26956"/>
    <w:rsid w:val="00A26F25"/>
    <w:rsid w:val="00A27486"/>
    <w:rsid w:val="00A316E8"/>
    <w:rsid w:val="00A32F70"/>
    <w:rsid w:val="00A34183"/>
    <w:rsid w:val="00A37F11"/>
    <w:rsid w:val="00A403D4"/>
    <w:rsid w:val="00A46D85"/>
    <w:rsid w:val="00A53724"/>
    <w:rsid w:val="00A53A2F"/>
    <w:rsid w:val="00A56066"/>
    <w:rsid w:val="00A560C5"/>
    <w:rsid w:val="00A6497D"/>
    <w:rsid w:val="00A65D05"/>
    <w:rsid w:val="00A66458"/>
    <w:rsid w:val="00A73129"/>
    <w:rsid w:val="00A7361E"/>
    <w:rsid w:val="00A75103"/>
    <w:rsid w:val="00A75D8E"/>
    <w:rsid w:val="00A75F22"/>
    <w:rsid w:val="00A77145"/>
    <w:rsid w:val="00A82346"/>
    <w:rsid w:val="00A82C8C"/>
    <w:rsid w:val="00A86524"/>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2C1F"/>
    <w:rsid w:val="00AD5BD4"/>
    <w:rsid w:val="00AD640D"/>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3CD"/>
    <w:rsid w:val="00B26800"/>
    <w:rsid w:val="00B27C54"/>
    <w:rsid w:val="00B32ADC"/>
    <w:rsid w:val="00B33124"/>
    <w:rsid w:val="00B419BC"/>
    <w:rsid w:val="00B455F4"/>
    <w:rsid w:val="00B52B57"/>
    <w:rsid w:val="00B53A97"/>
    <w:rsid w:val="00B54665"/>
    <w:rsid w:val="00B54787"/>
    <w:rsid w:val="00B626E2"/>
    <w:rsid w:val="00B63279"/>
    <w:rsid w:val="00B643CE"/>
    <w:rsid w:val="00B6442F"/>
    <w:rsid w:val="00B65285"/>
    <w:rsid w:val="00B67D96"/>
    <w:rsid w:val="00B709C0"/>
    <w:rsid w:val="00B744B3"/>
    <w:rsid w:val="00B75786"/>
    <w:rsid w:val="00B85AB2"/>
    <w:rsid w:val="00B876AD"/>
    <w:rsid w:val="00B90CF2"/>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571C"/>
    <w:rsid w:val="00BE6CE5"/>
    <w:rsid w:val="00BE72E0"/>
    <w:rsid w:val="00BE74E9"/>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665CF"/>
    <w:rsid w:val="00C706E3"/>
    <w:rsid w:val="00C725B6"/>
    <w:rsid w:val="00C72833"/>
    <w:rsid w:val="00C80F1D"/>
    <w:rsid w:val="00C821FE"/>
    <w:rsid w:val="00C83CD4"/>
    <w:rsid w:val="00C8729B"/>
    <w:rsid w:val="00C90A67"/>
    <w:rsid w:val="00C91962"/>
    <w:rsid w:val="00C93F40"/>
    <w:rsid w:val="00C95591"/>
    <w:rsid w:val="00CA1119"/>
    <w:rsid w:val="00CA3D0C"/>
    <w:rsid w:val="00CA63BA"/>
    <w:rsid w:val="00CB0F2A"/>
    <w:rsid w:val="00CB4055"/>
    <w:rsid w:val="00CB6523"/>
    <w:rsid w:val="00CC01B3"/>
    <w:rsid w:val="00CC0F60"/>
    <w:rsid w:val="00CC1DE6"/>
    <w:rsid w:val="00CC6DF3"/>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5AE6"/>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2E1"/>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3D1E"/>
    <w:rsid w:val="00E1525E"/>
    <w:rsid w:val="00E16509"/>
    <w:rsid w:val="00E17595"/>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1CB0"/>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63EB"/>
    <w:rsid w:val="00EB7EC1"/>
    <w:rsid w:val="00EC249A"/>
    <w:rsid w:val="00EC4A25"/>
    <w:rsid w:val="00EE36E1"/>
    <w:rsid w:val="00EE440F"/>
    <w:rsid w:val="00EE6F86"/>
    <w:rsid w:val="00EF0D9F"/>
    <w:rsid w:val="00EF0EC0"/>
    <w:rsid w:val="00EF4613"/>
    <w:rsid w:val="00EF608C"/>
    <w:rsid w:val="00F00498"/>
    <w:rsid w:val="00F025A2"/>
    <w:rsid w:val="00F03F14"/>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2608"/>
    <w:rsid w:val="00F432CF"/>
    <w:rsid w:val="00F45AF3"/>
    <w:rsid w:val="00F462B4"/>
    <w:rsid w:val="00F50600"/>
    <w:rsid w:val="00F51FEB"/>
    <w:rsid w:val="00F52DF5"/>
    <w:rsid w:val="00F55632"/>
    <w:rsid w:val="00F55965"/>
    <w:rsid w:val="00F62672"/>
    <w:rsid w:val="00F637B9"/>
    <w:rsid w:val="00F653B8"/>
    <w:rsid w:val="00F6784A"/>
    <w:rsid w:val="00F67D85"/>
    <w:rsid w:val="00F73BC4"/>
    <w:rsid w:val="00F80782"/>
    <w:rsid w:val="00F80FE5"/>
    <w:rsid w:val="00F817B0"/>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E5ABF"/>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64219013">
      <w:bodyDiv w:val="1"/>
      <w:marLeft w:val="0"/>
      <w:marRight w:val="0"/>
      <w:marTop w:val="0"/>
      <w:marBottom w:val="0"/>
      <w:divBdr>
        <w:top w:val="none" w:sz="0" w:space="0" w:color="auto"/>
        <w:left w:val="none" w:sz="0" w:space="0" w:color="auto"/>
        <w:bottom w:val="none" w:sz="0" w:space="0" w:color="auto"/>
        <w:right w:val="none" w:sz="0" w:space="0" w:color="auto"/>
      </w:divBdr>
    </w:div>
    <w:div w:id="568149626">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46276079">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10398935">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62437601">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7073897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1991982697">
      <w:bodyDiv w:val="1"/>
      <w:marLeft w:val="0"/>
      <w:marRight w:val="0"/>
      <w:marTop w:val="0"/>
      <w:marBottom w:val="0"/>
      <w:divBdr>
        <w:top w:val="none" w:sz="0" w:space="0" w:color="auto"/>
        <w:left w:val="none" w:sz="0" w:space="0" w:color="auto"/>
        <w:bottom w:val="none" w:sz="0" w:space="0" w:color="auto"/>
        <w:right w:val="none" w:sz="0" w:space="0" w:color="auto"/>
      </w:divBdr>
    </w:div>
    <w:div w:id="2050648288">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F88B7-F84C-4A4F-8262-FE77D5B3C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52555</Words>
  <Characters>299567</Characters>
  <Application>Microsoft Office Word</Application>
  <DocSecurity>0</DocSecurity>
  <Lines>2496</Lines>
  <Paragraphs>702</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351420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KK_MCC</cp:lastModifiedBy>
  <cp:revision>9</cp:revision>
  <cp:lastPrinted>2019-02-25T14:05:00Z</cp:lastPrinted>
  <dcterms:created xsi:type="dcterms:W3CDTF">2024-09-23T11:36:00Z</dcterms:created>
  <dcterms:modified xsi:type="dcterms:W3CDTF">2025-03-20T19:48:00Z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