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shd w:val="clear" w:color="auto" w:fill="auto"/>
          </w:tcPr>
          <w:p w14:paraId="30B257AA" w14:textId="5C13DCE3"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579-5</w:t>
            </w:r>
            <w:bookmarkEnd w:id="2"/>
            <w:r w:rsidRPr="00201416">
              <w:rPr>
                <w:sz w:val="64"/>
              </w:rPr>
              <w:t xml:space="preserve"> </w:t>
            </w:r>
            <w:r w:rsidRPr="00201416">
              <w:t>V</w:t>
            </w:r>
            <w:bookmarkStart w:id="3" w:name="specVersion"/>
            <w:r w:rsidR="00C60F64">
              <w:t>1</w:t>
            </w:r>
            <w:r w:rsidR="00D4739B">
              <w:t>7</w:t>
            </w:r>
            <w:r w:rsidRPr="00201416">
              <w:t>.</w:t>
            </w:r>
            <w:r w:rsidR="00B97EB1">
              <w:t>1</w:t>
            </w:r>
            <w:r w:rsidRPr="00201416">
              <w:t>.</w:t>
            </w:r>
            <w:bookmarkEnd w:id="3"/>
            <w:r w:rsidR="00D4739B">
              <w:t>0</w:t>
            </w:r>
            <w:r w:rsidRPr="00201416">
              <w:t xml:space="preserve"> </w:t>
            </w:r>
            <w:r w:rsidRPr="00201416">
              <w:rPr>
                <w:sz w:val="32"/>
              </w:rPr>
              <w:t>(</w:t>
            </w:r>
            <w:bookmarkStart w:id="4" w:name="issueDate"/>
            <w:r w:rsidR="00201416" w:rsidRPr="00201416">
              <w:rPr>
                <w:sz w:val="32"/>
              </w:rPr>
              <w:t>202</w:t>
            </w:r>
            <w:r w:rsidR="00B97EB1">
              <w:rPr>
                <w:sz w:val="32"/>
              </w:rPr>
              <w:t>5</w:t>
            </w:r>
            <w:r w:rsidRPr="00201416">
              <w:rPr>
                <w:sz w:val="32"/>
              </w:rPr>
              <w:t>-</w:t>
            </w:r>
            <w:bookmarkEnd w:id="4"/>
            <w:r w:rsidR="00B97EB1">
              <w:rPr>
                <w:sz w:val="32"/>
              </w:rPr>
              <w:t>06</w:t>
            </w:r>
            <w:r w:rsidRPr="00201416">
              <w:rPr>
                <w:sz w:val="32"/>
              </w:rPr>
              <w:t>)</w:t>
            </w:r>
          </w:p>
        </w:tc>
      </w:tr>
      <w:tr w:rsidR="004922D6" w:rsidRPr="00F25C88" w14:paraId="7349082A" w14:textId="77777777" w:rsidTr="00D870DF">
        <w:trPr>
          <w:trHeight w:hRule="exact" w:val="1134"/>
        </w:trPr>
        <w:tc>
          <w:tcPr>
            <w:tcW w:w="10423" w:type="dxa"/>
            <w:gridSpan w:val="2"/>
            <w:shd w:val="clear" w:color="auto" w:fill="auto"/>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BF62221" w14:textId="77777777" w:rsidR="00201416" w:rsidRPr="00AE6164" w:rsidRDefault="004922D6" w:rsidP="00201416">
            <w:pPr>
              <w:pStyle w:val="ZT"/>
              <w:framePr w:wrap="auto" w:hAnchor="text" w:yAlign="inline"/>
              <w:rPr>
                <w:highlight w:val="yellow"/>
              </w:rPr>
            </w:pPr>
            <w:r w:rsidRPr="00AE6164">
              <w:t xml:space="preserve">Technical Specification Group </w:t>
            </w:r>
            <w:bookmarkStart w:id="6" w:name="specTitle"/>
            <w:r w:rsidR="00201416">
              <w:t>Radio Access Network</w:t>
            </w:r>
            <w:r w:rsidR="00201416" w:rsidRPr="008B0C12">
              <w:t>;</w:t>
            </w:r>
          </w:p>
          <w:p w14:paraId="6C8827EC" w14:textId="77777777" w:rsidR="00201416" w:rsidRPr="00874DD1" w:rsidRDefault="00201416" w:rsidP="00201416">
            <w:pPr>
              <w:pStyle w:val="ZT"/>
              <w:framePr w:wrap="auto" w:hAnchor="text" w:yAlign="inline"/>
            </w:pPr>
            <w:r w:rsidRPr="00874DD1">
              <w:t>Mission Critical (MC) services;</w:t>
            </w:r>
          </w:p>
          <w:p w14:paraId="3E708411" w14:textId="77777777" w:rsidR="00201416" w:rsidRPr="00874DD1" w:rsidRDefault="00201416" w:rsidP="00201416">
            <w:pPr>
              <w:pStyle w:val="ZT"/>
              <w:framePr w:wrap="auto" w:hAnchor="text" w:yAlign="inline"/>
            </w:pPr>
            <w:r w:rsidRPr="00874DD1">
              <w:t>Part 5: Abstract test suite (ATS)</w:t>
            </w:r>
          </w:p>
          <w:p w14:paraId="7F43642B" w14:textId="3C0845EE" w:rsidR="004922D6" w:rsidRPr="00F25C88" w:rsidRDefault="00201416" w:rsidP="00201416">
            <w:pPr>
              <w:pStyle w:val="ZT"/>
              <w:framePr w:wrap="auto" w:hAnchor="text" w:yAlign="inline"/>
              <w:rPr>
                <w:i/>
                <w:sz w:val="28"/>
              </w:rPr>
            </w:pPr>
            <w:r w:rsidRPr="00AE6164">
              <w:t>(</w:t>
            </w:r>
            <w:r w:rsidRPr="00AE6164">
              <w:rPr>
                <w:rStyle w:val="ZGSM"/>
              </w:rPr>
              <w:t xml:space="preserve">Release </w:t>
            </w:r>
            <w:r w:rsidRPr="004D6929">
              <w:rPr>
                <w:rStyle w:val="ZGSM"/>
              </w:rPr>
              <w:t>17</w:t>
            </w:r>
            <w:r w:rsidRPr="00AE6164">
              <w:t>)</w:t>
            </w:r>
            <w:bookmarkEnd w:id="6"/>
          </w:p>
        </w:tc>
      </w:tr>
      <w:tr w:rsidR="004922D6" w:rsidRPr="00F25C88" w14:paraId="501B16B9" w14:textId="77777777" w:rsidTr="00D870D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710316271"/>
      <w:bookmarkEnd w:id="7"/>
      <w:tr w:rsidR="00E24999" w:rsidRPr="00AE6164" w14:paraId="70FDD341" w14:textId="77777777" w:rsidTr="00D870DF">
        <w:trPr>
          <w:cantSplit/>
          <w:trHeight w:hRule="exact" w:val="1531"/>
        </w:trPr>
        <w:tc>
          <w:tcPr>
            <w:tcW w:w="5211" w:type="dxa"/>
            <w:shd w:val="clear" w:color="auto" w:fill="auto"/>
          </w:tcPr>
          <w:p w14:paraId="4AD827FC" w14:textId="626C894F" w:rsidR="00E24999" w:rsidRDefault="00E24999" w:rsidP="00E24999">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4.55pt" o:ole="">
                  <v:imagedata r:id="rId9" o:title=""/>
                </v:shape>
                <o:OLEObject Type="Embed" ProgID="Word.Picture.8" ShapeID="_x0000_i1025" DrawAspect="Content" ObjectID="_1813412625" r:id="rId10"/>
              </w:object>
            </w:r>
          </w:p>
        </w:tc>
        <w:tc>
          <w:tcPr>
            <w:tcW w:w="5212" w:type="dxa"/>
            <w:shd w:val="clear" w:color="auto" w:fill="auto"/>
          </w:tcPr>
          <w:p w14:paraId="6182C649" w14:textId="61EFBC43" w:rsidR="00E24999" w:rsidRDefault="00E24999" w:rsidP="00E24999">
            <w:pPr>
              <w:pStyle w:val="TAR"/>
            </w:pPr>
            <w:r>
              <w:object w:dxaOrig="2126" w:dyaOrig="1243" w14:anchorId="44754548">
                <v:shape id="_x0000_i1026" type="#_x0000_t75" style="width:129.75pt;height:1in" o:ole="">
                  <v:imagedata r:id="rId11" o:title=""/>
                </v:shape>
                <o:OLEObject Type="Embed" ProgID="Word.Picture.8" ShapeID="_x0000_i1026" DrawAspect="Content" ObjectID="_1813412626" r:id="rId12"/>
              </w:object>
            </w:r>
          </w:p>
        </w:tc>
      </w:tr>
      <w:tr w:rsidR="00E24999" w:rsidRPr="00AE6164" w14:paraId="6092823F" w14:textId="77777777" w:rsidTr="00D870DF">
        <w:trPr>
          <w:cantSplit/>
          <w:trHeight w:hRule="exact" w:val="5783"/>
        </w:trPr>
        <w:tc>
          <w:tcPr>
            <w:tcW w:w="10423" w:type="dxa"/>
            <w:gridSpan w:val="2"/>
            <w:shd w:val="clear" w:color="auto" w:fill="auto"/>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 xml:space="preserve">The present document has </w:t>
            </w:r>
            <w:proofErr w:type="gramStart"/>
            <w:r w:rsidRPr="000270B9">
              <w:rPr>
                <w:sz w:val="16"/>
                <w:szCs w:val="16"/>
              </w:rPr>
              <w:t>been developed</w:t>
            </w:r>
            <w:proofErr w:type="gramEnd"/>
            <w:r w:rsidRPr="000270B9">
              <w:rPr>
                <w:sz w:val="16"/>
                <w:szCs w:val="16"/>
              </w:rPr>
              <w:t xml:space="preserve"> within the 3rd Generation Partnership Project (3GPP</w:t>
            </w:r>
            <w:r w:rsidRPr="000270B9">
              <w:rPr>
                <w:sz w:val="16"/>
                <w:szCs w:val="16"/>
                <w:vertAlign w:val="superscript"/>
              </w:rPr>
              <w:t xml:space="preserve"> TM</w:t>
            </w:r>
            <w:r w:rsidRPr="000270B9">
              <w:rPr>
                <w:sz w:val="16"/>
                <w:szCs w:val="16"/>
              </w:rPr>
              <w:t xml:space="preserve">) and may </w:t>
            </w:r>
            <w:proofErr w:type="gramStart"/>
            <w:r w:rsidRPr="000270B9">
              <w:rPr>
                <w:sz w:val="16"/>
                <w:szCs w:val="16"/>
              </w:rPr>
              <w:t>be further elaborated</w:t>
            </w:r>
            <w:proofErr w:type="gramEnd"/>
            <w:r w:rsidRPr="000270B9">
              <w:rPr>
                <w:sz w:val="16"/>
                <w:szCs w:val="16"/>
              </w:rPr>
              <w:t xml:space="preserve">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 xml:space="preserve">Organizational Partners and shall not </w:t>
            </w:r>
            <w:proofErr w:type="gramStart"/>
            <w:r w:rsidRPr="000270B9">
              <w:rPr>
                <w:sz w:val="16"/>
                <w:szCs w:val="16"/>
              </w:rPr>
              <w:t>be implemented</w:t>
            </w:r>
            <w:proofErr w:type="gramEnd"/>
            <w:r w:rsidRPr="000270B9">
              <w:rPr>
                <w:sz w:val="16"/>
                <w:szCs w:val="16"/>
              </w:rPr>
              <w:t>.</w:t>
            </w:r>
            <w:r w:rsidRPr="000270B9">
              <w:rPr>
                <w:sz w:val="16"/>
                <w:szCs w:val="16"/>
              </w:rPr>
              <w:br/>
              <w:t xml:space="preserve">This Specification </w:t>
            </w:r>
            <w:proofErr w:type="gramStart"/>
            <w:r w:rsidRPr="000270B9">
              <w:rPr>
                <w:sz w:val="16"/>
                <w:szCs w:val="16"/>
              </w:rPr>
              <w:t>is provided</w:t>
            </w:r>
            <w:proofErr w:type="gramEnd"/>
            <w:r w:rsidRPr="000270B9">
              <w:rPr>
                <w:sz w:val="16"/>
                <w:szCs w:val="16"/>
              </w:rPr>
              <w:t xml:space="preserve">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w:t>
            </w:r>
            <w:proofErr w:type="gramStart"/>
            <w:r w:rsidRPr="000270B9">
              <w:rPr>
                <w:sz w:val="16"/>
                <w:szCs w:val="16"/>
              </w:rPr>
              <w:t>be obtained</w:t>
            </w:r>
            <w:proofErr w:type="gramEnd"/>
            <w:r w:rsidRPr="000270B9">
              <w:rPr>
                <w:sz w:val="16"/>
                <w:szCs w:val="16"/>
              </w:rPr>
              <w:t xml:space="preserve">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B196CDD"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bookmarkEnd w:id="13"/>
            <w:r w:rsidR="00B97EB1">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85EE0B4" w14:textId="269E87DC" w:rsidR="00120B7F"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120B7F">
        <w:rPr>
          <w:noProof/>
        </w:rPr>
        <w:t>Foreword</w:t>
      </w:r>
      <w:r w:rsidR="00120B7F">
        <w:rPr>
          <w:noProof/>
        </w:rPr>
        <w:tab/>
      </w:r>
      <w:r w:rsidR="00120B7F">
        <w:rPr>
          <w:noProof/>
        </w:rPr>
        <w:fldChar w:fldCharType="begin" w:fldLock="1"/>
      </w:r>
      <w:r w:rsidR="00120B7F">
        <w:rPr>
          <w:noProof/>
        </w:rPr>
        <w:instrText xml:space="preserve"> PAGEREF _Toc202799860 \h </w:instrText>
      </w:r>
      <w:r w:rsidR="00120B7F">
        <w:rPr>
          <w:noProof/>
        </w:rPr>
      </w:r>
      <w:r w:rsidR="00120B7F">
        <w:rPr>
          <w:noProof/>
        </w:rPr>
        <w:fldChar w:fldCharType="separate"/>
      </w:r>
      <w:r w:rsidR="00120B7F">
        <w:rPr>
          <w:noProof/>
        </w:rPr>
        <w:t>4</w:t>
      </w:r>
      <w:r w:rsidR="00120B7F">
        <w:rPr>
          <w:noProof/>
        </w:rPr>
        <w:fldChar w:fldCharType="end"/>
      </w:r>
    </w:p>
    <w:p w14:paraId="7ADF2969" w14:textId="76D7FAFA" w:rsidR="00120B7F" w:rsidRDefault="00120B7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_Toc202799861 \h </w:instrText>
      </w:r>
      <w:r>
        <w:rPr>
          <w:noProof/>
        </w:rPr>
      </w:r>
      <w:r>
        <w:rPr>
          <w:noProof/>
        </w:rPr>
        <w:fldChar w:fldCharType="separate"/>
      </w:r>
      <w:r>
        <w:rPr>
          <w:noProof/>
        </w:rPr>
        <w:t>6</w:t>
      </w:r>
      <w:r>
        <w:rPr>
          <w:noProof/>
        </w:rPr>
        <w:fldChar w:fldCharType="end"/>
      </w:r>
    </w:p>
    <w:p w14:paraId="5E44A10C" w14:textId="4C397E7E" w:rsidR="00120B7F" w:rsidRDefault="00120B7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_Toc202799862 \h </w:instrText>
      </w:r>
      <w:r>
        <w:rPr>
          <w:noProof/>
        </w:rPr>
      </w:r>
      <w:r>
        <w:rPr>
          <w:noProof/>
        </w:rPr>
        <w:fldChar w:fldCharType="separate"/>
      </w:r>
      <w:r>
        <w:rPr>
          <w:noProof/>
        </w:rPr>
        <w:t>6</w:t>
      </w:r>
      <w:r>
        <w:rPr>
          <w:noProof/>
        </w:rPr>
        <w:fldChar w:fldCharType="end"/>
      </w:r>
    </w:p>
    <w:p w14:paraId="09E3259A" w14:textId="0242FB2F" w:rsidR="00120B7F" w:rsidRDefault="00120B7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_Toc202799863 \h </w:instrText>
      </w:r>
      <w:r>
        <w:rPr>
          <w:noProof/>
        </w:rPr>
      </w:r>
      <w:r>
        <w:rPr>
          <w:noProof/>
        </w:rPr>
        <w:fldChar w:fldCharType="separate"/>
      </w:r>
      <w:r>
        <w:rPr>
          <w:noProof/>
        </w:rPr>
        <w:t>6</w:t>
      </w:r>
      <w:r>
        <w:rPr>
          <w:noProof/>
        </w:rPr>
        <w:fldChar w:fldCharType="end"/>
      </w:r>
    </w:p>
    <w:p w14:paraId="6A26290F" w14:textId="316D433A" w:rsidR="00120B7F" w:rsidRDefault="00120B7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Test system architecture</w:t>
      </w:r>
      <w:r>
        <w:rPr>
          <w:noProof/>
        </w:rPr>
        <w:tab/>
      </w:r>
      <w:r>
        <w:rPr>
          <w:noProof/>
        </w:rPr>
        <w:fldChar w:fldCharType="begin" w:fldLock="1"/>
      </w:r>
      <w:r>
        <w:rPr>
          <w:noProof/>
        </w:rPr>
        <w:instrText xml:space="preserve"> PAGEREF _Toc202799864 \h </w:instrText>
      </w:r>
      <w:r>
        <w:rPr>
          <w:noProof/>
        </w:rPr>
      </w:r>
      <w:r>
        <w:rPr>
          <w:noProof/>
        </w:rPr>
        <w:fldChar w:fldCharType="separate"/>
      </w:r>
      <w:r>
        <w:rPr>
          <w:noProof/>
        </w:rPr>
        <w:t>7</w:t>
      </w:r>
      <w:r>
        <w:rPr>
          <w:noProof/>
        </w:rPr>
        <w:fldChar w:fldCharType="end"/>
      </w:r>
    </w:p>
    <w:p w14:paraId="5502136B" w14:textId="47AE80DF" w:rsidR="00120B7F" w:rsidRDefault="00120B7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models</w:t>
      </w:r>
      <w:r>
        <w:rPr>
          <w:noProof/>
        </w:rPr>
        <w:tab/>
      </w:r>
      <w:r>
        <w:rPr>
          <w:noProof/>
        </w:rPr>
        <w:fldChar w:fldCharType="begin" w:fldLock="1"/>
      </w:r>
      <w:r>
        <w:rPr>
          <w:noProof/>
        </w:rPr>
        <w:instrText xml:space="preserve"> PAGEREF _Toc202799865 \h </w:instrText>
      </w:r>
      <w:r>
        <w:rPr>
          <w:noProof/>
        </w:rPr>
      </w:r>
      <w:r>
        <w:rPr>
          <w:noProof/>
        </w:rPr>
        <w:fldChar w:fldCharType="separate"/>
      </w:r>
      <w:r>
        <w:rPr>
          <w:noProof/>
        </w:rPr>
        <w:t>7</w:t>
      </w:r>
      <w:r>
        <w:rPr>
          <w:noProof/>
        </w:rPr>
        <w:fldChar w:fldCharType="end"/>
      </w:r>
    </w:p>
    <w:p w14:paraId="4BAFCA16" w14:textId="6F8548BD" w:rsidR="00120B7F" w:rsidRDefault="00120B7F">
      <w:pPr>
        <w:pStyle w:val="TOC1"/>
        <w:tabs>
          <w:tab w:val="left" w:pos="1134"/>
        </w:tabs>
        <w:rPr>
          <w:rFonts w:asciiTheme="minorHAnsi" w:eastAsiaTheme="minorEastAsia" w:hAnsiTheme="minorHAnsi" w:cstheme="minorBidi"/>
          <w:noProof/>
          <w:kern w:val="2"/>
          <w:sz w:val="24"/>
          <w:szCs w:val="24"/>
          <w:lang w:eastAsia="en-GB"/>
          <w14:ligatures w14:val="standardContextual"/>
        </w:rPr>
      </w:pPr>
      <w:r>
        <w:rPr>
          <w:noProof/>
        </w:rPr>
        <w:t>6 to 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_Toc202799866 \h </w:instrText>
      </w:r>
      <w:r>
        <w:rPr>
          <w:noProof/>
        </w:rPr>
      </w:r>
      <w:r>
        <w:rPr>
          <w:noProof/>
        </w:rPr>
        <w:fldChar w:fldCharType="separate"/>
      </w:r>
      <w:r>
        <w:rPr>
          <w:noProof/>
        </w:rPr>
        <w:t>7</w:t>
      </w:r>
      <w:r>
        <w:rPr>
          <w:noProof/>
        </w:rPr>
        <w:fldChar w:fldCharType="end"/>
      </w:r>
    </w:p>
    <w:p w14:paraId="31E87C25" w14:textId="4CA9A58A" w:rsidR="00120B7F" w:rsidRDefault="00120B7F" w:rsidP="00120B7F">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 Change history</w:t>
      </w:r>
      <w:r>
        <w:rPr>
          <w:noProof/>
        </w:rPr>
        <w:tab/>
      </w:r>
      <w:r>
        <w:rPr>
          <w:noProof/>
        </w:rPr>
        <w:fldChar w:fldCharType="begin" w:fldLock="1"/>
      </w:r>
      <w:r>
        <w:rPr>
          <w:noProof/>
        </w:rPr>
        <w:instrText xml:space="preserve"> PAGEREF _Toc202799867 \h </w:instrText>
      </w:r>
      <w:r>
        <w:rPr>
          <w:noProof/>
        </w:rPr>
      </w:r>
      <w:r>
        <w:rPr>
          <w:noProof/>
        </w:rPr>
        <w:fldChar w:fldCharType="separate"/>
      </w:r>
      <w:r>
        <w:rPr>
          <w:noProof/>
        </w:rPr>
        <w:t>8</w:t>
      </w:r>
      <w:r>
        <w:rPr>
          <w:noProof/>
        </w:rPr>
        <w:fldChar w:fldCharType="end"/>
      </w:r>
    </w:p>
    <w:p w14:paraId="0B9E3498" w14:textId="3EEF5C3A" w:rsidR="00080512" w:rsidRPr="004D3578" w:rsidRDefault="004D3578">
      <w:r w:rsidRPr="004D3578">
        <w:rPr>
          <w:noProof/>
          <w:sz w:val="22"/>
        </w:rPr>
        <w:fldChar w:fldCharType="end"/>
      </w:r>
    </w:p>
    <w:p w14:paraId="747690AD" w14:textId="5A97FB8B" w:rsidR="0074026F" w:rsidRPr="00120B7F" w:rsidRDefault="00080512" w:rsidP="00116227">
      <w:pPr>
        <w:pStyle w:val="Guidance"/>
        <w:rPr>
          <w:color w:val="auto"/>
        </w:rPr>
      </w:pPr>
      <w:r w:rsidRPr="00120B7F">
        <w:rPr>
          <w:color w:val="auto"/>
        </w:rPr>
        <w:br w:type="page"/>
      </w:r>
    </w:p>
    <w:p w14:paraId="03993004" w14:textId="77777777" w:rsidR="00080512" w:rsidRDefault="00080512">
      <w:pPr>
        <w:pStyle w:val="Heading1"/>
      </w:pPr>
      <w:bookmarkStart w:id="16" w:name="foreword"/>
      <w:bookmarkStart w:id="17" w:name="_Toc202799860"/>
      <w:bookmarkEnd w:id="16"/>
      <w:r w:rsidRPr="004D3578">
        <w:lastRenderedPageBreak/>
        <w:t>Foreword</w:t>
      </w:r>
      <w:bookmarkEnd w:id="17"/>
    </w:p>
    <w:p w14:paraId="2511FBFA" w14:textId="663D59D4" w:rsidR="00080512" w:rsidRPr="004D3578" w:rsidRDefault="00080512">
      <w:proofErr w:type="gramStart"/>
      <w:r w:rsidRPr="004D3578">
        <w:t xml:space="preserve">This Technical </w:t>
      </w:r>
      <w:bookmarkStart w:id="18" w:name="spectype3"/>
      <w:r w:rsidRPr="00116227">
        <w:t>Specification</w:t>
      </w:r>
      <w:bookmarkEnd w:id="18"/>
      <w:r w:rsidRPr="004D3578">
        <w:t xml:space="preserve"> has been produced by the 3</w:t>
      </w:r>
      <w:r w:rsidR="00F04712">
        <w:t>rd</w:t>
      </w:r>
      <w:r w:rsidRPr="004D3578">
        <w:t xml:space="preserve"> Generation Partnership Project (3GPP)</w:t>
      </w:r>
      <w:proofErr w:type="gramEnd"/>
      <w:r w:rsidRPr="004D3578">
        <w:t>.</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proofErr w:type="gramStart"/>
      <w:r w:rsidRPr="004D3578">
        <w:t>1</w:t>
      </w:r>
      <w:proofErr w:type="gramEnd"/>
      <w:r w:rsidRPr="004D3578">
        <w:tab/>
        <w:t>presented to TSG for information;</w:t>
      </w:r>
    </w:p>
    <w:p w14:paraId="055D9DB4" w14:textId="77777777" w:rsidR="00080512" w:rsidRPr="004D3578" w:rsidRDefault="00080512">
      <w:pPr>
        <w:pStyle w:val="B3"/>
      </w:pPr>
      <w:proofErr w:type="gramStart"/>
      <w:r w:rsidRPr="004D3578">
        <w:t>2</w:t>
      </w:r>
      <w:proofErr w:type="gramEnd"/>
      <w:r w:rsidRPr="004D3578">
        <w:tab/>
        <w:t>presented to TSG for approval;</w:t>
      </w:r>
    </w:p>
    <w:p w14:paraId="7377C719" w14:textId="77777777" w:rsidR="00080512" w:rsidRPr="004D3578" w:rsidRDefault="00080512">
      <w:pPr>
        <w:pStyle w:val="B3"/>
      </w:pPr>
      <w:proofErr w:type="gramStart"/>
      <w:r w:rsidRPr="004D3578">
        <w:t>3</w:t>
      </w:r>
      <w:proofErr w:type="gramEnd"/>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w:t>
      </w:r>
      <w:proofErr w:type="gramStart"/>
      <w:r w:rsidRPr="004D3578">
        <w:t>is incremented</w:t>
      </w:r>
      <w:proofErr w:type="gramEnd"/>
      <w:r w:rsidRPr="004D3578">
        <w:t xml:space="preserve"> for all changes of substance, i.e. technical enhancements, corrections, updates, </w:t>
      </w:r>
      <w:proofErr w:type="gramStart"/>
      <w:r w:rsidRPr="004D3578">
        <w:t>etc.</w:t>
      </w:r>
      <w:proofErr w:type="gramEnd"/>
    </w:p>
    <w:p w14:paraId="7BB56F35" w14:textId="77777777" w:rsidR="00080512" w:rsidRDefault="00080512">
      <w:pPr>
        <w:pStyle w:val="B2"/>
      </w:pPr>
      <w:r w:rsidRPr="004D3578">
        <w:t>z</w:t>
      </w:r>
      <w:r w:rsidRPr="004D3578">
        <w:tab/>
        <w:t xml:space="preserve">the third digit </w:t>
      </w:r>
      <w:proofErr w:type="gramStart"/>
      <w:r w:rsidRPr="004D3578">
        <w:t>is incremented</w:t>
      </w:r>
      <w:proofErr w:type="gramEnd"/>
      <w:r w:rsidRPr="004D3578">
        <w:t xml:space="preserve"> when editorial only changes have </w:t>
      </w:r>
      <w:proofErr w:type="gramStart"/>
      <w:r w:rsidRPr="004D3578">
        <w:t>been incorporated</w:t>
      </w:r>
      <w:proofErr w:type="gramEnd"/>
      <w:r w:rsidRPr="004D3578">
        <w:t xml:space="preserve"> in the document.</w:t>
      </w:r>
    </w:p>
    <w:p w14:paraId="074F067B" w14:textId="4D50DA0A" w:rsidR="0070167A" w:rsidRPr="00874DD1" w:rsidRDefault="0070167A" w:rsidP="0070167A">
      <w:r w:rsidRPr="00874DD1">
        <w:t xml:space="preserve">The present document is part </w:t>
      </w:r>
      <w:r>
        <w:t>5</w:t>
      </w:r>
      <w:r w:rsidRPr="00874DD1">
        <w:t xml:space="preserve"> of a multi-part conformance test specification for Mission Critical services consisting of:</w:t>
      </w:r>
    </w:p>
    <w:p w14:paraId="7DB857A6" w14:textId="42C84A71" w:rsidR="0070167A" w:rsidRPr="00874DD1" w:rsidRDefault="0070167A" w:rsidP="0070167A">
      <w:pPr>
        <w:pStyle w:val="B1"/>
      </w:pPr>
      <w:r w:rsidRPr="00874DD1">
        <w:tab/>
        <w:t>3GPP TS 3</w:t>
      </w:r>
      <w:r w:rsidR="00AC0503">
        <w:t>7</w:t>
      </w:r>
      <w:r w:rsidRPr="00874DD1">
        <w:t>.579-1 [2]: "Mission Critical (MC) services; Part 1: Common test environment"</w:t>
      </w:r>
    </w:p>
    <w:p w14:paraId="240779A3" w14:textId="29EE23FC" w:rsidR="0070167A" w:rsidRPr="00874DD1" w:rsidRDefault="0070167A" w:rsidP="0070167A">
      <w:pPr>
        <w:pStyle w:val="B1"/>
      </w:pPr>
      <w:r w:rsidRPr="00874DD1">
        <w:tab/>
        <w:t>3GPP TS 3</w:t>
      </w:r>
      <w:r w:rsidR="00AC0503">
        <w:t>7</w:t>
      </w:r>
      <w:r w:rsidRPr="00874DD1">
        <w:t>.579-2 [3]: "Mission Critical (MC) services; Part 2: Mission Critical Push To Talk (MCPTT) User Equipment (UE) Protocol conformance specification"</w:t>
      </w:r>
    </w:p>
    <w:p w14:paraId="1106E86C" w14:textId="0DC5D547" w:rsidR="0070167A" w:rsidRPr="00874DD1" w:rsidRDefault="0070167A" w:rsidP="0070167A">
      <w:pPr>
        <w:pStyle w:val="B1"/>
      </w:pPr>
      <w:r w:rsidRPr="00874DD1">
        <w:tab/>
        <w:t>3GPP TS 3</w:t>
      </w:r>
      <w:r w:rsidR="00AC0503">
        <w:t>7</w:t>
      </w:r>
      <w:r w:rsidRPr="00874DD1">
        <w:t>.579-4 [5]: "Mission Critical (MC) services; Part 4: Test Applicability and Implementation Conformance Statement (ICS) proforma specification"</w:t>
      </w:r>
    </w:p>
    <w:p w14:paraId="510F33DA" w14:textId="2F03D6D9" w:rsidR="0070167A" w:rsidRPr="00874DD1" w:rsidRDefault="0070167A" w:rsidP="0070167A">
      <w:pPr>
        <w:pStyle w:val="B1"/>
        <w:rPr>
          <w:b/>
        </w:rPr>
      </w:pPr>
      <w:r w:rsidRPr="00874DD1">
        <w:rPr>
          <w:b/>
        </w:rPr>
        <w:tab/>
        <w:t>3GPP TS 3</w:t>
      </w:r>
      <w:r w:rsidR="00AC0503">
        <w:rPr>
          <w:b/>
        </w:rPr>
        <w:t>7</w:t>
      </w:r>
      <w:r w:rsidRPr="00874DD1">
        <w:rPr>
          <w:b/>
        </w:rPr>
        <w:t>.579-5: "Mission Critical (MC) services; Part 5: Abstract test suite (ATS)" (the present specification)</w:t>
      </w:r>
    </w:p>
    <w:p w14:paraId="4F450A03" w14:textId="50E973E0" w:rsidR="0070167A" w:rsidRPr="00874DD1" w:rsidRDefault="0070167A" w:rsidP="0070167A">
      <w:pPr>
        <w:pStyle w:val="B1"/>
      </w:pPr>
      <w:r w:rsidRPr="00874DD1">
        <w:tab/>
        <w:t>3GPP TS 3</w:t>
      </w:r>
      <w:r w:rsidR="00AC0503">
        <w:t>7</w:t>
      </w:r>
      <w:r w:rsidRPr="00874DD1">
        <w:t>.579-6 [59]: "Mission Critical (MC) services; Part 6: Mission Critical Video (</w:t>
      </w:r>
      <w:proofErr w:type="spellStart"/>
      <w:r w:rsidRPr="00874DD1">
        <w:t>MCVideo</w:t>
      </w:r>
      <w:proofErr w:type="spellEnd"/>
      <w:r w:rsidRPr="00874DD1">
        <w:t>) User Equipment (UE) Protocol conformance specification"</w:t>
      </w:r>
    </w:p>
    <w:p w14:paraId="269DEA6F" w14:textId="74C108DE" w:rsidR="0070167A" w:rsidRPr="00874DD1" w:rsidRDefault="0070167A" w:rsidP="0070167A">
      <w:pPr>
        <w:pStyle w:val="B1"/>
      </w:pPr>
      <w:r w:rsidRPr="00874DD1">
        <w:tab/>
        <w:t>3GPP TS 3</w:t>
      </w:r>
      <w:r w:rsidR="00AC0503">
        <w:t>7</w:t>
      </w:r>
      <w:r w:rsidRPr="00874DD1">
        <w:t>.579-7 [60]: "Mission Critical (MC) services; Part 7: Mission Critical Data (</w:t>
      </w:r>
      <w:proofErr w:type="spellStart"/>
      <w:r w:rsidRPr="00874DD1">
        <w:t>MCData</w:t>
      </w:r>
      <w:proofErr w:type="spellEnd"/>
      <w:r w:rsidRPr="00874DD1">
        <w:t>)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 xml:space="preserve">The constructions "shall" and "shall not" </w:t>
      </w:r>
      <w:proofErr w:type="gramStart"/>
      <w:r>
        <w:t>are confined</w:t>
      </w:r>
      <w:proofErr w:type="gramEnd"/>
      <w:r>
        <w:t xml:space="preserve"> to the context of normative provisions, and do not appear in Technical Reports.</w:t>
      </w:r>
    </w:p>
    <w:p w14:paraId="4AAA5592" w14:textId="77777777" w:rsidR="00C1496A" w:rsidRPr="004D3578" w:rsidRDefault="00C1496A" w:rsidP="00A27486">
      <w:r>
        <w:t xml:space="preserve">The constructions "must" and "must not" </w:t>
      </w:r>
      <w:proofErr w:type="gramStart"/>
      <w:r>
        <w:t>are not used</w:t>
      </w:r>
      <w:proofErr w:type="gramEnd"/>
      <w:r>
        <w:t xml:space="preserve"> as substitutes for "shall" and "shall not". Their use </w:t>
      </w:r>
      <w:proofErr w:type="gramStart"/>
      <w:r>
        <w:t>is avoided</w:t>
      </w:r>
      <w:proofErr w:type="gramEnd"/>
      <w:r>
        <w:t xml:space="preserve"> </w:t>
      </w:r>
      <w:proofErr w:type="gramStart"/>
      <w:r>
        <w:t>insofar as</w:t>
      </w:r>
      <w:proofErr w:type="gramEnd"/>
      <w:r>
        <w:t xml:space="preserve"> possible, and </w:t>
      </w:r>
      <w:r w:rsidR="001F1132">
        <w:t xml:space="preserve">they </w:t>
      </w:r>
      <w:proofErr w:type="gramStart"/>
      <w:r>
        <w:t xml:space="preserve">are </w:t>
      </w:r>
      <w:r w:rsidR="001F1132" w:rsidRPr="001F1132">
        <w:t>not</w:t>
      </w:r>
      <w:r>
        <w:t xml:space="preserve"> used</w:t>
      </w:r>
      <w:proofErr w:type="gramEnd"/>
      <w:r>
        <w:t xml:space="preserve">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w:t>
      </w:r>
      <w:r>
        <w:lastRenderedPageBreak/>
        <w:t>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proofErr w:type="gramStart"/>
      <w:r w:rsidR="00774DA4">
        <w:t>is not</w:t>
      </w:r>
      <w:r w:rsidR="00F9008D">
        <w:t xml:space="preserve"> </w:t>
      </w:r>
      <w:r>
        <w:t>used</w:t>
      </w:r>
      <w:proofErr w:type="gramEnd"/>
      <w:r>
        <w:t xml:space="preserve"> in normative elements.</w:t>
      </w:r>
      <w:r w:rsidR="001F1132">
        <w:t xml:space="preserve"> The </w:t>
      </w:r>
      <w:r w:rsidR="003765B8">
        <w:t xml:space="preserve">unambiguous </w:t>
      </w:r>
      <w:r w:rsidR="001F1132">
        <w:t>construction</w:t>
      </w:r>
      <w:r w:rsidR="003765B8">
        <w:t>s</w:t>
      </w:r>
      <w:r w:rsidR="001F1132">
        <w:t xml:space="preserve"> "might not" </w:t>
      </w:r>
      <w:r w:rsidR="003765B8">
        <w:t xml:space="preserve">or "shall not" </w:t>
      </w:r>
      <w:proofErr w:type="gramStart"/>
      <w:r w:rsidR="003765B8">
        <w:t>are</w:t>
      </w:r>
      <w:r w:rsidR="001F1132">
        <w:t xml:space="preserve"> used</w:t>
      </w:r>
      <w:proofErr w:type="gramEnd"/>
      <w:r w:rsidR="001F1132">
        <w:t xml:space="preserve">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proofErr w:type="gramStart"/>
      <w:r w:rsidRPr="001F1132">
        <w:t>some</w:t>
      </w:r>
      <w:proofErr w:type="gramEnd"/>
      <w:r w:rsidRPr="001F1132">
        <w:t xml:space="preserv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proofErr w:type="gramStart"/>
      <w:r w:rsidRPr="001F1132">
        <w:t>some</w:t>
      </w:r>
      <w:proofErr w:type="gramEnd"/>
      <w:r w:rsidRPr="001F1132">
        <w:t xml:space="preserv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02799861"/>
      <w:bookmarkEnd w:id="20"/>
      <w:r w:rsidRPr="004D3578">
        <w:lastRenderedPageBreak/>
        <w:t>1</w:t>
      </w:r>
      <w:r w:rsidRPr="004D3578">
        <w:tab/>
        <w:t>Scope</w:t>
      </w:r>
      <w:bookmarkEnd w:id="21"/>
    </w:p>
    <w:p w14:paraId="61E14085" w14:textId="1387DBC7" w:rsidR="002524AE" w:rsidRPr="00874DD1" w:rsidRDefault="002524AE" w:rsidP="002524AE">
      <w:bookmarkStart w:id="22" w:name="references"/>
      <w:bookmarkEnd w:id="22"/>
      <w:r w:rsidRPr="00874DD1">
        <w:t>The present document specifies the protocol and signalling conformance testing in TTCN-3 for the Mission Critical services defined by 3GPP.</w:t>
      </w:r>
    </w:p>
    <w:p w14:paraId="19750A08" w14:textId="77777777" w:rsidR="002524AE" w:rsidRPr="00874DD1" w:rsidRDefault="002524AE" w:rsidP="002524AE">
      <w:r w:rsidRPr="00874DD1">
        <w:t xml:space="preserve">The following TTCN test specification and design considerations can </w:t>
      </w:r>
      <w:proofErr w:type="gramStart"/>
      <w:r w:rsidRPr="00874DD1">
        <w:t>be found</w:t>
      </w:r>
      <w:proofErr w:type="gramEnd"/>
      <w:r w:rsidRPr="00874DD1">
        <w:t xml:space="preserve"> in the present document:</w:t>
      </w:r>
    </w:p>
    <w:p w14:paraId="3A0E94F8" w14:textId="77777777" w:rsidR="002524AE" w:rsidRPr="00874DD1" w:rsidRDefault="002524AE" w:rsidP="00073074">
      <w:pPr>
        <w:pStyle w:val="B1"/>
      </w:pPr>
      <w:r w:rsidRPr="00874DD1">
        <w:t>-</w:t>
      </w:r>
      <w:r w:rsidRPr="00874DD1">
        <w:tab/>
        <w:t>the test system architecture;</w:t>
      </w:r>
    </w:p>
    <w:p w14:paraId="5C75D38C" w14:textId="77777777" w:rsidR="002524AE" w:rsidRPr="00874DD1" w:rsidRDefault="002524AE" w:rsidP="00073074">
      <w:pPr>
        <w:pStyle w:val="B1"/>
      </w:pPr>
      <w:r w:rsidRPr="00874DD1">
        <w:t>-</w:t>
      </w:r>
      <w:r w:rsidRPr="00874DD1">
        <w:tab/>
        <w:t>the overall test suite structure;</w:t>
      </w:r>
    </w:p>
    <w:p w14:paraId="2F417974" w14:textId="77777777" w:rsidR="002524AE" w:rsidRPr="00874DD1" w:rsidRDefault="002524AE" w:rsidP="00073074">
      <w:pPr>
        <w:pStyle w:val="B1"/>
      </w:pPr>
      <w:r w:rsidRPr="00874DD1">
        <w:t>-</w:t>
      </w:r>
      <w:r w:rsidRPr="00874DD1">
        <w:tab/>
        <w:t>the test models and ASP definitions;</w:t>
      </w:r>
    </w:p>
    <w:p w14:paraId="7DDD1793" w14:textId="77777777" w:rsidR="002524AE" w:rsidRPr="00874DD1" w:rsidRDefault="002524AE" w:rsidP="00073074">
      <w:pPr>
        <w:pStyle w:val="B1"/>
      </w:pPr>
      <w:r w:rsidRPr="00874DD1">
        <w:t>-</w:t>
      </w:r>
      <w:r w:rsidRPr="00874DD1">
        <w:tab/>
        <w:t>the test methods and usage of communication ports definitions;</w:t>
      </w:r>
    </w:p>
    <w:p w14:paraId="25DE6AB3" w14:textId="77777777" w:rsidR="002524AE" w:rsidRPr="00874DD1" w:rsidRDefault="002524AE" w:rsidP="00073074">
      <w:pPr>
        <w:pStyle w:val="B1"/>
      </w:pPr>
      <w:r w:rsidRPr="00874DD1">
        <w:t>-</w:t>
      </w:r>
      <w:r w:rsidRPr="00874DD1">
        <w:tab/>
        <w:t>the test configurations;</w:t>
      </w:r>
    </w:p>
    <w:p w14:paraId="60B01816" w14:textId="77777777" w:rsidR="002524AE" w:rsidRPr="00874DD1" w:rsidRDefault="002524AE" w:rsidP="00073074">
      <w:pPr>
        <w:pStyle w:val="B1"/>
      </w:pPr>
      <w:r w:rsidRPr="00874DD1">
        <w:t>-</w:t>
      </w:r>
      <w:r w:rsidRPr="00874DD1">
        <w:tab/>
        <w:t>the design principles and assumptions;</w:t>
      </w:r>
    </w:p>
    <w:p w14:paraId="5E98F3A2" w14:textId="77777777" w:rsidR="002524AE" w:rsidRPr="00874DD1" w:rsidRDefault="002524AE" w:rsidP="00073074">
      <w:pPr>
        <w:pStyle w:val="B1"/>
      </w:pPr>
      <w:r w:rsidRPr="00874DD1">
        <w:t>-</w:t>
      </w:r>
      <w:r w:rsidRPr="00874DD1">
        <w:tab/>
        <w:t>TTCN styles and conventions;</w:t>
      </w:r>
    </w:p>
    <w:p w14:paraId="2CC7806B" w14:textId="77777777" w:rsidR="002524AE" w:rsidRPr="00874DD1" w:rsidRDefault="002524AE" w:rsidP="00073074">
      <w:pPr>
        <w:pStyle w:val="B1"/>
      </w:pPr>
      <w:r w:rsidRPr="00874DD1">
        <w:t>-</w:t>
      </w:r>
      <w:r w:rsidRPr="00874DD1">
        <w:tab/>
        <w:t xml:space="preserve">the partial Implementation </w:t>
      </w:r>
      <w:proofErr w:type="spellStart"/>
      <w:r w:rsidRPr="00874DD1">
        <w:t>eXtra</w:t>
      </w:r>
      <w:proofErr w:type="spellEnd"/>
      <w:r w:rsidRPr="00874DD1">
        <w:t xml:space="preserve"> Information for Testing (IXIT) proforma;</w:t>
      </w:r>
    </w:p>
    <w:p w14:paraId="7C96584B" w14:textId="77777777" w:rsidR="002524AE" w:rsidRPr="00874DD1" w:rsidRDefault="002524AE" w:rsidP="00073074">
      <w:pPr>
        <w:pStyle w:val="B1"/>
      </w:pPr>
      <w:r w:rsidRPr="00874DD1">
        <w:t>-</w:t>
      </w:r>
      <w:r w:rsidRPr="00874DD1">
        <w:tab/>
        <w:t>the test suites.</w:t>
      </w:r>
    </w:p>
    <w:p w14:paraId="2EC623C4" w14:textId="6829559C" w:rsidR="002524AE" w:rsidRPr="00874DD1" w:rsidRDefault="002524AE" w:rsidP="002524AE">
      <w:r w:rsidRPr="00874DD1">
        <w:t>The Abstract Test Suites designed in the document are based on the test cases specified in 3GPP TS 3</w:t>
      </w:r>
      <w:r w:rsidR="003E2169">
        <w:t>7</w:t>
      </w:r>
      <w:r w:rsidRPr="00874DD1">
        <w:t>.579-2 [3], TS 3</w:t>
      </w:r>
      <w:r w:rsidR="003E2169">
        <w:t>7</w:t>
      </w:r>
      <w:r w:rsidRPr="00874DD1">
        <w:t>.579-6 [59] and TS 3</w:t>
      </w:r>
      <w:r w:rsidR="003E2169">
        <w:t>7</w:t>
      </w:r>
      <w:r w:rsidRPr="00874DD1">
        <w:t xml:space="preserve">.579-7 [60]. </w:t>
      </w:r>
    </w:p>
    <w:p w14:paraId="0256ED0D" w14:textId="39E52187" w:rsidR="002524AE" w:rsidRPr="00874DD1" w:rsidRDefault="002524AE" w:rsidP="002524AE">
      <w:r w:rsidRPr="00874DD1">
        <w:t xml:space="preserve">The applicability of the individual test cases </w:t>
      </w:r>
      <w:proofErr w:type="gramStart"/>
      <w:r w:rsidRPr="00874DD1">
        <w:t>is specified</w:t>
      </w:r>
      <w:proofErr w:type="gramEnd"/>
      <w:r w:rsidRPr="00874DD1">
        <w:t xml:space="preserve"> in the test ICS proforma specification in 3GPP TS 3</w:t>
      </w:r>
      <w:r w:rsidR="003E2169">
        <w:t>7</w:t>
      </w:r>
      <w:r w:rsidRPr="00874DD1">
        <w:t>.579-4 [5]). Where appropriate the Abstract Test Suites belonging to the present specification may refer to other Abstract Test Suites e.g. 3GPP TS 36.523-3 [27] for test requirements related to the EPS (LTE) bearers which carry the Mission Critical services data.</w:t>
      </w:r>
    </w:p>
    <w:p w14:paraId="5BD0ACD7" w14:textId="77777777" w:rsidR="002524AE" w:rsidRPr="00874DD1" w:rsidRDefault="002524AE" w:rsidP="002524AE">
      <w:r w:rsidRPr="00874DD1">
        <w:t>The present document is valid for TTCN development for Mission Critical services clients' conformance tests according to 3GPP Releases starting from Release 14 up to the Release indicated on the cover page of the present document.</w:t>
      </w:r>
    </w:p>
    <w:p w14:paraId="2AA450B6" w14:textId="77777777" w:rsidR="00B97EB1" w:rsidRPr="00874DD1" w:rsidRDefault="00B97EB1" w:rsidP="00B97EB1">
      <w:pPr>
        <w:pStyle w:val="Heading1"/>
      </w:pPr>
      <w:bookmarkStart w:id="23" w:name="historyclause"/>
      <w:bookmarkStart w:id="24" w:name="_Toc27406734"/>
      <w:bookmarkStart w:id="25" w:name="_Toc36037501"/>
      <w:bookmarkStart w:id="26" w:name="_Toc43837872"/>
      <w:bookmarkStart w:id="27" w:name="_Toc51832417"/>
      <w:bookmarkStart w:id="28" w:name="_Toc202799862"/>
      <w:r w:rsidRPr="00874DD1">
        <w:t>2</w:t>
      </w:r>
      <w:r w:rsidRPr="00874DD1">
        <w:tab/>
        <w:t>References</w:t>
      </w:r>
      <w:bookmarkEnd w:id="28"/>
    </w:p>
    <w:p w14:paraId="7CB91068" w14:textId="77777777" w:rsidR="00B97EB1" w:rsidRPr="00874DD1" w:rsidRDefault="00B97EB1" w:rsidP="00B97EB1">
      <w:r w:rsidRPr="00874DD1">
        <w:t>The following documents contain provisions which, through reference in this text, constitute provisions of the present document.</w:t>
      </w:r>
    </w:p>
    <w:p w14:paraId="62B7721F" w14:textId="77777777" w:rsidR="00B97EB1" w:rsidRPr="00874DD1" w:rsidRDefault="00B97EB1" w:rsidP="00B97EB1">
      <w:pPr>
        <w:pStyle w:val="B1"/>
      </w:pPr>
      <w:bookmarkStart w:id="29" w:name="OLE_LINK1"/>
      <w:bookmarkStart w:id="30" w:name="OLE_LINK2"/>
      <w:bookmarkStart w:id="31" w:name="OLE_LINK3"/>
      <w:bookmarkStart w:id="32" w:name="OLE_LINK4"/>
      <w:r w:rsidRPr="00874DD1">
        <w:t>-</w:t>
      </w:r>
      <w:r w:rsidRPr="00874DD1">
        <w:tab/>
        <w:t xml:space="preserve">References are either specific (identified by date of publication, edition number, version number, </w:t>
      </w:r>
      <w:proofErr w:type="gramStart"/>
      <w:r w:rsidRPr="00874DD1">
        <w:t>etc.</w:t>
      </w:r>
      <w:proofErr w:type="gramEnd"/>
      <w:r w:rsidRPr="00874DD1">
        <w:t>) or non</w:t>
      </w:r>
      <w:r w:rsidRPr="00874DD1">
        <w:noBreakHyphen/>
        <w:t>specific.</w:t>
      </w:r>
    </w:p>
    <w:p w14:paraId="32A1F158" w14:textId="77777777" w:rsidR="00B97EB1" w:rsidRPr="00874DD1" w:rsidRDefault="00B97EB1" w:rsidP="00B97EB1">
      <w:pPr>
        <w:pStyle w:val="B1"/>
      </w:pPr>
      <w:r w:rsidRPr="00874DD1">
        <w:t>-</w:t>
      </w:r>
      <w:r w:rsidRPr="00874DD1">
        <w:tab/>
        <w:t>For a specific reference, subsequent revisions do not apply.</w:t>
      </w:r>
    </w:p>
    <w:p w14:paraId="09B48DE5" w14:textId="77777777" w:rsidR="00B97EB1" w:rsidRPr="00874DD1" w:rsidRDefault="00B97EB1" w:rsidP="00B97EB1">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29"/>
    <w:bookmarkEnd w:id="30"/>
    <w:bookmarkEnd w:id="31"/>
    <w:bookmarkEnd w:id="32"/>
    <w:p w14:paraId="6EB44442" w14:textId="77777777" w:rsidR="00B97EB1" w:rsidRDefault="00B97EB1" w:rsidP="00B97EB1">
      <w:pPr>
        <w:pStyle w:val="EX"/>
      </w:pPr>
      <w:r w:rsidRPr="00410F02">
        <w:t>[1] to [</w:t>
      </w:r>
      <w:r>
        <w:t>71</w:t>
      </w:r>
      <w:r w:rsidRPr="00410F02">
        <w:t>]</w:t>
      </w:r>
      <w:r w:rsidRPr="00410F02">
        <w:tab/>
        <w:t>(void)</w:t>
      </w:r>
    </w:p>
    <w:p w14:paraId="14AB8F6A" w14:textId="77777777" w:rsidR="00B97EB1" w:rsidRPr="00201E3B" w:rsidRDefault="00B97EB1" w:rsidP="00B97EB1">
      <w:pPr>
        <w:pStyle w:val="EX"/>
      </w:pPr>
      <w:bookmarkStart w:id="33" w:name="_Toc27406685"/>
      <w:bookmarkStart w:id="34" w:name="_Toc36037451"/>
      <w:bookmarkStart w:id="35" w:name="_Toc43837822"/>
      <w:bookmarkStart w:id="36" w:name="_Toc51832367"/>
      <w:bookmarkStart w:id="37" w:name="_Toc60167071"/>
      <w:r>
        <w:t>[72]</w:t>
      </w:r>
      <w:r w:rsidRPr="00DB4BC7">
        <w:tab/>
        <w:t>3GPP T</w:t>
      </w:r>
      <w:r>
        <w:t>S</w:t>
      </w:r>
      <w:r w:rsidRPr="00DB4BC7">
        <w:t xml:space="preserve"> </w:t>
      </w:r>
      <w:r>
        <w:t>37.579-5</w:t>
      </w:r>
      <w:r w:rsidRPr="00DB4BC7">
        <w:t>:</w:t>
      </w:r>
      <w:r>
        <w:t xml:space="preserve"> </w:t>
      </w:r>
      <w:r w:rsidRPr="00DB4BC7">
        <w:t>"</w:t>
      </w:r>
      <w:r>
        <w:t xml:space="preserve">Mission Critical (MC) services over LTE; </w:t>
      </w:r>
      <w:r w:rsidRPr="00137D93">
        <w:t xml:space="preserve">Part </w:t>
      </w:r>
      <w:r>
        <w:t>5</w:t>
      </w:r>
      <w:r w:rsidRPr="00137D93">
        <w:t xml:space="preserve">: </w:t>
      </w:r>
      <w:r w:rsidRPr="00874DD1">
        <w:t>Abstract test suite (ATS)</w:t>
      </w:r>
      <w:r>
        <w:t>"</w:t>
      </w:r>
    </w:p>
    <w:p w14:paraId="14A99DAB" w14:textId="77777777" w:rsidR="00B97EB1" w:rsidRPr="00874DD1" w:rsidRDefault="00B97EB1" w:rsidP="00B97EB1">
      <w:pPr>
        <w:pStyle w:val="EX"/>
      </w:pPr>
    </w:p>
    <w:p w14:paraId="4A125986" w14:textId="77777777" w:rsidR="00B97EB1" w:rsidRDefault="00B97EB1" w:rsidP="00B97EB1">
      <w:pPr>
        <w:pStyle w:val="Heading1"/>
      </w:pPr>
      <w:bookmarkStart w:id="38" w:name="_Toc68108913"/>
      <w:bookmarkStart w:id="39" w:name="_Toc75458721"/>
      <w:bookmarkStart w:id="40" w:name="_Toc90631845"/>
      <w:bookmarkStart w:id="41" w:name="_Toc178185989"/>
      <w:bookmarkStart w:id="42" w:name="_Toc202799863"/>
      <w:r w:rsidRPr="00874DD1">
        <w:t>3</w:t>
      </w:r>
      <w:r w:rsidRPr="00874DD1">
        <w:tab/>
        <w:t xml:space="preserve">Definitions, </w:t>
      </w:r>
      <w:proofErr w:type="gramStart"/>
      <w:r w:rsidRPr="00874DD1">
        <w:t>symbols</w:t>
      </w:r>
      <w:proofErr w:type="gramEnd"/>
      <w:r w:rsidRPr="00874DD1">
        <w:t xml:space="preserve"> and abbreviations</w:t>
      </w:r>
      <w:bookmarkEnd w:id="33"/>
      <w:bookmarkEnd w:id="34"/>
      <w:bookmarkEnd w:id="35"/>
      <w:bookmarkEnd w:id="36"/>
      <w:bookmarkEnd w:id="37"/>
      <w:bookmarkEnd w:id="38"/>
      <w:bookmarkEnd w:id="39"/>
      <w:bookmarkEnd w:id="40"/>
      <w:bookmarkEnd w:id="41"/>
      <w:bookmarkEnd w:id="42"/>
    </w:p>
    <w:p w14:paraId="3D01508F" w14:textId="77777777" w:rsidR="00B97EB1" w:rsidRPr="0058556C" w:rsidRDefault="00B97EB1" w:rsidP="00B97EB1">
      <w:r>
        <w:t>Void</w:t>
      </w:r>
    </w:p>
    <w:p w14:paraId="767C407C" w14:textId="77777777" w:rsidR="00B97EB1" w:rsidRPr="00874DD1" w:rsidRDefault="00B97EB1" w:rsidP="00B97EB1">
      <w:pPr>
        <w:pStyle w:val="Heading1"/>
      </w:pPr>
      <w:bookmarkStart w:id="43" w:name="_Toc27406689"/>
      <w:bookmarkStart w:id="44" w:name="_Toc36037455"/>
      <w:bookmarkStart w:id="45" w:name="_Toc43837826"/>
      <w:bookmarkStart w:id="46" w:name="_Toc51832371"/>
      <w:bookmarkStart w:id="47" w:name="_Toc60167075"/>
      <w:bookmarkStart w:id="48" w:name="_Toc68108917"/>
      <w:bookmarkStart w:id="49" w:name="_Toc75458725"/>
      <w:bookmarkStart w:id="50" w:name="_Toc90631849"/>
      <w:bookmarkStart w:id="51" w:name="_Toc178185993"/>
      <w:bookmarkStart w:id="52" w:name="_Toc202799864"/>
      <w:r w:rsidRPr="00874DD1">
        <w:t>4</w:t>
      </w:r>
      <w:r w:rsidRPr="00874DD1">
        <w:tab/>
        <w:t>Test system architecture</w:t>
      </w:r>
      <w:bookmarkEnd w:id="43"/>
      <w:bookmarkEnd w:id="44"/>
      <w:bookmarkEnd w:id="45"/>
      <w:bookmarkEnd w:id="46"/>
      <w:bookmarkEnd w:id="47"/>
      <w:bookmarkEnd w:id="48"/>
      <w:bookmarkEnd w:id="49"/>
      <w:bookmarkEnd w:id="50"/>
      <w:bookmarkEnd w:id="51"/>
      <w:bookmarkEnd w:id="52"/>
    </w:p>
    <w:p w14:paraId="17C2BA47" w14:textId="77777777" w:rsidR="00B97EB1" w:rsidRPr="00EC31C3" w:rsidRDefault="00B97EB1" w:rsidP="00B97EB1">
      <w:bookmarkStart w:id="53" w:name="_Toc27406690"/>
      <w:bookmarkStart w:id="54" w:name="_Toc36037456"/>
      <w:bookmarkStart w:id="55" w:name="_Toc43837827"/>
      <w:bookmarkStart w:id="56" w:name="_Toc51832372"/>
      <w:bookmarkStart w:id="57" w:name="_Toc60167076"/>
      <w:bookmarkStart w:id="58" w:name="_Toc68108918"/>
      <w:bookmarkStart w:id="59" w:name="_Toc75458726"/>
      <w:bookmarkStart w:id="60" w:name="_Toc90631850"/>
      <w:bookmarkStart w:id="61" w:name="_Toc178185994"/>
      <w:r>
        <w:t>Void</w:t>
      </w:r>
    </w:p>
    <w:p w14:paraId="2470F88E" w14:textId="77777777" w:rsidR="00B97EB1" w:rsidRPr="00874DD1" w:rsidRDefault="00B97EB1" w:rsidP="00B97EB1">
      <w:pPr>
        <w:pStyle w:val="Heading1"/>
      </w:pPr>
      <w:bookmarkStart w:id="62" w:name="_Toc27406692"/>
      <w:bookmarkStart w:id="63" w:name="_Toc36037458"/>
      <w:bookmarkStart w:id="64" w:name="_Toc43837829"/>
      <w:bookmarkStart w:id="65" w:name="_Toc51832374"/>
      <w:bookmarkStart w:id="66" w:name="_Toc60167078"/>
      <w:bookmarkStart w:id="67" w:name="_Toc68108920"/>
      <w:bookmarkStart w:id="68" w:name="_Toc75458728"/>
      <w:bookmarkStart w:id="69" w:name="_Toc90631852"/>
      <w:bookmarkStart w:id="70" w:name="_Toc178185996"/>
      <w:bookmarkStart w:id="71" w:name="_Toc202799865"/>
      <w:bookmarkEnd w:id="53"/>
      <w:bookmarkEnd w:id="54"/>
      <w:bookmarkEnd w:id="55"/>
      <w:bookmarkEnd w:id="56"/>
      <w:bookmarkEnd w:id="57"/>
      <w:bookmarkEnd w:id="58"/>
      <w:bookmarkEnd w:id="59"/>
      <w:bookmarkEnd w:id="60"/>
      <w:bookmarkEnd w:id="61"/>
      <w:r w:rsidRPr="00874DD1">
        <w:t>5</w:t>
      </w:r>
      <w:r w:rsidRPr="00874DD1">
        <w:tab/>
        <w:t>Test models</w:t>
      </w:r>
      <w:bookmarkEnd w:id="62"/>
      <w:bookmarkEnd w:id="63"/>
      <w:bookmarkEnd w:id="64"/>
      <w:bookmarkEnd w:id="65"/>
      <w:bookmarkEnd w:id="66"/>
      <w:bookmarkEnd w:id="67"/>
      <w:bookmarkEnd w:id="68"/>
      <w:bookmarkEnd w:id="69"/>
      <w:bookmarkEnd w:id="70"/>
      <w:bookmarkEnd w:id="71"/>
    </w:p>
    <w:p w14:paraId="1CFC335C" w14:textId="77777777" w:rsidR="00B97EB1" w:rsidRPr="00EC31C3" w:rsidRDefault="00B97EB1" w:rsidP="00B97EB1">
      <w:bookmarkStart w:id="72" w:name="_Toc27406693"/>
      <w:bookmarkStart w:id="73" w:name="_Toc36037459"/>
      <w:bookmarkStart w:id="74" w:name="_Toc43837830"/>
      <w:bookmarkStart w:id="75" w:name="_Toc51832375"/>
      <w:bookmarkStart w:id="76" w:name="_Toc60167079"/>
      <w:bookmarkStart w:id="77" w:name="_Toc68108921"/>
      <w:bookmarkStart w:id="78" w:name="_Toc75458729"/>
      <w:bookmarkStart w:id="79" w:name="_Toc90631853"/>
      <w:bookmarkStart w:id="80" w:name="_Toc178185997"/>
      <w:r w:rsidRPr="00E4702A">
        <w:t xml:space="preserve">The requirements of the present document </w:t>
      </w:r>
      <w:proofErr w:type="gramStart"/>
      <w:r w:rsidRPr="00E4702A">
        <w:t>are provid</w:t>
      </w:r>
      <w:r>
        <w:t>ed</w:t>
      </w:r>
      <w:proofErr w:type="gramEnd"/>
      <w:r>
        <w:t xml:space="preserve"> in 3GPP TS 37.579-5 Release </w:t>
      </w:r>
      <w:r w:rsidRPr="00B97EB1">
        <w:t>18</w:t>
      </w:r>
      <w:r>
        <w:t xml:space="preserve"> [72</w:t>
      </w:r>
      <w:r w:rsidRPr="00E4702A">
        <w:t>].</w:t>
      </w:r>
    </w:p>
    <w:p w14:paraId="4895E6CC" w14:textId="77777777" w:rsidR="00B97EB1" w:rsidRPr="00874DD1" w:rsidRDefault="00B97EB1" w:rsidP="00B97EB1">
      <w:pPr>
        <w:pStyle w:val="Heading1"/>
      </w:pPr>
      <w:bookmarkStart w:id="81" w:name="_Toc27406698"/>
      <w:bookmarkStart w:id="82" w:name="_Toc36037464"/>
      <w:bookmarkStart w:id="83" w:name="_Toc43837835"/>
      <w:bookmarkStart w:id="84" w:name="_Toc51832380"/>
      <w:bookmarkStart w:id="85" w:name="_Toc60167084"/>
      <w:bookmarkStart w:id="86" w:name="_Toc68108926"/>
      <w:bookmarkStart w:id="87" w:name="_Toc75458734"/>
      <w:bookmarkStart w:id="88" w:name="_Toc90631858"/>
      <w:bookmarkStart w:id="89" w:name="_Toc178186002"/>
      <w:bookmarkStart w:id="90" w:name="_Toc202799866"/>
      <w:bookmarkEnd w:id="72"/>
      <w:bookmarkEnd w:id="73"/>
      <w:bookmarkEnd w:id="74"/>
      <w:bookmarkEnd w:id="75"/>
      <w:bookmarkEnd w:id="76"/>
      <w:bookmarkEnd w:id="77"/>
      <w:bookmarkEnd w:id="78"/>
      <w:bookmarkEnd w:id="79"/>
      <w:bookmarkEnd w:id="80"/>
      <w:r w:rsidRPr="00874DD1">
        <w:t>6</w:t>
      </w:r>
      <w:r>
        <w:t xml:space="preserve"> to 10</w:t>
      </w:r>
      <w:r w:rsidRPr="00874DD1">
        <w:tab/>
      </w:r>
      <w:r>
        <w:t>Void</w:t>
      </w:r>
      <w:bookmarkEnd w:id="81"/>
      <w:bookmarkEnd w:id="82"/>
      <w:bookmarkEnd w:id="83"/>
      <w:bookmarkEnd w:id="84"/>
      <w:bookmarkEnd w:id="85"/>
      <w:bookmarkEnd w:id="86"/>
      <w:bookmarkEnd w:id="87"/>
      <w:bookmarkEnd w:id="88"/>
      <w:bookmarkEnd w:id="89"/>
      <w:bookmarkEnd w:id="90"/>
    </w:p>
    <w:p w14:paraId="06B52D24" w14:textId="77777777" w:rsidR="00935FF4" w:rsidRPr="00DF56D9" w:rsidRDefault="00935FF4" w:rsidP="00935FF4"/>
    <w:p w14:paraId="6F917094" w14:textId="77777777" w:rsidR="00935FF4" w:rsidRPr="00874DD1" w:rsidRDefault="00935FF4" w:rsidP="00935FF4">
      <w:pPr>
        <w:pStyle w:val="Heading8"/>
      </w:pPr>
      <w:bookmarkStart w:id="91" w:name="_Toc60167120"/>
      <w:r w:rsidRPr="00874DD1">
        <w:br w:type="page"/>
      </w:r>
      <w:bookmarkStart w:id="92" w:name="_Toc68108962"/>
      <w:bookmarkStart w:id="93" w:name="_Toc75458771"/>
      <w:bookmarkStart w:id="94" w:name="_Toc90631896"/>
      <w:bookmarkStart w:id="95" w:name="_Toc178186050"/>
      <w:bookmarkStart w:id="96" w:name="_Toc202799867"/>
      <w:r w:rsidRPr="00874DD1">
        <w:lastRenderedPageBreak/>
        <w:t>Annex F (informative):</w:t>
      </w:r>
      <w:r w:rsidRPr="00874DD1">
        <w:br/>
        <w:t>Change history</w:t>
      </w:r>
      <w:bookmarkEnd w:id="24"/>
      <w:bookmarkEnd w:id="25"/>
      <w:bookmarkEnd w:id="26"/>
      <w:bookmarkEnd w:id="27"/>
      <w:bookmarkEnd w:id="91"/>
      <w:bookmarkEnd w:id="92"/>
      <w:bookmarkEnd w:id="93"/>
      <w:bookmarkEnd w:id="94"/>
      <w:bookmarkEnd w:id="95"/>
      <w:bookmarkEnd w:id="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935FF4" w:rsidRPr="00874DD1" w14:paraId="353B2ADD" w14:textId="77777777" w:rsidTr="00214C8B">
        <w:trPr>
          <w:cantSplit/>
        </w:trPr>
        <w:tc>
          <w:tcPr>
            <w:tcW w:w="9639" w:type="dxa"/>
            <w:gridSpan w:val="8"/>
            <w:tcBorders>
              <w:bottom w:val="nil"/>
            </w:tcBorders>
            <w:shd w:val="solid" w:color="FFFFFF" w:fill="auto"/>
          </w:tcPr>
          <w:bookmarkEnd w:id="23"/>
          <w:p w14:paraId="3998C7F1" w14:textId="5014EA36" w:rsidR="00935FF4" w:rsidRPr="00874DD1" w:rsidRDefault="00935FF4" w:rsidP="00214C8B">
            <w:pPr>
              <w:pStyle w:val="TAL"/>
              <w:jc w:val="center"/>
              <w:rPr>
                <w:b/>
                <w:sz w:val="16"/>
              </w:rPr>
            </w:pPr>
            <w:r w:rsidRPr="00874DD1">
              <w:rPr>
                <w:b/>
              </w:rPr>
              <w:lastRenderedPageBreak/>
              <w:t>Change history</w:t>
            </w:r>
            <w:r w:rsidR="006941C9">
              <w:rPr>
                <w:b/>
              </w:rPr>
              <w:t xml:space="preserve"> of TS 36.579-5 up to v17.7.0</w:t>
            </w:r>
          </w:p>
        </w:tc>
      </w:tr>
      <w:tr w:rsidR="00935FF4" w:rsidRPr="00874DD1" w14:paraId="492C523A" w14:textId="77777777" w:rsidTr="00214C8B">
        <w:tc>
          <w:tcPr>
            <w:tcW w:w="800" w:type="dxa"/>
            <w:shd w:val="pct10" w:color="auto" w:fill="FFFFFF"/>
          </w:tcPr>
          <w:p w14:paraId="39E8309C" w14:textId="77777777" w:rsidR="00935FF4" w:rsidRPr="00874DD1" w:rsidRDefault="00935FF4" w:rsidP="00214C8B">
            <w:pPr>
              <w:pStyle w:val="TAL"/>
              <w:rPr>
                <w:b/>
                <w:sz w:val="16"/>
              </w:rPr>
            </w:pPr>
            <w:r w:rsidRPr="00874DD1">
              <w:rPr>
                <w:b/>
                <w:sz w:val="16"/>
              </w:rPr>
              <w:t>Date</w:t>
            </w:r>
          </w:p>
        </w:tc>
        <w:tc>
          <w:tcPr>
            <w:tcW w:w="800" w:type="dxa"/>
            <w:shd w:val="pct10" w:color="auto" w:fill="FFFFFF"/>
          </w:tcPr>
          <w:p w14:paraId="1B9D9FB9" w14:textId="77777777" w:rsidR="00935FF4" w:rsidRPr="00874DD1" w:rsidRDefault="00935FF4" w:rsidP="00214C8B">
            <w:pPr>
              <w:pStyle w:val="TAL"/>
              <w:rPr>
                <w:b/>
                <w:sz w:val="16"/>
              </w:rPr>
            </w:pPr>
            <w:r w:rsidRPr="00874DD1">
              <w:rPr>
                <w:b/>
                <w:sz w:val="16"/>
              </w:rPr>
              <w:t>Meeting</w:t>
            </w:r>
          </w:p>
        </w:tc>
        <w:tc>
          <w:tcPr>
            <w:tcW w:w="1094" w:type="dxa"/>
            <w:shd w:val="pct10" w:color="auto" w:fill="FFFFFF"/>
          </w:tcPr>
          <w:p w14:paraId="090547E3" w14:textId="77777777" w:rsidR="00935FF4" w:rsidRPr="00874DD1" w:rsidRDefault="00935FF4" w:rsidP="00214C8B">
            <w:pPr>
              <w:pStyle w:val="TAL"/>
              <w:rPr>
                <w:b/>
                <w:sz w:val="16"/>
              </w:rPr>
            </w:pPr>
            <w:proofErr w:type="spellStart"/>
            <w:r w:rsidRPr="00874DD1">
              <w:rPr>
                <w:b/>
                <w:sz w:val="16"/>
              </w:rPr>
              <w:t>TDoc</w:t>
            </w:r>
            <w:proofErr w:type="spellEnd"/>
          </w:p>
        </w:tc>
        <w:tc>
          <w:tcPr>
            <w:tcW w:w="567" w:type="dxa"/>
            <w:shd w:val="pct10" w:color="auto" w:fill="FFFFFF"/>
          </w:tcPr>
          <w:p w14:paraId="2AA3947A" w14:textId="77777777" w:rsidR="00935FF4" w:rsidRPr="00874DD1" w:rsidRDefault="00935FF4" w:rsidP="00214C8B">
            <w:pPr>
              <w:pStyle w:val="TAL"/>
              <w:rPr>
                <w:b/>
                <w:sz w:val="16"/>
              </w:rPr>
            </w:pPr>
            <w:r w:rsidRPr="00874DD1">
              <w:rPr>
                <w:b/>
                <w:sz w:val="16"/>
              </w:rPr>
              <w:t>CR</w:t>
            </w:r>
          </w:p>
        </w:tc>
        <w:tc>
          <w:tcPr>
            <w:tcW w:w="283" w:type="dxa"/>
            <w:shd w:val="pct10" w:color="auto" w:fill="FFFFFF"/>
          </w:tcPr>
          <w:p w14:paraId="6083CAF5" w14:textId="77777777" w:rsidR="00935FF4" w:rsidRPr="00874DD1" w:rsidRDefault="00935FF4" w:rsidP="00214C8B">
            <w:pPr>
              <w:pStyle w:val="TAL"/>
              <w:rPr>
                <w:b/>
                <w:sz w:val="16"/>
              </w:rPr>
            </w:pPr>
            <w:r w:rsidRPr="00874DD1">
              <w:rPr>
                <w:b/>
                <w:sz w:val="16"/>
              </w:rPr>
              <w:t>Rev</w:t>
            </w:r>
          </w:p>
        </w:tc>
        <w:tc>
          <w:tcPr>
            <w:tcW w:w="425" w:type="dxa"/>
            <w:shd w:val="pct10" w:color="auto" w:fill="FFFFFF"/>
          </w:tcPr>
          <w:p w14:paraId="3B0E1383" w14:textId="77777777" w:rsidR="00935FF4" w:rsidRPr="00874DD1" w:rsidRDefault="00935FF4" w:rsidP="00214C8B">
            <w:pPr>
              <w:pStyle w:val="TAL"/>
              <w:rPr>
                <w:b/>
                <w:sz w:val="16"/>
              </w:rPr>
            </w:pPr>
            <w:r w:rsidRPr="00874DD1">
              <w:rPr>
                <w:b/>
                <w:sz w:val="16"/>
              </w:rPr>
              <w:t>Cat</w:t>
            </w:r>
          </w:p>
        </w:tc>
        <w:tc>
          <w:tcPr>
            <w:tcW w:w="4962" w:type="dxa"/>
            <w:shd w:val="pct10" w:color="auto" w:fill="FFFFFF"/>
          </w:tcPr>
          <w:p w14:paraId="260F61C2" w14:textId="77777777" w:rsidR="00935FF4" w:rsidRPr="00874DD1" w:rsidRDefault="00935FF4" w:rsidP="00214C8B">
            <w:pPr>
              <w:pStyle w:val="TAL"/>
              <w:rPr>
                <w:b/>
                <w:sz w:val="16"/>
              </w:rPr>
            </w:pPr>
            <w:r w:rsidRPr="00874DD1">
              <w:rPr>
                <w:b/>
                <w:sz w:val="16"/>
              </w:rPr>
              <w:t>Subject/Comment</w:t>
            </w:r>
          </w:p>
        </w:tc>
        <w:tc>
          <w:tcPr>
            <w:tcW w:w="708" w:type="dxa"/>
            <w:shd w:val="pct10" w:color="auto" w:fill="FFFFFF"/>
          </w:tcPr>
          <w:p w14:paraId="372608CC" w14:textId="77777777" w:rsidR="00935FF4" w:rsidRPr="00874DD1" w:rsidRDefault="00935FF4" w:rsidP="00214C8B">
            <w:pPr>
              <w:pStyle w:val="TAL"/>
              <w:rPr>
                <w:b/>
                <w:sz w:val="16"/>
              </w:rPr>
            </w:pPr>
            <w:proofErr w:type="gramStart"/>
            <w:r w:rsidRPr="00874DD1">
              <w:rPr>
                <w:b/>
                <w:sz w:val="16"/>
              </w:rPr>
              <w:t>New version</w:t>
            </w:r>
            <w:proofErr w:type="gramEnd"/>
          </w:p>
        </w:tc>
      </w:tr>
      <w:tr w:rsidR="00935FF4" w:rsidRPr="00874DD1" w14:paraId="76F93E0A" w14:textId="77777777" w:rsidTr="00214C8B">
        <w:tc>
          <w:tcPr>
            <w:tcW w:w="800" w:type="dxa"/>
            <w:shd w:val="solid" w:color="FFFFFF" w:fill="auto"/>
          </w:tcPr>
          <w:p w14:paraId="445B45EC" w14:textId="77777777" w:rsidR="00935FF4" w:rsidRPr="00874DD1" w:rsidRDefault="00935FF4" w:rsidP="00214C8B">
            <w:pPr>
              <w:pStyle w:val="TAC"/>
              <w:jc w:val="left"/>
              <w:rPr>
                <w:sz w:val="16"/>
                <w:szCs w:val="16"/>
              </w:rPr>
            </w:pPr>
            <w:r w:rsidRPr="00874DD1">
              <w:rPr>
                <w:sz w:val="16"/>
                <w:szCs w:val="16"/>
              </w:rPr>
              <w:t>2017-02</w:t>
            </w:r>
          </w:p>
        </w:tc>
        <w:tc>
          <w:tcPr>
            <w:tcW w:w="800" w:type="dxa"/>
            <w:shd w:val="solid" w:color="FFFFFF" w:fill="auto"/>
          </w:tcPr>
          <w:p w14:paraId="7C965A2E" w14:textId="77777777" w:rsidR="00935FF4" w:rsidRPr="00874DD1" w:rsidRDefault="00935FF4" w:rsidP="00214C8B">
            <w:pPr>
              <w:pStyle w:val="TAL"/>
              <w:rPr>
                <w:sz w:val="16"/>
                <w:szCs w:val="16"/>
              </w:rPr>
            </w:pPr>
            <w:r w:rsidRPr="00874DD1">
              <w:rPr>
                <w:sz w:val="16"/>
                <w:szCs w:val="16"/>
              </w:rPr>
              <w:t>RAN5#</w:t>
            </w:r>
            <w:proofErr w:type="gramStart"/>
            <w:r w:rsidRPr="00874DD1">
              <w:rPr>
                <w:sz w:val="16"/>
                <w:szCs w:val="16"/>
              </w:rPr>
              <w:t>74</w:t>
            </w:r>
            <w:proofErr w:type="gramEnd"/>
          </w:p>
        </w:tc>
        <w:tc>
          <w:tcPr>
            <w:tcW w:w="1094" w:type="dxa"/>
            <w:shd w:val="solid" w:color="FFFFFF" w:fill="auto"/>
          </w:tcPr>
          <w:p w14:paraId="2F0E82AF" w14:textId="77777777" w:rsidR="00935FF4" w:rsidRPr="00874DD1" w:rsidRDefault="00935FF4" w:rsidP="00214C8B">
            <w:pPr>
              <w:pStyle w:val="TAC"/>
              <w:jc w:val="left"/>
              <w:rPr>
                <w:sz w:val="16"/>
                <w:szCs w:val="16"/>
              </w:rPr>
            </w:pPr>
            <w:r w:rsidRPr="00874DD1">
              <w:rPr>
                <w:sz w:val="16"/>
                <w:szCs w:val="16"/>
              </w:rPr>
              <w:t>R5-171302</w:t>
            </w:r>
          </w:p>
        </w:tc>
        <w:tc>
          <w:tcPr>
            <w:tcW w:w="567" w:type="dxa"/>
            <w:shd w:val="solid" w:color="FFFFFF" w:fill="auto"/>
          </w:tcPr>
          <w:p w14:paraId="5AB843AC"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6A08FDF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7604D150"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1DED450" w14:textId="77777777" w:rsidR="00935FF4" w:rsidRPr="00874DD1" w:rsidRDefault="00935FF4" w:rsidP="00214C8B">
            <w:pPr>
              <w:pStyle w:val="TAL"/>
              <w:rPr>
                <w:b/>
                <w:sz w:val="16"/>
                <w:szCs w:val="16"/>
              </w:rPr>
            </w:pPr>
            <w:r w:rsidRPr="00874DD1">
              <w:rPr>
                <w:sz w:val="16"/>
                <w:szCs w:val="16"/>
              </w:rPr>
              <w:t>Introduction of TS 36.579-5.</w:t>
            </w:r>
          </w:p>
        </w:tc>
        <w:tc>
          <w:tcPr>
            <w:tcW w:w="708" w:type="dxa"/>
            <w:shd w:val="solid" w:color="FFFFFF" w:fill="auto"/>
          </w:tcPr>
          <w:p w14:paraId="4C83CA6B" w14:textId="77777777" w:rsidR="00935FF4" w:rsidRPr="00874DD1" w:rsidRDefault="00935FF4" w:rsidP="00214C8B">
            <w:pPr>
              <w:pStyle w:val="TAC"/>
              <w:jc w:val="left"/>
              <w:rPr>
                <w:sz w:val="16"/>
                <w:szCs w:val="16"/>
              </w:rPr>
            </w:pPr>
            <w:r w:rsidRPr="00874DD1">
              <w:rPr>
                <w:sz w:val="16"/>
                <w:szCs w:val="16"/>
              </w:rPr>
              <w:t>0.0.1</w:t>
            </w:r>
          </w:p>
        </w:tc>
      </w:tr>
      <w:tr w:rsidR="00935FF4" w:rsidRPr="00874DD1" w14:paraId="6B1272A4" w14:textId="77777777" w:rsidTr="00214C8B">
        <w:tc>
          <w:tcPr>
            <w:tcW w:w="800" w:type="dxa"/>
            <w:shd w:val="solid" w:color="FFFFFF" w:fill="auto"/>
          </w:tcPr>
          <w:p w14:paraId="52CDF74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2950D94" w14:textId="77777777" w:rsidR="00935FF4" w:rsidRPr="00874DD1" w:rsidRDefault="00935FF4" w:rsidP="00214C8B">
            <w:pPr>
              <w:pStyle w:val="TAL"/>
              <w:rPr>
                <w:sz w:val="16"/>
                <w:szCs w:val="16"/>
              </w:rPr>
            </w:pPr>
            <w:r w:rsidRPr="00874DD1">
              <w:rPr>
                <w:sz w:val="16"/>
                <w:szCs w:val="16"/>
              </w:rPr>
              <w:t>RAN5#</w:t>
            </w:r>
            <w:proofErr w:type="gramStart"/>
            <w:r w:rsidRPr="00874DD1">
              <w:rPr>
                <w:sz w:val="16"/>
                <w:szCs w:val="16"/>
              </w:rPr>
              <w:t>78</w:t>
            </w:r>
            <w:proofErr w:type="gramEnd"/>
          </w:p>
        </w:tc>
        <w:tc>
          <w:tcPr>
            <w:tcW w:w="1094" w:type="dxa"/>
            <w:shd w:val="solid" w:color="FFFFFF" w:fill="auto"/>
          </w:tcPr>
          <w:p w14:paraId="6B36C0FA" w14:textId="77777777" w:rsidR="00935FF4" w:rsidRPr="00874DD1" w:rsidRDefault="00935FF4" w:rsidP="00214C8B">
            <w:pPr>
              <w:pStyle w:val="TAC"/>
              <w:jc w:val="left"/>
              <w:rPr>
                <w:sz w:val="16"/>
                <w:szCs w:val="16"/>
              </w:rPr>
            </w:pPr>
            <w:r w:rsidRPr="00874DD1">
              <w:rPr>
                <w:sz w:val="16"/>
                <w:szCs w:val="16"/>
              </w:rPr>
              <w:t>R5-180687</w:t>
            </w:r>
          </w:p>
        </w:tc>
        <w:tc>
          <w:tcPr>
            <w:tcW w:w="567" w:type="dxa"/>
            <w:shd w:val="solid" w:color="FFFFFF" w:fill="auto"/>
          </w:tcPr>
          <w:p w14:paraId="2E962B56"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5209471A"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8F98783"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27D088FA" w14:textId="77777777" w:rsidR="00935FF4" w:rsidRPr="00874DD1" w:rsidRDefault="00935FF4" w:rsidP="00214C8B">
            <w:pPr>
              <w:pStyle w:val="TAL"/>
              <w:rPr>
                <w:sz w:val="16"/>
                <w:szCs w:val="16"/>
              </w:rPr>
            </w:pPr>
            <w:r w:rsidRPr="00874DD1">
              <w:rPr>
                <w:sz w:val="16"/>
                <w:szCs w:val="16"/>
              </w:rPr>
              <w:t>Implements changes agreed in</w:t>
            </w:r>
            <w:r w:rsidRPr="00874DD1">
              <w:rPr>
                <w:sz w:val="16"/>
                <w:szCs w:val="16"/>
              </w:rPr>
              <w:br/>
              <w:t>R5-180618 "MCPTT: Initial Test Model"</w:t>
            </w:r>
          </w:p>
          <w:p w14:paraId="0623B73D" w14:textId="77777777" w:rsidR="00935FF4" w:rsidRPr="00874DD1" w:rsidRDefault="00935FF4" w:rsidP="00214C8B">
            <w:pPr>
              <w:pStyle w:val="TAL"/>
              <w:rPr>
                <w:sz w:val="16"/>
                <w:szCs w:val="16"/>
              </w:rPr>
            </w:pPr>
            <w:r w:rsidRPr="00874DD1">
              <w:rPr>
                <w:sz w:val="16"/>
                <w:szCs w:val="16"/>
              </w:rPr>
              <w:t>R5-180657 "Various updates to 36579-5"</w:t>
            </w:r>
          </w:p>
        </w:tc>
        <w:tc>
          <w:tcPr>
            <w:tcW w:w="708" w:type="dxa"/>
            <w:shd w:val="solid" w:color="FFFFFF" w:fill="auto"/>
          </w:tcPr>
          <w:p w14:paraId="23395F87" w14:textId="77777777" w:rsidR="00935FF4" w:rsidRPr="00874DD1" w:rsidRDefault="00935FF4" w:rsidP="00214C8B">
            <w:pPr>
              <w:pStyle w:val="TAC"/>
              <w:jc w:val="left"/>
              <w:rPr>
                <w:sz w:val="16"/>
                <w:szCs w:val="16"/>
              </w:rPr>
            </w:pPr>
            <w:r w:rsidRPr="00874DD1">
              <w:rPr>
                <w:sz w:val="16"/>
                <w:szCs w:val="16"/>
              </w:rPr>
              <w:t>0.1.0</w:t>
            </w:r>
          </w:p>
        </w:tc>
      </w:tr>
      <w:tr w:rsidR="00935FF4" w:rsidRPr="00874DD1" w14:paraId="6FEE62AB" w14:textId="77777777" w:rsidTr="00214C8B">
        <w:tc>
          <w:tcPr>
            <w:tcW w:w="800" w:type="dxa"/>
            <w:shd w:val="solid" w:color="FFFFFF" w:fill="auto"/>
          </w:tcPr>
          <w:p w14:paraId="3DC4EB0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67A13BC"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79</w:t>
            </w:r>
            <w:proofErr w:type="gramEnd"/>
          </w:p>
        </w:tc>
        <w:tc>
          <w:tcPr>
            <w:tcW w:w="1094" w:type="dxa"/>
            <w:shd w:val="solid" w:color="FFFFFF" w:fill="auto"/>
          </w:tcPr>
          <w:p w14:paraId="5453EE1C" w14:textId="77777777" w:rsidR="00935FF4" w:rsidRPr="00874DD1" w:rsidRDefault="00935FF4" w:rsidP="00214C8B">
            <w:pPr>
              <w:pStyle w:val="TAC"/>
              <w:jc w:val="left"/>
              <w:rPr>
                <w:sz w:val="16"/>
                <w:szCs w:val="16"/>
              </w:rPr>
            </w:pPr>
            <w:r w:rsidRPr="00874DD1">
              <w:rPr>
                <w:sz w:val="16"/>
                <w:szCs w:val="16"/>
              </w:rPr>
              <w:t>RP-180130</w:t>
            </w:r>
          </w:p>
        </w:tc>
        <w:tc>
          <w:tcPr>
            <w:tcW w:w="567" w:type="dxa"/>
            <w:shd w:val="solid" w:color="FFFFFF" w:fill="auto"/>
          </w:tcPr>
          <w:p w14:paraId="32E287B5"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77CF4EF"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FCD47EB"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114CED12" w14:textId="77777777" w:rsidR="00935FF4" w:rsidRPr="00874DD1" w:rsidRDefault="00935FF4" w:rsidP="00214C8B">
            <w:pPr>
              <w:pStyle w:val="TAL"/>
              <w:rPr>
                <w:sz w:val="16"/>
                <w:szCs w:val="16"/>
              </w:rPr>
            </w:pPr>
            <w:r w:rsidRPr="00874DD1">
              <w:rPr>
                <w:sz w:val="16"/>
                <w:szCs w:val="16"/>
              </w:rPr>
              <w:t>Draft version for information purposes to the RAN Plenary</w:t>
            </w:r>
          </w:p>
        </w:tc>
        <w:tc>
          <w:tcPr>
            <w:tcW w:w="708" w:type="dxa"/>
            <w:shd w:val="solid" w:color="FFFFFF" w:fill="auto"/>
          </w:tcPr>
          <w:p w14:paraId="4F2F9831" w14:textId="77777777" w:rsidR="00935FF4" w:rsidRPr="00874DD1" w:rsidRDefault="00935FF4" w:rsidP="00214C8B">
            <w:pPr>
              <w:pStyle w:val="TAC"/>
              <w:jc w:val="left"/>
              <w:rPr>
                <w:sz w:val="16"/>
                <w:szCs w:val="16"/>
              </w:rPr>
            </w:pPr>
            <w:r w:rsidRPr="00874DD1">
              <w:rPr>
                <w:sz w:val="16"/>
                <w:szCs w:val="16"/>
              </w:rPr>
              <w:t>1.0.0</w:t>
            </w:r>
          </w:p>
        </w:tc>
      </w:tr>
      <w:tr w:rsidR="00935FF4" w:rsidRPr="00874DD1" w14:paraId="2B93061A" w14:textId="77777777" w:rsidTr="00214C8B">
        <w:tc>
          <w:tcPr>
            <w:tcW w:w="800" w:type="dxa"/>
            <w:shd w:val="solid" w:color="FFFFFF" w:fill="auto"/>
          </w:tcPr>
          <w:p w14:paraId="274C3647" w14:textId="77777777" w:rsidR="00935FF4" w:rsidRPr="00874DD1" w:rsidRDefault="00935FF4" w:rsidP="00214C8B">
            <w:pPr>
              <w:pStyle w:val="TAC"/>
              <w:jc w:val="left"/>
              <w:rPr>
                <w:sz w:val="16"/>
                <w:szCs w:val="16"/>
              </w:rPr>
            </w:pPr>
            <w:r w:rsidRPr="00874DD1">
              <w:rPr>
                <w:sz w:val="16"/>
                <w:szCs w:val="16"/>
              </w:rPr>
              <w:t>2018-05</w:t>
            </w:r>
          </w:p>
        </w:tc>
        <w:tc>
          <w:tcPr>
            <w:tcW w:w="800" w:type="dxa"/>
            <w:shd w:val="solid" w:color="FFFFFF" w:fill="auto"/>
          </w:tcPr>
          <w:p w14:paraId="31CB1AE2" w14:textId="77777777" w:rsidR="00935FF4" w:rsidRPr="00874DD1" w:rsidRDefault="00935FF4" w:rsidP="00214C8B">
            <w:pPr>
              <w:pStyle w:val="TAL"/>
              <w:rPr>
                <w:sz w:val="16"/>
                <w:szCs w:val="16"/>
              </w:rPr>
            </w:pPr>
            <w:r w:rsidRPr="00874DD1">
              <w:rPr>
                <w:sz w:val="16"/>
                <w:szCs w:val="16"/>
              </w:rPr>
              <w:t>RAN5#</w:t>
            </w:r>
            <w:proofErr w:type="gramStart"/>
            <w:r w:rsidRPr="00874DD1">
              <w:rPr>
                <w:sz w:val="16"/>
                <w:szCs w:val="16"/>
              </w:rPr>
              <w:t>79</w:t>
            </w:r>
            <w:proofErr w:type="gramEnd"/>
          </w:p>
        </w:tc>
        <w:tc>
          <w:tcPr>
            <w:tcW w:w="1094" w:type="dxa"/>
            <w:shd w:val="solid" w:color="FFFFFF" w:fill="auto"/>
          </w:tcPr>
          <w:p w14:paraId="57D328D1" w14:textId="77777777" w:rsidR="00935FF4" w:rsidRPr="00874DD1" w:rsidRDefault="00935FF4" w:rsidP="00214C8B">
            <w:pPr>
              <w:pStyle w:val="TAC"/>
              <w:jc w:val="left"/>
              <w:rPr>
                <w:sz w:val="16"/>
                <w:szCs w:val="16"/>
              </w:rPr>
            </w:pPr>
            <w:r w:rsidRPr="00874DD1">
              <w:rPr>
                <w:sz w:val="16"/>
                <w:szCs w:val="16"/>
              </w:rPr>
              <w:t>R5-182437</w:t>
            </w:r>
          </w:p>
        </w:tc>
        <w:tc>
          <w:tcPr>
            <w:tcW w:w="567" w:type="dxa"/>
            <w:shd w:val="solid" w:color="FFFFFF" w:fill="auto"/>
          </w:tcPr>
          <w:p w14:paraId="5AD1B629"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A4633B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323BA244"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4CCE4EB" w14:textId="77777777" w:rsidR="00935FF4" w:rsidRPr="00874DD1" w:rsidRDefault="00935FF4" w:rsidP="00214C8B">
            <w:pPr>
              <w:pStyle w:val="TAL"/>
              <w:rPr>
                <w:sz w:val="16"/>
                <w:szCs w:val="16"/>
              </w:rPr>
            </w:pPr>
            <w:r w:rsidRPr="00874DD1">
              <w:rPr>
                <w:sz w:val="16"/>
                <w:szCs w:val="16"/>
              </w:rPr>
              <w:t>Implements changes agreed in</w:t>
            </w:r>
          </w:p>
          <w:p w14:paraId="3376D986" w14:textId="77777777" w:rsidR="00935FF4" w:rsidRPr="00874DD1" w:rsidRDefault="00935FF4" w:rsidP="00214C8B">
            <w:pPr>
              <w:pStyle w:val="TAL"/>
              <w:rPr>
                <w:sz w:val="16"/>
                <w:szCs w:val="16"/>
              </w:rPr>
            </w:pPr>
            <w:r w:rsidRPr="00874DD1">
              <w:rPr>
                <w:sz w:val="16"/>
                <w:szCs w:val="16"/>
              </w:rPr>
              <w:t>R5-183163</w:t>
            </w:r>
          </w:p>
          <w:p w14:paraId="7183AE76" w14:textId="77777777" w:rsidR="00935FF4" w:rsidRPr="00874DD1" w:rsidRDefault="00935FF4" w:rsidP="00214C8B">
            <w:pPr>
              <w:pStyle w:val="TAL"/>
              <w:rPr>
                <w:sz w:val="16"/>
                <w:szCs w:val="16"/>
              </w:rPr>
            </w:pPr>
            <w:r w:rsidRPr="00874DD1">
              <w:rPr>
                <w:sz w:val="16"/>
                <w:szCs w:val="16"/>
              </w:rPr>
              <w:t>R5-183164</w:t>
            </w:r>
          </w:p>
        </w:tc>
        <w:tc>
          <w:tcPr>
            <w:tcW w:w="708" w:type="dxa"/>
            <w:shd w:val="solid" w:color="FFFFFF" w:fill="auto"/>
          </w:tcPr>
          <w:p w14:paraId="63C8DB54" w14:textId="77777777" w:rsidR="00935FF4" w:rsidRPr="00874DD1" w:rsidRDefault="00935FF4" w:rsidP="00214C8B">
            <w:pPr>
              <w:pStyle w:val="TAC"/>
              <w:jc w:val="left"/>
              <w:rPr>
                <w:sz w:val="16"/>
                <w:szCs w:val="16"/>
              </w:rPr>
            </w:pPr>
            <w:r w:rsidRPr="00874DD1">
              <w:rPr>
                <w:sz w:val="16"/>
                <w:szCs w:val="16"/>
              </w:rPr>
              <w:t>2.0.0</w:t>
            </w:r>
          </w:p>
        </w:tc>
      </w:tr>
      <w:tr w:rsidR="00935FF4" w:rsidRPr="00874DD1" w14:paraId="1E92C64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5DCC17" w14:textId="77777777" w:rsidR="00935FF4" w:rsidRPr="00874DD1" w:rsidRDefault="00935FF4" w:rsidP="00214C8B">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747C"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80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082A0" w14:textId="77777777" w:rsidR="00935FF4" w:rsidRPr="00874DD1" w:rsidRDefault="00935FF4" w:rsidP="00214C8B">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01C33" w14:textId="77777777" w:rsidR="00935FF4" w:rsidRPr="00874DD1" w:rsidRDefault="00935FF4" w:rsidP="00214C8B">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6B5E8"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D55E7" w14:textId="77777777" w:rsidR="00935FF4" w:rsidRPr="00874DD1" w:rsidRDefault="00935FF4" w:rsidP="00214C8B">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569D7" w14:textId="77777777" w:rsidR="00935FF4" w:rsidRPr="00874DD1" w:rsidRDefault="00935FF4" w:rsidP="00214C8B">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A3EAA" w14:textId="77777777" w:rsidR="00935FF4" w:rsidRPr="00874DD1" w:rsidRDefault="00935FF4" w:rsidP="00214C8B">
            <w:pPr>
              <w:pStyle w:val="TAC"/>
              <w:jc w:val="left"/>
              <w:rPr>
                <w:sz w:val="16"/>
                <w:szCs w:val="16"/>
              </w:rPr>
            </w:pPr>
            <w:r w:rsidRPr="00874DD1">
              <w:rPr>
                <w:sz w:val="16"/>
                <w:szCs w:val="16"/>
              </w:rPr>
              <w:t>13.0.0</w:t>
            </w:r>
          </w:p>
        </w:tc>
      </w:tr>
      <w:tr w:rsidR="00935FF4" w:rsidRPr="00874DD1" w14:paraId="0A4F5CC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CCF59E" w14:textId="77777777" w:rsidR="00935FF4" w:rsidRPr="00874DD1" w:rsidRDefault="00935FF4" w:rsidP="00214C8B">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7A335"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81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D2F59" w14:textId="77777777" w:rsidR="00935FF4" w:rsidRPr="00874DD1" w:rsidRDefault="00935FF4" w:rsidP="00214C8B">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565A" w14:textId="77777777" w:rsidR="00935FF4" w:rsidRPr="00874DD1" w:rsidRDefault="00935FF4" w:rsidP="00214C8B">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39F8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CAA6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1F5E" w14:textId="77777777" w:rsidR="00935FF4" w:rsidRPr="00874DD1" w:rsidRDefault="00935FF4" w:rsidP="00214C8B">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73814" w14:textId="77777777" w:rsidR="00935FF4" w:rsidRPr="00874DD1" w:rsidRDefault="00935FF4" w:rsidP="00214C8B">
            <w:pPr>
              <w:pStyle w:val="TAC"/>
              <w:jc w:val="left"/>
              <w:rPr>
                <w:sz w:val="16"/>
                <w:szCs w:val="16"/>
              </w:rPr>
            </w:pPr>
            <w:r w:rsidRPr="00874DD1">
              <w:rPr>
                <w:sz w:val="16"/>
                <w:szCs w:val="16"/>
              </w:rPr>
              <w:t>13.1.0</w:t>
            </w:r>
          </w:p>
        </w:tc>
      </w:tr>
      <w:tr w:rsidR="00935FF4" w:rsidRPr="00874DD1" w14:paraId="09A2CB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A77F3C" w14:textId="77777777" w:rsidR="00935FF4" w:rsidRPr="00874DD1" w:rsidRDefault="00935FF4" w:rsidP="00214C8B">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8F012"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82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EC320" w14:textId="77777777" w:rsidR="00935FF4" w:rsidRPr="00874DD1" w:rsidRDefault="00935FF4" w:rsidP="00214C8B">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05B45" w14:textId="77777777" w:rsidR="00935FF4" w:rsidRPr="00874DD1" w:rsidRDefault="00935FF4" w:rsidP="00214C8B">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A4C3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9E3B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2D819"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1C63" w14:textId="77777777" w:rsidR="00935FF4" w:rsidRPr="00874DD1" w:rsidRDefault="00935FF4" w:rsidP="00214C8B">
            <w:pPr>
              <w:pStyle w:val="TAC"/>
              <w:jc w:val="left"/>
              <w:rPr>
                <w:sz w:val="16"/>
                <w:szCs w:val="16"/>
              </w:rPr>
            </w:pPr>
            <w:r w:rsidRPr="00874DD1">
              <w:rPr>
                <w:sz w:val="16"/>
                <w:szCs w:val="16"/>
              </w:rPr>
              <w:t>13.2.0</w:t>
            </w:r>
          </w:p>
        </w:tc>
      </w:tr>
      <w:tr w:rsidR="00935FF4" w:rsidRPr="00874DD1" w14:paraId="003358D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6A5B7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DF3C"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84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CAD3" w14:textId="77777777" w:rsidR="00935FF4" w:rsidRPr="00874DD1" w:rsidRDefault="00935FF4" w:rsidP="00214C8B">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3EC2D" w14:textId="77777777" w:rsidR="00935FF4" w:rsidRPr="00874DD1" w:rsidRDefault="00935FF4" w:rsidP="00214C8B">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846EE"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5BDF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6DFEA"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8FB09"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42C2EF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CE32DE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3F66B"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84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13B65" w14:textId="77777777" w:rsidR="00935FF4" w:rsidRPr="00874DD1" w:rsidRDefault="00935FF4" w:rsidP="00214C8B">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040F9" w14:textId="77777777" w:rsidR="00935FF4" w:rsidRPr="00874DD1" w:rsidRDefault="00935FF4" w:rsidP="00214C8B">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5B89"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970C3"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7A215" w14:textId="77777777" w:rsidR="00935FF4" w:rsidRPr="00874DD1" w:rsidRDefault="00935FF4" w:rsidP="00214C8B">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1F723"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3C9021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59B0CB" w14:textId="77777777" w:rsidR="00935FF4" w:rsidRPr="00874DD1" w:rsidRDefault="00935FF4" w:rsidP="00214C8B">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04B3D"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86</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347CB" w14:textId="77777777" w:rsidR="00935FF4" w:rsidRPr="00874DD1" w:rsidRDefault="00935FF4" w:rsidP="00214C8B">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5E80D" w14:textId="77777777" w:rsidR="00935FF4" w:rsidRPr="00874DD1" w:rsidRDefault="00935FF4" w:rsidP="00214C8B">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4022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89C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D40D6"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1088" w14:textId="77777777" w:rsidR="00935FF4" w:rsidRPr="00874DD1" w:rsidRDefault="00935FF4" w:rsidP="00214C8B">
            <w:pPr>
              <w:pStyle w:val="TAC"/>
              <w:jc w:val="left"/>
              <w:rPr>
                <w:sz w:val="16"/>
                <w:szCs w:val="16"/>
              </w:rPr>
            </w:pPr>
            <w:r w:rsidRPr="00874DD1">
              <w:rPr>
                <w:sz w:val="16"/>
                <w:szCs w:val="16"/>
              </w:rPr>
              <w:t>13.4.0</w:t>
            </w:r>
          </w:p>
        </w:tc>
      </w:tr>
      <w:tr w:rsidR="00935FF4" w:rsidRPr="00874DD1" w14:paraId="289FB50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06FA28F" w14:textId="77777777" w:rsidR="00935FF4" w:rsidRPr="00874DD1" w:rsidRDefault="00935FF4" w:rsidP="00214C8B">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BECD0"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87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8CF7E" w14:textId="77777777" w:rsidR="00935FF4" w:rsidRPr="00874DD1" w:rsidRDefault="00935FF4" w:rsidP="00214C8B">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CD13E" w14:textId="77777777" w:rsidR="00935FF4" w:rsidRPr="00874DD1" w:rsidRDefault="00935FF4" w:rsidP="00214C8B">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40167"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6AA0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4BD2F"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7F39" w14:textId="77777777" w:rsidR="00935FF4" w:rsidRPr="00874DD1" w:rsidRDefault="00935FF4" w:rsidP="00214C8B">
            <w:pPr>
              <w:pStyle w:val="TAC"/>
              <w:jc w:val="left"/>
              <w:rPr>
                <w:sz w:val="16"/>
                <w:szCs w:val="16"/>
              </w:rPr>
            </w:pPr>
            <w:r w:rsidRPr="00874DD1">
              <w:rPr>
                <w:sz w:val="16"/>
                <w:szCs w:val="16"/>
              </w:rPr>
              <w:t>13.5.0</w:t>
            </w:r>
          </w:p>
        </w:tc>
      </w:tr>
      <w:tr w:rsidR="00935FF4" w:rsidRPr="00874DD1" w14:paraId="1B66443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1F0A92F" w14:textId="77777777" w:rsidR="00935FF4" w:rsidRPr="00874DD1" w:rsidRDefault="00935FF4" w:rsidP="00214C8B">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7292B"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88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34032" w14:textId="77777777" w:rsidR="00935FF4" w:rsidRPr="00874DD1" w:rsidRDefault="00935FF4" w:rsidP="00214C8B">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9562" w14:textId="77777777" w:rsidR="00935FF4" w:rsidRPr="00874DD1" w:rsidRDefault="00935FF4" w:rsidP="00214C8B">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9949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5287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F0487"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D5C9A" w14:textId="77777777" w:rsidR="00935FF4" w:rsidRPr="00874DD1" w:rsidRDefault="00935FF4" w:rsidP="00214C8B">
            <w:pPr>
              <w:pStyle w:val="TAC"/>
              <w:jc w:val="left"/>
              <w:rPr>
                <w:sz w:val="16"/>
                <w:szCs w:val="16"/>
              </w:rPr>
            </w:pPr>
            <w:r w:rsidRPr="00874DD1">
              <w:rPr>
                <w:sz w:val="16"/>
                <w:szCs w:val="16"/>
              </w:rPr>
              <w:t>13.6.0</w:t>
            </w:r>
          </w:p>
        </w:tc>
      </w:tr>
      <w:tr w:rsidR="00935FF4" w:rsidRPr="00874DD1" w14:paraId="65E39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536AF1"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A672F"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89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5426E" w14:textId="77777777" w:rsidR="00935FF4" w:rsidRPr="00874DD1" w:rsidRDefault="00935FF4" w:rsidP="00214C8B">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22CF5" w14:textId="77777777" w:rsidR="00935FF4" w:rsidRPr="00874DD1" w:rsidRDefault="00935FF4" w:rsidP="00214C8B">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39947"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C36B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D2444"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073E" w14:textId="77777777" w:rsidR="00935FF4" w:rsidRPr="00874DD1" w:rsidRDefault="00935FF4" w:rsidP="00214C8B">
            <w:pPr>
              <w:pStyle w:val="TAC"/>
              <w:jc w:val="left"/>
              <w:rPr>
                <w:sz w:val="16"/>
                <w:szCs w:val="16"/>
              </w:rPr>
            </w:pPr>
            <w:r w:rsidRPr="00874DD1">
              <w:rPr>
                <w:sz w:val="16"/>
                <w:szCs w:val="16"/>
              </w:rPr>
              <w:t>13.7.0</w:t>
            </w:r>
          </w:p>
        </w:tc>
      </w:tr>
      <w:tr w:rsidR="00935FF4" w:rsidRPr="00874DD1" w14:paraId="67F3E83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6C08303"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FD42"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89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6876B" w14:textId="77777777" w:rsidR="00935FF4" w:rsidRPr="00874DD1" w:rsidRDefault="00935FF4" w:rsidP="00214C8B">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07C9" w14:textId="77777777" w:rsidR="00935FF4" w:rsidRPr="00874DD1" w:rsidRDefault="00935FF4" w:rsidP="00214C8B">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559AC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FF90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1327" w14:textId="77777777" w:rsidR="00935FF4" w:rsidRPr="00874DD1" w:rsidRDefault="00935FF4" w:rsidP="00214C8B">
            <w:pPr>
              <w:pStyle w:val="TAL"/>
              <w:rPr>
                <w:sz w:val="16"/>
                <w:szCs w:val="16"/>
              </w:rPr>
            </w:pPr>
            <w:r w:rsidRPr="00874DD1">
              <w:rPr>
                <w:sz w:val="16"/>
                <w:szCs w:val="16"/>
              </w:rPr>
              <w:t xml:space="preserve">Updates to introduce support for </w:t>
            </w:r>
            <w:proofErr w:type="spellStart"/>
            <w:r w:rsidRPr="00874DD1">
              <w:rPr>
                <w:sz w:val="16"/>
                <w:szCs w:val="16"/>
              </w:rPr>
              <w:t>MCVideo</w:t>
            </w:r>
            <w:proofErr w:type="spellEnd"/>
            <w:r w:rsidRPr="00874DD1">
              <w:rPr>
                <w:sz w:val="16"/>
                <w:szCs w:val="16"/>
              </w:rPr>
              <w:t xml:space="preserve"> and </w:t>
            </w:r>
            <w:proofErr w:type="spellStart"/>
            <w:r w:rsidRPr="00874DD1">
              <w:rPr>
                <w:sz w:val="16"/>
                <w:szCs w:val="16"/>
              </w:rPr>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8CF2" w14:textId="77777777" w:rsidR="00935FF4" w:rsidRPr="00874DD1" w:rsidRDefault="00935FF4" w:rsidP="00214C8B">
            <w:pPr>
              <w:pStyle w:val="TAC"/>
              <w:jc w:val="left"/>
              <w:rPr>
                <w:sz w:val="16"/>
                <w:szCs w:val="16"/>
              </w:rPr>
            </w:pPr>
            <w:r w:rsidRPr="00874DD1">
              <w:rPr>
                <w:sz w:val="16"/>
                <w:szCs w:val="16"/>
              </w:rPr>
              <w:t>14.0.0</w:t>
            </w:r>
          </w:p>
        </w:tc>
      </w:tr>
      <w:tr w:rsidR="00935FF4" w:rsidRPr="00874DD1" w14:paraId="0AABF8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20910D" w14:textId="77777777" w:rsidR="00935FF4" w:rsidRPr="00874DD1" w:rsidRDefault="00935FF4" w:rsidP="00214C8B">
            <w:pPr>
              <w:pStyle w:val="TAC"/>
              <w:jc w:val="left"/>
              <w:rPr>
                <w:sz w:val="16"/>
                <w:szCs w:val="16"/>
              </w:rPr>
            </w:pPr>
            <w:r w:rsidRPr="00874DD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57FE"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194EC" w14:textId="77777777" w:rsidR="00935FF4" w:rsidRPr="00874DD1" w:rsidRDefault="00935FF4" w:rsidP="00214C8B">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FFEB" w14:textId="77777777" w:rsidR="00935FF4" w:rsidRPr="00874DD1" w:rsidRDefault="00935FF4" w:rsidP="00214C8B">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58C0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097F4"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293B"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4A21D" w14:textId="77777777" w:rsidR="00935FF4" w:rsidRPr="00874DD1" w:rsidRDefault="00935FF4" w:rsidP="00214C8B">
            <w:pPr>
              <w:pStyle w:val="TAC"/>
              <w:jc w:val="left"/>
              <w:rPr>
                <w:sz w:val="16"/>
                <w:szCs w:val="16"/>
              </w:rPr>
            </w:pPr>
            <w:r w:rsidRPr="00874DD1">
              <w:rPr>
                <w:sz w:val="16"/>
                <w:szCs w:val="16"/>
              </w:rPr>
              <w:t>14.1.0</w:t>
            </w:r>
          </w:p>
        </w:tc>
      </w:tr>
      <w:tr w:rsidR="00935FF4" w:rsidRPr="00874DD1" w14:paraId="727C121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6F9290" w14:textId="77777777" w:rsidR="00935FF4" w:rsidRPr="00874DD1" w:rsidRDefault="00935FF4" w:rsidP="00214C8B">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B02"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91</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E1426" w14:textId="77777777" w:rsidR="00935FF4" w:rsidRPr="00874DD1" w:rsidRDefault="00935FF4" w:rsidP="00214C8B">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7DE04" w14:textId="77777777" w:rsidR="00935FF4" w:rsidRPr="00874DD1" w:rsidRDefault="00935FF4" w:rsidP="00214C8B">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D49C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3F06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A26C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DD90A" w14:textId="77777777" w:rsidR="00935FF4" w:rsidRPr="00874DD1" w:rsidRDefault="00935FF4" w:rsidP="00214C8B">
            <w:pPr>
              <w:pStyle w:val="TAC"/>
              <w:jc w:val="left"/>
              <w:rPr>
                <w:sz w:val="16"/>
                <w:szCs w:val="16"/>
              </w:rPr>
            </w:pPr>
            <w:r w:rsidRPr="00874DD1">
              <w:rPr>
                <w:sz w:val="16"/>
                <w:szCs w:val="16"/>
              </w:rPr>
              <w:t>14.2.0</w:t>
            </w:r>
          </w:p>
        </w:tc>
      </w:tr>
      <w:tr w:rsidR="00935FF4" w:rsidRPr="00874DD1" w14:paraId="4FF3D2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CCE3AA5" w14:textId="77777777" w:rsidR="00935FF4" w:rsidRPr="00874DD1" w:rsidRDefault="00935FF4" w:rsidP="00214C8B">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C9A65"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92</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BCEFD" w14:textId="77777777" w:rsidR="00935FF4" w:rsidRPr="00874DD1" w:rsidRDefault="00935FF4" w:rsidP="00214C8B">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07F87" w14:textId="77777777" w:rsidR="00935FF4" w:rsidRPr="00874DD1" w:rsidRDefault="00935FF4" w:rsidP="00214C8B">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919B0"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B3EE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89562"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7A14C" w14:textId="77777777" w:rsidR="00935FF4" w:rsidRPr="00874DD1" w:rsidRDefault="00935FF4" w:rsidP="00214C8B">
            <w:pPr>
              <w:pStyle w:val="TAC"/>
              <w:jc w:val="left"/>
              <w:rPr>
                <w:sz w:val="16"/>
                <w:szCs w:val="16"/>
              </w:rPr>
            </w:pPr>
            <w:r w:rsidRPr="00874DD1">
              <w:rPr>
                <w:sz w:val="16"/>
                <w:szCs w:val="16"/>
              </w:rPr>
              <w:t>14.3.0</w:t>
            </w:r>
          </w:p>
        </w:tc>
      </w:tr>
      <w:tr w:rsidR="00935FF4" w:rsidRPr="00874DD1" w14:paraId="4E2539A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7DF55EF"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09F12"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348F0" w14:textId="77777777" w:rsidR="00935FF4" w:rsidRPr="00874DD1" w:rsidRDefault="00935FF4" w:rsidP="00214C8B">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D909" w14:textId="77777777" w:rsidR="00935FF4" w:rsidRPr="00874DD1" w:rsidRDefault="00935FF4" w:rsidP="00214C8B">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FEA7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B60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2427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C3048"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12C435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522CE43"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F9218"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46D93" w14:textId="77777777" w:rsidR="00935FF4" w:rsidRPr="00874DD1" w:rsidRDefault="00935FF4" w:rsidP="00214C8B">
            <w:pPr>
              <w:pStyle w:val="TAC"/>
              <w:jc w:val="left"/>
              <w:rPr>
                <w:sz w:val="16"/>
                <w:szCs w:val="16"/>
              </w:rPr>
            </w:pPr>
            <w:hyperlink r:id="rId13" w:history="1">
              <w:r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657C" w14:textId="77777777" w:rsidR="00935FF4" w:rsidRPr="00874DD1" w:rsidRDefault="00935FF4" w:rsidP="00214C8B">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E320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1B9D7"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346A6" w14:textId="77777777" w:rsidR="00935FF4" w:rsidRPr="00874DD1" w:rsidRDefault="00935FF4" w:rsidP="00214C8B">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041B"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8391D5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1F6D84"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3ACB"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14F6C" w14:textId="77777777" w:rsidR="00935FF4" w:rsidRPr="00874DD1" w:rsidRDefault="00935FF4" w:rsidP="00214C8B">
            <w:pPr>
              <w:pStyle w:val="TAC"/>
              <w:jc w:val="left"/>
              <w:rPr>
                <w:sz w:val="16"/>
                <w:szCs w:val="16"/>
              </w:rPr>
            </w:pPr>
            <w:hyperlink r:id="rId14" w:history="1">
              <w:r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09543" w14:textId="77777777" w:rsidR="00935FF4" w:rsidRPr="00874DD1" w:rsidRDefault="00935FF4" w:rsidP="00214C8B">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AF9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4FB6D"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E76F0" w14:textId="77777777" w:rsidR="00935FF4" w:rsidRPr="00874DD1" w:rsidRDefault="00935FF4" w:rsidP="00214C8B">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5CD12"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01BBDEE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2280299"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9FEB"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BC945" w14:textId="77777777" w:rsidR="00935FF4" w:rsidRPr="00874DD1" w:rsidRDefault="00935FF4" w:rsidP="00214C8B">
            <w:pPr>
              <w:pStyle w:val="TAC"/>
              <w:jc w:val="left"/>
              <w:rPr>
                <w:sz w:val="16"/>
                <w:szCs w:val="16"/>
              </w:rPr>
            </w:pPr>
            <w:hyperlink r:id="rId15" w:history="1">
              <w:r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5402C" w14:textId="77777777" w:rsidR="00935FF4" w:rsidRPr="00874DD1" w:rsidRDefault="00935FF4" w:rsidP="00214C8B">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BA53B"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D30E"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3750F" w14:textId="77777777" w:rsidR="00935FF4" w:rsidRPr="00874DD1" w:rsidRDefault="00935FF4" w:rsidP="00214C8B">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EAA6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A8E99E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630136"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3E6D"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93</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1A2DC" w14:textId="77777777" w:rsidR="00935FF4" w:rsidRPr="00874DD1" w:rsidRDefault="00935FF4" w:rsidP="00214C8B">
            <w:pPr>
              <w:pStyle w:val="TAC"/>
              <w:jc w:val="left"/>
              <w:rPr>
                <w:sz w:val="16"/>
                <w:szCs w:val="16"/>
              </w:rPr>
            </w:pPr>
            <w:hyperlink r:id="rId16" w:history="1">
              <w:r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17B6F" w14:textId="77777777" w:rsidR="00935FF4" w:rsidRPr="00874DD1" w:rsidRDefault="00935FF4" w:rsidP="00214C8B">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91C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7948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8DBA1" w14:textId="77777777" w:rsidR="00935FF4" w:rsidRPr="00874DD1" w:rsidRDefault="00935FF4" w:rsidP="00214C8B">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E5CE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404050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21AA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5C201"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05675" w14:textId="77777777" w:rsidR="00935FF4" w:rsidRPr="00874DD1" w:rsidRDefault="00935FF4" w:rsidP="00214C8B">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1CC41" w14:textId="77777777" w:rsidR="00935FF4" w:rsidRPr="00874DD1" w:rsidRDefault="00935FF4" w:rsidP="00214C8B">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595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5ADC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81E08"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ECF9"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56948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9414E5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196"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EF81C" w14:textId="77777777" w:rsidR="00935FF4" w:rsidRPr="00874DD1" w:rsidRDefault="00935FF4" w:rsidP="00214C8B">
            <w:pPr>
              <w:pStyle w:val="TAC"/>
              <w:jc w:val="left"/>
              <w:rPr>
                <w:sz w:val="16"/>
                <w:szCs w:val="16"/>
              </w:rPr>
            </w:pPr>
            <w:hyperlink r:id="rId17" w:history="1">
              <w:r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1243D" w14:textId="77777777" w:rsidR="00935FF4" w:rsidRPr="00874DD1" w:rsidRDefault="00935FF4" w:rsidP="00214C8B">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27F86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47E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3845" w14:textId="77777777" w:rsidR="00935FF4" w:rsidRPr="00874DD1" w:rsidRDefault="00935FF4" w:rsidP="00214C8B">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2704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7F446F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30F3D01"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4156C"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6A3B4" w14:textId="77777777" w:rsidR="00935FF4" w:rsidRPr="00874DD1" w:rsidRDefault="00935FF4" w:rsidP="00214C8B">
            <w:pPr>
              <w:pStyle w:val="TAC"/>
              <w:jc w:val="left"/>
              <w:rPr>
                <w:sz w:val="16"/>
                <w:szCs w:val="16"/>
              </w:rPr>
            </w:pPr>
            <w:hyperlink r:id="rId18" w:history="1">
              <w:r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31792" w14:textId="77777777" w:rsidR="00935FF4" w:rsidRPr="00874DD1" w:rsidRDefault="00935FF4" w:rsidP="00214C8B">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BF41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C4B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B4AD8" w14:textId="77777777" w:rsidR="00935FF4" w:rsidRPr="00874DD1" w:rsidRDefault="00935FF4" w:rsidP="00214C8B">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3258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9C897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1539380"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E7590"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0C38A" w14:textId="77777777" w:rsidR="00935FF4" w:rsidRPr="00874DD1" w:rsidRDefault="00935FF4" w:rsidP="00214C8B">
            <w:pPr>
              <w:pStyle w:val="TAC"/>
              <w:jc w:val="left"/>
              <w:rPr>
                <w:sz w:val="16"/>
                <w:szCs w:val="16"/>
              </w:rPr>
            </w:pPr>
            <w:hyperlink r:id="rId19" w:history="1">
              <w:r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A881B" w14:textId="77777777" w:rsidR="00935FF4" w:rsidRPr="00874DD1" w:rsidRDefault="00935FF4" w:rsidP="00214C8B">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4612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F096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97DA6" w14:textId="77777777" w:rsidR="00935FF4" w:rsidRPr="00874DD1" w:rsidRDefault="00935FF4" w:rsidP="00214C8B">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64E74"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46C55C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6516A9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3526A"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D7663" w14:textId="77777777" w:rsidR="00935FF4" w:rsidRPr="00874DD1" w:rsidRDefault="00935FF4" w:rsidP="00214C8B">
            <w:pPr>
              <w:pStyle w:val="TAC"/>
              <w:jc w:val="left"/>
              <w:rPr>
                <w:sz w:val="16"/>
                <w:szCs w:val="16"/>
              </w:rPr>
            </w:pPr>
            <w:hyperlink r:id="rId20" w:history="1">
              <w:r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918C" w14:textId="77777777" w:rsidR="00935FF4" w:rsidRPr="00874DD1" w:rsidRDefault="00935FF4" w:rsidP="00214C8B">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3A30B"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2A825"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99AC3" w14:textId="77777777" w:rsidR="00935FF4" w:rsidRPr="00874DD1" w:rsidRDefault="00935FF4" w:rsidP="00214C8B">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067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981B85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CD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C7DE"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1539C" w14:textId="77777777" w:rsidR="00935FF4" w:rsidRPr="00874DD1" w:rsidRDefault="00935FF4" w:rsidP="00214C8B">
            <w:pPr>
              <w:pStyle w:val="TAC"/>
              <w:jc w:val="left"/>
              <w:rPr>
                <w:sz w:val="16"/>
                <w:szCs w:val="16"/>
              </w:rPr>
            </w:pPr>
            <w:hyperlink r:id="rId21" w:history="1">
              <w:r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57D8" w14:textId="77777777" w:rsidR="00935FF4" w:rsidRPr="00874DD1" w:rsidRDefault="00935FF4" w:rsidP="00214C8B">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3E0F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77D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71101" w14:textId="77777777" w:rsidR="00935FF4" w:rsidRPr="00874DD1" w:rsidRDefault="00935FF4" w:rsidP="00214C8B">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4190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B8ACAC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08A2A1C"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E7711"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AD3F8" w14:textId="77777777" w:rsidR="00935FF4" w:rsidRPr="00874DD1" w:rsidRDefault="00935FF4" w:rsidP="00214C8B">
            <w:pPr>
              <w:pStyle w:val="TAC"/>
              <w:jc w:val="left"/>
              <w:rPr>
                <w:sz w:val="16"/>
                <w:szCs w:val="16"/>
              </w:rPr>
            </w:pPr>
            <w:hyperlink r:id="rId22" w:history="1">
              <w:r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29043" w14:textId="77777777" w:rsidR="00935FF4" w:rsidRPr="00874DD1" w:rsidRDefault="00935FF4" w:rsidP="00214C8B">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B5128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4F47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2CDB2" w14:textId="77777777" w:rsidR="00935FF4" w:rsidRPr="00874DD1" w:rsidRDefault="00935FF4" w:rsidP="00214C8B">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116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DEA7B4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69201D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D954E"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5C95E" w14:textId="77777777" w:rsidR="00935FF4" w:rsidRPr="00874DD1" w:rsidRDefault="00935FF4" w:rsidP="00214C8B">
            <w:pPr>
              <w:pStyle w:val="TAC"/>
              <w:jc w:val="left"/>
              <w:rPr>
                <w:sz w:val="16"/>
                <w:szCs w:val="16"/>
              </w:rPr>
            </w:pPr>
            <w:hyperlink r:id="rId23" w:history="1">
              <w:r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B1B0C" w14:textId="77777777" w:rsidR="00935FF4" w:rsidRPr="00874DD1" w:rsidRDefault="00935FF4" w:rsidP="00214C8B">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99DF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B0E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91D4F" w14:textId="77777777" w:rsidR="00935FF4" w:rsidRPr="00874DD1" w:rsidRDefault="00935FF4" w:rsidP="00214C8B">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635C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6453E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787EDB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68128"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BDE9" w14:textId="77777777" w:rsidR="00935FF4" w:rsidRPr="00874DD1" w:rsidRDefault="00935FF4" w:rsidP="00214C8B">
            <w:pPr>
              <w:pStyle w:val="TAC"/>
              <w:jc w:val="left"/>
              <w:rPr>
                <w:sz w:val="16"/>
                <w:szCs w:val="16"/>
              </w:rPr>
            </w:pPr>
            <w:hyperlink r:id="rId24" w:history="1">
              <w:r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38071" w14:textId="77777777" w:rsidR="00935FF4" w:rsidRPr="00874DD1" w:rsidRDefault="00935FF4" w:rsidP="00214C8B">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3EFF"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4B59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6827A" w14:textId="77777777" w:rsidR="00935FF4" w:rsidRPr="00874DD1" w:rsidRDefault="00935FF4" w:rsidP="00214C8B">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82D0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40F97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F400D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100DD"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AE012" w14:textId="77777777" w:rsidR="00935FF4" w:rsidRPr="00874DD1" w:rsidRDefault="00935FF4" w:rsidP="00214C8B">
            <w:pPr>
              <w:pStyle w:val="TAC"/>
              <w:jc w:val="left"/>
              <w:rPr>
                <w:sz w:val="16"/>
                <w:szCs w:val="16"/>
              </w:rPr>
            </w:pPr>
            <w:hyperlink r:id="rId25" w:history="1">
              <w:r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2FED0" w14:textId="77777777" w:rsidR="00935FF4" w:rsidRPr="00874DD1" w:rsidRDefault="00935FF4" w:rsidP="00214C8B">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642B5"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A0F1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1D06E" w14:textId="77777777" w:rsidR="00935FF4" w:rsidRPr="00874DD1" w:rsidRDefault="00935FF4" w:rsidP="00214C8B">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52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77A008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541801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C5396"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FA24B" w14:textId="77777777" w:rsidR="00935FF4" w:rsidRPr="00874DD1" w:rsidRDefault="00935FF4" w:rsidP="00214C8B">
            <w:pPr>
              <w:pStyle w:val="TAC"/>
              <w:jc w:val="left"/>
              <w:rPr>
                <w:sz w:val="16"/>
                <w:szCs w:val="16"/>
              </w:rPr>
            </w:pPr>
            <w:hyperlink r:id="rId26" w:history="1">
              <w:r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FA60" w14:textId="77777777" w:rsidR="00935FF4" w:rsidRPr="00874DD1" w:rsidRDefault="00935FF4" w:rsidP="00214C8B">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F1AA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D5F9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8FA40" w14:textId="77777777" w:rsidR="00935FF4" w:rsidRPr="00874DD1" w:rsidRDefault="00935FF4" w:rsidP="00214C8B">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2D5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5D420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E7340A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A840"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A5C78" w14:textId="77777777" w:rsidR="00935FF4" w:rsidRPr="00874DD1" w:rsidRDefault="00935FF4" w:rsidP="00214C8B">
            <w:pPr>
              <w:pStyle w:val="TAC"/>
              <w:jc w:val="left"/>
              <w:rPr>
                <w:sz w:val="16"/>
                <w:szCs w:val="16"/>
              </w:rPr>
            </w:pPr>
            <w:hyperlink r:id="rId27" w:history="1">
              <w:r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A2A6D" w14:textId="77777777" w:rsidR="00935FF4" w:rsidRPr="00874DD1" w:rsidRDefault="00935FF4" w:rsidP="00214C8B">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A98B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0E3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AEC64" w14:textId="77777777" w:rsidR="00935FF4" w:rsidRPr="00874DD1" w:rsidRDefault="00935FF4" w:rsidP="00214C8B">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86E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C1729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F7040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2B007"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7BF74" w14:textId="77777777" w:rsidR="00935FF4" w:rsidRPr="00874DD1" w:rsidRDefault="00935FF4" w:rsidP="00214C8B">
            <w:pPr>
              <w:pStyle w:val="TAC"/>
              <w:jc w:val="left"/>
              <w:rPr>
                <w:sz w:val="16"/>
                <w:szCs w:val="16"/>
              </w:rPr>
            </w:pPr>
            <w:hyperlink r:id="rId28" w:history="1">
              <w:r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6D8" w14:textId="77777777" w:rsidR="00935FF4" w:rsidRPr="00874DD1" w:rsidRDefault="00935FF4" w:rsidP="00214C8B">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5B5A9"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04B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C9EBF" w14:textId="77777777" w:rsidR="00935FF4" w:rsidRPr="00874DD1" w:rsidRDefault="00935FF4" w:rsidP="00214C8B">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DD0E"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690585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9FA49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9D1D9"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7D5A" w14:textId="77777777" w:rsidR="00935FF4" w:rsidRPr="00874DD1" w:rsidRDefault="00935FF4" w:rsidP="00214C8B">
            <w:pPr>
              <w:pStyle w:val="TAC"/>
              <w:jc w:val="left"/>
              <w:rPr>
                <w:sz w:val="16"/>
                <w:szCs w:val="16"/>
              </w:rPr>
            </w:pPr>
            <w:hyperlink r:id="rId29" w:history="1">
              <w:r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A190" w14:textId="77777777" w:rsidR="00935FF4" w:rsidRPr="00874DD1" w:rsidRDefault="00935FF4" w:rsidP="00214C8B">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7F02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A02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EB02B" w14:textId="77777777" w:rsidR="00935FF4" w:rsidRPr="00874DD1" w:rsidRDefault="00935FF4" w:rsidP="00214C8B">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48F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A53D77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99AEC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3432B"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47C8C" w14:textId="77777777" w:rsidR="00935FF4" w:rsidRPr="00874DD1" w:rsidRDefault="00935FF4" w:rsidP="00214C8B">
            <w:pPr>
              <w:pStyle w:val="TAC"/>
              <w:jc w:val="left"/>
              <w:rPr>
                <w:sz w:val="16"/>
                <w:szCs w:val="16"/>
              </w:rPr>
            </w:pPr>
            <w:hyperlink r:id="rId30" w:history="1">
              <w:r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ADBFB" w14:textId="77777777" w:rsidR="00935FF4" w:rsidRPr="00874DD1" w:rsidRDefault="00935FF4" w:rsidP="00214C8B">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5ECD8"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C114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0BA52" w14:textId="77777777" w:rsidR="00935FF4" w:rsidRPr="00874DD1" w:rsidRDefault="00935FF4" w:rsidP="00214C8B">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8C5A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F2E5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D7E89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C9B24"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8671A" w14:textId="77777777" w:rsidR="00935FF4" w:rsidRPr="00874DD1" w:rsidRDefault="00935FF4" w:rsidP="00214C8B">
            <w:pPr>
              <w:pStyle w:val="TAC"/>
              <w:jc w:val="left"/>
              <w:rPr>
                <w:sz w:val="16"/>
                <w:szCs w:val="16"/>
              </w:rPr>
            </w:pPr>
            <w:hyperlink r:id="rId31" w:history="1">
              <w:r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84508" w14:textId="77777777" w:rsidR="00935FF4" w:rsidRPr="00874DD1" w:rsidRDefault="00935FF4" w:rsidP="00214C8B">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FD3606"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503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28CF4A" w14:textId="77777777" w:rsidR="00935FF4" w:rsidRPr="00874DD1" w:rsidRDefault="00935FF4" w:rsidP="00214C8B">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4F3E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02A9A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6847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A94DA"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D2A4F" w14:textId="77777777" w:rsidR="00935FF4" w:rsidRPr="00874DD1" w:rsidRDefault="00935FF4" w:rsidP="00214C8B">
            <w:pPr>
              <w:pStyle w:val="TAC"/>
              <w:jc w:val="left"/>
              <w:rPr>
                <w:sz w:val="16"/>
                <w:szCs w:val="16"/>
              </w:rPr>
            </w:pPr>
            <w:hyperlink r:id="rId32" w:history="1">
              <w:r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D24F7" w14:textId="77777777" w:rsidR="00935FF4" w:rsidRPr="00874DD1" w:rsidRDefault="00935FF4" w:rsidP="00214C8B">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5FF2C5"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13DA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6A0C2" w14:textId="77777777" w:rsidR="00935FF4" w:rsidRPr="00874DD1" w:rsidRDefault="00935FF4" w:rsidP="00214C8B">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206C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DB9E4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7C698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A922E"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6C0E8" w14:textId="77777777" w:rsidR="00935FF4" w:rsidRPr="00874DD1" w:rsidRDefault="00935FF4" w:rsidP="00214C8B">
            <w:pPr>
              <w:pStyle w:val="TAC"/>
              <w:jc w:val="left"/>
              <w:rPr>
                <w:sz w:val="16"/>
                <w:szCs w:val="16"/>
              </w:rPr>
            </w:pPr>
            <w:hyperlink r:id="rId33" w:history="1">
              <w:r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36817" w14:textId="77777777" w:rsidR="00935FF4" w:rsidRPr="00874DD1" w:rsidRDefault="00935FF4" w:rsidP="00214C8B">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CEBB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59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8F52D" w14:textId="77777777" w:rsidR="00935FF4" w:rsidRPr="00874DD1" w:rsidRDefault="00935FF4" w:rsidP="00214C8B">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2831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3E14F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6533DD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DDF"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340C5" w14:textId="77777777" w:rsidR="00935FF4" w:rsidRPr="00874DD1" w:rsidRDefault="00935FF4" w:rsidP="00214C8B">
            <w:pPr>
              <w:pStyle w:val="TAC"/>
              <w:jc w:val="left"/>
              <w:rPr>
                <w:sz w:val="16"/>
                <w:szCs w:val="16"/>
              </w:rPr>
            </w:pPr>
            <w:hyperlink r:id="rId34" w:history="1">
              <w:r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8C0D4" w14:textId="77777777" w:rsidR="00935FF4" w:rsidRPr="00874DD1" w:rsidRDefault="00935FF4" w:rsidP="00214C8B">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30D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0D8A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3BCF4" w14:textId="77777777" w:rsidR="00935FF4" w:rsidRPr="00874DD1" w:rsidRDefault="00935FF4" w:rsidP="00214C8B">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D16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479F3B4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C4213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5CCB"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6CB97" w14:textId="77777777" w:rsidR="00935FF4" w:rsidRPr="00874DD1" w:rsidRDefault="00935FF4" w:rsidP="00214C8B">
            <w:pPr>
              <w:pStyle w:val="TAC"/>
              <w:jc w:val="left"/>
              <w:rPr>
                <w:sz w:val="16"/>
                <w:szCs w:val="16"/>
              </w:rPr>
            </w:pPr>
            <w:hyperlink r:id="rId35" w:history="1">
              <w:r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D0C70" w14:textId="77777777" w:rsidR="00935FF4" w:rsidRPr="00874DD1" w:rsidRDefault="00935FF4" w:rsidP="00214C8B">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3017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B6DA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B319C" w14:textId="77777777" w:rsidR="00935FF4" w:rsidRPr="00874DD1" w:rsidRDefault="00935FF4" w:rsidP="00214C8B">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AE42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D269DD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B2ED5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D973"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0F7C" w14:textId="77777777" w:rsidR="00935FF4" w:rsidRPr="00874DD1" w:rsidRDefault="00935FF4" w:rsidP="00214C8B">
            <w:pPr>
              <w:pStyle w:val="TAC"/>
              <w:jc w:val="left"/>
              <w:rPr>
                <w:sz w:val="16"/>
                <w:szCs w:val="16"/>
              </w:rPr>
            </w:pPr>
            <w:hyperlink r:id="rId36" w:history="1">
              <w:r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4C171" w14:textId="77777777" w:rsidR="00935FF4" w:rsidRPr="00874DD1" w:rsidRDefault="00935FF4" w:rsidP="00214C8B">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DEB2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647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4553C" w14:textId="77777777" w:rsidR="00935FF4" w:rsidRPr="00874DD1" w:rsidRDefault="00935FF4" w:rsidP="00214C8B">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6C740"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C948E0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81444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51A41"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D0DF3" w14:textId="77777777" w:rsidR="00935FF4" w:rsidRPr="00874DD1" w:rsidRDefault="00935FF4" w:rsidP="00214C8B">
            <w:pPr>
              <w:pStyle w:val="TAC"/>
              <w:jc w:val="left"/>
              <w:rPr>
                <w:sz w:val="16"/>
                <w:szCs w:val="16"/>
              </w:rPr>
            </w:pPr>
            <w:hyperlink r:id="rId37" w:history="1">
              <w:r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CF10D" w14:textId="77777777" w:rsidR="00935FF4" w:rsidRPr="00874DD1" w:rsidRDefault="00935FF4" w:rsidP="00214C8B">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86E6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FD71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C0C6A" w14:textId="77777777" w:rsidR="00935FF4" w:rsidRPr="00874DD1" w:rsidRDefault="00935FF4" w:rsidP="00214C8B">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4FDA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458AAE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A1A1EAE"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7B527"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D7EFE" w14:textId="77777777" w:rsidR="00935FF4" w:rsidRPr="00874DD1" w:rsidRDefault="00935FF4" w:rsidP="00214C8B">
            <w:pPr>
              <w:pStyle w:val="TAC"/>
              <w:jc w:val="left"/>
              <w:rPr>
                <w:sz w:val="16"/>
                <w:szCs w:val="16"/>
              </w:rPr>
            </w:pPr>
            <w:hyperlink r:id="rId38" w:history="1">
              <w:r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D0B6" w14:textId="77777777" w:rsidR="00935FF4" w:rsidRPr="00874DD1" w:rsidRDefault="00935FF4" w:rsidP="00214C8B">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4C821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7EAD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7026" w14:textId="77777777" w:rsidR="00935FF4" w:rsidRPr="00874DD1" w:rsidRDefault="00935FF4" w:rsidP="00214C8B">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3574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70EB63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8A0D41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4E8A4"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DD291" w14:textId="77777777" w:rsidR="00935FF4" w:rsidRPr="00874DD1" w:rsidRDefault="00935FF4" w:rsidP="00214C8B">
            <w:pPr>
              <w:pStyle w:val="TAC"/>
              <w:jc w:val="left"/>
              <w:rPr>
                <w:sz w:val="16"/>
                <w:szCs w:val="16"/>
              </w:rPr>
            </w:pPr>
            <w:hyperlink r:id="rId39" w:history="1">
              <w:r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3C93C" w14:textId="77777777" w:rsidR="00935FF4" w:rsidRPr="00874DD1" w:rsidRDefault="00935FF4" w:rsidP="00214C8B">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BE45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3DB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07A68" w14:textId="77777777" w:rsidR="00935FF4" w:rsidRPr="00874DD1" w:rsidRDefault="00935FF4" w:rsidP="00214C8B">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4DB5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A9961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A719607"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64E8"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CF45E" w14:textId="77777777" w:rsidR="00935FF4" w:rsidRPr="00874DD1" w:rsidRDefault="00935FF4" w:rsidP="00214C8B">
            <w:pPr>
              <w:pStyle w:val="TAC"/>
              <w:jc w:val="left"/>
              <w:rPr>
                <w:sz w:val="16"/>
                <w:szCs w:val="16"/>
              </w:rPr>
            </w:pPr>
            <w:hyperlink r:id="rId40" w:history="1">
              <w:r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79D0E" w14:textId="77777777" w:rsidR="00935FF4" w:rsidRPr="00874DD1" w:rsidRDefault="00935FF4" w:rsidP="00214C8B">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0F2F0"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944A"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9B014" w14:textId="77777777" w:rsidR="00935FF4" w:rsidRPr="00874DD1" w:rsidRDefault="00935FF4" w:rsidP="00214C8B">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4B6E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EFF555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4DDEA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31FDC"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9EC13" w14:textId="77777777" w:rsidR="00935FF4" w:rsidRPr="00874DD1" w:rsidRDefault="00935FF4" w:rsidP="00214C8B">
            <w:pPr>
              <w:pStyle w:val="TAC"/>
              <w:jc w:val="left"/>
              <w:rPr>
                <w:sz w:val="16"/>
                <w:szCs w:val="16"/>
              </w:rPr>
            </w:pPr>
            <w:hyperlink r:id="rId41" w:history="1">
              <w:r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274BD" w14:textId="77777777" w:rsidR="00935FF4" w:rsidRPr="00874DD1" w:rsidRDefault="00935FF4" w:rsidP="00214C8B">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5365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DD4E"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0E59B" w14:textId="77777777" w:rsidR="00935FF4" w:rsidRPr="00874DD1" w:rsidRDefault="00935FF4" w:rsidP="00214C8B">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5573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5F2E3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478955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6DD36"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44F2" w14:textId="77777777" w:rsidR="00935FF4" w:rsidRPr="00874DD1" w:rsidRDefault="00935FF4" w:rsidP="00214C8B">
            <w:pPr>
              <w:pStyle w:val="TAC"/>
              <w:jc w:val="left"/>
              <w:rPr>
                <w:sz w:val="16"/>
                <w:szCs w:val="16"/>
              </w:rPr>
            </w:pPr>
            <w:hyperlink r:id="rId42" w:history="1">
              <w:r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EDA12" w14:textId="77777777" w:rsidR="00935FF4" w:rsidRPr="00874DD1" w:rsidRDefault="00935FF4" w:rsidP="00214C8B">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0BC6E"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9A44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FE2E1" w14:textId="77777777" w:rsidR="00935FF4" w:rsidRPr="00874DD1" w:rsidRDefault="00935FF4" w:rsidP="00214C8B">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F963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74E72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06A53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DEBB4" w14:textId="77777777" w:rsidR="00935FF4" w:rsidRPr="00874DD1" w:rsidRDefault="00935FF4" w:rsidP="00214C8B">
            <w:pPr>
              <w:pStyle w:val="TAL"/>
              <w:rPr>
                <w:sz w:val="16"/>
                <w:szCs w:val="16"/>
              </w:rPr>
            </w:pPr>
            <w:r w:rsidRPr="00874DD1">
              <w:rPr>
                <w:sz w:val="16"/>
                <w:szCs w:val="16"/>
              </w:rPr>
              <w:t>RAN#</w:t>
            </w:r>
            <w:proofErr w:type="gramStart"/>
            <w:r w:rsidRPr="00874DD1">
              <w:rPr>
                <w:sz w:val="16"/>
                <w:szCs w:val="16"/>
              </w:rPr>
              <w:t>94</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82A5C" w14:textId="77777777" w:rsidR="00935FF4" w:rsidRPr="00874DD1" w:rsidRDefault="00935FF4" w:rsidP="00214C8B">
            <w:pPr>
              <w:pStyle w:val="TAC"/>
              <w:jc w:val="left"/>
              <w:rPr>
                <w:sz w:val="16"/>
                <w:szCs w:val="16"/>
              </w:rPr>
            </w:pPr>
            <w:hyperlink r:id="rId43" w:history="1">
              <w:r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E00B0" w14:textId="77777777" w:rsidR="00935FF4" w:rsidRPr="00874DD1" w:rsidRDefault="00935FF4" w:rsidP="00214C8B">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BD1DC0"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B495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92203" w14:textId="77777777" w:rsidR="00935FF4" w:rsidRPr="00874DD1" w:rsidRDefault="00935FF4" w:rsidP="00214C8B">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A8A7"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FAF317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D4D73A"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A2E9" w14:textId="77777777" w:rsidR="00935FF4" w:rsidRPr="00874DD1" w:rsidRDefault="00935FF4" w:rsidP="00214C8B">
            <w:pPr>
              <w:pStyle w:val="TAL"/>
              <w:rPr>
                <w:rFonts w:cs="Arial"/>
                <w:sz w:val="16"/>
                <w:szCs w:val="16"/>
              </w:rPr>
            </w:pPr>
            <w:r w:rsidRPr="00874DD1">
              <w:rPr>
                <w:rFonts w:cs="Arial"/>
                <w:sz w:val="16"/>
                <w:szCs w:val="16"/>
              </w:rPr>
              <w:t>RAN#</w:t>
            </w:r>
            <w:proofErr w:type="gramStart"/>
            <w:r w:rsidRPr="00874DD1">
              <w:rPr>
                <w:rFonts w:cs="Arial"/>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E3B27D" w14:textId="77777777" w:rsidR="00935FF4" w:rsidRPr="00874DD1" w:rsidRDefault="00935FF4" w:rsidP="00214C8B">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434A57" w14:textId="77777777" w:rsidR="00935FF4" w:rsidRPr="00874DD1" w:rsidRDefault="00935FF4" w:rsidP="00214C8B">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87B8C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C8ADF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C5D5DB" w14:textId="77777777" w:rsidR="00935FF4" w:rsidRPr="00874DD1" w:rsidRDefault="00935FF4" w:rsidP="00214C8B">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348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926EA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F0A2C4D"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2601D" w14:textId="77777777" w:rsidR="00935FF4" w:rsidRPr="00874DD1" w:rsidRDefault="00935FF4" w:rsidP="00214C8B">
            <w:pPr>
              <w:pStyle w:val="TAL"/>
              <w:rPr>
                <w:rFonts w:cs="Arial"/>
                <w:sz w:val="16"/>
                <w:szCs w:val="16"/>
              </w:rPr>
            </w:pPr>
            <w:r w:rsidRPr="00874DD1">
              <w:rPr>
                <w:rFonts w:cs="Arial"/>
                <w:sz w:val="16"/>
                <w:szCs w:val="16"/>
              </w:rPr>
              <w:t>RAN#</w:t>
            </w:r>
            <w:proofErr w:type="gramStart"/>
            <w:r w:rsidRPr="00874DD1">
              <w:rPr>
                <w:rFonts w:cs="Arial"/>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FFB7" w14:textId="77777777" w:rsidR="00935FF4" w:rsidRPr="00874DD1" w:rsidRDefault="00935FF4" w:rsidP="00214C8B">
            <w:pPr>
              <w:pStyle w:val="TAC"/>
              <w:jc w:val="left"/>
              <w:rPr>
                <w:rFonts w:cs="Arial"/>
                <w:sz w:val="16"/>
                <w:szCs w:val="16"/>
              </w:rPr>
            </w:pPr>
            <w:hyperlink r:id="rId44" w:history="1">
              <w:r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7FEC1" w14:textId="77777777" w:rsidR="00935FF4" w:rsidRPr="00874DD1" w:rsidRDefault="00935FF4" w:rsidP="00214C8B">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44DB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94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47FCE" w14:textId="77777777" w:rsidR="00935FF4" w:rsidRPr="00874DD1" w:rsidRDefault="00935FF4" w:rsidP="00214C8B">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7F035"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4878FA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4EF16C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8858B" w14:textId="77777777" w:rsidR="00935FF4" w:rsidRPr="00874DD1" w:rsidRDefault="00935FF4" w:rsidP="00214C8B">
            <w:pPr>
              <w:pStyle w:val="TAL"/>
              <w:rPr>
                <w:rFonts w:cs="Arial"/>
                <w:sz w:val="16"/>
                <w:szCs w:val="16"/>
              </w:rPr>
            </w:pPr>
            <w:r w:rsidRPr="00874DD1">
              <w:rPr>
                <w:rFonts w:cs="Arial"/>
                <w:sz w:val="16"/>
                <w:szCs w:val="16"/>
              </w:rPr>
              <w:t>RAN#</w:t>
            </w:r>
            <w:proofErr w:type="gramStart"/>
            <w:r w:rsidRPr="00874DD1">
              <w:rPr>
                <w:rFonts w:cs="Arial"/>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7C50B" w14:textId="77777777" w:rsidR="00935FF4" w:rsidRPr="00874DD1" w:rsidRDefault="00935FF4" w:rsidP="00214C8B">
            <w:pPr>
              <w:pStyle w:val="TAC"/>
              <w:jc w:val="left"/>
              <w:rPr>
                <w:rFonts w:cs="Arial"/>
                <w:sz w:val="16"/>
                <w:szCs w:val="16"/>
              </w:rPr>
            </w:pPr>
            <w:hyperlink r:id="rId45" w:history="1">
              <w:r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EFC88" w14:textId="77777777" w:rsidR="00935FF4" w:rsidRPr="00874DD1" w:rsidRDefault="00935FF4" w:rsidP="00214C8B">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CD7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22D3"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9D557" w14:textId="77777777" w:rsidR="00935FF4" w:rsidRPr="00874DD1" w:rsidRDefault="00935FF4" w:rsidP="00214C8B">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A3888"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47D4B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FC5"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D197" w14:textId="77777777" w:rsidR="00935FF4" w:rsidRPr="00874DD1" w:rsidRDefault="00935FF4" w:rsidP="00214C8B">
            <w:pPr>
              <w:pStyle w:val="TAL"/>
              <w:rPr>
                <w:rFonts w:cs="Arial"/>
                <w:sz w:val="16"/>
                <w:szCs w:val="16"/>
              </w:rPr>
            </w:pPr>
            <w:r w:rsidRPr="00874DD1">
              <w:rPr>
                <w:rFonts w:cs="Arial"/>
                <w:sz w:val="16"/>
                <w:szCs w:val="16"/>
              </w:rPr>
              <w:t>RAN#</w:t>
            </w:r>
            <w:proofErr w:type="gramStart"/>
            <w:r w:rsidRPr="00874DD1">
              <w:rPr>
                <w:rFonts w:cs="Arial"/>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A4A19" w14:textId="77777777" w:rsidR="00935FF4" w:rsidRPr="00874DD1" w:rsidRDefault="00935FF4" w:rsidP="00214C8B">
            <w:pPr>
              <w:pStyle w:val="TAC"/>
              <w:jc w:val="left"/>
              <w:rPr>
                <w:rFonts w:cs="Arial"/>
                <w:sz w:val="16"/>
                <w:szCs w:val="16"/>
              </w:rPr>
            </w:pPr>
            <w:hyperlink r:id="rId46" w:history="1">
              <w:r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97C6B" w14:textId="77777777" w:rsidR="00935FF4" w:rsidRPr="00874DD1" w:rsidRDefault="00935FF4" w:rsidP="00214C8B">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6FED1"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A91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F4643" w14:textId="77777777" w:rsidR="00935FF4" w:rsidRPr="00874DD1" w:rsidRDefault="00935FF4" w:rsidP="00214C8B">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770C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03FF11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CDAC4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6031D" w14:textId="77777777" w:rsidR="00935FF4" w:rsidRPr="00874DD1" w:rsidRDefault="00935FF4" w:rsidP="00214C8B">
            <w:pPr>
              <w:pStyle w:val="TAL"/>
              <w:rPr>
                <w:rFonts w:cs="Arial"/>
                <w:sz w:val="16"/>
                <w:szCs w:val="16"/>
              </w:rPr>
            </w:pPr>
            <w:r w:rsidRPr="00874DD1">
              <w:rPr>
                <w:rFonts w:cs="Arial"/>
                <w:sz w:val="16"/>
                <w:szCs w:val="16"/>
              </w:rPr>
              <w:t>RAN#</w:t>
            </w:r>
            <w:proofErr w:type="gramStart"/>
            <w:r w:rsidRPr="00874DD1">
              <w:rPr>
                <w:rFonts w:cs="Arial"/>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27701" w14:textId="77777777" w:rsidR="00935FF4" w:rsidRPr="00874DD1" w:rsidRDefault="00935FF4" w:rsidP="00214C8B">
            <w:pPr>
              <w:pStyle w:val="TAC"/>
              <w:jc w:val="left"/>
              <w:rPr>
                <w:rFonts w:cs="Arial"/>
                <w:sz w:val="16"/>
                <w:szCs w:val="16"/>
              </w:rPr>
            </w:pPr>
            <w:hyperlink r:id="rId47" w:history="1">
              <w:r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C4AC9" w14:textId="77777777" w:rsidR="00935FF4" w:rsidRPr="00874DD1" w:rsidRDefault="00935FF4" w:rsidP="00214C8B">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DF0A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6761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DED89" w14:textId="77777777" w:rsidR="00935FF4" w:rsidRPr="00874DD1" w:rsidRDefault="00935FF4" w:rsidP="00214C8B">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E60B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D4F5CB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010DF3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F1A7D" w14:textId="77777777" w:rsidR="00935FF4" w:rsidRPr="00874DD1" w:rsidRDefault="00935FF4" w:rsidP="00214C8B">
            <w:pPr>
              <w:pStyle w:val="TAL"/>
              <w:rPr>
                <w:rFonts w:cs="Arial"/>
                <w:sz w:val="16"/>
                <w:szCs w:val="16"/>
              </w:rPr>
            </w:pPr>
            <w:r w:rsidRPr="00874DD1">
              <w:rPr>
                <w:rFonts w:cs="Arial"/>
                <w:sz w:val="16"/>
                <w:szCs w:val="16"/>
              </w:rPr>
              <w:t>RAN#</w:t>
            </w:r>
            <w:proofErr w:type="gramStart"/>
            <w:r w:rsidRPr="00874DD1">
              <w:rPr>
                <w:rFonts w:cs="Arial"/>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81662" w14:textId="77777777" w:rsidR="00935FF4" w:rsidRPr="00874DD1" w:rsidRDefault="00935FF4" w:rsidP="00214C8B">
            <w:pPr>
              <w:pStyle w:val="TAC"/>
              <w:jc w:val="left"/>
              <w:rPr>
                <w:rFonts w:cs="Arial"/>
                <w:sz w:val="16"/>
                <w:szCs w:val="16"/>
              </w:rPr>
            </w:pPr>
            <w:hyperlink r:id="rId48" w:history="1">
              <w:r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F99CD" w14:textId="77777777" w:rsidR="00935FF4" w:rsidRPr="00874DD1" w:rsidRDefault="00935FF4" w:rsidP="00214C8B">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C0C0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6A8C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6EA7D" w14:textId="77777777" w:rsidR="00935FF4" w:rsidRPr="00874DD1" w:rsidRDefault="00935FF4" w:rsidP="00214C8B">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E765B"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BF52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3F81F"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2A6FC" w14:textId="77777777" w:rsidR="00935FF4" w:rsidRPr="00874DD1" w:rsidRDefault="00935FF4" w:rsidP="00214C8B">
            <w:pPr>
              <w:pStyle w:val="TAL"/>
              <w:rPr>
                <w:rFonts w:cs="Arial"/>
                <w:sz w:val="16"/>
                <w:szCs w:val="16"/>
              </w:rPr>
            </w:pPr>
            <w:r w:rsidRPr="00874DD1">
              <w:rPr>
                <w:rFonts w:cs="Arial"/>
                <w:sz w:val="16"/>
                <w:szCs w:val="16"/>
              </w:rPr>
              <w:t>RAN#</w:t>
            </w:r>
            <w:proofErr w:type="gramStart"/>
            <w:r w:rsidRPr="00874DD1">
              <w:rPr>
                <w:rFonts w:cs="Arial"/>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CF6B3" w14:textId="77777777" w:rsidR="00935FF4" w:rsidRPr="00874DD1" w:rsidRDefault="00935FF4" w:rsidP="00214C8B">
            <w:pPr>
              <w:pStyle w:val="TAC"/>
              <w:jc w:val="left"/>
              <w:rPr>
                <w:rFonts w:cs="Arial"/>
                <w:sz w:val="16"/>
                <w:szCs w:val="16"/>
              </w:rPr>
            </w:pPr>
            <w:hyperlink r:id="rId49" w:history="1">
              <w:r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11342" w14:textId="77777777" w:rsidR="00935FF4" w:rsidRPr="00874DD1" w:rsidRDefault="00935FF4" w:rsidP="00214C8B">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CA9D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EE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CF8A6" w14:textId="77777777" w:rsidR="00935FF4" w:rsidRPr="00874DD1" w:rsidRDefault="00935FF4" w:rsidP="00214C8B">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BB944"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14ECA55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B896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1FABE" w14:textId="77777777" w:rsidR="00935FF4" w:rsidRPr="00874DD1" w:rsidRDefault="00935FF4" w:rsidP="00214C8B">
            <w:pPr>
              <w:pStyle w:val="TAL"/>
              <w:rPr>
                <w:rFonts w:cs="Arial"/>
                <w:sz w:val="16"/>
                <w:szCs w:val="16"/>
              </w:rPr>
            </w:pPr>
            <w:r w:rsidRPr="00874DD1">
              <w:rPr>
                <w:rFonts w:cs="Arial"/>
                <w:sz w:val="16"/>
                <w:szCs w:val="16"/>
              </w:rPr>
              <w:t>RAN#</w:t>
            </w:r>
            <w:proofErr w:type="gramStart"/>
            <w:r w:rsidRPr="00874DD1">
              <w:rPr>
                <w:rFonts w:cs="Arial"/>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D472F" w14:textId="77777777" w:rsidR="00935FF4" w:rsidRPr="00874DD1" w:rsidRDefault="00935FF4" w:rsidP="00214C8B">
            <w:pPr>
              <w:pStyle w:val="TAC"/>
              <w:jc w:val="left"/>
              <w:rPr>
                <w:rFonts w:cs="Arial"/>
                <w:sz w:val="16"/>
                <w:szCs w:val="16"/>
              </w:rPr>
            </w:pPr>
            <w:hyperlink r:id="rId50" w:history="1">
              <w:r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88CC" w14:textId="77777777" w:rsidR="00935FF4" w:rsidRPr="00874DD1" w:rsidRDefault="00935FF4" w:rsidP="00214C8B">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CF92F"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082AD"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1F166" w14:textId="77777777" w:rsidR="00935FF4" w:rsidRPr="00874DD1" w:rsidRDefault="00935FF4" w:rsidP="00214C8B">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6CBF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82CEFC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90D5AC"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20F1D" w14:textId="77777777" w:rsidR="00935FF4" w:rsidRPr="00874DD1" w:rsidRDefault="00935FF4" w:rsidP="00214C8B">
            <w:pPr>
              <w:pStyle w:val="TAL"/>
              <w:rPr>
                <w:rFonts w:cs="Arial"/>
                <w:sz w:val="16"/>
                <w:szCs w:val="16"/>
              </w:rPr>
            </w:pPr>
            <w:r w:rsidRPr="00874DD1">
              <w:rPr>
                <w:rFonts w:cs="Arial"/>
                <w:sz w:val="16"/>
                <w:szCs w:val="16"/>
              </w:rPr>
              <w:t>RAN#</w:t>
            </w:r>
            <w:proofErr w:type="gramStart"/>
            <w:r w:rsidRPr="00874DD1">
              <w:rPr>
                <w:rFonts w:cs="Arial"/>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A8707" w14:textId="77777777" w:rsidR="00935FF4" w:rsidRPr="00874DD1" w:rsidRDefault="00935FF4" w:rsidP="00214C8B">
            <w:pPr>
              <w:pStyle w:val="TAC"/>
              <w:jc w:val="left"/>
              <w:rPr>
                <w:rFonts w:cs="Arial"/>
                <w:sz w:val="16"/>
                <w:szCs w:val="16"/>
              </w:rPr>
            </w:pPr>
            <w:hyperlink r:id="rId51" w:history="1">
              <w:r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AF9ED" w14:textId="77777777" w:rsidR="00935FF4" w:rsidRPr="00874DD1" w:rsidRDefault="00935FF4" w:rsidP="00214C8B">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2BF8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A945A"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39A2" w14:textId="77777777" w:rsidR="00935FF4" w:rsidRPr="00874DD1" w:rsidRDefault="00935FF4" w:rsidP="00214C8B">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1B5EC"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EBF5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EF8A034"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6DA29" w14:textId="77777777" w:rsidR="00935FF4" w:rsidRPr="00874DD1" w:rsidRDefault="00935FF4" w:rsidP="00214C8B">
            <w:pPr>
              <w:pStyle w:val="TAL"/>
              <w:rPr>
                <w:rFonts w:cs="Arial"/>
                <w:sz w:val="16"/>
                <w:szCs w:val="16"/>
              </w:rPr>
            </w:pPr>
            <w:r w:rsidRPr="00874DD1">
              <w:rPr>
                <w:rFonts w:cs="Arial"/>
                <w:sz w:val="16"/>
                <w:szCs w:val="16"/>
              </w:rPr>
              <w:t>RAN#</w:t>
            </w:r>
            <w:proofErr w:type="gramStart"/>
            <w:r w:rsidRPr="00874DD1">
              <w:rPr>
                <w:rFonts w:cs="Arial"/>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26B2" w14:textId="77777777" w:rsidR="00935FF4" w:rsidRPr="00874DD1" w:rsidRDefault="00935FF4" w:rsidP="00214C8B">
            <w:pPr>
              <w:pStyle w:val="TAC"/>
              <w:jc w:val="left"/>
              <w:rPr>
                <w:rFonts w:cs="Arial"/>
                <w:sz w:val="16"/>
                <w:szCs w:val="16"/>
              </w:rPr>
            </w:pPr>
            <w:hyperlink r:id="rId52" w:history="1">
              <w:r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53F4C" w14:textId="77777777" w:rsidR="00935FF4" w:rsidRPr="00874DD1" w:rsidRDefault="00935FF4" w:rsidP="00214C8B">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A2F22"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F141B"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300BC" w14:textId="77777777" w:rsidR="00935FF4" w:rsidRPr="00874DD1" w:rsidRDefault="00935FF4" w:rsidP="00214C8B">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1D97"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2DD07B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C45AD2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FC1C1" w14:textId="77777777" w:rsidR="00935FF4" w:rsidRPr="00874DD1" w:rsidRDefault="00935FF4" w:rsidP="00214C8B">
            <w:pPr>
              <w:pStyle w:val="TAL"/>
              <w:rPr>
                <w:rFonts w:cs="Arial"/>
                <w:sz w:val="16"/>
                <w:szCs w:val="16"/>
              </w:rPr>
            </w:pPr>
            <w:r w:rsidRPr="00874DD1">
              <w:rPr>
                <w:rFonts w:cs="Arial"/>
                <w:sz w:val="16"/>
                <w:szCs w:val="16"/>
              </w:rPr>
              <w:t>RAN#</w:t>
            </w:r>
            <w:proofErr w:type="gramStart"/>
            <w:r w:rsidRPr="00874DD1">
              <w:rPr>
                <w:rFonts w:cs="Arial"/>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8B8D8" w14:textId="77777777" w:rsidR="00935FF4" w:rsidRPr="00874DD1" w:rsidRDefault="00935FF4" w:rsidP="00214C8B">
            <w:pPr>
              <w:pStyle w:val="TAC"/>
              <w:jc w:val="left"/>
              <w:rPr>
                <w:rFonts w:cs="Arial"/>
                <w:sz w:val="16"/>
                <w:szCs w:val="16"/>
              </w:rPr>
            </w:pPr>
            <w:hyperlink r:id="rId53" w:history="1">
              <w:r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804FF" w14:textId="77777777" w:rsidR="00935FF4" w:rsidRPr="00874DD1" w:rsidRDefault="00935FF4" w:rsidP="00214C8B">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46BE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3868"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CF687" w14:textId="77777777" w:rsidR="00935FF4" w:rsidRPr="00874DD1" w:rsidRDefault="00935FF4" w:rsidP="00214C8B">
            <w:pPr>
              <w:pStyle w:val="TAL"/>
              <w:rPr>
                <w:rFonts w:cs="Arial"/>
                <w:sz w:val="16"/>
                <w:szCs w:val="16"/>
              </w:rPr>
            </w:pPr>
            <w:r w:rsidRPr="00874DD1">
              <w:rPr>
                <w:rFonts w:cs="Arial"/>
                <w:sz w:val="16"/>
                <w:szCs w:val="16"/>
              </w:rPr>
              <w:t xml:space="preserve">Update of function </w:t>
            </w:r>
            <w:proofErr w:type="spellStart"/>
            <w:r w:rsidRPr="00874DD1">
              <w:rPr>
                <w:rFonts w:cs="Arial"/>
                <w:sz w:val="16"/>
                <w:szCs w:val="16"/>
              </w:rPr>
              <w:t>f_URL_Decoding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A5F8D"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67F93BF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10E287" w14:textId="77777777" w:rsidR="00935FF4" w:rsidRPr="00874DD1" w:rsidRDefault="00935FF4" w:rsidP="00214C8B">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F35B3" w14:textId="77777777" w:rsidR="00935FF4" w:rsidRPr="00874DD1" w:rsidRDefault="00935FF4" w:rsidP="00214C8B">
            <w:pPr>
              <w:pStyle w:val="TAL"/>
              <w:rPr>
                <w:rFonts w:cs="Arial"/>
                <w:sz w:val="16"/>
                <w:szCs w:val="16"/>
              </w:rPr>
            </w:pPr>
            <w:r w:rsidRPr="00874DD1">
              <w:rPr>
                <w:rFonts w:cs="Arial"/>
                <w:sz w:val="16"/>
                <w:szCs w:val="16"/>
              </w:rPr>
              <w:t>RAN#</w:t>
            </w:r>
            <w:proofErr w:type="gramStart"/>
            <w:r w:rsidRPr="00874DD1">
              <w:rPr>
                <w:rFonts w:cs="Arial"/>
                <w:sz w:val="16"/>
                <w:szCs w:val="16"/>
              </w:rPr>
              <w:t>95</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BFA01" w14:textId="77777777" w:rsidR="00935FF4" w:rsidRPr="008C4858" w:rsidRDefault="00935FF4" w:rsidP="00214C8B">
            <w:pPr>
              <w:pStyle w:val="TAC"/>
              <w:jc w:val="left"/>
              <w:rPr>
                <w:rFonts w:cs="Arial"/>
                <w:sz w:val="16"/>
                <w:szCs w:val="16"/>
              </w:rPr>
            </w:pPr>
            <w:hyperlink r:id="rId54" w:history="1">
              <w:r w:rsidRPr="008C4858">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2DA5F" w14:textId="77777777" w:rsidR="00935FF4" w:rsidRPr="00874DD1" w:rsidRDefault="00935FF4" w:rsidP="00214C8B">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038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311CA"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E1CB8" w14:textId="77777777" w:rsidR="00935FF4" w:rsidRPr="00874DD1" w:rsidRDefault="00935FF4" w:rsidP="00214C8B">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08A5F"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5ED89F8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DA028" w14:textId="77777777" w:rsidR="00935FF4" w:rsidRPr="00874DD1" w:rsidRDefault="00935FF4" w:rsidP="00214C8B">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61849" w14:textId="77777777" w:rsidR="00935FF4" w:rsidRPr="00874DD1" w:rsidRDefault="00935FF4" w:rsidP="00214C8B">
            <w:pPr>
              <w:pStyle w:val="TAL"/>
              <w:rPr>
                <w:rFonts w:cs="Arial"/>
                <w:sz w:val="16"/>
                <w:szCs w:val="16"/>
              </w:rPr>
            </w:pPr>
            <w:r w:rsidRPr="00874DD1">
              <w:rPr>
                <w:rFonts w:cs="Arial"/>
                <w:sz w:val="16"/>
                <w:szCs w:val="16"/>
              </w:rPr>
              <w:t>RAN#</w:t>
            </w:r>
            <w:proofErr w:type="gramStart"/>
            <w:r w:rsidRPr="00874DD1">
              <w:rPr>
                <w:rFonts w:cs="Arial"/>
                <w:sz w:val="16"/>
                <w:szCs w:val="16"/>
              </w:rPr>
              <w:t>9</w:t>
            </w:r>
            <w:r>
              <w:rPr>
                <w:rFonts w:cs="Arial"/>
                <w:sz w:val="16"/>
                <w:szCs w:val="16"/>
              </w:rPr>
              <w:t>6</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EAF17" w14:textId="77777777" w:rsidR="00935FF4" w:rsidRPr="008C4858" w:rsidRDefault="00935FF4" w:rsidP="00214C8B">
            <w:pPr>
              <w:pStyle w:val="TAN"/>
            </w:pPr>
            <w:hyperlink r:id="rId55" w:history="1">
              <w:r w:rsidRPr="008C4858">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E7E3" w14:textId="77777777" w:rsidR="00935FF4" w:rsidRPr="00874DD1" w:rsidRDefault="00935FF4" w:rsidP="00214C8B">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FC3D5"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B07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5FF18" w14:textId="77777777" w:rsidR="00935FF4" w:rsidRPr="00874DD1" w:rsidRDefault="00935FF4" w:rsidP="00214C8B">
            <w:pPr>
              <w:pStyle w:val="TAL"/>
              <w:rPr>
                <w:rFonts w:cs="Arial"/>
                <w:sz w:val="16"/>
                <w:szCs w:val="16"/>
              </w:rPr>
            </w:pPr>
            <w:r>
              <w:rPr>
                <w:rFonts w:cs="Arial"/>
                <w:sz w:val="16"/>
                <w:szCs w:val="16"/>
              </w:rPr>
              <w:t xml:space="preserve">Correction of </w:t>
            </w:r>
            <w:proofErr w:type="spellStart"/>
            <w:r>
              <w:rPr>
                <w:rFonts w:cs="Arial"/>
                <w:sz w:val="16"/>
                <w:szCs w:val="16"/>
              </w:rPr>
              <w:t>f_MCX_InviteMT_SendINVITE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83B53" w14:textId="77777777" w:rsidR="00935FF4" w:rsidRPr="00874DD1" w:rsidRDefault="00935FF4" w:rsidP="00214C8B">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935FF4" w:rsidRPr="00470230" w14:paraId="43E1D6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6C65EB"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EAF7A" w14:textId="77777777" w:rsidR="00935FF4" w:rsidRPr="00470230" w:rsidRDefault="00935FF4" w:rsidP="00214C8B">
            <w:pPr>
              <w:pStyle w:val="TAL"/>
              <w:rPr>
                <w:rFonts w:cs="Arial"/>
                <w:sz w:val="16"/>
                <w:szCs w:val="16"/>
              </w:rPr>
            </w:pPr>
            <w:r w:rsidRPr="00470230">
              <w:rPr>
                <w:rFonts w:cs="Arial"/>
                <w:sz w:val="16"/>
                <w:szCs w:val="16"/>
              </w:rPr>
              <w:t>RAN#</w:t>
            </w:r>
            <w:proofErr w:type="gramStart"/>
            <w:r w:rsidRPr="00470230">
              <w:rPr>
                <w:rFonts w:cs="Arial"/>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EEC3A0" w14:textId="77777777" w:rsidR="00935FF4" w:rsidRPr="008C4858" w:rsidRDefault="00935FF4" w:rsidP="00214C8B">
            <w:pPr>
              <w:pStyle w:val="TAN"/>
              <w:rPr>
                <w:rFonts w:cs="Arial"/>
                <w:sz w:val="16"/>
                <w:szCs w:val="16"/>
              </w:rPr>
            </w:pPr>
            <w:r w:rsidRPr="008C4858">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D37E9B" w14:textId="77777777" w:rsidR="00935FF4" w:rsidRPr="00470230" w:rsidRDefault="00935FF4" w:rsidP="00214C8B">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ACE3F6" w14:textId="77777777" w:rsidR="00935FF4" w:rsidRPr="00470230" w:rsidRDefault="00935FF4" w:rsidP="00214C8B">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B25001" w14:textId="77777777" w:rsidR="00935FF4" w:rsidRPr="00470230" w:rsidRDefault="00935FF4" w:rsidP="00214C8B">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0B3DE9B" w14:textId="77777777" w:rsidR="00935FF4" w:rsidRPr="00470230" w:rsidRDefault="00935FF4" w:rsidP="00214C8B">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F822E"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0FF25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9DED1E3"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6C2FE" w14:textId="77777777" w:rsidR="00935FF4" w:rsidRPr="00470230" w:rsidRDefault="00935FF4" w:rsidP="00214C8B">
            <w:pPr>
              <w:pStyle w:val="TAL"/>
              <w:rPr>
                <w:rFonts w:cs="Arial"/>
                <w:sz w:val="16"/>
                <w:szCs w:val="16"/>
              </w:rPr>
            </w:pPr>
            <w:r w:rsidRPr="00470230">
              <w:rPr>
                <w:rFonts w:cs="Arial"/>
                <w:sz w:val="16"/>
                <w:szCs w:val="16"/>
              </w:rPr>
              <w:t>RAN#</w:t>
            </w:r>
            <w:proofErr w:type="gramStart"/>
            <w:r w:rsidRPr="00470230">
              <w:rPr>
                <w:rFonts w:cs="Arial"/>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32F5D" w14:textId="77777777" w:rsidR="00935FF4" w:rsidRPr="008C4858" w:rsidRDefault="00935FF4" w:rsidP="00214C8B">
            <w:pPr>
              <w:pStyle w:val="TAN"/>
              <w:rPr>
                <w:rFonts w:cs="Arial"/>
                <w:sz w:val="16"/>
                <w:szCs w:val="16"/>
              </w:rPr>
            </w:pPr>
            <w:hyperlink r:id="rId56" w:history="1">
              <w:r w:rsidRPr="008C4858">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CD941" w14:textId="77777777" w:rsidR="00935FF4" w:rsidRPr="00470230" w:rsidRDefault="00935FF4" w:rsidP="00214C8B">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75D9F"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F496C"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0719A" w14:textId="77777777" w:rsidR="00935FF4" w:rsidRPr="008C3732" w:rsidRDefault="00935FF4" w:rsidP="00214C8B">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F1B9"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AE4902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CCEC"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257FE" w14:textId="77777777" w:rsidR="00935FF4" w:rsidRPr="00470230" w:rsidRDefault="00935FF4" w:rsidP="00214C8B">
            <w:pPr>
              <w:pStyle w:val="TAL"/>
              <w:rPr>
                <w:rFonts w:cs="Arial"/>
                <w:sz w:val="16"/>
                <w:szCs w:val="16"/>
              </w:rPr>
            </w:pPr>
            <w:r w:rsidRPr="00470230">
              <w:rPr>
                <w:rFonts w:cs="Arial"/>
                <w:sz w:val="16"/>
                <w:szCs w:val="16"/>
              </w:rPr>
              <w:t>RAN#</w:t>
            </w:r>
            <w:proofErr w:type="gramStart"/>
            <w:r w:rsidRPr="00470230">
              <w:rPr>
                <w:rFonts w:cs="Arial"/>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69871" w14:textId="77777777" w:rsidR="00935FF4" w:rsidRPr="008C4858" w:rsidRDefault="00935FF4" w:rsidP="00214C8B">
            <w:pPr>
              <w:pStyle w:val="TAN"/>
              <w:rPr>
                <w:rFonts w:cs="Arial"/>
                <w:sz w:val="16"/>
                <w:szCs w:val="16"/>
              </w:rPr>
            </w:pPr>
            <w:hyperlink r:id="rId57" w:history="1">
              <w:r w:rsidRPr="008C4858">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19D6" w14:textId="77777777" w:rsidR="00935FF4" w:rsidRPr="00470230" w:rsidRDefault="00935FF4" w:rsidP="00214C8B">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3170"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C518E"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719372" w14:textId="77777777" w:rsidR="00935FF4" w:rsidRPr="008C3732" w:rsidRDefault="00935FF4" w:rsidP="00214C8B">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2549B"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9D2448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D7A2951"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E68" w14:textId="77777777" w:rsidR="00935FF4" w:rsidRPr="00470230" w:rsidRDefault="00935FF4" w:rsidP="00214C8B">
            <w:pPr>
              <w:pStyle w:val="TAL"/>
              <w:rPr>
                <w:rFonts w:cs="Arial"/>
                <w:sz w:val="16"/>
                <w:szCs w:val="16"/>
              </w:rPr>
            </w:pPr>
            <w:r w:rsidRPr="00470230">
              <w:rPr>
                <w:rFonts w:cs="Arial"/>
                <w:sz w:val="16"/>
                <w:szCs w:val="16"/>
              </w:rPr>
              <w:t>RAN#</w:t>
            </w:r>
            <w:proofErr w:type="gramStart"/>
            <w:r w:rsidRPr="00470230">
              <w:rPr>
                <w:rFonts w:cs="Arial"/>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E5EA6" w14:textId="77777777" w:rsidR="00935FF4" w:rsidRPr="008C4858" w:rsidRDefault="00935FF4" w:rsidP="00214C8B">
            <w:pPr>
              <w:pStyle w:val="TAN"/>
              <w:rPr>
                <w:rFonts w:cs="Arial"/>
                <w:sz w:val="16"/>
                <w:szCs w:val="16"/>
              </w:rPr>
            </w:pPr>
            <w:hyperlink r:id="rId58" w:history="1">
              <w:r w:rsidRPr="008C4858">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1CB51" w14:textId="77777777" w:rsidR="00935FF4" w:rsidRPr="00470230" w:rsidRDefault="00935FF4" w:rsidP="00214C8B">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1A111"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DD52"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3776B" w14:textId="77777777" w:rsidR="00935FF4" w:rsidRPr="008C3732" w:rsidRDefault="00935FF4" w:rsidP="00214C8B">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91B8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55639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9C3FF2"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DEA46" w14:textId="77777777" w:rsidR="00935FF4" w:rsidRPr="00470230" w:rsidRDefault="00935FF4" w:rsidP="00214C8B">
            <w:pPr>
              <w:pStyle w:val="TAL"/>
              <w:rPr>
                <w:rFonts w:cs="Arial"/>
                <w:sz w:val="16"/>
                <w:szCs w:val="16"/>
              </w:rPr>
            </w:pPr>
            <w:r w:rsidRPr="00470230">
              <w:rPr>
                <w:rFonts w:cs="Arial"/>
                <w:sz w:val="16"/>
                <w:szCs w:val="16"/>
              </w:rPr>
              <w:t>RAN#</w:t>
            </w:r>
            <w:proofErr w:type="gramStart"/>
            <w:r w:rsidRPr="00470230">
              <w:rPr>
                <w:rFonts w:cs="Arial"/>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16496" w14:textId="77777777" w:rsidR="00935FF4" w:rsidRPr="008C4858" w:rsidRDefault="00935FF4" w:rsidP="00214C8B">
            <w:pPr>
              <w:pStyle w:val="TAN"/>
              <w:rPr>
                <w:rFonts w:cs="Arial"/>
                <w:sz w:val="16"/>
                <w:szCs w:val="16"/>
              </w:rPr>
            </w:pPr>
            <w:hyperlink r:id="rId59" w:history="1">
              <w:r w:rsidRPr="008C4858">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A137" w14:textId="77777777" w:rsidR="00935FF4" w:rsidRPr="00470230" w:rsidRDefault="00935FF4" w:rsidP="00214C8B">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182D6"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52D00"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C29FF" w14:textId="77777777" w:rsidR="00935FF4" w:rsidRPr="008C3732" w:rsidRDefault="00935FF4" w:rsidP="00214C8B">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030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12A1FE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DA39E0"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BAE" w14:textId="77777777" w:rsidR="00935FF4" w:rsidRPr="00470230" w:rsidRDefault="00935FF4" w:rsidP="00214C8B">
            <w:pPr>
              <w:pStyle w:val="TAL"/>
              <w:rPr>
                <w:rFonts w:cs="Arial"/>
                <w:sz w:val="16"/>
                <w:szCs w:val="16"/>
              </w:rPr>
            </w:pPr>
            <w:r w:rsidRPr="00470230">
              <w:rPr>
                <w:rFonts w:cs="Arial"/>
                <w:sz w:val="16"/>
                <w:szCs w:val="16"/>
              </w:rPr>
              <w:t>RAN#</w:t>
            </w:r>
            <w:proofErr w:type="gramStart"/>
            <w:r w:rsidRPr="00470230">
              <w:rPr>
                <w:rFonts w:cs="Arial"/>
                <w:sz w:val="16"/>
                <w:szCs w:val="16"/>
              </w:rPr>
              <w:t>97</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C1317" w14:textId="77777777" w:rsidR="00935FF4" w:rsidRPr="008C4858" w:rsidRDefault="00935FF4" w:rsidP="00214C8B">
            <w:pPr>
              <w:pStyle w:val="TAN"/>
              <w:rPr>
                <w:rFonts w:cs="Arial"/>
                <w:sz w:val="16"/>
                <w:szCs w:val="16"/>
              </w:rPr>
            </w:pPr>
            <w:hyperlink r:id="rId60" w:history="1">
              <w:r w:rsidRPr="008C4858">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51D04" w14:textId="77777777" w:rsidR="00935FF4" w:rsidRPr="00470230" w:rsidRDefault="00935FF4" w:rsidP="00214C8B">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6FD1D"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9397F"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8FA1" w14:textId="77777777" w:rsidR="00935FF4" w:rsidRPr="008C3732" w:rsidRDefault="00935FF4" w:rsidP="00214C8B">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6132B" w14:textId="77777777" w:rsidR="00935FF4" w:rsidRPr="00470230" w:rsidRDefault="00935FF4" w:rsidP="00214C8B">
            <w:pPr>
              <w:pStyle w:val="TAC"/>
              <w:jc w:val="left"/>
              <w:rPr>
                <w:rFonts w:cs="Arial"/>
                <w:sz w:val="16"/>
                <w:szCs w:val="16"/>
              </w:rPr>
            </w:pPr>
            <w:r w:rsidRPr="00470230">
              <w:rPr>
                <w:rFonts w:cs="Arial"/>
                <w:sz w:val="16"/>
                <w:szCs w:val="16"/>
              </w:rPr>
              <w:t>15.0.0</w:t>
            </w:r>
          </w:p>
        </w:tc>
      </w:tr>
      <w:tr w:rsidR="00935FF4" w:rsidRPr="00B86F31" w14:paraId="163B31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815CA9E"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AB4A3" w14:textId="77777777" w:rsidR="00935FF4" w:rsidRPr="0065184A" w:rsidRDefault="00935FF4" w:rsidP="00214C8B">
            <w:pPr>
              <w:pStyle w:val="TAL"/>
              <w:rPr>
                <w:rFonts w:cs="Arial"/>
                <w:sz w:val="16"/>
                <w:szCs w:val="16"/>
              </w:rPr>
            </w:pPr>
            <w:r w:rsidRPr="0065184A">
              <w:rPr>
                <w:rFonts w:cs="Arial"/>
                <w:sz w:val="16"/>
                <w:szCs w:val="16"/>
              </w:rPr>
              <w:t>RAN#</w:t>
            </w:r>
            <w:proofErr w:type="gramStart"/>
            <w:r w:rsidRPr="0065184A">
              <w:rPr>
                <w:rFonts w:cs="Arial"/>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B59F" w14:textId="77777777" w:rsidR="00935FF4" w:rsidRPr="008C4858" w:rsidRDefault="00935FF4" w:rsidP="00214C8B">
            <w:pPr>
              <w:pStyle w:val="TAN"/>
              <w:rPr>
                <w:rFonts w:cs="Arial"/>
                <w:sz w:val="16"/>
                <w:szCs w:val="16"/>
                <w:highlight w:val="yellow"/>
              </w:rPr>
            </w:pPr>
            <w:hyperlink r:id="rId61" w:history="1">
              <w:r w:rsidRPr="008C4858">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45785" w14:textId="77777777" w:rsidR="00935FF4" w:rsidRPr="00C975B5" w:rsidRDefault="00935FF4" w:rsidP="00214C8B">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E837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BB0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E23E"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B25F0"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931FD0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7EB5489"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6F951" w14:textId="77777777" w:rsidR="00935FF4" w:rsidRPr="0065184A" w:rsidRDefault="00935FF4" w:rsidP="00214C8B">
            <w:pPr>
              <w:pStyle w:val="TAL"/>
              <w:rPr>
                <w:rFonts w:cs="Arial"/>
                <w:sz w:val="16"/>
                <w:szCs w:val="16"/>
              </w:rPr>
            </w:pPr>
            <w:r w:rsidRPr="0065184A">
              <w:rPr>
                <w:rFonts w:cs="Arial"/>
                <w:sz w:val="16"/>
                <w:szCs w:val="16"/>
              </w:rPr>
              <w:t>RAN#</w:t>
            </w:r>
            <w:proofErr w:type="gramStart"/>
            <w:r w:rsidRPr="0065184A">
              <w:rPr>
                <w:rFonts w:cs="Arial"/>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7617A" w14:textId="77777777" w:rsidR="00935FF4" w:rsidRPr="008C4858" w:rsidRDefault="00935FF4" w:rsidP="00214C8B">
            <w:pPr>
              <w:pStyle w:val="TAN"/>
              <w:rPr>
                <w:rFonts w:cs="Arial"/>
                <w:sz w:val="16"/>
                <w:szCs w:val="16"/>
                <w:highlight w:val="yellow"/>
              </w:rPr>
            </w:pPr>
            <w:hyperlink r:id="rId62" w:history="1">
              <w:r w:rsidRPr="008C4858">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38958" w14:textId="77777777" w:rsidR="00935FF4" w:rsidRPr="00C975B5" w:rsidRDefault="00935FF4" w:rsidP="00214C8B">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8D0E9"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32941"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25557"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0C351"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DE66F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01A"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A4EBB" w14:textId="77777777" w:rsidR="00935FF4" w:rsidRPr="0065184A" w:rsidRDefault="00935FF4" w:rsidP="00214C8B">
            <w:pPr>
              <w:pStyle w:val="TAL"/>
              <w:rPr>
                <w:rFonts w:cs="Arial"/>
                <w:sz w:val="16"/>
                <w:szCs w:val="16"/>
              </w:rPr>
            </w:pPr>
            <w:r w:rsidRPr="0065184A">
              <w:rPr>
                <w:rFonts w:cs="Arial"/>
                <w:sz w:val="16"/>
                <w:szCs w:val="16"/>
              </w:rPr>
              <w:t>RAN#</w:t>
            </w:r>
            <w:proofErr w:type="gramStart"/>
            <w:r w:rsidRPr="0065184A">
              <w:rPr>
                <w:rFonts w:cs="Arial"/>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B38FF" w14:textId="77777777" w:rsidR="00935FF4" w:rsidRPr="008C4858" w:rsidRDefault="00935FF4" w:rsidP="00214C8B">
            <w:pPr>
              <w:pStyle w:val="TAN"/>
              <w:rPr>
                <w:rFonts w:cs="Arial"/>
                <w:sz w:val="16"/>
                <w:szCs w:val="16"/>
                <w:highlight w:val="yellow"/>
              </w:rPr>
            </w:pPr>
            <w:hyperlink r:id="rId63" w:history="1">
              <w:r w:rsidRPr="008C4858">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6590B" w14:textId="77777777" w:rsidR="00935FF4" w:rsidRPr="00C975B5" w:rsidRDefault="00935FF4" w:rsidP="00214C8B">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D2BCA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B713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20C36"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6249"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65C8FD0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489C37"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DA925" w14:textId="77777777" w:rsidR="00935FF4" w:rsidRPr="0065184A" w:rsidRDefault="00935FF4" w:rsidP="00214C8B">
            <w:pPr>
              <w:pStyle w:val="TAL"/>
              <w:rPr>
                <w:rFonts w:cs="Arial"/>
                <w:sz w:val="16"/>
                <w:szCs w:val="16"/>
              </w:rPr>
            </w:pPr>
            <w:r w:rsidRPr="0065184A">
              <w:rPr>
                <w:rFonts w:cs="Arial"/>
                <w:sz w:val="16"/>
                <w:szCs w:val="16"/>
              </w:rPr>
              <w:t>RAN#</w:t>
            </w:r>
            <w:proofErr w:type="gramStart"/>
            <w:r w:rsidRPr="0065184A">
              <w:rPr>
                <w:rFonts w:cs="Arial"/>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ECF01" w14:textId="77777777" w:rsidR="00935FF4" w:rsidRPr="008C4858" w:rsidRDefault="00935FF4" w:rsidP="00214C8B">
            <w:pPr>
              <w:pStyle w:val="TAN"/>
              <w:rPr>
                <w:rFonts w:cs="Arial"/>
                <w:sz w:val="16"/>
                <w:szCs w:val="16"/>
                <w:highlight w:val="yellow"/>
              </w:rPr>
            </w:pPr>
            <w:hyperlink r:id="rId64" w:history="1">
              <w:r w:rsidRPr="008C4858">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815AE" w14:textId="77777777" w:rsidR="00935FF4" w:rsidRPr="00C975B5" w:rsidRDefault="00935FF4" w:rsidP="00214C8B">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4968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F2BC8"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F6BCC"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70A3"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0716125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A09B7C"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9D3FE" w14:textId="77777777" w:rsidR="00935FF4" w:rsidRPr="0065184A" w:rsidRDefault="00935FF4" w:rsidP="00214C8B">
            <w:pPr>
              <w:pStyle w:val="TAL"/>
              <w:rPr>
                <w:rFonts w:cs="Arial"/>
                <w:sz w:val="16"/>
                <w:szCs w:val="16"/>
              </w:rPr>
            </w:pPr>
            <w:r w:rsidRPr="0065184A">
              <w:rPr>
                <w:rFonts w:cs="Arial"/>
                <w:sz w:val="16"/>
                <w:szCs w:val="16"/>
              </w:rPr>
              <w:t>RAN#</w:t>
            </w:r>
            <w:proofErr w:type="gramStart"/>
            <w:r w:rsidRPr="0065184A">
              <w:rPr>
                <w:rFonts w:cs="Arial"/>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678FD" w14:textId="77777777" w:rsidR="00935FF4" w:rsidRPr="008C4858" w:rsidRDefault="00935FF4" w:rsidP="00214C8B">
            <w:pPr>
              <w:pStyle w:val="TAN"/>
              <w:rPr>
                <w:rFonts w:cs="Arial"/>
                <w:sz w:val="16"/>
                <w:szCs w:val="16"/>
                <w:highlight w:val="yellow"/>
              </w:rPr>
            </w:pPr>
            <w:hyperlink r:id="rId65" w:history="1">
              <w:r w:rsidRPr="008C4858">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C40D9" w14:textId="77777777" w:rsidR="00935FF4" w:rsidRPr="00C975B5" w:rsidRDefault="00935FF4" w:rsidP="00214C8B">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0B4D9"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6D7E1"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48D8E" w14:textId="77777777" w:rsidR="00935FF4" w:rsidRPr="00C975B5" w:rsidRDefault="00935FF4" w:rsidP="00214C8B">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770FA"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86AE5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69E" w14:textId="77777777" w:rsidR="00935FF4" w:rsidRPr="00C975B5"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B54A3" w14:textId="77777777" w:rsidR="00935FF4" w:rsidRPr="00C975B5" w:rsidRDefault="00935FF4" w:rsidP="00214C8B">
            <w:pPr>
              <w:pStyle w:val="TAL"/>
              <w:rPr>
                <w:rFonts w:cs="Arial"/>
                <w:sz w:val="16"/>
                <w:szCs w:val="16"/>
              </w:rPr>
            </w:pPr>
            <w:r w:rsidRPr="009B590C">
              <w:rPr>
                <w:rFonts w:cs="Arial"/>
                <w:sz w:val="16"/>
                <w:szCs w:val="16"/>
              </w:rPr>
              <w:t>RAN#</w:t>
            </w:r>
            <w:proofErr w:type="gramStart"/>
            <w:r w:rsidRPr="009B590C">
              <w:rPr>
                <w:rFonts w:cs="Arial"/>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AA0CC" w14:textId="77777777" w:rsidR="00935FF4" w:rsidRPr="008C4858" w:rsidRDefault="00935FF4" w:rsidP="00214C8B">
            <w:pPr>
              <w:pStyle w:val="TAN"/>
              <w:rPr>
                <w:rFonts w:cs="Arial"/>
                <w:sz w:val="16"/>
                <w:szCs w:val="16"/>
              </w:rPr>
            </w:pPr>
            <w:r w:rsidRPr="008C4858">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72B3" w14:textId="77777777" w:rsidR="00935FF4" w:rsidRPr="0065184A" w:rsidRDefault="00935FF4" w:rsidP="00214C8B">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80689" w14:textId="77777777" w:rsidR="00935FF4" w:rsidRPr="0065184A" w:rsidRDefault="00935FF4" w:rsidP="00214C8B">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F7084" w14:textId="77777777" w:rsidR="00935FF4" w:rsidRPr="0065184A" w:rsidRDefault="00935FF4" w:rsidP="00214C8B">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C3B03" w14:textId="77777777" w:rsidR="00935FF4" w:rsidRPr="00AD12E9" w:rsidRDefault="00935FF4" w:rsidP="00214C8B">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0D1BB" w14:textId="77777777" w:rsidR="00935FF4" w:rsidRPr="00470230" w:rsidRDefault="00935FF4" w:rsidP="00214C8B">
            <w:pPr>
              <w:pStyle w:val="TAC"/>
              <w:jc w:val="left"/>
              <w:rPr>
                <w:rFonts w:cs="Arial"/>
                <w:sz w:val="16"/>
                <w:szCs w:val="16"/>
              </w:rPr>
            </w:pPr>
            <w:r w:rsidRPr="00470230">
              <w:rPr>
                <w:rFonts w:cs="Arial"/>
                <w:sz w:val="16"/>
                <w:szCs w:val="16"/>
              </w:rPr>
              <w:t>1</w:t>
            </w:r>
            <w:r>
              <w:rPr>
                <w:rFonts w:cs="Arial"/>
                <w:sz w:val="16"/>
                <w:szCs w:val="16"/>
              </w:rPr>
              <w:t>6</w:t>
            </w:r>
            <w:r w:rsidRPr="00470230">
              <w:rPr>
                <w:rFonts w:cs="Arial"/>
                <w:sz w:val="16"/>
                <w:szCs w:val="16"/>
              </w:rPr>
              <w:t>.0.0</w:t>
            </w:r>
          </w:p>
        </w:tc>
      </w:tr>
      <w:tr w:rsidR="00935FF4" w:rsidRPr="00B86F31" w14:paraId="7E36A95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F32F00" w14:textId="77777777" w:rsidR="00935FF4" w:rsidRPr="009B590C"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EE234" w14:textId="77777777" w:rsidR="00935FF4" w:rsidRPr="009B590C" w:rsidRDefault="00935FF4" w:rsidP="00214C8B">
            <w:pPr>
              <w:pStyle w:val="TAL"/>
              <w:rPr>
                <w:rFonts w:cs="Arial"/>
                <w:sz w:val="16"/>
                <w:szCs w:val="16"/>
              </w:rPr>
            </w:pPr>
            <w:r w:rsidRPr="009B590C">
              <w:rPr>
                <w:rFonts w:cs="Arial"/>
                <w:sz w:val="16"/>
                <w:szCs w:val="16"/>
              </w:rPr>
              <w:t>RAN#</w:t>
            </w:r>
            <w:proofErr w:type="gramStart"/>
            <w:r w:rsidRPr="009B590C">
              <w:rPr>
                <w:rFonts w:cs="Arial"/>
                <w:sz w:val="16"/>
                <w:szCs w:val="16"/>
              </w:rPr>
              <w:t>98</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89824" w14:textId="77777777" w:rsidR="00935FF4" w:rsidRPr="008C4858" w:rsidRDefault="00935FF4" w:rsidP="00214C8B">
            <w:pPr>
              <w:pStyle w:val="TAN"/>
              <w:rPr>
                <w:rFonts w:cs="Arial"/>
                <w:sz w:val="16"/>
                <w:szCs w:val="16"/>
              </w:rPr>
            </w:pPr>
            <w:hyperlink r:id="rId66" w:history="1">
              <w:r w:rsidRPr="008C4858">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18035" w14:textId="77777777" w:rsidR="00935FF4" w:rsidRPr="00C975B5" w:rsidRDefault="00935FF4" w:rsidP="00214C8B">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05702"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6B4FA"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9BF13" w14:textId="77777777" w:rsidR="00935FF4" w:rsidRPr="00C975B5" w:rsidRDefault="00935FF4" w:rsidP="00214C8B">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41716" w14:textId="77777777" w:rsidR="00935FF4" w:rsidRPr="00C975B5" w:rsidRDefault="00935FF4" w:rsidP="00214C8B">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935FF4" w:rsidRPr="00B0707C" w14:paraId="647C0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20C5717"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5BC08" w14:textId="77777777" w:rsidR="00935FF4" w:rsidRPr="00B0707C" w:rsidRDefault="00935FF4" w:rsidP="00214C8B">
            <w:pPr>
              <w:pStyle w:val="TAL"/>
              <w:rPr>
                <w:rFonts w:cs="Arial"/>
                <w:sz w:val="16"/>
                <w:szCs w:val="16"/>
              </w:rPr>
            </w:pPr>
            <w:r w:rsidRPr="00B0707C">
              <w:rPr>
                <w:rFonts w:cs="Arial"/>
                <w:sz w:val="16"/>
                <w:szCs w:val="16"/>
              </w:rPr>
              <w:t>RAN#</w:t>
            </w:r>
            <w:proofErr w:type="gramStart"/>
            <w:r w:rsidRPr="00B0707C">
              <w:rPr>
                <w:rFonts w:cs="Arial"/>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B8555" w14:textId="77777777" w:rsidR="00935FF4" w:rsidRPr="008C4858" w:rsidRDefault="00935FF4" w:rsidP="00214C8B">
            <w:pPr>
              <w:pStyle w:val="TAN"/>
              <w:rPr>
                <w:rFonts w:cs="Arial"/>
                <w:sz w:val="16"/>
                <w:szCs w:val="16"/>
              </w:rPr>
            </w:pPr>
            <w:r w:rsidRPr="008C4858">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BC43" w14:textId="77777777" w:rsidR="00935FF4" w:rsidRPr="00B0707C" w:rsidRDefault="00935FF4" w:rsidP="00214C8B">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11A86" w14:textId="77777777" w:rsidR="00935FF4" w:rsidRPr="00B0707C" w:rsidRDefault="00935FF4" w:rsidP="00214C8B">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36BC1"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9CC96" w14:textId="77777777" w:rsidR="00935FF4" w:rsidRPr="00B0707C" w:rsidRDefault="00935FF4" w:rsidP="00214C8B">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A91E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B0707C" w14:paraId="58EB9B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4CCAF81"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99FE" w14:textId="77777777" w:rsidR="00935FF4" w:rsidRPr="00B0707C" w:rsidRDefault="00935FF4" w:rsidP="00214C8B">
            <w:pPr>
              <w:pStyle w:val="TAL"/>
              <w:rPr>
                <w:rFonts w:cs="Arial"/>
                <w:sz w:val="16"/>
                <w:szCs w:val="16"/>
              </w:rPr>
            </w:pPr>
            <w:r w:rsidRPr="00B0707C">
              <w:rPr>
                <w:rFonts w:cs="Arial"/>
                <w:sz w:val="16"/>
                <w:szCs w:val="16"/>
              </w:rPr>
              <w:t>RAN#</w:t>
            </w:r>
            <w:proofErr w:type="gramStart"/>
            <w:r w:rsidRPr="00B0707C">
              <w:rPr>
                <w:rFonts w:cs="Arial"/>
                <w:sz w:val="16"/>
                <w:szCs w:val="16"/>
              </w:rPr>
              <w:t>99</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16C9B" w14:textId="77777777" w:rsidR="00935FF4" w:rsidRPr="008C4858" w:rsidRDefault="00935FF4" w:rsidP="00214C8B">
            <w:pPr>
              <w:pStyle w:val="TAN"/>
              <w:rPr>
                <w:rFonts w:cs="Arial"/>
                <w:sz w:val="16"/>
                <w:szCs w:val="16"/>
              </w:rPr>
            </w:pPr>
            <w:hyperlink r:id="rId67" w:history="1">
              <w:r w:rsidRPr="008C4858">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04D27" w14:textId="77777777" w:rsidR="00935FF4" w:rsidRPr="00B0707C" w:rsidRDefault="00935FF4" w:rsidP="00214C8B">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C98A6" w14:textId="77777777" w:rsidR="00935FF4" w:rsidRPr="00B0707C" w:rsidRDefault="00935FF4" w:rsidP="00214C8B">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FD15"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1F43B" w14:textId="77777777" w:rsidR="00935FF4" w:rsidRPr="00B0707C" w:rsidRDefault="00935FF4" w:rsidP="00214C8B">
            <w:pPr>
              <w:pStyle w:val="TAL"/>
              <w:rPr>
                <w:rFonts w:cs="Arial"/>
                <w:sz w:val="16"/>
                <w:szCs w:val="16"/>
              </w:rPr>
            </w:pPr>
            <w:r w:rsidRPr="00B0707C">
              <w:rPr>
                <w:rFonts w:cs="Arial"/>
                <w:sz w:val="16"/>
                <w:szCs w:val="16"/>
              </w:rPr>
              <w:t xml:space="preserve">Correction of function </w:t>
            </w:r>
            <w:proofErr w:type="spellStart"/>
            <w:r w:rsidRPr="00B0707C">
              <w:rPr>
                <w:rFonts w:cs="Arial"/>
                <w:sz w:val="16"/>
                <w:szCs w:val="16"/>
              </w:rPr>
              <w:t>fl_MCPTT_Info_AmbientListening_RX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360F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35186D" w14:paraId="020CF38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C9B5C7"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F759A" w14:textId="77777777" w:rsidR="00935FF4" w:rsidRPr="0095473C" w:rsidRDefault="00935FF4" w:rsidP="00214C8B">
            <w:pPr>
              <w:pStyle w:val="TAL"/>
              <w:rPr>
                <w:rFonts w:cs="Arial"/>
                <w:sz w:val="16"/>
                <w:szCs w:val="16"/>
              </w:rPr>
            </w:pPr>
            <w:r w:rsidRPr="0095473C">
              <w:rPr>
                <w:rFonts w:cs="Arial"/>
                <w:sz w:val="16"/>
                <w:szCs w:val="16"/>
              </w:rPr>
              <w:t>RAN#</w:t>
            </w:r>
            <w:proofErr w:type="gramStart"/>
            <w:r w:rsidRPr="0095473C">
              <w:rPr>
                <w:rFonts w:cs="Arial"/>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F546A" w14:textId="77777777" w:rsidR="00935FF4" w:rsidRPr="0035186D" w:rsidRDefault="00935FF4" w:rsidP="00214C8B">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61437" w14:textId="77777777" w:rsidR="00935FF4" w:rsidRPr="0095473C" w:rsidRDefault="00935FF4" w:rsidP="00214C8B">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B2542D"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2627"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87DE8" w14:textId="77777777" w:rsidR="00935FF4" w:rsidRPr="0095473C" w:rsidRDefault="00935FF4" w:rsidP="00214C8B">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32206"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35186D" w14:paraId="0DF0E09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E685F6"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1000" w14:textId="77777777" w:rsidR="00935FF4" w:rsidRPr="0095473C" w:rsidRDefault="00935FF4" w:rsidP="00214C8B">
            <w:pPr>
              <w:pStyle w:val="TAL"/>
              <w:rPr>
                <w:rFonts w:cs="Arial"/>
                <w:sz w:val="16"/>
                <w:szCs w:val="16"/>
              </w:rPr>
            </w:pPr>
            <w:r w:rsidRPr="0095473C">
              <w:rPr>
                <w:rFonts w:cs="Arial"/>
                <w:sz w:val="16"/>
                <w:szCs w:val="16"/>
              </w:rPr>
              <w:t>RAN#</w:t>
            </w:r>
            <w:proofErr w:type="gramStart"/>
            <w:r w:rsidRPr="0095473C">
              <w:rPr>
                <w:rFonts w:cs="Arial"/>
                <w:sz w:val="16"/>
                <w:szCs w:val="16"/>
              </w:rPr>
              <w:t>100</w:t>
            </w:r>
            <w:proofErr w:type="gram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B47B" w14:textId="77777777" w:rsidR="00935FF4" w:rsidRPr="0035186D" w:rsidRDefault="00935FF4" w:rsidP="00214C8B">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09C6B" w14:textId="77777777" w:rsidR="00935FF4" w:rsidRPr="0095473C" w:rsidRDefault="00935FF4" w:rsidP="00214C8B">
            <w:pPr>
              <w:pStyle w:val="TAL"/>
              <w:rPr>
                <w:rFonts w:cs="Arial"/>
                <w:sz w:val="16"/>
                <w:szCs w:val="16"/>
              </w:rPr>
            </w:pPr>
            <w:r w:rsidRPr="0035186D">
              <w:rPr>
                <w:rFonts w:cs="Arial"/>
                <w:sz w:val="16"/>
                <w:szCs w:val="16"/>
              </w:rPr>
              <w:t>00</w:t>
            </w:r>
            <w:r w:rsidRPr="0035186D">
              <w:rPr>
                <w:rFonts w:cs="Arial"/>
                <w:sz w:val="16"/>
                <w:szCs w:val="16"/>
              </w:rPr>
              <w:lastRenderedPageBreak/>
              <w:t>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D5E28"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20198"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405A1" w14:textId="77777777" w:rsidR="00935FF4" w:rsidRPr="0095473C" w:rsidRDefault="00935FF4" w:rsidP="00214C8B">
            <w:pPr>
              <w:pStyle w:val="TAL"/>
              <w:rPr>
                <w:rFonts w:cs="Arial"/>
                <w:sz w:val="16"/>
                <w:szCs w:val="16"/>
              </w:rPr>
            </w:pPr>
            <w:r w:rsidRPr="0035186D">
              <w:rPr>
                <w:rFonts w:cs="Arial"/>
                <w:sz w:val="16"/>
                <w:szCs w:val="16"/>
              </w:rPr>
              <w:t xml:space="preserve">Update to MCX PIXITs for </w:t>
            </w:r>
            <w:proofErr w:type="spellStart"/>
            <w:r w:rsidRPr="0035186D">
              <w:rPr>
                <w:rFonts w:cs="Arial"/>
                <w:sz w:val="16"/>
                <w:szCs w:val="16"/>
              </w:rPr>
              <w:t>MCData</w:t>
            </w:r>
            <w:proofErr w:type="spellEnd"/>
            <w:r w:rsidRPr="0035186D">
              <w:rPr>
                <w:rFonts w:cs="Arial"/>
                <w:sz w:val="16"/>
                <w:szCs w:val="16"/>
              </w:rPr>
              <w:t xml:space="preserve">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8AA0F"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4A76CE" w14:paraId="4E910D9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CE58E5F"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3BA37"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5B9271" w14:textId="77777777" w:rsidR="00935FF4" w:rsidRPr="000877FE" w:rsidRDefault="00935FF4" w:rsidP="00214C8B">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0DD750" w14:textId="77777777" w:rsidR="00935FF4" w:rsidRPr="000877FE" w:rsidRDefault="00935FF4" w:rsidP="00214C8B">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09DEDF" w14:textId="77777777" w:rsidR="00935FF4" w:rsidRPr="000877FE" w:rsidRDefault="00935FF4" w:rsidP="00214C8B">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B7DD70" w14:textId="77777777" w:rsidR="00935FF4" w:rsidRPr="000877FE" w:rsidRDefault="00935FF4" w:rsidP="00214C8B">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B6F605" w14:textId="77777777" w:rsidR="00935FF4" w:rsidRPr="000877FE" w:rsidRDefault="00935FF4" w:rsidP="00214C8B">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8D99C"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FB6EB4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DC229A0"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B09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9BBE3" w14:textId="77777777" w:rsidR="00935FF4" w:rsidRPr="004A76CE" w:rsidRDefault="00935FF4" w:rsidP="00214C8B">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CE0D" w14:textId="77777777" w:rsidR="00935FF4" w:rsidRPr="000877FE" w:rsidRDefault="00935FF4" w:rsidP="00214C8B">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2B9B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B7806"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885027" w14:textId="77777777" w:rsidR="00935FF4" w:rsidRPr="000877FE" w:rsidRDefault="00935FF4" w:rsidP="00214C8B">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7B712"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DE0AD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F669"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D81D"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08C55" w14:textId="77777777" w:rsidR="00935FF4" w:rsidRPr="004A76CE" w:rsidRDefault="00935FF4" w:rsidP="00214C8B">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44A67" w14:textId="77777777" w:rsidR="00935FF4" w:rsidRPr="000877FE" w:rsidRDefault="00935FF4" w:rsidP="00214C8B">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7541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1EE2B"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AAC1B" w14:textId="77777777" w:rsidR="00935FF4" w:rsidRPr="000877FE" w:rsidRDefault="00935FF4" w:rsidP="00214C8B">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6266"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EC3371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3E91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2F5F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21AC8" w14:textId="77777777" w:rsidR="00935FF4" w:rsidRPr="004A76CE" w:rsidRDefault="00935FF4" w:rsidP="00214C8B">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A4AC9" w14:textId="77777777" w:rsidR="00935FF4" w:rsidRPr="000877FE" w:rsidRDefault="00935FF4" w:rsidP="00214C8B">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402F2"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D68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0DADB" w14:textId="77777777" w:rsidR="00935FF4" w:rsidRPr="000877FE" w:rsidRDefault="00935FF4" w:rsidP="00214C8B">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8D229"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00771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45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C404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9C77F" w14:textId="77777777" w:rsidR="00935FF4" w:rsidRPr="004A76CE" w:rsidRDefault="00935FF4" w:rsidP="00214C8B">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0A5C" w14:textId="77777777" w:rsidR="00935FF4" w:rsidRPr="000877FE" w:rsidRDefault="00935FF4" w:rsidP="00214C8B">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5403D"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E55A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9AECE" w14:textId="77777777" w:rsidR="00935FF4" w:rsidRPr="000877FE" w:rsidRDefault="00935FF4" w:rsidP="00214C8B">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F054"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C2C3FA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0C54C"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DF18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726EC" w14:textId="77777777" w:rsidR="00935FF4" w:rsidRPr="004A76CE" w:rsidRDefault="00935FF4" w:rsidP="00214C8B">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D2126" w14:textId="77777777" w:rsidR="00935FF4" w:rsidRPr="000877FE" w:rsidRDefault="00935FF4" w:rsidP="00214C8B">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D7A7C" w14:textId="77777777" w:rsidR="00935FF4" w:rsidRPr="000877FE"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0AC0D" w14:textId="77777777" w:rsidR="00935FF4" w:rsidRPr="000877FE"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57A17" w14:textId="77777777" w:rsidR="00935FF4" w:rsidRPr="000877FE" w:rsidRDefault="00935FF4" w:rsidP="00214C8B">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99880"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3D0795" w14:paraId="2D54A3F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8933C70" w14:textId="77777777" w:rsidR="00935FF4" w:rsidRPr="003F470A" w:rsidRDefault="00935FF4" w:rsidP="00214C8B">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2933E" w14:textId="77777777" w:rsidR="00935FF4" w:rsidRPr="003F470A" w:rsidRDefault="00935FF4" w:rsidP="00214C8B">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57836D" w14:textId="77777777" w:rsidR="00935FF4" w:rsidRPr="003F470A" w:rsidRDefault="00935FF4" w:rsidP="00214C8B">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98E2A" w14:textId="77777777" w:rsidR="00935FF4" w:rsidRPr="003F470A" w:rsidRDefault="00935FF4" w:rsidP="00214C8B">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FC97C" w14:textId="77777777" w:rsidR="00935FF4" w:rsidRPr="003F470A" w:rsidRDefault="00935FF4" w:rsidP="00214C8B">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166ED" w14:textId="77777777" w:rsidR="00935FF4" w:rsidRPr="003F470A" w:rsidRDefault="00935FF4" w:rsidP="00214C8B">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665383" w14:textId="77777777" w:rsidR="00935FF4" w:rsidRPr="003F470A" w:rsidRDefault="00935FF4" w:rsidP="00214C8B">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E9206" w14:textId="77777777" w:rsidR="00935FF4" w:rsidRPr="003F470A" w:rsidRDefault="00935FF4" w:rsidP="00214C8B">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935FF4" w:rsidRPr="001D2929" w14:paraId="52B7A7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322B530"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DBB59"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8EEB2" w14:textId="77777777" w:rsidR="00935FF4" w:rsidRPr="001D2929" w:rsidRDefault="00935FF4" w:rsidP="00214C8B">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E054" w14:textId="77777777" w:rsidR="00935FF4" w:rsidRPr="001D2929" w:rsidRDefault="00935FF4" w:rsidP="00214C8B">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AFE32A" w14:textId="77777777" w:rsidR="00935FF4" w:rsidRPr="001D2929" w:rsidRDefault="00935FF4" w:rsidP="00214C8B">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A8445"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125E2" w14:textId="77777777" w:rsidR="00935FF4" w:rsidRPr="001D2929" w:rsidRDefault="00935FF4" w:rsidP="00214C8B">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1F46"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5DB4E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B14346"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EC606"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95BF" w14:textId="77777777" w:rsidR="00935FF4" w:rsidRPr="001D2929" w:rsidRDefault="00935FF4" w:rsidP="00214C8B">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07164" w14:textId="77777777" w:rsidR="00935FF4" w:rsidRPr="001D2929" w:rsidRDefault="00935FF4" w:rsidP="00214C8B">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ADB3A"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90800"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D039" w14:textId="77777777" w:rsidR="00935FF4" w:rsidRPr="001D2929" w:rsidRDefault="00935FF4" w:rsidP="00214C8B">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50DF2"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39083F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B623CD"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76F2"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E4F9" w14:textId="77777777" w:rsidR="00935FF4" w:rsidRPr="001D2929" w:rsidRDefault="00935FF4" w:rsidP="00214C8B">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141B" w14:textId="77777777" w:rsidR="00935FF4" w:rsidRPr="001D2929" w:rsidRDefault="00935FF4" w:rsidP="00214C8B">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7F5A7"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7B0BA"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3BE17" w14:textId="77777777" w:rsidR="00935FF4" w:rsidRPr="001D2929" w:rsidRDefault="00935FF4" w:rsidP="00214C8B">
            <w:pPr>
              <w:pStyle w:val="TAL"/>
              <w:rPr>
                <w:rFonts w:cs="Arial"/>
                <w:sz w:val="16"/>
                <w:szCs w:val="16"/>
              </w:rPr>
            </w:pPr>
            <w:r w:rsidRPr="001D2929">
              <w:rPr>
                <w:rFonts w:cs="Arial"/>
                <w:sz w:val="16"/>
                <w:szCs w:val="16"/>
              </w:rPr>
              <w:t xml:space="preserve">Correction of </w:t>
            </w:r>
            <w:proofErr w:type="spellStart"/>
            <w:r w:rsidRPr="001D2929">
              <w:rPr>
                <w:rFonts w:cs="Arial"/>
                <w:sz w:val="16"/>
                <w:szCs w:val="16"/>
              </w:rPr>
              <w:t>f_MCX_IMS_ServiceAuthorization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04F1F"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1C55672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6B0AB1"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5EE23"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D7349" w14:textId="77777777" w:rsidR="00935FF4" w:rsidRPr="001D2929" w:rsidRDefault="00935FF4" w:rsidP="00214C8B">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5E55" w14:textId="77777777" w:rsidR="00935FF4" w:rsidRPr="001D2929" w:rsidRDefault="00935FF4" w:rsidP="00214C8B">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BCBAB"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126C1"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88677" w14:textId="77777777" w:rsidR="00935FF4" w:rsidRPr="001D2929" w:rsidRDefault="00935FF4" w:rsidP="00214C8B">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B6098"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57377B" w14:paraId="7F51E48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625AD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4D67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12BC" w14:textId="77777777" w:rsidR="00935FF4" w:rsidRPr="0057377B" w:rsidRDefault="00935FF4" w:rsidP="00214C8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9F45" w14:textId="77777777" w:rsidR="00935FF4" w:rsidRPr="001D2929" w:rsidRDefault="00935FF4" w:rsidP="00214C8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470644"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81D46" w14:textId="77777777" w:rsidR="00935FF4" w:rsidRPr="001D2929" w:rsidRDefault="00935FF4" w:rsidP="00214C8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7AD3F" w14:textId="77777777" w:rsidR="00935FF4" w:rsidRPr="001D2929" w:rsidRDefault="00935FF4" w:rsidP="00214C8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00D0"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131283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3B82ADE"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13FD2"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A2579" w14:textId="77777777" w:rsidR="00935FF4" w:rsidRPr="00CF54A7" w:rsidRDefault="00935FF4" w:rsidP="00214C8B">
            <w:pPr>
              <w:pStyle w:val="TAN"/>
              <w:rPr>
                <w:rFonts w:cs="Arial"/>
                <w:sz w:val="16"/>
                <w:szCs w:val="16"/>
              </w:rPr>
            </w:pPr>
            <w:hyperlink r:id="rId68" w:history="1">
              <w:r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C3FB1" w14:textId="77777777" w:rsidR="00935FF4" w:rsidRPr="001D2929" w:rsidRDefault="00935FF4" w:rsidP="00214C8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342DA3"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92DF"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A2185" w14:textId="77777777" w:rsidR="00935FF4" w:rsidRPr="001D2929" w:rsidRDefault="00935FF4" w:rsidP="00214C8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4C11C"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696859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DF8B30"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B6A6F"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EEE6D" w14:textId="77777777" w:rsidR="00935FF4" w:rsidRPr="00CF54A7" w:rsidRDefault="00935FF4" w:rsidP="00214C8B">
            <w:pPr>
              <w:pStyle w:val="TAN"/>
              <w:rPr>
                <w:rFonts w:cs="Arial"/>
                <w:sz w:val="16"/>
                <w:szCs w:val="16"/>
              </w:rPr>
            </w:pPr>
            <w:hyperlink r:id="rId69" w:history="1">
              <w:r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DBE17" w14:textId="77777777" w:rsidR="00935FF4" w:rsidRPr="001D2929" w:rsidRDefault="00935FF4" w:rsidP="00214C8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240CF"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7D7"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40980" w14:textId="77777777" w:rsidR="00935FF4" w:rsidRPr="001D2929" w:rsidRDefault="00935FF4" w:rsidP="00214C8B">
            <w:pPr>
              <w:pStyle w:val="TAL"/>
              <w:rPr>
                <w:rFonts w:cs="Arial"/>
                <w:sz w:val="16"/>
                <w:szCs w:val="16"/>
              </w:rPr>
            </w:pPr>
            <w:r>
              <w:rPr>
                <w:rFonts w:cs="Arial"/>
                <w:sz w:val="16"/>
                <w:szCs w:val="16"/>
              </w:rPr>
              <w:t>Misc corrections 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3789"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2C21D5A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34E22F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8B4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9A35A" w14:textId="77777777" w:rsidR="00935FF4" w:rsidRPr="00CF54A7" w:rsidRDefault="00935FF4" w:rsidP="00214C8B">
            <w:pPr>
              <w:pStyle w:val="TAN"/>
              <w:rPr>
                <w:rFonts w:cs="Arial"/>
                <w:sz w:val="16"/>
                <w:szCs w:val="16"/>
              </w:rPr>
            </w:pPr>
            <w:hyperlink r:id="rId70" w:history="1">
              <w:r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64C6" w14:textId="77777777" w:rsidR="00935FF4" w:rsidRPr="001D2929" w:rsidRDefault="00935FF4" w:rsidP="00214C8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2D8CB"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3CDEB"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F990B" w14:textId="77777777" w:rsidR="00935FF4" w:rsidRPr="001D2929" w:rsidRDefault="00935FF4" w:rsidP="00214C8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31A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B15FC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90D26E1"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951B6"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E0BA5D" w14:textId="77777777" w:rsidR="00935FF4" w:rsidRPr="00CF54A7" w:rsidRDefault="00935FF4" w:rsidP="00214C8B">
            <w:pPr>
              <w:pStyle w:val="TAN"/>
              <w:rPr>
                <w:rFonts w:cs="Arial"/>
                <w:sz w:val="16"/>
                <w:szCs w:val="16"/>
              </w:rPr>
            </w:pPr>
            <w:hyperlink r:id="rId71" w:history="1">
              <w:r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A5661" w14:textId="77777777" w:rsidR="00935FF4" w:rsidRPr="001D2929" w:rsidRDefault="00935FF4" w:rsidP="00214C8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0A3D9" w14:textId="77777777" w:rsidR="00935FF4" w:rsidRPr="001D2929" w:rsidRDefault="00935FF4" w:rsidP="00214C8B">
            <w:pPr>
              <w:pStyle w:val="TAR"/>
              <w:jc w:val="left"/>
              <w:rPr>
                <w:rFonts w:cs="Arial"/>
                <w:sz w:val="16"/>
                <w:szCs w:val="16"/>
              </w:rPr>
            </w:pPr>
            <w:r>
              <w:rPr>
                <w:rFonts w:cs="Arial"/>
                <w:sz w:val="16"/>
                <w:szCs w:val="16"/>
              </w:rPr>
              <w:lastRenderedPageBreak/>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A928"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81788" w14:textId="77777777" w:rsidR="00935FF4" w:rsidRPr="001D2929" w:rsidRDefault="00935FF4" w:rsidP="00214C8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B987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773904" w14:paraId="05DE344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58B700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6C8EA"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668E34" w14:textId="77777777" w:rsidR="00935FF4" w:rsidRPr="00773904" w:rsidRDefault="00935FF4" w:rsidP="00214C8B">
            <w:pPr>
              <w:pStyle w:val="TAN"/>
              <w:rPr>
                <w:rFonts w:cs="Arial"/>
                <w:sz w:val="16"/>
                <w:szCs w:val="16"/>
              </w:rPr>
            </w:pPr>
            <w:r w:rsidRPr="00773904">
              <w:rPr>
                <w:rFonts w:cs="Arial"/>
                <w:sz w:val="16"/>
                <w:szCs w:val="16"/>
              </w:rPr>
              <w:t>R5-245598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6A2886" w14:textId="77777777" w:rsidR="00935FF4" w:rsidRPr="001D2929" w:rsidRDefault="00935FF4" w:rsidP="00214C8B">
            <w:pPr>
              <w:pStyle w:val="TAL"/>
              <w:rPr>
                <w:rFonts w:cs="Arial"/>
                <w:sz w:val="16"/>
                <w:szCs w:val="16"/>
              </w:rPr>
            </w:pPr>
            <w:r w:rsidRPr="00773904">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16908" w14:textId="77777777" w:rsidR="00935FF4" w:rsidRPr="001D2929" w:rsidRDefault="00935FF4" w:rsidP="00214C8B">
            <w:pPr>
              <w:pStyle w:val="TAR"/>
              <w:jc w:val="left"/>
              <w:rPr>
                <w:rFonts w:cs="Arial"/>
                <w:sz w:val="16"/>
                <w:szCs w:val="16"/>
              </w:rPr>
            </w:pPr>
            <w:r w:rsidRPr="0077390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73545"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D357FB" w14:textId="77777777" w:rsidR="00935FF4" w:rsidRPr="001D2929" w:rsidRDefault="00935FF4" w:rsidP="00214C8B">
            <w:pPr>
              <w:pStyle w:val="TAL"/>
              <w:rPr>
                <w:rFonts w:cs="Arial"/>
                <w:sz w:val="16"/>
                <w:szCs w:val="16"/>
              </w:rPr>
            </w:pPr>
            <w:r w:rsidRPr="00773904">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0FB4"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773904" w14:paraId="3B12F5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8873625"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A71"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9788217" w14:textId="77777777" w:rsidR="00935FF4" w:rsidRPr="00773904" w:rsidRDefault="00935FF4" w:rsidP="00214C8B">
            <w:pPr>
              <w:pStyle w:val="TAN"/>
              <w:rPr>
                <w:rFonts w:cs="Arial"/>
                <w:sz w:val="16"/>
                <w:szCs w:val="16"/>
              </w:rPr>
            </w:pPr>
            <w:r w:rsidRPr="00773904">
              <w:rPr>
                <w:rFonts w:cs="Arial"/>
                <w:sz w:val="16"/>
                <w:szCs w:val="16"/>
              </w:rPr>
              <w:t>R5-245674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23794F" w14:textId="77777777" w:rsidR="00935FF4" w:rsidRPr="001D2929" w:rsidRDefault="00935FF4" w:rsidP="00214C8B">
            <w:pPr>
              <w:pStyle w:val="TAL"/>
              <w:rPr>
                <w:rFonts w:cs="Arial"/>
                <w:sz w:val="16"/>
                <w:szCs w:val="16"/>
              </w:rPr>
            </w:pPr>
            <w:r w:rsidRPr="00773904">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F19414" w14:textId="77777777" w:rsidR="00935FF4" w:rsidRPr="001D2929" w:rsidRDefault="00935FF4" w:rsidP="00214C8B">
            <w:pPr>
              <w:pStyle w:val="TAR"/>
              <w:jc w:val="left"/>
              <w:rPr>
                <w:rFonts w:cs="Arial"/>
                <w:sz w:val="16"/>
                <w:szCs w:val="16"/>
              </w:rPr>
            </w:pPr>
            <w:r w:rsidRPr="0077390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CAAEEF"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A607B4" w14:textId="77777777" w:rsidR="00935FF4" w:rsidRPr="001D2929" w:rsidRDefault="00935FF4" w:rsidP="00214C8B">
            <w:pPr>
              <w:pStyle w:val="TAL"/>
              <w:rPr>
                <w:rFonts w:cs="Arial"/>
                <w:sz w:val="16"/>
                <w:szCs w:val="16"/>
              </w:rPr>
            </w:pPr>
            <w:r w:rsidRPr="00773904">
              <w:rPr>
                <w:rFonts w:cs="Arial"/>
                <w:sz w:val="16"/>
                <w:szCs w:val="16"/>
              </w:rPr>
              <w:t xml:space="preserve">Addition of </w:t>
            </w:r>
            <w:proofErr w:type="spellStart"/>
            <w:r w:rsidRPr="00773904">
              <w:rPr>
                <w:rFonts w:cs="Arial"/>
                <w:sz w:val="16"/>
                <w:szCs w:val="16"/>
              </w:rPr>
              <w:t>MCData</w:t>
            </w:r>
            <w:proofErr w:type="spellEnd"/>
            <w:r w:rsidRPr="00773904">
              <w:rPr>
                <w:rFonts w:cs="Arial"/>
                <w:sz w:val="16"/>
                <w:szCs w:val="16"/>
              </w:rPr>
              <w:t xml:space="preserve"> Message Store Function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2480D"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1D2929" w14:paraId="5039E8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5CA88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B6EBC"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3F4A5" w14:textId="77777777" w:rsidR="00935FF4" w:rsidRPr="00E810E7" w:rsidRDefault="00935FF4" w:rsidP="00214C8B">
            <w:pPr>
              <w:pStyle w:val="TAN"/>
              <w:rPr>
                <w:rFonts w:cs="Arial"/>
                <w:sz w:val="16"/>
                <w:szCs w:val="16"/>
              </w:rPr>
            </w:pPr>
            <w:hyperlink r:id="rId72" w:history="1">
              <w:r w:rsidRPr="00E810E7">
                <w:rPr>
                  <w:sz w:val="16"/>
                  <w:szCs w:val="16"/>
                </w:rPr>
                <w:t>R5s240492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D2952" w14:textId="77777777" w:rsidR="00935FF4" w:rsidRPr="001D2929" w:rsidRDefault="00935FF4" w:rsidP="00214C8B">
            <w:pPr>
              <w:pStyle w:val="TAL"/>
              <w:rPr>
                <w:rFonts w:cs="Arial"/>
                <w:sz w:val="16"/>
                <w:szCs w:val="16"/>
              </w:rPr>
            </w:pPr>
            <w:r>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6FE49"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62C01"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31B60" w14:textId="77777777" w:rsidR="00935FF4" w:rsidRPr="001D2929" w:rsidRDefault="00935FF4" w:rsidP="00214C8B">
            <w:pPr>
              <w:pStyle w:val="TAL"/>
              <w:rPr>
                <w:rFonts w:cs="Arial"/>
                <w:sz w:val="16"/>
                <w:szCs w:val="16"/>
              </w:rPr>
            </w:pPr>
            <w:r>
              <w:rPr>
                <w:rFonts w:cs="Arial"/>
                <w:sz w:val="16"/>
                <w:szCs w:val="16"/>
              </w:rPr>
              <w:t>Correction to the request URI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DF2D7"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bl>
    <w:p w14:paraId="6AE5F0B0" w14:textId="77777777" w:rsidR="00080512" w:rsidRDefault="00080512" w:rsidP="00935FF4"/>
    <w:p w14:paraId="0097CF38" w14:textId="53131A01" w:rsidR="00EB3B3F" w:rsidRDefault="00EB3B3F" w:rsidP="00EB3B3F">
      <w:pPr>
        <w:pStyle w:val="NO"/>
      </w:pPr>
      <w:r w:rsidRPr="00C96D6C">
        <w:t>NOTE:</w:t>
      </w:r>
      <w:r w:rsidRPr="00C96D6C">
        <w:tab/>
        <w:t xml:space="preserve">The table above will not </w:t>
      </w:r>
      <w:proofErr w:type="gramStart"/>
      <w:r w:rsidRPr="00C96D6C">
        <w:t>be further updated</w:t>
      </w:r>
      <w:proofErr w:type="gramEnd"/>
      <w:r w:rsidRPr="00C96D6C">
        <w:t xml:space="preserve"> in the future. It shows all TS 36.</w:t>
      </w:r>
      <w:r>
        <w:t>579-5</w:t>
      </w:r>
      <w:r w:rsidRPr="00C96D6C">
        <w:t xml:space="preserve"> CRs taken over into</w:t>
      </w:r>
      <w:r w:rsidRPr="00C96D6C">
        <w:br/>
        <w:t>TS 37.</w:t>
      </w:r>
      <w:r>
        <w:t>579-5</w:t>
      </w:r>
      <w:r w:rsidRPr="00C96D6C">
        <w:t xml:space="preserve"> v</w:t>
      </w:r>
      <w:r>
        <w:t>0</w:t>
      </w:r>
      <w:r w:rsidRPr="00C96D6C">
        <w:t>.</w:t>
      </w:r>
      <w:r w:rsidR="00C60F64">
        <w:t>0</w:t>
      </w:r>
      <w:r w:rsidRPr="00C96D6C">
        <w:t>.</w:t>
      </w:r>
      <w:r w:rsidR="00C60F64">
        <w:t>1</w:t>
      </w:r>
      <w:r w:rsidRPr="00C96D6C">
        <w:t>.</w:t>
      </w:r>
    </w:p>
    <w:p w14:paraId="06DDF24D" w14:textId="77777777" w:rsidR="00D26196" w:rsidRPr="00C96D6C" w:rsidRDefault="00D26196" w:rsidP="00D2619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74"/>
        <w:gridCol w:w="283"/>
        <w:gridCol w:w="425"/>
        <w:gridCol w:w="4962"/>
        <w:gridCol w:w="708"/>
      </w:tblGrid>
      <w:tr w:rsidR="00D26196" w:rsidRPr="00874DD1" w14:paraId="5D935601" w14:textId="77777777" w:rsidTr="00214C8B">
        <w:trPr>
          <w:cantSplit/>
        </w:trPr>
        <w:tc>
          <w:tcPr>
            <w:tcW w:w="9639" w:type="dxa"/>
            <w:gridSpan w:val="8"/>
            <w:tcBorders>
              <w:bottom w:val="nil"/>
            </w:tcBorders>
            <w:shd w:val="solid" w:color="FFFFFF" w:fill="auto"/>
          </w:tcPr>
          <w:p w14:paraId="78688A6C" w14:textId="5283B515" w:rsidR="00D26196" w:rsidRPr="00874DD1" w:rsidRDefault="00D26196" w:rsidP="00214C8B">
            <w:pPr>
              <w:pStyle w:val="TAL"/>
              <w:jc w:val="center"/>
              <w:rPr>
                <w:b/>
                <w:sz w:val="16"/>
              </w:rPr>
            </w:pPr>
            <w:r w:rsidRPr="00874DD1">
              <w:rPr>
                <w:b/>
              </w:rPr>
              <w:lastRenderedPageBreak/>
              <w:t>Change history</w:t>
            </w:r>
            <w:r>
              <w:rPr>
                <w:b/>
              </w:rPr>
              <w:t xml:space="preserve"> of TS 37.579-5</w:t>
            </w:r>
          </w:p>
        </w:tc>
      </w:tr>
      <w:tr w:rsidR="00D26196" w:rsidRPr="00874DD1" w14:paraId="5CC3B18B" w14:textId="77777777" w:rsidTr="00B97EB1">
        <w:tc>
          <w:tcPr>
            <w:tcW w:w="800" w:type="dxa"/>
            <w:shd w:val="pct10" w:color="auto" w:fill="FFFFFF"/>
          </w:tcPr>
          <w:p w14:paraId="78575F78" w14:textId="77777777" w:rsidR="00D26196" w:rsidRPr="00874DD1" w:rsidRDefault="00D26196" w:rsidP="00214C8B">
            <w:pPr>
              <w:pStyle w:val="TAL"/>
              <w:rPr>
                <w:b/>
                <w:sz w:val="16"/>
              </w:rPr>
            </w:pPr>
            <w:r w:rsidRPr="00874DD1">
              <w:rPr>
                <w:b/>
                <w:sz w:val="16"/>
              </w:rPr>
              <w:t>Date</w:t>
            </w:r>
          </w:p>
        </w:tc>
        <w:tc>
          <w:tcPr>
            <w:tcW w:w="995" w:type="dxa"/>
            <w:shd w:val="pct10" w:color="auto" w:fill="FFFFFF"/>
          </w:tcPr>
          <w:p w14:paraId="4AF66924" w14:textId="77777777" w:rsidR="00D26196" w:rsidRPr="00874DD1" w:rsidRDefault="00D26196" w:rsidP="00214C8B">
            <w:pPr>
              <w:pStyle w:val="TAL"/>
              <w:rPr>
                <w:b/>
                <w:sz w:val="16"/>
              </w:rPr>
            </w:pPr>
            <w:r w:rsidRPr="00874DD1">
              <w:rPr>
                <w:b/>
                <w:sz w:val="16"/>
              </w:rPr>
              <w:t>Meeting</w:t>
            </w:r>
          </w:p>
        </w:tc>
        <w:tc>
          <w:tcPr>
            <w:tcW w:w="992" w:type="dxa"/>
            <w:shd w:val="pct10" w:color="auto" w:fill="FFFFFF"/>
          </w:tcPr>
          <w:p w14:paraId="6A2C6F4E" w14:textId="77777777" w:rsidR="00D26196" w:rsidRPr="00874DD1" w:rsidRDefault="00D26196" w:rsidP="00214C8B">
            <w:pPr>
              <w:pStyle w:val="TAL"/>
              <w:rPr>
                <w:b/>
                <w:sz w:val="16"/>
              </w:rPr>
            </w:pPr>
            <w:proofErr w:type="spellStart"/>
            <w:r w:rsidRPr="00874DD1">
              <w:rPr>
                <w:b/>
                <w:sz w:val="16"/>
              </w:rPr>
              <w:t>TDoc</w:t>
            </w:r>
            <w:proofErr w:type="spellEnd"/>
          </w:p>
        </w:tc>
        <w:tc>
          <w:tcPr>
            <w:tcW w:w="474" w:type="dxa"/>
            <w:shd w:val="pct10" w:color="auto" w:fill="FFFFFF"/>
          </w:tcPr>
          <w:p w14:paraId="45B6EC63" w14:textId="77777777" w:rsidR="00D26196" w:rsidRPr="00874DD1" w:rsidRDefault="00D26196" w:rsidP="00214C8B">
            <w:pPr>
              <w:pStyle w:val="TAL"/>
              <w:rPr>
                <w:b/>
                <w:sz w:val="16"/>
              </w:rPr>
            </w:pPr>
            <w:r w:rsidRPr="00874DD1">
              <w:rPr>
                <w:b/>
                <w:sz w:val="16"/>
              </w:rPr>
              <w:t>CR</w:t>
            </w:r>
          </w:p>
        </w:tc>
        <w:tc>
          <w:tcPr>
            <w:tcW w:w="283" w:type="dxa"/>
            <w:shd w:val="pct10" w:color="auto" w:fill="FFFFFF"/>
          </w:tcPr>
          <w:p w14:paraId="15975EC5" w14:textId="77777777" w:rsidR="00D26196" w:rsidRPr="00874DD1" w:rsidRDefault="00D26196" w:rsidP="00214C8B">
            <w:pPr>
              <w:pStyle w:val="TAL"/>
              <w:rPr>
                <w:b/>
                <w:sz w:val="16"/>
              </w:rPr>
            </w:pPr>
            <w:r w:rsidRPr="00874DD1">
              <w:rPr>
                <w:b/>
                <w:sz w:val="16"/>
              </w:rPr>
              <w:t>Rev</w:t>
            </w:r>
          </w:p>
        </w:tc>
        <w:tc>
          <w:tcPr>
            <w:tcW w:w="425" w:type="dxa"/>
            <w:shd w:val="pct10" w:color="auto" w:fill="FFFFFF"/>
          </w:tcPr>
          <w:p w14:paraId="6B1B6602" w14:textId="77777777" w:rsidR="00D26196" w:rsidRPr="00874DD1" w:rsidRDefault="00D26196" w:rsidP="00214C8B">
            <w:pPr>
              <w:pStyle w:val="TAL"/>
              <w:rPr>
                <w:b/>
                <w:sz w:val="16"/>
              </w:rPr>
            </w:pPr>
            <w:r w:rsidRPr="00874DD1">
              <w:rPr>
                <w:b/>
                <w:sz w:val="16"/>
              </w:rPr>
              <w:t>Cat</w:t>
            </w:r>
          </w:p>
        </w:tc>
        <w:tc>
          <w:tcPr>
            <w:tcW w:w="4962" w:type="dxa"/>
            <w:shd w:val="pct10" w:color="auto" w:fill="FFFFFF"/>
          </w:tcPr>
          <w:p w14:paraId="15254EA5" w14:textId="77777777" w:rsidR="00D26196" w:rsidRPr="00874DD1" w:rsidRDefault="00D26196" w:rsidP="00214C8B">
            <w:pPr>
              <w:pStyle w:val="TAL"/>
              <w:rPr>
                <w:b/>
                <w:sz w:val="16"/>
              </w:rPr>
            </w:pPr>
            <w:r w:rsidRPr="00874DD1">
              <w:rPr>
                <w:b/>
                <w:sz w:val="16"/>
              </w:rPr>
              <w:t>Subject/Comment</w:t>
            </w:r>
          </w:p>
        </w:tc>
        <w:tc>
          <w:tcPr>
            <w:tcW w:w="708" w:type="dxa"/>
            <w:shd w:val="pct10" w:color="auto" w:fill="FFFFFF"/>
          </w:tcPr>
          <w:p w14:paraId="5346C36B" w14:textId="77777777" w:rsidR="00D26196" w:rsidRPr="00874DD1" w:rsidRDefault="00D26196" w:rsidP="00214C8B">
            <w:pPr>
              <w:pStyle w:val="TAL"/>
              <w:rPr>
                <w:b/>
                <w:sz w:val="16"/>
              </w:rPr>
            </w:pPr>
            <w:proofErr w:type="gramStart"/>
            <w:r w:rsidRPr="00874DD1">
              <w:rPr>
                <w:b/>
                <w:sz w:val="16"/>
              </w:rPr>
              <w:t>New version</w:t>
            </w:r>
            <w:proofErr w:type="gramEnd"/>
          </w:p>
        </w:tc>
      </w:tr>
      <w:tr w:rsidR="00D26196" w:rsidRPr="00874DD1" w14:paraId="37FC52ED" w14:textId="77777777" w:rsidTr="00B97EB1">
        <w:tc>
          <w:tcPr>
            <w:tcW w:w="800" w:type="dxa"/>
            <w:shd w:val="solid" w:color="FFFFFF" w:fill="auto"/>
          </w:tcPr>
          <w:p w14:paraId="5A7EFAE2" w14:textId="6FC206C2" w:rsidR="00D26196" w:rsidRPr="00874DD1" w:rsidRDefault="00D26196" w:rsidP="00D26196">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995" w:type="dxa"/>
            <w:shd w:val="solid" w:color="FFFFFF" w:fill="auto"/>
          </w:tcPr>
          <w:p w14:paraId="546BA4B0" w14:textId="2811911C" w:rsidR="00D26196" w:rsidRPr="00874DD1" w:rsidRDefault="00D26196" w:rsidP="00D26196">
            <w:pPr>
              <w:pStyle w:val="TAL"/>
              <w:rPr>
                <w:sz w:val="16"/>
                <w:szCs w:val="16"/>
              </w:rPr>
            </w:pPr>
            <w:r w:rsidRPr="00C96D6C">
              <w:rPr>
                <w:sz w:val="16"/>
                <w:szCs w:val="16"/>
              </w:rPr>
              <w:t>R</w:t>
            </w:r>
            <w:r>
              <w:rPr>
                <w:sz w:val="16"/>
                <w:szCs w:val="16"/>
              </w:rPr>
              <w:t>AN5#105</w:t>
            </w:r>
          </w:p>
        </w:tc>
        <w:tc>
          <w:tcPr>
            <w:tcW w:w="992" w:type="dxa"/>
            <w:shd w:val="solid" w:color="FFFFFF" w:fill="auto"/>
          </w:tcPr>
          <w:p w14:paraId="4099E60E" w14:textId="17E5FA16" w:rsidR="00D26196" w:rsidRPr="00A613E5" w:rsidRDefault="00D26196" w:rsidP="00D26196">
            <w:pPr>
              <w:pStyle w:val="TAC"/>
              <w:jc w:val="left"/>
              <w:rPr>
                <w:sz w:val="16"/>
                <w:szCs w:val="16"/>
              </w:rPr>
            </w:pPr>
            <w:r w:rsidRPr="00A613E5">
              <w:rPr>
                <w:sz w:val="16"/>
                <w:szCs w:val="16"/>
              </w:rPr>
              <w:t>R5-24</w:t>
            </w:r>
            <w:r w:rsidR="00A613E5" w:rsidRPr="00A613E5">
              <w:rPr>
                <w:sz w:val="16"/>
                <w:szCs w:val="16"/>
              </w:rPr>
              <w:t>6402</w:t>
            </w:r>
          </w:p>
        </w:tc>
        <w:tc>
          <w:tcPr>
            <w:tcW w:w="474" w:type="dxa"/>
            <w:shd w:val="solid" w:color="FFFFFF" w:fill="auto"/>
          </w:tcPr>
          <w:p w14:paraId="6B1B7310" w14:textId="1BD81D99" w:rsidR="00D26196" w:rsidRPr="00874DD1" w:rsidRDefault="00D26196" w:rsidP="00D26196">
            <w:pPr>
              <w:pStyle w:val="TAL"/>
              <w:rPr>
                <w:sz w:val="16"/>
                <w:szCs w:val="16"/>
              </w:rPr>
            </w:pPr>
            <w:r w:rsidRPr="00C96D6C">
              <w:rPr>
                <w:sz w:val="16"/>
                <w:szCs w:val="16"/>
              </w:rPr>
              <w:t>-</w:t>
            </w:r>
          </w:p>
        </w:tc>
        <w:tc>
          <w:tcPr>
            <w:tcW w:w="283" w:type="dxa"/>
            <w:shd w:val="solid" w:color="FFFFFF" w:fill="auto"/>
          </w:tcPr>
          <w:p w14:paraId="171A0DB3" w14:textId="4CF426E9" w:rsidR="00D26196" w:rsidRPr="00874DD1" w:rsidRDefault="00D26196" w:rsidP="00D26196">
            <w:pPr>
              <w:pStyle w:val="TAR"/>
              <w:jc w:val="left"/>
              <w:rPr>
                <w:sz w:val="16"/>
                <w:szCs w:val="16"/>
              </w:rPr>
            </w:pPr>
            <w:r w:rsidRPr="00C96D6C">
              <w:rPr>
                <w:sz w:val="16"/>
                <w:szCs w:val="16"/>
              </w:rPr>
              <w:t>-</w:t>
            </w:r>
          </w:p>
        </w:tc>
        <w:tc>
          <w:tcPr>
            <w:tcW w:w="425" w:type="dxa"/>
            <w:shd w:val="solid" w:color="FFFFFF" w:fill="auto"/>
          </w:tcPr>
          <w:p w14:paraId="5D8C3A42" w14:textId="4D85988D" w:rsidR="00D26196" w:rsidRPr="00874DD1" w:rsidRDefault="00D26196" w:rsidP="00D26196">
            <w:pPr>
              <w:pStyle w:val="TAC"/>
              <w:jc w:val="left"/>
              <w:rPr>
                <w:sz w:val="16"/>
                <w:szCs w:val="16"/>
              </w:rPr>
            </w:pPr>
            <w:r w:rsidRPr="00C96D6C">
              <w:rPr>
                <w:rFonts w:cs="Arial"/>
                <w:sz w:val="16"/>
                <w:szCs w:val="16"/>
              </w:rPr>
              <w:t>-</w:t>
            </w:r>
          </w:p>
        </w:tc>
        <w:tc>
          <w:tcPr>
            <w:tcW w:w="4962" w:type="dxa"/>
            <w:shd w:val="solid" w:color="FFFFFF" w:fill="auto"/>
          </w:tcPr>
          <w:p w14:paraId="193A463F" w14:textId="07DEE867" w:rsidR="00D26196" w:rsidRPr="00C96D6C" w:rsidRDefault="00D26196" w:rsidP="00D26196">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 xml:space="preserve">.0 content </w:t>
            </w:r>
            <w:proofErr w:type="gramStart"/>
            <w:r w:rsidRPr="00C96D6C">
              <w:rPr>
                <w:rFonts w:cs="Arial"/>
                <w:sz w:val="16"/>
                <w:szCs w:val="16"/>
              </w:rPr>
              <w:t>was transferred</w:t>
            </w:r>
            <w:proofErr w:type="gramEnd"/>
            <w:r w:rsidRPr="00C96D6C">
              <w:rPr>
                <w:rFonts w:cs="Arial"/>
                <w:sz w:val="16"/>
                <w:szCs w:val="16"/>
              </w:rPr>
              <w:t xml:space="preserve"> into this new TS 37.</w:t>
            </w:r>
            <w:r>
              <w:rPr>
                <w:rFonts w:cs="Arial"/>
                <w:sz w:val="16"/>
                <w:szCs w:val="16"/>
              </w:rPr>
              <w:t>579-5</w:t>
            </w:r>
            <w:r w:rsidRPr="00C96D6C">
              <w:rPr>
                <w:rFonts w:cs="Arial"/>
                <w:sz w:val="16"/>
                <w:szCs w:val="16"/>
              </w:rPr>
              <w:t xml:space="preserve"> as by definition </w:t>
            </w:r>
            <w:proofErr w:type="gramStart"/>
            <w:r w:rsidRPr="00C96D6C">
              <w:rPr>
                <w:rFonts w:cs="Arial"/>
                <w:sz w:val="16"/>
                <w:szCs w:val="16"/>
              </w:rPr>
              <w:t>36</w:t>
            </w:r>
            <w:proofErr w:type="gramEnd"/>
            <w:r w:rsidRPr="00C96D6C">
              <w:rPr>
                <w:rFonts w:cs="Arial"/>
                <w:sz w:val="16"/>
                <w:szCs w:val="16"/>
              </w:rPr>
              <w:t xml:space="preserve"> series specifications cover LTE only aspects and multi-RAT aspects need to </w:t>
            </w:r>
            <w:proofErr w:type="gramStart"/>
            <w:r w:rsidRPr="00C96D6C">
              <w:rPr>
                <w:rFonts w:cs="Arial"/>
                <w:sz w:val="16"/>
                <w:szCs w:val="16"/>
              </w:rPr>
              <w:t>be covered</w:t>
            </w:r>
            <w:proofErr w:type="gramEnd"/>
            <w:r w:rsidRPr="00C96D6C">
              <w:rPr>
                <w:rFonts w:cs="Arial"/>
                <w:sz w:val="16"/>
                <w:szCs w:val="16"/>
              </w:rPr>
              <w:t xml:space="preserve"> in </w:t>
            </w:r>
            <w:proofErr w:type="gramStart"/>
            <w:r w:rsidRPr="00C96D6C">
              <w:rPr>
                <w:rFonts w:cs="Arial"/>
                <w:sz w:val="16"/>
                <w:szCs w:val="16"/>
              </w:rPr>
              <w:t>37</w:t>
            </w:r>
            <w:proofErr w:type="gramEnd"/>
            <w:r w:rsidRPr="00C96D6C">
              <w:rPr>
                <w:rFonts w:cs="Arial"/>
                <w:sz w:val="16"/>
                <w:szCs w:val="16"/>
              </w:rPr>
              <w:t xml:space="preserve"> series specifications.</w:t>
            </w:r>
          </w:p>
          <w:p w14:paraId="6BA59D60" w14:textId="5D25D9AB" w:rsidR="00D26196" w:rsidRPr="00C96D6C" w:rsidRDefault="00D26196" w:rsidP="00D26196">
            <w:pPr>
              <w:pStyle w:val="TAL"/>
              <w:rPr>
                <w:rFonts w:cs="Arial"/>
                <w:sz w:val="16"/>
                <w:szCs w:val="16"/>
              </w:rPr>
            </w:pPr>
            <w:r w:rsidRPr="00C96D6C">
              <w:rPr>
                <w:rFonts w:cs="Arial"/>
                <w:sz w:val="16"/>
                <w:szCs w:val="16"/>
              </w:rPr>
              <w:t>The only changes</w:t>
            </w:r>
            <w:r w:rsidR="00D61EFB">
              <w:rPr>
                <w:rFonts w:cs="Arial"/>
                <w:sz w:val="16"/>
                <w:szCs w:val="16"/>
              </w:rPr>
              <w:t>,</w:t>
            </w:r>
            <w:r w:rsidRPr="00C96D6C">
              <w:rPr>
                <w:rFonts w:cs="Arial"/>
                <w:sz w:val="16"/>
                <w:szCs w:val="16"/>
              </w:rPr>
              <w:t xml:space="preserve"> compared to TS 36.</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w:t>
            </w:r>
            <w:r w:rsidR="00D61EFB">
              <w:rPr>
                <w:rFonts w:cs="Arial"/>
                <w:sz w:val="16"/>
                <w:szCs w:val="16"/>
              </w:rPr>
              <w:t>, are</w:t>
            </w:r>
            <w:r w:rsidRPr="00C96D6C">
              <w:rPr>
                <w:rFonts w:cs="Arial"/>
                <w:sz w:val="16"/>
                <w:szCs w:val="16"/>
              </w:rPr>
              <w:t>:</w:t>
            </w:r>
          </w:p>
          <w:p w14:paraId="41FE9390" w14:textId="77777777" w:rsidR="001F1181" w:rsidRPr="00C96D6C" w:rsidRDefault="001F1181" w:rsidP="001F1181">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 xml:space="preserve">has </w:t>
            </w:r>
            <w:proofErr w:type="gramStart"/>
            <w:r>
              <w:rPr>
                <w:rFonts w:cs="Arial"/>
                <w:sz w:val="16"/>
                <w:szCs w:val="16"/>
              </w:rPr>
              <w:t>been</w:t>
            </w:r>
            <w:r w:rsidRPr="00C96D6C">
              <w:rPr>
                <w:rFonts w:cs="Arial"/>
                <w:sz w:val="16"/>
                <w:szCs w:val="16"/>
              </w:rPr>
              <w:t xml:space="preserve"> removed</w:t>
            </w:r>
            <w:proofErr w:type="gramEnd"/>
            <w:r w:rsidRPr="00C96D6C">
              <w:rPr>
                <w:rFonts w:cs="Arial"/>
                <w:sz w:val="16"/>
                <w:szCs w:val="16"/>
              </w:rPr>
              <w:t xml:space="preserve">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 xml:space="preserve">eeds to </w:t>
            </w:r>
            <w:proofErr w:type="gramStart"/>
            <w:r w:rsidRPr="00C96D6C">
              <w:rPr>
                <w:rFonts w:cs="Arial"/>
                <w:sz w:val="16"/>
                <w:szCs w:val="16"/>
              </w:rPr>
              <w:t>cover also</w:t>
            </w:r>
            <w:proofErr w:type="gramEnd"/>
            <w:r w:rsidRPr="00C96D6C">
              <w:rPr>
                <w:rFonts w:cs="Arial"/>
                <w:sz w:val="16"/>
                <w:szCs w:val="16"/>
              </w:rPr>
              <w:t xml:space="preserve"> NR</w:t>
            </w:r>
            <w:r>
              <w:rPr>
                <w:rFonts w:cs="Arial"/>
                <w:sz w:val="16"/>
                <w:szCs w:val="16"/>
              </w:rPr>
              <w:t>/5GC.</w:t>
            </w:r>
          </w:p>
          <w:p w14:paraId="562F64C7" w14:textId="2B0A6C86" w:rsidR="00A37CC0" w:rsidRDefault="00A37CC0" w:rsidP="00D26196">
            <w:pPr>
              <w:pStyle w:val="TAL"/>
              <w:rPr>
                <w:rFonts w:cs="Arial"/>
                <w:sz w:val="16"/>
                <w:szCs w:val="16"/>
              </w:rPr>
            </w:pPr>
            <w:r>
              <w:rPr>
                <w:rFonts w:cs="Arial"/>
                <w:sz w:val="16"/>
                <w:szCs w:val="16"/>
              </w:rPr>
              <w:t xml:space="preserve">- text in Scope clause has </w:t>
            </w:r>
            <w:proofErr w:type="gramStart"/>
            <w:r>
              <w:rPr>
                <w:rFonts w:cs="Arial"/>
                <w:sz w:val="16"/>
                <w:szCs w:val="16"/>
              </w:rPr>
              <w:t>been updated</w:t>
            </w:r>
            <w:proofErr w:type="gramEnd"/>
            <w:r>
              <w:rPr>
                <w:rFonts w:cs="Arial"/>
                <w:sz w:val="16"/>
                <w:szCs w:val="16"/>
              </w:rPr>
              <w:t>, not to limit the RAT to LTE.</w:t>
            </w:r>
          </w:p>
          <w:p w14:paraId="63634950" w14:textId="7F6EBC01" w:rsidR="00815762" w:rsidRDefault="00D61EFB" w:rsidP="00D26196">
            <w:pPr>
              <w:pStyle w:val="TAL"/>
              <w:rPr>
                <w:rFonts w:cs="Arial"/>
                <w:sz w:val="16"/>
                <w:szCs w:val="16"/>
              </w:rPr>
            </w:pPr>
            <w:r>
              <w:rPr>
                <w:rFonts w:cs="Arial"/>
                <w:sz w:val="16"/>
                <w:szCs w:val="16"/>
              </w:rPr>
              <w:t xml:space="preserve">- every instance of 36.579 has </w:t>
            </w:r>
            <w:proofErr w:type="gramStart"/>
            <w:r>
              <w:rPr>
                <w:rFonts w:cs="Arial"/>
                <w:sz w:val="16"/>
                <w:szCs w:val="16"/>
              </w:rPr>
              <w:t>been replaced</w:t>
            </w:r>
            <w:proofErr w:type="gramEnd"/>
            <w:r>
              <w:rPr>
                <w:rFonts w:cs="Arial"/>
                <w:sz w:val="16"/>
                <w:szCs w:val="16"/>
              </w:rPr>
              <w:t xml:space="preserve"> by 37.579, except in the </w:t>
            </w:r>
            <w:r w:rsidR="00BD2A1B">
              <w:rPr>
                <w:rFonts w:cs="Arial"/>
                <w:sz w:val="16"/>
                <w:szCs w:val="16"/>
              </w:rPr>
              <w:t>C</w:t>
            </w:r>
            <w:r>
              <w:rPr>
                <w:rFonts w:cs="Arial"/>
                <w:sz w:val="16"/>
                <w:szCs w:val="16"/>
              </w:rPr>
              <w:t>hange history table of TS 36.579-5.</w:t>
            </w:r>
          </w:p>
          <w:p w14:paraId="39FCC024" w14:textId="66C1BD6D" w:rsidR="00D61EFB" w:rsidRDefault="00815762" w:rsidP="00D26196">
            <w:pPr>
              <w:pStyle w:val="TAL"/>
              <w:rPr>
                <w:rFonts w:cs="Arial"/>
                <w:sz w:val="16"/>
                <w:szCs w:val="16"/>
              </w:rPr>
            </w:pPr>
            <w:r>
              <w:rPr>
                <w:rFonts w:cs="Arial"/>
                <w:sz w:val="16"/>
                <w:szCs w:val="16"/>
              </w:rPr>
              <w:t>- every instance of 36.579-3 has been either deleted or voided.</w:t>
            </w:r>
            <w:r w:rsidR="00D61EFB">
              <w:rPr>
                <w:rFonts w:cs="Arial"/>
                <w:sz w:val="16"/>
                <w:szCs w:val="16"/>
              </w:rPr>
              <w:t xml:space="preserve"> </w:t>
            </w:r>
          </w:p>
          <w:p w14:paraId="3DBF65C2" w14:textId="10766443" w:rsidR="00D26196" w:rsidRDefault="00D26196" w:rsidP="00D26196">
            <w:pPr>
              <w:pStyle w:val="TAL"/>
              <w:rPr>
                <w:rFonts w:cs="Arial"/>
                <w:sz w:val="16"/>
                <w:szCs w:val="16"/>
              </w:rPr>
            </w:pPr>
            <w:r w:rsidRPr="00C96D6C">
              <w:rPr>
                <w:rFonts w:cs="Arial"/>
                <w:sz w:val="16"/>
                <w:szCs w:val="16"/>
              </w:rPr>
              <w:t>- the CR history table of TS 36.</w:t>
            </w:r>
            <w:r w:rsidR="00D61EFB">
              <w:rPr>
                <w:rFonts w:cs="Arial"/>
                <w:sz w:val="16"/>
                <w:szCs w:val="16"/>
              </w:rPr>
              <w:t>579-5</w:t>
            </w:r>
            <w:r w:rsidRPr="00C96D6C">
              <w:rPr>
                <w:rFonts w:cs="Arial"/>
                <w:sz w:val="16"/>
                <w:szCs w:val="16"/>
              </w:rPr>
              <w:t xml:space="preserve"> </w:t>
            </w:r>
            <w:proofErr w:type="gramStart"/>
            <w:r w:rsidRPr="00C96D6C">
              <w:rPr>
                <w:rFonts w:cs="Arial"/>
                <w:sz w:val="16"/>
                <w:szCs w:val="16"/>
              </w:rPr>
              <w:t>was kept</w:t>
            </w:r>
            <w:proofErr w:type="gramEnd"/>
            <w:r w:rsidRPr="00C96D6C">
              <w:rPr>
                <w:rFonts w:cs="Arial"/>
                <w:sz w:val="16"/>
                <w:szCs w:val="16"/>
              </w:rPr>
              <w:t xml:space="preserve"> for easier reference</w:t>
            </w:r>
            <w:r w:rsidRPr="00C96D6C">
              <w:rPr>
                <w:rFonts w:cs="Arial"/>
                <w:sz w:val="16"/>
                <w:szCs w:val="16"/>
              </w:rPr>
              <w:lastRenderedPageBreak/>
              <w:t xml:space="preserve"> of all changes included in TS 37.</w:t>
            </w:r>
            <w:r w:rsidR="00D61EFB">
              <w:rPr>
                <w:rFonts w:cs="Arial"/>
                <w:sz w:val="16"/>
                <w:szCs w:val="16"/>
              </w:rPr>
              <w:t>579-5</w:t>
            </w:r>
            <w:r w:rsidR="00F15A79">
              <w:rPr>
                <w:rFonts w:cs="Arial"/>
                <w:sz w:val="16"/>
                <w:szCs w:val="16"/>
              </w:rPr>
              <w:t>,</w:t>
            </w:r>
            <w:r w:rsidRPr="00C96D6C">
              <w:rPr>
                <w:rFonts w:cs="Arial"/>
                <w:sz w:val="16"/>
                <w:szCs w:val="16"/>
              </w:rPr>
              <w:t xml:space="preserve"> but a new C</w:t>
            </w:r>
            <w:r w:rsidR="0090657A">
              <w:rPr>
                <w:rFonts w:cs="Arial"/>
                <w:sz w:val="16"/>
                <w:szCs w:val="16"/>
              </w:rPr>
              <w:t>hange</w:t>
            </w:r>
            <w:r w:rsidRPr="00C96D6C">
              <w:rPr>
                <w:rFonts w:cs="Arial"/>
                <w:sz w:val="16"/>
                <w:szCs w:val="16"/>
              </w:rPr>
              <w:t xml:space="preserve"> history table </w:t>
            </w:r>
            <w:proofErr w:type="gramStart"/>
            <w:r w:rsidRPr="00C96D6C">
              <w:rPr>
                <w:rFonts w:cs="Arial"/>
                <w:sz w:val="16"/>
                <w:szCs w:val="16"/>
              </w:rPr>
              <w:t>was added</w:t>
            </w:r>
            <w:proofErr w:type="gramEnd"/>
            <w:r w:rsidRPr="00C96D6C">
              <w:rPr>
                <w:rFonts w:cs="Arial"/>
                <w:sz w:val="16"/>
                <w:szCs w:val="16"/>
              </w:rPr>
              <w:t xml:space="preserve"> for TS 37.</w:t>
            </w:r>
            <w:r w:rsidR="00D61EFB">
              <w:rPr>
                <w:rFonts w:cs="Arial"/>
                <w:sz w:val="16"/>
                <w:szCs w:val="16"/>
              </w:rPr>
              <w:t>579-5</w:t>
            </w:r>
            <w:r w:rsidRPr="00C96D6C">
              <w:rPr>
                <w:rFonts w:cs="Arial"/>
                <w:sz w:val="16"/>
                <w:szCs w:val="16"/>
              </w:rPr>
              <w:t>.</w:t>
            </w:r>
          </w:p>
          <w:p w14:paraId="67A3D296" w14:textId="076394B4" w:rsidR="003D0721" w:rsidRPr="00874DD1" w:rsidRDefault="003D0721" w:rsidP="00D26196">
            <w:pPr>
              <w:pStyle w:val="TAL"/>
              <w:rPr>
                <w:b/>
                <w:sz w:val="16"/>
                <w:szCs w:val="16"/>
              </w:rPr>
            </w:pPr>
            <w:r>
              <w:rPr>
                <w:rFonts w:cs="Arial"/>
                <w:sz w:val="16"/>
                <w:szCs w:val="16"/>
              </w:rPr>
              <w:t xml:space="preserve">- the 3GPP TS-TR template version 1.18.1 has </w:t>
            </w:r>
            <w:proofErr w:type="gramStart"/>
            <w:r>
              <w:rPr>
                <w:rFonts w:cs="Arial"/>
                <w:sz w:val="16"/>
                <w:szCs w:val="16"/>
              </w:rPr>
              <w:t>been used</w:t>
            </w:r>
            <w:proofErr w:type="gramEnd"/>
            <w:r>
              <w:rPr>
                <w:rFonts w:cs="Arial"/>
                <w:sz w:val="16"/>
                <w:szCs w:val="16"/>
              </w:rPr>
              <w:t>.</w:t>
            </w:r>
          </w:p>
        </w:tc>
        <w:tc>
          <w:tcPr>
            <w:tcW w:w="708" w:type="dxa"/>
            <w:shd w:val="solid" w:color="FFFFFF" w:fill="auto"/>
          </w:tcPr>
          <w:p w14:paraId="12D2B1D1" w14:textId="4D5660E6" w:rsidR="00D26196" w:rsidRPr="00874DD1" w:rsidRDefault="00D26196" w:rsidP="00D26196">
            <w:pPr>
              <w:pStyle w:val="TAC"/>
              <w:jc w:val="left"/>
              <w:rPr>
                <w:sz w:val="16"/>
                <w:szCs w:val="16"/>
              </w:rPr>
            </w:pPr>
            <w:r>
              <w:rPr>
                <w:sz w:val="16"/>
                <w:szCs w:val="16"/>
              </w:rPr>
              <w:t>0</w:t>
            </w:r>
            <w:r w:rsidRPr="00C96D6C">
              <w:rPr>
                <w:sz w:val="16"/>
                <w:szCs w:val="16"/>
              </w:rPr>
              <w:t>.0.</w:t>
            </w:r>
            <w:r>
              <w:rPr>
                <w:sz w:val="16"/>
                <w:szCs w:val="16"/>
              </w:rPr>
              <w:t>1</w:t>
            </w:r>
          </w:p>
        </w:tc>
      </w:tr>
      <w:tr w:rsidR="00D26196" w:rsidRPr="00874DD1" w14:paraId="074BFEF6" w14:textId="77777777" w:rsidTr="00B97EB1">
        <w:tc>
          <w:tcPr>
            <w:tcW w:w="800" w:type="dxa"/>
            <w:shd w:val="solid" w:color="FFFFFF" w:fill="auto"/>
          </w:tcPr>
          <w:p w14:paraId="1F968EF4" w14:textId="1E444DBA" w:rsidR="00D26196" w:rsidRPr="00874DD1" w:rsidRDefault="00F6122B" w:rsidP="00D26196">
            <w:pPr>
              <w:pStyle w:val="TAC"/>
              <w:jc w:val="left"/>
              <w:rPr>
                <w:sz w:val="16"/>
                <w:szCs w:val="16"/>
              </w:rPr>
            </w:pPr>
            <w:r>
              <w:rPr>
                <w:sz w:val="16"/>
                <w:szCs w:val="16"/>
              </w:rPr>
              <w:t>2024-11</w:t>
            </w:r>
          </w:p>
        </w:tc>
        <w:tc>
          <w:tcPr>
            <w:tcW w:w="995" w:type="dxa"/>
            <w:shd w:val="solid" w:color="FFFFFF" w:fill="auto"/>
          </w:tcPr>
          <w:p w14:paraId="6DF6FC22" w14:textId="6F510FC2" w:rsidR="00D26196" w:rsidRPr="00874DD1" w:rsidRDefault="00F6122B" w:rsidP="00D26196">
            <w:pPr>
              <w:pStyle w:val="TAL"/>
              <w:rPr>
                <w:sz w:val="16"/>
                <w:szCs w:val="16"/>
              </w:rPr>
            </w:pPr>
            <w:r>
              <w:rPr>
                <w:sz w:val="16"/>
                <w:szCs w:val="16"/>
              </w:rPr>
              <w:t>RAN5#105</w:t>
            </w:r>
          </w:p>
        </w:tc>
        <w:tc>
          <w:tcPr>
            <w:tcW w:w="992" w:type="dxa"/>
            <w:shd w:val="solid" w:color="FFFFFF" w:fill="auto"/>
          </w:tcPr>
          <w:p w14:paraId="373387DB" w14:textId="137F0D62" w:rsidR="00D26196" w:rsidRPr="00874DD1" w:rsidRDefault="00F6122B" w:rsidP="00D26196">
            <w:pPr>
              <w:pStyle w:val="TAC"/>
              <w:jc w:val="left"/>
              <w:rPr>
                <w:sz w:val="16"/>
                <w:szCs w:val="16"/>
              </w:rPr>
            </w:pPr>
            <w:r>
              <w:rPr>
                <w:sz w:val="16"/>
                <w:szCs w:val="16"/>
              </w:rPr>
              <w:t>R5-246420</w:t>
            </w:r>
          </w:p>
        </w:tc>
        <w:tc>
          <w:tcPr>
            <w:tcW w:w="474" w:type="dxa"/>
            <w:shd w:val="solid" w:color="FFFFFF" w:fill="auto"/>
          </w:tcPr>
          <w:p w14:paraId="4EEFBECA" w14:textId="58851EF8" w:rsidR="00D26196" w:rsidRPr="00874DD1" w:rsidRDefault="00F6122B" w:rsidP="00D26196">
            <w:pPr>
              <w:pStyle w:val="TAL"/>
              <w:rPr>
                <w:sz w:val="16"/>
                <w:szCs w:val="16"/>
              </w:rPr>
            </w:pPr>
            <w:r>
              <w:rPr>
                <w:sz w:val="16"/>
                <w:szCs w:val="16"/>
              </w:rPr>
              <w:t>-</w:t>
            </w:r>
          </w:p>
        </w:tc>
        <w:tc>
          <w:tcPr>
            <w:tcW w:w="283" w:type="dxa"/>
            <w:shd w:val="solid" w:color="FFFFFF" w:fill="auto"/>
          </w:tcPr>
          <w:p w14:paraId="5E772A3E" w14:textId="2C4A2DB2" w:rsidR="00D26196" w:rsidRPr="00874DD1" w:rsidRDefault="00F6122B" w:rsidP="00D26196">
            <w:pPr>
              <w:pStyle w:val="TAR"/>
              <w:jc w:val="left"/>
              <w:rPr>
                <w:sz w:val="16"/>
                <w:szCs w:val="16"/>
              </w:rPr>
            </w:pPr>
            <w:r>
              <w:rPr>
                <w:sz w:val="16"/>
                <w:szCs w:val="16"/>
              </w:rPr>
              <w:t>-</w:t>
            </w:r>
          </w:p>
        </w:tc>
        <w:tc>
          <w:tcPr>
            <w:tcW w:w="425" w:type="dxa"/>
            <w:shd w:val="solid" w:color="FFFFFF" w:fill="auto"/>
          </w:tcPr>
          <w:p w14:paraId="1C9C64B7" w14:textId="6DE84279" w:rsidR="00D26196" w:rsidRPr="00874DD1" w:rsidRDefault="00F6122B" w:rsidP="00D26196">
            <w:pPr>
              <w:pStyle w:val="TAC"/>
              <w:jc w:val="left"/>
              <w:rPr>
                <w:sz w:val="16"/>
                <w:szCs w:val="16"/>
              </w:rPr>
            </w:pPr>
            <w:r>
              <w:rPr>
                <w:sz w:val="16"/>
                <w:szCs w:val="16"/>
              </w:rPr>
              <w:t>-</w:t>
            </w:r>
          </w:p>
        </w:tc>
        <w:tc>
          <w:tcPr>
            <w:tcW w:w="4962" w:type="dxa"/>
            <w:shd w:val="solid" w:color="FFFFFF" w:fill="auto"/>
          </w:tcPr>
          <w:p w14:paraId="36D0924E" w14:textId="1ED96B3C" w:rsidR="00D26196" w:rsidRPr="00B97EB1" w:rsidRDefault="00F6122B" w:rsidP="00D26196">
            <w:pPr>
              <w:pStyle w:val="TAL"/>
              <w:rPr>
                <w:rFonts w:cs="Arial"/>
                <w:sz w:val="16"/>
                <w:szCs w:val="16"/>
              </w:rPr>
            </w:pPr>
            <w:r w:rsidRPr="00B97EB1">
              <w:rPr>
                <w:rFonts w:cs="Arial"/>
                <w:sz w:val="16"/>
                <w:szCs w:val="16"/>
              </w:rPr>
              <w:t xml:space="preserve">36.579-5 CR#0123 has </w:t>
            </w:r>
            <w:proofErr w:type="gramStart"/>
            <w:r w:rsidRPr="00B97EB1">
              <w:rPr>
                <w:rFonts w:cs="Arial"/>
                <w:sz w:val="16"/>
                <w:szCs w:val="16"/>
              </w:rPr>
              <w:t>been implemented</w:t>
            </w:r>
            <w:proofErr w:type="gramEnd"/>
            <w:r w:rsidRPr="00B97EB1">
              <w:rPr>
                <w:rFonts w:cs="Arial"/>
                <w:sz w:val="16"/>
                <w:szCs w:val="16"/>
              </w:rPr>
              <w:t xml:space="preserve"> on top of 37.579-5-001 to produce 37.579-5-010.</w:t>
            </w:r>
          </w:p>
        </w:tc>
        <w:tc>
          <w:tcPr>
            <w:tcW w:w="708" w:type="dxa"/>
            <w:shd w:val="solid" w:color="FFFFFF" w:fill="auto"/>
          </w:tcPr>
          <w:p w14:paraId="7A897B4C" w14:textId="3456122A" w:rsidR="00D26196" w:rsidRPr="00874DD1" w:rsidRDefault="00F6122B" w:rsidP="00D26196">
            <w:pPr>
              <w:pStyle w:val="TAC"/>
              <w:jc w:val="left"/>
              <w:rPr>
                <w:sz w:val="16"/>
                <w:szCs w:val="16"/>
              </w:rPr>
            </w:pPr>
            <w:r>
              <w:rPr>
                <w:sz w:val="16"/>
                <w:szCs w:val="16"/>
              </w:rPr>
              <w:t>0.1.0</w:t>
            </w:r>
          </w:p>
        </w:tc>
      </w:tr>
      <w:tr w:rsidR="00F344F5" w:rsidRPr="00874DD1" w14:paraId="3A00D6C3" w14:textId="77777777" w:rsidTr="00B97EB1">
        <w:tc>
          <w:tcPr>
            <w:tcW w:w="800" w:type="dxa"/>
            <w:shd w:val="solid" w:color="FFFFFF" w:fill="auto"/>
          </w:tcPr>
          <w:p w14:paraId="70EFB201" w14:textId="2A307757" w:rsidR="00F344F5" w:rsidRDefault="00F344F5" w:rsidP="00F344F5">
            <w:pPr>
              <w:pStyle w:val="TAC"/>
              <w:jc w:val="left"/>
              <w:rPr>
                <w:sz w:val="16"/>
                <w:szCs w:val="16"/>
              </w:rPr>
            </w:pPr>
            <w:r>
              <w:rPr>
                <w:sz w:val="16"/>
                <w:szCs w:val="16"/>
              </w:rPr>
              <w:t>2024-12</w:t>
            </w:r>
          </w:p>
        </w:tc>
        <w:tc>
          <w:tcPr>
            <w:tcW w:w="995" w:type="dxa"/>
            <w:shd w:val="solid" w:color="FFFFFF" w:fill="auto"/>
          </w:tcPr>
          <w:p w14:paraId="368CCD7F" w14:textId="205F1767" w:rsidR="00F344F5" w:rsidRDefault="00F344F5" w:rsidP="00F344F5">
            <w:pPr>
              <w:pStyle w:val="TAL"/>
              <w:rPr>
                <w:sz w:val="16"/>
                <w:szCs w:val="16"/>
              </w:rPr>
            </w:pPr>
            <w:r>
              <w:rPr>
                <w:sz w:val="16"/>
                <w:szCs w:val="16"/>
              </w:rPr>
              <w:t>RAN#106</w:t>
            </w:r>
          </w:p>
        </w:tc>
        <w:tc>
          <w:tcPr>
            <w:tcW w:w="992" w:type="dxa"/>
            <w:shd w:val="solid" w:color="FFFFFF" w:fill="auto"/>
          </w:tcPr>
          <w:p w14:paraId="52B441CD" w14:textId="022B836D" w:rsidR="00F344F5" w:rsidRDefault="00F344F5" w:rsidP="00F344F5">
            <w:pPr>
              <w:pStyle w:val="TAC"/>
              <w:jc w:val="left"/>
              <w:rPr>
                <w:sz w:val="16"/>
                <w:szCs w:val="16"/>
              </w:rPr>
            </w:pPr>
            <w:r>
              <w:rPr>
                <w:sz w:val="16"/>
                <w:szCs w:val="16"/>
              </w:rPr>
              <w:t>RP-242531</w:t>
            </w:r>
          </w:p>
        </w:tc>
        <w:tc>
          <w:tcPr>
            <w:tcW w:w="474" w:type="dxa"/>
            <w:shd w:val="solid" w:color="FFFFFF" w:fill="auto"/>
          </w:tcPr>
          <w:p w14:paraId="684D25F2" w14:textId="6D30BCA8" w:rsidR="00F344F5" w:rsidRDefault="00F344F5" w:rsidP="00F344F5">
            <w:pPr>
              <w:pStyle w:val="TAL"/>
              <w:rPr>
                <w:sz w:val="16"/>
                <w:szCs w:val="16"/>
              </w:rPr>
            </w:pPr>
            <w:r>
              <w:rPr>
                <w:sz w:val="16"/>
                <w:szCs w:val="16"/>
              </w:rPr>
              <w:t>-</w:t>
            </w:r>
          </w:p>
        </w:tc>
        <w:tc>
          <w:tcPr>
            <w:tcW w:w="283" w:type="dxa"/>
            <w:shd w:val="solid" w:color="FFFFFF" w:fill="auto"/>
          </w:tcPr>
          <w:p w14:paraId="72B591E6" w14:textId="01C270D9" w:rsidR="00F344F5" w:rsidRDefault="00F344F5" w:rsidP="00F344F5">
            <w:pPr>
              <w:pStyle w:val="TAR"/>
              <w:jc w:val="left"/>
              <w:rPr>
                <w:sz w:val="16"/>
                <w:szCs w:val="16"/>
              </w:rPr>
            </w:pPr>
            <w:r>
              <w:rPr>
                <w:sz w:val="16"/>
                <w:szCs w:val="16"/>
              </w:rPr>
              <w:t>-</w:t>
            </w:r>
          </w:p>
        </w:tc>
        <w:tc>
          <w:tcPr>
            <w:tcW w:w="425" w:type="dxa"/>
            <w:shd w:val="solid" w:color="FFFFFF" w:fill="auto"/>
          </w:tcPr>
          <w:p w14:paraId="3AAB0E5B" w14:textId="1B6FD308" w:rsidR="00F344F5" w:rsidRDefault="00F344F5" w:rsidP="00F344F5">
            <w:pPr>
              <w:pStyle w:val="TAC"/>
              <w:jc w:val="left"/>
              <w:rPr>
                <w:sz w:val="16"/>
                <w:szCs w:val="16"/>
              </w:rPr>
            </w:pPr>
            <w:r>
              <w:rPr>
                <w:sz w:val="16"/>
                <w:szCs w:val="16"/>
              </w:rPr>
              <w:t>-</w:t>
            </w:r>
          </w:p>
        </w:tc>
        <w:tc>
          <w:tcPr>
            <w:tcW w:w="4962" w:type="dxa"/>
            <w:shd w:val="solid" w:color="FFFFFF" w:fill="auto"/>
          </w:tcPr>
          <w:p w14:paraId="4F527ED1" w14:textId="2BFF951A" w:rsidR="00F344F5" w:rsidRPr="00B97EB1" w:rsidRDefault="00F344F5" w:rsidP="00F344F5">
            <w:pPr>
              <w:pStyle w:val="TAL"/>
              <w:rPr>
                <w:rFonts w:cs="Arial"/>
                <w:sz w:val="16"/>
                <w:szCs w:val="16"/>
              </w:rPr>
            </w:pPr>
            <w:r w:rsidRPr="00B97EB1">
              <w:rPr>
                <w:rFonts w:cs="Arial"/>
                <w:sz w:val="16"/>
                <w:szCs w:val="16"/>
              </w:rPr>
              <w:t>For one-step approval at RAN#106</w:t>
            </w:r>
          </w:p>
        </w:tc>
        <w:tc>
          <w:tcPr>
            <w:tcW w:w="708" w:type="dxa"/>
            <w:shd w:val="solid" w:color="FFFFFF" w:fill="auto"/>
          </w:tcPr>
          <w:p w14:paraId="2AD7F5E3" w14:textId="78ADCB86" w:rsidR="00F344F5" w:rsidRDefault="00F344F5" w:rsidP="00F344F5">
            <w:pPr>
              <w:pStyle w:val="TAC"/>
              <w:jc w:val="left"/>
              <w:rPr>
                <w:sz w:val="16"/>
                <w:szCs w:val="16"/>
              </w:rPr>
            </w:pPr>
            <w:r>
              <w:rPr>
                <w:sz w:val="16"/>
                <w:szCs w:val="16"/>
              </w:rPr>
              <w:t>1.0.0</w:t>
            </w:r>
          </w:p>
        </w:tc>
      </w:tr>
      <w:tr w:rsidR="00F344F5" w:rsidRPr="00874DD1" w14:paraId="0F4DB3A6" w14:textId="77777777" w:rsidTr="00B97EB1">
        <w:tc>
          <w:tcPr>
            <w:tcW w:w="800" w:type="dxa"/>
            <w:shd w:val="solid" w:color="FFFFFF" w:fill="auto"/>
          </w:tcPr>
          <w:p w14:paraId="5DE565CA" w14:textId="3D760507" w:rsidR="00F344F5" w:rsidRPr="00874DD1" w:rsidRDefault="00F344F5" w:rsidP="00F344F5">
            <w:pPr>
              <w:pStyle w:val="TAC"/>
              <w:jc w:val="left"/>
              <w:rPr>
                <w:sz w:val="16"/>
                <w:szCs w:val="16"/>
              </w:rPr>
            </w:pPr>
            <w:r>
              <w:rPr>
                <w:sz w:val="16"/>
                <w:szCs w:val="16"/>
              </w:rPr>
              <w:t>2024-12</w:t>
            </w:r>
          </w:p>
        </w:tc>
        <w:tc>
          <w:tcPr>
            <w:tcW w:w="995" w:type="dxa"/>
            <w:shd w:val="solid" w:color="FFFFFF" w:fill="auto"/>
          </w:tcPr>
          <w:p w14:paraId="447EEF9E" w14:textId="02E783BB" w:rsidR="00F344F5" w:rsidRPr="00874DD1" w:rsidRDefault="00F344F5" w:rsidP="00F344F5">
            <w:pPr>
              <w:pStyle w:val="TAL"/>
              <w:rPr>
                <w:sz w:val="16"/>
                <w:szCs w:val="16"/>
              </w:rPr>
            </w:pPr>
            <w:r>
              <w:rPr>
                <w:sz w:val="16"/>
                <w:szCs w:val="16"/>
              </w:rPr>
              <w:t>RAN#106</w:t>
            </w:r>
          </w:p>
        </w:tc>
        <w:tc>
          <w:tcPr>
            <w:tcW w:w="992" w:type="dxa"/>
            <w:shd w:val="solid" w:color="FFFFFF" w:fill="auto"/>
          </w:tcPr>
          <w:p w14:paraId="54BB5631" w14:textId="385C079A" w:rsidR="00F344F5" w:rsidRPr="00874DD1" w:rsidRDefault="00F344F5" w:rsidP="00F344F5">
            <w:pPr>
              <w:pStyle w:val="TAC"/>
              <w:jc w:val="left"/>
              <w:rPr>
                <w:sz w:val="16"/>
                <w:szCs w:val="16"/>
              </w:rPr>
            </w:pPr>
            <w:r>
              <w:rPr>
                <w:sz w:val="16"/>
                <w:szCs w:val="16"/>
              </w:rPr>
              <w:t>RP-243251</w:t>
            </w:r>
          </w:p>
        </w:tc>
        <w:tc>
          <w:tcPr>
            <w:tcW w:w="474" w:type="dxa"/>
            <w:shd w:val="solid" w:color="FFFFFF" w:fill="auto"/>
          </w:tcPr>
          <w:p w14:paraId="31E66ED1" w14:textId="3C97A0EC" w:rsidR="00F344F5" w:rsidRPr="00874DD1" w:rsidRDefault="00F344F5" w:rsidP="00F344F5">
            <w:pPr>
              <w:pStyle w:val="TAL"/>
              <w:rPr>
                <w:sz w:val="16"/>
                <w:szCs w:val="16"/>
              </w:rPr>
            </w:pPr>
            <w:r>
              <w:rPr>
                <w:sz w:val="16"/>
                <w:szCs w:val="16"/>
              </w:rPr>
              <w:t>-</w:t>
            </w:r>
          </w:p>
        </w:tc>
        <w:tc>
          <w:tcPr>
            <w:tcW w:w="283" w:type="dxa"/>
            <w:shd w:val="solid" w:color="FFFFFF" w:fill="auto"/>
          </w:tcPr>
          <w:p w14:paraId="703619AC" w14:textId="5A1335B1" w:rsidR="00F344F5" w:rsidRPr="00874DD1" w:rsidRDefault="00F344F5" w:rsidP="00F344F5">
            <w:pPr>
              <w:pStyle w:val="TAR"/>
              <w:jc w:val="left"/>
              <w:rPr>
                <w:sz w:val="16"/>
                <w:szCs w:val="16"/>
              </w:rPr>
            </w:pPr>
            <w:r>
              <w:rPr>
                <w:sz w:val="16"/>
                <w:szCs w:val="16"/>
              </w:rPr>
              <w:t>-</w:t>
            </w:r>
          </w:p>
        </w:tc>
        <w:tc>
          <w:tcPr>
            <w:tcW w:w="425" w:type="dxa"/>
            <w:shd w:val="solid" w:color="FFFFFF" w:fill="auto"/>
          </w:tcPr>
          <w:p w14:paraId="6683BBD7" w14:textId="4F9098FF" w:rsidR="00F344F5" w:rsidRPr="00874DD1" w:rsidRDefault="00F344F5" w:rsidP="00F344F5">
            <w:pPr>
              <w:pStyle w:val="TAC"/>
              <w:jc w:val="left"/>
              <w:rPr>
                <w:sz w:val="16"/>
                <w:szCs w:val="16"/>
              </w:rPr>
            </w:pPr>
            <w:r>
              <w:rPr>
                <w:sz w:val="16"/>
                <w:szCs w:val="16"/>
              </w:rPr>
              <w:t>-</w:t>
            </w:r>
          </w:p>
        </w:tc>
        <w:tc>
          <w:tcPr>
            <w:tcW w:w="4962" w:type="dxa"/>
            <w:shd w:val="solid" w:color="FFFFFF" w:fill="auto"/>
          </w:tcPr>
          <w:p w14:paraId="66CA17B8" w14:textId="76EBE8C0" w:rsidR="00F344F5" w:rsidRPr="00B97EB1" w:rsidRDefault="00F978D4" w:rsidP="00F344F5">
            <w:pPr>
              <w:pStyle w:val="TAL"/>
              <w:rPr>
                <w:rFonts w:cs="Arial"/>
                <w:sz w:val="16"/>
                <w:szCs w:val="16"/>
              </w:rPr>
            </w:pPr>
            <w:r w:rsidRPr="00B97EB1">
              <w:rPr>
                <w:rFonts w:cs="Arial"/>
                <w:sz w:val="16"/>
                <w:szCs w:val="16"/>
              </w:rPr>
              <w:t>T</w:t>
            </w:r>
            <w:r w:rsidR="00450794" w:rsidRPr="00B97EB1">
              <w:rPr>
                <w:rFonts w:cs="Arial"/>
                <w:sz w:val="16"/>
                <w:szCs w:val="16"/>
              </w:rPr>
              <w:t xml:space="preserve">he associated TTCN-3 code has </w:t>
            </w:r>
            <w:proofErr w:type="gramStart"/>
            <w:r w:rsidR="00450794" w:rsidRPr="00B97EB1">
              <w:rPr>
                <w:rFonts w:cs="Arial"/>
                <w:sz w:val="16"/>
                <w:szCs w:val="16"/>
              </w:rPr>
              <w:t>been added</w:t>
            </w:r>
            <w:proofErr w:type="gramEnd"/>
            <w:r w:rsidR="00450794" w:rsidRPr="00B97EB1">
              <w:rPr>
                <w:rFonts w:cs="Arial"/>
                <w:sz w:val="16"/>
                <w:szCs w:val="16"/>
              </w:rPr>
              <w:t xml:space="preserve"> as an attachment</w:t>
            </w:r>
          </w:p>
        </w:tc>
        <w:tc>
          <w:tcPr>
            <w:tcW w:w="708" w:type="dxa"/>
            <w:shd w:val="solid" w:color="FFFFFF" w:fill="auto"/>
          </w:tcPr>
          <w:p w14:paraId="71FCEE45" w14:textId="53809A4F" w:rsidR="00F344F5" w:rsidRPr="00874DD1" w:rsidRDefault="00F344F5" w:rsidP="00F344F5">
            <w:pPr>
              <w:pStyle w:val="TAC"/>
              <w:jc w:val="left"/>
              <w:rPr>
                <w:sz w:val="16"/>
                <w:szCs w:val="16"/>
              </w:rPr>
            </w:pPr>
            <w:r>
              <w:rPr>
                <w:sz w:val="16"/>
                <w:szCs w:val="16"/>
              </w:rPr>
              <w:t>1.0.1</w:t>
            </w:r>
          </w:p>
        </w:tc>
      </w:tr>
      <w:tr w:rsidR="00D4739B" w14:paraId="4EA08E8E" w14:textId="77777777" w:rsidTr="00B97EB1">
        <w:tc>
          <w:tcPr>
            <w:tcW w:w="800" w:type="dxa"/>
            <w:tcBorders>
              <w:top w:val="single" w:sz="6" w:space="0" w:color="auto"/>
              <w:left w:val="single" w:sz="6" w:space="0" w:color="auto"/>
              <w:bottom w:val="single" w:sz="6" w:space="0" w:color="auto"/>
              <w:right w:val="single" w:sz="6" w:space="0" w:color="auto"/>
            </w:tcBorders>
            <w:shd w:val="solid" w:color="FFFFFF" w:fill="auto"/>
          </w:tcPr>
          <w:p w14:paraId="5A2449DC" w14:textId="77777777" w:rsidR="00D4739B" w:rsidRDefault="00D4739B">
            <w:pPr>
              <w:pStyle w:val="TAC"/>
              <w:jc w:val="left"/>
              <w:rPr>
                <w:sz w:val="16"/>
                <w:szCs w:val="16"/>
              </w:rPr>
            </w:pPr>
            <w:r>
              <w:rPr>
                <w:sz w:val="16"/>
                <w:szCs w:val="16"/>
              </w:rPr>
              <w:t>2024-12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3254AA" w14:textId="77777777" w:rsidR="00D4739B" w:rsidRDefault="00D4739B">
            <w:pPr>
              <w:pStyle w:val="TAL"/>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E6CC22" w14:textId="77777777" w:rsidR="00D4739B" w:rsidRDefault="00D4739B">
            <w:pPr>
              <w:pStyle w:val="TAC"/>
              <w:jc w:val="left"/>
              <w:rPr>
                <w:sz w:val="16"/>
                <w:szCs w:val="16"/>
              </w:rPr>
            </w:pPr>
            <w:r>
              <w:rPr>
                <w:sz w:val="16"/>
                <w:szCs w:val="16"/>
              </w:rPr>
              <w:t>-</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07320E0B" w14:textId="77777777" w:rsidR="00D4739B" w:rsidRDefault="00D4739B">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17FBC" w14:textId="77777777" w:rsidR="00D4739B" w:rsidRDefault="00D4739B">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0A91" w14:textId="77777777" w:rsidR="00D4739B" w:rsidRDefault="00D4739B">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82A28" w14:textId="77777777" w:rsidR="00D4739B" w:rsidRPr="00B97EB1" w:rsidRDefault="00D4739B">
            <w:pPr>
              <w:pStyle w:val="TAL"/>
              <w:rPr>
                <w:rFonts w:cs="Arial"/>
                <w:sz w:val="16"/>
                <w:szCs w:val="16"/>
              </w:rPr>
            </w:pPr>
            <w:r w:rsidRPr="00B97EB1">
              <w:rPr>
                <w:rFonts w:cs="Arial"/>
                <w:sz w:val="16"/>
                <w:szCs w:val="16"/>
              </w:rPr>
              <w:t>raised to v17.0.0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5ECF8" w14:textId="77777777" w:rsidR="00D4739B" w:rsidRDefault="00D4739B">
            <w:pPr>
              <w:pStyle w:val="TAC"/>
              <w:jc w:val="left"/>
              <w:rPr>
                <w:sz w:val="16"/>
                <w:szCs w:val="16"/>
              </w:rPr>
            </w:pPr>
            <w:r>
              <w:rPr>
                <w:sz w:val="16"/>
                <w:szCs w:val="16"/>
              </w:rPr>
              <w:t>17.0.0</w:t>
            </w:r>
          </w:p>
        </w:tc>
      </w:tr>
      <w:tr w:rsidR="00B97EB1" w14:paraId="753C2316" w14:textId="77777777" w:rsidTr="00B97EB1">
        <w:tc>
          <w:tcPr>
            <w:tcW w:w="800" w:type="dxa"/>
            <w:tcBorders>
              <w:top w:val="single" w:sz="6" w:space="0" w:color="auto"/>
              <w:left w:val="single" w:sz="6" w:space="0" w:color="auto"/>
              <w:bottom w:val="single" w:sz="6" w:space="0" w:color="auto"/>
              <w:right w:val="single" w:sz="6" w:space="0" w:color="auto"/>
            </w:tcBorders>
            <w:shd w:val="solid" w:color="FFFFFF" w:fill="auto"/>
          </w:tcPr>
          <w:p w14:paraId="7B3CAD12" w14:textId="3A2297ED" w:rsidR="00B97EB1" w:rsidRDefault="00B97EB1" w:rsidP="0082612A">
            <w:pPr>
              <w:pStyle w:val="TAC"/>
              <w:jc w:val="left"/>
              <w:rPr>
                <w:sz w:val="16"/>
                <w:szCs w:val="16"/>
              </w:rPr>
            </w:pPr>
            <w:r>
              <w:rPr>
                <w:sz w:val="16"/>
                <w:szCs w:val="16"/>
              </w:rPr>
              <w:t>202</w:t>
            </w:r>
            <w:r>
              <w:rPr>
                <w:sz w:val="16"/>
                <w:szCs w:val="16"/>
              </w:rPr>
              <w:t>5</w:t>
            </w:r>
            <w:r>
              <w:rPr>
                <w:sz w:val="16"/>
                <w:szCs w:val="16"/>
              </w:rPr>
              <w:t>-</w:t>
            </w:r>
            <w:r>
              <w:rPr>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C87663" w14:textId="0222B621" w:rsidR="00B97EB1" w:rsidRDefault="00B97EB1" w:rsidP="0082612A">
            <w:pPr>
              <w:pStyle w:val="TAL"/>
              <w:rPr>
                <w:sz w:val="16"/>
                <w:szCs w:val="16"/>
              </w:rPr>
            </w:pPr>
            <w:r>
              <w:rPr>
                <w:sz w:val="16"/>
                <w:szCs w:val="16"/>
              </w:rPr>
              <w:t>RAN#10</w:t>
            </w:r>
            <w:r>
              <w:rPr>
                <w:sz w:val="16"/>
                <w:szCs w:val="16"/>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28EB4" w14:textId="45170C5D" w:rsidR="00B97EB1" w:rsidRDefault="00B97EB1" w:rsidP="0082612A">
            <w:pPr>
              <w:pStyle w:val="TAC"/>
              <w:jc w:val="left"/>
              <w:rPr>
                <w:sz w:val="16"/>
                <w:szCs w:val="16"/>
              </w:rPr>
            </w:pPr>
            <w:r w:rsidRPr="00B97EB1">
              <w:rPr>
                <w:sz w:val="16"/>
                <w:szCs w:val="16"/>
              </w:rPr>
              <w:t>R5-253031</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5FD967F4" w14:textId="5885D4C4" w:rsidR="00B97EB1" w:rsidRDefault="00B97EB1" w:rsidP="0082612A">
            <w:pPr>
              <w:pStyle w:val="TAL"/>
              <w:rPr>
                <w:sz w:val="16"/>
                <w:szCs w:val="16"/>
              </w:rPr>
            </w:pPr>
            <w:r w:rsidRPr="00B97EB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75F04E" w14:textId="21403FD1" w:rsidR="00B97EB1" w:rsidRDefault="00B97EB1" w:rsidP="0082612A">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B30E" w14:textId="38DCFBE2" w:rsidR="00B97EB1" w:rsidRDefault="00B97EB1" w:rsidP="0082612A">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20E4E" w14:textId="430D339A" w:rsidR="00B97EB1" w:rsidRPr="00B97EB1" w:rsidRDefault="00B97EB1" w:rsidP="0082612A">
            <w:pPr>
              <w:pStyle w:val="TAL"/>
              <w:rPr>
                <w:rFonts w:cs="Arial"/>
                <w:sz w:val="16"/>
                <w:szCs w:val="16"/>
              </w:rPr>
            </w:pPr>
            <w:r w:rsidRPr="00B97EB1">
              <w:rPr>
                <w:rFonts w:cs="Arial"/>
                <w:sz w:val="16"/>
                <w:szCs w:val="16"/>
              </w:rPr>
              <w:t>Removal of technical content in TS 37.579-5 v17.0.0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BA7AB" w14:textId="5EF6F476" w:rsidR="00B97EB1" w:rsidRDefault="00B97EB1" w:rsidP="0082612A">
            <w:pPr>
              <w:pStyle w:val="TAC"/>
              <w:jc w:val="left"/>
              <w:rPr>
                <w:sz w:val="16"/>
                <w:szCs w:val="16"/>
              </w:rPr>
            </w:pPr>
            <w:r>
              <w:rPr>
                <w:sz w:val="16"/>
                <w:szCs w:val="16"/>
              </w:rPr>
              <w:t>17.</w:t>
            </w:r>
            <w:r>
              <w:rPr>
                <w:sz w:val="16"/>
                <w:szCs w:val="16"/>
              </w:rPr>
              <w:t>1</w:t>
            </w:r>
            <w:r>
              <w:rPr>
                <w:sz w:val="16"/>
                <w:szCs w:val="16"/>
              </w:rPr>
              <w:t>.0</w:t>
            </w:r>
          </w:p>
        </w:tc>
      </w:tr>
    </w:tbl>
    <w:p w14:paraId="1746C3EA" w14:textId="77777777" w:rsidR="00EB3B3F" w:rsidRDefault="00EB3B3F" w:rsidP="00935FF4"/>
    <w:sectPr w:rsidR="00EB3B3F">
      <w:headerReference w:type="default" r:id="rId73"/>
      <w:footerReference w:type="default" r:id="rId7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C5756" w14:textId="77777777" w:rsidR="00780915" w:rsidRDefault="00780915">
      <w:r>
        <w:separator/>
      </w:r>
    </w:p>
  </w:endnote>
  <w:endnote w:type="continuationSeparator" w:id="0">
    <w:p w14:paraId="3E1F0C45" w14:textId="77777777" w:rsidR="00780915" w:rsidRDefault="00780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9F7DB" w14:textId="77777777" w:rsidR="00780915" w:rsidRDefault="00780915">
      <w:r>
        <w:separator/>
      </w:r>
    </w:p>
  </w:footnote>
  <w:footnote w:type="continuationSeparator" w:id="0">
    <w:p w14:paraId="7A06CB70" w14:textId="77777777" w:rsidR="00780915" w:rsidRDefault="00780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0D8F8E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0B7F">
      <w:rPr>
        <w:rFonts w:ascii="Arial" w:hAnsi="Arial" w:cs="Arial"/>
        <w:b/>
        <w:noProof/>
        <w:sz w:val="18"/>
        <w:szCs w:val="18"/>
      </w:rPr>
      <w:t>3GPP TS 37.579-5 V17.1.0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15428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0B7F">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BE"/>
    <w:rsid w:val="000270B9"/>
    <w:rsid w:val="00033397"/>
    <w:rsid w:val="00040095"/>
    <w:rsid w:val="00051834"/>
    <w:rsid w:val="00054A22"/>
    <w:rsid w:val="00062023"/>
    <w:rsid w:val="000655A6"/>
    <w:rsid w:val="000677C3"/>
    <w:rsid w:val="00073074"/>
    <w:rsid w:val="00073E8A"/>
    <w:rsid w:val="00080512"/>
    <w:rsid w:val="0008581D"/>
    <w:rsid w:val="00096FDF"/>
    <w:rsid w:val="000C47C3"/>
    <w:rsid w:val="000C566F"/>
    <w:rsid w:val="000D58AB"/>
    <w:rsid w:val="00116227"/>
    <w:rsid w:val="00120B7F"/>
    <w:rsid w:val="00133525"/>
    <w:rsid w:val="00173E3B"/>
    <w:rsid w:val="00174E78"/>
    <w:rsid w:val="001A4C42"/>
    <w:rsid w:val="001A7420"/>
    <w:rsid w:val="001B6637"/>
    <w:rsid w:val="001C008F"/>
    <w:rsid w:val="001C21C3"/>
    <w:rsid w:val="001D02C2"/>
    <w:rsid w:val="001F0C1D"/>
    <w:rsid w:val="001F1132"/>
    <w:rsid w:val="001F1181"/>
    <w:rsid w:val="001F168B"/>
    <w:rsid w:val="00201416"/>
    <w:rsid w:val="00230A67"/>
    <w:rsid w:val="002347A2"/>
    <w:rsid w:val="00250C96"/>
    <w:rsid w:val="002524AE"/>
    <w:rsid w:val="00255C5C"/>
    <w:rsid w:val="00262BE3"/>
    <w:rsid w:val="0026571E"/>
    <w:rsid w:val="002675F0"/>
    <w:rsid w:val="002760EE"/>
    <w:rsid w:val="002B4B39"/>
    <w:rsid w:val="002B6339"/>
    <w:rsid w:val="002E00EE"/>
    <w:rsid w:val="002F7176"/>
    <w:rsid w:val="00315B85"/>
    <w:rsid w:val="003172DC"/>
    <w:rsid w:val="00322ABE"/>
    <w:rsid w:val="00351E6D"/>
    <w:rsid w:val="0035462D"/>
    <w:rsid w:val="0035586E"/>
    <w:rsid w:val="00356555"/>
    <w:rsid w:val="003765B8"/>
    <w:rsid w:val="00396BE1"/>
    <w:rsid w:val="003B2ADE"/>
    <w:rsid w:val="003C3971"/>
    <w:rsid w:val="003D0721"/>
    <w:rsid w:val="003E01D1"/>
    <w:rsid w:val="003E2169"/>
    <w:rsid w:val="003E551A"/>
    <w:rsid w:val="003F0DDA"/>
    <w:rsid w:val="00402DC5"/>
    <w:rsid w:val="004167C5"/>
    <w:rsid w:val="004223D9"/>
    <w:rsid w:val="00423334"/>
    <w:rsid w:val="00427CFC"/>
    <w:rsid w:val="004345EC"/>
    <w:rsid w:val="00437DF4"/>
    <w:rsid w:val="00450794"/>
    <w:rsid w:val="00464BC0"/>
    <w:rsid w:val="00465515"/>
    <w:rsid w:val="004751EF"/>
    <w:rsid w:val="00483660"/>
    <w:rsid w:val="004922D6"/>
    <w:rsid w:val="00494DBA"/>
    <w:rsid w:val="0049751D"/>
    <w:rsid w:val="004C168F"/>
    <w:rsid w:val="004C30AC"/>
    <w:rsid w:val="004D3578"/>
    <w:rsid w:val="004E0D67"/>
    <w:rsid w:val="004E207D"/>
    <w:rsid w:val="004E213A"/>
    <w:rsid w:val="004F0988"/>
    <w:rsid w:val="004F3340"/>
    <w:rsid w:val="004F4C89"/>
    <w:rsid w:val="0053388B"/>
    <w:rsid w:val="00535773"/>
    <w:rsid w:val="00537141"/>
    <w:rsid w:val="00540EB6"/>
    <w:rsid w:val="00541FAC"/>
    <w:rsid w:val="00543E6C"/>
    <w:rsid w:val="005574B3"/>
    <w:rsid w:val="00565087"/>
    <w:rsid w:val="00597B11"/>
    <w:rsid w:val="005A6BDA"/>
    <w:rsid w:val="005C31FB"/>
    <w:rsid w:val="005D2E01"/>
    <w:rsid w:val="005D7526"/>
    <w:rsid w:val="005E4BB2"/>
    <w:rsid w:val="005F788A"/>
    <w:rsid w:val="00602AEA"/>
    <w:rsid w:val="0060498A"/>
    <w:rsid w:val="00614FDF"/>
    <w:rsid w:val="00624228"/>
    <w:rsid w:val="00630499"/>
    <w:rsid w:val="0063543D"/>
    <w:rsid w:val="00646B45"/>
    <w:rsid w:val="00646D52"/>
    <w:rsid w:val="00647114"/>
    <w:rsid w:val="00670CF4"/>
    <w:rsid w:val="006730BF"/>
    <w:rsid w:val="0068660B"/>
    <w:rsid w:val="006912E9"/>
    <w:rsid w:val="006941C9"/>
    <w:rsid w:val="006A323F"/>
    <w:rsid w:val="006B30D0"/>
    <w:rsid w:val="006C3D95"/>
    <w:rsid w:val="006C4E10"/>
    <w:rsid w:val="006E5C86"/>
    <w:rsid w:val="006E770F"/>
    <w:rsid w:val="007000D6"/>
    <w:rsid w:val="00701116"/>
    <w:rsid w:val="0070167A"/>
    <w:rsid w:val="0071174C"/>
    <w:rsid w:val="00713C44"/>
    <w:rsid w:val="00734A5B"/>
    <w:rsid w:val="0074026F"/>
    <w:rsid w:val="007429F6"/>
    <w:rsid w:val="00744E76"/>
    <w:rsid w:val="00765EA3"/>
    <w:rsid w:val="00774DA4"/>
    <w:rsid w:val="00780915"/>
    <w:rsid w:val="00781F0F"/>
    <w:rsid w:val="007946F4"/>
    <w:rsid w:val="007B600E"/>
    <w:rsid w:val="007F0F4A"/>
    <w:rsid w:val="008028A4"/>
    <w:rsid w:val="00812524"/>
    <w:rsid w:val="008136CF"/>
    <w:rsid w:val="00815762"/>
    <w:rsid w:val="008214DB"/>
    <w:rsid w:val="00830747"/>
    <w:rsid w:val="00830904"/>
    <w:rsid w:val="008524FF"/>
    <w:rsid w:val="008716E7"/>
    <w:rsid w:val="008720E3"/>
    <w:rsid w:val="008768CA"/>
    <w:rsid w:val="008912AD"/>
    <w:rsid w:val="008A3287"/>
    <w:rsid w:val="008C384C"/>
    <w:rsid w:val="008C4858"/>
    <w:rsid w:val="008C7B64"/>
    <w:rsid w:val="008E2D68"/>
    <w:rsid w:val="008E6756"/>
    <w:rsid w:val="008F6AFB"/>
    <w:rsid w:val="008F759F"/>
    <w:rsid w:val="0090271F"/>
    <w:rsid w:val="00902E23"/>
    <w:rsid w:val="0090657A"/>
    <w:rsid w:val="009114D7"/>
    <w:rsid w:val="009122D7"/>
    <w:rsid w:val="0091348E"/>
    <w:rsid w:val="00917CCB"/>
    <w:rsid w:val="00933FB0"/>
    <w:rsid w:val="00935FF4"/>
    <w:rsid w:val="00942EC2"/>
    <w:rsid w:val="00975DAE"/>
    <w:rsid w:val="009A6E7B"/>
    <w:rsid w:val="009D1F18"/>
    <w:rsid w:val="009D2AEB"/>
    <w:rsid w:val="009E2532"/>
    <w:rsid w:val="009E413D"/>
    <w:rsid w:val="009F37B7"/>
    <w:rsid w:val="00A00603"/>
    <w:rsid w:val="00A10F02"/>
    <w:rsid w:val="00A164B4"/>
    <w:rsid w:val="00A176F8"/>
    <w:rsid w:val="00A26956"/>
    <w:rsid w:val="00A27486"/>
    <w:rsid w:val="00A37CC0"/>
    <w:rsid w:val="00A53724"/>
    <w:rsid w:val="00A56066"/>
    <w:rsid w:val="00A613E5"/>
    <w:rsid w:val="00A72CC1"/>
    <w:rsid w:val="00A73129"/>
    <w:rsid w:val="00A82346"/>
    <w:rsid w:val="00A8646E"/>
    <w:rsid w:val="00A92BA1"/>
    <w:rsid w:val="00A95A32"/>
    <w:rsid w:val="00AA1BA0"/>
    <w:rsid w:val="00AB4A5D"/>
    <w:rsid w:val="00AC0503"/>
    <w:rsid w:val="00AC6BC6"/>
    <w:rsid w:val="00AD31F8"/>
    <w:rsid w:val="00AD45A1"/>
    <w:rsid w:val="00AD4FED"/>
    <w:rsid w:val="00AD5F96"/>
    <w:rsid w:val="00AE6164"/>
    <w:rsid w:val="00AE65E2"/>
    <w:rsid w:val="00AF1460"/>
    <w:rsid w:val="00B02E87"/>
    <w:rsid w:val="00B11544"/>
    <w:rsid w:val="00B15449"/>
    <w:rsid w:val="00B262D9"/>
    <w:rsid w:val="00B35F26"/>
    <w:rsid w:val="00B61720"/>
    <w:rsid w:val="00B6623D"/>
    <w:rsid w:val="00B76203"/>
    <w:rsid w:val="00B772FD"/>
    <w:rsid w:val="00B915CB"/>
    <w:rsid w:val="00B93086"/>
    <w:rsid w:val="00B96AB6"/>
    <w:rsid w:val="00B97EB1"/>
    <w:rsid w:val="00BA19ED"/>
    <w:rsid w:val="00BA4B8D"/>
    <w:rsid w:val="00BC0858"/>
    <w:rsid w:val="00BC0F7D"/>
    <w:rsid w:val="00BC1C4B"/>
    <w:rsid w:val="00BC7A0C"/>
    <w:rsid w:val="00BD2A1B"/>
    <w:rsid w:val="00BD7D31"/>
    <w:rsid w:val="00BE1F96"/>
    <w:rsid w:val="00BE3255"/>
    <w:rsid w:val="00BF128E"/>
    <w:rsid w:val="00C074DD"/>
    <w:rsid w:val="00C1496A"/>
    <w:rsid w:val="00C33079"/>
    <w:rsid w:val="00C45231"/>
    <w:rsid w:val="00C551FF"/>
    <w:rsid w:val="00C60F64"/>
    <w:rsid w:val="00C6688B"/>
    <w:rsid w:val="00C72833"/>
    <w:rsid w:val="00C80F1D"/>
    <w:rsid w:val="00C91962"/>
    <w:rsid w:val="00C93F40"/>
    <w:rsid w:val="00CA3D0C"/>
    <w:rsid w:val="00D26196"/>
    <w:rsid w:val="00D4739B"/>
    <w:rsid w:val="00D51E3E"/>
    <w:rsid w:val="00D5549B"/>
    <w:rsid w:val="00D57972"/>
    <w:rsid w:val="00D61EFB"/>
    <w:rsid w:val="00D62923"/>
    <w:rsid w:val="00D675A9"/>
    <w:rsid w:val="00D738D6"/>
    <w:rsid w:val="00D755EB"/>
    <w:rsid w:val="00D76048"/>
    <w:rsid w:val="00D82E6F"/>
    <w:rsid w:val="00D870DF"/>
    <w:rsid w:val="00D87E00"/>
    <w:rsid w:val="00D9134D"/>
    <w:rsid w:val="00DA085B"/>
    <w:rsid w:val="00DA7A03"/>
    <w:rsid w:val="00DB1818"/>
    <w:rsid w:val="00DC309B"/>
    <w:rsid w:val="00DC35CF"/>
    <w:rsid w:val="00DC4DA2"/>
    <w:rsid w:val="00DC598C"/>
    <w:rsid w:val="00DC6750"/>
    <w:rsid w:val="00DD4C17"/>
    <w:rsid w:val="00DD74A5"/>
    <w:rsid w:val="00DF2B1F"/>
    <w:rsid w:val="00DF62CD"/>
    <w:rsid w:val="00E16509"/>
    <w:rsid w:val="00E24999"/>
    <w:rsid w:val="00E31385"/>
    <w:rsid w:val="00E31C63"/>
    <w:rsid w:val="00E44582"/>
    <w:rsid w:val="00E44FFC"/>
    <w:rsid w:val="00E56D63"/>
    <w:rsid w:val="00E77645"/>
    <w:rsid w:val="00EA15B0"/>
    <w:rsid w:val="00EA5EA7"/>
    <w:rsid w:val="00EA66BD"/>
    <w:rsid w:val="00EB3B3F"/>
    <w:rsid w:val="00EC4A25"/>
    <w:rsid w:val="00ED0BE8"/>
    <w:rsid w:val="00EF608C"/>
    <w:rsid w:val="00F025A2"/>
    <w:rsid w:val="00F04712"/>
    <w:rsid w:val="00F13360"/>
    <w:rsid w:val="00F15A79"/>
    <w:rsid w:val="00F22EC7"/>
    <w:rsid w:val="00F325C8"/>
    <w:rsid w:val="00F344F5"/>
    <w:rsid w:val="00F34834"/>
    <w:rsid w:val="00F6122B"/>
    <w:rsid w:val="00F653B8"/>
    <w:rsid w:val="00F66589"/>
    <w:rsid w:val="00F7546A"/>
    <w:rsid w:val="00F858C6"/>
    <w:rsid w:val="00F9008D"/>
    <w:rsid w:val="00F9729B"/>
    <w:rsid w:val="00F978D4"/>
    <w:rsid w:val="00FA1266"/>
    <w:rsid w:val="00FA27E1"/>
    <w:rsid w:val="00FB7E9C"/>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 w:type="character" w:customStyle="1" w:styleId="EXChar">
    <w:name w:val="EX Char"/>
    <w:qFormat/>
    <w:rsid w:val="00B97EB1"/>
    <w:rPr>
      <w:lang w:val="en-GB" w:eastAsia="en-US" w:bidi="ar-SA"/>
    </w:rPr>
  </w:style>
  <w:style w:type="character" w:customStyle="1" w:styleId="B1Char1">
    <w:name w:val="B1 Char1"/>
    <w:qFormat/>
    <w:rsid w:val="00B97EB1"/>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716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5_Test_ex-T1/TTCN/TTCN_CRs/2021/Docs/R5s210779.zip" TargetMode="External"/><Relationship Id="rId18" Type="http://schemas.openxmlformats.org/officeDocument/2006/relationships/hyperlink" Target="https://www.3gpp.org/ftp/TSG_RAN/WG5_Test_ex-T1/TTCN/TTCN_CRs/2021/Docs/R5s211361.zip" TargetMode="External"/><Relationship Id="rId26" Type="http://schemas.openxmlformats.org/officeDocument/2006/relationships/hyperlink" Target="https://www.3gpp.org/ftp/TSG_RAN/WG5_Test_ex-T1/TTCN/TTCN_CRs/2021/Docs/R5s211381.zip" TargetMode="External"/><Relationship Id="rId39" Type="http://schemas.openxmlformats.org/officeDocument/2006/relationships/hyperlink" Target="https://www.3gpp.org/ftp/TSG_RAN/WG5_Test_ex-T1/TTCN/TTCN_CRs/2021/Docs/R5s211633.zip" TargetMode="External"/><Relationship Id="rId21" Type="http://schemas.openxmlformats.org/officeDocument/2006/relationships/hyperlink" Target="https://www.3gpp.org/ftp/TSG_RAN/WG5_Test_ex-T1/TTCN/TTCN_CRs/2021/Docs/R5s211367.zip" TargetMode="External"/><Relationship Id="rId34" Type="http://schemas.openxmlformats.org/officeDocument/2006/relationships/hyperlink" Target="https://www.3gpp.org/ftp/TSG_RAN/WG5_Test_ex-T1/TTCN/TTCN_CRs/2021/Docs/R5s211628.zip" TargetMode="External"/><Relationship Id="rId42" Type="http://schemas.openxmlformats.org/officeDocument/2006/relationships/hyperlink" Target="https://www.3gpp.org/ftp/TSG_RAN/WG5_Test_ex-T1/TTCN/TTCN_CRs/2021/Docs/R5s211688.zip" TargetMode="External"/><Relationship Id="rId47" Type="http://schemas.openxmlformats.org/officeDocument/2006/relationships/hyperlink" Target="https://www.3gpp.org/ftp/TSG_RAN/WG5_Test_ex-T1/TTCN/TTCN_CRs/2022/Docs/R5s220135.zip" TargetMode="External"/><Relationship Id="rId50" Type="http://schemas.openxmlformats.org/officeDocument/2006/relationships/hyperlink" Target="https://www.3gpp.org/ftp/TSG_RAN/WG5_Test_ex-T1/TTCN/TTCN_CRs/2022/Docs/R5s220141.zip" TargetMode="External"/><Relationship Id="rId55" Type="http://schemas.openxmlformats.org/officeDocument/2006/relationships/hyperlink" Target="https://www.3gpp.org/ftp/TSG_RAN/WG5_Test_ex-T1/TTCN/TTCN_CRs/2022/Docs/R5s220559.zip" TargetMode="External"/><Relationship Id="rId63" Type="http://schemas.openxmlformats.org/officeDocument/2006/relationships/hyperlink" Target="https://www.3gpp.org/ftp/TSG_RAN/WG5_Test_ex-T1/TTCN/TTCN_CRs/2022/Docs/R5s221285.zip" TargetMode="External"/><Relationship Id="rId68" Type="http://schemas.openxmlformats.org/officeDocument/2006/relationships/hyperlink" Target="https://www.3gpp.org/ftp/TSG_RAN/WG5_Test_ex-T1/TTCN/TTCN_CRs/2024/Docs/R5s240279.zip" TargetMode="External"/><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https://www.3gpp.org/ftp/TSG_RAN/WG5_Test_ex-T1/TTCN/TTCN_CRs/2024/Docs/R5s240420.zip" TargetMode="External"/><Relationship Id="rId2" Type="http://schemas.openxmlformats.org/officeDocument/2006/relationships/customXml" Target="../customXml/item1.xml"/><Relationship Id="rId16" Type="http://schemas.openxmlformats.org/officeDocument/2006/relationships/hyperlink" Target="https://www.3gpp.org/ftp/TSG_RAN/WG5_Test_ex-T1/TTCN/TTCN_CRs/2021/Docs/R5s211178.zip" TargetMode="External"/><Relationship Id="rId29" Type="http://schemas.openxmlformats.org/officeDocument/2006/relationships/hyperlink" Target="https://www.3gpp.org/ftp/TSG_RAN/WG5_Test_ex-T1/TTCN/TTCN_CRs/2021/Docs/R5s211617.zip" TargetMode="External"/><Relationship Id="rId11" Type="http://schemas.openxmlformats.org/officeDocument/2006/relationships/image" Target="media/image2.emf"/><Relationship Id="rId24" Type="http://schemas.openxmlformats.org/officeDocument/2006/relationships/hyperlink" Target="https://www.3gpp.org/ftp/TSG_RAN/WG5_Test_ex-T1/TTCN/TTCN_CRs/2021/Docs/R5s211373.zip" TargetMode="External"/><Relationship Id="rId32" Type="http://schemas.openxmlformats.org/officeDocument/2006/relationships/hyperlink" Target="https://www.3gpp.org/ftp/TSG_RAN/WG5_Test_ex-T1/TTCN/TTCN_CRs/2021/Docs/R5s211620.zip" TargetMode="External"/><Relationship Id="rId37" Type="http://schemas.openxmlformats.org/officeDocument/2006/relationships/hyperlink" Target="https://www.3gpp.org/ftp/TSG_RAN/WG5_Test_ex-T1/TTCN/TTCN_CRs/2021/Docs/R5s211631.zip" TargetMode="External"/><Relationship Id="rId40" Type="http://schemas.openxmlformats.org/officeDocument/2006/relationships/hyperlink" Target="https://www.3gpp.org/ftp/TSG_RAN/WG5_Test_ex-T1/TTCN/TTCN_CRs/2021/Docs/R5s211634.zip" TargetMode="External"/><Relationship Id="rId45" Type="http://schemas.openxmlformats.org/officeDocument/2006/relationships/hyperlink" Target="https://www.3gpp.org/ftp/TSG_RAN/WG5_Test_ex-T1/TTCN/TTCN_CRs/2022/Docs/R5s220131.zip" TargetMode="External"/><Relationship Id="rId53" Type="http://schemas.openxmlformats.org/officeDocument/2006/relationships/hyperlink" Target="https://www.3gpp.org/ftp/TSG_RAN/WG5_Test_ex-T1/TTCN/TTCN_CRs/2022/Docs/R5s220346.zip" TargetMode="External"/><Relationship Id="rId58" Type="http://schemas.openxmlformats.org/officeDocument/2006/relationships/hyperlink" Target="https://www.3gpp.org/ftp/TSG_RAN/WG5_Test_ex-T1/TTCN/TTCN_CRs/2022/Docs/R5s220994.zip" TargetMode="External"/><Relationship Id="rId66" Type="http://schemas.openxmlformats.org/officeDocument/2006/relationships/hyperlink" Target="https://www.3gpp.org/ftp/TSG_RAN/WG5_Test_ex-T1/TTCN/TTCN_CRs/2022/Docs/R5s221241.zip" TargetMode="External"/><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3gpp.org/ftp/TSG_RAN/WG5_Test_ex-T1/TTCN/TTCN_CRs/2021/Docs/R5s210899.zip" TargetMode="External"/><Relationship Id="rId23" Type="http://schemas.openxmlformats.org/officeDocument/2006/relationships/hyperlink" Target="https://www.3gpp.org/ftp/TSG_RAN/WG5_Test_ex-T1/TTCN/TTCN_CRs/2021/Docs/R5s211371.zip" TargetMode="External"/><Relationship Id="rId28" Type="http://schemas.openxmlformats.org/officeDocument/2006/relationships/hyperlink" Target="https://www.3gpp.org/ftp/TSG_RAN/WG5_Test_ex-T1/TTCN/TTCN_CRs/2021/Docs/R5s211469.zip" TargetMode="External"/><Relationship Id="rId36" Type="http://schemas.openxmlformats.org/officeDocument/2006/relationships/hyperlink" Target="https://www.3gpp.org/ftp/TSG_RAN/WG5_Test_ex-T1/TTCN/TTCN_CRs/2021/Docs/R5s211630.zip" TargetMode="External"/><Relationship Id="rId49" Type="http://schemas.openxmlformats.org/officeDocument/2006/relationships/hyperlink" Target="https://www.3gpp.org/ftp/TSG_RAN/WG5_Test_ex-T1/TTCN/TTCN_CRs/2022/Docs/R5s220139.zip" TargetMode="External"/><Relationship Id="rId57" Type="http://schemas.openxmlformats.org/officeDocument/2006/relationships/hyperlink" Target="https://www.3gpp.org/ftp/TSG_RAN/WG5_Test_ex-T1/TTCN/TTCN_CRs/2022/Docs/R5s220992.zip" TargetMode="External"/><Relationship Id="rId61" Type="http://schemas.openxmlformats.org/officeDocument/2006/relationships/hyperlink" Target="https://www.3gpp.org/ftp/TSG_RAN/WG5_Test_ex-T1/TTCN/TTCN_CRs/2022/Docs/R5s221283.zip" TargetMode="External"/><Relationship Id="rId10" Type="http://schemas.openxmlformats.org/officeDocument/2006/relationships/oleObject" Target="embeddings/oleObject1.bin"/><Relationship Id="rId19" Type="http://schemas.openxmlformats.org/officeDocument/2006/relationships/hyperlink" Target="https://www.3gpp.org/ftp/TSG_RAN/WG5_Test_ex-T1/TTCN/TTCN_CRs/2021/Docs/R5s211363.zip" TargetMode="External"/><Relationship Id="rId31" Type="http://schemas.openxmlformats.org/officeDocument/2006/relationships/hyperlink" Target="https://www.3gpp.org/ftp/TSG_RAN/WG5_Test_ex-T1/TTCN/TTCN_CRs/2021/Docs/R5s211619.zip" TargetMode="External"/><Relationship Id="rId44" Type="http://schemas.openxmlformats.org/officeDocument/2006/relationships/hyperlink" Target="https://www.3gpp.org/ftp/TSG_RAN/WG5_Test_ex-T1/TTCN/TTCN_CRs/2022/Docs/R5s220129.zip" TargetMode="External"/><Relationship Id="rId52" Type="http://schemas.openxmlformats.org/officeDocument/2006/relationships/hyperlink" Target="https://www.3gpp.org/ftp/TSG_RAN/WG5_Test_ex-T1/TTCN/TTCN_CRs/2022/Docs/R5s220344.zip" TargetMode="External"/><Relationship Id="rId60" Type="http://schemas.openxmlformats.org/officeDocument/2006/relationships/hyperlink" Target="https://www.3gpp.org/ftp/TSG_RAN/WG5_Test_ex-T1/TTCN/TTCN_CRs/2022/Docs/R5s221072.zip" TargetMode="External"/><Relationship Id="rId65" Type="http://schemas.openxmlformats.org/officeDocument/2006/relationships/hyperlink" Target="https://www.3gpp.org/ftp/TSG_RAN/WG5_Test_ex-T1/TTCN/TTCN_CRs/2022/Docs/R5s221361.zip" TargetMode="External"/><Relationship Id="rId73"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RAN/WG5_Test_ex-T1/TTCN/TTCN_CRs/2021/Docs/R5s210897.zip" TargetMode="External"/><Relationship Id="rId22" Type="http://schemas.openxmlformats.org/officeDocument/2006/relationships/hyperlink" Target="https://www.3gpp.org/ftp/TSG_RAN/WG5_Test_ex-T1/TTCN/TTCN_CRs/2021/Docs/R5s211369.zip" TargetMode="External"/><Relationship Id="rId27" Type="http://schemas.openxmlformats.org/officeDocument/2006/relationships/hyperlink" Target="https://www.3gpp.org/ftp/TSG_RAN/WG5_Test_ex-T1/TTCN/TTCN_CRs/2021/Docs/R5s211463.zip" TargetMode="External"/><Relationship Id="rId30" Type="http://schemas.openxmlformats.org/officeDocument/2006/relationships/hyperlink" Target="https://www.3gpp.org/ftp/TSG_RAN/WG5_Test_ex-T1/TTCN/TTCN_CRs/2021/Docs/R5s211618.zip" TargetMode="External"/><Relationship Id="rId35" Type="http://schemas.openxmlformats.org/officeDocument/2006/relationships/hyperlink" Target="https://www.3gpp.org/ftp/TSG_RAN/WG5_Test_ex-T1/TTCN/TTCN_CRs/2021/Docs/R5s211629.zip" TargetMode="External"/><Relationship Id="rId43" Type="http://schemas.openxmlformats.org/officeDocument/2006/relationships/hyperlink" Target="https://www.3gpp.org/ftp/TSG_RAN/WG5_Test_ex-T1/TTCN/TTCN_CRs/2021/Docs/R5s211695.zip" TargetMode="External"/><Relationship Id="rId48" Type="http://schemas.openxmlformats.org/officeDocument/2006/relationships/hyperlink" Target="https://www.3gpp.org/ftp/TSG_RAN/WG5_Test_ex-T1/TTCN/TTCN_CRs/2022/Docs/R5s220137.zip" TargetMode="External"/><Relationship Id="rId56" Type="http://schemas.openxmlformats.org/officeDocument/2006/relationships/hyperlink" Target="https://www.3gpp.org/ftp/TSG_RAN/WG5_Test_ex-T1/TTCN/TTCN_CRs/2022/Docs/R5s220869.zip" TargetMode="External"/><Relationship Id="rId64" Type="http://schemas.openxmlformats.org/officeDocument/2006/relationships/hyperlink" Target="https://www.3gpp.org/ftp/TSG_RAN/WG5_Test_ex-T1/TTCN/TTCN_CRs/2022/Docs/R5s221286.zip" TargetMode="External"/><Relationship Id="rId69" Type="http://schemas.openxmlformats.org/officeDocument/2006/relationships/hyperlink" Target="https://www.3gpp.org/ftp/TSG_RAN/WG5_Test_ex-T1/TTCN/TTCN_CRs/2024/Docs/R5s240332.zip" TargetMode="External"/><Relationship Id="rId8" Type="http://schemas.openxmlformats.org/officeDocument/2006/relationships/endnotes" Target="endnotes.xml"/><Relationship Id="rId51" Type="http://schemas.openxmlformats.org/officeDocument/2006/relationships/hyperlink" Target="https://www.3gpp.org/ftp/TSG_RAN/WG5_Test_ex-T1/TTCN/TTCN_CRs/2022/Docs/R5s220143.zip" TargetMode="External"/><Relationship Id="rId72" Type="http://schemas.openxmlformats.org/officeDocument/2006/relationships/hyperlink" Target="https://www.3gpp.org/ftp/TSG_RAN/WG5_Test_ex-T1/TTCN/TTCN_CRs/2024/Docs/R5s240492.zip"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s://www.3gpp.org/ftp/TSG_RAN/WG5_Test_ex-T1/TTCN/TTCN_CRs/2021/Docs/R5s211359.zip" TargetMode="External"/><Relationship Id="rId25" Type="http://schemas.openxmlformats.org/officeDocument/2006/relationships/hyperlink" Target="https://www.3gpp.org/ftp/TSG_RAN/WG5_Test_ex-T1/TTCN/TTCN_CRs/2021/Docs/R5s211377.zip" TargetMode="External"/><Relationship Id="rId33" Type="http://schemas.openxmlformats.org/officeDocument/2006/relationships/hyperlink" Target="https://www.3gpp.org/ftp/TSG_RAN/WG5_Test_ex-T1/TTCN/TTCN_CRs/2021/Docs/R5s211621.zip" TargetMode="External"/><Relationship Id="rId38" Type="http://schemas.openxmlformats.org/officeDocument/2006/relationships/hyperlink" Target="https://www.3gpp.org/ftp/TSG_RAN/WG5_Test_ex-T1/TTCN/TTCN_CRs/2021/Docs/R5s211632.zip" TargetMode="External"/><Relationship Id="rId46" Type="http://schemas.openxmlformats.org/officeDocument/2006/relationships/hyperlink" Target="https://www.3gpp.org/ftp/TSG_RAN/WG5_Test_ex-T1/TTCN/TTCN_CRs/2022/Docs/R5s220133.zip" TargetMode="External"/><Relationship Id="rId59" Type="http://schemas.openxmlformats.org/officeDocument/2006/relationships/hyperlink" Target="https://www.3gpp.org/ftp/TSG_RAN/WG5_Test_ex-T1/TTCN/TTCN_CRs/2022/Docs/R5s220996.zip" TargetMode="External"/><Relationship Id="rId67" Type="http://schemas.openxmlformats.org/officeDocument/2006/relationships/hyperlink" Target="https://www.3gpp.org/ftp/TSG_RAN/WG5_Test_ex-T1/TTCN/TTCN_CRs/2023/Docs/R5s230192.zip" TargetMode="External"/><Relationship Id="rId20" Type="http://schemas.openxmlformats.org/officeDocument/2006/relationships/hyperlink" Target="https://www.3gpp.org/ftp/TSG_RAN/WG5_Test_ex-T1/TTCN/TTCN_CRs/2021/Docs/R5s211365.zip" TargetMode="External"/><Relationship Id="rId41" Type="http://schemas.openxmlformats.org/officeDocument/2006/relationships/hyperlink" Target="https://www.3gpp.org/ftp/TSG_RAN/WG5_Test_ex-T1/TTCN/TTCN_CRs/2021/Docs/R5s211635.zip" TargetMode="External"/><Relationship Id="rId54" Type="http://schemas.openxmlformats.org/officeDocument/2006/relationships/hyperlink" Target="https://www.3gpp.org/ftp/TSG_RAN/WG5_Test_ex-T1/TTCN/TTCN_CRs/2022/Docs/R5s220437.zip" TargetMode="External"/><Relationship Id="rId62" Type="http://schemas.openxmlformats.org/officeDocument/2006/relationships/hyperlink" Target="https://www.3gpp.org/ftp/TSG_RAN/WG5_Test_ex-T1/TTCN/TTCN_CRs/2022/Docs/R5s221284.zip" TargetMode="External"/><Relationship Id="rId70" Type="http://schemas.openxmlformats.org/officeDocument/2006/relationships/hyperlink" Target="https://www.3gpp.org/ftp/TSG_RAN/WG5_Test_ex-T1/TTCN/TTCN_CRs/2024/Docs/R5s240360.zip" TargetMode="External"/><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65</Pages>
  <Words>3796</Words>
  <Characters>21643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3238</cp:lastModifiedBy>
  <cp:revision>108</cp:revision>
  <cp:lastPrinted>2019-02-25T14:05:00Z</cp:lastPrinted>
  <dcterms:created xsi:type="dcterms:W3CDTF">2022-04-01T11:01:00Z</dcterms:created>
  <dcterms:modified xsi:type="dcterms:W3CDTF">2025-07-07T14:57:00Z</dcterms:modified>
</cp:coreProperties>
</file>