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471BF798" w:rsidR="004F0988" w:rsidRPr="00DD7806" w:rsidRDefault="004F0988" w:rsidP="007D3F07">
            <w:pPr>
              <w:pStyle w:val="ZA"/>
              <w:framePr w:wrap="notBeside"/>
              <w:ind w:right="109"/>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1849D5">
              <w:t>16.7.0</w:t>
            </w:r>
            <w:bookmarkEnd w:id="3"/>
            <w:r w:rsidRPr="00DD7806">
              <w:t xml:space="preserve"> </w:t>
            </w:r>
            <w:r w:rsidRPr="00DD7806">
              <w:rPr>
                <w:sz w:val="32"/>
              </w:rPr>
              <w:t>(</w:t>
            </w:r>
            <w:bookmarkStart w:id="4" w:name="issueDate"/>
            <w:r w:rsidR="001849D5">
              <w:rPr>
                <w:sz w:val="32"/>
              </w:rPr>
              <w:t>2025-06</w:t>
            </w:r>
            <w:bookmarkEnd w:id="4"/>
            <w:r w:rsidR="00A00979">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0D552D3B"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260171">
              <w:rPr>
                <w:noProof/>
                <w:sz w:val="18"/>
              </w:rPr>
              <w:t>2</w:t>
            </w:r>
            <w:r w:rsidR="00C55DD0">
              <w:rPr>
                <w:noProof/>
                <w:sz w:val="18"/>
              </w:rPr>
              <w:t>5</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244D3AEF" w14:textId="706C0E98" w:rsidR="00CF6440" w:rsidRDefault="00FE14B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F6440">
        <w:rPr>
          <w:noProof/>
        </w:rPr>
        <w:t>Foreword</w:t>
      </w:r>
      <w:r w:rsidR="00CF6440">
        <w:rPr>
          <w:noProof/>
        </w:rPr>
        <w:tab/>
      </w:r>
      <w:r w:rsidR="00CF6440">
        <w:rPr>
          <w:noProof/>
        </w:rPr>
        <w:fldChar w:fldCharType="begin" w:fldLock="1"/>
      </w:r>
      <w:r w:rsidR="00CF6440">
        <w:rPr>
          <w:noProof/>
        </w:rPr>
        <w:instrText xml:space="preserve"> PAGEREF _Toc138340150 \h </w:instrText>
      </w:r>
      <w:r w:rsidR="00CF6440">
        <w:rPr>
          <w:noProof/>
        </w:rPr>
      </w:r>
      <w:r w:rsidR="00CF6440">
        <w:rPr>
          <w:noProof/>
        </w:rPr>
        <w:fldChar w:fldCharType="separate"/>
      </w:r>
      <w:r w:rsidR="00CF6440">
        <w:rPr>
          <w:noProof/>
        </w:rPr>
        <w:t>6</w:t>
      </w:r>
      <w:r w:rsidR="00CF6440">
        <w:rPr>
          <w:noProof/>
        </w:rPr>
        <w:fldChar w:fldCharType="end"/>
      </w:r>
    </w:p>
    <w:p w14:paraId="41DAB552" w14:textId="166FCDE1" w:rsidR="00CF6440" w:rsidRDefault="00CF644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_Toc138340151 \h </w:instrText>
      </w:r>
      <w:r>
        <w:rPr>
          <w:noProof/>
        </w:rPr>
      </w:r>
      <w:r>
        <w:rPr>
          <w:noProof/>
        </w:rPr>
        <w:fldChar w:fldCharType="separate"/>
      </w:r>
      <w:r>
        <w:rPr>
          <w:noProof/>
        </w:rPr>
        <w:t>8</w:t>
      </w:r>
      <w:r>
        <w:rPr>
          <w:noProof/>
        </w:rPr>
        <w:fldChar w:fldCharType="end"/>
      </w:r>
    </w:p>
    <w:p w14:paraId="7E6AE41A" w14:textId="1987618B" w:rsidR="00CF6440" w:rsidRDefault="00CF644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_Toc138340152 \h </w:instrText>
      </w:r>
      <w:r>
        <w:rPr>
          <w:noProof/>
        </w:rPr>
      </w:r>
      <w:r>
        <w:rPr>
          <w:noProof/>
        </w:rPr>
        <w:fldChar w:fldCharType="separate"/>
      </w:r>
      <w:r>
        <w:rPr>
          <w:noProof/>
        </w:rPr>
        <w:t>8</w:t>
      </w:r>
      <w:r>
        <w:rPr>
          <w:noProof/>
        </w:rPr>
        <w:fldChar w:fldCharType="end"/>
      </w:r>
    </w:p>
    <w:p w14:paraId="65BDA710" w14:textId="648DE8E8" w:rsidR="00CF6440" w:rsidRDefault="00CF644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_Toc138340153 \h </w:instrText>
      </w:r>
      <w:r>
        <w:rPr>
          <w:noProof/>
        </w:rPr>
      </w:r>
      <w:r>
        <w:rPr>
          <w:noProof/>
        </w:rPr>
        <w:fldChar w:fldCharType="separate"/>
      </w:r>
      <w:r>
        <w:rPr>
          <w:noProof/>
        </w:rPr>
        <w:t>9</w:t>
      </w:r>
      <w:r>
        <w:rPr>
          <w:noProof/>
        </w:rPr>
        <w:fldChar w:fldCharType="end"/>
      </w:r>
    </w:p>
    <w:p w14:paraId="37BF0720" w14:textId="24D885B6" w:rsidR="00CF6440" w:rsidRDefault="00CF644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_Toc138340154 \h </w:instrText>
      </w:r>
      <w:r>
        <w:rPr>
          <w:noProof/>
        </w:rPr>
      </w:r>
      <w:r>
        <w:rPr>
          <w:noProof/>
        </w:rPr>
        <w:fldChar w:fldCharType="separate"/>
      </w:r>
      <w:r>
        <w:rPr>
          <w:noProof/>
        </w:rPr>
        <w:t>9</w:t>
      </w:r>
      <w:r>
        <w:rPr>
          <w:noProof/>
        </w:rPr>
        <w:fldChar w:fldCharType="end"/>
      </w:r>
    </w:p>
    <w:p w14:paraId="36812932" w14:textId="6670AE99" w:rsidR="00CF6440" w:rsidRDefault="00CF644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_Toc138340155 \h </w:instrText>
      </w:r>
      <w:r>
        <w:rPr>
          <w:noProof/>
        </w:rPr>
      </w:r>
      <w:r>
        <w:rPr>
          <w:noProof/>
        </w:rPr>
        <w:fldChar w:fldCharType="separate"/>
      </w:r>
      <w:r>
        <w:rPr>
          <w:noProof/>
        </w:rPr>
        <w:t>9</w:t>
      </w:r>
      <w:r>
        <w:rPr>
          <w:noProof/>
        </w:rPr>
        <w:fldChar w:fldCharType="end"/>
      </w:r>
    </w:p>
    <w:p w14:paraId="14164373" w14:textId="3CBD8168" w:rsidR="00CF6440" w:rsidRDefault="00CF644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_Toc138340156 \h </w:instrText>
      </w:r>
      <w:r>
        <w:rPr>
          <w:noProof/>
        </w:rPr>
      </w:r>
      <w:r>
        <w:rPr>
          <w:noProof/>
        </w:rPr>
        <w:fldChar w:fldCharType="separate"/>
      </w:r>
      <w:r>
        <w:rPr>
          <w:noProof/>
        </w:rPr>
        <w:t>9</w:t>
      </w:r>
      <w:r>
        <w:rPr>
          <w:noProof/>
        </w:rPr>
        <w:fldChar w:fldCharType="end"/>
      </w:r>
    </w:p>
    <w:p w14:paraId="352655EA" w14:textId="45181541" w:rsidR="00CF6440" w:rsidRDefault="00CF644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_Toc138340157 \h </w:instrText>
      </w:r>
      <w:r>
        <w:rPr>
          <w:noProof/>
        </w:rPr>
      </w:r>
      <w:r>
        <w:rPr>
          <w:noProof/>
        </w:rPr>
        <w:fldChar w:fldCharType="separate"/>
      </w:r>
      <w:r>
        <w:rPr>
          <w:noProof/>
        </w:rPr>
        <w:t>9</w:t>
      </w:r>
      <w:r>
        <w:rPr>
          <w:noProof/>
        </w:rPr>
        <w:fldChar w:fldCharType="end"/>
      </w:r>
    </w:p>
    <w:p w14:paraId="1ABAC242" w14:textId="64EAE5A5"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5.1</w:t>
      </w:r>
      <w:r>
        <w:rPr>
          <w:rFonts w:asciiTheme="minorHAnsi" w:eastAsiaTheme="minorEastAsia" w:hAnsiTheme="minorHAnsi" w:cstheme="minorBidi"/>
          <w:noProof/>
          <w:sz w:val="22"/>
          <w:szCs w:val="22"/>
          <w:lang w:eastAsia="en-GB"/>
        </w:rPr>
        <w:tab/>
      </w:r>
      <w:r w:rsidRPr="005B33A8">
        <w:rPr>
          <w:noProof/>
          <w:lang w:val="en-US"/>
        </w:rPr>
        <w:t>SEAL group management client (SGM-C)</w:t>
      </w:r>
      <w:r>
        <w:rPr>
          <w:noProof/>
        </w:rPr>
        <w:tab/>
      </w:r>
      <w:r>
        <w:rPr>
          <w:noProof/>
        </w:rPr>
        <w:fldChar w:fldCharType="begin" w:fldLock="1"/>
      </w:r>
      <w:r>
        <w:rPr>
          <w:noProof/>
        </w:rPr>
        <w:instrText xml:space="preserve"> PAGEREF _Toc138340158 \h </w:instrText>
      </w:r>
      <w:r>
        <w:rPr>
          <w:noProof/>
        </w:rPr>
      </w:r>
      <w:r>
        <w:rPr>
          <w:noProof/>
        </w:rPr>
        <w:fldChar w:fldCharType="separate"/>
      </w:r>
      <w:r>
        <w:rPr>
          <w:noProof/>
        </w:rPr>
        <w:t>9</w:t>
      </w:r>
      <w:r>
        <w:rPr>
          <w:noProof/>
        </w:rPr>
        <w:fldChar w:fldCharType="end"/>
      </w:r>
    </w:p>
    <w:p w14:paraId="09BB2610" w14:textId="59F68585"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5.2</w:t>
      </w:r>
      <w:r>
        <w:rPr>
          <w:rFonts w:asciiTheme="minorHAnsi" w:eastAsiaTheme="minorEastAsia" w:hAnsiTheme="minorHAnsi" w:cstheme="minorBidi"/>
          <w:noProof/>
          <w:sz w:val="22"/>
          <w:szCs w:val="22"/>
          <w:lang w:eastAsia="en-GB"/>
        </w:rPr>
        <w:tab/>
      </w:r>
      <w:r w:rsidRPr="005B33A8">
        <w:rPr>
          <w:noProof/>
          <w:lang w:val="en-US"/>
        </w:rPr>
        <w:t>SEAL group management server (SGM-S)</w:t>
      </w:r>
      <w:r>
        <w:rPr>
          <w:noProof/>
        </w:rPr>
        <w:tab/>
      </w:r>
      <w:r>
        <w:rPr>
          <w:noProof/>
        </w:rPr>
        <w:fldChar w:fldCharType="begin" w:fldLock="1"/>
      </w:r>
      <w:r>
        <w:rPr>
          <w:noProof/>
        </w:rPr>
        <w:instrText xml:space="preserve"> PAGEREF _Toc138340159 \h </w:instrText>
      </w:r>
      <w:r>
        <w:rPr>
          <w:noProof/>
        </w:rPr>
      </w:r>
      <w:r>
        <w:rPr>
          <w:noProof/>
        </w:rPr>
        <w:fldChar w:fldCharType="separate"/>
      </w:r>
      <w:r>
        <w:rPr>
          <w:noProof/>
        </w:rPr>
        <w:t>10</w:t>
      </w:r>
      <w:r>
        <w:rPr>
          <w:noProof/>
        </w:rPr>
        <w:fldChar w:fldCharType="end"/>
      </w:r>
    </w:p>
    <w:p w14:paraId="6BAFDD3F" w14:textId="4ABFFB97" w:rsidR="00CF6440" w:rsidRDefault="00CF644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_Toc138340160 \h </w:instrText>
      </w:r>
      <w:r>
        <w:rPr>
          <w:noProof/>
        </w:rPr>
      </w:r>
      <w:r>
        <w:rPr>
          <w:noProof/>
        </w:rPr>
        <w:fldChar w:fldCharType="separate"/>
      </w:r>
      <w:r>
        <w:rPr>
          <w:noProof/>
        </w:rPr>
        <w:t>10</w:t>
      </w:r>
      <w:r>
        <w:rPr>
          <w:noProof/>
        </w:rPr>
        <w:fldChar w:fldCharType="end"/>
      </w:r>
    </w:p>
    <w:p w14:paraId="54C7A4E2" w14:textId="18067E14" w:rsidR="00CF6440" w:rsidRDefault="00CF644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_Toc138340161 \h </w:instrText>
      </w:r>
      <w:r>
        <w:rPr>
          <w:noProof/>
        </w:rPr>
      </w:r>
      <w:r>
        <w:rPr>
          <w:noProof/>
        </w:rPr>
        <w:fldChar w:fldCharType="separate"/>
      </w:r>
      <w:r>
        <w:rPr>
          <w:noProof/>
        </w:rPr>
        <w:t>10</w:t>
      </w:r>
      <w:r>
        <w:rPr>
          <w:noProof/>
        </w:rPr>
        <w:fldChar w:fldCharType="end"/>
      </w:r>
    </w:p>
    <w:p w14:paraId="0A0D5AA1" w14:textId="51C99915" w:rsidR="00CF6440" w:rsidRDefault="00CF644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_Toc138340162 \h </w:instrText>
      </w:r>
      <w:r>
        <w:rPr>
          <w:noProof/>
        </w:rPr>
      </w:r>
      <w:r>
        <w:rPr>
          <w:noProof/>
        </w:rPr>
        <w:fldChar w:fldCharType="separate"/>
      </w:r>
      <w:r>
        <w:rPr>
          <w:noProof/>
        </w:rPr>
        <w:t>10</w:t>
      </w:r>
      <w:r>
        <w:rPr>
          <w:noProof/>
        </w:rPr>
        <w:fldChar w:fldCharType="end"/>
      </w:r>
    </w:p>
    <w:p w14:paraId="3D5A94E0" w14:textId="2E34A919" w:rsidR="00CF6440" w:rsidRDefault="00CF644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_Toc138340163 \h </w:instrText>
      </w:r>
      <w:r>
        <w:rPr>
          <w:noProof/>
        </w:rPr>
      </w:r>
      <w:r>
        <w:rPr>
          <w:noProof/>
        </w:rPr>
        <w:fldChar w:fldCharType="separate"/>
      </w:r>
      <w:r>
        <w:rPr>
          <w:noProof/>
        </w:rPr>
        <w:t>10</w:t>
      </w:r>
      <w:r>
        <w:rPr>
          <w:noProof/>
        </w:rPr>
        <w:fldChar w:fldCharType="end"/>
      </w:r>
    </w:p>
    <w:p w14:paraId="570E2CAA" w14:textId="3F78FC20" w:rsidR="00CF6440" w:rsidRDefault="00CF6440">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_Toc138340164 \h </w:instrText>
      </w:r>
      <w:r>
        <w:rPr>
          <w:noProof/>
        </w:rPr>
      </w:r>
      <w:r>
        <w:rPr>
          <w:noProof/>
        </w:rPr>
        <w:fldChar w:fldCharType="separate"/>
      </w:r>
      <w:r>
        <w:rPr>
          <w:noProof/>
        </w:rPr>
        <w:t>10</w:t>
      </w:r>
      <w:r>
        <w:rPr>
          <w:noProof/>
        </w:rPr>
        <w:fldChar w:fldCharType="end"/>
      </w:r>
    </w:p>
    <w:p w14:paraId="55D4670C" w14:textId="6F1A4A03" w:rsidR="00CF6440" w:rsidRDefault="00CF644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5B33A8">
        <w:rPr>
          <w:rFonts w:cs="Arial"/>
          <w:noProof/>
        </w:rPr>
        <w:t>procedure</w:t>
      </w:r>
      <w:r>
        <w:rPr>
          <w:noProof/>
        </w:rPr>
        <w:tab/>
      </w:r>
      <w:r>
        <w:rPr>
          <w:noProof/>
        </w:rPr>
        <w:fldChar w:fldCharType="begin" w:fldLock="1"/>
      </w:r>
      <w:r>
        <w:rPr>
          <w:noProof/>
        </w:rPr>
        <w:instrText xml:space="preserve"> PAGEREF _Toc138340165 \h </w:instrText>
      </w:r>
      <w:r>
        <w:rPr>
          <w:noProof/>
        </w:rPr>
      </w:r>
      <w:r>
        <w:rPr>
          <w:noProof/>
        </w:rPr>
        <w:fldChar w:fldCharType="separate"/>
      </w:r>
      <w:r>
        <w:rPr>
          <w:noProof/>
        </w:rPr>
        <w:t>11</w:t>
      </w:r>
      <w:r>
        <w:rPr>
          <w:noProof/>
        </w:rPr>
        <w:fldChar w:fldCharType="end"/>
      </w:r>
    </w:p>
    <w:p w14:paraId="508229C6" w14:textId="77D6190B"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_Toc138340166 \h </w:instrText>
      </w:r>
      <w:r>
        <w:rPr>
          <w:noProof/>
        </w:rPr>
      </w:r>
      <w:r>
        <w:rPr>
          <w:noProof/>
        </w:rPr>
        <w:fldChar w:fldCharType="separate"/>
      </w:r>
      <w:r>
        <w:rPr>
          <w:noProof/>
        </w:rPr>
        <w:t>11</w:t>
      </w:r>
      <w:r>
        <w:rPr>
          <w:noProof/>
        </w:rPr>
        <w:fldChar w:fldCharType="end"/>
      </w:r>
    </w:p>
    <w:p w14:paraId="2C8978C8" w14:textId="62DA8593"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_Toc138340167 \h </w:instrText>
      </w:r>
      <w:r>
        <w:rPr>
          <w:noProof/>
        </w:rPr>
      </w:r>
      <w:r>
        <w:rPr>
          <w:noProof/>
        </w:rPr>
        <w:fldChar w:fldCharType="separate"/>
      </w:r>
      <w:r>
        <w:rPr>
          <w:noProof/>
        </w:rPr>
        <w:t>11</w:t>
      </w:r>
      <w:r>
        <w:rPr>
          <w:noProof/>
        </w:rPr>
        <w:fldChar w:fldCharType="end"/>
      </w:r>
    </w:p>
    <w:p w14:paraId="30EB610E" w14:textId="0DA3420A"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6.2.2.3</w:t>
      </w:r>
      <w:r>
        <w:rPr>
          <w:rFonts w:asciiTheme="minorHAnsi" w:eastAsiaTheme="minorEastAsia" w:hAnsiTheme="minorHAnsi" w:cstheme="minorBidi"/>
          <w:noProof/>
          <w:sz w:val="22"/>
          <w:szCs w:val="22"/>
          <w:lang w:eastAsia="en-GB"/>
        </w:rPr>
        <w:tab/>
      </w:r>
      <w:r w:rsidRPr="005B33A8">
        <w:rPr>
          <w:noProof/>
          <w:lang w:val="en-US"/>
        </w:rPr>
        <w:t>Group member client procedure</w:t>
      </w:r>
      <w:r>
        <w:rPr>
          <w:noProof/>
        </w:rPr>
        <w:tab/>
      </w:r>
      <w:r>
        <w:rPr>
          <w:noProof/>
        </w:rPr>
        <w:fldChar w:fldCharType="begin" w:fldLock="1"/>
      </w:r>
      <w:r>
        <w:rPr>
          <w:noProof/>
        </w:rPr>
        <w:instrText xml:space="preserve"> PAGEREF _Toc138340168 \h </w:instrText>
      </w:r>
      <w:r>
        <w:rPr>
          <w:noProof/>
        </w:rPr>
      </w:r>
      <w:r>
        <w:rPr>
          <w:noProof/>
        </w:rPr>
        <w:fldChar w:fldCharType="separate"/>
      </w:r>
      <w:r>
        <w:rPr>
          <w:noProof/>
        </w:rPr>
        <w:t>12</w:t>
      </w:r>
      <w:r>
        <w:rPr>
          <w:noProof/>
        </w:rPr>
        <w:fldChar w:fldCharType="end"/>
      </w:r>
    </w:p>
    <w:p w14:paraId="50F72C1A" w14:textId="2E7A4C98" w:rsidR="00CF6440" w:rsidRDefault="00CF644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5B33A8">
        <w:rPr>
          <w:rFonts w:cs="Arial"/>
          <w:noProof/>
        </w:rPr>
        <w:t>procedure</w:t>
      </w:r>
      <w:r>
        <w:rPr>
          <w:noProof/>
        </w:rPr>
        <w:tab/>
      </w:r>
      <w:r>
        <w:rPr>
          <w:noProof/>
        </w:rPr>
        <w:fldChar w:fldCharType="begin" w:fldLock="1"/>
      </w:r>
      <w:r>
        <w:rPr>
          <w:noProof/>
        </w:rPr>
        <w:instrText xml:space="preserve"> PAGEREF _Toc138340169 \h </w:instrText>
      </w:r>
      <w:r>
        <w:rPr>
          <w:noProof/>
        </w:rPr>
      </w:r>
      <w:r>
        <w:rPr>
          <w:noProof/>
        </w:rPr>
        <w:fldChar w:fldCharType="separate"/>
      </w:r>
      <w:r>
        <w:rPr>
          <w:noProof/>
        </w:rPr>
        <w:t>12</w:t>
      </w:r>
      <w:r>
        <w:rPr>
          <w:noProof/>
        </w:rPr>
        <w:fldChar w:fldCharType="end"/>
      </w:r>
    </w:p>
    <w:p w14:paraId="3563CF5E" w14:textId="62A6BF44"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6.2.3.1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_Toc138340170 \h </w:instrText>
      </w:r>
      <w:r>
        <w:rPr>
          <w:noProof/>
        </w:rPr>
      </w:r>
      <w:r>
        <w:rPr>
          <w:noProof/>
        </w:rPr>
        <w:fldChar w:fldCharType="separate"/>
      </w:r>
      <w:r>
        <w:rPr>
          <w:noProof/>
        </w:rPr>
        <w:t>12</w:t>
      </w:r>
      <w:r>
        <w:rPr>
          <w:noProof/>
        </w:rPr>
        <w:fldChar w:fldCharType="end"/>
      </w:r>
    </w:p>
    <w:p w14:paraId="51170E88" w14:textId="22A95217"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6.2.3.2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_Toc138340171 \h </w:instrText>
      </w:r>
      <w:r>
        <w:rPr>
          <w:noProof/>
        </w:rPr>
      </w:r>
      <w:r>
        <w:rPr>
          <w:noProof/>
        </w:rPr>
        <w:fldChar w:fldCharType="separate"/>
      </w:r>
      <w:r>
        <w:rPr>
          <w:noProof/>
        </w:rPr>
        <w:t>12</w:t>
      </w:r>
      <w:r>
        <w:rPr>
          <w:noProof/>
        </w:rPr>
        <w:fldChar w:fldCharType="end"/>
      </w:r>
    </w:p>
    <w:p w14:paraId="7C9558E2" w14:textId="28574F40" w:rsidR="00CF6440" w:rsidRDefault="00CF644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5B33A8">
        <w:rPr>
          <w:rFonts w:cs="Arial"/>
          <w:noProof/>
        </w:rPr>
        <w:t>procedure</w:t>
      </w:r>
      <w:r>
        <w:rPr>
          <w:noProof/>
        </w:rPr>
        <w:tab/>
      </w:r>
      <w:r>
        <w:rPr>
          <w:noProof/>
        </w:rPr>
        <w:fldChar w:fldCharType="begin" w:fldLock="1"/>
      </w:r>
      <w:r>
        <w:rPr>
          <w:noProof/>
        </w:rPr>
        <w:instrText xml:space="preserve"> PAGEREF _Toc138340172 \h </w:instrText>
      </w:r>
      <w:r>
        <w:rPr>
          <w:noProof/>
        </w:rPr>
      </w:r>
      <w:r>
        <w:rPr>
          <w:noProof/>
        </w:rPr>
        <w:fldChar w:fldCharType="separate"/>
      </w:r>
      <w:r>
        <w:rPr>
          <w:noProof/>
        </w:rPr>
        <w:t>13</w:t>
      </w:r>
      <w:r>
        <w:rPr>
          <w:noProof/>
        </w:rPr>
        <w:fldChar w:fldCharType="end"/>
      </w:r>
    </w:p>
    <w:p w14:paraId="087FE25F" w14:textId="4B7B687F"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6.2.4.1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_Toc138340173 \h </w:instrText>
      </w:r>
      <w:r>
        <w:rPr>
          <w:noProof/>
        </w:rPr>
      </w:r>
      <w:r>
        <w:rPr>
          <w:noProof/>
        </w:rPr>
        <w:fldChar w:fldCharType="separate"/>
      </w:r>
      <w:r>
        <w:rPr>
          <w:noProof/>
        </w:rPr>
        <w:t>13</w:t>
      </w:r>
      <w:r>
        <w:rPr>
          <w:noProof/>
        </w:rPr>
        <w:fldChar w:fldCharType="end"/>
      </w:r>
    </w:p>
    <w:p w14:paraId="2D1C0B30" w14:textId="20554C03"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6.2.4.2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_Toc138340174 \h </w:instrText>
      </w:r>
      <w:r>
        <w:rPr>
          <w:noProof/>
        </w:rPr>
      </w:r>
      <w:r>
        <w:rPr>
          <w:noProof/>
        </w:rPr>
        <w:fldChar w:fldCharType="separate"/>
      </w:r>
      <w:r>
        <w:rPr>
          <w:noProof/>
        </w:rPr>
        <w:t>13</w:t>
      </w:r>
      <w:r>
        <w:rPr>
          <w:noProof/>
        </w:rPr>
        <w:fldChar w:fldCharType="end"/>
      </w:r>
    </w:p>
    <w:p w14:paraId="27E5FE84" w14:textId="607AD7E5" w:rsidR="00CF6440" w:rsidRDefault="00CF644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5B33A8">
        <w:rPr>
          <w:rFonts w:cs="Arial"/>
          <w:noProof/>
        </w:rPr>
        <w:t>procedure</w:t>
      </w:r>
      <w:r>
        <w:rPr>
          <w:noProof/>
        </w:rPr>
        <w:tab/>
      </w:r>
      <w:r>
        <w:rPr>
          <w:noProof/>
        </w:rPr>
        <w:fldChar w:fldCharType="begin" w:fldLock="1"/>
      </w:r>
      <w:r>
        <w:rPr>
          <w:noProof/>
        </w:rPr>
        <w:instrText xml:space="preserve"> PAGEREF _Toc138340175 \h </w:instrText>
      </w:r>
      <w:r>
        <w:rPr>
          <w:noProof/>
        </w:rPr>
      </w:r>
      <w:r>
        <w:rPr>
          <w:noProof/>
        </w:rPr>
        <w:fldChar w:fldCharType="separate"/>
      </w:r>
      <w:r>
        <w:rPr>
          <w:noProof/>
        </w:rPr>
        <w:t>13</w:t>
      </w:r>
      <w:r>
        <w:rPr>
          <w:noProof/>
        </w:rPr>
        <w:fldChar w:fldCharType="end"/>
      </w:r>
    </w:p>
    <w:p w14:paraId="3D61CBC5" w14:textId="1D301D4C"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6.2.5.1</w:t>
      </w:r>
      <w:r>
        <w:rPr>
          <w:rFonts w:asciiTheme="minorHAnsi" w:eastAsiaTheme="minorEastAsia" w:hAnsiTheme="minorHAnsi" w:cstheme="minorBidi"/>
          <w:noProof/>
          <w:sz w:val="22"/>
          <w:szCs w:val="22"/>
          <w:lang w:eastAsia="en-GB"/>
        </w:rPr>
        <w:tab/>
      </w:r>
      <w:r w:rsidRPr="005B33A8">
        <w:rPr>
          <w:noProof/>
          <w:lang w:val="en-US"/>
        </w:rPr>
        <w:t>Update group configuration</w:t>
      </w:r>
      <w:r>
        <w:rPr>
          <w:noProof/>
        </w:rPr>
        <w:tab/>
      </w:r>
      <w:r>
        <w:rPr>
          <w:noProof/>
        </w:rPr>
        <w:fldChar w:fldCharType="begin" w:fldLock="1"/>
      </w:r>
      <w:r>
        <w:rPr>
          <w:noProof/>
        </w:rPr>
        <w:instrText xml:space="preserve"> PAGEREF _Toc138340176 \h </w:instrText>
      </w:r>
      <w:r>
        <w:rPr>
          <w:noProof/>
        </w:rPr>
      </w:r>
      <w:r>
        <w:rPr>
          <w:noProof/>
        </w:rPr>
        <w:fldChar w:fldCharType="separate"/>
      </w:r>
      <w:r>
        <w:rPr>
          <w:noProof/>
        </w:rPr>
        <w:t>13</w:t>
      </w:r>
      <w:r>
        <w:rPr>
          <w:noProof/>
        </w:rPr>
        <w:fldChar w:fldCharType="end"/>
      </w:r>
    </w:p>
    <w:p w14:paraId="6BD318C9" w14:textId="23C563BA"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6.2.5.1.1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_Toc138340177 \h </w:instrText>
      </w:r>
      <w:r>
        <w:rPr>
          <w:noProof/>
        </w:rPr>
      </w:r>
      <w:r>
        <w:rPr>
          <w:noProof/>
        </w:rPr>
        <w:fldChar w:fldCharType="separate"/>
      </w:r>
      <w:r>
        <w:rPr>
          <w:noProof/>
        </w:rPr>
        <w:t>13</w:t>
      </w:r>
      <w:r>
        <w:rPr>
          <w:noProof/>
        </w:rPr>
        <w:fldChar w:fldCharType="end"/>
      </w:r>
    </w:p>
    <w:p w14:paraId="1C6AB728" w14:textId="0074FD26"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6.2.5.1.2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_Toc138340178 \h </w:instrText>
      </w:r>
      <w:r>
        <w:rPr>
          <w:noProof/>
        </w:rPr>
      </w:r>
      <w:r>
        <w:rPr>
          <w:noProof/>
        </w:rPr>
        <w:fldChar w:fldCharType="separate"/>
      </w:r>
      <w:r>
        <w:rPr>
          <w:noProof/>
        </w:rPr>
        <w:t>14</w:t>
      </w:r>
      <w:r>
        <w:rPr>
          <w:noProof/>
        </w:rPr>
        <w:fldChar w:fldCharType="end"/>
      </w:r>
    </w:p>
    <w:p w14:paraId="45012ECE" w14:textId="72864612" w:rsidR="00CF6440" w:rsidRDefault="00CF6440">
      <w:pPr>
        <w:pStyle w:val="TOC4"/>
        <w:rPr>
          <w:rFonts w:asciiTheme="minorHAnsi" w:eastAsiaTheme="minorEastAsia" w:hAnsiTheme="minorHAnsi" w:cstheme="minorBidi"/>
          <w:noProof/>
          <w:sz w:val="22"/>
          <w:szCs w:val="22"/>
          <w:lang w:eastAsia="en-GB"/>
        </w:rPr>
      </w:pPr>
      <w:r w:rsidRPr="005B33A8">
        <w:rPr>
          <w:noProof/>
          <w:lang w:val="en-US"/>
        </w:rPr>
        <w:t>6.2.5.2</w:t>
      </w:r>
      <w:r>
        <w:rPr>
          <w:rFonts w:asciiTheme="minorHAnsi" w:eastAsiaTheme="minorEastAsia" w:hAnsiTheme="minorHAnsi" w:cstheme="minorBidi"/>
          <w:noProof/>
          <w:sz w:val="22"/>
          <w:szCs w:val="22"/>
          <w:lang w:eastAsia="en-GB"/>
        </w:rPr>
        <w:tab/>
      </w:r>
      <w:r w:rsidRPr="005B33A8">
        <w:rPr>
          <w:noProof/>
          <w:lang w:val="en-US"/>
        </w:rPr>
        <w:t>Retrieve group document</w:t>
      </w:r>
      <w:r>
        <w:rPr>
          <w:noProof/>
        </w:rPr>
        <w:tab/>
      </w:r>
      <w:r>
        <w:rPr>
          <w:noProof/>
        </w:rPr>
        <w:fldChar w:fldCharType="begin" w:fldLock="1"/>
      </w:r>
      <w:r>
        <w:rPr>
          <w:noProof/>
        </w:rPr>
        <w:instrText xml:space="preserve"> PAGEREF _Toc138340179 \h </w:instrText>
      </w:r>
      <w:r>
        <w:rPr>
          <w:noProof/>
        </w:rPr>
      </w:r>
      <w:r>
        <w:rPr>
          <w:noProof/>
        </w:rPr>
        <w:fldChar w:fldCharType="separate"/>
      </w:r>
      <w:r>
        <w:rPr>
          <w:noProof/>
        </w:rPr>
        <w:t>14</w:t>
      </w:r>
      <w:r>
        <w:rPr>
          <w:noProof/>
        </w:rPr>
        <w:fldChar w:fldCharType="end"/>
      </w:r>
    </w:p>
    <w:p w14:paraId="596D744B" w14:textId="6C40AC47"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6.2.5.2.1</w:t>
      </w:r>
      <w:r>
        <w:rPr>
          <w:rFonts w:asciiTheme="minorHAnsi" w:eastAsiaTheme="minorEastAsia" w:hAnsiTheme="minorHAnsi" w:cstheme="minorBidi"/>
          <w:noProof/>
          <w:sz w:val="22"/>
          <w:szCs w:val="22"/>
          <w:lang w:eastAsia="en-GB"/>
        </w:rPr>
        <w:tab/>
      </w:r>
      <w:r w:rsidRPr="005B33A8">
        <w:rPr>
          <w:noProof/>
          <w:lang w:val="en-US"/>
        </w:rPr>
        <w:t>Client procedure</w:t>
      </w:r>
      <w:r>
        <w:rPr>
          <w:noProof/>
        </w:rPr>
        <w:tab/>
      </w:r>
      <w:r>
        <w:rPr>
          <w:noProof/>
        </w:rPr>
        <w:fldChar w:fldCharType="begin" w:fldLock="1"/>
      </w:r>
      <w:r>
        <w:rPr>
          <w:noProof/>
        </w:rPr>
        <w:instrText xml:space="preserve"> PAGEREF _Toc138340180 \h </w:instrText>
      </w:r>
      <w:r>
        <w:rPr>
          <w:noProof/>
        </w:rPr>
      </w:r>
      <w:r>
        <w:rPr>
          <w:noProof/>
        </w:rPr>
        <w:fldChar w:fldCharType="separate"/>
      </w:r>
      <w:r>
        <w:rPr>
          <w:noProof/>
        </w:rPr>
        <w:t>14</w:t>
      </w:r>
      <w:r>
        <w:rPr>
          <w:noProof/>
        </w:rPr>
        <w:fldChar w:fldCharType="end"/>
      </w:r>
    </w:p>
    <w:p w14:paraId="57134AD2" w14:textId="1C5D2C15" w:rsidR="00CF6440" w:rsidRDefault="00CF6440">
      <w:pPr>
        <w:pStyle w:val="TOC5"/>
        <w:rPr>
          <w:rFonts w:asciiTheme="minorHAnsi" w:eastAsiaTheme="minorEastAsia" w:hAnsiTheme="minorHAnsi" w:cstheme="minorBidi"/>
          <w:noProof/>
          <w:sz w:val="22"/>
          <w:szCs w:val="22"/>
          <w:lang w:eastAsia="en-GB"/>
        </w:rPr>
      </w:pPr>
      <w:r w:rsidRPr="005B33A8">
        <w:rPr>
          <w:noProof/>
          <w:lang w:val="en-US"/>
        </w:rPr>
        <w:t>6.2.5.2.2</w:t>
      </w:r>
      <w:r>
        <w:rPr>
          <w:rFonts w:asciiTheme="minorHAnsi" w:eastAsiaTheme="minorEastAsia" w:hAnsiTheme="minorHAnsi" w:cstheme="minorBidi"/>
          <w:noProof/>
          <w:sz w:val="22"/>
          <w:szCs w:val="22"/>
          <w:lang w:eastAsia="en-GB"/>
        </w:rPr>
        <w:tab/>
      </w:r>
      <w:r w:rsidRPr="005B33A8">
        <w:rPr>
          <w:noProof/>
          <w:lang w:val="en-US"/>
        </w:rPr>
        <w:t>Server procedure</w:t>
      </w:r>
      <w:r>
        <w:rPr>
          <w:noProof/>
        </w:rPr>
        <w:tab/>
      </w:r>
      <w:r>
        <w:rPr>
          <w:noProof/>
        </w:rPr>
        <w:fldChar w:fldCharType="begin" w:fldLock="1"/>
      </w:r>
      <w:r>
        <w:rPr>
          <w:noProof/>
        </w:rPr>
        <w:instrText xml:space="preserve"> PAGEREF _Toc138340181 \h </w:instrText>
      </w:r>
      <w:r>
        <w:rPr>
          <w:noProof/>
        </w:rPr>
      </w:r>
      <w:r>
        <w:rPr>
          <w:noProof/>
        </w:rPr>
        <w:fldChar w:fldCharType="separate"/>
      </w:r>
      <w:r>
        <w:rPr>
          <w:noProof/>
        </w:rPr>
        <w:t>15</w:t>
      </w:r>
      <w:r>
        <w:rPr>
          <w:noProof/>
        </w:rPr>
        <w:fldChar w:fldCharType="end"/>
      </w:r>
    </w:p>
    <w:p w14:paraId="1A2A3182" w14:textId="15C252AE" w:rsidR="00CF6440" w:rsidRDefault="00CF644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5B33A8">
        <w:rPr>
          <w:rFonts w:cs="Arial"/>
          <w:noProof/>
        </w:rPr>
        <w:t>procedure</w:t>
      </w:r>
      <w:r>
        <w:rPr>
          <w:noProof/>
        </w:rPr>
        <w:tab/>
      </w:r>
      <w:r>
        <w:rPr>
          <w:noProof/>
        </w:rPr>
        <w:fldChar w:fldCharType="begin" w:fldLock="1"/>
      </w:r>
      <w:r>
        <w:rPr>
          <w:noProof/>
        </w:rPr>
        <w:instrText xml:space="preserve"> PAGEREF _Toc138340182 \h </w:instrText>
      </w:r>
      <w:r>
        <w:rPr>
          <w:noProof/>
        </w:rPr>
      </w:r>
      <w:r>
        <w:rPr>
          <w:noProof/>
        </w:rPr>
        <w:fldChar w:fldCharType="separate"/>
      </w:r>
      <w:r>
        <w:rPr>
          <w:noProof/>
        </w:rPr>
        <w:t>15</w:t>
      </w:r>
      <w:r>
        <w:rPr>
          <w:noProof/>
        </w:rPr>
        <w:fldChar w:fldCharType="end"/>
      </w:r>
    </w:p>
    <w:p w14:paraId="5FBA0C2F" w14:textId="542700FA" w:rsidR="00CF6440" w:rsidRDefault="00CF644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_Toc138340183 \h </w:instrText>
      </w:r>
      <w:r>
        <w:rPr>
          <w:noProof/>
        </w:rPr>
      </w:r>
      <w:r>
        <w:rPr>
          <w:noProof/>
        </w:rPr>
        <w:fldChar w:fldCharType="separate"/>
      </w:r>
      <w:r>
        <w:rPr>
          <w:noProof/>
        </w:rPr>
        <w:t>15</w:t>
      </w:r>
      <w:r>
        <w:rPr>
          <w:noProof/>
        </w:rPr>
        <w:fldChar w:fldCharType="end"/>
      </w:r>
    </w:p>
    <w:p w14:paraId="7F725D9B" w14:textId="7EDAAB49" w:rsidR="00CF6440" w:rsidRDefault="00CF6440">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_Toc138340184 \h </w:instrText>
      </w:r>
      <w:r>
        <w:rPr>
          <w:noProof/>
        </w:rPr>
      </w:r>
      <w:r>
        <w:rPr>
          <w:noProof/>
        </w:rPr>
        <w:fldChar w:fldCharType="separate"/>
      </w:r>
      <w:r>
        <w:rPr>
          <w:noProof/>
        </w:rPr>
        <w:t>15</w:t>
      </w:r>
      <w:r>
        <w:rPr>
          <w:noProof/>
        </w:rPr>
        <w:fldChar w:fldCharType="end"/>
      </w:r>
    </w:p>
    <w:p w14:paraId="617E1125" w14:textId="49E4CB4C" w:rsidR="00CF6440" w:rsidRDefault="00CF644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5B33A8">
        <w:rPr>
          <w:rFonts w:cs="Arial"/>
          <w:noProof/>
        </w:rPr>
        <w:t>procedure</w:t>
      </w:r>
      <w:r>
        <w:rPr>
          <w:noProof/>
        </w:rPr>
        <w:tab/>
      </w:r>
      <w:r>
        <w:rPr>
          <w:noProof/>
        </w:rPr>
        <w:fldChar w:fldCharType="begin" w:fldLock="1"/>
      </w:r>
      <w:r>
        <w:rPr>
          <w:noProof/>
        </w:rPr>
        <w:instrText xml:space="preserve"> PAGEREF _Toc138340185 \h </w:instrText>
      </w:r>
      <w:r>
        <w:rPr>
          <w:noProof/>
        </w:rPr>
      </w:r>
      <w:r>
        <w:rPr>
          <w:noProof/>
        </w:rPr>
        <w:fldChar w:fldCharType="separate"/>
      </w:r>
      <w:r>
        <w:rPr>
          <w:noProof/>
        </w:rPr>
        <w:t>15</w:t>
      </w:r>
      <w:r>
        <w:rPr>
          <w:noProof/>
        </w:rPr>
        <w:fldChar w:fldCharType="end"/>
      </w:r>
    </w:p>
    <w:p w14:paraId="3C64B2CD" w14:textId="16881C41" w:rsidR="00CF6440" w:rsidRDefault="00CF644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_Toc138340186 \h </w:instrText>
      </w:r>
      <w:r>
        <w:rPr>
          <w:noProof/>
        </w:rPr>
      </w:r>
      <w:r>
        <w:rPr>
          <w:noProof/>
        </w:rPr>
        <w:fldChar w:fldCharType="separate"/>
      </w:r>
      <w:r>
        <w:rPr>
          <w:noProof/>
        </w:rPr>
        <w:t>15</w:t>
      </w:r>
      <w:r>
        <w:rPr>
          <w:noProof/>
        </w:rPr>
        <w:fldChar w:fldCharType="end"/>
      </w:r>
    </w:p>
    <w:p w14:paraId="7E2C2DB2" w14:textId="17F4BE69" w:rsidR="00CF6440" w:rsidRDefault="00CF644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_Toc138340187 \h </w:instrText>
      </w:r>
      <w:r>
        <w:rPr>
          <w:noProof/>
        </w:rPr>
      </w:r>
      <w:r>
        <w:rPr>
          <w:noProof/>
        </w:rPr>
        <w:fldChar w:fldCharType="separate"/>
      </w:r>
      <w:r>
        <w:rPr>
          <w:noProof/>
        </w:rPr>
        <w:t>15</w:t>
      </w:r>
      <w:r>
        <w:rPr>
          <w:noProof/>
        </w:rPr>
        <w:fldChar w:fldCharType="end"/>
      </w:r>
    </w:p>
    <w:p w14:paraId="7FE213F3" w14:textId="320E20E6" w:rsidR="00CF6440" w:rsidRDefault="00CF6440">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_Toc138340188 \h </w:instrText>
      </w:r>
      <w:r>
        <w:rPr>
          <w:noProof/>
        </w:rPr>
      </w:r>
      <w:r>
        <w:rPr>
          <w:noProof/>
        </w:rPr>
        <w:fldChar w:fldCharType="separate"/>
      </w:r>
      <w:r>
        <w:rPr>
          <w:noProof/>
        </w:rPr>
        <w:t>15</w:t>
      </w:r>
      <w:r>
        <w:rPr>
          <w:noProof/>
        </w:rPr>
        <w:fldChar w:fldCharType="end"/>
      </w:r>
    </w:p>
    <w:p w14:paraId="1F244F16" w14:textId="62CF64FD" w:rsidR="00CF6440" w:rsidRDefault="00CF6440">
      <w:pPr>
        <w:pStyle w:val="TOC5"/>
        <w:rPr>
          <w:rFonts w:asciiTheme="minorHAnsi" w:eastAsiaTheme="minorEastAsia" w:hAnsiTheme="minorHAnsi" w:cstheme="minorBidi"/>
          <w:noProof/>
          <w:sz w:val="22"/>
          <w:szCs w:val="22"/>
          <w:lang w:eastAsia="en-GB"/>
        </w:rPr>
      </w:pPr>
      <w:r>
        <w:rPr>
          <w:noProof/>
        </w:rPr>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_Toc138340189 \h </w:instrText>
      </w:r>
      <w:r>
        <w:rPr>
          <w:noProof/>
        </w:rPr>
      </w:r>
      <w:r>
        <w:rPr>
          <w:noProof/>
        </w:rPr>
        <w:fldChar w:fldCharType="separate"/>
      </w:r>
      <w:r>
        <w:rPr>
          <w:noProof/>
        </w:rPr>
        <w:t>16</w:t>
      </w:r>
      <w:r>
        <w:rPr>
          <w:noProof/>
        </w:rPr>
        <w:fldChar w:fldCharType="end"/>
      </w:r>
    </w:p>
    <w:p w14:paraId="4EFAB191" w14:textId="7E858FA5" w:rsidR="00CF6440" w:rsidRDefault="00CF6440">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_Toc138340190 \h </w:instrText>
      </w:r>
      <w:r>
        <w:rPr>
          <w:noProof/>
        </w:rPr>
      </w:r>
      <w:r>
        <w:rPr>
          <w:noProof/>
        </w:rPr>
        <w:fldChar w:fldCharType="separate"/>
      </w:r>
      <w:r>
        <w:rPr>
          <w:noProof/>
        </w:rPr>
        <w:t>16</w:t>
      </w:r>
      <w:r>
        <w:rPr>
          <w:noProof/>
        </w:rPr>
        <w:fldChar w:fldCharType="end"/>
      </w:r>
    </w:p>
    <w:p w14:paraId="027AF8D2" w14:textId="2CFB13D5" w:rsidR="00CF6440" w:rsidRDefault="00CF644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_Toc138340191 \h </w:instrText>
      </w:r>
      <w:r>
        <w:rPr>
          <w:noProof/>
        </w:rPr>
      </w:r>
      <w:r>
        <w:rPr>
          <w:noProof/>
        </w:rPr>
        <w:fldChar w:fldCharType="separate"/>
      </w:r>
      <w:r>
        <w:rPr>
          <w:noProof/>
        </w:rPr>
        <w:t>16</w:t>
      </w:r>
      <w:r>
        <w:rPr>
          <w:noProof/>
        </w:rPr>
        <w:fldChar w:fldCharType="end"/>
      </w:r>
    </w:p>
    <w:p w14:paraId="42A84E68" w14:textId="19506BF8" w:rsidR="00CF6440" w:rsidRDefault="00CF6440">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_Toc138340192 \h </w:instrText>
      </w:r>
      <w:r>
        <w:rPr>
          <w:noProof/>
        </w:rPr>
      </w:r>
      <w:r>
        <w:rPr>
          <w:noProof/>
        </w:rPr>
        <w:fldChar w:fldCharType="separate"/>
      </w:r>
      <w:r>
        <w:rPr>
          <w:noProof/>
        </w:rPr>
        <w:t>16</w:t>
      </w:r>
      <w:r>
        <w:rPr>
          <w:noProof/>
        </w:rPr>
        <w:fldChar w:fldCharType="end"/>
      </w:r>
    </w:p>
    <w:p w14:paraId="4DD4B583" w14:textId="1F2105FE" w:rsidR="00CF6440" w:rsidRDefault="00CF6440">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_Toc138340193 \h </w:instrText>
      </w:r>
      <w:r>
        <w:rPr>
          <w:noProof/>
        </w:rPr>
      </w:r>
      <w:r>
        <w:rPr>
          <w:noProof/>
        </w:rPr>
        <w:fldChar w:fldCharType="separate"/>
      </w:r>
      <w:r>
        <w:rPr>
          <w:noProof/>
        </w:rPr>
        <w:t>17</w:t>
      </w:r>
      <w:r>
        <w:rPr>
          <w:noProof/>
        </w:rPr>
        <w:fldChar w:fldCharType="end"/>
      </w:r>
    </w:p>
    <w:p w14:paraId="7444493D" w14:textId="38862ED3" w:rsidR="00CF6440" w:rsidRDefault="00CF6440">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_Toc138340194 \h </w:instrText>
      </w:r>
      <w:r>
        <w:rPr>
          <w:noProof/>
        </w:rPr>
      </w:r>
      <w:r>
        <w:rPr>
          <w:noProof/>
        </w:rPr>
        <w:fldChar w:fldCharType="separate"/>
      </w:r>
      <w:r>
        <w:rPr>
          <w:noProof/>
        </w:rPr>
        <w:t>17</w:t>
      </w:r>
      <w:r>
        <w:rPr>
          <w:noProof/>
        </w:rPr>
        <w:fldChar w:fldCharType="end"/>
      </w:r>
    </w:p>
    <w:p w14:paraId="7ABAA384" w14:textId="6EBC12AF" w:rsidR="00CF6440" w:rsidRDefault="00CF644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5B33A8">
        <w:rPr>
          <w:rFonts w:cs="Arial"/>
          <w:noProof/>
        </w:rPr>
        <w:t>procedure</w:t>
      </w:r>
      <w:r>
        <w:rPr>
          <w:noProof/>
        </w:rPr>
        <w:tab/>
      </w:r>
      <w:r>
        <w:rPr>
          <w:noProof/>
        </w:rPr>
        <w:fldChar w:fldCharType="begin" w:fldLock="1"/>
      </w:r>
      <w:r>
        <w:rPr>
          <w:noProof/>
        </w:rPr>
        <w:instrText xml:space="preserve"> PAGEREF _Toc138340195 \h </w:instrText>
      </w:r>
      <w:r>
        <w:rPr>
          <w:noProof/>
        </w:rPr>
      </w:r>
      <w:r>
        <w:rPr>
          <w:noProof/>
        </w:rPr>
        <w:fldChar w:fldCharType="separate"/>
      </w:r>
      <w:r>
        <w:rPr>
          <w:noProof/>
        </w:rPr>
        <w:t>18</w:t>
      </w:r>
      <w:r>
        <w:rPr>
          <w:noProof/>
        </w:rPr>
        <w:fldChar w:fldCharType="end"/>
      </w:r>
    </w:p>
    <w:p w14:paraId="651FF09E" w14:textId="7DD97C64" w:rsidR="00CF6440" w:rsidRDefault="00CF6440">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_Toc138340196 \h </w:instrText>
      </w:r>
      <w:r>
        <w:rPr>
          <w:noProof/>
        </w:rPr>
      </w:r>
      <w:r>
        <w:rPr>
          <w:noProof/>
        </w:rPr>
        <w:fldChar w:fldCharType="separate"/>
      </w:r>
      <w:r>
        <w:rPr>
          <w:noProof/>
        </w:rPr>
        <w:t>18</w:t>
      </w:r>
      <w:r>
        <w:rPr>
          <w:noProof/>
        </w:rPr>
        <w:fldChar w:fldCharType="end"/>
      </w:r>
    </w:p>
    <w:p w14:paraId="155ECC5F" w14:textId="4C132DF2" w:rsidR="00CF6440" w:rsidRDefault="00CF6440">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_Toc138340197 \h </w:instrText>
      </w:r>
      <w:r>
        <w:rPr>
          <w:noProof/>
        </w:rPr>
      </w:r>
      <w:r>
        <w:rPr>
          <w:noProof/>
        </w:rPr>
        <w:fldChar w:fldCharType="separate"/>
      </w:r>
      <w:r>
        <w:rPr>
          <w:noProof/>
        </w:rPr>
        <w:t>18</w:t>
      </w:r>
      <w:r>
        <w:rPr>
          <w:noProof/>
        </w:rPr>
        <w:fldChar w:fldCharType="end"/>
      </w:r>
    </w:p>
    <w:p w14:paraId="70D30C5C" w14:textId="5AE68D2B" w:rsidR="00CF6440" w:rsidRDefault="00CF6440">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_Toc138340198 \h </w:instrText>
      </w:r>
      <w:r>
        <w:rPr>
          <w:noProof/>
        </w:rPr>
      </w:r>
      <w:r>
        <w:rPr>
          <w:noProof/>
        </w:rPr>
        <w:fldChar w:fldCharType="separate"/>
      </w:r>
      <w:r>
        <w:rPr>
          <w:noProof/>
        </w:rPr>
        <w:t>19</w:t>
      </w:r>
      <w:r>
        <w:rPr>
          <w:noProof/>
        </w:rPr>
        <w:fldChar w:fldCharType="end"/>
      </w:r>
    </w:p>
    <w:p w14:paraId="6B8E19EF" w14:textId="192A5B3B" w:rsidR="00CF6440" w:rsidRDefault="00CF6440">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_Toc138340199 \h </w:instrText>
      </w:r>
      <w:r>
        <w:rPr>
          <w:noProof/>
        </w:rPr>
      </w:r>
      <w:r>
        <w:rPr>
          <w:noProof/>
        </w:rPr>
        <w:fldChar w:fldCharType="separate"/>
      </w:r>
      <w:r>
        <w:rPr>
          <w:noProof/>
        </w:rPr>
        <w:t>21</w:t>
      </w:r>
      <w:r>
        <w:rPr>
          <w:noProof/>
        </w:rPr>
        <w:fldChar w:fldCharType="end"/>
      </w:r>
    </w:p>
    <w:p w14:paraId="4585D10C" w14:textId="3E4EBB48" w:rsidR="00CF6440" w:rsidRDefault="00CF6440">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_Toc138340200 \h </w:instrText>
      </w:r>
      <w:r>
        <w:rPr>
          <w:noProof/>
        </w:rPr>
      </w:r>
      <w:r>
        <w:rPr>
          <w:noProof/>
        </w:rPr>
        <w:fldChar w:fldCharType="separate"/>
      </w:r>
      <w:r>
        <w:rPr>
          <w:noProof/>
        </w:rPr>
        <w:t>21</w:t>
      </w:r>
      <w:r>
        <w:rPr>
          <w:noProof/>
        </w:rPr>
        <w:fldChar w:fldCharType="end"/>
      </w:r>
    </w:p>
    <w:p w14:paraId="39B19080" w14:textId="57C87C77" w:rsidR="00CF6440" w:rsidRDefault="00CF6440">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_Toc138340201 \h </w:instrText>
      </w:r>
      <w:r>
        <w:rPr>
          <w:noProof/>
        </w:rPr>
      </w:r>
      <w:r>
        <w:rPr>
          <w:noProof/>
        </w:rPr>
        <w:fldChar w:fldCharType="separate"/>
      </w:r>
      <w:r>
        <w:rPr>
          <w:noProof/>
        </w:rPr>
        <w:t>21</w:t>
      </w:r>
      <w:r>
        <w:rPr>
          <w:noProof/>
        </w:rPr>
        <w:fldChar w:fldCharType="end"/>
      </w:r>
    </w:p>
    <w:p w14:paraId="6C0161DA" w14:textId="7FAA9644" w:rsidR="00CF6440" w:rsidRDefault="00CF6440">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_Toc138340202 \h </w:instrText>
      </w:r>
      <w:r>
        <w:rPr>
          <w:noProof/>
        </w:rPr>
      </w:r>
      <w:r>
        <w:rPr>
          <w:noProof/>
        </w:rPr>
        <w:fldChar w:fldCharType="separate"/>
      </w:r>
      <w:r>
        <w:rPr>
          <w:noProof/>
        </w:rPr>
        <w:t>21</w:t>
      </w:r>
      <w:r>
        <w:rPr>
          <w:noProof/>
        </w:rPr>
        <w:fldChar w:fldCharType="end"/>
      </w:r>
    </w:p>
    <w:p w14:paraId="0C13E2DB" w14:textId="49E0DEF8" w:rsidR="00CF6440" w:rsidRDefault="00CF6440">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_Toc138340203 \h </w:instrText>
      </w:r>
      <w:r>
        <w:rPr>
          <w:noProof/>
        </w:rPr>
      </w:r>
      <w:r>
        <w:rPr>
          <w:noProof/>
        </w:rPr>
        <w:fldChar w:fldCharType="separate"/>
      </w:r>
      <w:r>
        <w:rPr>
          <w:noProof/>
        </w:rPr>
        <w:t>21</w:t>
      </w:r>
      <w:r>
        <w:rPr>
          <w:noProof/>
        </w:rPr>
        <w:fldChar w:fldCharType="end"/>
      </w:r>
    </w:p>
    <w:p w14:paraId="71F2AC5E" w14:textId="63A7C997" w:rsidR="00CF6440" w:rsidRDefault="00CF6440">
      <w:pPr>
        <w:pStyle w:val="TOC3"/>
        <w:rPr>
          <w:rFonts w:asciiTheme="minorHAnsi" w:eastAsiaTheme="minorEastAsia" w:hAnsiTheme="minorHAnsi" w:cstheme="minorBidi"/>
          <w:noProof/>
          <w:sz w:val="22"/>
          <w:szCs w:val="22"/>
          <w:lang w:eastAsia="en-GB"/>
        </w:rPr>
      </w:pPr>
      <w:r>
        <w:rPr>
          <w:noProof/>
        </w:rPr>
        <w:lastRenderedPageBreak/>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_Toc138340204 \h </w:instrText>
      </w:r>
      <w:r>
        <w:rPr>
          <w:noProof/>
        </w:rPr>
      </w:r>
      <w:r>
        <w:rPr>
          <w:noProof/>
        </w:rPr>
        <w:fldChar w:fldCharType="separate"/>
      </w:r>
      <w:r>
        <w:rPr>
          <w:noProof/>
        </w:rPr>
        <w:t>22</w:t>
      </w:r>
      <w:r>
        <w:rPr>
          <w:noProof/>
        </w:rPr>
        <w:fldChar w:fldCharType="end"/>
      </w:r>
    </w:p>
    <w:p w14:paraId="05CB96ED" w14:textId="2A46EDE9" w:rsidR="00CF6440" w:rsidRDefault="00CF6440">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_Toc138340205 \h </w:instrText>
      </w:r>
      <w:r>
        <w:rPr>
          <w:noProof/>
        </w:rPr>
      </w:r>
      <w:r>
        <w:rPr>
          <w:noProof/>
        </w:rPr>
        <w:fldChar w:fldCharType="separate"/>
      </w:r>
      <w:r>
        <w:rPr>
          <w:noProof/>
        </w:rPr>
        <w:t>22</w:t>
      </w:r>
      <w:r>
        <w:rPr>
          <w:noProof/>
        </w:rPr>
        <w:fldChar w:fldCharType="end"/>
      </w:r>
    </w:p>
    <w:p w14:paraId="6E69B07A" w14:textId="2FCE0F84" w:rsidR="00CF6440" w:rsidRDefault="00CF6440">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_Toc138340206 \h </w:instrText>
      </w:r>
      <w:r>
        <w:rPr>
          <w:noProof/>
        </w:rPr>
      </w:r>
      <w:r>
        <w:rPr>
          <w:noProof/>
        </w:rPr>
        <w:fldChar w:fldCharType="separate"/>
      </w:r>
      <w:r>
        <w:rPr>
          <w:noProof/>
        </w:rPr>
        <w:t>22</w:t>
      </w:r>
      <w:r>
        <w:rPr>
          <w:noProof/>
        </w:rPr>
        <w:fldChar w:fldCharType="end"/>
      </w:r>
    </w:p>
    <w:p w14:paraId="67A422DE" w14:textId="13805D84" w:rsidR="00CF6440" w:rsidRDefault="00CF644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_Toc138340207 \h </w:instrText>
      </w:r>
      <w:r>
        <w:rPr>
          <w:noProof/>
        </w:rPr>
      </w:r>
      <w:r>
        <w:rPr>
          <w:noProof/>
        </w:rPr>
        <w:fldChar w:fldCharType="separate"/>
      </w:r>
      <w:r>
        <w:rPr>
          <w:noProof/>
        </w:rPr>
        <w:t>22</w:t>
      </w:r>
      <w:r>
        <w:rPr>
          <w:noProof/>
        </w:rPr>
        <w:fldChar w:fldCharType="end"/>
      </w:r>
    </w:p>
    <w:p w14:paraId="1EDA83E1" w14:textId="5D107771" w:rsidR="00CF6440" w:rsidRDefault="00CF644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_Toc138340208 \h </w:instrText>
      </w:r>
      <w:r>
        <w:rPr>
          <w:noProof/>
        </w:rPr>
      </w:r>
      <w:r>
        <w:rPr>
          <w:noProof/>
        </w:rPr>
        <w:fldChar w:fldCharType="separate"/>
      </w:r>
      <w:r>
        <w:rPr>
          <w:noProof/>
        </w:rPr>
        <w:t>23</w:t>
      </w:r>
      <w:r>
        <w:rPr>
          <w:noProof/>
        </w:rPr>
        <w:fldChar w:fldCharType="end"/>
      </w:r>
    </w:p>
    <w:p w14:paraId="4002116D" w14:textId="75FA7CDB" w:rsidR="00CF6440" w:rsidRDefault="00CF644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_Toc138340209 \h </w:instrText>
      </w:r>
      <w:r>
        <w:rPr>
          <w:noProof/>
        </w:rPr>
      </w:r>
      <w:r>
        <w:rPr>
          <w:noProof/>
        </w:rPr>
        <w:fldChar w:fldCharType="separate"/>
      </w:r>
      <w:r>
        <w:rPr>
          <w:noProof/>
        </w:rPr>
        <w:t>23</w:t>
      </w:r>
      <w:r>
        <w:rPr>
          <w:noProof/>
        </w:rPr>
        <w:fldChar w:fldCharType="end"/>
      </w:r>
    </w:p>
    <w:p w14:paraId="2A634F67" w14:textId="798F0A81" w:rsidR="00CF6440" w:rsidRDefault="00CF644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_Toc138340210 \h </w:instrText>
      </w:r>
      <w:r>
        <w:rPr>
          <w:noProof/>
        </w:rPr>
      </w:r>
      <w:r>
        <w:rPr>
          <w:noProof/>
        </w:rPr>
        <w:fldChar w:fldCharType="separate"/>
      </w:r>
      <w:r>
        <w:rPr>
          <w:noProof/>
        </w:rPr>
        <w:t>23</w:t>
      </w:r>
      <w:r>
        <w:rPr>
          <w:noProof/>
        </w:rPr>
        <w:fldChar w:fldCharType="end"/>
      </w:r>
    </w:p>
    <w:p w14:paraId="3EE9DCDD" w14:textId="7BF8FD22" w:rsidR="00CF6440" w:rsidRDefault="00CF6440">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_Toc138340211 \h </w:instrText>
      </w:r>
      <w:r>
        <w:rPr>
          <w:noProof/>
        </w:rPr>
      </w:r>
      <w:r>
        <w:rPr>
          <w:noProof/>
        </w:rPr>
        <w:fldChar w:fldCharType="separate"/>
      </w:r>
      <w:r>
        <w:rPr>
          <w:noProof/>
        </w:rPr>
        <w:t>23</w:t>
      </w:r>
      <w:r>
        <w:rPr>
          <w:noProof/>
        </w:rPr>
        <w:fldChar w:fldCharType="end"/>
      </w:r>
    </w:p>
    <w:p w14:paraId="2CCAD7D6" w14:textId="30B65903" w:rsidR="00CF6440" w:rsidRDefault="00CF6440">
      <w:pPr>
        <w:pStyle w:val="TOC2"/>
        <w:rPr>
          <w:rFonts w:asciiTheme="minorHAnsi" w:eastAsiaTheme="minorEastAsia" w:hAnsiTheme="minorHAnsi" w:cstheme="minorBidi"/>
          <w:noProof/>
          <w:sz w:val="22"/>
          <w:szCs w:val="22"/>
          <w:lang w:eastAsia="en-GB"/>
        </w:rPr>
      </w:pPr>
      <w:r w:rsidRPr="005B33A8">
        <w:rPr>
          <w:noProof/>
          <w:lang w:val="en-US"/>
        </w:rPr>
        <w:t>7.4</w:t>
      </w:r>
      <w:r>
        <w:rPr>
          <w:rFonts w:asciiTheme="minorHAnsi" w:eastAsiaTheme="minorEastAsia" w:hAnsiTheme="minorHAnsi" w:cstheme="minorBidi"/>
          <w:noProof/>
          <w:sz w:val="22"/>
          <w:szCs w:val="22"/>
          <w:lang w:eastAsia="en-GB"/>
        </w:rPr>
        <w:tab/>
      </w:r>
      <w:r w:rsidRPr="005B33A8">
        <w:rPr>
          <w:noProof/>
          <w:lang w:val="en-US"/>
        </w:rPr>
        <w:t>XML Schema</w:t>
      </w:r>
      <w:r>
        <w:rPr>
          <w:noProof/>
        </w:rPr>
        <w:tab/>
      </w:r>
      <w:r>
        <w:rPr>
          <w:noProof/>
        </w:rPr>
        <w:fldChar w:fldCharType="begin" w:fldLock="1"/>
      </w:r>
      <w:r>
        <w:rPr>
          <w:noProof/>
        </w:rPr>
        <w:instrText xml:space="preserve"> PAGEREF _Toc138340212 \h </w:instrText>
      </w:r>
      <w:r>
        <w:rPr>
          <w:noProof/>
        </w:rPr>
      </w:r>
      <w:r>
        <w:rPr>
          <w:noProof/>
        </w:rPr>
        <w:fldChar w:fldCharType="separate"/>
      </w:r>
      <w:r>
        <w:rPr>
          <w:noProof/>
        </w:rPr>
        <w:t>23</w:t>
      </w:r>
      <w:r>
        <w:rPr>
          <w:noProof/>
        </w:rPr>
        <w:fldChar w:fldCharType="end"/>
      </w:r>
    </w:p>
    <w:p w14:paraId="7CC70681" w14:textId="44AD35E5" w:rsidR="00CF6440" w:rsidRDefault="00CF6440">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_Toc138340213 \h </w:instrText>
      </w:r>
      <w:r>
        <w:rPr>
          <w:noProof/>
        </w:rPr>
      </w:r>
      <w:r>
        <w:rPr>
          <w:noProof/>
        </w:rPr>
        <w:fldChar w:fldCharType="separate"/>
      </w:r>
      <w:r>
        <w:rPr>
          <w:noProof/>
        </w:rPr>
        <w:t>23</w:t>
      </w:r>
      <w:r>
        <w:rPr>
          <w:noProof/>
        </w:rPr>
        <w:fldChar w:fldCharType="end"/>
      </w:r>
    </w:p>
    <w:p w14:paraId="7A5173ED" w14:textId="334EFDE2" w:rsidR="00CF6440" w:rsidRDefault="00CF6440">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_Toc138340214 \h </w:instrText>
      </w:r>
      <w:r>
        <w:rPr>
          <w:noProof/>
        </w:rPr>
      </w:r>
      <w:r>
        <w:rPr>
          <w:noProof/>
        </w:rPr>
        <w:fldChar w:fldCharType="separate"/>
      </w:r>
      <w:r>
        <w:rPr>
          <w:noProof/>
        </w:rPr>
        <w:t>23</w:t>
      </w:r>
      <w:r>
        <w:rPr>
          <w:noProof/>
        </w:rPr>
        <w:fldChar w:fldCharType="end"/>
      </w:r>
    </w:p>
    <w:p w14:paraId="21D94F0C" w14:textId="26ECDBE1" w:rsidR="00CF6440" w:rsidRDefault="00CF6440">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_Toc138340215 \h </w:instrText>
      </w:r>
      <w:r>
        <w:rPr>
          <w:noProof/>
        </w:rPr>
      </w:r>
      <w:r>
        <w:rPr>
          <w:noProof/>
        </w:rPr>
        <w:fldChar w:fldCharType="separate"/>
      </w:r>
      <w:r>
        <w:rPr>
          <w:noProof/>
        </w:rPr>
        <w:t>24</w:t>
      </w:r>
      <w:r>
        <w:rPr>
          <w:noProof/>
        </w:rPr>
        <w:fldChar w:fldCharType="end"/>
      </w:r>
    </w:p>
    <w:p w14:paraId="28BA5441" w14:textId="1EE9BECC" w:rsidR="00CF6440" w:rsidRDefault="00CF6440">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_Toc138340216 \h </w:instrText>
      </w:r>
      <w:r>
        <w:rPr>
          <w:noProof/>
        </w:rPr>
      </w:r>
      <w:r>
        <w:rPr>
          <w:noProof/>
        </w:rPr>
        <w:fldChar w:fldCharType="separate"/>
      </w:r>
      <w:r>
        <w:rPr>
          <w:noProof/>
        </w:rPr>
        <w:t>25</w:t>
      </w:r>
      <w:r>
        <w:rPr>
          <w:noProof/>
        </w:rPr>
        <w:fldChar w:fldCharType="end"/>
      </w:r>
    </w:p>
    <w:p w14:paraId="0F3F13BD" w14:textId="02192F47" w:rsidR="00CF6440" w:rsidRDefault="00CF6440">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_Toc138340217 \h </w:instrText>
      </w:r>
      <w:r>
        <w:rPr>
          <w:noProof/>
        </w:rPr>
      </w:r>
      <w:r>
        <w:rPr>
          <w:noProof/>
        </w:rPr>
        <w:fldChar w:fldCharType="separate"/>
      </w:r>
      <w:r>
        <w:rPr>
          <w:noProof/>
        </w:rPr>
        <w:t>25</w:t>
      </w:r>
      <w:r>
        <w:rPr>
          <w:noProof/>
        </w:rPr>
        <w:fldChar w:fldCharType="end"/>
      </w:r>
    </w:p>
    <w:p w14:paraId="01E4F023" w14:textId="10EE0C07" w:rsidR="00CF6440" w:rsidRDefault="00CF6440" w:rsidP="00CF6440">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_Toc138340218 \h </w:instrText>
      </w:r>
      <w:r>
        <w:rPr>
          <w:noProof/>
        </w:rPr>
      </w:r>
      <w:r>
        <w:rPr>
          <w:noProof/>
        </w:rPr>
        <w:fldChar w:fldCharType="separate"/>
      </w:r>
      <w:r>
        <w:rPr>
          <w:noProof/>
        </w:rPr>
        <w:t>28</w:t>
      </w:r>
      <w:r>
        <w:rPr>
          <w:noProof/>
        </w:rPr>
        <w:fldChar w:fldCharType="end"/>
      </w:r>
    </w:p>
    <w:p w14:paraId="46DD2437" w14:textId="787E36D3" w:rsidR="00CF6440" w:rsidRDefault="00CF644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_Toc138340219 \h </w:instrText>
      </w:r>
      <w:r>
        <w:rPr>
          <w:noProof/>
        </w:rPr>
      </w:r>
      <w:r>
        <w:rPr>
          <w:noProof/>
        </w:rPr>
        <w:fldChar w:fldCharType="separate"/>
      </w:r>
      <w:r>
        <w:rPr>
          <w:noProof/>
        </w:rPr>
        <w:t>28</w:t>
      </w:r>
      <w:r>
        <w:rPr>
          <w:noProof/>
        </w:rPr>
        <w:fldChar w:fldCharType="end"/>
      </w:r>
    </w:p>
    <w:p w14:paraId="2CC31FFC" w14:textId="0368D5B4" w:rsidR="00CF6440" w:rsidRDefault="00CF6440">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_Toc138340220 \h </w:instrText>
      </w:r>
      <w:r>
        <w:rPr>
          <w:noProof/>
        </w:rPr>
      </w:r>
      <w:r>
        <w:rPr>
          <w:noProof/>
        </w:rPr>
        <w:fldChar w:fldCharType="separate"/>
      </w:r>
      <w:r>
        <w:rPr>
          <w:noProof/>
        </w:rPr>
        <w:t>28</w:t>
      </w:r>
      <w:r>
        <w:rPr>
          <w:noProof/>
        </w:rPr>
        <w:fldChar w:fldCharType="end"/>
      </w:r>
    </w:p>
    <w:p w14:paraId="54AED465" w14:textId="76236B24" w:rsidR="00CF6440" w:rsidRDefault="00CF6440">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_Toc138340221 \h </w:instrText>
      </w:r>
      <w:r>
        <w:rPr>
          <w:noProof/>
        </w:rPr>
      </w:r>
      <w:r>
        <w:rPr>
          <w:noProof/>
        </w:rPr>
        <w:fldChar w:fldCharType="separate"/>
      </w:r>
      <w:r>
        <w:rPr>
          <w:noProof/>
        </w:rPr>
        <w:t>28</w:t>
      </w:r>
      <w:r>
        <w:rPr>
          <w:noProof/>
        </w:rPr>
        <w:fldChar w:fldCharType="end"/>
      </w:r>
    </w:p>
    <w:p w14:paraId="52171C54" w14:textId="7B7F24F0" w:rsidR="00CF6440" w:rsidRDefault="00CF6440">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_Toc138340222 \h </w:instrText>
      </w:r>
      <w:r>
        <w:rPr>
          <w:noProof/>
        </w:rPr>
      </w:r>
      <w:r>
        <w:rPr>
          <w:noProof/>
        </w:rPr>
        <w:fldChar w:fldCharType="separate"/>
      </w:r>
      <w:r>
        <w:rPr>
          <w:noProof/>
        </w:rPr>
        <w:t>28</w:t>
      </w:r>
      <w:r>
        <w:rPr>
          <w:noProof/>
        </w:rPr>
        <w:fldChar w:fldCharType="end"/>
      </w:r>
    </w:p>
    <w:p w14:paraId="5BA6A319" w14:textId="0632C03B" w:rsidR="00CF6440" w:rsidRDefault="00CF6440" w:rsidP="00CF6440">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_Toc138340223 \h </w:instrText>
      </w:r>
      <w:r>
        <w:rPr>
          <w:noProof/>
        </w:rPr>
      </w:r>
      <w:r>
        <w:rPr>
          <w:noProof/>
        </w:rPr>
        <w:fldChar w:fldCharType="separate"/>
      </w:r>
      <w:r>
        <w:rPr>
          <w:noProof/>
        </w:rPr>
        <w:t>29</w:t>
      </w:r>
      <w:r>
        <w:rPr>
          <w:noProof/>
        </w:rPr>
        <w:fldChar w:fldCharType="end"/>
      </w:r>
    </w:p>
    <w:p w14:paraId="22CBD518" w14:textId="097113A4" w:rsidR="00CF6440" w:rsidRDefault="00CF6440">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_Toc138340224 \h </w:instrText>
      </w:r>
      <w:r>
        <w:rPr>
          <w:noProof/>
        </w:rPr>
      </w:r>
      <w:r>
        <w:rPr>
          <w:noProof/>
        </w:rPr>
        <w:fldChar w:fldCharType="separate"/>
      </w:r>
      <w:r>
        <w:rPr>
          <w:noProof/>
        </w:rPr>
        <w:t>29</w:t>
      </w:r>
      <w:r>
        <w:rPr>
          <w:noProof/>
        </w:rPr>
        <w:fldChar w:fldCharType="end"/>
      </w:r>
    </w:p>
    <w:p w14:paraId="00BAB97D" w14:textId="6152D2E0" w:rsidR="00CF6440" w:rsidRDefault="00CF6440">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_Toc138340225 \h </w:instrText>
      </w:r>
      <w:r>
        <w:rPr>
          <w:noProof/>
        </w:rPr>
      </w:r>
      <w:r>
        <w:rPr>
          <w:noProof/>
        </w:rPr>
        <w:fldChar w:fldCharType="separate"/>
      </w:r>
      <w:r>
        <w:rPr>
          <w:noProof/>
        </w:rPr>
        <w:t>29</w:t>
      </w:r>
      <w:r>
        <w:rPr>
          <w:noProof/>
        </w:rPr>
        <w:fldChar w:fldCharType="end"/>
      </w:r>
    </w:p>
    <w:p w14:paraId="166A93A1" w14:textId="3B82C61A" w:rsidR="00CF6440" w:rsidRDefault="00CF6440">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_Toc138340226 \h </w:instrText>
      </w:r>
      <w:r>
        <w:rPr>
          <w:noProof/>
        </w:rPr>
      </w:r>
      <w:r>
        <w:rPr>
          <w:noProof/>
        </w:rPr>
        <w:fldChar w:fldCharType="separate"/>
      </w:r>
      <w:r>
        <w:rPr>
          <w:noProof/>
        </w:rPr>
        <w:t>29</w:t>
      </w:r>
      <w:r>
        <w:rPr>
          <w:noProof/>
        </w:rPr>
        <w:fldChar w:fldCharType="end"/>
      </w:r>
    </w:p>
    <w:p w14:paraId="11AE4934" w14:textId="579DB949" w:rsidR="00CF6440" w:rsidRDefault="00CF6440">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_Toc138340227 \h </w:instrText>
      </w:r>
      <w:r>
        <w:rPr>
          <w:noProof/>
        </w:rPr>
      </w:r>
      <w:r>
        <w:rPr>
          <w:noProof/>
        </w:rPr>
        <w:fldChar w:fldCharType="separate"/>
      </w:r>
      <w:r>
        <w:rPr>
          <w:noProof/>
        </w:rPr>
        <w:t>30</w:t>
      </w:r>
      <w:r>
        <w:rPr>
          <w:noProof/>
        </w:rPr>
        <w:fldChar w:fldCharType="end"/>
      </w:r>
    </w:p>
    <w:p w14:paraId="663B1A54" w14:textId="6B60189E" w:rsidR="00CF6440" w:rsidRDefault="00CF6440" w:rsidP="00CF6440">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_Toc138340228 \h </w:instrText>
      </w:r>
      <w:r>
        <w:rPr>
          <w:noProof/>
        </w:rPr>
      </w:r>
      <w:r>
        <w:rPr>
          <w:noProof/>
        </w:rPr>
        <w:fldChar w:fldCharType="separate"/>
      </w:r>
      <w:r>
        <w:rPr>
          <w:noProof/>
        </w:rPr>
        <w:t>30</w:t>
      </w:r>
      <w:r>
        <w:rPr>
          <w:noProof/>
        </w:rPr>
        <w:fldChar w:fldCharType="end"/>
      </w:r>
    </w:p>
    <w:p w14:paraId="183841E2" w14:textId="046E0730" w:rsidR="00080512" w:rsidRPr="004D3578" w:rsidRDefault="00FE14BD">
      <w:r>
        <w:rPr>
          <w:noProof/>
          <w:sz w:val="22"/>
        </w:rPr>
        <w:fldChar w:fldCharType="end"/>
      </w:r>
    </w:p>
    <w:p w14:paraId="7B8BE8E7" w14:textId="019D52F5" w:rsidR="00080512" w:rsidRDefault="00080512" w:rsidP="00AA3AEC">
      <w:pPr>
        <w:pStyle w:val="Heading1"/>
      </w:pPr>
      <w:bookmarkStart w:id="16" w:name="_CRForeword"/>
      <w:bookmarkEnd w:id="16"/>
      <w:r w:rsidRPr="004D3578">
        <w:br w:type="page"/>
      </w:r>
      <w:bookmarkStart w:id="17" w:name="foreword"/>
      <w:bookmarkStart w:id="18" w:name="_Toc25305658"/>
      <w:bookmarkStart w:id="19" w:name="_Toc26190234"/>
      <w:bookmarkStart w:id="20" w:name="_Toc26190827"/>
      <w:bookmarkStart w:id="21" w:name="_Toc34062131"/>
      <w:bookmarkStart w:id="22" w:name="_Toc34394572"/>
      <w:bookmarkStart w:id="23" w:name="_Toc45274376"/>
      <w:bookmarkStart w:id="24" w:name="_Toc51932915"/>
      <w:bookmarkStart w:id="25" w:name="_Toc58513642"/>
      <w:bookmarkStart w:id="26" w:name="_Toc138340150"/>
      <w:bookmarkEnd w:id="17"/>
      <w:r w:rsidRPr="004D3578">
        <w:lastRenderedPageBreak/>
        <w:t>Foreword</w:t>
      </w:r>
      <w:bookmarkEnd w:id="18"/>
      <w:bookmarkEnd w:id="19"/>
      <w:bookmarkEnd w:id="20"/>
      <w:bookmarkEnd w:id="21"/>
      <w:bookmarkEnd w:id="22"/>
      <w:bookmarkEnd w:id="23"/>
      <w:bookmarkEnd w:id="24"/>
      <w:bookmarkEnd w:id="25"/>
      <w:bookmarkEnd w:id="26"/>
    </w:p>
    <w:p w14:paraId="4172CD8B" w14:textId="77777777" w:rsidR="00080512" w:rsidRPr="004D3578" w:rsidRDefault="00080512">
      <w:r w:rsidRPr="004D3578">
        <w:t xml:space="preserve">This Technical </w:t>
      </w:r>
      <w:bookmarkStart w:id="27" w:name="spectype3"/>
      <w:r w:rsidRPr="002D33FF">
        <w:t>Specification</w:t>
      </w:r>
      <w:bookmarkEnd w:id="27"/>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8" w:name="introduction"/>
      <w:bookmarkStart w:id="29" w:name="_CR1"/>
      <w:bookmarkEnd w:id="28"/>
      <w:bookmarkEnd w:id="29"/>
      <w:r w:rsidRPr="004D3578">
        <w:br w:type="page"/>
      </w:r>
      <w:bookmarkStart w:id="30" w:name="scope"/>
      <w:bookmarkStart w:id="31" w:name="_Toc25305659"/>
      <w:bookmarkStart w:id="32" w:name="_Toc26190235"/>
      <w:bookmarkStart w:id="33" w:name="_Toc26190828"/>
      <w:bookmarkStart w:id="34" w:name="_Toc34062132"/>
      <w:bookmarkStart w:id="35" w:name="_Toc34394573"/>
      <w:bookmarkStart w:id="36" w:name="_Toc45274377"/>
      <w:bookmarkStart w:id="37" w:name="_Toc51932916"/>
      <w:bookmarkStart w:id="38" w:name="_Toc58513643"/>
      <w:bookmarkStart w:id="39" w:name="_Toc138340151"/>
      <w:bookmarkEnd w:id="30"/>
      <w:r w:rsidRPr="004D3578">
        <w:lastRenderedPageBreak/>
        <w:t>1</w:t>
      </w:r>
      <w:r w:rsidRPr="004D3578">
        <w:tab/>
        <w:t>Scope</w:t>
      </w:r>
      <w:bookmarkEnd w:id="31"/>
      <w:bookmarkEnd w:id="32"/>
      <w:bookmarkEnd w:id="33"/>
      <w:bookmarkEnd w:id="34"/>
      <w:bookmarkEnd w:id="35"/>
      <w:bookmarkEnd w:id="36"/>
      <w:bookmarkEnd w:id="37"/>
      <w:bookmarkEnd w:id="38"/>
      <w:bookmarkEnd w:id="39"/>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40" w:name="references"/>
      <w:bookmarkStart w:id="41" w:name="_CR2"/>
      <w:bookmarkStart w:id="42" w:name="_Toc25305660"/>
      <w:bookmarkStart w:id="43" w:name="_Toc26190236"/>
      <w:bookmarkStart w:id="44" w:name="_Toc26190829"/>
      <w:bookmarkStart w:id="45" w:name="_Toc34062133"/>
      <w:bookmarkStart w:id="46" w:name="_Toc34394574"/>
      <w:bookmarkStart w:id="47" w:name="_Toc45274378"/>
      <w:bookmarkStart w:id="48" w:name="_Toc51932917"/>
      <w:bookmarkStart w:id="49" w:name="_Toc58513644"/>
      <w:bookmarkStart w:id="50" w:name="_Toc138340152"/>
      <w:bookmarkEnd w:id="40"/>
      <w:bookmarkEnd w:id="41"/>
      <w:r w:rsidRPr="004D3578">
        <w:t>2</w:t>
      </w:r>
      <w:r w:rsidRPr="004D3578">
        <w:tab/>
        <w:t>References</w:t>
      </w:r>
      <w:bookmarkEnd w:id="42"/>
      <w:bookmarkEnd w:id="43"/>
      <w:bookmarkEnd w:id="44"/>
      <w:bookmarkEnd w:id="45"/>
      <w:bookmarkEnd w:id="46"/>
      <w:bookmarkEnd w:id="47"/>
      <w:bookmarkEnd w:id="48"/>
      <w:bookmarkEnd w:id="49"/>
      <w:bookmarkEnd w:id="5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Pr="007D0A29" w:rsidRDefault="00A9578A" w:rsidP="00A9578A">
      <w:pPr>
        <w:pStyle w:val="EX"/>
        <w:rPr>
          <w:lang w:val="sv-SE"/>
        </w:rPr>
      </w:pPr>
      <w:r w:rsidRPr="007D0A29">
        <w:rPr>
          <w:lang w:val="sv-SE"/>
        </w:rPr>
        <w:t>[</w:t>
      </w:r>
      <w:r w:rsidR="009329BC" w:rsidRPr="007D0A29">
        <w:rPr>
          <w:lang w:val="sv-SE"/>
        </w:rPr>
        <w:t>9</w:t>
      </w:r>
      <w:r w:rsidRPr="007D0A29">
        <w:rPr>
          <w:lang w:val="sv-SE"/>
        </w:rPr>
        <w:t>]</w:t>
      </w:r>
      <w:r w:rsidRPr="007D0A29">
        <w:rPr>
          <w:lang w:val="sv-SE"/>
        </w:rPr>
        <w:tab/>
        <w:t>OMA OMA-SUP-XSD_xdm2_1_extensions-V1_0: "XML Schema Definition: XDM 2.1 – Extensions",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51" w:name="definitions"/>
      <w:bookmarkStart w:id="52" w:name="_Toc25305661"/>
      <w:bookmarkStart w:id="53" w:name="_Toc26190237"/>
      <w:bookmarkStart w:id="54" w:name="_Toc26190830"/>
      <w:bookmarkStart w:id="55" w:name="_Toc34062134"/>
      <w:bookmarkStart w:id="56" w:name="_Toc34394575"/>
      <w:bookmarkEnd w:id="51"/>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138299B3"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144F2925" w14:textId="77946D88" w:rsidR="00900F8D" w:rsidRDefault="00900F8D" w:rsidP="00345A16">
      <w:pPr>
        <w:pStyle w:val="EX"/>
      </w:pPr>
      <w:r w:rsidRPr="00D142E7">
        <w:lastRenderedPageBreak/>
        <w:t>[</w:t>
      </w:r>
      <w:r w:rsidR="00A00979">
        <w:t>14A</w:t>
      </w:r>
      <w:r w:rsidRPr="00D142E7">
        <w:t>]</w:t>
      </w:r>
      <w:r w:rsidRPr="00D142E7">
        <w:tab/>
        <w:t xml:space="preserve">3GPP TS 24.545: "Location Management - </w:t>
      </w:r>
      <w:r w:rsidRPr="00D142E7">
        <w:rPr>
          <w:noProof/>
        </w:rPr>
        <w:t>Service Enabler Architecture Layer for Verticals (SEAL)</w:t>
      </w:r>
      <w:r w:rsidRPr="00D142E7">
        <w:t>; Protocol specification".</w:t>
      </w:r>
    </w:p>
    <w:p w14:paraId="6069C20A" w14:textId="5654D4D7" w:rsidR="00080512" w:rsidRPr="004D3578" w:rsidRDefault="00080512">
      <w:pPr>
        <w:pStyle w:val="Heading1"/>
      </w:pPr>
      <w:bookmarkStart w:id="57" w:name="_CR3"/>
      <w:bookmarkStart w:id="58" w:name="_Toc45274379"/>
      <w:bookmarkStart w:id="59" w:name="_Toc51932918"/>
      <w:bookmarkStart w:id="60" w:name="_Toc58513645"/>
      <w:bookmarkStart w:id="61" w:name="_Toc138340153"/>
      <w:bookmarkEnd w:id="57"/>
      <w:r w:rsidRPr="004D3578">
        <w:t>3</w:t>
      </w:r>
      <w:r w:rsidRPr="004D3578">
        <w:tab/>
        <w:t>Definitions</w:t>
      </w:r>
      <w:r w:rsidR="00A74A9D">
        <w:t xml:space="preserve"> of terms</w:t>
      </w:r>
      <w:r w:rsidR="00602AEA">
        <w:t xml:space="preserve"> and abbreviations</w:t>
      </w:r>
      <w:bookmarkEnd w:id="52"/>
      <w:bookmarkEnd w:id="53"/>
      <w:bookmarkEnd w:id="54"/>
      <w:bookmarkEnd w:id="55"/>
      <w:bookmarkEnd w:id="56"/>
      <w:bookmarkEnd w:id="58"/>
      <w:bookmarkEnd w:id="59"/>
      <w:bookmarkEnd w:id="60"/>
      <w:bookmarkEnd w:id="61"/>
    </w:p>
    <w:p w14:paraId="5445D20C" w14:textId="77777777" w:rsidR="00080512" w:rsidRPr="004D3578" w:rsidRDefault="00080512">
      <w:pPr>
        <w:pStyle w:val="Heading2"/>
      </w:pPr>
      <w:bookmarkStart w:id="62" w:name="_CR3_1"/>
      <w:bookmarkStart w:id="63" w:name="_Toc25305662"/>
      <w:bookmarkStart w:id="64" w:name="_Toc26190238"/>
      <w:bookmarkStart w:id="65" w:name="_Toc26190831"/>
      <w:bookmarkStart w:id="66" w:name="_Toc34062135"/>
      <w:bookmarkStart w:id="67" w:name="_Toc34394576"/>
      <w:bookmarkStart w:id="68" w:name="_Toc45274380"/>
      <w:bookmarkStart w:id="69" w:name="_Toc51932919"/>
      <w:bookmarkStart w:id="70" w:name="_Toc58513646"/>
      <w:bookmarkStart w:id="71" w:name="_Toc138340154"/>
      <w:bookmarkEnd w:id="62"/>
      <w:r w:rsidRPr="004D3578">
        <w:t>3.1</w:t>
      </w:r>
      <w:r w:rsidRPr="004D3578">
        <w:tab/>
      </w:r>
      <w:r w:rsidR="002B6339">
        <w:t>Terms</w:t>
      </w:r>
      <w:bookmarkEnd w:id="63"/>
      <w:bookmarkEnd w:id="64"/>
      <w:bookmarkEnd w:id="65"/>
      <w:bookmarkEnd w:id="66"/>
      <w:bookmarkEnd w:id="67"/>
      <w:bookmarkEnd w:id="68"/>
      <w:bookmarkEnd w:id="69"/>
      <w:bookmarkEnd w:id="70"/>
      <w:bookmarkEnd w:id="71"/>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7D0A29" w:rsidRDefault="0013214B" w:rsidP="0013214B">
      <w:pPr>
        <w:pStyle w:val="EW"/>
        <w:rPr>
          <w:b/>
          <w:bCs/>
          <w:lang w:val="sv-SE" w:eastAsia="zh-CN"/>
        </w:rPr>
      </w:pPr>
      <w:r w:rsidRPr="007D0A29">
        <w:rPr>
          <w:b/>
          <w:bCs/>
          <w:lang w:val="sv-SE" w:eastAsia="zh-CN"/>
        </w:rPr>
        <w:t>VAL group</w:t>
      </w:r>
    </w:p>
    <w:p w14:paraId="1617342E" w14:textId="77777777" w:rsidR="0013214B" w:rsidRPr="007D0A29" w:rsidRDefault="0013214B" w:rsidP="0013214B">
      <w:pPr>
        <w:pStyle w:val="EW"/>
        <w:rPr>
          <w:b/>
          <w:bCs/>
          <w:lang w:val="sv-SE" w:eastAsia="zh-CN"/>
        </w:rPr>
      </w:pPr>
      <w:r w:rsidRPr="007D0A29">
        <w:rPr>
          <w:b/>
          <w:bCs/>
          <w:lang w:val="sv-SE" w:eastAsia="zh-CN"/>
        </w:rPr>
        <w:t>VAL group member</w:t>
      </w:r>
    </w:p>
    <w:p w14:paraId="133986AE" w14:textId="77777777" w:rsidR="0013214B" w:rsidRPr="007D0A29" w:rsidRDefault="0013214B" w:rsidP="0013214B">
      <w:pPr>
        <w:pStyle w:val="EW"/>
        <w:rPr>
          <w:b/>
          <w:bCs/>
          <w:lang w:val="sv-SE" w:eastAsia="zh-CN"/>
        </w:rPr>
      </w:pPr>
      <w:r w:rsidRPr="007D0A29">
        <w:rPr>
          <w:b/>
          <w:bCs/>
          <w:lang w:val="sv-SE" w:eastAsia="zh-CN"/>
        </w:rPr>
        <w:t xml:space="preserve">VAL server </w:t>
      </w:r>
    </w:p>
    <w:p w14:paraId="20F07D02" w14:textId="77777777" w:rsidR="0013214B" w:rsidRPr="007D0A29" w:rsidRDefault="0013214B" w:rsidP="0013214B">
      <w:pPr>
        <w:pStyle w:val="EW"/>
        <w:rPr>
          <w:b/>
          <w:bCs/>
          <w:lang w:val="sv-SE" w:eastAsia="zh-CN"/>
        </w:rPr>
      </w:pPr>
      <w:r w:rsidRPr="007D0A29">
        <w:rPr>
          <w:b/>
          <w:bCs/>
          <w:lang w:val="sv-SE" w:eastAsia="zh-CN"/>
        </w:rPr>
        <w:t>VAL service</w:t>
      </w:r>
    </w:p>
    <w:p w14:paraId="44F86741" w14:textId="77777777" w:rsidR="0013214B" w:rsidRPr="007D0A29" w:rsidRDefault="0013214B" w:rsidP="0013214B">
      <w:pPr>
        <w:pStyle w:val="EW"/>
        <w:rPr>
          <w:b/>
          <w:bCs/>
          <w:lang w:val="sv-SE" w:eastAsia="zh-CN"/>
        </w:rPr>
      </w:pPr>
      <w:r w:rsidRPr="007D0A29">
        <w:rPr>
          <w:b/>
          <w:bCs/>
          <w:lang w:val="sv-SE"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72" w:name="_CR3_2"/>
      <w:bookmarkStart w:id="73" w:name="_Toc25305663"/>
      <w:bookmarkStart w:id="74" w:name="_Toc26190239"/>
      <w:bookmarkStart w:id="75" w:name="_Toc26190832"/>
      <w:bookmarkStart w:id="76" w:name="_Toc34062136"/>
      <w:bookmarkStart w:id="77" w:name="_Toc34394577"/>
      <w:bookmarkStart w:id="78" w:name="_Toc45274381"/>
      <w:bookmarkStart w:id="79" w:name="_Toc51932920"/>
      <w:bookmarkStart w:id="80" w:name="_Toc58513647"/>
      <w:bookmarkStart w:id="81" w:name="_Toc138340155"/>
      <w:bookmarkEnd w:id="72"/>
      <w:r w:rsidRPr="004D3578">
        <w:t>3</w:t>
      </w:r>
      <w:r w:rsidR="0044495A">
        <w:t>.2</w:t>
      </w:r>
      <w:r w:rsidRPr="004D3578">
        <w:tab/>
        <w:t>Abbreviations</w:t>
      </w:r>
      <w:bookmarkEnd w:id="73"/>
      <w:bookmarkEnd w:id="74"/>
      <w:bookmarkEnd w:id="75"/>
      <w:bookmarkEnd w:id="76"/>
      <w:bookmarkEnd w:id="77"/>
      <w:bookmarkEnd w:id="78"/>
      <w:bookmarkEnd w:id="79"/>
      <w:bookmarkEnd w:id="80"/>
      <w:bookmarkEnd w:id="81"/>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82" w:name="_CR4"/>
      <w:bookmarkStart w:id="83" w:name="_Toc25305664"/>
      <w:bookmarkStart w:id="84" w:name="_Toc26190240"/>
      <w:bookmarkStart w:id="85" w:name="_Toc26190833"/>
      <w:bookmarkStart w:id="86" w:name="_Toc34062137"/>
      <w:bookmarkStart w:id="87" w:name="_Toc34394578"/>
      <w:bookmarkStart w:id="88" w:name="_Toc45274382"/>
      <w:bookmarkStart w:id="89" w:name="_Toc51932921"/>
      <w:bookmarkStart w:id="90" w:name="_Toc58513648"/>
      <w:bookmarkStart w:id="91" w:name="_Toc138340156"/>
      <w:bookmarkEnd w:id="82"/>
      <w:r>
        <w:t>4</w:t>
      </w:r>
      <w:r>
        <w:tab/>
        <w:t>General description</w:t>
      </w:r>
      <w:bookmarkEnd w:id="83"/>
      <w:bookmarkEnd w:id="84"/>
      <w:bookmarkEnd w:id="85"/>
      <w:bookmarkEnd w:id="86"/>
      <w:bookmarkEnd w:id="87"/>
      <w:bookmarkEnd w:id="88"/>
      <w:bookmarkEnd w:id="89"/>
      <w:bookmarkEnd w:id="90"/>
      <w:bookmarkEnd w:id="91"/>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92" w:name="_CR5"/>
      <w:bookmarkStart w:id="93" w:name="_Toc25305665"/>
      <w:bookmarkStart w:id="94" w:name="_Toc26190241"/>
      <w:bookmarkStart w:id="95" w:name="_Toc26190834"/>
      <w:bookmarkStart w:id="96" w:name="_Toc34062138"/>
      <w:bookmarkStart w:id="97" w:name="_Toc34394579"/>
      <w:bookmarkStart w:id="98" w:name="_Toc45274383"/>
      <w:bookmarkStart w:id="99" w:name="_Toc51932922"/>
      <w:bookmarkStart w:id="100" w:name="_Toc58513649"/>
      <w:bookmarkStart w:id="101" w:name="_Toc138340157"/>
      <w:bookmarkEnd w:id="92"/>
      <w:r>
        <w:t>5</w:t>
      </w:r>
      <w:r>
        <w:tab/>
        <w:t>Functional entities</w:t>
      </w:r>
      <w:bookmarkEnd w:id="93"/>
      <w:bookmarkEnd w:id="94"/>
      <w:bookmarkEnd w:id="95"/>
      <w:bookmarkEnd w:id="96"/>
      <w:bookmarkEnd w:id="97"/>
      <w:bookmarkEnd w:id="98"/>
      <w:bookmarkEnd w:id="99"/>
      <w:bookmarkEnd w:id="100"/>
      <w:bookmarkEnd w:id="101"/>
    </w:p>
    <w:p w14:paraId="7107E579" w14:textId="77777777" w:rsidR="00667763" w:rsidRDefault="00667763" w:rsidP="00667763">
      <w:pPr>
        <w:pStyle w:val="Heading2"/>
        <w:rPr>
          <w:noProof/>
          <w:lang w:val="en-US"/>
        </w:rPr>
      </w:pPr>
      <w:bookmarkStart w:id="102" w:name="_CR5_1"/>
      <w:bookmarkStart w:id="103" w:name="_Toc25305666"/>
      <w:bookmarkStart w:id="104" w:name="_Toc26190242"/>
      <w:bookmarkStart w:id="105" w:name="_Toc26190835"/>
      <w:bookmarkStart w:id="106" w:name="_Toc34062139"/>
      <w:bookmarkStart w:id="107" w:name="_Toc34394580"/>
      <w:bookmarkStart w:id="108" w:name="_Toc45274384"/>
      <w:bookmarkStart w:id="109" w:name="_Toc51932923"/>
      <w:bookmarkStart w:id="110" w:name="_Toc58513650"/>
      <w:bookmarkStart w:id="111" w:name="_Toc138340158"/>
      <w:bookmarkEnd w:id="102"/>
      <w:r>
        <w:rPr>
          <w:noProof/>
          <w:lang w:val="en-US"/>
        </w:rPr>
        <w:t>5.1</w:t>
      </w:r>
      <w:r>
        <w:rPr>
          <w:noProof/>
          <w:lang w:val="en-US"/>
        </w:rPr>
        <w:tab/>
        <w:t>SEAL group management client (SGM-C)</w:t>
      </w:r>
      <w:bookmarkEnd w:id="103"/>
      <w:bookmarkEnd w:id="104"/>
      <w:bookmarkEnd w:id="105"/>
      <w:bookmarkEnd w:id="106"/>
      <w:bookmarkEnd w:id="107"/>
      <w:bookmarkEnd w:id="108"/>
      <w:bookmarkEnd w:id="109"/>
      <w:bookmarkEnd w:id="110"/>
      <w:bookmarkEnd w:id="111"/>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lastRenderedPageBreak/>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44306102" w:rsidR="00667763" w:rsidRDefault="00667763" w:rsidP="00667763">
      <w:pPr>
        <w:pStyle w:val="B1"/>
      </w:pPr>
      <w:r>
        <w:t>-</w:t>
      </w:r>
      <w:r>
        <w:tab/>
        <w:t>shall support the procedure in clause 6.2.7;</w:t>
      </w:r>
    </w:p>
    <w:p w14:paraId="2E8015AC" w14:textId="0F065662" w:rsidR="00667763" w:rsidRDefault="00667763" w:rsidP="00667763">
      <w:pPr>
        <w:pStyle w:val="B1"/>
      </w:pPr>
      <w:r>
        <w:t>-</w:t>
      </w:r>
      <w:r>
        <w:tab/>
        <w:t>shall support the procedure in clause 6.2.8</w:t>
      </w:r>
      <w:r w:rsidR="000F2D78">
        <w:t>;and</w:t>
      </w:r>
    </w:p>
    <w:p w14:paraId="13D9DA04" w14:textId="20DC2A54" w:rsidR="000F2D78" w:rsidRPr="00843085" w:rsidRDefault="000F2D78" w:rsidP="00667763">
      <w:pPr>
        <w:pStyle w:val="B1"/>
      </w:pPr>
      <w:r>
        <w:t>-</w:t>
      </w:r>
      <w:r>
        <w:tab/>
        <w:t>shall support the procedure in clause 6.2.9.</w:t>
      </w:r>
    </w:p>
    <w:p w14:paraId="170EABB1" w14:textId="77777777" w:rsidR="00667763" w:rsidRDefault="00667763" w:rsidP="00667763">
      <w:pPr>
        <w:pStyle w:val="Heading2"/>
        <w:rPr>
          <w:noProof/>
          <w:lang w:val="en-US"/>
        </w:rPr>
      </w:pPr>
      <w:bookmarkStart w:id="112" w:name="_CR5_2"/>
      <w:bookmarkStart w:id="113" w:name="_Toc25305667"/>
      <w:bookmarkStart w:id="114" w:name="_Toc26190243"/>
      <w:bookmarkStart w:id="115" w:name="_Toc26190836"/>
      <w:bookmarkStart w:id="116" w:name="_Toc34062140"/>
      <w:bookmarkStart w:id="117" w:name="_Toc34394581"/>
      <w:bookmarkStart w:id="118" w:name="_Toc45274385"/>
      <w:bookmarkStart w:id="119" w:name="_Toc51932924"/>
      <w:bookmarkStart w:id="120" w:name="_Toc58513651"/>
      <w:bookmarkStart w:id="121" w:name="_Toc138340159"/>
      <w:bookmarkEnd w:id="112"/>
      <w:r>
        <w:rPr>
          <w:noProof/>
          <w:lang w:val="en-US"/>
        </w:rPr>
        <w:t>5.2</w:t>
      </w:r>
      <w:r>
        <w:rPr>
          <w:noProof/>
          <w:lang w:val="en-US"/>
        </w:rPr>
        <w:tab/>
        <w:t>SEAL group management server (SGM-S)</w:t>
      </w:r>
      <w:bookmarkEnd w:id="113"/>
      <w:bookmarkEnd w:id="114"/>
      <w:bookmarkEnd w:id="115"/>
      <w:bookmarkEnd w:id="116"/>
      <w:bookmarkEnd w:id="117"/>
      <w:bookmarkEnd w:id="118"/>
      <w:bookmarkEnd w:id="119"/>
      <w:bookmarkEnd w:id="120"/>
      <w:bookmarkEnd w:id="121"/>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012C9A1D" w:rsidR="00667763" w:rsidRDefault="00667763" w:rsidP="00667763">
      <w:pPr>
        <w:pStyle w:val="B1"/>
      </w:pPr>
      <w:r>
        <w:t>-</w:t>
      </w:r>
      <w:r>
        <w:tab/>
        <w:t xml:space="preserve">shall support the procedure in clause 6.2.7; </w:t>
      </w:r>
    </w:p>
    <w:p w14:paraId="1DC44EE8" w14:textId="2720F9F7" w:rsidR="00667763" w:rsidRDefault="00667763" w:rsidP="00667763">
      <w:pPr>
        <w:pStyle w:val="B1"/>
      </w:pPr>
      <w:r>
        <w:t>-</w:t>
      </w:r>
      <w:r>
        <w:tab/>
        <w:t>shall support the procedure in clause 6.2.8</w:t>
      </w:r>
      <w:r w:rsidR="003A76D8">
        <w:t>;and</w:t>
      </w:r>
    </w:p>
    <w:p w14:paraId="0C1D0FA2" w14:textId="116022FA" w:rsidR="003A76D8" w:rsidRDefault="003A76D8" w:rsidP="00667763">
      <w:pPr>
        <w:pStyle w:val="B1"/>
      </w:pPr>
      <w:r>
        <w:t>-</w:t>
      </w:r>
      <w:r>
        <w:tab/>
        <w:t>shall support the procedure in clause 6.2.9.</w:t>
      </w:r>
    </w:p>
    <w:p w14:paraId="2A12FB9D" w14:textId="47E2CB10" w:rsidR="007A2696" w:rsidRDefault="00C961D7" w:rsidP="00C961D7">
      <w:pPr>
        <w:pStyle w:val="Heading1"/>
      </w:pPr>
      <w:bookmarkStart w:id="122" w:name="_CR6"/>
      <w:bookmarkStart w:id="123" w:name="_Toc25305668"/>
      <w:bookmarkStart w:id="124" w:name="_Toc26190244"/>
      <w:bookmarkStart w:id="125" w:name="_Toc26190837"/>
      <w:bookmarkStart w:id="126" w:name="_Toc34062141"/>
      <w:bookmarkStart w:id="127" w:name="_Toc34394582"/>
      <w:bookmarkStart w:id="128" w:name="_Toc45274386"/>
      <w:bookmarkStart w:id="129" w:name="_Toc51932925"/>
      <w:bookmarkStart w:id="130" w:name="_Toc58513652"/>
      <w:bookmarkStart w:id="131" w:name="_Toc138340160"/>
      <w:bookmarkEnd w:id="122"/>
      <w:r>
        <w:t>6</w:t>
      </w:r>
      <w:r>
        <w:tab/>
        <w:t>Group management procedures</w:t>
      </w:r>
      <w:bookmarkEnd w:id="123"/>
      <w:bookmarkEnd w:id="124"/>
      <w:bookmarkEnd w:id="125"/>
      <w:bookmarkEnd w:id="126"/>
      <w:bookmarkEnd w:id="127"/>
      <w:bookmarkEnd w:id="128"/>
      <w:bookmarkEnd w:id="129"/>
      <w:bookmarkEnd w:id="130"/>
      <w:bookmarkEnd w:id="131"/>
    </w:p>
    <w:p w14:paraId="62950279" w14:textId="19DB0CF0" w:rsidR="000211C4" w:rsidRDefault="000211C4" w:rsidP="000211C4">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138340161"/>
      <w:bookmarkEnd w:id="132"/>
      <w:r>
        <w:t>6.1</w:t>
      </w:r>
      <w:r>
        <w:tab/>
        <w:t>General</w:t>
      </w:r>
      <w:bookmarkEnd w:id="133"/>
      <w:bookmarkEnd w:id="134"/>
      <w:bookmarkEnd w:id="135"/>
      <w:bookmarkEnd w:id="136"/>
      <w:bookmarkEnd w:id="137"/>
      <w:bookmarkEnd w:id="138"/>
      <w:bookmarkEnd w:id="139"/>
      <w:bookmarkEnd w:id="140"/>
      <w:bookmarkEnd w:id="141"/>
    </w:p>
    <w:p w14:paraId="5AD1738B" w14:textId="1E05B04D" w:rsidR="00EA6FD0" w:rsidRPr="00EA6FD0" w:rsidRDefault="00EA6FD0" w:rsidP="00EA6FD0">
      <w:pPr>
        <w:pStyle w:val="Heading2"/>
      </w:pPr>
      <w:bookmarkStart w:id="142" w:name="_CR6_2"/>
      <w:bookmarkStart w:id="143" w:name="_Toc25305670"/>
      <w:bookmarkStart w:id="144" w:name="_Toc26190246"/>
      <w:bookmarkStart w:id="145" w:name="_Toc26190839"/>
      <w:bookmarkStart w:id="146" w:name="_Toc34062143"/>
      <w:bookmarkStart w:id="147" w:name="_Toc34394584"/>
      <w:bookmarkStart w:id="148" w:name="_Toc45274388"/>
      <w:bookmarkStart w:id="149" w:name="_Toc51932927"/>
      <w:bookmarkStart w:id="150" w:name="_Toc58513654"/>
      <w:bookmarkStart w:id="151" w:name="_Toc138340162"/>
      <w:bookmarkEnd w:id="142"/>
      <w:r>
        <w:t>6.2</w:t>
      </w:r>
      <w:r>
        <w:tab/>
        <w:t>On-network procedures</w:t>
      </w:r>
      <w:bookmarkEnd w:id="143"/>
      <w:bookmarkEnd w:id="144"/>
      <w:bookmarkEnd w:id="145"/>
      <w:bookmarkEnd w:id="146"/>
      <w:bookmarkEnd w:id="147"/>
      <w:bookmarkEnd w:id="148"/>
      <w:bookmarkEnd w:id="149"/>
      <w:bookmarkEnd w:id="150"/>
      <w:bookmarkEnd w:id="151"/>
    </w:p>
    <w:p w14:paraId="2E7E890A" w14:textId="6BBFDF65" w:rsidR="000211C4" w:rsidRDefault="00EA6FD0" w:rsidP="00EA6FD0">
      <w:pPr>
        <w:pStyle w:val="Heading3"/>
      </w:pPr>
      <w:bookmarkStart w:id="152" w:name="_CR6_2_1"/>
      <w:bookmarkStart w:id="153" w:name="_Toc25305671"/>
      <w:bookmarkStart w:id="154" w:name="_Toc26190247"/>
      <w:bookmarkStart w:id="155" w:name="_Toc26190840"/>
      <w:bookmarkStart w:id="156" w:name="_Toc34062144"/>
      <w:bookmarkStart w:id="157" w:name="_Toc34394585"/>
      <w:bookmarkStart w:id="158" w:name="_Toc45274389"/>
      <w:bookmarkStart w:id="159" w:name="_Toc51932928"/>
      <w:bookmarkStart w:id="160" w:name="_Toc58513655"/>
      <w:bookmarkStart w:id="161" w:name="_Toc138340163"/>
      <w:bookmarkEnd w:id="152"/>
      <w:r>
        <w:t>6.2.1</w:t>
      </w:r>
      <w:r>
        <w:tab/>
        <w:t>General</w:t>
      </w:r>
      <w:bookmarkEnd w:id="153"/>
      <w:bookmarkEnd w:id="154"/>
      <w:bookmarkEnd w:id="155"/>
      <w:bookmarkEnd w:id="156"/>
      <w:bookmarkEnd w:id="157"/>
      <w:bookmarkEnd w:id="158"/>
      <w:bookmarkEnd w:id="159"/>
      <w:bookmarkEnd w:id="160"/>
      <w:bookmarkEnd w:id="161"/>
    </w:p>
    <w:p w14:paraId="0A51B819" w14:textId="445D163C" w:rsidR="00781E6C" w:rsidRDefault="007651D7" w:rsidP="00781E6C">
      <w:pPr>
        <w:pStyle w:val="Heading4"/>
      </w:pPr>
      <w:bookmarkStart w:id="162" w:name="_CR6_2_1_1"/>
      <w:bookmarkStart w:id="163" w:name="_Toc25305672"/>
      <w:bookmarkStart w:id="164" w:name="_Toc26190248"/>
      <w:bookmarkStart w:id="165" w:name="_Toc26190841"/>
      <w:bookmarkStart w:id="166" w:name="_Toc34062145"/>
      <w:bookmarkStart w:id="167" w:name="_Toc34394586"/>
      <w:bookmarkStart w:id="168" w:name="_Toc45274390"/>
      <w:bookmarkStart w:id="169" w:name="_Toc51932929"/>
      <w:bookmarkStart w:id="170" w:name="_Toc58513656"/>
      <w:bookmarkStart w:id="171" w:name="_Toc138340164"/>
      <w:bookmarkEnd w:id="162"/>
      <w:r>
        <w:t>6.2.1.1</w:t>
      </w:r>
      <w:r w:rsidR="00781E6C">
        <w:tab/>
        <w:t>A</w:t>
      </w:r>
      <w:r w:rsidR="00781E6C" w:rsidRPr="00527D61">
        <w:t>uthenticated identity</w:t>
      </w:r>
      <w:r w:rsidR="00781E6C">
        <w:t xml:space="preserve"> in HTTP request</w:t>
      </w:r>
      <w:bookmarkEnd w:id="163"/>
      <w:bookmarkEnd w:id="164"/>
      <w:bookmarkEnd w:id="165"/>
      <w:bookmarkEnd w:id="166"/>
      <w:bookmarkEnd w:id="167"/>
      <w:bookmarkEnd w:id="168"/>
      <w:bookmarkEnd w:id="169"/>
      <w:bookmarkEnd w:id="170"/>
      <w:bookmarkEnd w:id="171"/>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72" w:name="_CR6_2_2"/>
      <w:bookmarkStart w:id="173" w:name="_Toc25305673"/>
      <w:bookmarkStart w:id="174" w:name="_Toc26190249"/>
      <w:bookmarkStart w:id="175" w:name="_Toc26190842"/>
      <w:bookmarkStart w:id="176" w:name="_Toc34062146"/>
      <w:bookmarkStart w:id="177" w:name="_Toc34394587"/>
      <w:bookmarkStart w:id="178" w:name="_Toc45274391"/>
      <w:bookmarkStart w:id="179" w:name="_Toc51932930"/>
      <w:bookmarkStart w:id="180" w:name="_Toc58513657"/>
      <w:bookmarkStart w:id="181" w:name="_Toc138340165"/>
      <w:bookmarkEnd w:id="172"/>
      <w:r>
        <w:lastRenderedPageBreak/>
        <w:t>6.2</w:t>
      </w:r>
      <w:r w:rsidR="00EA6FD0">
        <w:t>.2</w:t>
      </w:r>
      <w:r w:rsidR="00084147">
        <w:tab/>
        <w:t>Group creation</w:t>
      </w:r>
      <w:r w:rsidR="00D26D1B">
        <w:t xml:space="preserve"> </w:t>
      </w:r>
      <w:r w:rsidR="00D26D1B">
        <w:rPr>
          <w:rFonts w:cs="Arial"/>
        </w:rPr>
        <w:t>procedure</w:t>
      </w:r>
      <w:bookmarkEnd w:id="173"/>
      <w:bookmarkEnd w:id="174"/>
      <w:bookmarkEnd w:id="175"/>
      <w:bookmarkEnd w:id="176"/>
      <w:bookmarkEnd w:id="177"/>
      <w:bookmarkEnd w:id="178"/>
      <w:bookmarkEnd w:id="179"/>
      <w:bookmarkEnd w:id="180"/>
      <w:bookmarkEnd w:id="181"/>
    </w:p>
    <w:p w14:paraId="2606A1FA" w14:textId="21F0233B" w:rsidR="00695E28" w:rsidRDefault="00695E28" w:rsidP="009B1FB0">
      <w:pPr>
        <w:pStyle w:val="Heading4"/>
      </w:pPr>
      <w:bookmarkStart w:id="182" w:name="_CR6_2_2_1"/>
      <w:bookmarkStart w:id="183" w:name="_Toc25305674"/>
      <w:bookmarkStart w:id="184" w:name="_Toc26190250"/>
      <w:bookmarkStart w:id="185" w:name="_Toc26190843"/>
      <w:bookmarkStart w:id="186" w:name="_Toc34062147"/>
      <w:bookmarkStart w:id="187" w:name="_Toc34394588"/>
      <w:bookmarkStart w:id="188" w:name="_Toc45274392"/>
      <w:bookmarkStart w:id="189" w:name="_Toc51932931"/>
      <w:bookmarkStart w:id="190" w:name="_Toc58513658"/>
      <w:bookmarkStart w:id="191" w:name="_Toc138340166"/>
      <w:bookmarkEnd w:id="182"/>
      <w:r>
        <w:rPr>
          <w:noProof/>
          <w:lang w:val="en-US"/>
        </w:rPr>
        <w:t>6.2.2.1</w:t>
      </w:r>
      <w:r>
        <w:rPr>
          <w:noProof/>
          <w:lang w:val="en-US"/>
        </w:rPr>
        <w:tab/>
      </w:r>
      <w:r>
        <w:t>Client procedure</w:t>
      </w:r>
      <w:bookmarkEnd w:id="183"/>
      <w:bookmarkEnd w:id="184"/>
      <w:bookmarkEnd w:id="185"/>
      <w:bookmarkEnd w:id="186"/>
      <w:bookmarkEnd w:id="187"/>
      <w:bookmarkEnd w:id="188"/>
      <w:bookmarkEnd w:id="189"/>
      <w:bookmarkEnd w:id="190"/>
      <w:bookmarkEnd w:id="191"/>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92" w:name="_Toc25305675"/>
      <w:bookmarkStart w:id="193" w:name="_Toc26190251"/>
      <w:bookmarkStart w:id="194" w:name="_Toc26190844"/>
      <w:bookmarkStart w:id="195" w:name="_Toc34062148"/>
      <w:bookmarkStart w:id="196" w:name="_Toc34394589"/>
      <w:bookmarkStart w:id="197" w:name="_Toc45274393"/>
      <w:bookmarkStart w:id="198"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99" w:name="_CR6_2_2_2"/>
      <w:bookmarkStart w:id="200" w:name="_Toc58513659"/>
      <w:bookmarkStart w:id="201" w:name="_Toc138340167"/>
      <w:bookmarkEnd w:id="199"/>
      <w:r>
        <w:rPr>
          <w:noProof/>
          <w:lang w:val="en-US"/>
        </w:rPr>
        <w:t>6.2.2.2</w:t>
      </w:r>
      <w:r>
        <w:rPr>
          <w:noProof/>
          <w:lang w:val="en-US"/>
        </w:rPr>
        <w:tab/>
        <w:t>Server procedure</w:t>
      </w:r>
      <w:bookmarkEnd w:id="192"/>
      <w:bookmarkEnd w:id="193"/>
      <w:bookmarkEnd w:id="194"/>
      <w:bookmarkEnd w:id="195"/>
      <w:bookmarkEnd w:id="196"/>
      <w:bookmarkEnd w:id="197"/>
      <w:bookmarkEnd w:id="198"/>
      <w:bookmarkEnd w:id="200"/>
      <w:bookmarkEnd w:id="201"/>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lastRenderedPageBreak/>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202" w:name="_Toc25305676"/>
      <w:bookmarkStart w:id="203" w:name="_Toc26190252"/>
      <w:bookmarkStart w:id="204" w:name="_Toc26190845"/>
      <w:bookmarkStart w:id="205" w:name="_Toc34062149"/>
      <w:bookmarkStart w:id="206" w:name="_Toc34394590"/>
      <w:bookmarkStart w:id="207" w:name="_Toc45274394"/>
      <w:bookmarkStart w:id="208" w:name="_Toc51932933"/>
      <w:r>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209" w:name="_CR6_2_2_3"/>
      <w:bookmarkStart w:id="210" w:name="_Toc58513660"/>
      <w:bookmarkStart w:id="211" w:name="_Toc138340168"/>
      <w:bookmarkEnd w:id="209"/>
      <w:r>
        <w:rPr>
          <w:noProof/>
          <w:lang w:val="en-US"/>
        </w:rPr>
        <w:t>6.2.2.3</w:t>
      </w:r>
      <w:r>
        <w:rPr>
          <w:noProof/>
          <w:lang w:val="en-US"/>
        </w:rPr>
        <w:tab/>
        <w:t>Group member client procedure</w:t>
      </w:r>
      <w:bookmarkEnd w:id="210"/>
      <w:bookmarkEnd w:id="211"/>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212" w:name="_CR6_2_3"/>
      <w:bookmarkStart w:id="213" w:name="_Toc58513661"/>
      <w:bookmarkStart w:id="214" w:name="_Toc138340169"/>
      <w:bookmarkEnd w:id="212"/>
      <w:r>
        <w:t>6.2.3</w:t>
      </w:r>
      <w:r w:rsidR="00084147">
        <w:tab/>
        <w:t>Group information query</w:t>
      </w:r>
      <w:r w:rsidR="00D26D1B">
        <w:t xml:space="preserve"> </w:t>
      </w:r>
      <w:r w:rsidR="00D26D1B">
        <w:rPr>
          <w:rFonts w:cs="Arial"/>
        </w:rPr>
        <w:t>procedure</w:t>
      </w:r>
      <w:bookmarkEnd w:id="202"/>
      <w:bookmarkEnd w:id="203"/>
      <w:bookmarkEnd w:id="204"/>
      <w:bookmarkEnd w:id="205"/>
      <w:bookmarkEnd w:id="206"/>
      <w:bookmarkEnd w:id="207"/>
      <w:bookmarkEnd w:id="208"/>
      <w:bookmarkEnd w:id="213"/>
      <w:bookmarkEnd w:id="214"/>
    </w:p>
    <w:p w14:paraId="299FA443" w14:textId="72F970DA" w:rsidR="004329F8" w:rsidRPr="009B1FB0" w:rsidRDefault="004329F8">
      <w:pPr>
        <w:pStyle w:val="Heading4"/>
      </w:pPr>
      <w:bookmarkStart w:id="215" w:name="_CR6_2_3_1"/>
      <w:bookmarkStart w:id="216" w:name="_Toc25305677"/>
      <w:bookmarkStart w:id="217" w:name="_Toc26190253"/>
      <w:bookmarkStart w:id="218" w:name="_Toc26190846"/>
      <w:bookmarkStart w:id="219" w:name="_Toc34062150"/>
      <w:bookmarkStart w:id="220" w:name="_Toc34394591"/>
      <w:bookmarkStart w:id="221" w:name="_Toc45274395"/>
      <w:bookmarkStart w:id="222" w:name="_Toc51932934"/>
      <w:bookmarkStart w:id="223" w:name="_Toc58513662"/>
      <w:bookmarkStart w:id="224" w:name="_Toc138340170"/>
      <w:bookmarkEnd w:id="215"/>
      <w:r>
        <w:rPr>
          <w:noProof/>
          <w:lang w:val="en-US"/>
        </w:rPr>
        <w:t>6.2.3.1</w:t>
      </w:r>
      <w:r>
        <w:rPr>
          <w:noProof/>
          <w:lang w:val="en-US"/>
        </w:rPr>
        <w:tab/>
        <w:t>Client procedure</w:t>
      </w:r>
      <w:bookmarkEnd w:id="216"/>
      <w:bookmarkEnd w:id="217"/>
      <w:bookmarkEnd w:id="218"/>
      <w:bookmarkEnd w:id="219"/>
      <w:bookmarkEnd w:id="220"/>
      <w:bookmarkEnd w:id="221"/>
      <w:bookmarkEnd w:id="222"/>
      <w:bookmarkEnd w:id="223"/>
      <w:bookmarkEnd w:id="224"/>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25" w:name="_CR6_2_3_2"/>
      <w:bookmarkStart w:id="226" w:name="_Toc25305678"/>
      <w:bookmarkStart w:id="227" w:name="_Toc26190254"/>
      <w:bookmarkStart w:id="228" w:name="_Toc26190847"/>
      <w:bookmarkStart w:id="229" w:name="_Toc34062151"/>
      <w:bookmarkStart w:id="230" w:name="_Toc34394592"/>
      <w:bookmarkStart w:id="231" w:name="_Toc45274396"/>
      <w:bookmarkStart w:id="232" w:name="_Toc51932935"/>
      <w:bookmarkStart w:id="233" w:name="_Toc58513663"/>
      <w:bookmarkStart w:id="234" w:name="_Toc138340171"/>
      <w:bookmarkEnd w:id="225"/>
      <w:r>
        <w:rPr>
          <w:noProof/>
          <w:lang w:val="en-US"/>
        </w:rPr>
        <w:t>6.2.3.2</w:t>
      </w:r>
      <w:r>
        <w:rPr>
          <w:noProof/>
          <w:lang w:val="en-US"/>
        </w:rPr>
        <w:tab/>
        <w:t>Server procedure</w:t>
      </w:r>
      <w:bookmarkEnd w:id="226"/>
      <w:bookmarkEnd w:id="227"/>
      <w:bookmarkEnd w:id="228"/>
      <w:bookmarkEnd w:id="229"/>
      <w:bookmarkEnd w:id="230"/>
      <w:bookmarkEnd w:id="231"/>
      <w:bookmarkEnd w:id="232"/>
      <w:bookmarkEnd w:id="233"/>
      <w:bookmarkEnd w:id="234"/>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35" w:name="_CR6_2_4"/>
      <w:bookmarkStart w:id="236" w:name="_Toc25305679"/>
      <w:bookmarkStart w:id="237" w:name="_Toc26190255"/>
      <w:bookmarkStart w:id="238" w:name="_Toc26190848"/>
      <w:bookmarkStart w:id="239" w:name="_Toc34062152"/>
      <w:bookmarkStart w:id="240" w:name="_Toc34394593"/>
      <w:bookmarkStart w:id="241" w:name="_Toc45274397"/>
      <w:bookmarkStart w:id="242" w:name="_Toc51932936"/>
      <w:bookmarkStart w:id="243" w:name="_Toc58513664"/>
      <w:bookmarkStart w:id="244" w:name="_Toc138340172"/>
      <w:bookmarkEnd w:id="235"/>
      <w:r>
        <w:lastRenderedPageBreak/>
        <w:t>6.2.4</w:t>
      </w:r>
      <w:r w:rsidR="00084147">
        <w:tab/>
        <w:t>Group membership</w:t>
      </w:r>
      <w:r w:rsidR="00D26D1B">
        <w:t xml:space="preserve"> </w:t>
      </w:r>
      <w:r w:rsidR="00D26D1B">
        <w:rPr>
          <w:rFonts w:cs="Arial"/>
        </w:rPr>
        <w:t>procedure</w:t>
      </w:r>
      <w:bookmarkEnd w:id="236"/>
      <w:bookmarkEnd w:id="237"/>
      <w:bookmarkEnd w:id="238"/>
      <w:bookmarkEnd w:id="239"/>
      <w:bookmarkEnd w:id="240"/>
      <w:bookmarkEnd w:id="241"/>
      <w:bookmarkEnd w:id="242"/>
      <w:bookmarkEnd w:id="243"/>
      <w:bookmarkEnd w:id="244"/>
    </w:p>
    <w:p w14:paraId="10C1908C" w14:textId="14BFE795" w:rsidR="00D006F7" w:rsidRPr="009B1FB0" w:rsidRDefault="00D006F7">
      <w:pPr>
        <w:pStyle w:val="Heading4"/>
      </w:pPr>
      <w:bookmarkStart w:id="245" w:name="_CR6_2_4_1"/>
      <w:bookmarkStart w:id="246" w:name="_Toc25305680"/>
      <w:bookmarkStart w:id="247" w:name="_Toc26190256"/>
      <w:bookmarkStart w:id="248" w:name="_Toc26190849"/>
      <w:bookmarkStart w:id="249" w:name="_Toc34062153"/>
      <w:bookmarkStart w:id="250" w:name="_Toc34394594"/>
      <w:bookmarkStart w:id="251" w:name="_Toc45274398"/>
      <w:bookmarkStart w:id="252" w:name="_Toc51932937"/>
      <w:bookmarkStart w:id="253" w:name="_Toc58513665"/>
      <w:bookmarkStart w:id="254" w:name="_Toc138340173"/>
      <w:bookmarkEnd w:id="245"/>
      <w:r>
        <w:rPr>
          <w:noProof/>
          <w:lang w:val="en-US"/>
        </w:rPr>
        <w:t>6.2.4.1</w:t>
      </w:r>
      <w:r>
        <w:rPr>
          <w:noProof/>
          <w:lang w:val="en-US"/>
        </w:rPr>
        <w:tab/>
        <w:t>Client procedure</w:t>
      </w:r>
      <w:bookmarkEnd w:id="246"/>
      <w:bookmarkEnd w:id="247"/>
      <w:bookmarkEnd w:id="248"/>
      <w:bookmarkEnd w:id="249"/>
      <w:bookmarkEnd w:id="250"/>
      <w:bookmarkEnd w:id="251"/>
      <w:bookmarkEnd w:id="252"/>
      <w:bookmarkEnd w:id="253"/>
      <w:bookmarkEnd w:id="254"/>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55" w:name="_CR6_2_4_2"/>
      <w:bookmarkStart w:id="256" w:name="_Toc25305681"/>
      <w:bookmarkStart w:id="257" w:name="_Toc26190257"/>
      <w:bookmarkStart w:id="258" w:name="_Toc26190850"/>
      <w:bookmarkStart w:id="259" w:name="_Toc34062154"/>
      <w:bookmarkStart w:id="260" w:name="_Toc34394595"/>
      <w:bookmarkStart w:id="261" w:name="_Toc45274399"/>
      <w:bookmarkStart w:id="262" w:name="_Toc51932938"/>
      <w:bookmarkStart w:id="263" w:name="_Toc58513666"/>
      <w:bookmarkStart w:id="264" w:name="_Toc138340174"/>
      <w:bookmarkEnd w:id="255"/>
      <w:r>
        <w:rPr>
          <w:noProof/>
          <w:lang w:val="en-US"/>
        </w:rPr>
        <w:t>6.2.4.2</w:t>
      </w:r>
      <w:r>
        <w:rPr>
          <w:noProof/>
          <w:lang w:val="en-US"/>
        </w:rPr>
        <w:tab/>
        <w:t>Server procedure</w:t>
      </w:r>
      <w:bookmarkEnd w:id="256"/>
      <w:bookmarkEnd w:id="257"/>
      <w:bookmarkEnd w:id="258"/>
      <w:bookmarkEnd w:id="259"/>
      <w:bookmarkEnd w:id="260"/>
      <w:bookmarkEnd w:id="261"/>
      <w:bookmarkEnd w:id="262"/>
      <w:bookmarkEnd w:id="263"/>
      <w:bookmarkEnd w:id="264"/>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133E6D" w:rsidRDefault="00397B17" w:rsidP="00133E6D">
      <w:pPr>
        <w:pStyle w:val="B1"/>
      </w:pPr>
      <w:bookmarkStart w:id="265" w:name="_Toc25305682"/>
      <w:bookmarkStart w:id="266" w:name="_Toc26190258"/>
      <w:bookmarkStart w:id="267" w:name="_Toc26190851"/>
      <w:bookmarkStart w:id="268" w:name="_Toc34062155"/>
      <w:bookmarkStart w:id="269" w:name="_Toc34394596"/>
      <w:bookmarkStart w:id="270" w:name="_Toc45274400"/>
      <w:bookmarkStart w:id="271" w:name="_Toc51932939"/>
      <w:r>
        <w:t>Upon successful modification of the group, the SGM-S shall notify all group members about the group modification by following the procedure specified in clause 6.2.8.2.2.2.</w:t>
      </w:r>
      <w:r w:rsidR="00A15149" w:rsidRPr="00A15149">
        <w:t xml:space="preserve"> </w:t>
      </w:r>
      <w:r w:rsidR="00A15149">
        <w:t>In the group modify notification, the SGM-S shall set the "</w:t>
      </w:r>
      <w:r w:rsidR="00A15149" w:rsidRPr="00133E6D">
        <w:t>modificationType</w:t>
      </w:r>
      <w:r w:rsidR="00A15149">
        <w:t>" parameter to the value GROUP_MEMBER_ADDED (0x01) as specified in clause B.3.</w:t>
      </w:r>
    </w:p>
    <w:p w14:paraId="246125B0" w14:textId="55E7D9E0" w:rsidR="00084147" w:rsidRDefault="00B619FD" w:rsidP="00EA6FD0">
      <w:pPr>
        <w:pStyle w:val="Heading3"/>
      </w:pPr>
      <w:bookmarkStart w:id="272" w:name="_CR6_2_5"/>
      <w:bookmarkStart w:id="273" w:name="_Toc58513667"/>
      <w:bookmarkStart w:id="274" w:name="_Toc138340175"/>
      <w:bookmarkEnd w:id="272"/>
      <w:r>
        <w:t>6.</w:t>
      </w:r>
      <w:r w:rsidR="00EA6FD0">
        <w:t>2.</w:t>
      </w:r>
      <w:r>
        <w:t>5</w:t>
      </w:r>
      <w:r w:rsidR="00084147">
        <w:tab/>
        <w:t>Group configuration management</w:t>
      </w:r>
      <w:r w:rsidR="00D26D1B">
        <w:t xml:space="preserve"> </w:t>
      </w:r>
      <w:r w:rsidR="00D26D1B">
        <w:rPr>
          <w:rFonts w:cs="Arial"/>
        </w:rPr>
        <w:t>procedure</w:t>
      </w:r>
      <w:bookmarkEnd w:id="265"/>
      <w:bookmarkEnd w:id="266"/>
      <w:bookmarkEnd w:id="267"/>
      <w:bookmarkEnd w:id="268"/>
      <w:bookmarkEnd w:id="269"/>
      <w:bookmarkEnd w:id="270"/>
      <w:bookmarkEnd w:id="271"/>
      <w:bookmarkEnd w:id="273"/>
      <w:bookmarkEnd w:id="274"/>
    </w:p>
    <w:p w14:paraId="11A36786" w14:textId="16934D55" w:rsidR="008A6938" w:rsidRPr="009B1FB0" w:rsidRDefault="008A6938">
      <w:pPr>
        <w:pStyle w:val="Heading4"/>
      </w:pPr>
      <w:bookmarkStart w:id="275" w:name="_CR6_2_5_1"/>
      <w:bookmarkStart w:id="276" w:name="_Toc25305683"/>
      <w:bookmarkStart w:id="277" w:name="_Toc26190259"/>
      <w:bookmarkStart w:id="278" w:name="_Toc26190852"/>
      <w:bookmarkStart w:id="279" w:name="_Toc34062156"/>
      <w:bookmarkStart w:id="280" w:name="_Toc34394597"/>
      <w:bookmarkStart w:id="281" w:name="_Toc45274401"/>
      <w:bookmarkStart w:id="282" w:name="_Toc51932940"/>
      <w:bookmarkStart w:id="283" w:name="_Toc58513668"/>
      <w:bookmarkStart w:id="284" w:name="_Toc138340176"/>
      <w:bookmarkEnd w:id="275"/>
      <w:r>
        <w:rPr>
          <w:noProof/>
          <w:lang w:val="en-US"/>
        </w:rPr>
        <w:t>6.2.5.1</w:t>
      </w:r>
      <w:r>
        <w:rPr>
          <w:noProof/>
          <w:lang w:val="en-US"/>
        </w:rPr>
        <w:tab/>
        <w:t>Update group configuration</w:t>
      </w:r>
      <w:bookmarkEnd w:id="276"/>
      <w:bookmarkEnd w:id="277"/>
      <w:bookmarkEnd w:id="278"/>
      <w:bookmarkEnd w:id="279"/>
      <w:bookmarkEnd w:id="280"/>
      <w:bookmarkEnd w:id="281"/>
      <w:bookmarkEnd w:id="282"/>
      <w:bookmarkEnd w:id="283"/>
      <w:bookmarkEnd w:id="284"/>
    </w:p>
    <w:p w14:paraId="44C73BD9" w14:textId="7D9EC0CD" w:rsidR="008A6938" w:rsidRDefault="008A6938" w:rsidP="008A6938">
      <w:pPr>
        <w:pStyle w:val="Heading5"/>
        <w:rPr>
          <w:noProof/>
          <w:lang w:val="en-US"/>
        </w:rPr>
      </w:pPr>
      <w:bookmarkStart w:id="285" w:name="_CR6_2_5_1_1"/>
      <w:bookmarkStart w:id="286" w:name="_Toc25305684"/>
      <w:bookmarkStart w:id="287" w:name="_Toc26190260"/>
      <w:bookmarkStart w:id="288" w:name="_Toc26190853"/>
      <w:bookmarkStart w:id="289" w:name="_Toc34062157"/>
      <w:bookmarkStart w:id="290" w:name="_Toc34394598"/>
      <w:bookmarkStart w:id="291" w:name="_Toc45274402"/>
      <w:bookmarkStart w:id="292" w:name="_Toc51932941"/>
      <w:bookmarkStart w:id="293" w:name="_Toc58513669"/>
      <w:bookmarkStart w:id="294" w:name="_Toc138340177"/>
      <w:bookmarkEnd w:id="285"/>
      <w:r>
        <w:rPr>
          <w:noProof/>
          <w:lang w:val="en-US"/>
        </w:rPr>
        <w:t>6.2.5.1.1</w:t>
      </w:r>
      <w:r>
        <w:rPr>
          <w:noProof/>
          <w:lang w:val="en-US"/>
        </w:rPr>
        <w:tab/>
        <w:t>Client procedure</w:t>
      </w:r>
      <w:bookmarkEnd w:id="286"/>
      <w:bookmarkEnd w:id="287"/>
      <w:bookmarkEnd w:id="288"/>
      <w:bookmarkEnd w:id="289"/>
      <w:bookmarkEnd w:id="290"/>
      <w:bookmarkEnd w:id="291"/>
      <w:bookmarkEnd w:id="292"/>
      <w:bookmarkEnd w:id="293"/>
      <w:bookmarkEnd w:id="294"/>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lastRenderedPageBreak/>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95" w:name="_CR6_2_5_1_2"/>
      <w:bookmarkStart w:id="296" w:name="_Toc25305685"/>
      <w:bookmarkStart w:id="297" w:name="_Toc26190261"/>
      <w:bookmarkStart w:id="298" w:name="_Toc26190854"/>
      <w:bookmarkStart w:id="299" w:name="_Toc34062158"/>
      <w:bookmarkStart w:id="300" w:name="_Toc34394599"/>
      <w:bookmarkStart w:id="301" w:name="_Toc45274403"/>
      <w:bookmarkStart w:id="302" w:name="_Toc51932942"/>
      <w:bookmarkStart w:id="303" w:name="_Toc58513670"/>
      <w:bookmarkStart w:id="304" w:name="_Toc138340178"/>
      <w:bookmarkEnd w:id="295"/>
      <w:r>
        <w:rPr>
          <w:noProof/>
          <w:lang w:val="en-US"/>
        </w:rPr>
        <w:t>6.2.5.1.2</w:t>
      </w:r>
      <w:r>
        <w:rPr>
          <w:noProof/>
          <w:lang w:val="en-US"/>
        </w:rPr>
        <w:tab/>
        <w:t>Server procedure</w:t>
      </w:r>
      <w:bookmarkEnd w:id="296"/>
      <w:bookmarkEnd w:id="297"/>
      <w:bookmarkEnd w:id="298"/>
      <w:bookmarkEnd w:id="299"/>
      <w:bookmarkEnd w:id="300"/>
      <w:bookmarkEnd w:id="301"/>
      <w:bookmarkEnd w:id="302"/>
      <w:bookmarkEnd w:id="303"/>
      <w:bookmarkEnd w:id="304"/>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GROUP_CONFIG_UPDATE (0x03) as specified in clause B.3.</w:t>
      </w:r>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305" w:name="_CR6_2_5_2"/>
      <w:bookmarkStart w:id="306" w:name="_Toc25305686"/>
      <w:bookmarkStart w:id="307" w:name="_Toc26190262"/>
      <w:bookmarkStart w:id="308" w:name="_Toc26190855"/>
      <w:bookmarkStart w:id="309" w:name="_Toc34062159"/>
      <w:bookmarkStart w:id="310" w:name="_Toc34394600"/>
      <w:bookmarkStart w:id="311" w:name="_Toc45274404"/>
      <w:bookmarkStart w:id="312" w:name="_Toc51932943"/>
      <w:bookmarkStart w:id="313" w:name="_Toc58513671"/>
      <w:bookmarkStart w:id="314" w:name="_Toc138340179"/>
      <w:bookmarkEnd w:id="305"/>
      <w:r>
        <w:rPr>
          <w:noProof/>
          <w:lang w:val="en-US"/>
        </w:rPr>
        <w:t>6.2.5.2</w:t>
      </w:r>
      <w:r>
        <w:rPr>
          <w:noProof/>
          <w:lang w:val="en-US"/>
        </w:rPr>
        <w:tab/>
        <w:t>Retrieve group document</w:t>
      </w:r>
      <w:bookmarkEnd w:id="306"/>
      <w:bookmarkEnd w:id="307"/>
      <w:bookmarkEnd w:id="308"/>
      <w:bookmarkEnd w:id="309"/>
      <w:bookmarkEnd w:id="310"/>
      <w:bookmarkEnd w:id="311"/>
      <w:bookmarkEnd w:id="312"/>
      <w:bookmarkEnd w:id="313"/>
      <w:bookmarkEnd w:id="314"/>
    </w:p>
    <w:p w14:paraId="62BF2B77" w14:textId="093BFCB4" w:rsidR="008A6938" w:rsidRDefault="008A6938" w:rsidP="008A6938">
      <w:pPr>
        <w:pStyle w:val="Heading5"/>
        <w:rPr>
          <w:noProof/>
          <w:lang w:val="en-US"/>
        </w:rPr>
      </w:pPr>
      <w:bookmarkStart w:id="315" w:name="_CR6_2_5_2_1"/>
      <w:bookmarkStart w:id="316" w:name="_Toc25305687"/>
      <w:bookmarkStart w:id="317" w:name="_Toc26190263"/>
      <w:bookmarkStart w:id="318" w:name="_Toc26190856"/>
      <w:bookmarkStart w:id="319" w:name="_Toc34062160"/>
      <w:bookmarkStart w:id="320" w:name="_Toc34394601"/>
      <w:bookmarkStart w:id="321" w:name="_Toc45274405"/>
      <w:bookmarkStart w:id="322" w:name="_Toc51932944"/>
      <w:bookmarkStart w:id="323" w:name="_Toc58513672"/>
      <w:bookmarkStart w:id="324" w:name="_Toc138340180"/>
      <w:bookmarkEnd w:id="315"/>
      <w:r>
        <w:rPr>
          <w:noProof/>
          <w:lang w:val="en-US"/>
        </w:rPr>
        <w:t>6.2.5.2.1</w:t>
      </w:r>
      <w:r>
        <w:rPr>
          <w:noProof/>
          <w:lang w:val="en-US"/>
        </w:rPr>
        <w:tab/>
        <w:t>Client procedure</w:t>
      </w:r>
      <w:bookmarkEnd w:id="316"/>
      <w:bookmarkEnd w:id="317"/>
      <w:bookmarkEnd w:id="318"/>
      <w:bookmarkEnd w:id="319"/>
      <w:bookmarkEnd w:id="320"/>
      <w:bookmarkEnd w:id="321"/>
      <w:bookmarkEnd w:id="322"/>
      <w:bookmarkEnd w:id="323"/>
      <w:bookmarkEnd w:id="324"/>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lastRenderedPageBreak/>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325" w:name="_CR6_2_5_2_2"/>
      <w:bookmarkStart w:id="326" w:name="_Toc25305688"/>
      <w:bookmarkStart w:id="327" w:name="_Toc26190264"/>
      <w:bookmarkStart w:id="328" w:name="_Toc26190857"/>
      <w:bookmarkStart w:id="329" w:name="_Toc34062161"/>
      <w:bookmarkStart w:id="330" w:name="_Toc34394602"/>
      <w:bookmarkStart w:id="331" w:name="_Toc45274406"/>
      <w:bookmarkStart w:id="332" w:name="_Toc51932945"/>
      <w:bookmarkStart w:id="333" w:name="_Toc58513673"/>
      <w:bookmarkStart w:id="334" w:name="_Toc138340181"/>
      <w:bookmarkEnd w:id="325"/>
      <w:r>
        <w:rPr>
          <w:noProof/>
          <w:lang w:val="en-US"/>
        </w:rPr>
        <w:t>6.2.5.2.2</w:t>
      </w:r>
      <w:r>
        <w:rPr>
          <w:noProof/>
          <w:lang w:val="en-US"/>
        </w:rPr>
        <w:tab/>
        <w:t>Server procedure</w:t>
      </w:r>
      <w:bookmarkEnd w:id="326"/>
      <w:bookmarkEnd w:id="327"/>
      <w:bookmarkEnd w:id="328"/>
      <w:bookmarkEnd w:id="329"/>
      <w:bookmarkEnd w:id="330"/>
      <w:bookmarkEnd w:id="331"/>
      <w:bookmarkEnd w:id="332"/>
      <w:bookmarkEnd w:id="333"/>
      <w:bookmarkEnd w:id="334"/>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35" w:name="_CR6_2_6"/>
      <w:bookmarkStart w:id="336" w:name="_Toc25305689"/>
      <w:bookmarkStart w:id="337" w:name="_Toc26190265"/>
      <w:bookmarkStart w:id="338" w:name="_Toc26190858"/>
      <w:bookmarkStart w:id="339" w:name="_Toc34062162"/>
      <w:bookmarkStart w:id="340" w:name="_Toc34394603"/>
      <w:bookmarkStart w:id="341" w:name="_Toc45274407"/>
      <w:bookmarkStart w:id="342" w:name="_Toc51932946"/>
      <w:bookmarkStart w:id="343" w:name="_Toc58513674"/>
      <w:bookmarkStart w:id="344" w:name="_Toc138340182"/>
      <w:bookmarkEnd w:id="335"/>
      <w:r>
        <w:t>6.</w:t>
      </w:r>
      <w:r w:rsidR="00EA6FD0">
        <w:t>2.</w:t>
      </w:r>
      <w:r>
        <w:t>6</w:t>
      </w:r>
      <w:r w:rsidR="00084147">
        <w:tab/>
        <w:t>Location-based group creation</w:t>
      </w:r>
      <w:r w:rsidR="00D26D1B">
        <w:t xml:space="preserve"> </w:t>
      </w:r>
      <w:r w:rsidR="00D26D1B">
        <w:rPr>
          <w:rFonts w:cs="Arial"/>
        </w:rPr>
        <w:t>procedure</w:t>
      </w:r>
      <w:bookmarkEnd w:id="336"/>
      <w:bookmarkEnd w:id="337"/>
      <w:bookmarkEnd w:id="338"/>
      <w:bookmarkEnd w:id="339"/>
      <w:bookmarkEnd w:id="340"/>
      <w:bookmarkEnd w:id="341"/>
      <w:bookmarkEnd w:id="342"/>
      <w:bookmarkEnd w:id="343"/>
      <w:bookmarkEnd w:id="344"/>
    </w:p>
    <w:p w14:paraId="5382216A" w14:textId="3C4A980D" w:rsidR="006872A0" w:rsidRDefault="006872A0" w:rsidP="008C7BA9">
      <w:pPr>
        <w:pStyle w:val="Heading4"/>
      </w:pPr>
      <w:bookmarkStart w:id="345" w:name="_CR6_2_6_1"/>
      <w:bookmarkStart w:id="346" w:name="_Toc34062163"/>
      <w:bookmarkStart w:id="347" w:name="_Toc34394604"/>
      <w:bookmarkStart w:id="348" w:name="_Toc45274408"/>
      <w:bookmarkStart w:id="349" w:name="_Toc51932947"/>
      <w:bookmarkStart w:id="350" w:name="_Toc58513675"/>
      <w:bookmarkStart w:id="351" w:name="_Toc138340183"/>
      <w:bookmarkEnd w:id="345"/>
      <w:r>
        <w:t>6.2.6.1</w:t>
      </w:r>
      <w:r>
        <w:tab/>
        <w:t>Client procedure</w:t>
      </w:r>
      <w:bookmarkEnd w:id="346"/>
      <w:bookmarkEnd w:id="347"/>
      <w:bookmarkEnd w:id="348"/>
      <w:bookmarkEnd w:id="349"/>
      <w:bookmarkEnd w:id="350"/>
      <w:bookmarkEnd w:id="351"/>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52" w:name="_CR6_2_6_2"/>
      <w:bookmarkStart w:id="353" w:name="_Toc34062164"/>
      <w:bookmarkStart w:id="354" w:name="_Toc34394605"/>
      <w:bookmarkStart w:id="355" w:name="_Toc45274409"/>
      <w:bookmarkStart w:id="356" w:name="_Toc51932948"/>
      <w:bookmarkStart w:id="357" w:name="_Toc58513676"/>
      <w:bookmarkStart w:id="358" w:name="_Toc138340184"/>
      <w:bookmarkEnd w:id="352"/>
      <w:r>
        <w:t>6.2.6.2</w:t>
      </w:r>
      <w:r>
        <w:tab/>
        <w:t>Server procedure</w:t>
      </w:r>
      <w:bookmarkEnd w:id="353"/>
      <w:bookmarkEnd w:id="354"/>
      <w:bookmarkEnd w:id="355"/>
      <w:bookmarkEnd w:id="356"/>
      <w:bookmarkEnd w:id="357"/>
      <w:bookmarkEnd w:id="358"/>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C6BFD4D" w:rsidR="009C72F8" w:rsidRPr="00902C15" w:rsidRDefault="009C72F8" w:rsidP="00895EE0">
      <w:pPr>
        <w:pStyle w:val="B1"/>
      </w:pPr>
      <w:r w:rsidRPr="00597023">
        <w:t>1)</w:t>
      </w:r>
      <w:r w:rsidRPr="00597023">
        <w:tab/>
        <w:t xml:space="preserve">shall obtain the list of users based on location as specified </w:t>
      </w:r>
      <w:r w:rsidR="00D41EF7">
        <w:t xml:space="preserve">in </w:t>
      </w:r>
      <w:r w:rsidR="001771B5" w:rsidRPr="00597023">
        <w:t>clause 6.2.</w:t>
      </w:r>
      <w:r w:rsidR="001771B5">
        <w:t>9</w:t>
      </w:r>
      <w:r w:rsidR="001771B5" w:rsidRPr="00597023">
        <w:t xml:space="preserve"> of 3GPP</w:t>
      </w:r>
      <w:r w:rsidR="001771B5">
        <w:t> </w:t>
      </w:r>
      <w:r w:rsidR="001771B5" w:rsidRPr="00597023">
        <w:t>TS</w:t>
      </w:r>
      <w:r w:rsidR="001771B5">
        <w:t> </w:t>
      </w:r>
      <w:r w:rsidR="001771B5" w:rsidRPr="00597023">
        <w:t>24.545</w:t>
      </w:r>
      <w:r w:rsidR="001771B5">
        <w:t> </w:t>
      </w:r>
      <w:r w:rsidR="001771B5" w:rsidRPr="00597023">
        <w:t>[</w:t>
      </w:r>
      <w:r w:rsidR="00A00979">
        <w:t>14A</w:t>
      </w:r>
      <w:r w:rsidR="001771B5" w:rsidRPr="00597023">
        <w:t>]</w:t>
      </w:r>
      <w:r w:rsidR="00A00979">
        <w:t xml:space="preserve"> </w:t>
      </w:r>
      <w:r w:rsidRPr="00597023">
        <w:t>and update the list of users in group document.</w:t>
      </w:r>
    </w:p>
    <w:p w14:paraId="2A4A1613" w14:textId="553EE6FA" w:rsidR="00C961D7" w:rsidRDefault="00B619FD" w:rsidP="00EA6FD0">
      <w:pPr>
        <w:pStyle w:val="Heading3"/>
      </w:pPr>
      <w:bookmarkStart w:id="359" w:name="_CR6_2_7"/>
      <w:bookmarkStart w:id="360" w:name="_Toc25305690"/>
      <w:bookmarkStart w:id="361" w:name="_Toc26190266"/>
      <w:bookmarkStart w:id="362" w:name="_Toc26190859"/>
      <w:bookmarkStart w:id="363" w:name="_Toc34062165"/>
      <w:bookmarkStart w:id="364" w:name="_Toc34394606"/>
      <w:bookmarkStart w:id="365" w:name="_Toc45274410"/>
      <w:bookmarkStart w:id="366" w:name="_Toc51932949"/>
      <w:bookmarkStart w:id="367" w:name="_Toc58513677"/>
      <w:bookmarkStart w:id="368" w:name="_Toc138340185"/>
      <w:bookmarkEnd w:id="359"/>
      <w:r>
        <w:t>6.</w:t>
      </w:r>
      <w:r w:rsidR="00EA6FD0">
        <w:t>2.</w:t>
      </w:r>
      <w:r>
        <w:t>7</w:t>
      </w:r>
      <w:r w:rsidR="00084147">
        <w:tab/>
        <w:t>Group announcement and join</w:t>
      </w:r>
      <w:r w:rsidR="00D26D1B">
        <w:t xml:space="preserve"> </w:t>
      </w:r>
      <w:r w:rsidR="00D26D1B">
        <w:rPr>
          <w:rFonts w:cs="Arial"/>
        </w:rPr>
        <w:t>procedure</w:t>
      </w:r>
      <w:bookmarkEnd w:id="360"/>
      <w:bookmarkEnd w:id="361"/>
      <w:bookmarkEnd w:id="362"/>
      <w:bookmarkEnd w:id="363"/>
      <w:bookmarkEnd w:id="364"/>
      <w:bookmarkEnd w:id="365"/>
      <w:bookmarkEnd w:id="366"/>
      <w:bookmarkEnd w:id="367"/>
      <w:bookmarkEnd w:id="368"/>
    </w:p>
    <w:p w14:paraId="6EB13199" w14:textId="34F08761" w:rsidR="00331D0E" w:rsidRDefault="00331D0E" w:rsidP="008C7BA9">
      <w:pPr>
        <w:pStyle w:val="Heading4"/>
      </w:pPr>
      <w:bookmarkStart w:id="369" w:name="_CR6_2_7_1"/>
      <w:bookmarkStart w:id="370" w:name="_Toc34062166"/>
      <w:bookmarkStart w:id="371" w:name="_Toc34394607"/>
      <w:bookmarkStart w:id="372" w:name="_Toc45274411"/>
      <w:bookmarkStart w:id="373" w:name="_Toc51932950"/>
      <w:bookmarkStart w:id="374" w:name="_Toc58513678"/>
      <w:bookmarkStart w:id="375" w:name="_Toc138340186"/>
      <w:bookmarkEnd w:id="369"/>
      <w:r>
        <w:t>6.2.7.1</w:t>
      </w:r>
      <w:r>
        <w:tab/>
        <w:t>General</w:t>
      </w:r>
      <w:bookmarkEnd w:id="370"/>
      <w:bookmarkEnd w:id="371"/>
      <w:bookmarkEnd w:id="372"/>
      <w:bookmarkEnd w:id="373"/>
      <w:bookmarkEnd w:id="374"/>
      <w:bookmarkEnd w:id="375"/>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76" w:name="_CR6_2_7_2"/>
      <w:bookmarkStart w:id="377" w:name="_Toc34062167"/>
      <w:bookmarkStart w:id="378" w:name="_Toc34394608"/>
      <w:bookmarkStart w:id="379" w:name="_Toc45274412"/>
      <w:bookmarkStart w:id="380" w:name="_Toc51932951"/>
      <w:bookmarkStart w:id="381" w:name="_Toc58513679"/>
      <w:bookmarkStart w:id="382" w:name="_Toc138340187"/>
      <w:bookmarkEnd w:id="376"/>
      <w:r>
        <w:t>6.2.7.2</w:t>
      </w:r>
      <w:r>
        <w:tab/>
        <w:t>Client procedure</w:t>
      </w:r>
      <w:bookmarkEnd w:id="377"/>
      <w:bookmarkEnd w:id="378"/>
      <w:bookmarkEnd w:id="379"/>
      <w:bookmarkEnd w:id="380"/>
      <w:bookmarkEnd w:id="381"/>
      <w:bookmarkEnd w:id="382"/>
    </w:p>
    <w:p w14:paraId="747778D7" w14:textId="77777777" w:rsidR="00331D0E" w:rsidRDefault="00331D0E" w:rsidP="00331D0E">
      <w:pPr>
        <w:pStyle w:val="Heading5"/>
      </w:pPr>
      <w:bookmarkStart w:id="383" w:name="_CR6_2_7_2_1"/>
      <w:bookmarkStart w:id="384" w:name="_Toc34062168"/>
      <w:bookmarkStart w:id="385" w:name="_Toc34394609"/>
      <w:bookmarkStart w:id="386" w:name="_Toc45274413"/>
      <w:bookmarkStart w:id="387" w:name="_Toc51932952"/>
      <w:bookmarkStart w:id="388" w:name="_Toc58513680"/>
      <w:bookmarkStart w:id="389" w:name="_Toc138340188"/>
      <w:bookmarkEnd w:id="383"/>
      <w:r>
        <w:t>6.2.7.2.1</w:t>
      </w:r>
      <w:r>
        <w:tab/>
        <w:t>Receiving group announcement notification</w:t>
      </w:r>
      <w:bookmarkEnd w:id="384"/>
      <w:bookmarkEnd w:id="385"/>
      <w:bookmarkEnd w:id="386"/>
      <w:bookmarkEnd w:id="387"/>
      <w:bookmarkEnd w:id="388"/>
      <w:bookmarkEnd w:id="389"/>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lastRenderedPageBreak/>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90" w:name="_CR6_2_7_2_2"/>
      <w:bookmarkStart w:id="391" w:name="_Toc34062169"/>
      <w:bookmarkStart w:id="392" w:name="_Toc34394610"/>
      <w:bookmarkStart w:id="393" w:name="_Toc45274414"/>
      <w:bookmarkStart w:id="394" w:name="_Toc51932953"/>
      <w:bookmarkStart w:id="395" w:name="_Toc58513681"/>
      <w:bookmarkStart w:id="396" w:name="_Toc138340189"/>
      <w:bookmarkEnd w:id="390"/>
      <w:r>
        <w:t>6.2.7.2.2</w:t>
      </w:r>
      <w:r>
        <w:tab/>
        <w:t>Sending group registration request</w:t>
      </w:r>
      <w:bookmarkEnd w:id="391"/>
      <w:bookmarkEnd w:id="392"/>
      <w:bookmarkEnd w:id="393"/>
      <w:bookmarkEnd w:id="394"/>
      <w:bookmarkEnd w:id="395"/>
      <w:bookmarkEnd w:id="396"/>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97" w:name="_CR6_2_7_2_3"/>
      <w:bookmarkStart w:id="398" w:name="_Toc58513682"/>
      <w:bookmarkStart w:id="399" w:name="_Toc138340190"/>
      <w:bookmarkStart w:id="400" w:name="_Toc34062170"/>
      <w:bookmarkStart w:id="401" w:name="_Toc34394611"/>
      <w:bookmarkStart w:id="402" w:name="_Toc45274415"/>
      <w:bookmarkStart w:id="403" w:name="_Toc51932954"/>
      <w:bookmarkEnd w:id="397"/>
      <w:r>
        <w:t>6.2.7.2.3</w:t>
      </w:r>
      <w:r>
        <w:tab/>
        <w:t>Receiving group identity list notification</w:t>
      </w:r>
      <w:bookmarkEnd w:id="398"/>
      <w:bookmarkEnd w:id="399"/>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404" w:name="_CR6_2_7_3"/>
      <w:bookmarkStart w:id="405" w:name="_Toc58513683"/>
      <w:bookmarkStart w:id="406" w:name="_Toc138340191"/>
      <w:bookmarkEnd w:id="404"/>
      <w:r>
        <w:t>6.2.7.3</w:t>
      </w:r>
      <w:r>
        <w:tab/>
        <w:t>Server procedure</w:t>
      </w:r>
      <w:bookmarkEnd w:id="400"/>
      <w:bookmarkEnd w:id="401"/>
      <w:bookmarkEnd w:id="402"/>
      <w:bookmarkEnd w:id="403"/>
      <w:bookmarkEnd w:id="405"/>
      <w:bookmarkEnd w:id="406"/>
    </w:p>
    <w:p w14:paraId="39761344" w14:textId="77777777" w:rsidR="00331D0E" w:rsidRDefault="00331D0E" w:rsidP="00331D0E">
      <w:pPr>
        <w:pStyle w:val="Heading5"/>
      </w:pPr>
      <w:bookmarkStart w:id="407" w:name="_CR6_2_7_3_1"/>
      <w:bookmarkStart w:id="408" w:name="_Toc34062171"/>
      <w:bookmarkStart w:id="409" w:name="_Toc34394612"/>
      <w:bookmarkStart w:id="410" w:name="_Toc45274416"/>
      <w:bookmarkStart w:id="411" w:name="_Toc51932955"/>
      <w:bookmarkStart w:id="412" w:name="_Toc58513684"/>
      <w:bookmarkStart w:id="413" w:name="_Toc138340192"/>
      <w:bookmarkStart w:id="414" w:name="_Hlk58513100"/>
      <w:bookmarkEnd w:id="407"/>
      <w:r>
        <w:t>6.2.7.3.1</w:t>
      </w:r>
      <w:r>
        <w:tab/>
        <w:t>Sending group announcement notification</w:t>
      </w:r>
      <w:bookmarkEnd w:id="408"/>
      <w:bookmarkEnd w:id="409"/>
      <w:bookmarkEnd w:id="410"/>
      <w:bookmarkEnd w:id="411"/>
      <w:bookmarkEnd w:id="412"/>
      <w:bookmarkEnd w:id="413"/>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lastRenderedPageBreak/>
        <w:t>3)</w:t>
      </w:r>
      <w:r>
        <w:tab/>
        <w:t xml:space="preserve">shall include an HTTP request entity-body </w:t>
      </w:r>
      <w:r w:rsidRPr="0082627E">
        <w:t>serialized into a JavaScript Object Notation (JSON)</w:t>
      </w:r>
      <w:r>
        <w:t xml:space="preserve"> structure;</w:t>
      </w:r>
      <w:r w:rsidR="00001314">
        <w:t xml:space="preserve"> In the entity-body:</w:t>
      </w:r>
      <w:bookmarkEnd w:id="414"/>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415" w:name="_CR6_2_7_3_2"/>
      <w:bookmarkStart w:id="416" w:name="_Toc34062172"/>
      <w:bookmarkStart w:id="417" w:name="_Toc34394613"/>
      <w:bookmarkStart w:id="418" w:name="_Toc45274417"/>
      <w:bookmarkStart w:id="419" w:name="_Toc51932956"/>
      <w:bookmarkStart w:id="420" w:name="_Toc58513685"/>
      <w:bookmarkStart w:id="421" w:name="_Toc138340193"/>
      <w:bookmarkEnd w:id="415"/>
      <w:r>
        <w:t>6.2.7.3.2</w:t>
      </w:r>
      <w:r>
        <w:tab/>
        <w:t>Receiving group registration request</w:t>
      </w:r>
      <w:bookmarkEnd w:id="416"/>
      <w:bookmarkEnd w:id="417"/>
      <w:bookmarkEnd w:id="418"/>
      <w:bookmarkEnd w:id="419"/>
      <w:bookmarkEnd w:id="420"/>
      <w:bookmarkEnd w:id="421"/>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422" w:name="_CR6_2_7_3_3"/>
      <w:bookmarkStart w:id="423" w:name="_Toc58513686"/>
      <w:bookmarkStart w:id="424" w:name="_Toc138340194"/>
      <w:bookmarkStart w:id="425" w:name="_Toc25305691"/>
      <w:bookmarkStart w:id="426" w:name="_Toc26190267"/>
      <w:bookmarkStart w:id="427" w:name="_Toc26190860"/>
      <w:bookmarkStart w:id="428" w:name="_Toc34062173"/>
      <w:bookmarkStart w:id="429" w:name="_Toc34394614"/>
      <w:bookmarkStart w:id="430" w:name="_Toc45274418"/>
      <w:bookmarkStart w:id="431" w:name="_Toc51932957"/>
      <w:bookmarkEnd w:id="422"/>
      <w:r>
        <w:t>6.2.7.3.3</w:t>
      </w:r>
      <w:r>
        <w:tab/>
        <w:t>Sending group identity list notification</w:t>
      </w:r>
      <w:bookmarkEnd w:id="423"/>
      <w:bookmarkEnd w:id="424"/>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432" w:name="_CR6_2_8"/>
      <w:bookmarkStart w:id="433" w:name="_Toc58513687"/>
      <w:bookmarkStart w:id="434" w:name="_Toc138340195"/>
      <w:bookmarkEnd w:id="432"/>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425"/>
      <w:bookmarkEnd w:id="426"/>
      <w:bookmarkEnd w:id="427"/>
      <w:bookmarkEnd w:id="428"/>
      <w:bookmarkEnd w:id="429"/>
      <w:bookmarkEnd w:id="430"/>
      <w:bookmarkEnd w:id="431"/>
      <w:bookmarkEnd w:id="433"/>
      <w:bookmarkEnd w:id="434"/>
    </w:p>
    <w:p w14:paraId="183C05CC" w14:textId="5F24962A" w:rsidR="00CC04C3" w:rsidRDefault="00CC04C3" w:rsidP="008C7BA9">
      <w:pPr>
        <w:pStyle w:val="Heading4"/>
      </w:pPr>
      <w:bookmarkStart w:id="435" w:name="_CR6_2_8_1"/>
      <w:bookmarkStart w:id="436" w:name="_Toc34062174"/>
      <w:bookmarkStart w:id="437" w:name="_Toc34394615"/>
      <w:bookmarkStart w:id="438" w:name="_Toc45274419"/>
      <w:bookmarkStart w:id="439" w:name="_Toc51932958"/>
      <w:bookmarkStart w:id="440" w:name="_Toc58513688"/>
      <w:bookmarkStart w:id="441" w:name="_Toc138340196"/>
      <w:bookmarkEnd w:id="435"/>
      <w:r>
        <w:t>6.2.8.1</w:t>
      </w:r>
      <w:r>
        <w:tab/>
        <w:t>Management of group events subscription</w:t>
      </w:r>
      <w:bookmarkEnd w:id="436"/>
      <w:bookmarkEnd w:id="437"/>
      <w:bookmarkEnd w:id="438"/>
      <w:bookmarkEnd w:id="439"/>
      <w:bookmarkEnd w:id="440"/>
      <w:bookmarkEnd w:id="441"/>
    </w:p>
    <w:p w14:paraId="51B71AB5" w14:textId="77777777" w:rsidR="00CC04C3" w:rsidRPr="00807C08" w:rsidRDefault="00CC04C3" w:rsidP="00CC04C3">
      <w:pPr>
        <w:pStyle w:val="Heading5"/>
      </w:pPr>
      <w:bookmarkStart w:id="442" w:name="_CR6_2_8_1_1"/>
      <w:bookmarkStart w:id="443" w:name="_Toc34062175"/>
      <w:bookmarkStart w:id="444" w:name="_Toc34394616"/>
      <w:bookmarkStart w:id="445" w:name="_Toc45274420"/>
      <w:bookmarkStart w:id="446" w:name="_Toc51932959"/>
      <w:bookmarkStart w:id="447" w:name="_Toc58513689"/>
      <w:bookmarkStart w:id="448" w:name="_Toc138340197"/>
      <w:bookmarkEnd w:id="442"/>
      <w:r>
        <w:t>6.2.8.1.1</w:t>
      </w:r>
      <w:r>
        <w:tab/>
        <w:t>SIP based procedures</w:t>
      </w:r>
      <w:bookmarkEnd w:id="443"/>
      <w:bookmarkEnd w:id="444"/>
      <w:bookmarkEnd w:id="445"/>
      <w:bookmarkEnd w:id="446"/>
      <w:bookmarkEnd w:id="447"/>
      <w:bookmarkEnd w:id="448"/>
    </w:p>
    <w:p w14:paraId="58D94A2E" w14:textId="77777777" w:rsidR="00393DE9" w:rsidRDefault="00393DE9" w:rsidP="0098327F">
      <w:pPr>
        <w:pStyle w:val="H6"/>
      </w:pPr>
      <w:bookmarkStart w:id="449" w:name="_CR6_2_8_1_1_1"/>
      <w:bookmarkStart w:id="450" w:name="_Toc34062176"/>
      <w:bookmarkStart w:id="451" w:name="_Toc34394617"/>
      <w:r>
        <w:t>6.2.8.1.1.1</w:t>
      </w:r>
      <w:r>
        <w:tab/>
        <w:t>General</w:t>
      </w:r>
    </w:p>
    <w:bookmarkEnd w:id="449"/>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bookmarkStart w:id="452" w:name="_CR6_2_8_1_1_2"/>
      <w:r>
        <w:t>6.2.8.1.1.2</w:t>
      </w:r>
      <w:r>
        <w:tab/>
        <w:t>Create subscription</w:t>
      </w:r>
    </w:p>
    <w:bookmarkEnd w:id="452"/>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bookmarkStart w:id="453" w:name="_CR6_2_8_1_1_3"/>
      <w:r>
        <w:t>6.2.8.1.1.3</w:t>
      </w:r>
      <w:r>
        <w:tab/>
        <w:t>Modify subscription</w:t>
      </w:r>
    </w:p>
    <w:bookmarkEnd w:id="453"/>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bookmarkStart w:id="454" w:name="_CR6_2_8_1_1_4"/>
      <w:r>
        <w:t>6.2.8.1.1.</w:t>
      </w:r>
      <w:r w:rsidR="008338EF">
        <w:t>4</w:t>
      </w:r>
      <w:r>
        <w:tab/>
        <w:t>Delete subscription</w:t>
      </w:r>
    </w:p>
    <w:bookmarkEnd w:id="454"/>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55" w:name="_CR6_2_8_1_2"/>
      <w:bookmarkStart w:id="456" w:name="_Toc45274421"/>
      <w:bookmarkStart w:id="457" w:name="_Toc51932960"/>
      <w:bookmarkStart w:id="458" w:name="_Toc58513690"/>
      <w:bookmarkStart w:id="459" w:name="_Toc138340198"/>
      <w:bookmarkEnd w:id="455"/>
      <w:r>
        <w:t>6</w:t>
      </w:r>
      <w:r w:rsidR="00CC04C3">
        <w:t>.2.8.1.2</w:t>
      </w:r>
      <w:r w:rsidR="00CC04C3">
        <w:tab/>
        <w:t>HTTP based procedures</w:t>
      </w:r>
      <w:bookmarkEnd w:id="450"/>
      <w:bookmarkEnd w:id="451"/>
      <w:bookmarkEnd w:id="456"/>
      <w:bookmarkEnd w:id="457"/>
      <w:bookmarkEnd w:id="458"/>
      <w:bookmarkEnd w:id="459"/>
    </w:p>
    <w:p w14:paraId="536D17AE" w14:textId="77777777" w:rsidR="00CC04C3" w:rsidRDefault="00CC04C3" w:rsidP="0098327F">
      <w:pPr>
        <w:pStyle w:val="H6"/>
      </w:pPr>
      <w:bookmarkStart w:id="460" w:name="_Toc34062177"/>
      <w:bookmarkStart w:id="461" w:name="_Toc34394618"/>
      <w:bookmarkStart w:id="462" w:name="_CR6_2_8_1_2_1"/>
      <w:r>
        <w:t>6.2.8.1.2.1</w:t>
      </w:r>
      <w:r>
        <w:tab/>
        <w:t>Creating subscription</w:t>
      </w:r>
      <w:bookmarkEnd w:id="460"/>
      <w:bookmarkEnd w:id="461"/>
    </w:p>
    <w:bookmarkEnd w:id="462"/>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63" w:name="_Toc34062180"/>
      <w:bookmarkStart w:id="464" w:name="_Toc34394621"/>
      <w:bookmarkStart w:id="465" w:name="_CR6_2_8_1_2_2"/>
      <w:r>
        <w:t>6.2.8.1.2.2</w:t>
      </w:r>
      <w:r>
        <w:tab/>
        <w:t>Modify a subscription</w:t>
      </w:r>
      <w:bookmarkEnd w:id="463"/>
      <w:bookmarkEnd w:id="464"/>
    </w:p>
    <w:bookmarkEnd w:id="465"/>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66" w:name="_Toc34062183"/>
      <w:bookmarkStart w:id="467" w:name="_Toc34394624"/>
      <w:bookmarkStart w:id="468" w:name="_CR6_2_8_1_2_3"/>
      <w:r>
        <w:t>6.2.8.1.2.3</w:t>
      </w:r>
      <w:r>
        <w:tab/>
        <w:t>Delete a subscription</w:t>
      </w:r>
      <w:bookmarkEnd w:id="466"/>
      <w:bookmarkEnd w:id="467"/>
    </w:p>
    <w:p w14:paraId="3845A6C7" w14:textId="251CF4A8" w:rsidR="00710544" w:rsidRDefault="00710544" w:rsidP="0098327F">
      <w:pPr>
        <w:pStyle w:val="H6"/>
      </w:pPr>
      <w:bookmarkStart w:id="469" w:name="_CR"/>
      <w:bookmarkEnd w:id="468"/>
    </w:p>
    <w:bookmarkEnd w:id="469"/>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70" w:name="_CR6_2_8_2"/>
      <w:bookmarkStart w:id="471" w:name="_Toc34062186"/>
      <w:bookmarkStart w:id="472" w:name="_Toc34394627"/>
      <w:bookmarkStart w:id="473" w:name="_Toc45274422"/>
      <w:bookmarkStart w:id="474" w:name="_Toc51932961"/>
      <w:bookmarkStart w:id="475" w:name="_Toc58513691"/>
      <w:bookmarkStart w:id="476" w:name="_Toc138340199"/>
      <w:bookmarkEnd w:id="470"/>
      <w:r>
        <w:t>6.2.8.2</w:t>
      </w:r>
      <w:r>
        <w:tab/>
        <w:t>Notifications</w:t>
      </w:r>
      <w:bookmarkEnd w:id="471"/>
      <w:bookmarkEnd w:id="472"/>
      <w:bookmarkEnd w:id="473"/>
      <w:bookmarkEnd w:id="474"/>
      <w:bookmarkEnd w:id="475"/>
      <w:bookmarkEnd w:id="476"/>
    </w:p>
    <w:p w14:paraId="4D22795C" w14:textId="77777777" w:rsidR="00A276DA" w:rsidRPr="00142463" w:rsidRDefault="00A276DA" w:rsidP="00A276DA">
      <w:pPr>
        <w:pStyle w:val="Heading5"/>
      </w:pPr>
      <w:bookmarkStart w:id="477" w:name="_CR6_2_8_2_1"/>
      <w:bookmarkStart w:id="478" w:name="_Toc34062187"/>
      <w:bookmarkStart w:id="479" w:name="_Toc34394628"/>
      <w:bookmarkStart w:id="480" w:name="_Toc45274423"/>
      <w:bookmarkStart w:id="481" w:name="_Toc51932962"/>
      <w:bookmarkStart w:id="482" w:name="_Toc58513692"/>
      <w:bookmarkStart w:id="483" w:name="_Toc138340200"/>
      <w:bookmarkEnd w:id="477"/>
      <w:r>
        <w:t>6.2.8.2.1</w:t>
      </w:r>
      <w:r>
        <w:tab/>
        <w:t>SIP based procedures</w:t>
      </w:r>
      <w:bookmarkEnd w:id="478"/>
      <w:bookmarkEnd w:id="479"/>
      <w:bookmarkEnd w:id="480"/>
      <w:bookmarkEnd w:id="481"/>
      <w:bookmarkEnd w:id="482"/>
      <w:bookmarkEnd w:id="483"/>
    </w:p>
    <w:p w14:paraId="7603E030" w14:textId="77777777" w:rsidR="003B1E8E" w:rsidRDefault="003B1E8E" w:rsidP="003B1E8E">
      <w:pPr>
        <w:pStyle w:val="Heading6"/>
      </w:pPr>
      <w:bookmarkStart w:id="484" w:name="_CR6_2_8_2_1_1"/>
      <w:bookmarkStart w:id="485" w:name="_Toc45274424"/>
      <w:bookmarkStart w:id="486" w:name="_Toc51932963"/>
      <w:bookmarkStart w:id="487" w:name="_Toc58513693"/>
      <w:bookmarkStart w:id="488" w:name="_Toc138340201"/>
      <w:bookmarkStart w:id="489" w:name="_Toc34062188"/>
      <w:bookmarkStart w:id="490" w:name="_Toc34394629"/>
      <w:bookmarkEnd w:id="484"/>
      <w:r>
        <w:t>6.2.8.2.1.1</w:t>
      </w:r>
      <w:r>
        <w:tab/>
        <w:t>Client procedure</w:t>
      </w:r>
      <w:bookmarkEnd w:id="485"/>
      <w:bookmarkEnd w:id="486"/>
      <w:bookmarkEnd w:id="487"/>
      <w:bookmarkEnd w:id="488"/>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91" w:name="_CR6_2_8_2_1_2"/>
      <w:bookmarkStart w:id="492" w:name="_Toc45274425"/>
      <w:bookmarkStart w:id="493" w:name="_Toc51932964"/>
      <w:bookmarkStart w:id="494" w:name="_Toc58513694"/>
      <w:bookmarkStart w:id="495" w:name="_Toc138340202"/>
      <w:bookmarkEnd w:id="491"/>
      <w:r>
        <w:t>6.2.8.2.1.2</w:t>
      </w:r>
      <w:r>
        <w:tab/>
        <w:t>Server procedure</w:t>
      </w:r>
      <w:bookmarkEnd w:id="492"/>
      <w:bookmarkEnd w:id="493"/>
      <w:bookmarkEnd w:id="494"/>
      <w:bookmarkEnd w:id="495"/>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96" w:name="_CR6_2_8_2_2"/>
      <w:bookmarkStart w:id="497" w:name="_Toc45274426"/>
      <w:bookmarkStart w:id="498" w:name="_Toc51932965"/>
      <w:bookmarkStart w:id="499" w:name="_Toc58513695"/>
      <w:bookmarkStart w:id="500" w:name="_Toc138340203"/>
      <w:bookmarkEnd w:id="496"/>
      <w:r>
        <w:t>6.2.8.2.2</w:t>
      </w:r>
      <w:r>
        <w:tab/>
        <w:t>HTTP based procedures</w:t>
      </w:r>
      <w:bookmarkEnd w:id="489"/>
      <w:bookmarkEnd w:id="490"/>
      <w:bookmarkEnd w:id="497"/>
      <w:bookmarkEnd w:id="498"/>
      <w:bookmarkEnd w:id="499"/>
      <w:bookmarkEnd w:id="500"/>
    </w:p>
    <w:p w14:paraId="26E0D19D" w14:textId="2C3B93B0" w:rsidR="00A276DA" w:rsidRDefault="00A276DA" w:rsidP="0098327F">
      <w:pPr>
        <w:pStyle w:val="H6"/>
      </w:pPr>
      <w:bookmarkStart w:id="501" w:name="_Toc34062189"/>
      <w:bookmarkStart w:id="502" w:name="_Toc34394630"/>
      <w:bookmarkStart w:id="503" w:name="_CR6_2_8_2_2_1"/>
      <w:r>
        <w:t>6.2.8.2.2.1</w:t>
      </w:r>
      <w:r>
        <w:tab/>
      </w:r>
      <w:r w:rsidR="008810D3">
        <w:t>Receiving group modify notification</w:t>
      </w:r>
      <w:bookmarkEnd w:id="501"/>
      <w:bookmarkEnd w:id="502"/>
    </w:p>
    <w:bookmarkEnd w:id="503"/>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504" w:name="_Toc34062191"/>
      <w:bookmarkStart w:id="505" w:name="_Toc34394632"/>
      <w:bookmarkStart w:id="506" w:name="_CR6_2_8_2_2_2"/>
      <w:r>
        <w:t>6.2.8.2.2.2</w:t>
      </w:r>
      <w:r>
        <w:tab/>
      </w:r>
      <w:r w:rsidR="009276A7">
        <w:t>Sending group modify notification</w:t>
      </w:r>
      <w:bookmarkEnd w:id="504"/>
      <w:bookmarkEnd w:id="505"/>
    </w:p>
    <w:bookmarkEnd w:id="506"/>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507" w:name="_CR6_2_9"/>
      <w:bookmarkStart w:id="508" w:name="_Toc34062193"/>
      <w:bookmarkStart w:id="509" w:name="_Toc34394634"/>
      <w:bookmarkStart w:id="510" w:name="_Toc45274427"/>
      <w:bookmarkStart w:id="511" w:name="_Toc51932966"/>
      <w:bookmarkStart w:id="512" w:name="_Toc58513696"/>
      <w:bookmarkStart w:id="513" w:name="_Toc138340204"/>
      <w:bookmarkStart w:id="514" w:name="_Toc25305693"/>
      <w:bookmarkStart w:id="515" w:name="_Toc26190269"/>
      <w:bookmarkStart w:id="516" w:name="_Toc26190862"/>
      <w:bookmarkEnd w:id="507"/>
      <w:r>
        <w:t>6.2.9</w:t>
      </w:r>
      <w:r>
        <w:tab/>
        <w:t>Group member leave</w:t>
      </w:r>
      <w:bookmarkEnd w:id="508"/>
      <w:bookmarkEnd w:id="509"/>
      <w:bookmarkEnd w:id="510"/>
      <w:bookmarkEnd w:id="511"/>
      <w:bookmarkEnd w:id="512"/>
      <w:bookmarkEnd w:id="513"/>
    </w:p>
    <w:p w14:paraId="4B384AAC" w14:textId="45BF0128" w:rsidR="0017368D" w:rsidRDefault="0017368D" w:rsidP="0017368D">
      <w:pPr>
        <w:pStyle w:val="Heading4"/>
      </w:pPr>
      <w:bookmarkStart w:id="517" w:name="_CR6_2_9_1"/>
      <w:bookmarkStart w:id="518" w:name="_Toc34062194"/>
      <w:bookmarkStart w:id="519" w:name="_Toc34394635"/>
      <w:bookmarkStart w:id="520" w:name="_Toc45274428"/>
      <w:bookmarkStart w:id="521" w:name="_Toc51932967"/>
      <w:bookmarkStart w:id="522" w:name="_Toc58513697"/>
      <w:bookmarkStart w:id="523" w:name="_Toc138340205"/>
      <w:bookmarkEnd w:id="517"/>
      <w:r>
        <w:t>6.2.9.1</w:t>
      </w:r>
      <w:r>
        <w:tab/>
        <w:t>Client procedure</w:t>
      </w:r>
      <w:bookmarkEnd w:id="518"/>
      <w:bookmarkEnd w:id="519"/>
      <w:bookmarkEnd w:id="520"/>
      <w:bookmarkEnd w:id="521"/>
      <w:bookmarkEnd w:id="522"/>
      <w:bookmarkEnd w:id="523"/>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524" w:name="_CR6_2_9_2"/>
      <w:bookmarkStart w:id="525" w:name="_Toc34062195"/>
      <w:bookmarkStart w:id="526" w:name="_Toc34394636"/>
      <w:bookmarkStart w:id="527" w:name="_Toc45274429"/>
      <w:bookmarkStart w:id="528" w:name="_Toc51932968"/>
      <w:bookmarkStart w:id="529" w:name="_Toc58513698"/>
      <w:bookmarkStart w:id="530" w:name="_Toc138340206"/>
      <w:bookmarkEnd w:id="524"/>
      <w:r>
        <w:t>6.2.9.2</w:t>
      </w:r>
      <w:r>
        <w:tab/>
        <w:t>Server procedure</w:t>
      </w:r>
      <w:bookmarkEnd w:id="525"/>
      <w:bookmarkEnd w:id="526"/>
      <w:bookmarkEnd w:id="527"/>
      <w:bookmarkEnd w:id="528"/>
      <w:bookmarkEnd w:id="529"/>
      <w:bookmarkEnd w:id="530"/>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pPr>
      <w:r>
        <w:t>c)</w:t>
      </w:r>
      <w:r>
        <w:tab/>
        <w:t>shall send an HTTP 200 (OK) response to SGM-C.</w:t>
      </w:r>
    </w:p>
    <w:p w14:paraId="04EEC9F6" w14:textId="36284D0A" w:rsidR="00452174" w:rsidRPr="0017368D" w:rsidRDefault="00452174" w:rsidP="00133E6D">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GROUP_MEMBER_REMOVED (0x02) as specified in clause B.3.</w:t>
      </w:r>
    </w:p>
    <w:p w14:paraId="49FB51FA" w14:textId="3DD48F10" w:rsidR="00B81FF1" w:rsidRDefault="00B81FF1" w:rsidP="00B81FF1">
      <w:pPr>
        <w:pStyle w:val="Heading2"/>
      </w:pPr>
      <w:bookmarkStart w:id="531" w:name="_CR6_3"/>
      <w:bookmarkStart w:id="532" w:name="_Toc34062196"/>
      <w:bookmarkStart w:id="533" w:name="_Toc34394637"/>
      <w:bookmarkStart w:id="534" w:name="_Toc45274430"/>
      <w:bookmarkStart w:id="535" w:name="_Toc51932969"/>
      <w:bookmarkStart w:id="536" w:name="_Toc58513699"/>
      <w:bookmarkStart w:id="537" w:name="_Toc138340207"/>
      <w:bookmarkEnd w:id="531"/>
      <w:r>
        <w:t>6.3</w:t>
      </w:r>
      <w:r>
        <w:tab/>
        <w:t>Off-network procedures</w:t>
      </w:r>
      <w:bookmarkEnd w:id="514"/>
      <w:bookmarkEnd w:id="515"/>
      <w:bookmarkEnd w:id="516"/>
      <w:bookmarkEnd w:id="532"/>
      <w:bookmarkEnd w:id="533"/>
      <w:bookmarkEnd w:id="534"/>
      <w:bookmarkEnd w:id="535"/>
      <w:bookmarkEnd w:id="536"/>
      <w:bookmarkEnd w:id="537"/>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538" w:name="_CR7"/>
      <w:bookmarkStart w:id="539" w:name="_Toc25305694"/>
      <w:bookmarkStart w:id="540" w:name="_Toc26190270"/>
      <w:bookmarkStart w:id="541" w:name="_Toc26190863"/>
      <w:bookmarkStart w:id="542" w:name="_Toc34062197"/>
      <w:bookmarkStart w:id="543" w:name="_Toc34394638"/>
      <w:bookmarkStart w:id="544" w:name="_Toc45274431"/>
      <w:bookmarkStart w:id="545" w:name="_Toc51932970"/>
      <w:bookmarkStart w:id="546" w:name="_Toc58513700"/>
      <w:bookmarkStart w:id="547" w:name="_Toc138340208"/>
      <w:bookmarkEnd w:id="538"/>
      <w:r>
        <w:lastRenderedPageBreak/>
        <w:t>7</w:t>
      </w:r>
      <w:r>
        <w:tab/>
        <w:t>Coding</w:t>
      </w:r>
      <w:bookmarkEnd w:id="539"/>
      <w:bookmarkEnd w:id="540"/>
      <w:bookmarkEnd w:id="541"/>
      <w:bookmarkEnd w:id="542"/>
      <w:bookmarkEnd w:id="543"/>
      <w:bookmarkEnd w:id="544"/>
      <w:bookmarkEnd w:id="545"/>
      <w:bookmarkEnd w:id="546"/>
      <w:bookmarkEnd w:id="547"/>
    </w:p>
    <w:p w14:paraId="3A72BD32" w14:textId="4354CCE3" w:rsidR="004E5B89" w:rsidRDefault="004E5B89" w:rsidP="004E5B89">
      <w:pPr>
        <w:pStyle w:val="Heading2"/>
        <w:rPr>
          <w:noProof/>
        </w:rPr>
      </w:pPr>
      <w:bookmarkStart w:id="548" w:name="_CR7_1"/>
      <w:bookmarkStart w:id="549" w:name="_Toc25305695"/>
      <w:bookmarkStart w:id="550" w:name="_Toc26190271"/>
      <w:bookmarkStart w:id="551" w:name="_Toc26190864"/>
      <w:bookmarkStart w:id="552" w:name="_Toc34062198"/>
      <w:bookmarkStart w:id="553" w:name="_Toc34394639"/>
      <w:bookmarkStart w:id="554" w:name="_Toc45274432"/>
      <w:bookmarkStart w:id="555" w:name="_Toc51932971"/>
      <w:bookmarkStart w:id="556" w:name="_Toc58513701"/>
      <w:bookmarkStart w:id="557" w:name="_Toc138340209"/>
      <w:bookmarkEnd w:id="548"/>
      <w:r>
        <w:rPr>
          <w:noProof/>
        </w:rPr>
        <w:t>7.1</w:t>
      </w:r>
      <w:r>
        <w:rPr>
          <w:noProof/>
        </w:rPr>
        <w:tab/>
        <w:t>General</w:t>
      </w:r>
      <w:bookmarkEnd w:id="549"/>
      <w:bookmarkEnd w:id="550"/>
      <w:bookmarkEnd w:id="551"/>
      <w:bookmarkEnd w:id="552"/>
      <w:bookmarkEnd w:id="553"/>
      <w:bookmarkEnd w:id="554"/>
      <w:bookmarkEnd w:id="555"/>
      <w:bookmarkEnd w:id="556"/>
      <w:bookmarkEnd w:id="557"/>
    </w:p>
    <w:p w14:paraId="5ED1080B" w14:textId="5E9E5728" w:rsidR="004E5B89" w:rsidRDefault="004E5B89" w:rsidP="004E5B89">
      <w:pPr>
        <w:pStyle w:val="Heading2"/>
      </w:pPr>
      <w:bookmarkStart w:id="558" w:name="_CR7_2"/>
      <w:bookmarkStart w:id="559" w:name="_Toc25305696"/>
      <w:bookmarkStart w:id="560" w:name="_Toc26190272"/>
      <w:bookmarkStart w:id="561" w:name="_Toc26190865"/>
      <w:bookmarkStart w:id="562" w:name="_Toc34062199"/>
      <w:bookmarkStart w:id="563" w:name="_Toc34394640"/>
      <w:bookmarkStart w:id="564" w:name="_Toc45274433"/>
      <w:bookmarkStart w:id="565" w:name="_Toc51932972"/>
      <w:bookmarkStart w:id="566" w:name="_Toc58513702"/>
      <w:bookmarkStart w:id="567" w:name="_Toc138340210"/>
      <w:bookmarkEnd w:id="558"/>
      <w:r>
        <w:t>7.2</w:t>
      </w:r>
      <w:r>
        <w:tab/>
      </w:r>
      <w:r w:rsidRPr="001F6D93">
        <w:t>Application unique ID</w:t>
      </w:r>
      <w:bookmarkEnd w:id="559"/>
      <w:bookmarkEnd w:id="560"/>
      <w:bookmarkEnd w:id="561"/>
      <w:bookmarkEnd w:id="562"/>
      <w:bookmarkEnd w:id="563"/>
      <w:bookmarkEnd w:id="564"/>
      <w:bookmarkEnd w:id="565"/>
      <w:bookmarkEnd w:id="566"/>
      <w:bookmarkEnd w:id="567"/>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568" w:name="_CR7_3"/>
      <w:bookmarkStart w:id="569" w:name="_Toc25305697"/>
      <w:bookmarkStart w:id="570" w:name="_Toc26190273"/>
      <w:bookmarkStart w:id="571" w:name="_Toc26190866"/>
      <w:bookmarkStart w:id="572" w:name="_Toc34062200"/>
      <w:bookmarkStart w:id="573" w:name="_Toc34394641"/>
      <w:bookmarkStart w:id="574" w:name="_Toc45274434"/>
      <w:bookmarkStart w:id="575" w:name="_Toc51932973"/>
      <w:bookmarkStart w:id="576" w:name="_Toc58513703"/>
      <w:bookmarkStart w:id="577" w:name="_Toc138340211"/>
      <w:bookmarkEnd w:id="568"/>
      <w:r>
        <w:rPr>
          <w:noProof/>
        </w:rPr>
        <w:t>7.3</w:t>
      </w:r>
      <w:r>
        <w:rPr>
          <w:noProof/>
        </w:rPr>
        <w:tab/>
        <w:t>Data structure</w:t>
      </w:r>
      <w:bookmarkEnd w:id="569"/>
      <w:bookmarkEnd w:id="570"/>
      <w:bookmarkEnd w:id="571"/>
      <w:bookmarkEnd w:id="572"/>
      <w:bookmarkEnd w:id="573"/>
      <w:bookmarkEnd w:id="574"/>
      <w:bookmarkEnd w:id="575"/>
      <w:bookmarkEnd w:id="576"/>
      <w:bookmarkEnd w:id="577"/>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78" w:name="_CR7_4"/>
      <w:bookmarkStart w:id="579" w:name="_Toc25305698"/>
      <w:bookmarkStart w:id="580" w:name="_Toc26190274"/>
      <w:bookmarkStart w:id="581" w:name="_Toc26190867"/>
      <w:bookmarkStart w:id="582" w:name="_Toc34062201"/>
      <w:bookmarkStart w:id="583" w:name="_Toc34394642"/>
      <w:bookmarkStart w:id="584" w:name="_Toc45274435"/>
      <w:bookmarkStart w:id="585" w:name="_Toc51932974"/>
      <w:bookmarkStart w:id="586" w:name="_Toc58513704"/>
      <w:bookmarkStart w:id="587" w:name="_Toc138340212"/>
      <w:bookmarkEnd w:id="578"/>
      <w:r>
        <w:rPr>
          <w:lang w:val="en-US"/>
        </w:rPr>
        <w:t>7.4</w:t>
      </w:r>
      <w:r>
        <w:rPr>
          <w:lang w:val="en-US"/>
        </w:rPr>
        <w:tab/>
      </w:r>
      <w:r w:rsidRPr="006C41AB">
        <w:rPr>
          <w:lang w:val="en-US"/>
        </w:rPr>
        <w:t>XML Schema</w:t>
      </w:r>
      <w:bookmarkEnd w:id="579"/>
      <w:bookmarkEnd w:id="580"/>
      <w:bookmarkEnd w:id="581"/>
      <w:bookmarkEnd w:id="582"/>
      <w:bookmarkEnd w:id="583"/>
      <w:bookmarkEnd w:id="584"/>
      <w:bookmarkEnd w:id="585"/>
      <w:bookmarkEnd w:id="586"/>
      <w:bookmarkEnd w:id="587"/>
    </w:p>
    <w:p w14:paraId="0785191D" w14:textId="295E1BE0" w:rsidR="009E1D5D" w:rsidRDefault="009E1D5D" w:rsidP="008C7BA9">
      <w:pPr>
        <w:pStyle w:val="Heading3"/>
      </w:pPr>
      <w:bookmarkStart w:id="588" w:name="_CR7_4_1"/>
      <w:bookmarkStart w:id="589" w:name="_Toc34062202"/>
      <w:bookmarkStart w:id="590" w:name="_Toc34394643"/>
      <w:bookmarkStart w:id="591" w:name="_Toc45274436"/>
      <w:bookmarkStart w:id="592" w:name="_Toc51932975"/>
      <w:bookmarkStart w:id="593" w:name="_Toc58513705"/>
      <w:bookmarkStart w:id="594" w:name="_Toc138340213"/>
      <w:bookmarkEnd w:id="588"/>
      <w:r>
        <w:t>7.4.1</w:t>
      </w:r>
      <w:r>
        <w:tab/>
        <w:t>General</w:t>
      </w:r>
      <w:bookmarkEnd w:id="589"/>
      <w:bookmarkEnd w:id="590"/>
      <w:bookmarkEnd w:id="591"/>
      <w:bookmarkEnd w:id="592"/>
      <w:bookmarkEnd w:id="593"/>
      <w:bookmarkEnd w:id="594"/>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95" w:name="_CR7_4_2"/>
      <w:bookmarkStart w:id="596" w:name="_Toc34062203"/>
      <w:bookmarkStart w:id="597" w:name="_Toc34394644"/>
      <w:bookmarkStart w:id="598" w:name="_Toc45274437"/>
      <w:bookmarkStart w:id="599" w:name="_Toc51932976"/>
      <w:bookmarkStart w:id="600" w:name="_Toc58513706"/>
      <w:bookmarkStart w:id="601" w:name="_Toc138340214"/>
      <w:bookmarkEnd w:id="595"/>
      <w:r>
        <w:t>7.4.2</w:t>
      </w:r>
      <w:r>
        <w:tab/>
        <w:t>XML schema for SEAL group document specific extension</w:t>
      </w:r>
      <w:bookmarkEnd w:id="596"/>
      <w:bookmarkEnd w:id="597"/>
      <w:bookmarkEnd w:id="598"/>
      <w:bookmarkEnd w:id="599"/>
      <w:bookmarkEnd w:id="600"/>
      <w:bookmarkEnd w:id="601"/>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668651FB"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type="ls:list-type"/&gt;</w:t>
      </w:r>
    </w:p>
    <w:p w14:paraId="2457FAC0" w14:textId="4A0400F2" w:rsidR="009E1D5D" w:rsidRPr="00C468F1" w:rsidRDefault="009E1D5D" w:rsidP="009E1D5D">
      <w:pPr>
        <w:pStyle w:val="PL"/>
        <w:ind w:left="384" w:hanging="384"/>
        <w:rPr>
          <w:rFonts w:eastAsia="SimSun"/>
        </w:rPr>
      </w:pPr>
      <w:r w:rsidRPr="00C468F1">
        <w:rPr>
          <w:rFonts w:eastAsia="SimSun"/>
        </w:rPr>
        <w:t xml:space="preserve">  &lt;xs:element name="explicit-member-list" type="ls:list-type"/&gt;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16A519EF"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56E0AD61" w:rsidR="00C34DF5"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6B72955E" w14:textId="1BD93AF2" w:rsidR="001849D5" w:rsidRPr="00C468F1" w:rsidRDefault="001849D5" w:rsidP="00C34DF5">
      <w:pPr>
        <w:pStyle w:val="PL"/>
        <w:ind w:left="384" w:hanging="384"/>
        <w:rPr>
          <w:rFonts w:eastAsia="SimSun"/>
        </w:rPr>
      </w:pPr>
      <w:r w:rsidRPr="001551D7">
        <w:rPr>
          <w:rFonts w:eastAsia="SimSun"/>
        </w:rPr>
        <w:t xml:space="preserve">      &lt;xs:element name="anyExt" type="</w:t>
      </w:r>
      <w:r w:rsidRPr="00C468F1">
        <w:rPr>
          <w:rFonts w:eastAsia="SimSun"/>
        </w:rPr>
        <w:t>sealgi</w:t>
      </w:r>
      <w:r w:rsidRPr="001551D7">
        <w:rPr>
          <w:rFonts w:eastAsia="SimSun"/>
        </w:rPr>
        <w:t>:anyExtType" minOccurs="0"/&gt;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30849E08"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processContents="lax"/&gt;</w:t>
      </w:r>
    </w:p>
    <w:p w14:paraId="09B023EA" w14:textId="77777777" w:rsidR="009E1D5D" w:rsidRDefault="009E1D5D" w:rsidP="009E1D5D">
      <w:pPr>
        <w:pStyle w:val="PL"/>
        <w:ind w:left="384" w:hanging="384"/>
        <w:rPr>
          <w:rFonts w:eastAsia="SimSun"/>
        </w:rPr>
      </w:pPr>
      <w:r w:rsidRPr="00C468F1">
        <w:rPr>
          <w:rFonts w:eastAsia="SimSun"/>
        </w:rPr>
        <w:t xml:space="preserve">  &lt;/xs:complexType&gt;</w:t>
      </w:r>
    </w:p>
    <w:p w14:paraId="197BC2AE" w14:textId="77777777" w:rsidR="001849D5" w:rsidRPr="00C468F1" w:rsidRDefault="001849D5" w:rsidP="009E1D5D">
      <w:pPr>
        <w:pStyle w:val="PL"/>
        <w:ind w:left="384" w:hanging="384"/>
        <w:rPr>
          <w:rFonts w:eastAsia="SimSun"/>
        </w:rPr>
      </w:pP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163489F9" w14:textId="126E86ED" w:rsidR="001849D5" w:rsidRPr="00C468F1" w:rsidRDefault="001849D5" w:rsidP="009E1D5D">
      <w:pPr>
        <w:pStyle w:val="PL"/>
        <w:ind w:left="384" w:hanging="384"/>
        <w:rPr>
          <w:rFonts w:eastAsia="SimSun"/>
        </w:rPr>
      </w:pPr>
      <w:r w:rsidRPr="001551D7">
        <w:rPr>
          <w:rFonts w:eastAsia="SimSun"/>
        </w:rPr>
        <w:t xml:space="preserve">      &lt;xs:element name="anyExt" type="</w:t>
      </w:r>
      <w:r w:rsidRPr="00C468F1">
        <w:rPr>
          <w:rFonts w:eastAsia="SimSun"/>
        </w:rPr>
        <w:t>sealgi</w:t>
      </w:r>
      <w:r w:rsidRPr="001551D7">
        <w:rPr>
          <w:rFonts w:eastAsia="SimSun"/>
        </w:rPr>
        <w:t>:anyExtType"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37769BC2" w:rsidR="009E1D5D" w:rsidRPr="00C468F1" w:rsidRDefault="009E1D5D" w:rsidP="009E1D5D">
      <w:pPr>
        <w:pStyle w:val="PL"/>
        <w:ind w:left="384" w:hanging="384"/>
        <w:rPr>
          <w:rFonts w:eastAsia="SimSun"/>
        </w:rPr>
      </w:pPr>
      <w:r w:rsidRPr="00C468F1">
        <w:rPr>
          <w:rFonts w:eastAsia="SimSun"/>
        </w:rPr>
        <w:t xml:space="preserve">    &lt;xs:any</w:t>
      </w:r>
      <w:r w:rsidR="00AB6286">
        <w:rPr>
          <w:rFonts w:eastAsia="SimSun"/>
        </w:rPr>
        <w:t>Attribute</w:t>
      </w:r>
      <w:r w:rsidRPr="00C468F1">
        <w:rPr>
          <w:rFonts w:eastAsia="SimSun"/>
        </w:rPr>
        <w:t xml:space="preserve"> namespace="##</w:t>
      </w:r>
      <w:r w:rsidR="00AB6286">
        <w:rPr>
          <w:rFonts w:eastAsia="SimSun"/>
        </w:rPr>
        <w:t>any</w:t>
      </w:r>
      <w:r w:rsidRPr="00C468F1">
        <w:rPr>
          <w:rFonts w:eastAsia="SimSun"/>
        </w:rPr>
        <w:t>" processContents="lax"/&gt;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Default="009E1D5D" w:rsidP="009E1D5D">
      <w:pPr>
        <w:pStyle w:val="PL"/>
        <w:ind w:left="384" w:hanging="384"/>
        <w:rPr>
          <w:rFonts w:eastAsia="SimSun"/>
        </w:rPr>
      </w:pPr>
      <w:r w:rsidRPr="00C85BDD">
        <w:rPr>
          <w:rFonts w:eastAsia="SimSun"/>
        </w:rPr>
        <w:t xml:space="preserve">  &lt;/xs:simpleType&gt;</w:t>
      </w:r>
    </w:p>
    <w:p w14:paraId="280EEC64" w14:textId="77777777" w:rsidR="001849D5" w:rsidRPr="00C85BDD" w:rsidRDefault="001849D5" w:rsidP="009E1D5D">
      <w:pPr>
        <w:pStyle w:val="PL"/>
        <w:ind w:left="384" w:hanging="384"/>
        <w:rPr>
          <w:rFonts w:eastAsia="SimSun"/>
        </w:rPr>
      </w:pP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Default="009E1D5D" w:rsidP="009E1D5D">
      <w:pPr>
        <w:pStyle w:val="PL"/>
        <w:ind w:left="384" w:hanging="384"/>
        <w:rPr>
          <w:rFonts w:eastAsia="SimSun"/>
        </w:rPr>
      </w:pPr>
      <w:r w:rsidRPr="00C85BDD">
        <w:rPr>
          <w:rFonts w:eastAsia="SimSun"/>
        </w:rPr>
        <w:t xml:space="preserve">    &lt;/xs:restriction&gt;</w:t>
      </w:r>
    </w:p>
    <w:p w14:paraId="034EBC71" w14:textId="77777777" w:rsidR="001849D5" w:rsidRPr="00C85BDD" w:rsidRDefault="001849D5" w:rsidP="009E1D5D">
      <w:pPr>
        <w:pStyle w:val="PL"/>
        <w:ind w:left="384" w:hanging="384"/>
        <w:rPr>
          <w:rFonts w:eastAsia="SimSun"/>
        </w:rPr>
      </w:pP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1DF3BA2" w:rsidR="009E1D5D" w:rsidRPr="00C85BDD" w:rsidRDefault="009E1D5D" w:rsidP="009E1D5D">
      <w:pPr>
        <w:pStyle w:val="PL"/>
        <w:ind w:left="384" w:hanging="384"/>
        <w:rPr>
          <w:rFonts w:eastAsia="SimSun"/>
        </w:rPr>
      </w:pPr>
      <w:r w:rsidRPr="00C85BDD">
        <w:rPr>
          <w:rFonts w:eastAsia="SimSun"/>
        </w:rPr>
        <w:t xml:space="preserve">        &lt;xs:element name="service</w:t>
      </w:r>
      <w:r w:rsidR="00BB7659">
        <w:rPr>
          <w:rFonts w:eastAsia="SimSun"/>
        </w:rPr>
        <w:t>-t</w:t>
      </w:r>
      <w:r w:rsidRPr="00C85BDD">
        <w:rPr>
          <w:rFonts w:eastAsia="SimSun"/>
        </w:rPr>
        <w:t>ype"</w:t>
      </w:r>
      <w:r w:rsidR="00BB7659">
        <w:rPr>
          <w:rFonts w:eastAsia="SimSun"/>
        </w:rPr>
        <w:t xml:space="preserve"> </w:t>
      </w:r>
      <w:r w:rsidR="00BB7659" w:rsidRPr="00C85BDD">
        <w:rPr>
          <w:rFonts w:eastAsia="SimSun"/>
        </w:rPr>
        <w:t>type="xs:string"</w:t>
      </w:r>
      <w:r w:rsidRPr="00C85BDD">
        <w:rPr>
          <w:rFonts w:eastAsia="SimSun"/>
        </w:rPr>
        <w:t xml:space="preserve"> minOccurs="0" maxOccurs="unbounded"&gt;</w:t>
      </w:r>
    </w:p>
    <w:p w14:paraId="56FCEF10"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 name="uniqueserviceType"&gt;</w:t>
      </w:r>
    </w:p>
    <w:p w14:paraId="406C1E1E" w14:textId="1BFFA460"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&lt;xs:selector xpath="service</w:t>
      </w:r>
      <w:r w:rsidR="00BB7659">
        <w:rPr>
          <w:rFonts w:eastAsia="SimSun"/>
        </w:rPr>
        <w:t>-t</w:t>
      </w:r>
      <w:r w:rsidRPr="00C85BDD">
        <w:rPr>
          <w:rFonts w:eastAsia="SimSun"/>
        </w:rPr>
        <w:t>ype"/&gt;</w:t>
      </w:r>
    </w:p>
    <w:p w14:paraId="0ECC2E8E" w14:textId="77777777" w:rsidR="00191B51" w:rsidRPr="00C85BDD" w:rsidRDefault="00191B51" w:rsidP="00191B51">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&lt;xs:field xpath="."/&gt;</w:t>
      </w:r>
    </w:p>
    <w:p w14:paraId="4A22C644" w14:textId="77777777" w:rsidR="00191B51" w:rsidRPr="007D0A29" w:rsidRDefault="00191B51" w:rsidP="00191B51">
      <w:pPr>
        <w:pStyle w:val="PL"/>
        <w:ind w:left="384" w:hanging="384"/>
        <w:rPr>
          <w:rFonts w:eastAsia="SimSun"/>
          <w:lang w:val="fr-FR"/>
        </w:rPr>
      </w:pPr>
      <w:r w:rsidRPr="00C85BDD">
        <w:rPr>
          <w:rFonts w:eastAsia="SimSun"/>
        </w:rPr>
        <w:t xml:space="preserve">  </w:t>
      </w:r>
      <w:r>
        <w:rPr>
          <w:rFonts w:eastAsia="SimSun"/>
        </w:rPr>
        <w:t xml:space="preserve">    </w:t>
      </w:r>
      <w:r w:rsidRPr="00C85BDD">
        <w:rPr>
          <w:rFonts w:eastAsia="SimSun"/>
        </w:rPr>
        <w:t xml:space="preserve">  </w:t>
      </w:r>
      <w:r w:rsidRPr="007D0A29">
        <w:rPr>
          <w:rFonts w:eastAsia="SimSun"/>
          <w:lang w:val="fr-FR"/>
        </w:rPr>
        <w:t>&lt;/xs:unique&gt;</w:t>
      </w:r>
    </w:p>
    <w:p w14:paraId="5881B183" w14:textId="5E290D0D" w:rsidR="00191B51" w:rsidRPr="007D0A29" w:rsidRDefault="00191B51" w:rsidP="009E1D5D">
      <w:pPr>
        <w:pStyle w:val="PL"/>
        <w:ind w:left="384" w:hanging="384"/>
        <w:rPr>
          <w:rFonts w:eastAsia="SimSun"/>
          <w:lang w:val="fr-FR"/>
        </w:rPr>
      </w:pPr>
      <w:r w:rsidRPr="007D0A29">
        <w:rPr>
          <w:rFonts w:eastAsia="SimSun"/>
          <w:lang w:val="fr-FR"/>
        </w:rPr>
        <w:t xml:space="preserve">      &lt;/xs:element&gt;</w:t>
      </w:r>
    </w:p>
    <w:p w14:paraId="5D7200C3" w14:textId="2F5E8784" w:rsidR="009E1D5D" w:rsidRPr="007D0A29" w:rsidRDefault="009E1D5D" w:rsidP="009E1D5D">
      <w:pPr>
        <w:pStyle w:val="PL"/>
        <w:ind w:left="384" w:hanging="384"/>
        <w:rPr>
          <w:rFonts w:eastAsia="SimSun"/>
          <w:lang w:val="fr-FR"/>
        </w:rPr>
      </w:pPr>
      <w:r w:rsidRPr="007D0A29">
        <w:rPr>
          <w:rFonts w:eastAsia="SimSun"/>
          <w:lang w:val="fr-FR"/>
        </w:rPr>
        <w:t xml:space="preserve">    &lt;/xs:sequence&gt;</w:t>
      </w:r>
    </w:p>
    <w:p w14:paraId="0D6FB9A2" w14:textId="77777777" w:rsidR="009E1D5D" w:rsidRPr="00C85BDD" w:rsidRDefault="009E1D5D" w:rsidP="009E1D5D">
      <w:pPr>
        <w:pStyle w:val="PL"/>
        <w:ind w:left="384" w:hanging="384"/>
        <w:rPr>
          <w:rFonts w:eastAsia="SimSun"/>
        </w:rPr>
      </w:pPr>
      <w:r w:rsidRPr="007D0A29">
        <w:rPr>
          <w:rFonts w:eastAsia="SimSun"/>
          <w:lang w:val="fr-FR"/>
        </w:rPr>
        <w:t xml:space="preserve">  </w:t>
      </w:r>
      <w:r w:rsidRPr="00C85BDD">
        <w:rPr>
          <w:rFonts w:eastAsia="SimSun"/>
        </w:rPr>
        <w:t>&lt;/xs:complexType&gt;</w:t>
      </w:r>
    </w:p>
    <w:p w14:paraId="3C35993E" w14:textId="77777777" w:rsidR="001849D5" w:rsidRDefault="001849D5" w:rsidP="001849D5">
      <w:pPr>
        <w:pStyle w:val="PL"/>
        <w:ind w:left="384" w:hanging="384"/>
        <w:rPr>
          <w:rFonts w:eastAsia="SimSun"/>
        </w:rPr>
      </w:pPr>
    </w:p>
    <w:p w14:paraId="6F44ABB9" w14:textId="77777777" w:rsidR="001849D5" w:rsidRPr="00F63965" w:rsidRDefault="001849D5" w:rsidP="001849D5">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387CD976" w14:textId="77777777" w:rsidR="001849D5" w:rsidRPr="00F63965" w:rsidRDefault="001849D5" w:rsidP="001849D5">
      <w:pPr>
        <w:pStyle w:val="PL"/>
        <w:ind w:left="384" w:hanging="384"/>
      </w:pPr>
      <w:r w:rsidRPr="00F63965">
        <w:t xml:space="preserve">  &lt;xs:complexType name="anyExtType"&gt;</w:t>
      </w:r>
    </w:p>
    <w:p w14:paraId="28AF4415" w14:textId="77777777" w:rsidR="001849D5" w:rsidRPr="00F63965" w:rsidRDefault="001849D5" w:rsidP="001849D5">
      <w:pPr>
        <w:pStyle w:val="PL"/>
        <w:ind w:left="384" w:hanging="384"/>
        <w:rPr>
          <w:lang w:val="de-DE"/>
        </w:rPr>
      </w:pPr>
      <w:r w:rsidRPr="00F63965">
        <w:t xml:space="preserve">    </w:t>
      </w:r>
      <w:r w:rsidRPr="00F63965">
        <w:rPr>
          <w:lang w:val="de-DE"/>
        </w:rPr>
        <w:t>&lt;xs:sequence&gt;</w:t>
      </w:r>
    </w:p>
    <w:p w14:paraId="66D3A6A7" w14:textId="77777777" w:rsidR="001849D5" w:rsidRPr="00F63965" w:rsidRDefault="001849D5" w:rsidP="001849D5">
      <w:pPr>
        <w:pStyle w:val="PL"/>
        <w:ind w:left="384" w:hanging="384"/>
        <w:rPr>
          <w:lang w:val="cs-CZ"/>
        </w:rPr>
      </w:pPr>
      <w:r w:rsidRPr="00F63965">
        <w:t xml:space="preserve">      &lt;xs:any namespace="##any" processContents="lax" minOccurs="0" maxOccurs="unbounded"/&gt;</w:t>
      </w:r>
    </w:p>
    <w:p w14:paraId="60AD4A61" w14:textId="77777777" w:rsidR="001849D5" w:rsidRPr="00F63965" w:rsidRDefault="001849D5" w:rsidP="001849D5">
      <w:pPr>
        <w:pStyle w:val="PL"/>
        <w:ind w:left="384" w:hanging="384"/>
      </w:pPr>
      <w:r w:rsidRPr="00F63965">
        <w:t xml:space="preserve">    &lt;/xs:sequence&gt;</w:t>
      </w:r>
    </w:p>
    <w:p w14:paraId="730B52C9" w14:textId="77777777" w:rsidR="001849D5" w:rsidRPr="00F63965" w:rsidRDefault="001849D5" w:rsidP="001849D5">
      <w:pPr>
        <w:pStyle w:val="PL"/>
        <w:ind w:left="384" w:hanging="384"/>
      </w:pPr>
      <w:r w:rsidRPr="00F63965">
        <w:t xml:space="preserve">  &lt;/xs:complexType&gt;</w:t>
      </w:r>
    </w:p>
    <w:p w14:paraId="5CE108EB" w14:textId="77777777" w:rsidR="001849D5" w:rsidRPr="00C85BDD" w:rsidRDefault="001849D5" w:rsidP="009E1D5D">
      <w:pPr>
        <w:pStyle w:val="PL"/>
        <w:ind w:left="384" w:hanging="384"/>
        <w:rPr>
          <w:rFonts w:eastAsia="SimSun"/>
        </w:rPr>
      </w:pP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602" w:name="_CR7_5"/>
      <w:bookmarkStart w:id="603" w:name="_Toc25305699"/>
      <w:bookmarkStart w:id="604" w:name="_Toc26190275"/>
      <w:bookmarkStart w:id="605" w:name="_Toc26190868"/>
      <w:bookmarkStart w:id="606" w:name="_Toc34062204"/>
      <w:bookmarkStart w:id="607" w:name="_Toc34394645"/>
      <w:bookmarkStart w:id="608" w:name="_Toc45274438"/>
      <w:bookmarkStart w:id="609" w:name="_Toc51932977"/>
      <w:bookmarkStart w:id="610" w:name="_Toc58513707"/>
      <w:bookmarkStart w:id="611" w:name="_Toc138340215"/>
      <w:bookmarkEnd w:id="602"/>
      <w:r>
        <w:rPr>
          <w:noProof/>
        </w:rPr>
        <w:t>7.5</w:t>
      </w:r>
      <w:r>
        <w:rPr>
          <w:noProof/>
        </w:rPr>
        <w:tab/>
        <w:t>Semantics</w:t>
      </w:r>
      <w:bookmarkEnd w:id="603"/>
      <w:bookmarkEnd w:id="604"/>
      <w:bookmarkEnd w:id="605"/>
      <w:bookmarkEnd w:id="606"/>
      <w:bookmarkEnd w:id="607"/>
      <w:bookmarkEnd w:id="608"/>
      <w:bookmarkEnd w:id="609"/>
      <w:bookmarkEnd w:id="610"/>
      <w:bookmarkEnd w:id="611"/>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lastRenderedPageBreak/>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47687BBA" w:rsidR="00585A79" w:rsidRDefault="00585A79" w:rsidP="004E5B89">
      <w:pPr>
        <w:rPr>
          <w:lang w:val="en-US" w:eastAsia="zh-CN"/>
        </w:rPr>
      </w:pPr>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r w:rsidR="00BB7659">
        <w:t xml:space="preserve"> The &lt;</w:t>
      </w:r>
      <w:r w:rsidR="00BB7659" w:rsidRPr="00960DD0">
        <w:rPr>
          <w:rFonts w:eastAsia="SimSun"/>
        </w:rPr>
        <w:t>val-service</w:t>
      </w:r>
      <w:r w:rsidR="00BB7659">
        <w:rPr>
          <w:rFonts w:eastAsia="SimSun"/>
        </w:rPr>
        <w:t xml:space="preserve">-id&gt; </w:t>
      </w:r>
      <w:r w:rsidR="00BB7659">
        <w:t>contains the following sub-elements</w:t>
      </w:r>
      <w:r w:rsidR="00BB7659">
        <w:rPr>
          <w:lang w:eastAsia="zh-CN"/>
        </w:rPr>
        <w:t xml:space="preserve"> see table</w:t>
      </w:r>
      <w:r w:rsidR="00BB7659">
        <w:rPr>
          <w:lang w:val="en-US" w:eastAsia="zh-CN"/>
        </w:rPr>
        <w:t> 7.5-1:</w:t>
      </w:r>
    </w:p>
    <w:p w14:paraId="18771524" w14:textId="77777777" w:rsidR="00BB7659" w:rsidRDefault="00BB7659" w:rsidP="00BB7659">
      <w:pPr>
        <w:pStyle w:val="B1"/>
        <w:rPr>
          <w:lang w:eastAsia="zh-CN"/>
        </w:rPr>
      </w:pPr>
      <w:r>
        <w:rPr>
          <w:lang w:eastAsia="zh-CN"/>
        </w:rPr>
        <w:t>a)</w:t>
      </w:r>
      <w:r>
        <w:rPr>
          <w:lang w:eastAsia="zh-CN"/>
        </w:rPr>
        <w:tab/>
        <w:t>&lt;</w:t>
      </w:r>
      <w:bookmarkStart w:id="612" w:name="OLE_LINK17"/>
      <w:r>
        <w:rPr>
          <w:lang w:eastAsia="zh-CN"/>
        </w:rPr>
        <w:t>service-type</w:t>
      </w:r>
      <w:bookmarkEnd w:id="612"/>
      <w:r>
        <w:rPr>
          <w:lang w:eastAsia="zh-CN"/>
        </w:rPr>
        <w:t>&gt;, a mandatory element indicating the type of service. This element shall be a string. Table</w:t>
      </w:r>
      <w:r w:rsidRPr="007D0A29">
        <w:rPr>
          <w:lang w:eastAsia="zh-CN"/>
        </w:rPr>
        <w:t xml:space="preserve"> 7.5-1 </w:t>
      </w:r>
      <w:r>
        <w:rPr>
          <w:lang w:eastAsia="zh-CN"/>
        </w:rPr>
        <w:t>provides the type of service.</w:t>
      </w:r>
    </w:p>
    <w:p w14:paraId="2B72D3C8" w14:textId="77777777" w:rsidR="00BB7659" w:rsidRDefault="00BB7659" w:rsidP="00BB7659">
      <w:pPr>
        <w:pStyle w:val="TH"/>
        <w:rPr>
          <w:lang w:eastAsia="zh-CN"/>
        </w:rPr>
      </w:pPr>
      <w:bookmarkStart w:id="613" w:name="_CRTable7_51"/>
      <w:r>
        <w:rPr>
          <w:noProof/>
        </w:rPr>
        <w:t>Table </w:t>
      </w:r>
      <w:bookmarkEnd w:id="613"/>
      <w:r>
        <w:rPr>
          <w:noProof/>
          <w:lang w:eastAsia="zh-CN"/>
        </w:rPr>
        <w:t>7</w:t>
      </w:r>
      <w:r>
        <w:rPr>
          <w:noProof/>
        </w:rPr>
        <w:t>.5</w:t>
      </w:r>
      <w:r>
        <w:t>-1: Service-type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B7659" w14:paraId="6AC1726A" w14:textId="77777777" w:rsidTr="00805A00">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F3360FE" w14:textId="77777777" w:rsidR="00BB7659" w:rsidRDefault="00BB7659" w:rsidP="00805A00">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11CD91A" w14:textId="77777777" w:rsidR="00BB7659" w:rsidRDefault="00BB7659" w:rsidP="00805A00">
            <w:pPr>
              <w:pStyle w:val="TAH"/>
              <w:rPr>
                <w:rFonts w:cs="Arial"/>
                <w:szCs w:val="18"/>
                <w:lang w:eastAsia="fr-FR"/>
              </w:rPr>
            </w:pPr>
            <w:r>
              <w:rPr>
                <w:rFonts w:cs="Arial"/>
                <w:szCs w:val="18"/>
                <w:lang w:eastAsia="fr-FR"/>
              </w:rPr>
              <w:t>Description</w:t>
            </w:r>
          </w:p>
        </w:tc>
      </w:tr>
      <w:tr w:rsidR="00BB7659" w14:paraId="793B8D5F" w14:textId="77777777" w:rsidTr="00805A00">
        <w:tc>
          <w:tcPr>
            <w:tcW w:w="3190" w:type="pct"/>
            <w:tcBorders>
              <w:top w:val="single" w:sz="4" w:space="0" w:color="auto"/>
              <w:left w:val="single" w:sz="4" w:space="0" w:color="auto"/>
              <w:bottom w:val="single" w:sz="4" w:space="0" w:color="auto"/>
              <w:right w:val="single" w:sz="4" w:space="0" w:color="auto"/>
            </w:tcBorders>
            <w:hideMark/>
          </w:tcPr>
          <w:p w14:paraId="1A4F40A6" w14:textId="77777777" w:rsidR="00BB7659" w:rsidRDefault="00BB7659" w:rsidP="00805A00">
            <w:pPr>
              <w:pStyle w:val="TAL"/>
              <w:rPr>
                <w:lang w:val="sv-SE" w:eastAsia="fr-FR"/>
              </w:rPr>
            </w:pPr>
            <w:r>
              <w:rPr>
                <w:lang w:val="sv-SE" w:eastAsia="fr-FR"/>
              </w:rPr>
              <w:t>V2X</w:t>
            </w:r>
          </w:p>
        </w:tc>
        <w:tc>
          <w:tcPr>
            <w:tcW w:w="1810" w:type="pct"/>
            <w:tcBorders>
              <w:top w:val="single" w:sz="4" w:space="0" w:color="auto"/>
              <w:left w:val="single" w:sz="4" w:space="0" w:color="auto"/>
              <w:bottom w:val="single" w:sz="4" w:space="0" w:color="auto"/>
              <w:right w:val="single" w:sz="4" w:space="0" w:color="auto"/>
            </w:tcBorders>
            <w:hideMark/>
          </w:tcPr>
          <w:p w14:paraId="6D6FE89C" w14:textId="77777777" w:rsidR="00BB7659" w:rsidRDefault="00BB7659" w:rsidP="00805A00">
            <w:pPr>
              <w:pStyle w:val="TAL"/>
              <w:rPr>
                <w:rFonts w:cs="Arial"/>
                <w:szCs w:val="18"/>
                <w:lang w:val="en-US" w:eastAsia="fr-FR"/>
              </w:rPr>
            </w:pPr>
            <w:r>
              <w:rPr>
                <w:lang w:eastAsia="zh-CN"/>
              </w:rPr>
              <w:t>Indicates V2X services.</w:t>
            </w:r>
          </w:p>
        </w:tc>
      </w:tr>
      <w:tr w:rsidR="00BB7659" w14:paraId="46826D81" w14:textId="77777777" w:rsidTr="00805A00">
        <w:tc>
          <w:tcPr>
            <w:tcW w:w="3190" w:type="pct"/>
            <w:tcBorders>
              <w:top w:val="single" w:sz="4" w:space="0" w:color="auto"/>
              <w:left w:val="single" w:sz="4" w:space="0" w:color="auto"/>
              <w:bottom w:val="single" w:sz="4" w:space="0" w:color="auto"/>
              <w:right w:val="single" w:sz="4" w:space="0" w:color="auto"/>
            </w:tcBorders>
            <w:hideMark/>
          </w:tcPr>
          <w:p w14:paraId="7CAB7A82" w14:textId="77777777" w:rsidR="00BB7659" w:rsidRDefault="00BB7659" w:rsidP="00805A00">
            <w:pPr>
              <w:pStyle w:val="TAL"/>
              <w:rPr>
                <w:lang w:eastAsia="fr-FR"/>
              </w:rPr>
            </w:pPr>
            <w:r>
              <w:rPr>
                <w:lang w:eastAsia="zh-CN"/>
              </w:rPr>
              <w:t>OTHER</w:t>
            </w:r>
          </w:p>
        </w:tc>
        <w:tc>
          <w:tcPr>
            <w:tcW w:w="1810" w:type="pct"/>
            <w:tcBorders>
              <w:top w:val="single" w:sz="4" w:space="0" w:color="auto"/>
              <w:left w:val="single" w:sz="4" w:space="0" w:color="auto"/>
              <w:bottom w:val="single" w:sz="4" w:space="0" w:color="auto"/>
              <w:right w:val="single" w:sz="4" w:space="0" w:color="auto"/>
            </w:tcBorders>
            <w:hideMark/>
          </w:tcPr>
          <w:p w14:paraId="5987B6F3" w14:textId="77777777" w:rsidR="00BB7659" w:rsidRDefault="00BB7659" w:rsidP="00805A00">
            <w:pPr>
              <w:pStyle w:val="TAL"/>
              <w:rPr>
                <w:rFonts w:cs="Arial"/>
                <w:szCs w:val="18"/>
                <w:lang w:eastAsia="fr-FR"/>
              </w:rPr>
            </w:pPr>
            <w:r>
              <w:rPr>
                <w:rFonts w:cs="Arial"/>
                <w:szCs w:val="18"/>
                <w:lang w:eastAsia="zh-CN"/>
              </w:rPr>
              <w:t>Indicates any other service than the ones already defined.</w:t>
            </w:r>
          </w:p>
        </w:tc>
      </w:tr>
      <w:tr w:rsidR="00BB7659" w14:paraId="38D49BCF" w14:textId="77777777" w:rsidTr="00805A00">
        <w:tc>
          <w:tcPr>
            <w:tcW w:w="5000" w:type="pct"/>
            <w:gridSpan w:val="2"/>
            <w:tcBorders>
              <w:top w:val="single" w:sz="4" w:space="0" w:color="auto"/>
              <w:left w:val="single" w:sz="4" w:space="0" w:color="auto"/>
              <w:bottom w:val="single" w:sz="4" w:space="0" w:color="auto"/>
              <w:right w:val="single" w:sz="4" w:space="0" w:color="auto"/>
            </w:tcBorders>
            <w:hideMark/>
          </w:tcPr>
          <w:p w14:paraId="14AFD6EA" w14:textId="77777777" w:rsidR="00BB7659" w:rsidRDefault="00BB7659" w:rsidP="00805A00">
            <w:pPr>
              <w:pStyle w:val="TAL"/>
              <w:rPr>
                <w:rFonts w:cs="Arial"/>
                <w:szCs w:val="18"/>
                <w:lang w:eastAsia="zh-CN"/>
              </w:rPr>
            </w:pPr>
            <w:r>
              <w:rPr>
                <w:rFonts w:cs="Arial"/>
                <w:szCs w:val="18"/>
                <w:lang w:eastAsia="zh-CN"/>
              </w:rPr>
              <w:t>Other values shall be ignored.</w:t>
            </w:r>
          </w:p>
        </w:tc>
      </w:tr>
    </w:tbl>
    <w:p w14:paraId="4F6A3502" w14:textId="77777777" w:rsidR="00BB7659" w:rsidRDefault="00BB7659" w:rsidP="00BB7659">
      <w:pPr>
        <w:rPr>
          <w:lang w:eastAsia="zh-CN"/>
        </w:rPr>
      </w:pPr>
    </w:p>
    <w:p w14:paraId="6D8E200C" w14:textId="77777777" w:rsidR="00BB7659" w:rsidRPr="00B00239" w:rsidRDefault="00BB7659" w:rsidP="004E5B89"/>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757DCA39" w14:textId="73A90EDD" w:rsidR="001849D5" w:rsidRPr="00B00239" w:rsidRDefault="001849D5" w:rsidP="004E5B89">
      <w:r>
        <w:rPr>
          <w:lang w:val="en-US"/>
        </w:rPr>
        <w:t xml:space="preserve">The </w:t>
      </w:r>
      <w:r w:rsidRPr="00FF3E46">
        <w:rPr>
          <w:lang w:val="en-US"/>
        </w:rPr>
        <w:t xml:space="preserve">&lt;anyExt&gt; element contains elements defined by future versions of </w:t>
      </w:r>
      <w:r w:rsidRPr="00FF3E46">
        <w:t>the present</w:t>
      </w:r>
      <w:r w:rsidRPr="00FF3E46">
        <w:rPr>
          <w:lang w:val="en-US"/>
        </w:rPr>
        <w:t xml:space="preserve"> document.</w:t>
      </w:r>
    </w:p>
    <w:p w14:paraId="317CFD9E" w14:textId="5C967212" w:rsidR="004E5B89" w:rsidRDefault="004E5B89" w:rsidP="008C7BA9">
      <w:pPr>
        <w:pStyle w:val="Heading2"/>
      </w:pPr>
      <w:bookmarkStart w:id="614" w:name="_CR7_6"/>
      <w:bookmarkStart w:id="615" w:name="_Toc25305700"/>
      <w:bookmarkStart w:id="616" w:name="_Toc26190276"/>
      <w:bookmarkStart w:id="617" w:name="_Toc26190869"/>
      <w:bookmarkStart w:id="618" w:name="_Toc34062205"/>
      <w:bookmarkStart w:id="619" w:name="_Toc34394646"/>
      <w:bookmarkStart w:id="620" w:name="_Toc45274439"/>
      <w:bookmarkStart w:id="621" w:name="_Toc51932978"/>
      <w:bookmarkStart w:id="622" w:name="_Toc58513708"/>
      <w:bookmarkStart w:id="623" w:name="_Toc138340216"/>
      <w:bookmarkEnd w:id="614"/>
      <w:r>
        <w:t>7.6</w:t>
      </w:r>
      <w:r>
        <w:tab/>
        <w:t>MIME type</w:t>
      </w:r>
      <w:bookmarkEnd w:id="615"/>
      <w:bookmarkEnd w:id="616"/>
      <w:bookmarkEnd w:id="617"/>
      <w:bookmarkEnd w:id="618"/>
      <w:bookmarkEnd w:id="619"/>
      <w:bookmarkEnd w:id="620"/>
      <w:bookmarkEnd w:id="621"/>
      <w:bookmarkEnd w:id="622"/>
      <w:bookmarkEnd w:id="623"/>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624" w:name="_CR7_7"/>
      <w:bookmarkStart w:id="625" w:name="_Toc25305701"/>
      <w:bookmarkStart w:id="626" w:name="_Toc26190277"/>
      <w:bookmarkStart w:id="627" w:name="_Toc26190870"/>
      <w:bookmarkStart w:id="628" w:name="_Toc34062206"/>
      <w:bookmarkStart w:id="629" w:name="_Toc34394647"/>
      <w:bookmarkStart w:id="630" w:name="_Toc45274440"/>
      <w:bookmarkStart w:id="631" w:name="_Toc51932979"/>
      <w:bookmarkStart w:id="632" w:name="_Toc58513709"/>
      <w:bookmarkStart w:id="633" w:name="_Toc138340217"/>
      <w:bookmarkEnd w:id="624"/>
      <w:r>
        <w:t>7.7</w:t>
      </w:r>
      <w:r w:rsidRPr="0073469F">
        <w:tab/>
        <w:t>IANA registration template</w:t>
      </w:r>
      <w:bookmarkEnd w:id="625"/>
      <w:bookmarkEnd w:id="626"/>
      <w:bookmarkEnd w:id="627"/>
      <w:bookmarkEnd w:id="628"/>
      <w:bookmarkEnd w:id="629"/>
      <w:bookmarkEnd w:id="630"/>
      <w:bookmarkEnd w:id="631"/>
      <w:bookmarkEnd w:id="632"/>
      <w:bookmarkEnd w:id="633"/>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lastRenderedPageBreak/>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lastRenderedPageBreak/>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634" w:name="_CRAnnexAnormative"/>
      <w:bookmarkStart w:id="635" w:name="_Toc34062207"/>
      <w:bookmarkStart w:id="636" w:name="_Toc34394648"/>
      <w:bookmarkStart w:id="637" w:name="_Toc45274441"/>
      <w:bookmarkStart w:id="638" w:name="_Toc51932980"/>
      <w:bookmarkStart w:id="639" w:name="_Toc58513710"/>
      <w:bookmarkStart w:id="640" w:name="_Toc138340218"/>
      <w:bookmarkEnd w:id="634"/>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635"/>
      <w:bookmarkEnd w:id="636"/>
      <w:bookmarkEnd w:id="637"/>
      <w:bookmarkEnd w:id="638"/>
      <w:bookmarkEnd w:id="639"/>
      <w:bookmarkEnd w:id="640"/>
    </w:p>
    <w:p w14:paraId="6A2EB580" w14:textId="094A62B7" w:rsidR="000B110A" w:rsidRDefault="00F13914" w:rsidP="000B110A">
      <w:pPr>
        <w:pStyle w:val="Heading1"/>
      </w:pPr>
      <w:bookmarkStart w:id="641" w:name="_CRA_1"/>
      <w:bookmarkStart w:id="642" w:name="_Toc34062208"/>
      <w:bookmarkStart w:id="643" w:name="_Toc34394649"/>
      <w:bookmarkStart w:id="644" w:name="_Toc45274442"/>
      <w:bookmarkStart w:id="645" w:name="_Toc51932981"/>
      <w:bookmarkStart w:id="646" w:name="_Toc58513711"/>
      <w:bookmarkStart w:id="647" w:name="_Toc138340219"/>
      <w:bookmarkEnd w:id="641"/>
      <w:r>
        <w:t>A</w:t>
      </w:r>
      <w:r w:rsidR="000B110A">
        <w:t>.1</w:t>
      </w:r>
      <w:r w:rsidR="000B110A">
        <w:tab/>
        <w:t>Creating group events subscription</w:t>
      </w:r>
      <w:bookmarkEnd w:id="642"/>
      <w:bookmarkEnd w:id="643"/>
      <w:bookmarkEnd w:id="644"/>
      <w:bookmarkEnd w:id="645"/>
      <w:bookmarkEnd w:id="646"/>
      <w:bookmarkEnd w:id="647"/>
    </w:p>
    <w:p w14:paraId="1CF5E6B7" w14:textId="3E46893C" w:rsidR="000B110A" w:rsidRDefault="00F13914" w:rsidP="000B110A">
      <w:pPr>
        <w:pStyle w:val="Heading2"/>
      </w:pPr>
      <w:bookmarkStart w:id="648" w:name="_CRA_1_1"/>
      <w:bookmarkStart w:id="649" w:name="_Toc34062209"/>
      <w:bookmarkStart w:id="650" w:name="_Toc34394650"/>
      <w:bookmarkStart w:id="651" w:name="_Toc45274443"/>
      <w:bookmarkStart w:id="652" w:name="_Toc51932982"/>
      <w:bookmarkStart w:id="653" w:name="_Toc58513712"/>
      <w:bookmarkStart w:id="654" w:name="_Toc138340220"/>
      <w:bookmarkEnd w:id="648"/>
      <w:r>
        <w:t>A</w:t>
      </w:r>
      <w:r w:rsidR="000B110A">
        <w:t>.1.1</w:t>
      </w:r>
      <w:r w:rsidR="000B110A">
        <w:tab/>
        <w:t>General</w:t>
      </w:r>
      <w:bookmarkEnd w:id="649"/>
      <w:bookmarkEnd w:id="650"/>
      <w:bookmarkEnd w:id="651"/>
      <w:bookmarkEnd w:id="652"/>
      <w:bookmarkEnd w:id="653"/>
      <w:bookmarkEnd w:id="654"/>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655" w:name="_CRA_1_2"/>
      <w:bookmarkStart w:id="656" w:name="_Toc34062210"/>
      <w:bookmarkStart w:id="657" w:name="_Toc34394651"/>
      <w:bookmarkStart w:id="658" w:name="_Toc45274444"/>
      <w:bookmarkStart w:id="659" w:name="_Toc51932983"/>
      <w:bookmarkStart w:id="660" w:name="_Toc58513713"/>
      <w:bookmarkStart w:id="661" w:name="_Toc138340221"/>
      <w:bookmarkEnd w:id="655"/>
      <w:r>
        <w:t>A</w:t>
      </w:r>
      <w:r w:rsidR="000B110A">
        <w:t>.1.2</w:t>
      </w:r>
      <w:r w:rsidR="000B110A">
        <w:tab/>
        <w:t>Client side parameters</w:t>
      </w:r>
      <w:bookmarkEnd w:id="656"/>
      <w:bookmarkEnd w:id="657"/>
      <w:bookmarkEnd w:id="658"/>
      <w:bookmarkEnd w:id="659"/>
      <w:bookmarkEnd w:id="660"/>
      <w:bookmarkEnd w:id="661"/>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bookmarkStart w:id="662" w:name="_CRTableA_1_21"/>
      <w:r w:rsidRPr="00EA26B3">
        <w:t xml:space="preserve">Table </w:t>
      </w:r>
      <w:bookmarkEnd w:id="662"/>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r>
              <w:t>Callback-URI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bookmarkStart w:id="663" w:name="_CRTableA_1_22"/>
      <w:r w:rsidRPr="00EA26B3">
        <w:t xml:space="preserve">Table </w:t>
      </w:r>
      <w:bookmarkEnd w:id="663"/>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664" w:name="_CRA_1_3"/>
      <w:bookmarkStart w:id="665" w:name="_Toc34062211"/>
      <w:bookmarkStart w:id="666" w:name="_Toc34394652"/>
      <w:bookmarkStart w:id="667" w:name="_Toc45274445"/>
      <w:bookmarkStart w:id="668" w:name="_Toc51932984"/>
      <w:bookmarkStart w:id="669" w:name="_Toc58513714"/>
      <w:bookmarkStart w:id="670" w:name="_Toc138340222"/>
      <w:bookmarkEnd w:id="664"/>
      <w:r>
        <w:t>A</w:t>
      </w:r>
      <w:r w:rsidR="000B110A">
        <w:t>.1.3</w:t>
      </w:r>
      <w:r w:rsidR="000B110A">
        <w:tab/>
        <w:t>Server side parameters</w:t>
      </w:r>
      <w:bookmarkEnd w:id="665"/>
      <w:bookmarkEnd w:id="666"/>
      <w:bookmarkEnd w:id="667"/>
      <w:bookmarkEnd w:id="668"/>
      <w:bookmarkEnd w:id="669"/>
      <w:bookmarkEnd w:id="670"/>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bookmarkStart w:id="671" w:name="_CRTableA_1_31"/>
      <w:r w:rsidRPr="00EA26B3">
        <w:t xml:space="preserve">Table </w:t>
      </w:r>
      <w:bookmarkEnd w:id="671"/>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672" w:name="_CRAnnexBnormative"/>
      <w:bookmarkStart w:id="673" w:name="_Toc34062212"/>
      <w:bookmarkStart w:id="674" w:name="_Toc34394653"/>
      <w:bookmarkStart w:id="675" w:name="_Toc45274446"/>
      <w:bookmarkStart w:id="676" w:name="_Toc51932985"/>
      <w:bookmarkStart w:id="677" w:name="_Toc58513715"/>
      <w:bookmarkStart w:id="678" w:name="_Toc138340223"/>
      <w:bookmarkEnd w:id="672"/>
      <w:r w:rsidRPr="004D3578">
        <w:t xml:space="preserve">Annex </w:t>
      </w:r>
      <w:r w:rsidR="00F13914">
        <w:t>B</w:t>
      </w:r>
      <w:r w:rsidRPr="004D3578">
        <w:t xml:space="preserve"> (</w:t>
      </w:r>
      <w:r>
        <w:t>normative</w:t>
      </w:r>
      <w:r w:rsidRPr="004D3578">
        <w:t>):</w:t>
      </w:r>
      <w:r w:rsidRPr="004D3578">
        <w:br/>
      </w:r>
      <w:r>
        <w:t>Parameters for notifications</w:t>
      </w:r>
      <w:bookmarkEnd w:id="673"/>
      <w:bookmarkEnd w:id="674"/>
      <w:bookmarkEnd w:id="675"/>
      <w:bookmarkEnd w:id="676"/>
      <w:bookmarkEnd w:id="677"/>
      <w:bookmarkEnd w:id="678"/>
    </w:p>
    <w:p w14:paraId="762675D8" w14:textId="4FF31BD4" w:rsidR="003C3310" w:rsidRDefault="00F13914" w:rsidP="003C3310">
      <w:pPr>
        <w:pStyle w:val="Heading1"/>
      </w:pPr>
      <w:bookmarkStart w:id="679" w:name="_CRB_1"/>
      <w:bookmarkStart w:id="680" w:name="_Toc34062213"/>
      <w:bookmarkStart w:id="681" w:name="_Toc34394654"/>
      <w:bookmarkStart w:id="682" w:name="_Toc45274447"/>
      <w:bookmarkStart w:id="683" w:name="_Toc51932986"/>
      <w:bookmarkStart w:id="684" w:name="_Toc58513716"/>
      <w:bookmarkStart w:id="685" w:name="_Toc138340224"/>
      <w:bookmarkEnd w:id="679"/>
      <w:r>
        <w:t>B</w:t>
      </w:r>
      <w:r w:rsidR="003C3310">
        <w:t>.1</w:t>
      </w:r>
      <w:r w:rsidR="003C3310">
        <w:tab/>
        <w:t>General</w:t>
      </w:r>
      <w:bookmarkEnd w:id="680"/>
      <w:bookmarkEnd w:id="681"/>
      <w:bookmarkEnd w:id="682"/>
      <w:bookmarkEnd w:id="683"/>
      <w:bookmarkEnd w:id="684"/>
      <w:bookmarkEnd w:id="685"/>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686" w:name="_CRB_2"/>
      <w:bookmarkStart w:id="687" w:name="_Toc34062214"/>
      <w:bookmarkStart w:id="688" w:name="_Toc34394655"/>
      <w:bookmarkStart w:id="689" w:name="_Toc45274448"/>
      <w:bookmarkStart w:id="690" w:name="_Toc51932987"/>
      <w:bookmarkStart w:id="691" w:name="_Toc58513717"/>
      <w:bookmarkStart w:id="692" w:name="_Toc138340225"/>
      <w:bookmarkEnd w:id="686"/>
      <w:r>
        <w:t>B</w:t>
      </w:r>
      <w:r w:rsidR="003C3310">
        <w:t>.2</w:t>
      </w:r>
      <w:r w:rsidR="003C3310">
        <w:tab/>
        <w:t>Group announcement notification</w:t>
      </w:r>
      <w:bookmarkEnd w:id="687"/>
      <w:bookmarkEnd w:id="688"/>
      <w:bookmarkEnd w:id="689"/>
      <w:bookmarkEnd w:id="690"/>
      <w:bookmarkEnd w:id="691"/>
      <w:bookmarkEnd w:id="692"/>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bookmarkStart w:id="693" w:name="_CRTableB_21"/>
      <w:r w:rsidRPr="00EA26B3">
        <w:t xml:space="preserve">Table </w:t>
      </w:r>
      <w:bookmarkEnd w:id="693"/>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94" w:name="_CRB_3"/>
      <w:bookmarkStart w:id="695" w:name="_Toc34062215"/>
      <w:bookmarkStart w:id="696" w:name="_Toc34394656"/>
      <w:bookmarkStart w:id="697" w:name="_Toc45274449"/>
      <w:bookmarkStart w:id="698" w:name="_Toc51932988"/>
      <w:bookmarkStart w:id="699" w:name="_Toc58513718"/>
      <w:bookmarkStart w:id="700" w:name="_Toc138340226"/>
      <w:bookmarkEnd w:id="694"/>
      <w:r>
        <w:t>B</w:t>
      </w:r>
      <w:r w:rsidR="003C3310">
        <w:t>.3</w:t>
      </w:r>
      <w:r w:rsidR="003C3310">
        <w:tab/>
        <w:t>Group modify notification</w:t>
      </w:r>
      <w:bookmarkEnd w:id="695"/>
      <w:bookmarkEnd w:id="696"/>
      <w:bookmarkEnd w:id="697"/>
      <w:bookmarkEnd w:id="698"/>
      <w:bookmarkEnd w:id="699"/>
      <w:bookmarkEnd w:id="700"/>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bookmarkStart w:id="701" w:name="_CRTableB_31"/>
      <w:r w:rsidRPr="00EA26B3">
        <w:t xml:space="preserve">Table </w:t>
      </w:r>
      <w:bookmarkEnd w:id="701"/>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04"/>
      </w:tblGrid>
      <w:tr w:rsidR="003C3310" w:rsidRPr="00EA26B3" w14:paraId="40942336" w14:textId="77777777" w:rsidTr="00133E6D">
        <w:trPr>
          <w:jc w:val="center"/>
        </w:trPr>
        <w:tc>
          <w:tcPr>
            <w:tcW w:w="1197" w:type="dxa"/>
            <w:shd w:val="clear" w:color="auto" w:fill="auto"/>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133E6D">
        <w:trPr>
          <w:jc w:val="center"/>
        </w:trPr>
        <w:tc>
          <w:tcPr>
            <w:tcW w:w="1197" w:type="dxa"/>
            <w:shd w:val="clear" w:color="auto" w:fill="auto"/>
          </w:tcPr>
          <w:p w14:paraId="0E17A935" w14:textId="77777777" w:rsidR="003C3310" w:rsidRPr="00B96C52" w:rsidRDefault="003C3310" w:rsidP="00A15149">
            <w:pPr>
              <w:pStyle w:val="TAL"/>
              <w:tabs>
                <w:tab w:val="left" w:pos="5454"/>
              </w:tabs>
            </w:pPr>
            <w:r>
              <w:t>Identity</w:t>
            </w:r>
          </w:p>
        </w:tc>
        <w:tc>
          <w:tcPr>
            <w:tcW w:w="6804" w:type="dxa"/>
            <w:shd w:val="clear" w:color="auto" w:fill="auto"/>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133E6D">
        <w:trPr>
          <w:jc w:val="center"/>
        </w:trPr>
        <w:tc>
          <w:tcPr>
            <w:tcW w:w="1197" w:type="dxa"/>
            <w:shd w:val="clear" w:color="auto" w:fill="auto"/>
          </w:tcPr>
          <w:p w14:paraId="0DA90FEB" w14:textId="77777777" w:rsidR="003C3310" w:rsidRPr="00B96C52" w:rsidRDefault="003C3310" w:rsidP="00A15149">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133E6D">
        <w:trPr>
          <w:jc w:val="center"/>
        </w:trPr>
        <w:tc>
          <w:tcPr>
            <w:tcW w:w="1197" w:type="dxa"/>
            <w:shd w:val="clear" w:color="auto" w:fill="auto"/>
          </w:tcPr>
          <w:p w14:paraId="549A0D37"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133E6D">
        <w:trPr>
          <w:jc w:val="center"/>
        </w:trPr>
        <w:tc>
          <w:tcPr>
            <w:tcW w:w="1197" w:type="dxa"/>
            <w:shd w:val="clear" w:color="auto" w:fill="auto"/>
          </w:tcPr>
          <w:p w14:paraId="7EFEFD61" w14:textId="4AECCCA2" w:rsidR="00452174" w:rsidRDefault="00452174" w:rsidP="00452174">
            <w:pPr>
              <w:pStyle w:val="TAL"/>
              <w:tabs>
                <w:tab w:val="left" w:pos="5454"/>
              </w:tabs>
              <w:rPr>
                <w:rStyle w:val="B1Char"/>
              </w:rPr>
            </w:pPr>
            <w:r>
              <w:rPr>
                <w:rStyle w:val="B1Char"/>
              </w:rPr>
              <w:t>modificationType</w:t>
            </w:r>
          </w:p>
        </w:tc>
        <w:tc>
          <w:tcPr>
            <w:tcW w:w="6804" w:type="dxa"/>
            <w:shd w:val="clear" w:color="auto" w:fill="auto"/>
          </w:tcPr>
          <w:p w14:paraId="79733C2A" w14:textId="77777777" w:rsidR="00452174" w:rsidRDefault="00452174" w:rsidP="00452174">
            <w:pPr>
              <w:pStyle w:val="TAL"/>
              <w:tabs>
                <w:tab w:val="left" w:pos="5454"/>
              </w:tabs>
            </w:pPr>
            <w:r>
              <w:t>REQUIRED. Specifies the type of the modification of group document. This specification defines following types of modifications:</w:t>
            </w:r>
          </w:p>
          <w:p w14:paraId="54D804E1" w14:textId="77777777" w:rsidR="00452174" w:rsidRDefault="00452174" w:rsidP="00452174">
            <w:pPr>
              <w:pStyle w:val="TAL"/>
              <w:tabs>
                <w:tab w:val="left" w:pos="5454"/>
              </w:tabs>
            </w:pPr>
            <w:r>
              <w:t>0x01: GROUP_MEMBER_ADDED</w:t>
            </w:r>
          </w:p>
          <w:p w14:paraId="7E3FFBAF" w14:textId="77777777" w:rsidR="00452174" w:rsidRDefault="00452174" w:rsidP="00452174">
            <w:pPr>
              <w:pStyle w:val="TAL"/>
              <w:tabs>
                <w:tab w:val="left" w:pos="5454"/>
              </w:tabs>
            </w:pPr>
            <w:r>
              <w:t>0x02: GROUP_MEMBER_REMOVED</w:t>
            </w:r>
          </w:p>
          <w:p w14:paraId="174B803B" w14:textId="77A76181" w:rsidR="00452174" w:rsidRDefault="00452174" w:rsidP="00452174">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702" w:name="_CRB_4"/>
      <w:bookmarkStart w:id="703" w:name="_Toc58513719"/>
      <w:bookmarkStart w:id="704" w:name="_Toc138340227"/>
      <w:bookmarkEnd w:id="702"/>
      <w:r>
        <w:lastRenderedPageBreak/>
        <w:t>B.4</w:t>
      </w:r>
      <w:r>
        <w:tab/>
        <w:t>Group Identity List notification</w:t>
      </w:r>
      <w:bookmarkEnd w:id="703"/>
      <w:bookmarkEnd w:id="704"/>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bookmarkStart w:id="705" w:name="_CRTableB_41"/>
      <w:r w:rsidRPr="00EA26B3">
        <w:t xml:space="preserve">Table </w:t>
      </w:r>
      <w:bookmarkEnd w:id="705"/>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706" w:name="clause4"/>
      <w:bookmarkStart w:id="707" w:name="_CRAnnexCinformative"/>
      <w:bookmarkStart w:id="708" w:name="_Toc25305702"/>
      <w:bookmarkStart w:id="709" w:name="_Toc26190278"/>
      <w:bookmarkStart w:id="710" w:name="_Toc26190871"/>
      <w:bookmarkStart w:id="711" w:name="_Toc34062216"/>
      <w:bookmarkStart w:id="712" w:name="_Toc34394657"/>
      <w:bookmarkStart w:id="713" w:name="_Toc45274450"/>
      <w:bookmarkStart w:id="714" w:name="_Toc51932989"/>
      <w:bookmarkStart w:id="715" w:name="_Toc58513720"/>
      <w:bookmarkStart w:id="716" w:name="_Toc138340228"/>
      <w:bookmarkEnd w:id="706"/>
      <w:bookmarkEnd w:id="707"/>
      <w:r w:rsidRPr="004D3578">
        <w:t xml:space="preserve">Annex </w:t>
      </w:r>
      <w:r w:rsidR="00F13914">
        <w:t>C</w:t>
      </w:r>
      <w:r w:rsidR="00F13914" w:rsidRPr="004D3578">
        <w:t xml:space="preserve"> </w:t>
      </w:r>
      <w:r w:rsidRPr="004D3578">
        <w:t>(informative):</w:t>
      </w:r>
      <w:r w:rsidRPr="004D3578">
        <w:br/>
        <w:t>Change history</w:t>
      </w:r>
      <w:bookmarkStart w:id="717" w:name="historyclause"/>
      <w:bookmarkEnd w:id="708"/>
      <w:bookmarkEnd w:id="709"/>
      <w:bookmarkEnd w:id="710"/>
      <w:bookmarkEnd w:id="711"/>
      <w:bookmarkEnd w:id="712"/>
      <w:bookmarkEnd w:id="713"/>
      <w:bookmarkEnd w:id="714"/>
      <w:bookmarkEnd w:id="715"/>
      <w:bookmarkEnd w:id="716"/>
      <w:bookmarkEnd w:id="71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sz w:val="16"/>
                <w:szCs w:val="16"/>
              </w:rPr>
            </w:pPr>
            <w:r w:rsidRPr="00A15149">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sz w:val="16"/>
                <w:szCs w:val="16"/>
              </w:rPr>
            </w:pPr>
            <w:r>
              <w:rPr>
                <w:sz w:val="16"/>
                <w:szCs w:val="16"/>
              </w:rPr>
              <w:t>16.4.0</w:t>
            </w:r>
          </w:p>
        </w:tc>
      </w:tr>
      <w:tr w:rsidR="004C73D3" w14:paraId="14FC4CEF"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6B5810CF" w14:textId="20CD2D6C" w:rsidR="004C73D3" w:rsidRPr="00587195" w:rsidRDefault="004C73D3"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9CAC3" w14:textId="63A33CBE" w:rsidR="004C73D3" w:rsidRPr="00587195" w:rsidRDefault="004C73D3"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7488" w14:textId="2FB6408D" w:rsidR="004C73D3" w:rsidRPr="00D142E7" w:rsidRDefault="00C55DD0" w:rsidP="00D142E7">
            <w:pPr>
              <w:spacing w:after="0"/>
              <w:jc w:val="center"/>
              <w:rPr>
                <w:rFonts w:cs="Arial"/>
                <w:sz w:val="16"/>
                <w:szCs w:val="16"/>
                <w:lang w:eastAsia="en-GB"/>
              </w:rPr>
            </w:pPr>
            <w:hyperlink r:id="rId11" w:history="1">
              <w:r w:rsidR="004C73D3"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674925" w14:textId="70A3635C" w:rsidR="004C73D3" w:rsidRPr="00587195" w:rsidRDefault="004C73D3" w:rsidP="00D161B7">
            <w:pPr>
              <w:pStyle w:val="TAL"/>
              <w:rPr>
                <w:sz w:val="16"/>
                <w:szCs w:val="16"/>
              </w:rPr>
            </w:pPr>
            <w:r w:rsidRPr="00587195">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CBB6" w14:textId="5C070102" w:rsidR="004C73D3" w:rsidRPr="00587195" w:rsidRDefault="004C73D3"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D298" w14:textId="0FA1B9A7" w:rsidR="004C73D3" w:rsidRPr="00587195" w:rsidRDefault="004C73D3"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E403" w14:textId="438D94A4" w:rsidR="004C73D3" w:rsidRPr="00587195" w:rsidRDefault="004C73D3" w:rsidP="00D161B7">
            <w:pPr>
              <w:pStyle w:val="TAL"/>
              <w:rPr>
                <w:sz w:val="16"/>
                <w:szCs w:val="16"/>
              </w:rPr>
            </w:pPr>
            <w:r w:rsidRPr="00587195">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3C46" w14:textId="6C53C10D" w:rsidR="004C73D3" w:rsidRPr="00587195" w:rsidRDefault="004C73D3" w:rsidP="00D161B7">
            <w:pPr>
              <w:pStyle w:val="TAC"/>
              <w:rPr>
                <w:sz w:val="16"/>
                <w:szCs w:val="16"/>
              </w:rPr>
            </w:pPr>
            <w:r w:rsidRPr="00587195">
              <w:rPr>
                <w:sz w:val="16"/>
                <w:szCs w:val="16"/>
              </w:rPr>
              <w:t>16.5.0</w:t>
            </w:r>
          </w:p>
        </w:tc>
      </w:tr>
      <w:tr w:rsidR="003926F2" w14:paraId="0AD796C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D32471D" w14:textId="0BC0159B" w:rsidR="003926F2" w:rsidRPr="00587195" w:rsidRDefault="003926F2" w:rsidP="00D161B7">
            <w:pPr>
              <w:pStyle w:val="TAC"/>
              <w:rPr>
                <w:sz w:val="16"/>
                <w:szCs w:val="16"/>
              </w:rPr>
            </w:pPr>
            <w:r w:rsidRPr="00587195">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F1521" w14:textId="245AF36A" w:rsidR="003926F2" w:rsidRPr="00587195" w:rsidRDefault="003926F2" w:rsidP="00D161B7">
            <w:pPr>
              <w:pStyle w:val="TAC"/>
              <w:rPr>
                <w:sz w:val="16"/>
                <w:szCs w:val="16"/>
              </w:rPr>
            </w:pPr>
            <w:r w:rsidRPr="00587195">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A548D" w14:textId="5B6AC01D" w:rsidR="003926F2" w:rsidRPr="00D142E7" w:rsidRDefault="00C55DD0" w:rsidP="004C73D3">
            <w:pPr>
              <w:spacing w:after="0"/>
              <w:jc w:val="center"/>
              <w:rPr>
                <w:rFonts w:ascii="Arial" w:hAnsi="Arial" w:cs="Arial"/>
                <w:sz w:val="16"/>
                <w:szCs w:val="16"/>
                <w:lang w:eastAsia="en-GB"/>
              </w:rPr>
            </w:pPr>
            <w:hyperlink r:id="rId12" w:history="1">
              <w:r w:rsidR="003926F2" w:rsidRPr="00D142E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CA7C97" w14:textId="22E101F7" w:rsidR="003926F2" w:rsidRPr="00587195" w:rsidRDefault="003926F2" w:rsidP="00D161B7">
            <w:pPr>
              <w:pStyle w:val="TAL"/>
              <w:rPr>
                <w:sz w:val="16"/>
                <w:szCs w:val="16"/>
              </w:rPr>
            </w:pPr>
            <w:r w:rsidRPr="00587195">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7EC1" w14:textId="16A1A616" w:rsidR="003926F2" w:rsidRPr="00587195" w:rsidRDefault="003926F2" w:rsidP="00D161B7">
            <w:pPr>
              <w:pStyle w:val="TAR"/>
              <w:rPr>
                <w:sz w:val="16"/>
                <w:szCs w:val="16"/>
              </w:rPr>
            </w:pPr>
            <w:r w:rsidRPr="0058719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D7A0B" w14:textId="100C209A" w:rsidR="003926F2" w:rsidRPr="00587195" w:rsidRDefault="003926F2" w:rsidP="00D161B7">
            <w:pPr>
              <w:pStyle w:val="TAC"/>
              <w:rPr>
                <w:sz w:val="16"/>
                <w:szCs w:val="16"/>
              </w:rPr>
            </w:pPr>
            <w:r w:rsidRPr="0058719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FE039" w14:textId="6422F875" w:rsidR="003926F2" w:rsidRPr="00587195" w:rsidRDefault="003926F2" w:rsidP="00D161B7">
            <w:pPr>
              <w:pStyle w:val="TAL"/>
              <w:rPr>
                <w:sz w:val="16"/>
                <w:szCs w:val="16"/>
              </w:rPr>
            </w:pPr>
            <w:r w:rsidRPr="00587195">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B7A9" w14:textId="6576FA7B" w:rsidR="003926F2" w:rsidRPr="00587195" w:rsidRDefault="003926F2" w:rsidP="00D161B7">
            <w:pPr>
              <w:pStyle w:val="TAC"/>
              <w:rPr>
                <w:sz w:val="16"/>
                <w:szCs w:val="16"/>
              </w:rPr>
            </w:pPr>
            <w:r w:rsidRPr="00587195">
              <w:rPr>
                <w:sz w:val="16"/>
                <w:szCs w:val="16"/>
              </w:rPr>
              <w:t>16.5.0</w:t>
            </w:r>
          </w:p>
        </w:tc>
      </w:tr>
      <w:tr w:rsidR="00A00979" w14:paraId="664C1918"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F44EE26" w14:textId="5B0AAC9E" w:rsidR="00A00979" w:rsidRPr="00587195" w:rsidRDefault="00A00979" w:rsidP="00D161B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10086" w14:textId="4F62A640" w:rsidR="00A00979" w:rsidRPr="00587195" w:rsidRDefault="00A00979" w:rsidP="00D161B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DCA8D" w14:textId="625B8FA8" w:rsidR="00A00979" w:rsidRPr="00CF6440" w:rsidRDefault="00A00979" w:rsidP="004C73D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07410" w14:textId="1D79052C" w:rsidR="00A00979" w:rsidRPr="00587195" w:rsidRDefault="00A00979" w:rsidP="00D161B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178C8" w14:textId="070CA021" w:rsidR="00A00979" w:rsidRPr="00587195" w:rsidRDefault="00A00979" w:rsidP="00D161B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36ADF" w14:textId="48320D5F" w:rsidR="00A00979" w:rsidRPr="00587195" w:rsidRDefault="00A0097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7BB2B" w14:textId="4E120D44" w:rsidR="00A00979" w:rsidRPr="00587195" w:rsidRDefault="00A00979" w:rsidP="00D161B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3FF0A" w14:textId="790AB037" w:rsidR="00A00979" w:rsidRPr="00587195" w:rsidRDefault="00A00979" w:rsidP="00D161B7">
            <w:pPr>
              <w:pStyle w:val="TAC"/>
              <w:rPr>
                <w:sz w:val="16"/>
                <w:szCs w:val="16"/>
              </w:rPr>
            </w:pPr>
            <w:r>
              <w:rPr>
                <w:sz w:val="16"/>
                <w:szCs w:val="16"/>
              </w:rPr>
              <w:t>16.6.0</w:t>
            </w:r>
          </w:p>
        </w:tc>
      </w:tr>
      <w:tr w:rsidR="00AA10B1" w14:paraId="0BD1AF69"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C870D86" w14:textId="70B84D02" w:rsidR="00AA10B1" w:rsidRDefault="00AA10B1" w:rsidP="00AA10B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E843B" w14:textId="696F4135" w:rsidR="00AA10B1" w:rsidRDefault="00AA10B1" w:rsidP="00AA10B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387E7" w14:textId="77777777" w:rsidR="00AA10B1" w:rsidRDefault="00AA10B1" w:rsidP="00AA10B1">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172CD" w14:textId="77777777" w:rsidR="00AA10B1" w:rsidRDefault="00AA10B1" w:rsidP="00AA10B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D9B3" w14:textId="77777777" w:rsidR="00AA10B1" w:rsidRDefault="00AA10B1" w:rsidP="00AA10B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5567B" w14:textId="77777777" w:rsidR="00AA10B1" w:rsidRDefault="00AA10B1" w:rsidP="00AA10B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39E34" w14:textId="792AA601" w:rsidR="00AA10B1" w:rsidRDefault="00AA10B1" w:rsidP="00AA10B1">
            <w:pPr>
              <w:pStyle w:val="TAL"/>
              <w:rPr>
                <w:sz w:val="16"/>
                <w:szCs w:val="16"/>
              </w:rPr>
            </w:pPr>
            <w:r>
              <w:rPr>
                <w:sz w:val="16"/>
                <w:szCs w:val="16"/>
              </w:rPr>
              <w:t>Xsd missed in the previous version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B8F" w14:textId="634F72FF" w:rsidR="00AA10B1" w:rsidRDefault="0003319B" w:rsidP="00AA10B1">
            <w:pPr>
              <w:pStyle w:val="TAC"/>
              <w:rPr>
                <w:sz w:val="16"/>
                <w:szCs w:val="16"/>
              </w:rPr>
            </w:pPr>
            <w:r>
              <w:rPr>
                <w:sz w:val="16"/>
                <w:szCs w:val="16"/>
              </w:rPr>
              <w:t>16.6.1</w:t>
            </w:r>
          </w:p>
        </w:tc>
      </w:tr>
      <w:tr w:rsidR="001849D5" w14:paraId="60CD589C"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513B5DDB" w14:textId="40CD3090" w:rsidR="001849D5" w:rsidRDefault="001849D5" w:rsidP="00AA10B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C8CE6" w14:textId="1ACCE0A0" w:rsidR="001849D5" w:rsidRDefault="001849D5" w:rsidP="00AA10B1">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3470" w14:textId="023CFA6E" w:rsidR="001849D5" w:rsidRPr="007D0A29" w:rsidRDefault="00C55DD0" w:rsidP="001849D5">
            <w:pPr>
              <w:spacing w:after="0"/>
              <w:jc w:val="center"/>
              <w:rPr>
                <w:rFonts w:ascii="Arial" w:hAnsi="Arial" w:cs="Arial"/>
                <w:b/>
                <w:bCs/>
                <w:color w:val="0000FF"/>
                <w:sz w:val="16"/>
                <w:szCs w:val="16"/>
                <w:u w:val="single"/>
                <w:lang w:eastAsia="en-GB"/>
              </w:rPr>
            </w:pPr>
            <w:hyperlink r:id="rId13" w:history="1">
              <w:r w:rsidR="001849D5">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168148" w14:textId="40D22B93" w:rsidR="001849D5" w:rsidRDefault="001849D5" w:rsidP="00AA10B1">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A83C5" w14:textId="59DE6AE3" w:rsidR="001849D5" w:rsidRDefault="001849D5" w:rsidP="00AA10B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DE386" w14:textId="44B7610E" w:rsidR="001849D5" w:rsidRDefault="001849D5" w:rsidP="00AA10B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E660A" w14:textId="4A1320B7" w:rsidR="001849D5" w:rsidRDefault="001849D5" w:rsidP="00AA10B1">
            <w:pPr>
              <w:pStyle w:val="TAL"/>
              <w:rPr>
                <w:sz w:val="16"/>
                <w:szCs w:val="16"/>
              </w:rPr>
            </w:pPr>
            <w:r>
              <w:rPr>
                <w:sz w:val="16"/>
                <w:szCs w:val="16"/>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9014" w14:textId="5ADAE305" w:rsidR="001849D5" w:rsidRDefault="001849D5" w:rsidP="00AA10B1">
            <w:pPr>
              <w:pStyle w:val="TAC"/>
              <w:rPr>
                <w:sz w:val="16"/>
                <w:szCs w:val="16"/>
              </w:rPr>
            </w:pPr>
            <w:r>
              <w:rPr>
                <w:sz w:val="16"/>
                <w:szCs w:val="16"/>
              </w:rPr>
              <w:t>16.7.0</w:t>
            </w:r>
          </w:p>
        </w:tc>
      </w:tr>
      <w:tr w:rsidR="00BB7659" w14:paraId="54212410"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3B2D66D" w14:textId="16716C15" w:rsidR="00BB7659" w:rsidRDefault="00BB7659" w:rsidP="00AA10B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9086A" w14:textId="184C152F" w:rsidR="00BB7659" w:rsidRDefault="00BB7659" w:rsidP="00AA10B1">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84E0" w14:textId="43DC3F10" w:rsidR="00BB7659" w:rsidRDefault="00C55DD0" w:rsidP="00BB7659">
            <w:pPr>
              <w:spacing w:after="0"/>
              <w:jc w:val="center"/>
              <w:rPr>
                <w:rFonts w:ascii="Arial" w:hAnsi="Arial" w:cs="Arial"/>
                <w:b/>
                <w:bCs/>
                <w:color w:val="0000FF"/>
                <w:sz w:val="16"/>
                <w:szCs w:val="16"/>
                <w:u w:val="single"/>
                <w:lang w:eastAsia="en-GB"/>
              </w:rPr>
            </w:pPr>
            <w:hyperlink r:id="rId14" w:history="1">
              <w:r w:rsidR="00BB7659">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0A7252" w14:textId="39D55E5A" w:rsidR="00BB7659" w:rsidRDefault="00BB7659" w:rsidP="00AA10B1">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091AD" w14:textId="499177F7" w:rsidR="00BB7659" w:rsidRDefault="00BB7659" w:rsidP="00AA10B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1642D" w14:textId="6CB40D54" w:rsidR="00BB7659" w:rsidRDefault="00BB7659" w:rsidP="00AA10B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CF362" w14:textId="52703E1C" w:rsidR="00BB7659" w:rsidRDefault="00BB7659" w:rsidP="00AA10B1">
            <w:pPr>
              <w:pStyle w:val="TAL"/>
              <w:rPr>
                <w:sz w:val="16"/>
                <w:szCs w:val="16"/>
              </w:rPr>
            </w:pPr>
            <w:r>
              <w:rPr>
                <w:sz w:val="16"/>
                <w:szCs w:val="16"/>
              </w:rPr>
              <w:t>Correction to the &lt;val-service-id&gt;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B2B1" w14:textId="370B95E8" w:rsidR="00BB7659" w:rsidRDefault="00BB7659" w:rsidP="00AA10B1">
            <w:pPr>
              <w:pStyle w:val="TAC"/>
              <w:rPr>
                <w:sz w:val="16"/>
                <w:szCs w:val="16"/>
              </w:rPr>
            </w:pPr>
            <w:r>
              <w:rPr>
                <w:sz w:val="16"/>
                <w:szCs w:val="16"/>
              </w:rPr>
              <w:t>16.7.0</w:t>
            </w:r>
          </w:p>
        </w:tc>
      </w:tr>
    </w:tbl>
    <w:p w14:paraId="78D55E6C" w14:textId="0B9CD460"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45671" w14:textId="77777777" w:rsidR="00D34B3E" w:rsidRDefault="00D34B3E">
      <w:r>
        <w:separator/>
      </w:r>
    </w:p>
  </w:endnote>
  <w:endnote w:type="continuationSeparator" w:id="0">
    <w:p w14:paraId="14FD2351" w14:textId="77777777" w:rsidR="00D34B3E" w:rsidRDefault="00D3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86F1" w14:textId="77777777" w:rsidR="00D34B3E" w:rsidRDefault="00D34B3E">
      <w:r>
        <w:separator/>
      </w:r>
    </w:p>
  </w:footnote>
  <w:footnote w:type="continuationSeparator" w:id="0">
    <w:p w14:paraId="7D131621" w14:textId="77777777" w:rsidR="00D34B3E" w:rsidRDefault="00D34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04CE7EE"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DD0">
      <w:rPr>
        <w:rFonts w:ascii="Arial" w:hAnsi="Arial" w:cs="Arial"/>
        <w:b/>
        <w:noProof/>
        <w:sz w:val="18"/>
        <w:szCs w:val="18"/>
      </w:rPr>
      <w:t>3GPP TS 24.544 V16.7.0 (2025-06)</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27151E7F"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DD0">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66EB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043A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72E3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B02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FE019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E2F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7A98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8C29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E8A97B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135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83919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3981705">
    <w:abstractNumId w:val="10"/>
  </w:num>
  <w:num w:numId="4" w16cid:durableId="1676414656">
    <w:abstractNumId w:val="13"/>
  </w:num>
  <w:num w:numId="5" w16cid:durableId="289672084">
    <w:abstractNumId w:val="12"/>
  </w:num>
  <w:num w:numId="6" w16cid:durableId="1585333669">
    <w:abstractNumId w:val="11"/>
  </w:num>
  <w:num w:numId="7" w16cid:durableId="36248794">
    <w:abstractNumId w:val="8"/>
  </w:num>
  <w:num w:numId="8" w16cid:durableId="408164081">
    <w:abstractNumId w:val="7"/>
  </w:num>
  <w:num w:numId="9" w16cid:durableId="1750154294">
    <w:abstractNumId w:val="6"/>
  </w:num>
  <w:num w:numId="10" w16cid:durableId="152137722">
    <w:abstractNumId w:val="5"/>
  </w:num>
  <w:num w:numId="11" w16cid:durableId="1495872233">
    <w:abstractNumId w:val="4"/>
  </w:num>
  <w:num w:numId="12" w16cid:durableId="80568481">
    <w:abstractNumId w:val="3"/>
  </w:num>
  <w:num w:numId="13" w16cid:durableId="1363750767">
    <w:abstractNumId w:val="2"/>
  </w:num>
  <w:num w:numId="14" w16cid:durableId="1006060912">
    <w:abstractNumId w:val="1"/>
  </w:num>
  <w:num w:numId="15" w16cid:durableId="397174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19B"/>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0F2A06"/>
    <w:rsid w:val="000F2D78"/>
    <w:rsid w:val="000F5B65"/>
    <w:rsid w:val="00102116"/>
    <w:rsid w:val="00124E74"/>
    <w:rsid w:val="0013214B"/>
    <w:rsid w:val="00133525"/>
    <w:rsid w:val="001335FF"/>
    <w:rsid w:val="00133E6D"/>
    <w:rsid w:val="001356A7"/>
    <w:rsid w:val="00137A4F"/>
    <w:rsid w:val="001429C6"/>
    <w:rsid w:val="001510E6"/>
    <w:rsid w:val="00153B55"/>
    <w:rsid w:val="00171BFA"/>
    <w:rsid w:val="0017368D"/>
    <w:rsid w:val="001771B5"/>
    <w:rsid w:val="001849D5"/>
    <w:rsid w:val="00191B51"/>
    <w:rsid w:val="00193AB5"/>
    <w:rsid w:val="001A15FE"/>
    <w:rsid w:val="001A4C42"/>
    <w:rsid w:val="001A694C"/>
    <w:rsid w:val="001A7420"/>
    <w:rsid w:val="001B6637"/>
    <w:rsid w:val="001C21C3"/>
    <w:rsid w:val="001C29A5"/>
    <w:rsid w:val="001D02C2"/>
    <w:rsid w:val="001D5B48"/>
    <w:rsid w:val="001D6D30"/>
    <w:rsid w:val="001E18FD"/>
    <w:rsid w:val="001E6DD3"/>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C566F"/>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26F2"/>
    <w:rsid w:val="00393DE9"/>
    <w:rsid w:val="00394237"/>
    <w:rsid w:val="00397B17"/>
    <w:rsid w:val="003A0071"/>
    <w:rsid w:val="003A61B8"/>
    <w:rsid w:val="003A76D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0C0D"/>
    <w:rsid w:val="00461600"/>
    <w:rsid w:val="00461D71"/>
    <w:rsid w:val="00465515"/>
    <w:rsid w:val="00467E3F"/>
    <w:rsid w:val="00471302"/>
    <w:rsid w:val="0049075D"/>
    <w:rsid w:val="004A422E"/>
    <w:rsid w:val="004C1BF3"/>
    <w:rsid w:val="004C73D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3A6"/>
    <w:rsid w:val="00556A4D"/>
    <w:rsid w:val="00563D53"/>
    <w:rsid w:val="00565087"/>
    <w:rsid w:val="00581EF0"/>
    <w:rsid w:val="00585A79"/>
    <w:rsid w:val="00587195"/>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0A29"/>
    <w:rsid w:val="007D3F07"/>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0F8D"/>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00979"/>
    <w:rsid w:val="00A10F02"/>
    <w:rsid w:val="00A15149"/>
    <w:rsid w:val="00A16123"/>
    <w:rsid w:val="00A164B4"/>
    <w:rsid w:val="00A204DB"/>
    <w:rsid w:val="00A24869"/>
    <w:rsid w:val="00A26956"/>
    <w:rsid w:val="00A26AEE"/>
    <w:rsid w:val="00A27486"/>
    <w:rsid w:val="00A276DA"/>
    <w:rsid w:val="00A32981"/>
    <w:rsid w:val="00A3547D"/>
    <w:rsid w:val="00A36143"/>
    <w:rsid w:val="00A4185B"/>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0B1"/>
    <w:rsid w:val="00AA1995"/>
    <w:rsid w:val="00AA3AEC"/>
    <w:rsid w:val="00AB1A5A"/>
    <w:rsid w:val="00AB6286"/>
    <w:rsid w:val="00AC15E1"/>
    <w:rsid w:val="00AC6BC6"/>
    <w:rsid w:val="00AC7102"/>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0563"/>
    <w:rsid w:val="00BA19ED"/>
    <w:rsid w:val="00BA3655"/>
    <w:rsid w:val="00BA4B8D"/>
    <w:rsid w:val="00BB1353"/>
    <w:rsid w:val="00BB677D"/>
    <w:rsid w:val="00BB730A"/>
    <w:rsid w:val="00BB7659"/>
    <w:rsid w:val="00BC0B54"/>
    <w:rsid w:val="00BC0F7D"/>
    <w:rsid w:val="00BD7D31"/>
    <w:rsid w:val="00BE3255"/>
    <w:rsid w:val="00BF128E"/>
    <w:rsid w:val="00C03F8C"/>
    <w:rsid w:val="00C0662C"/>
    <w:rsid w:val="00C074DD"/>
    <w:rsid w:val="00C1196A"/>
    <w:rsid w:val="00C1496A"/>
    <w:rsid w:val="00C17DFE"/>
    <w:rsid w:val="00C200D4"/>
    <w:rsid w:val="00C2382D"/>
    <w:rsid w:val="00C252DC"/>
    <w:rsid w:val="00C33079"/>
    <w:rsid w:val="00C33D22"/>
    <w:rsid w:val="00C34DF5"/>
    <w:rsid w:val="00C41BB5"/>
    <w:rsid w:val="00C41F6D"/>
    <w:rsid w:val="00C45231"/>
    <w:rsid w:val="00C50EAF"/>
    <w:rsid w:val="00C5281E"/>
    <w:rsid w:val="00C557AD"/>
    <w:rsid w:val="00C55DD0"/>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C64A5"/>
    <w:rsid w:val="00CE01DA"/>
    <w:rsid w:val="00CE58A4"/>
    <w:rsid w:val="00CE7785"/>
    <w:rsid w:val="00CE7943"/>
    <w:rsid w:val="00CF6440"/>
    <w:rsid w:val="00D006F7"/>
    <w:rsid w:val="00D06228"/>
    <w:rsid w:val="00D11419"/>
    <w:rsid w:val="00D142E7"/>
    <w:rsid w:val="00D161B7"/>
    <w:rsid w:val="00D240B5"/>
    <w:rsid w:val="00D26D1B"/>
    <w:rsid w:val="00D27A01"/>
    <w:rsid w:val="00D3082D"/>
    <w:rsid w:val="00D30B9C"/>
    <w:rsid w:val="00D34B3E"/>
    <w:rsid w:val="00D34D20"/>
    <w:rsid w:val="00D41635"/>
    <w:rsid w:val="00D41EF7"/>
    <w:rsid w:val="00D549E9"/>
    <w:rsid w:val="00D57972"/>
    <w:rsid w:val="00D603E4"/>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4C83"/>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5D1E"/>
    <w:rsid w:val="00F77105"/>
    <w:rsid w:val="00F80A1C"/>
    <w:rsid w:val="00F82E2D"/>
    <w:rsid w:val="00F84A1E"/>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val="en-GB" w:eastAsia="en-US" w:bidi="ar-SA"/>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val="en-GB" w:eastAsia="en-US" w:bidi="ar-SA"/>
    </w:rPr>
  </w:style>
  <w:style w:type="character" w:customStyle="1" w:styleId="EXCar">
    <w:name w:val="EX Car"/>
    <w:link w:val="EX"/>
    <w:qFormat/>
    <w:locked/>
    <w:rsid w:val="0013214B"/>
    <w:rPr>
      <w:lang w:val="en-GB" w:eastAsia="en-US" w:bidi="ar-SA"/>
    </w:rPr>
  </w:style>
  <w:style w:type="character" w:customStyle="1" w:styleId="B1Char">
    <w:name w:val="B1 Char"/>
    <w:link w:val="B1"/>
    <w:qFormat/>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qFormat/>
    <w:locked/>
    <w:rsid w:val="009E1D5D"/>
    <w:rPr>
      <w:rFonts w:ascii="Courier New" w:hAnsi="Courier New"/>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qFormat/>
    <w:locked/>
    <w:rsid w:val="000B110A"/>
    <w:rPr>
      <w:rFonts w:ascii="Arial" w:hAnsi="Arial"/>
      <w:b/>
      <w:lang w:val="en-GB" w:eastAsia="en-US" w:bidi="ar-SA"/>
    </w:rPr>
  </w:style>
  <w:style w:type="character" w:customStyle="1" w:styleId="TAHChar">
    <w:name w:val="TAH Char"/>
    <w:link w:val="TAH"/>
    <w:qFormat/>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 w:type="paragraph" w:styleId="Bibliography">
    <w:name w:val="Bibliography"/>
    <w:basedOn w:val="Normal"/>
    <w:next w:val="Normal"/>
    <w:uiPriority w:val="37"/>
    <w:semiHidden/>
    <w:unhideWhenUsed/>
    <w:rsid w:val="004C73D3"/>
  </w:style>
  <w:style w:type="paragraph" w:styleId="BlockText">
    <w:name w:val="Block Text"/>
    <w:basedOn w:val="Normal"/>
    <w:rsid w:val="004C73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C73D3"/>
    <w:pPr>
      <w:spacing w:after="120"/>
    </w:pPr>
  </w:style>
  <w:style w:type="character" w:customStyle="1" w:styleId="BodyTextChar">
    <w:name w:val="Body Text Char"/>
    <w:basedOn w:val="DefaultParagraphFont"/>
    <w:link w:val="BodyText"/>
    <w:rsid w:val="004C73D3"/>
    <w:rPr>
      <w:lang w:val="en-GB" w:eastAsia="en-US" w:bidi="ar-SA"/>
    </w:rPr>
  </w:style>
  <w:style w:type="paragraph" w:styleId="BodyText2">
    <w:name w:val="Body Text 2"/>
    <w:basedOn w:val="Normal"/>
    <w:link w:val="BodyText2Char"/>
    <w:rsid w:val="004C73D3"/>
    <w:pPr>
      <w:spacing w:after="120" w:line="480" w:lineRule="auto"/>
    </w:pPr>
  </w:style>
  <w:style w:type="character" w:customStyle="1" w:styleId="BodyText2Char">
    <w:name w:val="Body Text 2 Char"/>
    <w:basedOn w:val="DefaultParagraphFont"/>
    <w:link w:val="BodyText2"/>
    <w:rsid w:val="004C73D3"/>
    <w:rPr>
      <w:lang w:val="en-GB" w:eastAsia="en-US" w:bidi="ar-SA"/>
    </w:rPr>
  </w:style>
  <w:style w:type="paragraph" w:styleId="BodyText3">
    <w:name w:val="Body Text 3"/>
    <w:basedOn w:val="Normal"/>
    <w:link w:val="BodyText3Char"/>
    <w:rsid w:val="004C73D3"/>
    <w:pPr>
      <w:spacing w:after="120"/>
    </w:pPr>
    <w:rPr>
      <w:sz w:val="16"/>
      <w:szCs w:val="16"/>
    </w:rPr>
  </w:style>
  <w:style w:type="character" w:customStyle="1" w:styleId="BodyText3Char">
    <w:name w:val="Body Text 3 Char"/>
    <w:basedOn w:val="DefaultParagraphFont"/>
    <w:link w:val="BodyText3"/>
    <w:rsid w:val="004C73D3"/>
    <w:rPr>
      <w:sz w:val="16"/>
      <w:szCs w:val="16"/>
      <w:lang w:val="en-GB" w:eastAsia="en-US" w:bidi="ar-SA"/>
    </w:rPr>
  </w:style>
  <w:style w:type="paragraph" w:styleId="BodyTextFirstIndent">
    <w:name w:val="Body Text First Indent"/>
    <w:basedOn w:val="BodyText"/>
    <w:link w:val="BodyTextFirstIndentChar"/>
    <w:rsid w:val="004C73D3"/>
    <w:pPr>
      <w:spacing w:after="180"/>
      <w:ind w:firstLine="360"/>
    </w:pPr>
  </w:style>
  <w:style w:type="character" w:customStyle="1" w:styleId="BodyTextFirstIndentChar">
    <w:name w:val="Body Text First Indent Char"/>
    <w:basedOn w:val="BodyTextChar"/>
    <w:link w:val="BodyTextFirstIndent"/>
    <w:rsid w:val="004C73D3"/>
    <w:rPr>
      <w:lang w:val="en-GB" w:eastAsia="en-US" w:bidi="ar-SA"/>
    </w:rPr>
  </w:style>
  <w:style w:type="paragraph" w:styleId="BodyTextIndent">
    <w:name w:val="Body Text Indent"/>
    <w:basedOn w:val="Normal"/>
    <w:link w:val="BodyTextIndentChar"/>
    <w:rsid w:val="004C73D3"/>
    <w:pPr>
      <w:spacing w:after="120"/>
      <w:ind w:left="283"/>
    </w:pPr>
  </w:style>
  <w:style w:type="character" w:customStyle="1" w:styleId="BodyTextIndentChar">
    <w:name w:val="Body Text Indent Char"/>
    <w:basedOn w:val="DefaultParagraphFont"/>
    <w:link w:val="BodyTextIndent"/>
    <w:rsid w:val="004C73D3"/>
    <w:rPr>
      <w:lang w:val="en-GB" w:eastAsia="en-US" w:bidi="ar-SA"/>
    </w:rPr>
  </w:style>
  <w:style w:type="paragraph" w:styleId="BodyTextFirstIndent2">
    <w:name w:val="Body Text First Indent 2"/>
    <w:basedOn w:val="BodyTextIndent"/>
    <w:link w:val="BodyTextFirstIndent2Char"/>
    <w:rsid w:val="004C73D3"/>
    <w:pPr>
      <w:spacing w:after="180"/>
      <w:ind w:left="360" w:firstLine="360"/>
    </w:pPr>
  </w:style>
  <w:style w:type="character" w:customStyle="1" w:styleId="BodyTextFirstIndent2Char">
    <w:name w:val="Body Text First Indent 2 Char"/>
    <w:basedOn w:val="BodyTextIndentChar"/>
    <w:link w:val="BodyTextFirstIndent2"/>
    <w:rsid w:val="004C73D3"/>
    <w:rPr>
      <w:lang w:val="en-GB" w:eastAsia="en-US" w:bidi="ar-SA"/>
    </w:rPr>
  </w:style>
  <w:style w:type="paragraph" w:styleId="BodyTextIndent2">
    <w:name w:val="Body Text Indent 2"/>
    <w:basedOn w:val="Normal"/>
    <w:link w:val="BodyTextIndent2Char"/>
    <w:rsid w:val="004C73D3"/>
    <w:pPr>
      <w:spacing w:after="120" w:line="480" w:lineRule="auto"/>
      <w:ind w:left="283"/>
    </w:pPr>
  </w:style>
  <w:style w:type="character" w:customStyle="1" w:styleId="BodyTextIndent2Char">
    <w:name w:val="Body Text Indent 2 Char"/>
    <w:basedOn w:val="DefaultParagraphFont"/>
    <w:link w:val="BodyTextIndent2"/>
    <w:rsid w:val="004C73D3"/>
    <w:rPr>
      <w:lang w:val="en-GB" w:eastAsia="en-US" w:bidi="ar-SA"/>
    </w:rPr>
  </w:style>
  <w:style w:type="paragraph" w:styleId="BodyTextIndent3">
    <w:name w:val="Body Text Indent 3"/>
    <w:basedOn w:val="Normal"/>
    <w:link w:val="BodyTextIndent3Char"/>
    <w:rsid w:val="004C73D3"/>
    <w:pPr>
      <w:spacing w:after="120"/>
      <w:ind w:left="283"/>
    </w:pPr>
    <w:rPr>
      <w:sz w:val="16"/>
      <w:szCs w:val="16"/>
    </w:rPr>
  </w:style>
  <w:style w:type="character" w:customStyle="1" w:styleId="BodyTextIndent3Char">
    <w:name w:val="Body Text Indent 3 Char"/>
    <w:basedOn w:val="DefaultParagraphFont"/>
    <w:link w:val="BodyTextIndent3"/>
    <w:rsid w:val="004C73D3"/>
    <w:rPr>
      <w:sz w:val="16"/>
      <w:szCs w:val="16"/>
      <w:lang w:val="en-GB" w:eastAsia="en-US" w:bidi="ar-SA"/>
    </w:rPr>
  </w:style>
  <w:style w:type="paragraph" w:styleId="Caption">
    <w:name w:val="caption"/>
    <w:basedOn w:val="Normal"/>
    <w:next w:val="Normal"/>
    <w:semiHidden/>
    <w:unhideWhenUsed/>
    <w:qFormat/>
    <w:rsid w:val="004C73D3"/>
    <w:pPr>
      <w:spacing w:after="200"/>
    </w:pPr>
    <w:rPr>
      <w:i/>
      <w:iCs/>
      <w:color w:val="44546A" w:themeColor="text2"/>
      <w:sz w:val="18"/>
      <w:szCs w:val="18"/>
    </w:rPr>
  </w:style>
  <w:style w:type="paragraph" w:styleId="Closing">
    <w:name w:val="Closing"/>
    <w:basedOn w:val="Normal"/>
    <w:link w:val="ClosingChar"/>
    <w:rsid w:val="004C73D3"/>
    <w:pPr>
      <w:spacing w:after="0"/>
      <w:ind w:left="4252"/>
    </w:pPr>
  </w:style>
  <w:style w:type="character" w:customStyle="1" w:styleId="ClosingChar">
    <w:name w:val="Closing Char"/>
    <w:basedOn w:val="DefaultParagraphFont"/>
    <w:link w:val="Closing"/>
    <w:rsid w:val="004C73D3"/>
    <w:rPr>
      <w:lang w:val="en-GB" w:eastAsia="en-US" w:bidi="ar-SA"/>
    </w:rPr>
  </w:style>
  <w:style w:type="paragraph" w:styleId="Date">
    <w:name w:val="Date"/>
    <w:basedOn w:val="Normal"/>
    <w:next w:val="Normal"/>
    <w:link w:val="DateChar"/>
    <w:rsid w:val="004C73D3"/>
  </w:style>
  <w:style w:type="character" w:customStyle="1" w:styleId="DateChar">
    <w:name w:val="Date Char"/>
    <w:basedOn w:val="DefaultParagraphFont"/>
    <w:link w:val="Date"/>
    <w:rsid w:val="004C73D3"/>
    <w:rPr>
      <w:lang w:val="en-GB" w:eastAsia="en-US" w:bidi="ar-SA"/>
    </w:rPr>
  </w:style>
  <w:style w:type="paragraph" w:styleId="DocumentMap">
    <w:name w:val="Document Map"/>
    <w:basedOn w:val="Normal"/>
    <w:link w:val="DocumentMapChar"/>
    <w:rsid w:val="004C73D3"/>
    <w:pPr>
      <w:spacing w:after="0"/>
    </w:pPr>
    <w:rPr>
      <w:rFonts w:ascii="Segoe UI" w:hAnsi="Segoe UI" w:cs="Segoe UI"/>
      <w:sz w:val="16"/>
      <w:szCs w:val="16"/>
    </w:rPr>
  </w:style>
  <w:style w:type="character" w:customStyle="1" w:styleId="DocumentMapChar">
    <w:name w:val="Document Map Char"/>
    <w:basedOn w:val="DefaultParagraphFont"/>
    <w:link w:val="DocumentMap"/>
    <w:rsid w:val="004C73D3"/>
    <w:rPr>
      <w:rFonts w:ascii="Segoe UI" w:hAnsi="Segoe UI" w:cs="Segoe UI"/>
      <w:sz w:val="16"/>
      <w:szCs w:val="16"/>
      <w:lang w:val="en-GB" w:eastAsia="en-US" w:bidi="ar-SA"/>
    </w:rPr>
  </w:style>
  <w:style w:type="paragraph" w:styleId="E-mailSignature">
    <w:name w:val="E-mail Signature"/>
    <w:basedOn w:val="Normal"/>
    <w:link w:val="E-mailSignatureChar"/>
    <w:rsid w:val="004C73D3"/>
    <w:pPr>
      <w:spacing w:after="0"/>
    </w:pPr>
  </w:style>
  <w:style w:type="character" w:customStyle="1" w:styleId="E-mailSignatureChar">
    <w:name w:val="E-mail Signature Char"/>
    <w:basedOn w:val="DefaultParagraphFont"/>
    <w:link w:val="E-mailSignature"/>
    <w:rsid w:val="004C73D3"/>
    <w:rPr>
      <w:lang w:val="en-GB" w:eastAsia="en-US" w:bidi="ar-SA"/>
    </w:rPr>
  </w:style>
  <w:style w:type="paragraph" w:styleId="EndnoteText">
    <w:name w:val="endnote text"/>
    <w:basedOn w:val="Normal"/>
    <w:link w:val="EndnoteTextChar"/>
    <w:rsid w:val="004C73D3"/>
    <w:pPr>
      <w:spacing w:after="0"/>
    </w:pPr>
  </w:style>
  <w:style w:type="character" w:customStyle="1" w:styleId="EndnoteTextChar">
    <w:name w:val="Endnote Text Char"/>
    <w:basedOn w:val="DefaultParagraphFont"/>
    <w:link w:val="EndnoteText"/>
    <w:rsid w:val="004C73D3"/>
    <w:rPr>
      <w:lang w:val="en-GB" w:eastAsia="en-US" w:bidi="ar-SA"/>
    </w:rPr>
  </w:style>
  <w:style w:type="paragraph" w:styleId="EnvelopeAddress">
    <w:name w:val="envelope address"/>
    <w:basedOn w:val="Normal"/>
    <w:rsid w:val="004C73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73D3"/>
    <w:pPr>
      <w:spacing w:after="0"/>
    </w:pPr>
    <w:rPr>
      <w:rFonts w:asciiTheme="majorHAnsi" w:eastAsiaTheme="majorEastAsia" w:hAnsiTheme="majorHAnsi" w:cstheme="majorBidi"/>
    </w:rPr>
  </w:style>
  <w:style w:type="paragraph" w:styleId="FootnoteText">
    <w:name w:val="footnote text"/>
    <w:basedOn w:val="Normal"/>
    <w:link w:val="FootnoteTextChar"/>
    <w:rsid w:val="004C73D3"/>
    <w:pPr>
      <w:spacing w:after="0"/>
    </w:pPr>
  </w:style>
  <w:style w:type="character" w:customStyle="1" w:styleId="FootnoteTextChar">
    <w:name w:val="Footnote Text Char"/>
    <w:basedOn w:val="DefaultParagraphFont"/>
    <w:link w:val="FootnoteText"/>
    <w:rsid w:val="004C73D3"/>
    <w:rPr>
      <w:lang w:val="en-GB" w:eastAsia="en-US" w:bidi="ar-SA"/>
    </w:rPr>
  </w:style>
  <w:style w:type="paragraph" w:styleId="HTMLAddress">
    <w:name w:val="HTML Address"/>
    <w:basedOn w:val="Normal"/>
    <w:link w:val="HTMLAddressChar"/>
    <w:rsid w:val="004C73D3"/>
    <w:pPr>
      <w:spacing w:after="0"/>
    </w:pPr>
    <w:rPr>
      <w:i/>
      <w:iCs/>
    </w:rPr>
  </w:style>
  <w:style w:type="character" w:customStyle="1" w:styleId="HTMLAddressChar">
    <w:name w:val="HTML Address Char"/>
    <w:basedOn w:val="DefaultParagraphFont"/>
    <w:link w:val="HTMLAddress"/>
    <w:rsid w:val="004C73D3"/>
    <w:rPr>
      <w:i/>
      <w:iCs/>
      <w:lang w:val="en-GB" w:eastAsia="en-US" w:bidi="ar-SA"/>
    </w:rPr>
  </w:style>
  <w:style w:type="paragraph" w:styleId="HTMLPreformatted">
    <w:name w:val="HTML Preformatted"/>
    <w:basedOn w:val="Normal"/>
    <w:link w:val="HTMLPreformattedChar"/>
    <w:semiHidden/>
    <w:unhideWhenUsed/>
    <w:rsid w:val="004C73D3"/>
    <w:pPr>
      <w:spacing w:after="0"/>
    </w:pPr>
    <w:rPr>
      <w:rFonts w:ascii="Consolas" w:hAnsi="Consolas"/>
    </w:rPr>
  </w:style>
  <w:style w:type="character" w:customStyle="1" w:styleId="HTMLPreformattedChar">
    <w:name w:val="HTML Preformatted Char"/>
    <w:basedOn w:val="DefaultParagraphFont"/>
    <w:link w:val="HTMLPreformatted"/>
    <w:semiHidden/>
    <w:rsid w:val="004C73D3"/>
    <w:rPr>
      <w:rFonts w:ascii="Consolas" w:hAnsi="Consolas"/>
      <w:lang w:val="en-GB" w:eastAsia="en-US" w:bidi="ar-SA"/>
    </w:rPr>
  </w:style>
  <w:style w:type="paragraph" w:styleId="Index1">
    <w:name w:val="index 1"/>
    <w:basedOn w:val="Normal"/>
    <w:next w:val="Normal"/>
    <w:rsid w:val="004C73D3"/>
    <w:pPr>
      <w:spacing w:after="0"/>
      <w:ind w:left="200" w:hanging="200"/>
    </w:pPr>
  </w:style>
  <w:style w:type="paragraph" w:styleId="Index2">
    <w:name w:val="index 2"/>
    <w:basedOn w:val="Normal"/>
    <w:next w:val="Normal"/>
    <w:rsid w:val="004C73D3"/>
    <w:pPr>
      <w:spacing w:after="0"/>
      <w:ind w:left="400" w:hanging="200"/>
    </w:pPr>
  </w:style>
  <w:style w:type="paragraph" w:styleId="Index3">
    <w:name w:val="index 3"/>
    <w:basedOn w:val="Normal"/>
    <w:next w:val="Normal"/>
    <w:rsid w:val="004C73D3"/>
    <w:pPr>
      <w:spacing w:after="0"/>
      <w:ind w:left="600" w:hanging="200"/>
    </w:pPr>
  </w:style>
  <w:style w:type="paragraph" w:styleId="Index4">
    <w:name w:val="index 4"/>
    <w:basedOn w:val="Normal"/>
    <w:next w:val="Normal"/>
    <w:rsid w:val="004C73D3"/>
    <w:pPr>
      <w:spacing w:after="0"/>
      <w:ind w:left="800" w:hanging="200"/>
    </w:pPr>
  </w:style>
  <w:style w:type="paragraph" w:styleId="Index5">
    <w:name w:val="index 5"/>
    <w:basedOn w:val="Normal"/>
    <w:next w:val="Normal"/>
    <w:rsid w:val="004C73D3"/>
    <w:pPr>
      <w:spacing w:after="0"/>
      <w:ind w:left="1000" w:hanging="200"/>
    </w:pPr>
  </w:style>
  <w:style w:type="paragraph" w:styleId="Index6">
    <w:name w:val="index 6"/>
    <w:basedOn w:val="Normal"/>
    <w:next w:val="Normal"/>
    <w:rsid w:val="004C73D3"/>
    <w:pPr>
      <w:spacing w:after="0"/>
      <w:ind w:left="1200" w:hanging="200"/>
    </w:pPr>
  </w:style>
  <w:style w:type="paragraph" w:styleId="Index7">
    <w:name w:val="index 7"/>
    <w:basedOn w:val="Normal"/>
    <w:next w:val="Normal"/>
    <w:rsid w:val="004C73D3"/>
    <w:pPr>
      <w:spacing w:after="0"/>
      <w:ind w:left="1400" w:hanging="200"/>
    </w:pPr>
  </w:style>
  <w:style w:type="paragraph" w:styleId="Index8">
    <w:name w:val="index 8"/>
    <w:basedOn w:val="Normal"/>
    <w:next w:val="Normal"/>
    <w:rsid w:val="004C73D3"/>
    <w:pPr>
      <w:spacing w:after="0"/>
      <w:ind w:left="1600" w:hanging="200"/>
    </w:pPr>
  </w:style>
  <w:style w:type="paragraph" w:styleId="Index9">
    <w:name w:val="index 9"/>
    <w:basedOn w:val="Normal"/>
    <w:next w:val="Normal"/>
    <w:rsid w:val="004C73D3"/>
    <w:pPr>
      <w:spacing w:after="0"/>
      <w:ind w:left="1800" w:hanging="200"/>
    </w:pPr>
  </w:style>
  <w:style w:type="paragraph" w:styleId="IndexHeading">
    <w:name w:val="index heading"/>
    <w:basedOn w:val="Normal"/>
    <w:next w:val="Index1"/>
    <w:rsid w:val="004C73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73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73D3"/>
    <w:rPr>
      <w:i/>
      <w:iCs/>
      <w:color w:val="4472C4" w:themeColor="accent1"/>
      <w:lang w:val="en-GB" w:eastAsia="en-US" w:bidi="ar-SA"/>
    </w:rPr>
  </w:style>
  <w:style w:type="paragraph" w:styleId="List2">
    <w:name w:val="List 2"/>
    <w:basedOn w:val="Normal"/>
    <w:rsid w:val="004C73D3"/>
    <w:pPr>
      <w:ind w:left="566" w:hanging="283"/>
      <w:contextualSpacing/>
    </w:pPr>
  </w:style>
  <w:style w:type="paragraph" w:styleId="List3">
    <w:name w:val="List 3"/>
    <w:basedOn w:val="Normal"/>
    <w:rsid w:val="004C73D3"/>
    <w:pPr>
      <w:ind w:left="849" w:hanging="283"/>
      <w:contextualSpacing/>
    </w:pPr>
  </w:style>
  <w:style w:type="paragraph" w:styleId="List4">
    <w:name w:val="List 4"/>
    <w:basedOn w:val="Normal"/>
    <w:rsid w:val="004C73D3"/>
    <w:pPr>
      <w:ind w:left="1132" w:hanging="283"/>
      <w:contextualSpacing/>
    </w:pPr>
  </w:style>
  <w:style w:type="paragraph" w:styleId="List5">
    <w:name w:val="List 5"/>
    <w:basedOn w:val="Normal"/>
    <w:rsid w:val="004C73D3"/>
    <w:pPr>
      <w:ind w:left="1415" w:hanging="283"/>
      <w:contextualSpacing/>
    </w:pPr>
  </w:style>
  <w:style w:type="paragraph" w:styleId="ListBullet">
    <w:name w:val="List Bullet"/>
    <w:basedOn w:val="Normal"/>
    <w:rsid w:val="004C73D3"/>
    <w:pPr>
      <w:numPr>
        <w:numId w:val="7"/>
      </w:numPr>
      <w:contextualSpacing/>
    </w:pPr>
  </w:style>
  <w:style w:type="paragraph" w:styleId="ListBullet2">
    <w:name w:val="List Bullet 2"/>
    <w:basedOn w:val="Normal"/>
    <w:rsid w:val="004C73D3"/>
    <w:pPr>
      <w:numPr>
        <w:numId w:val="8"/>
      </w:numPr>
      <w:contextualSpacing/>
    </w:pPr>
  </w:style>
  <w:style w:type="paragraph" w:styleId="ListBullet3">
    <w:name w:val="List Bullet 3"/>
    <w:basedOn w:val="Normal"/>
    <w:rsid w:val="004C73D3"/>
    <w:pPr>
      <w:numPr>
        <w:numId w:val="9"/>
      </w:numPr>
      <w:contextualSpacing/>
    </w:pPr>
  </w:style>
  <w:style w:type="paragraph" w:styleId="ListBullet4">
    <w:name w:val="List Bullet 4"/>
    <w:basedOn w:val="Normal"/>
    <w:rsid w:val="004C73D3"/>
    <w:pPr>
      <w:numPr>
        <w:numId w:val="10"/>
      </w:numPr>
      <w:contextualSpacing/>
    </w:pPr>
  </w:style>
  <w:style w:type="paragraph" w:styleId="ListBullet5">
    <w:name w:val="List Bullet 5"/>
    <w:basedOn w:val="Normal"/>
    <w:rsid w:val="004C73D3"/>
    <w:pPr>
      <w:numPr>
        <w:numId w:val="11"/>
      </w:numPr>
      <w:contextualSpacing/>
    </w:pPr>
  </w:style>
  <w:style w:type="paragraph" w:styleId="ListContinue">
    <w:name w:val="List Continue"/>
    <w:basedOn w:val="Normal"/>
    <w:rsid w:val="004C73D3"/>
    <w:pPr>
      <w:spacing w:after="120"/>
      <w:ind w:left="283"/>
      <w:contextualSpacing/>
    </w:pPr>
  </w:style>
  <w:style w:type="paragraph" w:styleId="ListContinue2">
    <w:name w:val="List Continue 2"/>
    <w:basedOn w:val="Normal"/>
    <w:rsid w:val="004C73D3"/>
    <w:pPr>
      <w:spacing w:after="120"/>
      <w:ind w:left="566"/>
      <w:contextualSpacing/>
    </w:pPr>
  </w:style>
  <w:style w:type="paragraph" w:styleId="ListContinue3">
    <w:name w:val="List Continue 3"/>
    <w:basedOn w:val="Normal"/>
    <w:rsid w:val="004C73D3"/>
    <w:pPr>
      <w:spacing w:after="120"/>
      <w:ind w:left="849"/>
      <w:contextualSpacing/>
    </w:pPr>
  </w:style>
  <w:style w:type="paragraph" w:styleId="ListContinue4">
    <w:name w:val="List Continue 4"/>
    <w:basedOn w:val="Normal"/>
    <w:rsid w:val="004C73D3"/>
    <w:pPr>
      <w:spacing w:after="120"/>
      <w:ind w:left="1132"/>
      <w:contextualSpacing/>
    </w:pPr>
  </w:style>
  <w:style w:type="paragraph" w:styleId="ListContinue5">
    <w:name w:val="List Continue 5"/>
    <w:basedOn w:val="Normal"/>
    <w:rsid w:val="004C73D3"/>
    <w:pPr>
      <w:spacing w:after="120"/>
      <w:ind w:left="1415"/>
      <w:contextualSpacing/>
    </w:pPr>
  </w:style>
  <w:style w:type="paragraph" w:styleId="ListNumber2">
    <w:name w:val="List Number 2"/>
    <w:basedOn w:val="Normal"/>
    <w:rsid w:val="004C73D3"/>
    <w:pPr>
      <w:numPr>
        <w:numId w:val="12"/>
      </w:numPr>
      <w:contextualSpacing/>
    </w:pPr>
  </w:style>
  <w:style w:type="paragraph" w:styleId="ListNumber3">
    <w:name w:val="List Number 3"/>
    <w:basedOn w:val="Normal"/>
    <w:rsid w:val="004C73D3"/>
    <w:pPr>
      <w:numPr>
        <w:numId w:val="13"/>
      </w:numPr>
      <w:contextualSpacing/>
    </w:pPr>
  </w:style>
  <w:style w:type="paragraph" w:styleId="ListNumber4">
    <w:name w:val="List Number 4"/>
    <w:basedOn w:val="Normal"/>
    <w:rsid w:val="004C73D3"/>
    <w:pPr>
      <w:numPr>
        <w:numId w:val="14"/>
      </w:numPr>
      <w:contextualSpacing/>
    </w:pPr>
  </w:style>
  <w:style w:type="paragraph" w:styleId="ListNumber5">
    <w:name w:val="List Number 5"/>
    <w:basedOn w:val="Normal"/>
    <w:rsid w:val="004C73D3"/>
    <w:pPr>
      <w:numPr>
        <w:numId w:val="15"/>
      </w:numPr>
      <w:contextualSpacing/>
    </w:pPr>
  </w:style>
  <w:style w:type="paragraph" w:styleId="ListParagraph">
    <w:name w:val="List Paragraph"/>
    <w:basedOn w:val="Normal"/>
    <w:uiPriority w:val="34"/>
    <w:qFormat/>
    <w:rsid w:val="004C73D3"/>
    <w:pPr>
      <w:ind w:left="720"/>
      <w:contextualSpacing/>
    </w:pPr>
  </w:style>
  <w:style w:type="paragraph" w:styleId="MacroText">
    <w:name w:val="macro"/>
    <w:link w:val="MacroTextChar"/>
    <w:rsid w:val="004C73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4C73D3"/>
    <w:rPr>
      <w:rFonts w:ascii="Consolas" w:hAnsi="Consolas"/>
      <w:lang w:val="en-GB" w:eastAsia="en-US" w:bidi="ar-SA"/>
    </w:rPr>
  </w:style>
  <w:style w:type="paragraph" w:styleId="MessageHeader">
    <w:name w:val="Message Header"/>
    <w:basedOn w:val="Normal"/>
    <w:link w:val="MessageHeaderChar"/>
    <w:rsid w:val="004C73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73D3"/>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4C73D3"/>
    <w:rPr>
      <w:lang w:val="en-GB" w:eastAsia="en-US" w:bidi="ar-SA"/>
    </w:rPr>
  </w:style>
  <w:style w:type="paragraph" w:styleId="NormalWeb">
    <w:name w:val="Normal (Web)"/>
    <w:basedOn w:val="Normal"/>
    <w:rsid w:val="004C73D3"/>
    <w:rPr>
      <w:sz w:val="24"/>
      <w:szCs w:val="24"/>
    </w:rPr>
  </w:style>
  <w:style w:type="paragraph" w:styleId="NormalIndent">
    <w:name w:val="Normal Indent"/>
    <w:basedOn w:val="Normal"/>
    <w:rsid w:val="004C73D3"/>
    <w:pPr>
      <w:ind w:left="720"/>
    </w:pPr>
  </w:style>
  <w:style w:type="paragraph" w:styleId="NoteHeading">
    <w:name w:val="Note Heading"/>
    <w:basedOn w:val="Normal"/>
    <w:next w:val="Normal"/>
    <w:link w:val="NoteHeadingChar"/>
    <w:rsid w:val="004C73D3"/>
    <w:pPr>
      <w:spacing w:after="0"/>
    </w:pPr>
  </w:style>
  <w:style w:type="character" w:customStyle="1" w:styleId="NoteHeadingChar">
    <w:name w:val="Note Heading Char"/>
    <w:basedOn w:val="DefaultParagraphFont"/>
    <w:link w:val="NoteHeading"/>
    <w:rsid w:val="004C73D3"/>
    <w:rPr>
      <w:lang w:val="en-GB" w:eastAsia="en-US" w:bidi="ar-SA"/>
    </w:rPr>
  </w:style>
  <w:style w:type="paragraph" w:styleId="PlainText">
    <w:name w:val="Plain Text"/>
    <w:basedOn w:val="Normal"/>
    <w:link w:val="PlainTextChar"/>
    <w:rsid w:val="004C73D3"/>
    <w:pPr>
      <w:spacing w:after="0"/>
    </w:pPr>
    <w:rPr>
      <w:rFonts w:ascii="Consolas" w:hAnsi="Consolas"/>
      <w:sz w:val="21"/>
      <w:szCs w:val="21"/>
    </w:rPr>
  </w:style>
  <w:style w:type="character" w:customStyle="1" w:styleId="PlainTextChar">
    <w:name w:val="Plain Text Char"/>
    <w:basedOn w:val="DefaultParagraphFont"/>
    <w:link w:val="PlainText"/>
    <w:rsid w:val="004C73D3"/>
    <w:rPr>
      <w:rFonts w:ascii="Consolas" w:hAnsi="Consolas"/>
      <w:sz w:val="21"/>
      <w:szCs w:val="21"/>
      <w:lang w:val="en-GB" w:eastAsia="en-US" w:bidi="ar-SA"/>
    </w:rPr>
  </w:style>
  <w:style w:type="paragraph" w:styleId="Quote">
    <w:name w:val="Quote"/>
    <w:basedOn w:val="Normal"/>
    <w:next w:val="Normal"/>
    <w:link w:val="QuoteChar"/>
    <w:uiPriority w:val="29"/>
    <w:qFormat/>
    <w:rsid w:val="004C73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73D3"/>
    <w:rPr>
      <w:i/>
      <w:iCs/>
      <w:color w:val="404040" w:themeColor="text1" w:themeTint="BF"/>
      <w:lang w:val="en-GB" w:eastAsia="en-US" w:bidi="ar-SA"/>
    </w:rPr>
  </w:style>
  <w:style w:type="paragraph" w:styleId="Salutation">
    <w:name w:val="Salutation"/>
    <w:basedOn w:val="Normal"/>
    <w:next w:val="Normal"/>
    <w:link w:val="SalutationChar"/>
    <w:rsid w:val="004C73D3"/>
  </w:style>
  <w:style w:type="character" w:customStyle="1" w:styleId="SalutationChar">
    <w:name w:val="Salutation Char"/>
    <w:basedOn w:val="DefaultParagraphFont"/>
    <w:link w:val="Salutation"/>
    <w:rsid w:val="004C73D3"/>
    <w:rPr>
      <w:lang w:val="en-GB" w:eastAsia="en-US" w:bidi="ar-SA"/>
    </w:rPr>
  </w:style>
  <w:style w:type="paragraph" w:styleId="Signature">
    <w:name w:val="Signature"/>
    <w:basedOn w:val="Normal"/>
    <w:link w:val="SignatureChar"/>
    <w:rsid w:val="004C73D3"/>
    <w:pPr>
      <w:spacing w:after="0"/>
      <w:ind w:left="4252"/>
    </w:pPr>
  </w:style>
  <w:style w:type="character" w:customStyle="1" w:styleId="SignatureChar">
    <w:name w:val="Signature Char"/>
    <w:basedOn w:val="DefaultParagraphFont"/>
    <w:link w:val="Signature"/>
    <w:rsid w:val="004C73D3"/>
    <w:rPr>
      <w:lang w:val="en-GB" w:eastAsia="en-US" w:bidi="ar-SA"/>
    </w:rPr>
  </w:style>
  <w:style w:type="paragraph" w:styleId="Subtitle">
    <w:name w:val="Subtitle"/>
    <w:basedOn w:val="Normal"/>
    <w:next w:val="Normal"/>
    <w:link w:val="SubtitleChar"/>
    <w:qFormat/>
    <w:rsid w:val="004C73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73D3"/>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4C73D3"/>
    <w:pPr>
      <w:spacing w:after="0"/>
      <w:ind w:left="200" w:hanging="200"/>
    </w:pPr>
  </w:style>
  <w:style w:type="paragraph" w:styleId="TableofFigures">
    <w:name w:val="table of figures"/>
    <w:basedOn w:val="Normal"/>
    <w:next w:val="Normal"/>
    <w:rsid w:val="004C73D3"/>
    <w:pPr>
      <w:spacing w:after="0"/>
    </w:pPr>
  </w:style>
  <w:style w:type="paragraph" w:styleId="Title">
    <w:name w:val="Title"/>
    <w:basedOn w:val="Normal"/>
    <w:next w:val="Normal"/>
    <w:link w:val="TitleChar"/>
    <w:qFormat/>
    <w:rsid w:val="004C73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3D3"/>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4C73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73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C73D3"/>
    <w:rPr>
      <w:lang w:val="en-GB" w:eastAsia="en-US" w:bidi="ar-SA"/>
    </w:rPr>
  </w:style>
  <w:style w:type="character" w:customStyle="1" w:styleId="TALChar">
    <w:name w:val="TAL Char"/>
    <w:qFormat/>
    <w:rsid w:val="00BB7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55176527">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054506777">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211304295">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669552439">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787383558">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51193"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48"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9965</Words>
  <Characters>56806</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66638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24.545_CR0149R2_(Rel-18)_eSEAL</cp:lastModifiedBy>
  <cp:revision>4</cp:revision>
  <cp:lastPrinted>2019-02-25T14:05:00Z</cp:lastPrinted>
  <dcterms:created xsi:type="dcterms:W3CDTF">2025-06-29T15:16:00Z</dcterms:created>
  <dcterms:modified xsi:type="dcterms:W3CDTF">2025-07-03T09:40:00Z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9%24.544%Rel-16%0010%24.544%Rel-16%0011%24.544%Rel-16%0012%24.544%Rel-16%0017%24.544%Rel-16%0054%24.544%Rel-16%0056%24.544%Rel-16%0062%24.544%Rel-16%0071%24.544%Rel-16%0074%</vt:lpwstr>
  </property>
</Properties>
</file>