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02260C31"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r w:rsidR="004D751C" w:rsidRPr="00886693">
              <w:rPr>
                <w:lang w:eastAsia="zh-CN"/>
              </w:rPr>
              <w:t>2</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A915B0" w:rsidRPr="00886693">
              <w:rPr>
                <w:sz w:val="32"/>
                <w:lang w:eastAsia="zh-CN"/>
              </w:rPr>
              <w:t>5</w:t>
            </w:r>
            <w:r w:rsidRPr="00886693">
              <w:rPr>
                <w:sz w:val="32"/>
              </w:rPr>
              <w:t>-</w:t>
            </w:r>
            <w:bookmarkEnd w:id="4"/>
            <w:r w:rsidR="0093164B" w:rsidRPr="00886693">
              <w:rPr>
                <w:sz w:val="32"/>
                <w:lang w:eastAsia="zh-CN"/>
              </w:rPr>
              <w:t>1</w:t>
            </w:r>
            <w:r w:rsidR="004D751C" w:rsidRPr="00886693">
              <w:rPr>
                <w:sz w:val="32"/>
                <w:lang w:eastAsia="zh-CN"/>
              </w:rPr>
              <w:t>1</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9" o:title=""/>
                </v:shape>
                <o:OLEObject Type="Embed" ProgID="Word.Picture.8" ShapeID="_x0000_i1025" DrawAspect="Content" ObjectID="_1826090389"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6.1pt" o:ole="">
                  <v:imagedata r:id="rId11" o:title=""/>
                </v:shape>
                <o:OLEObject Type="Embed" ProgID="Word.Picture.8" ShapeID="_x0000_i1026" DrawAspect="Content" ObjectID="_1826090390"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 xml:space="preserve">650 Route des </w:t>
            </w:r>
            <w:proofErr w:type="spellStart"/>
            <w:r w:rsidRPr="00886693">
              <w:rPr>
                <w:rFonts w:ascii="Arial" w:hAnsi="Arial"/>
                <w:sz w:val="18"/>
              </w:rPr>
              <w:t>Lucioles</w:t>
            </w:r>
            <w:proofErr w:type="spellEnd"/>
            <w:r w:rsidRPr="00886693">
              <w:rPr>
                <w:rFonts w:ascii="Arial" w:hAnsi="Arial"/>
                <w:sz w:val="18"/>
              </w:rPr>
              <w:t xml:space="preserve">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7F7BF045"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A915B0" w:rsidRPr="00886693">
              <w:rPr>
                <w:noProof/>
                <w:sz w:val="18"/>
                <w:lang w:eastAsia="zh-CN"/>
              </w:rPr>
              <w:t>5</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lastRenderedPageBreak/>
        <w:t>Contents</w:t>
      </w:r>
    </w:p>
    <w:p w14:paraId="02F7CF62" w14:textId="44DEF662" w:rsidR="00893A63" w:rsidRDefault="00F81934">
      <w:pPr>
        <w:pStyle w:val="TOC1"/>
        <w:rPr>
          <w:rFonts w:asciiTheme="minorHAnsi" w:eastAsiaTheme="minorEastAsia" w:hAnsiTheme="minorHAnsi" w:cstheme="minorBidi"/>
          <w:kern w:val="2"/>
          <w:sz w:val="24"/>
          <w:szCs w:val="24"/>
          <w14:ligatures w14:val="standardContextual"/>
        </w:rPr>
      </w:pPr>
      <w:r w:rsidRPr="00886693">
        <w:fldChar w:fldCharType="begin"/>
      </w:r>
      <w:r w:rsidRPr="00886693">
        <w:instrText xml:space="preserve"> TOC \o "1-9" </w:instrText>
      </w:r>
      <w:r w:rsidRPr="00886693">
        <w:fldChar w:fldCharType="separate"/>
      </w:r>
      <w:r w:rsidR="00893A63">
        <w:t>Foreword</w:t>
      </w:r>
      <w:r w:rsidR="00893A63">
        <w:tab/>
      </w:r>
      <w:r w:rsidR="00893A63">
        <w:fldChar w:fldCharType="begin"/>
      </w:r>
      <w:r w:rsidR="00893A63">
        <w:instrText xml:space="preserve"> PAGEREF _Toc215122767 \h </w:instrText>
      </w:r>
      <w:r w:rsidR="00893A63">
        <w:fldChar w:fldCharType="separate"/>
      </w:r>
      <w:r w:rsidR="00893A63">
        <w:t>9</w:t>
      </w:r>
      <w:r w:rsidR="00893A63">
        <w:fldChar w:fldCharType="end"/>
      </w:r>
    </w:p>
    <w:p w14:paraId="77DB8BE2" w14:textId="4EE92CFE" w:rsidR="00893A63" w:rsidRDefault="00893A6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_Toc215122768 \h </w:instrText>
      </w:r>
      <w:r>
        <w:fldChar w:fldCharType="separate"/>
      </w:r>
      <w:r>
        <w:t>11</w:t>
      </w:r>
      <w:r>
        <w:fldChar w:fldCharType="end"/>
      </w:r>
    </w:p>
    <w:p w14:paraId="3C926087" w14:textId="74C146A3" w:rsidR="00893A63" w:rsidRDefault="00893A6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_Toc215122769 \h </w:instrText>
      </w:r>
      <w:r>
        <w:fldChar w:fldCharType="separate"/>
      </w:r>
      <w:r>
        <w:t>11</w:t>
      </w:r>
      <w:r>
        <w:fldChar w:fldCharType="end"/>
      </w:r>
    </w:p>
    <w:p w14:paraId="568DFC86" w14:textId="64E571A0" w:rsidR="00893A63" w:rsidRDefault="00893A6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_Toc215122770 \h </w:instrText>
      </w:r>
      <w:r>
        <w:fldChar w:fldCharType="separate"/>
      </w:r>
      <w:r>
        <w:t>12</w:t>
      </w:r>
      <w:r>
        <w:fldChar w:fldCharType="end"/>
      </w:r>
    </w:p>
    <w:p w14:paraId="201D8696" w14:textId="6323F728" w:rsidR="00893A63" w:rsidRDefault="00893A6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_Toc215122771 \h </w:instrText>
      </w:r>
      <w:r>
        <w:fldChar w:fldCharType="separate"/>
      </w:r>
      <w:r>
        <w:t>12</w:t>
      </w:r>
      <w:r>
        <w:fldChar w:fldCharType="end"/>
      </w:r>
    </w:p>
    <w:p w14:paraId="27C0DD2B" w14:textId="33BEA336" w:rsidR="00893A63" w:rsidRDefault="00893A6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_Toc215122772 \h </w:instrText>
      </w:r>
      <w:r>
        <w:fldChar w:fldCharType="separate"/>
      </w:r>
      <w:r>
        <w:t>12</w:t>
      </w:r>
      <w:r>
        <w:fldChar w:fldCharType="end"/>
      </w:r>
    </w:p>
    <w:p w14:paraId="2CF188B3" w14:textId="0AF840E1" w:rsidR="00893A63" w:rsidRDefault="00893A6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_Toc215122773 \h </w:instrText>
      </w:r>
      <w:r>
        <w:fldChar w:fldCharType="separate"/>
      </w:r>
      <w:r>
        <w:t>12</w:t>
      </w:r>
      <w:r>
        <w:fldChar w:fldCharType="end"/>
      </w:r>
    </w:p>
    <w:p w14:paraId="4915F8D8" w14:textId="79DF0CB7" w:rsidR="00893A63" w:rsidRDefault="00893A6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_Toc215122774 \h </w:instrText>
      </w:r>
      <w:r>
        <w:fldChar w:fldCharType="separate"/>
      </w:r>
      <w:r>
        <w:t>13</w:t>
      </w:r>
      <w:r>
        <w:fldChar w:fldCharType="end"/>
      </w:r>
    </w:p>
    <w:p w14:paraId="6AF84AB0" w14:textId="7B737D52" w:rsidR="00893A63" w:rsidRDefault="00893A6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_Toc215122775 \h </w:instrText>
      </w:r>
      <w:r>
        <w:fldChar w:fldCharType="separate"/>
      </w:r>
      <w:r>
        <w:t>13</w:t>
      </w:r>
      <w:r>
        <w:fldChar w:fldCharType="end"/>
      </w:r>
    </w:p>
    <w:p w14:paraId="52562212" w14:textId="4DE21C08" w:rsidR="00893A63" w:rsidRDefault="00893A6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_Toc215122776 \h </w:instrText>
      </w:r>
      <w:r>
        <w:fldChar w:fldCharType="separate"/>
      </w:r>
      <w:r>
        <w:t>13</w:t>
      </w:r>
      <w:r>
        <w:fldChar w:fldCharType="end"/>
      </w:r>
    </w:p>
    <w:p w14:paraId="4D65E82D" w14:textId="3ED140BF" w:rsidR="00893A63" w:rsidRDefault="00893A63">
      <w:pPr>
        <w:pStyle w:val="TOC2"/>
        <w:rPr>
          <w:rFonts w:asciiTheme="minorHAnsi" w:eastAsiaTheme="minorEastAsia" w:hAnsiTheme="minorHAnsi" w:cstheme="minorBidi"/>
          <w:kern w:val="2"/>
          <w:sz w:val="24"/>
          <w:szCs w:val="24"/>
          <w14:ligatures w14:val="standardContextual"/>
        </w:rPr>
      </w:pPr>
      <w:r>
        <w:rPr>
          <w:lang w:eastAsia="ko-KR"/>
        </w:rPr>
        <w:t>5.</w:t>
      </w:r>
      <w:r w:rsidRPr="00DF4567">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DF4567">
        <w:rPr>
          <w:rFonts w:eastAsia="DengXian"/>
          <w:lang w:eastAsia="zh-CN"/>
        </w:rPr>
        <w:t>2</w:t>
      </w:r>
      <w:r>
        <w:rPr>
          <w:lang w:eastAsia="ko-KR"/>
        </w:rPr>
        <w:t xml:space="preserve">: </w:t>
      </w:r>
      <w:r w:rsidRPr="00DF4567">
        <w:rPr>
          <w:rFonts w:eastAsia="DengXian"/>
          <w:lang w:eastAsia="zh-CN"/>
        </w:rPr>
        <w:t>IMS enhancement for GEO NB-IoT NTN access</w:t>
      </w:r>
      <w:r>
        <w:tab/>
      </w:r>
      <w:r>
        <w:fldChar w:fldCharType="begin"/>
      </w:r>
      <w:r>
        <w:instrText xml:space="preserve"> PAGEREF _Toc215122777 \h </w:instrText>
      </w:r>
      <w:r>
        <w:fldChar w:fldCharType="separate"/>
      </w:r>
      <w:r>
        <w:t>14</w:t>
      </w:r>
      <w:r>
        <w:fldChar w:fldCharType="end"/>
      </w:r>
    </w:p>
    <w:p w14:paraId="5988E5CE" w14:textId="03A5C8F0" w:rsidR="00893A63" w:rsidRDefault="00893A6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DF4567">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_Toc215122778 \h </w:instrText>
      </w:r>
      <w:r>
        <w:fldChar w:fldCharType="separate"/>
      </w:r>
      <w:r>
        <w:t>14</w:t>
      </w:r>
      <w:r>
        <w:fldChar w:fldCharType="end"/>
      </w:r>
    </w:p>
    <w:p w14:paraId="73E4F968" w14:textId="1AB079D7" w:rsidR="00893A63" w:rsidRDefault="00893A6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_Toc215122779 \h </w:instrText>
      </w:r>
      <w:r>
        <w:fldChar w:fldCharType="separate"/>
      </w:r>
      <w:r>
        <w:t>14</w:t>
      </w:r>
      <w:r>
        <w:fldChar w:fldCharType="end"/>
      </w:r>
    </w:p>
    <w:p w14:paraId="3241085D" w14:textId="672B5762" w:rsidR="00893A63" w:rsidRDefault="00893A6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_Toc215122780 \h </w:instrText>
      </w:r>
      <w:r>
        <w:fldChar w:fldCharType="separate"/>
      </w:r>
      <w:r>
        <w:t>14</w:t>
      </w:r>
      <w:r>
        <w:fldChar w:fldCharType="end"/>
      </w:r>
    </w:p>
    <w:p w14:paraId="03EA9BC0" w14:textId="08637719" w:rsidR="00893A63" w:rsidRDefault="00893A6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_Toc215122781 \h </w:instrText>
      </w:r>
      <w:r>
        <w:fldChar w:fldCharType="separate"/>
      </w:r>
      <w:r>
        <w:t>15</w:t>
      </w:r>
      <w:r>
        <w:fldChar w:fldCharType="end"/>
      </w:r>
    </w:p>
    <w:p w14:paraId="5A65BE8F" w14:textId="488652AD"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_Toc215122782 \h </w:instrText>
      </w:r>
      <w:r>
        <w:fldChar w:fldCharType="separate"/>
      </w:r>
      <w:r>
        <w:t>15</w:t>
      </w:r>
      <w:r>
        <w:fldChar w:fldCharType="end"/>
      </w:r>
    </w:p>
    <w:p w14:paraId="0C4C5B6E" w14:textId="717E8C8C"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DF4567">
        <w:rPr>
          <w:rFonts w:cs="Arial"/>
          <w:iCs/>
          <w:lang w:eastAsia="zh-CN"/>
        </w:rPr>
        <w:t>UP based IMS voice call over NB-IoT</w:t>
      </w:r>
      <w:r>
        <w:t xml:space="preserve"> NTN via GEO satellite </w:t>
      </w:r>
      <w:r w:rsidRPr="00DF4567">
        <w:rPr>
          <w:rFonts w:cs="Arial"/>
          <w:iCs/>
          <w:lang w:eastAsia="zh-CN"/>
        </w:rPr>
        <w:t xml:space="preserve">using a default EPS bearer </w:t>
      </w:r>
      <w:r>
        <w:t>for both IMS signalling and voice data</w:t>
      </w:r>
      <w:r>
        <w:tab/>
      </w:r>
      <w:r>
        <w:fldChar w:fldCharType="begin"/>
      </w:r>
      <w:r>
        <w:instrText xml:space="preserve"> PAGEREF _Toc215122783 \h </w:instrText>
      </w:r>
      <w:r>
        <w:fldChar w:fldCharType="separate"/>
      </w:r>
      <w:r>
        <w:t>15</w:t>
      </w:r>
      <w:r>
        <w:fldChar w:fldCharType="end"/>
      </w:r>
    </w:p>
    <w:p w14:paraId="685C3884" w14:textId="3BDD7EB0"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_Toc215122784 \h </w:instrText>
      </w:r>
      <w:r>
        <w:fldChar w:fldCharType="separate"/>
      </w:r>
      <w:r>
        <w:t>15</w:t>
      </w:r>
      <w:r>
        <w:fldChar w:fldCharType="end"/>
      </w:r>
    </w:p>
    <w:p w14:paraId="34F10A94" w14:textId="341C8D20" w:rsidR="00893A63" w:rsidRDefault="00893A6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_Toc215122785 \h </w:instrText>
      </w:r>
      <w:r>
        <w:fldChar w:fldCharType="separate"/>
      </w:r>
      <w:r>
        <w:t>16</w:t>
      </w:r>
      <w:r>
        <w:fldChar w:fldCharType="end"/>
      </w:r>
    </w:p>
    <w:p w14:paraId="1E2F9574" w14:textId="1859B778"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_Toc215122786 \h </w:instrText>
      </w:r>
      <w:r>
        <w:fldChar w:fldCharType="separate"/>
      </w:r>
      <w:r>
        <w:t>16</w:t>
      </w:r>
      <w:r>
        <w:fldChar w:fldCharType="end"/>
      </w:r>
    </w:p>
    <w:p w14:paraId="228533C5" w14:textId="670816D3"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_Toc215122787 \h </w:instrText>
      </w:r>
      <w:r>
        <w:fldChar w:fldCharType="separate"/>
      </w:r>
      <w:r>
        <w:t>16</w:t>
      </w:r>
      <w:r>
        <w:fldChar w:fldCharType="end"/>
      </w:r>
    </w:p>
    <w:p w14:paraId="6B1FE1FB" w14:textId="4522CDD2" w:rsidR="00893A63" w:rsidRDefault="00893A6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_Toc215122788 \h </w:instrText>
      </w:r>
      <w:r>
        <w:fldChar w:fldCharType="separate"/>
      </w:r>
      <w:r>
        <w:t>16</w:t>
      </w:r>
      <w:r>
        <w:fldChar w:fldCharType="end"/>
      </w:r>
    </w:p>
    <w:p w14:paraId="412D5D15" w14:textId="467B43D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_Toc215122789 \h </w:instrText>
      </w:r>
      <w:r>
        <w:fldChar w:fldCharType="separate"/>
      </w:r>
      <w:r>
        <w:t>16</w:t>
      </w:r>
      <w:r>
        <w:fldChar w:fldCharType="end"/>
      </w:r>
    </w:p>
    <w:p w14:paraId="0458D50F" w14:textId="1F418ACE" w:rsidR="00893A63" w:rsidRDefault="00893A6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_Toc215122790 \h </w:instrText>
      </w:r>
      <w:r>
        <w:fldChar w:fldCharType="separate"/>
      </w:r>
      <w:r>
        <w:t>17</w:t>
      </w:r>
      <w:r>
        <w:fldChar w:fldCharType="end"/>
      </w:r>
    </w:p>
    <w:p w14:paraId="5EF25F8A" w14:textId="74711D0F"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_Toc215122791 \h </w:instrText>
      </w:r>
      <w:r>
        <w:fldChar w:fldCharType="separate"/>
      </w:r>
      <w:r>
        <w:t>17</w:t>
      </w:r>
      <w:r>
        <w:fldChar w:fldCharType="end"/>
      </w:r>
    </w:p>
    <w:p w14:paraId="134808BA" w14:textId="0FA1E8D3"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_Toc215122792 \h </w:instrText>
      </w:r>
      <w:r>
        <w:fldChar w:fldCharType="separate"/>
      </w:r>
      <w:r>
        <w:t>17</w:t>
      </w:r>
      <w:r>
        <w:fldChar w:fldCharType="end"/>
      </w:r>
    </w:p>
    <w:p w14:paraId="4D838802" w14:textId="395B35E3" w:rsidR="00893A63" w:rsidRDefault="00893A6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_Toc215122793 \h </w:instrText>
      </w:r>
      <w:r>
        <w:fldChar w:fldCharType="separate"/>
      </w:r>
      <w:r>
        <w:t>18</w:t>
      </w:r>
      <w:r>
        <w:fldChar w:fldCharType="end"/>
      </w:r>
    </w:p>
    <w:p w14:paraId="4A0596A8" w14:textId="476BDC91"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_Toc215122794 \h </w:instrText>
      </w:r>
      <w:r>
        <w:fldChar w:fldCharType="separate"/>
      </w:r>
      <w:r>
        <w:t>18</w:t>
      </w:r>
      <w:r>
        <w:fldChar w:fldCharType="end"/>
      </w:r>
    </w:p>
    <w:p w14:paraId="53719461" w14:textId="5387CDB2" w:rsidR="00893A63" w:rsidRDefault="00893A6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_Toc215122795 \h </w:instrText>
      </w:r>
      <w:r>
        <w:fldChar w:fldCharType="separate"/>
      </w:r>
      <w:r>
        <w:t>21</w:t>
      </w:r>
      <w:r>
        <w:fldChar w:fldCharType="end"/>
      </w:r>
    </w:p>
    <w:p w14:paraId="475635EA" w14:textId="721E32F8" w:rsidR="00893A63" w:rsidRDefault="00893A6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_Toc215122796 \h </w:instrText>
      </w:r>
      <w:r>
        <w:fldChar w:fldCharType="separate"/>
      </w:r>
      <w:r>
        <w:t>22</w:t>
      </w:r>
      <w:r>
        <w:fldChar w:fldCharType="end"/>
      </w:r>
    </w:p>
    <w:p w14:paraId="515F2255" w14:textId="42A7BB8C"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_Toc215122797 \h </w:instrText>
      </w:r>
      <w:r>
        <w:fldChar w:fldCharType="separate"/>
      </w:r>
      <w:r>
        <w:t>23</w:t>
      </w:r>
      <w:r>
        <w:fldChar w:fldCharType="end"/>
      </w:r>
    </w:p>
    <w:p w14:paraId="49B4E5EE" w14:textId="074BCD74"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_Toc215122798 \h </w:instrText>
      </w:r>
      <w:r>
        <w:fldChar w:fldCharType="separate"/>
      </w:r>
      <w:r>
        <w:t>24</w:t>
      </w:r>
      <w:r>
        <w:fldChar w:fldCharType="end"/>
      </w:r>
    </w:p>
    <w:p w14:paraId="3BE5A724" w14:textId="610D4A09" w:rsidR="00893A63" w:rsidRDefault="00893A6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_Toc215122799 \h </w:instrText>
      </w:r>
      <w:r>
        <w:fldChar w:fldCharType="separate"/>
      </w:r>
      <w:r>
        <w:t>24</w:t>
      </w:r>
      <w:r>
        <w:fldChar w:fldCharType="end"/>
      </w:r>
    </w:p>
    <w:p w14:paraId="7449D516" w14:textId="09EB04CC" w:rsidR="00893A63" w:rsidRDefault="00893A63">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_Toc215122800 \h </w:instrText>
      </w:r>
      <w:r>
        <w:fldChar w:fldCharType="separate"/>
      </w:r>
      <w:r>
        <w:t>24</w:t>
      </w:r>
      <w:r>
        <w:fldChar w:fldCharType="end"/>
      </w:r>
    </w:p>
    <w:p w14:paraId="4F8091FF" w14:textId="47E8A936" w:rsidR="00893A63" w:rsidRDefault="00893A63">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_Toc215122801 \h </w:instrText>
      </w:r>
      <w:r>
        <w:fldChar w:fldCharType="separate"/>
      </w:r>
      <w:r>
        <w:t>25</w:t>
      </w:r>
      <w:r>
        <w:fldChar w:fldCharType="end"/>
      </w:r>
    </w:p>
    <w:p w14:paraId="126DB7C9" w14:textId="4E45F87F" w:rsidR="00893A63" w:rsidRDefault="00893A63">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_Toc215122802 \h </w:instrText>
      </w:r>
      <w:r>
        <w:fldChar w:fldCharType="separate"/>
      </w:r>
      <w:r>
        <w:t>25</w:t>
      </w:r>
      <w:r>
        <w:fldChar w:fldCharType="end"/>
      </w:r>
    </w:p>
    <w:p w14:paraId="16304CD3" w14:textId="51B2A2F3" w:rsidR="00893A63" w:rsidRDefault="00893A63">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_Toc215122803 \h </w:instrText>
      </w:r>
      <w:r>
        <w:fldChar w:fldCharType="separate"/>
      </w:r>
      <w:r>
        <w:t>25</w:t>
      </w:r>
      <w:r>
        <w:fldChar w:fldCharType="end"/>
      </w:r>
    </w:p>
    <w:p w14:paraId="55FFF3F9" w14:textId="2993AD4D" w:rsidR="00893A63" w:rsidRDefault="00893A6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_Toc215122804 \h </w:instrText>
      </w:r>
      <w:r>
        <w:fldChar w:fldCharType="separate"/>
      </w:r>
      <w:r>
        <w:t>25</w:t>
      </w:r>
      <w:r>
        <w:fldChar w:fldCharType="end"/>
      </w:r>
    </w:p>
    <w:p w14:paraId="573F6F92" w14:textId="1B7D0F6F" w:rsidR="00893A63" w:rsidRDefault="00893A6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_Toc215122805 \h </w:instrText>
      </w:r>
      <w:r>
        <w:fldChar w:fldCharType="separate"/>
      </w:r>
      <w:r>
        <w:t>26</w:t>
      </w:r>
      <w:r>
        <w:fldChar w:fldCharType="end"/>
      </w:r>
    </w:p>
    <w:p w14:paraId="37A82542" w14:textId="2A4B0209"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_Toc215122806 \h </w:instrText>
      </w:r>
      <w:r>
        <w:fldChar w:fldCharType="separate"/>
      </w:r>
      <w:r>
        <w:t>26</w:t>
      </w:r>
      <w:r>
        <w:fldChar w:fldCharType="end"/>
      </w:r>
    </w:p>
    <w:p w14:paraId="48AA1A0F" w14:textId="5ADE86D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_Toc215122807 \h </w:instrText>
      </w:r>
      <w:r>
        <w:fldChar w:fldCharType="separate"/>
      </w:r>
      <w:r>
        <w:t>27</w:t>
      </w:r>
      <w:r>
        <w:fldChar w:fldCharType="end"/>
      </w:r>
    </w:p>
    <w:p w14:paraId="40B69D6C" w14:textId="69222592" w:rsidR="00893A63" w:rsidRDefault="00893A6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_Toc215122808 \h </w:instrText>
      </w:r>
      <w:r>
        <w:fldChar w:fldCharType="separate"/>
      </w:r>
      <w:r>
        <w:t>27</w:t>
      </w:r>
      <w:r>
        <w:fldChar w:fldCharType="end"/>
      </w:r>
    </w:p>
    <w:p w14:paraId="38C20842" w14:textId="5F70017D" w:rsidR="00893A63" w:rsidRDefault="00893A63">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_Toc215122809 \h </w:instrText>
      </w:r>
      <w:r>
        <w:fldChar w:fldCharType="separate"/>
      </w:r>
      <w:r>
        <w:t>27</w:t>
      </w:r>
      <w:r>
        <w:fldChar w:fldCharType="end"/>
      </w:r>
    </w:p>
    <w:p w14:paraId="06C3A585" w14:textId="6B7EA1A9" w:rsidR="00893A63" w:rsidRDefault="00893A63">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_Toc215122810 \h </w:instrText>
      </w:r>
      <w:r>
        <w:fldChar w:fldCharType="separate"/>
      </w:r>
      <w:r>
        <w:t>27</w:t>
      </w:r>
      <w:r>
        <w:fldChar w:fldCharType="end"/>
      </w:r>
    </w:p>
    <w:p w14:paraId="1AB1951E" w14:textId="0B947F6C"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DF4567">
        <w:rPr>
          <w:rFonts w:eastAsia="Malgun Gothic"/>
          <w:lang w:eastAsia="ja-JP"/>
        </w:rPr>
        <w:t>DRBs for signalling and media</w:t>
      </w:r>
      <w:r>
        <w:tab/>
      </w:r>
      <w:r>
        <w:fldChar w:fldCharType="begin"/>
      </w:r>
      <w:r>
        <w:instrText xml:space="preserve"> PAGEREF _Toc215122811 \h </w:instrText>
      </w:r>
      <w:r>
        <w:fldChar w:fldCharType="separate"/>
      </w:r>
      <w:r>
        <w:t>27</w:t>
      </w:r>
      <w:r>
        <w:fldChar w:fldCharType="end"/>
      </w:r>
    </w:p>
    <w:p w14:paraId="29B26369" w14:textId="2C83E5A1" w:rsidR="00893A63" w:rsidRDefault="00893A63">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Use of SCC-AS </w:t>
      </w:r>
      <w:r w:rsidRPr="00DF4567">
        <w:rPr>
          <w:b/>
          <w:bCs/>
        </w:rPr>
        <w:t>functionality</w:t>
      </w:r>
      <w:r>
        <w:t xml:space="preserve"> for IMS Session Setup</w:t>
      </w:r>
      <w:r>
        <w:tab/>
      </w:r>
      <w:r>
        <w:fldChar w:fldCharType="begin"/>
      </w:r>
      <w:r>
        <w:instrText xml:space="preserve"> PAGEREF _Toc215122812 \h </w:instrText>
      </w:r>
      <w:r>
        <w:fldChar w:fldCharType="separate"/>
      </w:r>
      <w:r>
        <w:t>28</w:t>
      </w:r>
      <w:r>
        <w:fldChar w:fldCharType="end"/>
      </w:r>
    </w:p>
    <w:p w14:paraId="3B9C7FDF" w14:textId="56A0BB13" w:rsidR="00893A63" w:rsidRDefault="00893A63">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_Toc215122813 \h </w:instrText>
      </w:r>
      <w:r>
        <w:fldChar w:fldCharType="separate"/>
      </w:r>
      <w:r>
        <w:t>31</w:t>
      </w:r>
      <w:r>
        <w:fldChar w:fldCharType="end"/>
      </w:r>
    </w:p>
    <w:p w14:paraId="7DE267D9" w14:textId="084A3657" w:rsidR="00893A63" w:rsidRDefault="00893A63">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_Toc215122814 \h </w:instrText>
      </w:r>
      <w:r>
        <w:fldChar w:fldCharType="separate"/>
      </w:r>
      <w:r>
        <w:t>31</w:t>
      </w:r>
      <w:r>
        <w:fldChar w:fldCharType="end"/>
      </w:r>
    </w:p>
    <w:p w14:paraId="71B6E7DD" w14:textId="6A3D880C" w:rsidR="00893A63" w:rsidRDefault="00893A6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_Toc215122815 \h </w:instrText>
      </w:r>
      <w:r>
        <w:fldChar w:fldCharType="separate"/>
      </w:r>
      <w:r>
        <w:t>31</w:t>
      </w:r>
      <w:r>
        <w:fldChar w:fldCharType="end"/>
      </w:r>
    </w:p>
    <w:p w14:paraId="10EA0931" w14:textId="423BD653" w:rsidR="00893A63" w:rsidRDefault="00893A6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_Toc215122816 \h </w:instrText>
      </w:r>
      <w:r>
        <w:fldChar w:fldCharType="separate"/>
      </w:r>
      <w:r>
        <w:t>33</w:t>
      </w:r>
      <w:r>
        <w:fldChar w:fldCharType="end"/>
      </w:r>
    </w:p>
    <w:p w14:paraId="7D6F52AC" w14:textId="67455DFC" w:rsidR="00893A63" w:rsidRDefault="00893A63">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_Toc215122817 \h </w:instrText>
      </w:r>
      <w:r>
        <w:fldChar w:fldCharType="separate"/>
      </w:r>
      <w:r>
        <w:t>34</w:t>
      </w:r>
      <w:r>
        <w:fldChar w:fldCharType="end"/>
      </w:r>
    </w:p>
    <w:p w14:paraId="32C38154" w14:textId="44219215" w:rsidR="00893A63" w:rsidRDefault="00893A63">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_Toc215122818 \h </w:instrText>
      </w:r>
      <w:r>
        <w:fldChar w:fldCharType="separate"/>
      </w:r>
      <w:r>
        <w:t>34</w:t>
      </w:r>
      <w:r>
        <w:fldChar w:fldCharType="end"/>
      </w:r>
    </w:p>
    <w:p w14:paraId="11453C46" w14:textId="542A4AD2" w:rsidR="00893A63" w:rsidRDefault="00893A6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_Toc215122819 \h </w:instrText>
      </w:r>
      <w:r>
        <w:fldChar w:fldCharType="separate"/>
      </w:r>
      <w:r>
        <w:t>34</w:t>
      </w:r>
      <w:r>
        <w:fldChar w:fldCharType="end"/>
      </w:r>
    </w:p>
    <w:p w14:paraId="28260B38" w14:textId="4C9354C9" w:rsidR="00893A63" w:rsidRDefault="00893A6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_Toc215122820 \h </w:instrText>
      </w:r>
      <w:r>
        <w:fldChar w:fldCharType="separate"/>
      </w:r>
      <w:r>
        <w:t>34</w:t>
      </w:r>
      <w:r>
        <w:fldChar w:fldCharType="end"/>
      </w:r>
    </w:p>
    <w:p w14:paraId="56892940" w14:textId="2B1D3850" w:rsidR="00893A63" w:rsidRDefault="00893A6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_Toc215122821 \h </w:instrText>
      </w:r>
      <w:r>
        <w:fldChar w:fldCharType="separate"/>
      </w:r>
      <w:r>
        <w:t>35</w:t>
      </w:r>
      <w:r>
        <w:fldChar w:fldCharType="end"/>
      </w:r>
    </w:p>
    <w:p w14:paraId="67006825" w14:textId="1A70B37C" w:rsidR="00893A63" w:rsidRDefault="00893A63">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_Toc215122822 \h </w:instrText>
      </w:r>
      <w:r>
        <w:fldChar w:fldCharType="separate"/>
      </w:r>
      <w:r>
        <w:t>35</w:t>
      </w:r>
      <w:r>
        <w:fldChar w:fldCharType="end"/>
      </w:r>
    </w:p>
    <w:p w14:paraId="15A842DD" w14:textId="6188D75D" w:rsidR="00893A63" w:rsidRDefault="00893A63">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_Toc215122823 \h </w:instrText>
      </w:r>
      <w:r>
        <w:fldChar w:fldCharType="separate"/>
      </w:r>
      <w:r>
        <w:t>35</w:t>
      </w:r>
      <w:r>
        <w:fldChar w:fldCharType="end"/>
      </w:r>
    </w:p>
    <w:p w14:paraId="7319CF94" w14:textId="6992264D" w:rsidR="00893A63" w:rsidRDefault="00893A63">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_Toc215122824 \h </w:instrText>
      </w:r>
      <w:r>
        <w:fldChar w:fldCharType="separate"/>
      </w:r>
      <w:r>
        <w:t>35</w:t>
      </w:r>
      <w:r>
        <w:fldChar w:fldCharType="end"/>
      </w:r>
    </w:p>
    <w:p w14:paraId="403D62EB" w14:textId="1D1E2B24" w:rsidR="00893A63" w:rsidRDefault="00893A63">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_Toc215122825 \h </w:instrText>
      </w:r>
      <w:r>
        <w:fldChar w:fldCharType="separate"/>
      </w:r>
      <w:r>
        <w:t>36</w:t>
      </w:r>
      <w:r>
        <w:fldChar w:fldCharType="end"/>
      </w:r>
    </w:p>
    <w:p w14:paraId="0E08987B" w14:textId="3AC5C602" w:rsidR="00893A63" w:rsidRDefault="00893A63">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_Toc215122826 \h </w:instrText>
      </w:r>
      <w:r>
        <w:fldChar w:fldCharType="separate"/>
      </w:r>
      <w:r>
        <w:t>36</w:t>
      </w:r>
      <w:r>
        <w:fldChar w:fldCharType="end"/>
      </w:r>
    </w:p>
    <w:p w14:paraId="7ACE689E" w14:textId="031DF9E3" w:rsidR="00893A63" w:rsidRDefault="00893A63">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_Toc215122827 \h </w:instrText>
      </w:r>
      <w:r>
        <w:fldChar w:fldCharType="separate"/>
      </w:r>
      <w:r>
        <w:t>36</w:t>
      </w:r>
      <w:r>
        <w:fldChar w:fldCharType="end"/>
      </w:r>
    </w:p>
    <w:p w14:paraId="5B906F9B" w14:textId="588D17D3" w:rsidR="00893A63" w:rsidRDefault="00893A63">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_Toc215122828 \h </w:instrText>
      </w:r>
      <w:r>
        <w:fldChar w:fldCharType="separate"/>
      </w:r>
      <w:r>
        <w:t>37</w:t>
      </w:r>
      <w:r>
        <w:fldChar w:fldCharType="end"/>
      </w:r>
    </w:p>
    <w:p w14:paraId="4F16710A" w14:textId="289203AC" w:rsidR="00893A63" w:rsidRDefault="00893A63">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_Toc215122829 \h </w:instrText>
      </w:r>
      <w:r>
        <w:fldChar w:fldCharType="separate"/>
      </w:r>
      <w:r>
        <w:t>37</w:t>
      </w:r>
      <w:r>
        <w:fldChar w:fldCharType="end"/>
      </w:r>
    </w:p>
    <w:p w14:paraId="2AFB5D68" w14:textId="4B070548" w:rsidR="00893A63" w:rsidRDefault="00893A63">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_Toc215122830 \h </w:instrText>
      </w:r>
      <w:r>
        <w:fldChar w:fldCharType="separate"/>
      </w:r>
      <w:r>
        <w:t>39</w:t>
      </w:r>
      <w:r>
        <w:fldChar w:fldCharType="end"/>
      </w:r>
    </w:p>
    <w:p w14:paraId="083B3148" w14:textId="17882D4A" w:rsidR="00893A63" w:rsidRDefault="00893A63">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_Toc215122831 \h </w:instrText>
      </w:r>
      <w:r>
        <w:fldChar w:fldCharType="separate"/>
      </w:r>
      <w:r>
        <w:t>39</w:t>
      </w:r>
      <w:r>
        <w:fldChar w:fldCharType="end"/>
      </w:r>
    </w:p>
    <w:p w14:paraId="61DE4A1B" w14:textId="56393515" w:rsidR="00893A63" w:rsidRDefault="00893A63">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_Toc215122832 \h </w:instrText>
      </w:r>
      <w:r>
        <w:fldChar w:fldCharType="separate"/>
      </w:r>
      <w:r>
        <w:t>39</w:t>
      </w:r>
      <w:r>
        <w:fldChar w:fldCharType="end"/>
      </w:r>
    </w:p>
    <w:p w14:paraId="27CDDB6E" w14:textId="58E3BAF9" w:rsidR="00893A63" w:rsidRDefault="00893A63">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_Toc215122833 \h </w:instrText>
      </w:r>
      <w:r>
        <w:fldChar w:fldCharType="separate"/>
      </w:r>
      <w:r>
        <w:t>39</w:t>
      </w:r>
      <w:r>
        <w:fldChar w:fldCharType="end"/>
      </w:r>
    </w:p>
    <w:p w14:paraId="1F67DAD6" w14:textId="22612250"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_Toc215122834 \h </w:instrText>
      </w:r>
      <w:r>
        <w:fldChar w:fldCharType="separate"/>
      </w:r>
      <w:r>
        <w:t>39</w:t>
      </w:r>
      <w:r>
        <w:fldChar w:fldCharType="end"/>
      </w:r>
    </w:p>
    <w:p w14:paraId="6E430F58" w14:textId="30858902"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_Toc215122835 \h </w:instrText>
      </w:r>
      <w:r>
        <w:fldChar w:fldCharType="separate"/>
      </w:r>
      <w:r>
        <w:t>40</w:t>
      </w:r>
      <w:r>
        <w:fldChar w:fldCharType="end"/>
      </w:r>
    </w:p>
    <w:p w14:paraId="1DB08760" w14:textId="1E919494" w:rsidR="00893A63" w:rsidRDefault="00893A6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_Toc215122836 \h </w:instrText>
      </w:r>
      <w:r>
        <w:fldChar w:fldCharType="separate"/>
      </w:r>
      <w:r>
        <w:t>40</w:t>
      </w:r>
      <w:r>
        <w:fldChar w:fldCharType="end"/>
      </w:r>
    </w:p>
    <w:p w14:paraId="184630A4" w14:textId="7FD7A0CE" w:rsidR="00893A63" w:rsidRDefault="00893A6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_Toc215122837 \h </w:instrText>
      </w:r>
      <w:r>
        <w:fldChar w:fldCharType="separate"/>
      </w:r>
      <w:r>
        <w:t>40</w:t>
      </w:r>
      <w:r>
        <w:fldChar w:fldCharType="end"/>
      </w:r>
    </w:p>
    <w:p w14:paraId="57C4B0FC" w14:textId="523119EE" w:rsidR="00893A63" w:rsidRDefault="00893A6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_Toc215122838 \h </w:instrText>
      </w:r>
      <w:r>
        <w:fldChar w:fldCharType="separate"/>
      </w:r>
      <w:r>
        <w:t>42</w:t>
      </w:r>
      <w:r>
        <w:fldChar w:fldCharType="end"/>
      </w:r>
    </w:p>
    <w:p w14:paraId="2FC6903C" w14:textId="07581717" w:rsidR="00893A63" w:rsidRDefault="00893A63">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_Toc215122839 \h </w:instrText>
      </w:r>
      <w:r>
        <w:fldChar w:fldCharType="separate"/>
      </w:r>
      <w:r>
        <w:t>44</w:t>
      </w:r>
      <w:r>
        <w:fldChar w:fldCharType="end"/>
      </w:r>
    </w:p>
    <w:p w14:paraId="6F981BB8" w14:textId="389DB2D0"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DF4567">
        <w:rPr>
          <w:rFonts w:cs="Arial"/>
          <w:iCs/>
          <w:lang w:eastAsia="zh-CN"/>
        </w:rPr>
        <w:t>CP based IMS voice call over NB-IoT</w:t>
      </w:r>
      <w:r>
        <w:t xml:space="preserve"> NTN via GEO satellite </w:t>
      </w:r>
      <w:r w:rsidRPr="00DF4567">
        <w:rPr>
          <w:rFonts w:cs="Arial"/>
          <w:iCs/>
          <w:lang w:eastAsia="zh-CN"/>
        </w:rPr>
        <w:t xml:space="preserve">using an SRB </w:t>
      </w:r>
      <w:r>
        <w:t>for both IMS signalling and voice data</w:t>
      </w:r>
      <w:r>
        <w:tab/>
      </w:r>
      <w:r>
        <w:fldChar w:fldCharType="begin"/>
      </w:r>
      <w:r>
        <w:instrText xml:space="preserve"> PAGEREF _Toc215122840 \h </w:instrText>
      </w:r>
      <w:r>
        <w:fldChar w:fldCharType="separate"/>
      </w:r>
      <w:r>
        <w:t>44</w:t>
      </w:r>
      <w:r>
        <w:fldChar w:fldCharType="end"/>
      </w:r>
    </w:p>
    <w:p w14:paraId="396C5E73" w14:textId="0D69AF36"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_Toc215122841 \h </w:instrText>
      </w:r>
      <w:r>
        <w:fldChar w:fldCharType="separate"/>
      </w:r>
      <w:r>
        <w:t>44</w:t>
      </w:r>
      <w:r>
        <w:fldChar w:fldCharType="end"/>
      </w:r>
    </w:p>
    <w:p w14:paraId="0D703E51" w14:textId="77027603" w:rsidR="00893A63" w:rsidRDefault="00893A6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_Toc215122842 \h </w:instrText>
      </w:r>
      <w:r>
        <w:fldChar w:fldCharType="separate"/>
      </w:r>
      <w:r>
        <w:t>45</w:t>
      </w:r>
      <w:r>
        <w:fldChar w:fldCharType="end"/>
      </w:r>
    </w:p>
    <w:p w14:paraId="2613696B" w14:textId="7F33140E"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_Toc215122843 \h </w:instrText>
      </w:r>
      <w:r>
        <w:fldChar w:fldCharType="separate"/>
      </w:r>
      <w:r>
        <w:t>45</w:t>
      </w:r>
      <w:r>
        <w:fldChar w:fldCharType="end"/>
      </w:r>
    </w:p>
    <w:p w14:paraId="51BFE5FE" w14:textId="1D5A0F01"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_Toc215122844 \h </w:instrText>
      </w:r>
      <w:r>
        <w:fldChar w:fldCharType="separate"/>
      </w:r>
      <w:r>
        <w:t>45</w:t>
      </w:r>
      <w:r>
        <w:fldChar w:fldCharType="end"/>
      </w:r>
    </w:p>
    <w:p w14:paraId="49E71CFC" w14:textId="2C754D73" w:rsidR="00893A63" w:rsidRDefault="00893A6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_Toc215122845 \h </w:instrText>
      </w:r>
      <w:r>
        <w:fldChar w:fldCharType="separate"/>
      </w:r>
      <w:r>
        <w:t>45</w:t>
      </w:r>
      <w:r>
        <w:fldChar w:fldCharType="end"/>
      </w:r>
    </w:p>
    <w:p w14:paraId="424FD5F9" w14:textId="00E9E3A2"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_Toc215122846 \h </w:instrText>
      </w:r>
      <w:r>
        <w:fldChar w:fldCharType="separate"/>
      </w:r>
      <w:r>
        <w:t>46</w:t>
      </w:r>
      <w:r>
        <w:fldChar w:fldCharType="end"/>
      </w:r>
    </w:p>
    <w:p w14:paraId="0BD096EA" w14:textId="5D5153CD"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_Toc215122847 \h </w:instrText>
      </w:r>
      <w:r>
        <w:fldChar w:fldCharType="separate"/>
      </w:r>
      <w:r>
        <w:t>46</w:t>
      </w:r>
      <w:r>
        <w:fldChar w:fldCharType="end"/>
      </w:r>
    </w:p>
    <w:p w14:paraId="5C3A403C" w14:textId="47EAF88E"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_Toc215122848 \h </w:instrText>
      </w:r>
      <w:r>
        <w:fldChar w:fldCharType="separate"/>
      </w:r>
      <w:r>
        <w:t>46</w:t>
      </w:r>
      <w:r>
        <w:fldChar w:fldCharType="end"/>
      </w:r>
    </w:p>
    <w:p w14:paraId="41BF2499" w14:textId="2D5EBAB5" w:rsidR="00893A63" w:rsidRDefault="00893A6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_Toc215122849 \h </w:instrText>
      </w:r>
      <w:r>
        <w:fldChar w:fldCharType="separate"/>
      </w:r>
      <w:r>
        <w:t>46</w:t>
      </w:r>
      <w:r>
        <w:fldChar w:fldCharType="end"/>
      </w:r>
    </w:p>
    <w:p w14:paraId="5CEBE383" w14:textId="41954096" w:rsidR="00893A63" w:rsidRDefault="00893A63">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_Toc215122850 \h </w:instrText>
      </w:r>
      <w:r>
        <w:fldChar w:fldCharType="separate"/>
      </w:r>
      <w:r>
        <w:t>46</w:t>
      </w:r>
      <w:r>
        <w:fldChar w:fldCharType="end"/>
      </w:r>
    </w:p>
    <w:p w14:paraId="608401F0" w14:textId="6405BD96" w:rsidR="00893A63" w:rsidRDefault="00893A6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_Toc215122851 \h </w:instrText>
      </w:r>
      <w:r>
        <w:fldChar w:fldCharType="separate"/>
      </w:r>
      <w:r>
        <w:t>47</w:t>
      </w:r>
      <w:r>
        <w:fldChar w:fldCharType="end"/>
      </w:r>
    </w:p>
    <w:p w14:paraId="434B3CDD" w14:textId="76DA2D6A" w:rsidR="00893A63" w:rsidRDefault="00893A63">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_Toc215122852 \h </w:instrText>
      </w:r>
      <w:r>
        <w:fldChar w:fldCharType="separate"/>
      </w:r>
      <w:r>
        <w:t>47</w:t>
      </w:r>
      <w:r>
        <w:fldChar w:fldCharType="end"/>
      </w:r>
    </w:p>
    <w:p w14:paraId="386ABA9C" w14:textId="5DFED693"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_Toc215122853 \h </w:instrText>
      </w:r>
      <w:r>
        <w:fldChar w:fldCharType="separate"/>
      </w:r>
      <w:r>
        <w:t>48</w:t>
      </w:r>
      <w:r>
        <w:fldChar w:fldCharType="end"/>
      </w:r>
    </w:p>
    <w:p w14:paraId="7185C1B8" w14:textId="6147DF35"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_Toc215122854 \h </w:instrText>
      </w:r>
      <w:r>
        <w:fldChar w:fldCharType="separate"/>
      </w:r>
      <w:r>
        <w:t>49</w:t>
      </w:r>
      <w:r>
        <w:fldChar w:fldCharType="end"/>
      </w:r>
    </w:p>
    <w:p w14:paraId="3365A1E3" w14:textId="279157F7" w:rsidR="00893A63" w:rsidRDefault="00893A6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_Toc215122855 \h </w:instrText>
      </w:r>
      <w:r>
        <w:fldChar w:fldCharType="separate"/>
      </w:r>
      <w:r>
        <w:t>50</w:t>
      </w:r>
      <w:r>
        <w:fldChar w:fldCharType="end"/>
      </w:r>
    </w:p>
    <w:p w14:paraId="5D00469F" w14:textId="11E5D7A2" w:rsidR="00893A63" w:rsidRDefault="00893A6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_Toc215122856 \h </w:instrText>
      </w:r>
      <w:r>
        <w:fldChar w:fldCharType="separate"/>
      </w:r>
      <w:r>
        <w:t>50</w:t>
      </w:r>
      <w:r>
        <w:fldChar w:fldCharType="end"/>
      </w:r>
    </w:p>
    <w:p w14:paraId="6EA234B3" w14:textId="24FC2969" w:rsidR="00893A63" w:rsidRDefault="00893A6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_Toc215122857 \h </w:instrText>
      </w:r>
      <w:r>
        <w:fldChar w:fldCharType="separate"/>
      </w:r>
      <w:r>
        <w:t>50</w:t>
      </w:r>
      <w:r>
        <w:fldChar w:fldCharType="end"/>
      </w:r>
    </w:p>
    <w:p w14:paraId="5FCCA94B" w14:textId="17698392" w:rsidR="00893A63" w:rsidRDefault="00893A63">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_Toc215122858 \h </w:instrText>
      </w:r>
      <w:r>
        <w:fldChar w:fldCharType="separate"/>
      </w:r>
      <w:r>
        <w:t>51</w:t>
      </w:r>
      <w:r>
        <w:fldChar w:fldCharType="end"/>
      </w:r>
    </w:p>
    <w:p w14:paraId="49877C3C" w14:textId="5AD09693" w:rsidR="00893A63" w:rsidRDefault="00893A63">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_Toc215122859 \h </w:instrText>
      </w:r>
      <w:r>
        <w:fldChar w:fldCharType="separate"/>
      </w:r>
      <w:r>
        <w:t>52</w:t>
      </w:r>
      <w:r>
        <w:fldChar w:fldCharType="end"/>
      </w:r>
    </w:p>
    <w:p w14:paraId="6DB5E967" w14:textId="7EB6DCD3" w:rsidR="00893A63" w:rsidRDefault="00893A6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DF4567">
        <w:rPr>
          <w:rFonts w:eastAsia="Yu Mincho"/>
        </w:rPr>
        <w:t xml:space="preserve"> with a pair of PDN connections</w:t>
      </w:r>
      <w:r>
        <w:tab/>
      </w:r>
      <w:r>
        <w:fldChar w:fldCharType="begin"/>
      </w:r>
      <w:r>
        <w:instrText xml:space="preserve"> PAGEREF _Toc215122860 \h </w:instrText>
      </w:r>
      <w:r>
        <w:fldChar w:fldCharType="separate"/>
      </w:r>
      <w:r>
        <w:t>53</w:t>
      </w:r>
      <w:r>
        <w:fldChar w:fldCharType="end"/>
      </w:r>
    </w:p>
    <w:p w14:paraId="76C80BED" w14:textId="15243FF9"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_Toc215122861 \h </w:instrText>
      </w:r>
      <w:r>
        <w:fldChar w:fldCharType="separate"/>
      </w:r>
      <w:r>
        <w:t>53</w:t>
      </w:r>
      <w:r>
        <w:fldChar w:fldCharType="end"/>
      </w:r>
    </w:p>
    <w:p w14:paraId="737E7882" w14:textId="0DDD9BEB"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_Toc215122862 \h </w:instrText>
      </w:r>
      <w:r>
        <w:fldChar w:fldCharType="separate"/>
      </w:r>
      <w:r>
        <w:t>53</w:t>
      </w:r>
      <w:r>
        <w:fldChar w:fldCharType="end"/>
      </w:r>
    </w:p>
    <w:p w14:paraId="55E20557" w14:textId="29232C15"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_Toc215122863 \h </w:instrText>
      </w:r>
      <w:r>
        <w:fldChar w:fldCharType="separate"/>
      </w:r>
      <w:r>
        <w:t>54</w:t>
      </w:r>
      <w:r>
        <w:fldChar w:fldCharType="end"/>
      </w:r>
    </w:p>
    <w:p w14:paraId="5AF3CD05" w14:textId="14D77330"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_Toc215122864 \h </w:instrText>
      </w:r>
      <w:r>
        <w:fldChar w:fldCharType="separate"/>
      </w:r>
      <w:r>
        <w:t>54</w:t>
      </w:r>
      <w:r>
        <w:fldChar w:fldCharType="end"/>
      </w:r>
    </w:p>
    <w:p w14:paraId="560D20AA" w14:textId="66884608"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_Toc215122865 \h </w:instrText>
      </w:r>
      <w:r>
        <w:fldChar w:fldCharType="separate"/>
      </w:r>
      <w:r>
        <w:t>54</w:t>
      </w:r>
      <w:r>
        <w:fldChar w:fldCharType="end"/>
      </w:r>
    </w:p>
    <w:p w14:paraId="50AB1085" w14:textId="340B30EA" w:rsidR="00893A63" w:rsidRDefault="00893A63">
      <w:pPr>
        <w:pStyle w:val="TOC4"/>
        <w:rPr>
          <w:rFonts w:asciiTheme="minorHAnsi" w:eastAsiaTheme="minorEastAsia" w:hAnsiTheme="minorHAnsi" w:cstheme="minorBidi"/>
          <w:kern w:val="2"/>
          <w:sz w:val="24"/>
          <w:szCs w:val="24"/>
          <w14:ligatures w14:val="standardContextual"/>
        </w:rPr>
      </w:pPr>
      <w:r>
        <w:t>6.10.</w:t>
      </w:r>
      <w:r w:rsidRPr="00DF4567">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_Toc215122866 \h </w:instrText>
      </w:r>
      <w:r>
        <w:fldChar w:fldCharType="separate"/>
      </w:r>
      <w:r>
        <w:t>55</w:t>
      </w:r>
      <w:r>
        <w:fldChar w:fldCharType="end"/>
      </w:r>
    </w:p>
    <w:p w14:paraId="4DA59455" w14:textId="2BEFE686" w:rsidR="00893A63" w:rsidRDefault="00893A63">
      <w:pPr>
        <w:pStyle w:val="TOC5"/>
        <w:rPr>
          <w:rFonts w:asciiTheme="minorHAnsi" w:eastAsiaTheme="minorEastAsia" w:hAnsiTheme="minorHAnsi" w:cstheme="minorBidi"/>
          <w:kern w:val="2"/>
          <w:sz w:val="24"/>
          <w:szCs w:val="24"/>
          <w14:ligatures w14:val="standardContextual"/>
        </w:rPr>
      </w:pPr>
      <w:r>
        <w:t>6.10.</w:t>
      </w:r>
      <w:r w:rsidRPr="00DF4567">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_Toc215122867 \h </w:instrText>
      </w:r>
      <w:r>
        <w:fldChar w:fldCharType="separate"/>
      </w:r>
      <w:r>
        <w:t>55</w:t>
      </w:r>
      <w:r>
        <w:fldChar w:fldCharType="end"/>
      </w:r>
    </w:p>
    <w:p w14:paraId="64386ECC" w14:textId="3952AE93" w:rsidR="00893A63" w:rsidRDefault="00893A63">
      <w:pPr>
        <w:pStyle w:val="TOC5"/>
        <w:rPr>
          <w:rFonts w:asciiTheme="minorHAnsi" w:eastAsiaTheme="minorEastAsia" w:hAnsiTheme="minorHAnsi" w:cstheme="minorBidi"/>
          <w:kern w:val="2"/>
          <w:sz w:val="24"/>
          <w:szCs w:val="24"/>
          <w14:ligatures w14:val="standardContextual"/>
        </w:rPr>
      </w:pPr>
      <w:r>
        <w:t>6.10.</w:t>
      </w:r>
      <w:r w:rsidRPr="00DF4567">
        <w:rPr>
          <w:rFonts w:eastAsia="Yu Mincho"/>
        </w:rPr>
        <w:t>2</w:t>
      </w:r>
      <w:r>
        <w:t>.3.</w:t>
      </w:r>
      <w:r w:rsidRPr="00DF4567">
        <w:rPr>
          <w:rFonts w:eastAsia="Yu Mincho"/>
        </w:rPr>
        <w:t>2</w:t>
      </w:r>
      <w:r>
        <w:rPr>
          <w:rFonts w:asciiTheme="minorHAnsi" w:eastAsiaTheme="minorEastAsia" w:hAnsiTheme="minorHAnsi" w:cstheme="minorBidi"/>
          <w:kern w:val="2"/>
          <w:sz w:val="24"/>
          <w:szCs w:val="24"/>
          <w14:ligatures w14:val="standardContextual"/>
        </w:rPr>
        <w:tab/>
      </w:r>
      <w:r>
        <w:t>M</w:t>
      </w:r>
      <w:r w:rsidRPr="00DF4567">
        <w:rPr>
          <w:rFonts w:eastAsia="Yu Mincho"/>
        </w:rPr>
        <w:t>T</w:t>
      </w:r>
      <w:r>
        <w:t xml:space="preserve"> procedure</w:t>
      </w:r>
      <w:r>
        <w:tab/>
      </w:r>
      <w:r>
        <w:fldChar w:fldCharType="begin"/>
      </w:r>
      <w:r>
        <w:instrText xml:space="preserve"> PAGEREF _Toc215122868 \h </w:instrText>
      </w:r>
      <w:r>
        <w:fldChar w:fldCharType="separate"/>
      </w:r>
      <w:r>
        <w:t>56</w:t>
      </w:r>
      <w:r>
        <w:fldChar w:fldCharType="end"/>
      </w:r>
    </w:p>
    <w:p w14:paraId="63FF73DB" w14:textId="7807E2E7" w:rsidR="00893A63" w:rsidRDefault="00893A63">
      <w:pPr>
        <w:pStyle w:val="TOC3"/>
        <w:rPr>
          <w:rFonts w:asciiTheme="minorHAnsi" w:eastAsiaTheme="minorEastAsia" w:hAnsiTheme="minorHAnsi" w:cstheme="minorBidi"/>
          <w:kern w:val="2"/>
          <w:sz w:val="24"/>
          <w:szCs w:val="24"/>
          <w14:ligatures w14:val="standardContextual"/>
        </w:rPr>
      </w:pPr>
      <w:r>
        <w:t>6.10.</w:t>
      </w:r>
      <w:r w:rsidRPr="00DF4567">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_Toc215122869 \h </w:instrText>
      </w:r>
      <w:r>
        <w:fldChar w:fldCharType="separate"/>
      </w:r>
      <w:r>
        <w:t>57</w:t>
      </w:r>
      <w:r>
        <w:fldChar w:fldCharType="end"/>
      </w:r>
    </w:p>
    <w:p w14:paraId="5A0C7A0A" w14:textId="7464E4D2" w:rsidR="00893A63" w:rsidRDefault="00893A6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DF4567">
        <w:rPr>
          <w:rFonts w:eastAsia="Yu Mincho"/>
        </w:rPr>
        <w:t>11</w:t>
      </w:r>
      <w:r>
        <w:t>: Support of PDN connection where packets are transported as Non-IP over the GEO satellite and seen as IP by IMS nodes</w:t>
      </w:r>
      <w:r>
        <w:tab/>
      </w:r>
      <w:r>
        <w:fldChar w:fldCharType="begin"/>
      </w:r>
      <w:r>
        <w:instrText xml:space="preserve"> PAGEREF _Toc215122870 \h </w:instrText>
      </w:r>
      <w:r>
        <w:fldChar w:fldCharType="separate"/>
      </w:r>
      <w:r>
        <w:t>58</w:t>
      </w:r>
      <w:r>
        <w:fldChar w:fldCharType="end"/>
      </w:r>
    </w:p>
    <w:p w14:paraId="2BB2B789" w14:textId="63731461"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_Toc215122871 \h </w:instrText>
      </w:r>
      <w:r>
        <w:fldChar w:fldCharType="separate"/>
      </w:r>
      <w:r>
        <w:t>58</w:t>
      </w:r>
      <w:r>
        <w:fldChar w:fldCharType="end"/>
      </w:r>
    </w:p>
    <w:p w14:paraId="0237DDD0" w14:textId="45FAA024"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_Toc215122872 \h </w:instrText>
      </w:r>
      <w:r>
        <w:fldChar w:fldCharType="separate"/>
      </w:r>
      <w:r>
        <w:t>58</w:t>
      </w:r>
      <w:r>
        <w:fldChar w:fldCharType="end"/>
      </w:r>
    </w:p>
    <w:p w14:paraId="34451C47" w14:textId="41FE820D"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_Toc215122873 \h </w:instrText>
      </w:r>
      <w:r>
        <w:fldChar w:fldCharType="separate"/>
      </w:r>
      <w:r>
        <w:t>59</w:t>
      </w:r>
      <w:r>
        <w:fldChar w:fldCharType="end"/>
      </w:r>
    </w:p>
    <w:p w14:paraId="5A5A8D9C" w14:textId="77677D75" w:rsidR="00893A63" w:rsidRDefault="00893A63">
      <w:pPr>
        <w:pStyle w:val="TOC4"/>
        <w:rPr>
          <w:rFonts w:asciiTheme="minorHAnsi" w:eastAsiaTheme="minorEastAsia" w:hAnsiTheme="minorHAnsi" w:cstheme="minorBidi"/>
          <w:kern w:val="2"/>
          <w:sz w:val="24"/>
          <w:szCs w:val="24"/>
          <w14:ligatures w14:val="standardContextual"/>
        </w:rPr>
      </w:pPr>
      <w:r>
        <w:lastRenderedPageBreak/>
        <w:t>6.11.</w:t>
      </w:r>
      <w:r w:rsidRPr="00DF4567">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_Toc215122874 \h </w:instrText>
      </w:r>
      <w:r>
        <w:fldChar w:fldCharType="separate"/>
      </w:r>
      <w:r>
        <w:t>59</w:t>
      </w:r>
      <w:r>
        <w:fldChar w:fldCharType="end"/>
      </w:r>
    </w:p>
    <w:p w14:paraId="5EF784E5" w14:textId="2F14BAA3" w:rsidR="00893A63" w:rsidRDefault="00893A6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_Toc215122875 \h </w:instrText>
      </w:r>
      <w:r>
        <w:fldChar w:fldCharType="separate"/>
      </w:r>
      <w:r>
        <w:t>59</w:t>
      </w:r>
      <w:r>
        <w:fldChar w:fldCharType="end"/>
      </w:r>
    </w:p>
    <w:p w14:paraId="58B21C42" w14:textId="482AEF75" w:rsidR="00893A63" w:rsidRDefault="00893A63">
      <w:pPr>
        <w:pStyle w:val="TOC4"/>
        <w:rPr>
          <w:rFonts w:asciiTheme="minorHAnsi" w:eastAsiaTheme="minorEastAsia" w:hAnsiTheme="minorHAnsi" w:cstheme="minorBidi"/>
          <w:kern w:val="2"/>
          <w:sz w:val="24"/>
          <w:szCs w:val="24"/>
          <w14:ligatures w14:val="standardContextual"/>
        </w:rPr>
      </w:pPr>
      <w:r>
        <w:t>6.11.</w:t>
      </w:r>
      <w:r w:rsidRPr="00DF4567">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DF4567">
        <w:rPr>
          <w:rFonts w:eastAsia="Yu Mincho"/>
        </w:rPr>
        <w:t>registration</w:t>
      </w:r>
      <w:r>
        <w:tab/>
      </w:r>
      <w:r>
        <w:fldChar w:fldCharType="begin"/>
      </w:r>
      <w:r>
        <w:instrText xml:space="preserve"> PAGEREF _Toc215122876 \h </w:instrText>
      </w:r>
      <w:r>
        <w:fldChar w:fldCharType="separate"/>
      </w:r>
      <w:r>
        <w:t>60</w:t>
      </w:r>
      <w:r>
        <w:fldChar w:fldCharType="end"/>
      </w:r>
    </w:p>
    <w:p w14:paraId="43F2EC5D" w14:textId="69F034E5" w:rsidR="00893A63" w:rsidRDefault="00893A63">
      <w:pPr>
        <w:pStyle w:val="TOC4"/>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_Toc215122877 \h </w:instrText>
      </w:r>
      <w:r>
        <w:fldChar w:fldCharType="separate"/>
      </w:r>
      <w:r>
        <w:t>61</w:t>
      </w:r>
      <w:r>
        <w:fldChar w:fldCharType="end"/>
      </w:r>
    </w:p>
    <w:p w14:paraId="59628433" w14:textId="249F62B9" w:rsidR="00893A63" w:rsidRDefault="00893A63">
      <w:pPr>
        <w:pStyle w:val="TOC5"/>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_Toc215122878 \h </w:instrText>
      </w:r>
      <w:r>
        <w:fldChar w:fldCharType="separate"/>
      </w:r>
      <w:r>
        <w:t>61</w:t>
      </w:r>
      <w:r>
        <w:fldChar w:fldCharType="end"/>
      </w:r>
    </w:p>
    <w:p w14:paraId="33767F41" w14:textId="34EF850D" w:rsidR="00893A63" w:rsidRDefault="00893A63">
      <w:pPr>
        <w:pStyle w:val="TOC5"/>
        <w:rPr>
          <w:rFonts w:asciiTheme="minorHAnsi" w:eastAsiaTheme="minorEastAsia" w:hAnsiTheme="minorHAnsi" w:cstheme="minorBidi"/>
          <w:kern w:val="2"/>
          <w:sz w:val="24"/>
          <w:szCs w:val="24"/>
          <w14:ligatures w14:val="standardContextual"/>
        </w:rPr>
      </w:pPr>
      <w:r>
        <w:t>6.11.</w:t>
      </w:r>
      <w:r w:rsidRPr="00DF4567">
        <w:rPr>
          <w:rFonts w:eastAsia="Yu Mincho"/>
        </w:rPr>
        <w:t>2</w:t>
      </w:r>
      <w:r>
        <w:t>.</w:t>
      </w:r>
      <w:r w:rsidRPr="00DF4567">
        <w:rPr>
          <w:rFonts w:eastAsia="Yu Mincho"/>
        </w:rPr>
        <w:t>4</w:t>
      </w:r>
      <w:r>
        <w:t>.</w:t>
      </w:r>
      <w:r w:rsidRPr="00DF4567">
        <w:rPr>
          <w:rFonts w:eastAsia="Yu Mincho"/>
        </w:rPr>
        <w:t>2</w:t>
      </w:r>
      <w:r>
        <w:rPr>
          <w:rFonts w:asciiTheme="minorHAnsi" w:eastAsiaTheme="minorEastAsia" w:hAnsiTheme="minorHAnsi" w:cstheme="minorBidi"/>
          <w:kern w:val="2"/>
          <w:sz w:val="24"/>
          <w:szCs w:val="24"/>
          <w14:ligatures w14:val="standardContextual"/>
        </w:rPr>
        <w:tab/>
      </w:r>
      <w:r>
        <w:t>M</w:t>
      </w:r>
      <w:r w:rsidRPr="00DF4567">
        <w:rPr>
          <w:rFonts w:eastAsia="Yu Mincho"/>
        </w:rPr>
        <w:t>T</w:t>
      </w:r>
      <w:r>
        <w:t xml:space="preserve"> procedure</w:t>
      </w:r>
      <w:r>
        <w:tab/>
      </w:r>
      <w:r>
        <w:fldChar w:fldCharType="begin"/>
      </w:r>
      <w:r>
        <w:instrText xml:space="preserve"> PAGEREF _Toc215122879 \h </w:instrText>
      </w:r>
      <w:r>
        <w:fldChar w:fldCharType="separate"/>
      </w:r>
      <w:r>
        <w:t>64</w:t>
      </w:r>
      <w:r>
        <w:fldChar w:fldCharType="end"/>
      </w:r>
    </w:p>
    <w:p w14:paraId="63FCBB93" w14:textId="4EA202B5" w:rsidR="00893A63" w:rsidRDefault="00893A63">
      <w:pPr>
        <w:pStyle w:val="TOC3"/>
        <w:rPr>
          <w:rFonts w:asciiTheme="minorHAnsi" w:eastAsiaTheme="minorEastAsia" w:hAnsiTheme="minorHAnsi" w:cstheme="minorBidi"/>
          <w:kern w:val="2"/>
          <w:sz w:val="24"/>
          <w:szCs w:val="24"/>
          <w14:ligatures w14:val="standardContextual"/>
        </w:rPr>
      </w:pPr>
      <w:r>
        <w:t>6.11.</w:t>
      </w:r>
      <w:r w:rsidRPr="00DF4567">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_Toc215122880 \h </w:instrText>
      </w:r>
      <w:r>
        <w:fldChar w:fldCharType="separate"/>
      </w:r>
      <w:r>
        <w:t>65</w:t>
      </w:r>
      <w:r>
        <w:fldChar w:fldCharType="end"/>
      </w:r>
    </w:p>
    <w:p w14:paraId="71B4E3DF" w14:textId="6D26B114" w:rsidR="00893A63" w:rsidRDefault="00893A6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_Toc215122881 \h </w:instrText>
      </w:r>
      <w:r>
        <w:fldChar w:fldCharType="separate"/>
      </w:r>
      <w:r>
        <w:t>66</w:t>
      </w:r>
      <w:r>
        <w:fldChar w:fldCharType="end"/>
      </w:r>
    </w:p>
    <w:p w14:paraId="4396CA50" w14:textId="57C5BB36" w:rsidR="00893A63" w:rsidRDefault="00893A63">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_Toc215122882 \h </w:instrText>
      </w:r>
      <w:r>
        <w:fldChar w:fldCharType="separate"/>
      </w:r>
      <w:r>
        <w:t>66</w:t>
      </w:r>
      <w:r>
        <w:fldChar w:fldCharType="end"/>
      </w:r>
    </w:p>
    <w:p w14:paraId="0ADC32E9" w14:textId="62A1DCF4" w:rsidR="00893A63" w:rsidRDefault="00893A63">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_Toc215122883 \h </w:instrText>
      </w:r>
      <w:r>
        <w:fldChar w:fldCharType="separate"/>
      </w:r>
      <w:r>
        <w:t>66</w:t>
      </w:r>
      <w:r>
        <w:fldChar w:fldCharType="end"/>
      </w:r>
    </w:p>
    <w:p w14:paraId="3C99D1F0" w14:textId="48BFD789" w:rsidR="00893A63" w:rsidRDefault="00893A63">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_Toc215122884 \h </w:instrText>
      </w:r>
      <w:r>
        <w:fldChar w:fldCharType="separate"/>
      </w:r>
      <w:r>
        <w:t>67</w:t>
      </w:r>
      <w:r>
        <w:fldChar w:fldCharType="end"/>
      </w:r>
    </w:p>
    <w:p w14:paraId="7417ADFD" w14:textId="513E4AAA" w:rsidR="00893A63" w:rsidRDefault="00893A63">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_Toc215122885 \h </w:instrText>
      </w:r>
      <w:r>
        <w:fldChar w:fldCharType="separate"/>
      </w:r>
      <w:r>
        <w:t>67</w:t>
      </w:r>
      <w:r>
        <w:fldChar w:fldCharType="end"/>
      </w:r>
    </w:p>
    <w:p w14:paraId="4B7ABFE4" w14:textId="3A258EDD" w:rsidR="00893A63" w:rsidRDefault="00893A6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_Toc215122886 \h </w:instrText>
      </w:r>
      <w:r>
        <w:fldChar w:fldCharType="separate"/>
      </w:r>
      <w:r>
        <w:t>67</w:t>
      </w:r>
      <w:r>
        <w:fldChar w:fldCharType="end"/>
      </w:r>
    </w:p>
    <w:p w14:paraId="3F2066C5" w14:textId="7EA47E3C" w:rsidR="00893A63" w:rsidRDefault="00893A63">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_Toc215122887 \h </w:instrText>
      </w:r>
      <w:r>
        <w:fldChar w:fldCharType="separate"/>
      </w:r>
      <w:r>
        <w:t>71</w:t>
      </w:r>
      <w:r>
        <w:fldChar w:fldCharType="end"/>
      </w:r>
    </w:p>
    <w:p w14:paraId="59135E58" w14:textId="260E4F16" w:rsidR="00893A63" w:rsidRDefault="00893A63">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_Toc215122888 \h </w:instrText>
      </w:r>
      <w:r>
        <w:fldChar w:fldCharType="separate"/>
      </w:r>
      <w:r>
        <w:t>74</w:t>
      </w:r>
      <w:r>
        <w:fldChar w:fldCharType="end"/>
      </w:r>
    </w:p>
    <w:p w14:paraId="57173A72" w14:textId="65FDB712"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_Toc215122889 \h </w:instrText>
      </w:r>
      <w:r>
        <w:fldChar w:fldCharType="separate"/>
      </w:r>
      <w:r>
        <w:t>75</w:t>
      </w:r>
      <w:r>
        <w:fldChar w:fldCharType="end"/>
      </w:r>
    </w:p>
    <w:p w14:paraId="312A1782" w14:textId="77FF81D4"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lang w:eastAsia="zh-CN"/>
        </w:rPr>
        <w:t>6.13</w:t>
      </w:r>
      <w:r>
        <w:rPr>
          <w:rFonts w:asciiTheme="minorHAnsi" w:eastAsiaTheme="minorEastAsia" w:hAnsiTheme="minorHAnsi" w:cstheme="minorBidi"/>
          <w:kern w:val="2"/>
          <w:sz w:val="24"/>
          <w:szCs w:val="24"/>
          <w14:ligatures w14:val="standardContextual"/>
        </w:rPr>
        <w:tab/>
      </w:r>
      <w:r w:rsidRPr="00DF4567">
        <w:rPr>
          <w:rFonts w:eastAsia="DengXian"/>
        </w:rPr>
        <w:t xml:space="preserve">Solution </w:t>
      </w:r>
      <w:r w:rsidRPr="00DF4567">
        <w:rPr>
          <w:rFonts w:eastAsia="DengXian"/>
          <w:lang w:eastAsia="zh-CN"/>
        </w:rPr>
        <w:t>#13</w:t>
      </w:r>
      <w:r w:rsidRPr="00DF4567">
        <w:rPr>
          <w:rFonts w:eastAsia="DengXian"/>
        </w:rPr>
        <w:t xml:space="preserve">: </w:t>
      </w:r>
      <w:r>
        <w:t>IMS call setup procedure without pre-condition</w:t>
      </w:r>
      <w:r w:rsidRPr="00DF4567">
        <w:rPr>
          <w:rFonts w:eastAsia="DengXian"/>
        </w:rPr>
        <w:t xml:space="preserve"> for voice over GEO satellite, AS as B2BUA</w:t>
      </w:r>
      <w:r>
        <w:tab/>
      </w:r>
      <w:r>
        <w:fldChar w:fldCharType="begin"/>
      </w:r>
      <w:r>
        <w:instrText xml:space="preserve"> PAGEREF _Toc215122890 \h </w:instrText>
      </w:r>
      <w:r>
        <w:fldChar w:fldCharType="separate"/>
      </w:r>
      <w:r>
        <w:t>75</w:t>
      </w:r>
      <w:r>
        <w:fldChar w:fldCharType="end"/>
      </w:r>
    </w:p>
    <w:p w14:paraId="36D4A5E0" w14:textId="2AA4C5A6"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6.13.0</w:t>
      </w:r>
      <w:r>
        <w:rPr>
          <w:rFonts w:asciiTheme="minorHAnsi" w:eastAsiaTheme="minorEastAsia" w:hAnsiTheme="minorHAnsi" w:cstheme="minorBidi"/>
          <w:kern w:val="2"/>
          <w:sz w:val="24"/>
          <w:szCs w:val="24"/>
          <w14:ligatures w14:val="standardContextual"/>
        </w:rPr>
        <w:tab/>
      </w:r>
      <w:r w:rsidRPr="00DF4567">
        <w:rPr>
          <w:rFonts w:eastAsia="DengXian"/>
        </w:rPr>
        <w:t>High-level solution Principles</w:t>
      </w:r>
      <w:r>
        <w:tab/>
      </w:r>
      <w:r>
        <w:fldChar w:fldCharType="begin"/>
      </w:r>
      <w:r>
        <w:instrText xml:space="preserve"> PAGEREF _Toc215122891 \h </w:instrText>
      </w:r>
      <w:r>
        <w:fldChar w:fldCharType="separate"/>
      </w:r>
      <w:r>
        <w:t>75</w:t>
      </w:r>
      <w:r>
        <w:fldChar w:fldCharType="end"/>
      </w:r>
    </w:p>
    <w:p w14:paraId="16EC5F70" w14:textId="3F25F79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6.13.1</w:t>
      </w:r>
      <w:r>
        <w:rPr>
          <w:rFonts w:asciiTheme="minorHAnsi" w:eastAsiaTheme="minorEastAsia" w:hAnsiTheme="minorHAnsi" w:cstheme="minorBidi"/>
          <w:kern w:val="2"/>
          <w:sz w:val="24"/>
          <w:szCs w:val="24"/>
          <w14:ligatures w14:val="standardContextual"/>
        </w:rPr>
        <w:tab/>
      </w:r>
      <w:r w:rsidRPr="00DF4567">
        <w:rPr>
          <w:rFonts w:eastAsia="DengXian"/>
        </w:rPr>
        <w:t>Description</w:t>
      </w:r>
      <w:r>
        <w:tab/>
      </w:r>
      <w:r>
        <w:fldChar w:fldCharType="begin"/>
      </w:r>
      <w:r>
        <w:instrText xml:space="preserve"> PAGEREF _Toc215122892 \h </w:instrText>
      </w:r>
      <w:r>
        <w:fldChar w:fldCharType="separate"/>
      </w:r>
      <w:r>
        <w:t>76</w:t>
      </w:r>
      <w:r>
        <w:fldChar w:fldCharType="end"/>
      </w:r>
    </w:p>
    <w:p w14:paraId="05161618" w14:textId="0231F2C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6.13.2</w:t>
      </w:r>
      <w:r>
        <w:rPr>
          <w:rFonts w:asciiTheme="minorHAnsi" w:eastAsiaTheme="minorEastAsia" w:hAnsiTheme="minorHAnsi" w:cstheme="minorBidi"/>
          <w:kern w:val="2"/>
          <w:sz w:val="24"/>
          <w:szCs w:val="24"/>
          <w14:ligatures w14:val="standardContextual"/>
        </w:rPr>
        <w:tab/>
      </w:r>
      <w:r w:rsidRPr="00DF4567">
        <w:rPr>
          <w:rFonts w:eastAsia="DengXian"/>
        </w:rPr>
        <w:t>Procedure</w:t>
      </w:r>
      <w:r>
        <w:tab/>
      </w:r>
      <w:r>
        <w:fldChar w:fldCharType="begin"/>
      </w:r>
      <w:r>
        <w:instrText xml:space="preserve"> PAGEREF _Toc215122893 \h </w:instrText>
      </w:r>
      <w:r>
        <w:fldChar w:fldCharType="separate"/>
      </w:r>
      <w:r>
        <w:t>77</w:t>
      </w:r>
      <w:r>
        <w:fldChar w:fldCharType="end"/>
      </w:r>
    </w:p>
    <w:p w14:paraId="3B5A585B" w14:textId="0E4399BB"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_Toc215122894 \h </w:instrText>
      </w:r>
      <w:r>
        <w:fldChar w:fldCharType="separate"/>
      </w:r>
      <w:r>
        <w:t>77</w:t>
      </w:r>
      <w:r>
        <w:fldChar w:fldCharType="end"/>
      </w:r>
    </w:p>
    <w:p w14:paraId="13FC7965" w14:textId="6B61E820"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_Toc215122895 \h </w:instrText>
      </w:r>
      <w:r>
        <w:fldChar w:fldCharType="separate"/>
      </w:r>
      <w:r>
        <w:t>79</w:t>
      </w:r>
      <w:r>
        <w:fldChar w:fldCharType="end"/>
      </w:r>
    </w:p>
    <w:p w14:paraId="57C9E577" w14:textId="0E7DE258"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_Toc215122896 \h </w:instrText>
      </w:r>
      <w:r>
        <w:fldChar w:fldCharType="separate"/>
      </w:r>
      <w:r>
        <w:t>79</w:t>
      </w:r>
      <w:r>
        <w:fldChar w:fldCharType="end"/>
      </w:r>
    </w:p>
    <w:p w14:paraId="7774F4E6" w14:textId="5FB4A06A"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_Toc215122897 \h </w:instrText>
      </w:r>
      <w:r>
        <w:fldChar w:fldCharType="separate"/>
      </w:r>
      <w:r>
        <w:t>81</w:t>
      </w:r>
      <w:r>
        <w:fldChar w:fldCharType="end"/>
      </w:r>
    </w:p>
    <w:p w14:paraId="5CE40042" w14:textId="4D83BDDF" w:rsidR="00893A63" w:rsidRDefault="00893A63">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_Toc215122898 \h </w:instrText>
      </w:r>
      <w:r>
        <w:fldChar w:fldCharType="separate"/>
      </w:r>
      <w:r>
        <w:t>82</w:t>
      </w:r>
      <w:r>
        <w:fldChar w:fldCharType="end"/>
      </w:r>
    </w:p>
    <w:p w14:paraId="31EAC29D" w14:textId="0745F48C" w:rsidR="00893A63" w:rsidRDefault="00893A63">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_Toc215122899 \h </w:instrText>
      </w:r>
      <w:r>
        <w:fldChar w:fldCharType="separate"/>
      </w:r>
      <w:r>
        <w:t>82</w:t>
      </w:r>
      <w:r>
        <w:fldChar w:fldCharType="end"/>
      </w:r>
    </w:p>
    <w:p w14:paraId="1638C453" w14:textId="08FAC0BD" w:rsidR="00893A63" w:rsidRDefault="00893A63">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_Toc215122900 \h </w:instrText>
      </w:r>
      <w:r>
        <w:fldChar w:fldCharType="separate"/>
      </w:r>
      <w:r>
        <w:t>84</w:t>
      </w:r>
      <w:r>
        <w:fldChar w:fldCharType="end"/>
      </w:r>
    </w:p>
    <w:p w14:paraId="1AD05BFA" w14:textId="41CDBA06" w:rsidR="00893A63" w:rsidRDefault="00893A63">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_Toc215122901 \h </w:instrText>
      </w:r>
      <w:r>
        <w:fldChar w:fldCharType="separate"/>
      </w:r>
      <w:r>
        <w:t>85</w:t>
      </w:r>
      <w:r>
        <w:fldChar w:fldCharType="end"/>
      </w:r>
    </w:p>
    <w:p w14:paraId="466545A9" w14:textId="4DC1261D" w:rsidR="00893A63" w:rsidRDefault="00893A6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_Toc215122902 \h </w:instrText>
      </w:r>
      <w:r>
        <w:fldChar w:fldCharType="separate"/>
      </w:r>
      <w:r>
        <w:t>86</w:t>
      </w:r>
      <w:r>
        <w:fldChar w:fldCharType="end"/>
      </w:r>
    </w:p>
    <w:p w14:paraId="362E34F2" w14:textId="357D26C5" w:rsidR="00893A63" w:rsidRDefault="00893A6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_Toc215122903 \h </w:instrText>
      </w:r>
      <w:r>
        <w:fldChar w:fldCharType="separate"/>
      </w:r>
      <w:r>
        <w:t>87</w:t>
      </w:r>
      <w:r>
        <w:fldChar w:fldCharType="end"/>
      </w:r>
    </w:p>
    <w:p w14:paraId="25B1E582" w14:textId="7DC112D5" w:rsidR="00893A63" w:rsidRDefault="00893A6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_Toc215122904 \h </w:instrText>
      </w:r>
      <w:r>
        <w:fldChar w:fldCharType="separate"/>
      </w:r>
      <w:r>
        <w:t>87</w:t>
      </w:r>
      <w:r>
        <w:fldChar w:fldCharType="end"/>
      </w:r>
    </w:p>
    <w:p w14:paraId="34BE6B8B" w14:textId="72AAAEA0" w:rsidR="00893A63" w:rsidRDefault="00893A6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_Toc215122905 \h </w:instrText>
      </w:r>
      <w:r>
        <w:fldChar w:fldCharType="separate"/>
      </w:r>
      <w:r>
        <w:t>87</w:t>
      </w:r>
      <w:r>
        <w:fldChar w:fldCharType="end"/>
      </w:r>
    </w:p>
    <w:p w14:paraId="083079A2" w14:textId="3F29FDED" w:rsidR="00893A63" w:rsidRDefault="00893A6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_Toc215122906 \h </w:instrText>
      </w:r>
      <w:r>
        <w:fldChar w:fldCharType="separate"/>
      </w:r>
      <w:r>
        <w:t>87</w:t>
      </w:r>
      <w:r>
        <w:fldChar w:fldCharType="end"/>
      </w:r>
    </w:p>
    <w:p w14:paraId="46B6EFED" w14:textId="173F4318"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_Toc215122907 \h </w:instrText>
      </w:r>
      <w:r>
        <w:fldChar w:fldCharType="separate"/>
      </w:r>
      <w:r>
        <w:t>87</w:t>
      </w:r>
      <w:r>
        <w:fldChar w:fldCharType="end"/>
      </w:r>
    </w:p>
    <w:p w14:paraId="731F3A26" w14:textId="21B56715" w:rsidR="00893A63" w:rsidRDefault="00893A6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_Toc215122908 \h </w:instrText>
      </w:r>
      <w:r>
        <w:fldChar w:fldCharType="separate"/>
      </w:r>
      <w:r>
        <w:t>89</w:t>
      </w:r>
      <w:r>
        <w:fldChar w:fldCharType="end"/>
      </w:r>
    </w:p>
    <w:p w14:paraId="1006C8F5" w14:textId="27E6FD29" w:rsidR="00893A63" w:rsidRDefault="00893A6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_Toc215122909 \h </w:instrText>
      </w:r>
      <w:r>
        <w:fldChar w:fldCharType="separate"/>
      </w:r>
      <w:r>
        <w:t>90</w:t>
      </w:r>
      <w:r>
        <w:fldChar w:fldCharType="end"/>
      </w:r>
    </w:p>
    <w:p w14:paraId="6F5809EF" w14:textId="31E4C6D4" w:rsidR="00893A63" w:rsidRDefault="00893A6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_Toc215122910 \h </w:instrText>
      </w:r>
      <w:r>
        <w:fldChar w:fldCharType="separate"/>
      </w:r>
      <w:r>
        <w:t>90</w:t>
      </w:r>
      <w:r>
        <w:fldChar w:fldCharType="end"/>
      </w:r>
    </w:p>
    <w:p w14:paraId="1F82191A" w14:textId="77501F7D" w:rsidR="00893A63" w:rsidRDefault="00893A6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_Toc215122911 \h </w:instrText>
      </w:r>
      <w:r>
        <w:fldChar w:fldCharType="separate"/>
      </w:r>
      <w:r>
        <w:t>90</w:t>
      </w:r>
      <w:r>
        <w:fldChar w:fldCharType="end"/>
      </w:r>
    </w:p>
    <w:p w14:paraId="5D09B6E9" w14:textId="22796452" w:rsidR="00893A63" w:rsidRDefault="00893A63">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_Toc215122912 \h </w:instrText>
      </w:r>
      <w:r>
        <w:fldChar w:fldCharType="separate"/>
      </w:r>
      <w:r>
        <w:t>91</w:t>
      </w:r>
      <w:r>
        <w:fldChar w:fldCharType="end"/>
      </w:r>
    </w:p>
    <w:p w14:paraId="58BAF8E3" w14:textId="3FCFC4CC"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_Toc215122913 \h </w:instrText>
      </w:r>
      <w:r>
        <w:fldChar w:fldCharType="separate"/>
      </w:r>
      <w:r>
        <w:t>91</w:t>
      </w:r>
      <w:r>
        <w:fldChar w:fldCharType="end"/>
      </w:r>
    </w:p>
    <w:p w14:paraId="17EAFA0E" w14:textId="217DE229"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_Toc215122914 \h </w:instrText>
      </w:r>
      <w:r>
        <w:fldChar w:fldCharType="separate"/>
      </w:r>
      <w:r>
        <w:t>91</w:t>
      </w:r>
      <w:r>
        <w:fldChar w:fldCharType="end"/>
      </w:r>
    </w:p>
    <w:p w14:paraId="2C87998B" w14:textId="7F0EF200"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_Toc215122915 \h </w:instrText>
      </w:r>
      <w:r>
        <w:fldChar w:fldCharType="separate"/>
      </w:r>
      <w:r>
        <w:t>91</w:t>
      </w:r>
      <w:r>
        <w:fldChar w:fldCharType="end"/>
      </w:r>
    </w:p>
    <w:p w14:paraId="691A34A6" w14:textId="3EC5618E"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_Toc215122916 \h </w:instrText>
      </w:r>
      <w:r>
        <w:fldChar w:fldCharType="separate"/>
      </w:r>
      <w:r>
        <w:t>92</w:t>
      </w:r>
      <w:r>
        <w:fldChar w:fldCharType="end"/>
      </w:r>
    </w:p>
    <w:p w14:paraId="2D62A543" w14:textId="467C6280"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_Toc215122917 \h </w:instrText>
      </w:r>
      <w:r>
        <w:fldChar w:fldCharType="separate"/>
      </w:r>
      <w:r>
        <w:t>92</w:t>
      </w:r>
      <w:r>
        <w:fldChar w:fldCharType="end"/>
      </w:r>
    </w:p>
    <w:p w14:paraId="3C6AD6D4" w14:textId="4655065D"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_Toc215122918 \h </w:instrText>
      </w:r>
      <w:r>
        <w:fldChar w:fldCharType="separate"/>
      </w:r>
      <w:r>
        <w:t>93</w:t>
      </w:r>
      <w:r>
        <w:fldChar w:fldCharType="end"/>
      </w:r>
    </w:p>
    <w:p w14:paraId="69C05489" w14:textId="3132DF49"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_Toc215122919 \h </w:instrText>
      </w:r>
      <w:r>
        <w:fldChar w:fldCharType="separate"/>
      </w:r>
      <w:r>
        <w:t>93</w:t>
      </w:r>
      <w:r>
        <w:fldChar w:fldCharType="end"/>
      </w:r>
    </w:p>
    <w:p w14:paraId="1277FD97" w14:textId="2115ADF8"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_Toc215122920 \h </w:instrText>
      </w:r>
      <w:r>
        <w:fldChar w:fldCharType="separate"/>
      </w:r>
      <w:r>
        <w:t>93</w:t>
      </w:r>
      <w:r>
        <w:fldChar w:fldCharType="end"/>
      </w:r>
    </w:p>
    <w:p w14:paraId="204839F6" w14:textId="00E331C5"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_Toc215122921 \h </w:instrText>
      </w:r>
      <w:r>
        <w:fldChar w:fldCharType="separate"/>
      </w:r>
      <w:r>
        <w:t>94</w:t>
      </w:r>
      <w:r>
        <w:fldChar w:fldCharType="end"/>
      </w:r>
    </w:p>
    <w:p w14:paraId="0DE45D60" w14:textId="6814BE1C"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_Toc215122922 \h </w:instrText>
      </w:r>
      <w:r>
        <w:fldChar w:fldCharType="separate"/>
      </w:r>
      <w:r>
        <w:t>94</w:t>
      </w:r>
      <w:r>
        <w:fldChar w:fldCharType="end"/>
      </w:r>
    </w:p>
    <w:p w14:paraId="0CDED889" w14:textId="22E97E4F"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_Toc215122923 \h </w:instrText>
      </w:r>
      <w:r>
        <w:fldChar w:fldCharType="separate"/>
      </w:r>
      <w:r>
        <w:t>94</w:t>
      </w:r>
      <w:r>
        <w:fldChar w:fldCharType="end"/>
      </w:r>
    </w:p>
    <w:p w14:paraId="5C25BD22" w14:textId="430FE1FD" w:rsidR="00893A63" w:rsidRDefault="00893A63">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_Toc215122924 \h </w:instrText>
      </w:r>
      <w:r>
        <w:fldChar w:fldCharType="separate"/>
      </w:r>
      <w:r>
        <w:t>94</w:t>
      </w:r>
      <w:r>
        <w:fldChar w:fldCharType="end"/>
      </w:r>
    </w:p>
    <w:p w14:paraId="2ED5B87D" w14:textId="7290C1EA" w:rsidR="00893A63" w:rsidRDefault="00893A63">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_Toc215122925 \h </w:instrText>
      </w:r>
      <w:r>
        <w:fldChar w:fldCharType="separate"/>
      </w:r>
      <w:r>
        <w:t>94</w:t>
      </w:r>
      <w:r>
        <w:fldChar w:fldCharType="end"/>
      </w:r>
    </w:p>
    <w:p w14:paraId="581365E8" w14:textId="54771591" w:rsidR="00893A63" w:rsidRDefault="00893A63">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_Toc215122926 \h </w:instrText>
      </w:r>
      <w:r>
        <w:fldChar w:fldCharType="separate"/>
      </w:r>
      <w:r>
        <w:t>94</w:t>
      </w:r>
      <w:r>
        <w:fldChar w:fldCharType="end"/>
      </w:r>
    </w:p>
    <w:p w14:paraId="7B394E98" w14:textId="7856A898" w:rsidR="00893A63" w:rsidRDefault="00893A63">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_Toc215122927 \h </w:instrText>
      </w:r>
      <w:r>
        <w:fldChar w:fldCharType="separate"/>
      </w:r>
      <w:r>
        <w:t>95</w:t>
      </w:r>
      <w:r>
        <w:fldChar w:fldCharType="end"/>
      </w:r>
    </w:p>
    <w:p w14:paraId="60890AD6" w14:textId="6DC937BA" w:rsidR="00893A63" w:rsidRDefault="00893A63">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_Toc215122928 \h </w:instrText>
      </w:r>
      <w:r>
        <w:fldChar w:fldCharType="separate"/>
      </w:r>
      <w:r>
        <w:t>96</w:t>
      </w:r>
      <w:r>
        <w:fldChar w:fldCharType="end"/>
      </w:r>
    </w:p>
    <w:p w14:paraId="0471AA0F" w14:textId="2484831D" w:rsidR="00893A63" w:rsidRDefault="00893A6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_Toc215122929 \h </w:instrText>
      </w:r>
      <w:r>
        <w:fldChar w:fldCharType="separate"/>
      </w:r>
      <w:r>
        <w:t>97</w:t>
      </w:r>
      <w:r>
        <w:fldChar w:fldCharType="end"/>
      </w:r>
    </w:p>
    <w:p w14:paraId="1795ADA9" w14:textId="08125ABF" w:rsidR="00893A63" w:rsidRDefault="00893A6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_Toc215122930 \h </w:instrText>
      </w:r>
      <w:r>
        <w:fldChar w:fldCharType="separate"/>
      </w:r>
      <w:r>
        <w:t>98</w:t>
      </w:r>
      <w:r>
        <w:fldChar w:fldCharType="end"/>
      </w:r>
    </w:p>
    <w:p w14:paraId="6433E650" w14:textId="34FD11DA" w:rsidR="00893A63" w:rsidRDefault="00893A6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_Toc215122931 \h </w:instrText>
      </w:r>
      <w:r>
        <w:fldChar w:fldCharType="separate"/>
      </w:r>
      <w:r>
        <w:t>98</w:t>
      </w:r>
      <w:r>
        <w:fldChar w:fldCharType="end"/>
      </w:r>
    </w:p>
    <w:p w14:paraId="36177490" w14:textId="4328CA26" w:rsidR="00893A63" w:rsidRDefault="00893A6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_Toc215122932 \h </w:instrText>
      </w:r>
      <w:r>
        <w:fldChar w:fldCharType="separate"/>
      </w:r>
      <w:r>
        <w:t>98</w:t>
      </w:r>
      <w:r>
        <w:fldChar w:fldCharType="end"/>
      </w:r>
    </w:p>
    <w:p w14:paraId="3CDF8890" w14:textId="38373B77" w:rsidR="00893A63" w:rsidRDefault="00893A63">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_Toc215122933 \h </w:instrText>
      </w:r>
      <w:r>
        <w:fldChar w:fldCharType="separate"/>
      </w:r>
      <w:r>
        <w:t>99</w:t>
      </w:r>
      <w:r>
        <w:fldChar w:fldCharType="end"/>
      </w:r>
    </w:p>
    <w:p w14:paraId="6686C464" w14:textId="3CDC492F" w:rsidR="00893A63" w:rsidRDefault="00893A63">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_Toc215122934 \h </w:instrText>
      </w:r>
      <w:r>
        <w:fldChar w:fldCharType="separate"/>
      </w:r>
      <w:r>
        <w:t>99</w:t>
      </w:r>
      <w:r>
        <w:fldChar w:fldCharType="end"/>
      </w:r>
    </w:p>
    <w:p w14:paraId="5B29267D" w14:textId="75EC4B61" w:rsidR="00893A63" w:rsidRDefault="00893A63">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_Toc215122935 \h </w:instrText>
      </w:r>
      <w:r>
        <w:fldChar w:fldCharType="separate"/>
      </w:r>
      <w:r>
        <w:t>101</w:t>
      </w:r>
      <w:r>
        <w:fldChar w:fldCharType="end"/>
      </w:r>
    </w:p>
    <w:p w14:paraId="54B67468" w14:textId="76942030" w:rsidR="00893A63" w:rsidRDefault="00893A63">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_Toc215122936 \h </w:instrText>
      </w:r>
      <w:r>
        <w:fldChar w:fldCharType="separate"/>
      </w:r>
      <w:r>
        <w:t>102</w:t>
      </w:r>
      <w:r>
        <w:fldChar w:fldCharType="end"/>
      </w:r>
    </w:p>
    <w:p w14:paraId="769CA24E" w14:textId="4DF32ACB" w:rsidR="00893A63" w:rsidRDefault="00893A63">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_Toc215122937 \h </w:instrText>
      </w:r>
      <w:r>
        <w:fldChar w:fldCharType="separate"/>
      </w:r>
      <w:r>
        <w:t>103</w:t>
      </w:r>
      <w:r>
        <w:fldChar w:fldCharType="end"/>
      </w:r>
    </w:p>
    <w:p w14:paraId="720B7315" w14:textId="57A73405" w:rsidR="00893A63" w:rsidRDefault="00893A63">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_Toc215122938 \h </w:instrText>
      </w:r>
      <w:r>
        <w:fldChar w:fldCharType="separate"/>
      </w:r>
      <w:r>
        <w:t>105</w:t>
      </w:r>
      <w:r>
        <w:fldChar w:fldCharType="end"/>
      </w:r>
    </w:p>
    <w:p w14:paraId="3C4AEA6F" w14:textId="4CA49881"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_Toc215122939 \h </w:instrText>
      </w:r>
      <w:r>
        <w:fldChar w:fldCharType="separate"/>
      </w:r>
      <w:r>
        <w:t>106</w:t>
      </w:r>
      <w:r>
        <w:fldChar w:fldCharType="end"/>
      </w:r>
    </w:p>
    <w:p w14:paraId="21107D44" w14:textId="1AABF4C2" w:rsidR="00893A63" w:rsidRDefault="00893A6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_Toc215122940 \h </w:instrText>
      </w:r>
      <w:r>
        <w:fldChar w:fldCharType="separate"/>
      </w:r>
      <w:r>
        <w:t>106</w:t>
      </w:r>
      <w:r>
        <w:fldChar w:fldCharType="end"/>
      </w:r>
    </w:p>
    <w:p w14:paraId="10A2647C" w14:textId="07805F24" w:rsidR="00893A63" w:rsidRDefault="00893A6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_Toc215122941 \h </w:instrText>
      </w:r>
      <w:r>
        <w:fldChar w:fldCharType="separate"/>
      </w:r>
      <w:r>
        <w:t>106</w:t>
      </w:r>
      <w:r>
        <w:fldChar w:fldCharType="end"/>
      </w:r>
    </w:p>
    <w:p w14:paraId="40F5A72A" w14:textId="1084A4C3" w:rsidR="00893A63" w:rsidRDefault="00893A6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_Toc215122942 \h </w:instrText>
      </w:r>
      <w:r>
        <w:fldChar w:fldCharType="separate"/>
      </w:r>
      <w:r>
        <w:t>107</w:t>
      </w:r>
      <w:r>
        <w:fldChar w:fldCharType="end"/>
      </w:r>
    </w:p>
    <w:p w14:paraId="2B1ABFFD" w14:textId="48219964" w:rsidR="00893A63" w:rsidRDefault="00893A63">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_Toc215122943 \h </w:instrText>
      </w:r>
      <w:r>
        <w:fldChar w:fldCharType="separate"/>
      </w:r>
      <w:r>
        <w:t>107</w:t>
      </w:r>
      <w:r>
        <w:fldChar w:fldCharType="end"/>
      </w:r>
    </w:p>
    <w:p w14:paraId="3C441C8F" w14:textId="5511E502" w:rsidR="00893A63" w:rsidRDefault="00893A63">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_Toc215122944 \h </w:instrText>
      </w:r>
      <w:r>
        <w:fldChar w:fldCharType="separate"/>
      </w:r>
      <w:r>
        <w:t>107</w:t>
      </w:r>
      <w:r>
        <w:fldChar w:fldCharType="end"/>
      </w:r>
    </w:p>
    <w:p w14:paraId="1C087703" w14:textId="68404B8E" w:rsidR="00893A63" w:rsidRDefault="00893A63">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_Toc215122945 \h </w:instrText>
      </w:r>
      <w:r>
        <w:fldChar w:fldCharType="separate"/>
      </w:r>
      <w:r>
        <w:t>107</w:t>
      </w:r>
      <w:r>
        <w:fldChar w:fldCharType="end"/>
      </w:r>
    </w:p>
    <w:p w14:paraId="0BCA787F" w14:textId="50EF8A8E" w:rsidR="00893A63" w:rsidRDefault="00893A6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_Toc215122946 \h </w:instrText>
      </w:r>
      <w:r>
        <w:fldChar w:fldCharType="separate"/>
      </w:r>
      <w:r>
        <w:t>108</w:t>
      </w:r>
      <w:r>
        <w:fldChar w:fldCharType="end"/>
      </w:r>
    </w:p>
    <w:p w14:paraId="717D61C5" w14:textId="32F11CE0" w:rsidR="00893A63" w:rsidRDefault="00893A6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_Toc215122947 \h </w:instrText>
      </w:r>
      <w:r>
        <w:fldChar w:fldCharType="separate"/>
      </w:r>
      <w:r>
        <w:t>108</w:t>
      </w:r>
      <w:r>
        <w:fldChar w:fldCharType="end"/>
      </w:r>
    </w:p>
    <w:p w14:paraId="721CC743" w14:textId="64594D1E" w:rsidR="00893A63" w:rsidRDefault="00893A6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_Toc215122948 \h </w:instrText>
      </w:r>
      <w:r>
        <w:fldChar w:fldCharType="separate"/>
      </w:r>
      <w:r>
        <w:t>109</w:t>
      </w:r>
      <w:r>
        <w:fldChar w:fldCharType="end"/>
      </w:r>
    </w:p>
    <w:p w14:paraId="5515498D" w14:textId="7590058A" w:rsidR="00893A63" w:rsidRDefault="00893A63">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_Toc215122949 \h </w:instrText>
      </w:r>
      <w:r>
        <w:fldChar w:fldCharType="separate"/>
      </w:r>
      <w:r>
        <w:t>110</w:t>
      </w:r>
      <w:r>
        <w:fldChar w:fldCharType="end"/>
      </w:r>
    </w:p>
    <w:p w14:paraId="2CB39BF0" w14:textId="3206038C"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_Toc215122950 \h </w:instrText>
      </w:r>
      <w:r>
        <w:fldChar w:fldCharType="separate"/>
      </w:r>
      <w:r>
        <w:t>111</w:t>
      </w:r>
      <w:r>
        <w:fldChar w:fldCharType="end"/>
      </w:r>
    </w:p>
    <w:p w14:paraId="01720761" w14:textId="153A45CA" w:rsidR="00893A63" w:rsidRDefault="00893A6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_Toc215122951 \h </w:instrText>
      </w:r>
      <w:r>
        <w:fldChar w:fldCharType="separate"/>
      </w:r>
      <w:r>
        <w:t>111</w:t>
      </w:r>
      <w:r>
        <w:fldChar w:fldCharType="end"/>
      </w:r>
    </w:p>
    <w:p w14:paraId="0E91C8C4" w14:textId="17BC1F55" w:rsidR="00893A63" w:rsidRDefault="00893A6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_Toc215122952 \h </w:instrText>
      </w:r>
      <w:r>
        <w:fldChar w:fldCharType="separate"/>
      </w:r>
      <w:r>
        <w:t>111</w:t>
      </w:r>
      <w:r>
        <w:fldChar w:fldCharType="end"/>
      </w:r>
    </w:p>
    <w:p w14:paraId="09CFC759" w14:textId="542A7CDE" w:rsidR="00893A63" w:rsidRDefault="00893A6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_Toc215122953 \h </w:instrText>
      </w:r>
      <w:r>
        <w:fldChar w:fldCharType="separate"/>
      </w:r>
      <w:r>
        <w:t>112</w:t>
      </w:r>
      <w:r>
        <w:fldChar w:fldCharType="end"/>
      </w:r>
    </w:p>
    <w:p w14:paraId="031F4C88" w14:textId="76D585DE" w:rsidR="00893A63" w:rsidRDefault="00893A6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_Toc215122954 \h </w:instrText>
      </w:r>
      <w:r>
        <w:fldChar w:fldCharType="separate"/>
      </w:r>
      <w:r>
        <w:t>112</w:t>
      </w:r>
      <w:r>
        <w:fldChar w:fldCharType="end"/>
      </w:r>
    </w:p>
    <w:p w14:paraId="62C7B929" w14:textId="6F8B3BE3" w:rsidR="00893A63" w:rsidRDefault="00893A6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_Toc215122955 \h </w:instrText>
      </w:r>
      <w:r>
        <w:fldChar w:fldCharType="separate"/>
      </w:r>
      <w:r>
        <w:t>112</w:t>
      </w:r>
      <w:r>
        <w:fldChar w:fldCharType="end"/>
      </w:r>
    </w:p>
    <w:p w14:paraId="2317417D" w14:textId="7385253F" w:rsidR="00893A63" w:rsidRDefault="00893A6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_Toc215122956 \h </w:instrText>
      </w:r>
      <w:r>
        <w:fldChar w:fldCharType="separate"/>
      </w:r>
      <w:r>
        <w:t>113</w:t>
      </w:r>
      <w:r>
        <w:fldChar w:fldCharType="end"/>
      </w:r>
    </w:p>
    <w:p w14:paraId="4E381434" w14:textId="3EAC0566" w:rsidR="00893A63" w:rsidRDefault="00893A6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_Toc215122957 \h </w:instrText>
      </w:r>
      <w:r>
        <w:fldChar w:fldCharType="separate"/>
      </w:r>
      <w:r>
        <w:t>115</w:t>
      </w:r>
      <w:r>
        <w:fldChar w:fldCharType="end"/>
      </w:r>
    </w:p>
    <w:p w14:paraId="586BE6C8" w14:textId="0F4CBF9D" w:rsidR="00893A63" w:rsidRDefault="00893A6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_Toc215122958 \h </w:instrText>
      </w:r>
      <w:r>
        <w:fldChar w:fldCharType="separate"/>
      </w:r>
      <w:r>
        <w:t>118</w:t>
      </w:r>
      <w:r>
        <w:fldChar w:fldCharType="end"/>
      </w:r>
    </w:p>
    <w:p w14:paraId="3E8162F8" w14:textId="3098C95E"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6.18.3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_Toc215122959 \h </w:instrText>
      </w:r>
      <w:r>
        <w:fldChar w:fldCharType="separate"/>
      </w:r>
      <w:r>
        <w:t>118</w:t>
      </w:r>
      <w:r>
        <w:fldChar w:fldCharType="end"/>
      </w:r>
    </w:p>
    <w:p w14:paraId="04BE958B" w14:textId="44779BA9" w:rsidR="00893A63" w:rsidRDefault="00893A6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_Toc215122960 \h </w:instrText>
      </w:r>
      <w:r>
        <w:fldChar w:fldCharType="separate"/>
      </w:r>
      <w:r>
        <w:t>119</w:t>
      </w:r>
      <w:r>
        <w:fldChar w:fldCharType="end"/>
      </w:r>
    </w:p>
    <w:p w14:paraId="1E7BB9FC" w14:textId="28B9FEB9" w:rsidR="00893A63" w:rsidRDefault="00893A6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_Toc215122961 \h </w:instrText>
      </w:r>
      <w:r>
        <w:fldChar w:fldCharType="separate"/>
      </w:r>
      <w:r>
        <w:t>119</w:t>
      </w:r>
      <w:r>
        <w:fldChar w:fldCharType="end"/>
      </w:r>
    </w:p>
    <w:p w14:paraId="0B9AACC7" w14:textId="0976F3EC" w:rsidR="00893A63" w:rsidRDefault="00893A6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_Toc215122962 \h </w:instrText>
      </w:r>
      <w:r>
        <w:fldChar w:fldCharType="separate"/>
      </w:r>
      <w:r>
        <w:t>119</w:t>
      </w:r>
      <w:r>
        <w:fldChar w:fldCharType="end"/>
      </w:r>
    </w:p>
    <w:p w14:paraId="47E2F28F" w14:textId="1C53F7C5" w:rsidR="00893A63" w:rsidRDefault="00893A6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_Toc215122963 \h </w:instrText>
      </w:r>
      <w:r>
        <w:fldChar w:fldCharType="separate"/>
      </w:r>
      <w:r>
        <w:t>120</w:t>
      </w:r>
      <w:r>
        <w:fldChar w:fldCharType="end"/>
      </w:r>
    </w:p>
    <w:p w14:paraId="68802E7D" w14:textId="68E82FFA" w:rsidR="00893A63" w:rsidRDefault="00893A63">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_Toc215122964 \h </w:instrText>
      </w:r>
      <w:r>
        <w:fldChar w:fldCharType="separate"/>
      </w:r>
      <w:r>
        <w:t>120</w:t>
      </w:r>
      <w:r>
        <w:fldChar w:fldCharType="end"/>
      </w:r>
    </w:p>
    <w:p w14:paraId="188469BF" w14:textId="6917A1CB" w:rsidR="00893A63" w:rsidRDefault="00893A63">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_Toc215122965 \h </w:instrText>
      </w:r>
      <w:r>
        <w:fldChar w:fldCharType="separate"/>
      </w:r>
      <w:r>
        <w:t>121</w:t>
      </w:r>
      <w:r>
        <w:fldChar w:fldCharType="end"/>
      </w:r>
    </w:p>
    <w:p w14:paraId="2AD9934A" w14:textId="5F5DB6B2"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_Toc215122966 \h </w:instrText>
      </w:r>
      <w:r>
        <w:fldChar w:fldCharType="separate"/>
      </w:r>
      <w:r>
        <w:t>122</w:t>
      </w:r>
      <w:r>
        <w:fldChar w:fldCharType="end"/>
      </w:r>
    </w:p>
    <w:p w14:paraId="77F43B9F" w14:textId="04F20A5D"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_Toc215122967 \h </w:instrText>
      </w:r>
      <w:r>
        <w:fldChar w:fldCharType="separate"/>
      </w:r>
      <w:r>
        <w:t>123</w:t>
      </w:r>
      <w:r>
        <w:fldChar w:fldCharType="end"/>
      </w:r>
    </w:p>
    <w:p w14:paraId="6FA03660" w14:textId="0E45645E" w:rsidR="00893A63" w:rsidRDefault="00893A6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_Toc215122968 \h </w:instrText>
      </w:r>
      <w:r>
        <w:fldChar w:fldCharType="separate"/>
      </w:r>
      <w:r>
        <w:t>124</w:t>
      </w:r>
      <w:r>
        <w:fldChar w:fldCharType="end"/>
      </w:r>
    </w:p>
    <w:p w14:paraId="7052E534" w14:textId="2D7830AF"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_Toc215122969 \h </w:instrText>
      </w:r>
      <w:r>
        <w:fldChar w:fldCharType="separate"/>
      </w:r>
      <w:r>
        <w:t>125</w:t>
      </w:r>
      <w:r>
        <w:fldChar w:fldCharType="end"/>
      </w:r>
    </w:p>
    <w:p w14:paraId="372FDE1F" w14:textId="32B957E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_Toc215122970 \h </w:instrText>
      </w:r>
      <w:r>
        <w:fldChar w:fldCharType="separate"/>
      </w:r>
      <w:r>
        <w:t>125</w:t>
      </w:r>
      <w:r>
        <w:fldChar w:fldCharType="end"/>
      </w:r>
    </w:p>
    <w:p w14:paraId="42692A32" w14:textId="5141BA3C" w:rsidR="00893A63" w:rsidRDefault="00893A63">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_Toc215122971 \h </w:instrText>
      </w:r>
      <w:r>
        <w:fldChar w:fldCharType="separate"/>
      </w:r>
      <w:r>
        <w:t>125</w:t>
      </w:r>
      <w:r>
        <w:fldChar w:fldCharType="end"/>
      </w:r>
    </w:p>
    <w:p w14:paraId="57849F52" w14:textId="2AB1E2CC" w:rsidR="00893A63" w:rsidRDefault="00893A63">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_Toc215122972 \h </w:instrText>
      </w:r>
      <w:r>
        <w:fldChar w:fldCharType="separate"/>
      </w:r>
      <w:r>
        <w:t>126</w:t>
      </w:r>
      <w:r>
        <w:fldChar w:fldCharType="end"/>
      </w:r>
    </w:p>
    <w:p w14:paraId="15E100DB" w14:textId="6C05804C" w:rsidR="00893A63" w:rsidRDefault="00893A63">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_Toc215122973 \h </w:instrText>
      </w:r>
      <w:r>
        <w:fldChar w:fldCharType="separate"/>
      </w:r>
      <w:r>
        <w:t>129</w:t>
      </w:r>
      <w:r>
        <w:fldChar w:fldCharType="end"/>
      </w:r>
    </w:p>
    <w:p w14:paraId="73EA92E5" w14:textId="0C513136" w:rsidR="00893A63" w:rsidRDefault="00893A63">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_Toc215122974 \h </w:instrText>
      </w:r>
      <w:r>
        <w:fldChar w:fldCharType="separate"/>
      </w:r>
      <w:r>
        <w:t>129</w:t>
      </w:r>
      <w:r>
        <w:fldChar w:fldCharType="end"/>
      </w:r>
    </w:p>
    <w:p w14:paraId="09124405" w14:textId="1C781178" w:rsidR="00893A63" w:rsidRDefault="00893A63">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_Toc215122975 \h </w:instrText>
      </w:r>
      <w:r>
        <w:fldChar w:fldCharType="separate"/>
      </w:r>
      <w:r>
        <w:t>140</w:t>
      </w:r>
      <w:r>
        <w:fldChar w:fldCharType="end"/>
      </w:r>
    </w:p>
    <w:p w14:paraId="1CC82BCA" w14:textId="716B34B8" w:rsidR="00893A63" w:rsidRDefault="00893A63">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_Toc215122976 \h </w:instrText>
      </w:r>
      <w:r>
        <w:fldChar w:fldCharType="separate"/>
      </w:r>
      <w:r>
        <w:t>145</w:t>
      </w:r>
      <w:r>
        <w:fldChar w:fldCharType="end"/>
      </w:r>
    </w:p>
    <w:p w14:paraId="4644B229" w14:textId="12C42EA0" w:rsidR="00893A63" w:rsidRDefault="00893A63">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_Toc215122977 \h </w:instrText>
      </w:r>
      <w:r>
        <w:fldChar w:fldCharType="separate"/>
      </w:r>
      <w:r>
        <w:t>149</w:t>
      </w:r>
      <w:r>
        <w:fldChar w:fldCharType="end"/>
      </w:r>
    </w:p>
    <w:p w14:paraId="54739733" w14:textId="7A2DD91C" w:rsidR="00893A63" w:rsidRDefault="00893A63">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_Toc215122978 \h </w:instrText>
      </w:r>
      <w:r>
        <w:fldChar w:fldCharType="separate"/>
      </w:r>
      <w:r>
        <w:t>149</w:t>
      </w:r>
      <w:r>
        <w:fldChar w:fldCharType="end"/>
      </w:r>
    </w:p>
    <w:p w14:paraId="717C643A" w14:textId="420AC1C2" w:rsidR="00893A63" w:rsidRDefault="00893A63">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_Toc215122979 \h </w:instrText>
      </w:r>
      <w:r>
        <w:fldChar w:fldCharType="separate"/>
      </w:r>
      <w:r>
        <w:t>150</w:t>
      </w:r>
      <w:r>
        <w:fldChar w:fldCharType="end"/>
      </w:r>
    </w:p>
    <w:p w14:paraId="4C1E0A11" w14:textId="61FED201"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lang w:eastAsia="zh-CN"/>
        </w:rPr>
        <w:t>6.20.3</w:t>
      </w:r>
      <w:r>
        <w:rPr>
          <w:rFonts w:asciiTheme="minorHAnsi" w:eastAsiaTheme="minorEastAsia" w:hAnsiTheme="minorHAnsi" w:cstheme="minorBidi"/>
          <w:kern w:val="2"/>
          <w:sz w:val="24"/>
          <w:szCs w:val="24"/>
          <w14:ligatures w14:val="standardContextual"/>
        </w:rPr>
        <w:tab/>
      </w:r>
      <w:r w:rsidRPr="00DF4567">
        <w:rPr>
          <w:rFonts w:eastAsia="DengXian"/>
          <w:lang w:eastAsia="zh-CN"/>
        </w:rPr>
        <w:t>Impacts to Services, Entities and Interfaces</w:t>
      </w:r>
      <w:r>
        <w:tab/>
      </w:r>
      <w:r>
        <w:fldChar w:fldCharType="begin"/>
      </w:r>
      <w:r>
        <w:instrText xml:space="preserve"> PAGEREF _Toc215122980 \h </w:instrText>
      </w:r>
      <w:r>
        <w:fldChar w:fldCharType="separate"/>
      </w:r>
      <w:r>
        <w:t>151</w:t>
      </w:r>
      <w:r>
        <w:fldChar w:fldCharType="end"/>
      </w:r>
    </w:p>
    <w:p w14:paraId="377517E7" w14:textId="1D724638"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_Toc215122981 \h </w:instrText>
      </w:r>
      <w:r>
        <w:fldChar w:fldCharType="separate"/>
      </w:r>
      <w:r>
        <w:t>151</w:t>
      </w:r>
      <w:r>
        <w:fldChar w:fldCharType="end"/>
      </w:r>
    </w:p>
    <w:p w14:paraId="2222B7B6" w14:textId="2892903A" w:rsidR="00893A63" w:rsidRDefault="00893A63">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_Toc215122982 \h </w:instrText>
      </w:r>
      <w:r>
        <w:fldChar w:fldCharType="separate"/>
      </w:r>
      <w:r>
        <w:t>151</w:t>
      </w:r>
      <w:r>
        <w:fldChar w:fldCharType="end"/>
      </w:r>
    </w:p>
    <w:p w14:paraId="28EE7CD6" w14:textId="0A89BB07" w:rsidR="00893A63" w:rsidRDefault="00893A63">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_Toc215122983 \h </w:instrText>
      </w:r>
      <w:r>
        <w:fldChar w:fldCharType="separate"/>
      </w:r>
      <w:r>
        <w:t>151</w:t>
      </w:r>
      <w:r>
        <w:fldChar w:fldCharType="end"/>
      </w:r>
    </w:p>
    <w:p w14:paraId="6037EEAA" w14:textId="39EF4CDA" w:rsidR="00893A63" w:rsidRDefault="00893A6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_Toc215122984 \h </w:instrText>
      </w:r>
      <w:r>
        <w:fldChar w:fldCharType="separate"/>
      </w:r>
      <w:r>
        <w:t>152</w:t>
      </w:r>
      <w:r>
        <w:fldChar w:fldCharType="end"/>
      </w:r>
    </w:p>
    <w:p w14:paraId="5CCBD030" w14:textId="1D3D711F"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_Toc215122985 \h </w:instrText>
      </w:r>
      <w:r>
        <w:fldChar w:fldCharType="separate"/>
      </w:r>
      <w:r>
        <w:t>152</w:t>
      </w:r>
      <w:r>
        <w:fldChar w:fldCharType="end"/>
      </w:r>
    </w:p>
    <w:p w14:paraId="11FEB8E0" w14:textId="46BFBE2C" w:rsidR="00893A63" w:rsidRDefault="00893A6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DF4567">
        <w:rPr>
          <w:rFonts w:eastAsia="DengXian"/>
          <w:lang w:eastAsia="zh-CN"/>
        </w:rPr>
        <w:t>IMS emergency call without IMS emergency registration</w:t>
      </w:r>
      <w:r>
        <w:tab/>
      </w:r>
      <w:r>
        <w:fldChar w:fldCharType="begin"/>
      </w:r>
      <w:r>
        <w:instrText xml:space="preserve"> PAGEREF _Toc215122986 \h </w:instrText>
      </w:r>
      <w:r>
        <w:fldChar w:fldCharType="separate"/>
      </w:r>
      <w:r>
        <w:t>152</w:t>
      </w:r>
      <w:r>
        <w:fldChar w:fldCharType="end"/>
      </w:r>
    </w:p>
    <w:p w14:paraId="74073161" w14:textId="3B15D5F2" w:rsidR="00893A63" w:rsidRDefault="00893A63">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_Toc215122987 \h </w:instrText>
      </w:r>
      <w:r>
        <w:fldChar w:fldCharType="separate"/>
      </w:r>
      <w:r>
        <w:t>152</w:t>
      </w:r>
      <w:r>
        <w:fldChar w:fldCharType="end"/>
      </w:r>
    </w:p>
    <w:p w14:paraId="52FE456E" w14:textId="3D1C5D64" w:rsidR="00893A63" w:rsidRDefault="00893A6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_Toc215122988 \h </w:instrText>
      </w:r>
      <w:r>
        <w:fldChar w:fldCharType="separate"/>
      </w:r>
      <w:r>
        <w:t>152</w:t>
      </w:r>
      <w:r>
        <w:fldChar w:fldCharType="end"/>
      </w:r>
    </w:p>
    <w:p w14:paraId="7FBA7C13" w14:textId="5BE4F582" w:rsidR="00893A63" w:rsidRDefault="00893A63">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_Toc215122989 \h </w:instrText>
      </w:r>
      <w:r>
        <w:fldChar w:fldCharType="separate"/>
      </w:r>
      <w:r>
        <w:t>153</w:t>
      </w:r>
      <w:r>
        <w:fldChar w:fldCharType="end"/>
      </w:r>
    </w:p>
    <w:p w14:paraId="3036F36B" w14:textId="74C5CCA2"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_Toc215122990 \h </w:instrText>
      </w:r>
      <w:r>
        <w:fldChar w:fldCharType="separate"/>
      </w:r>
      <w:r>
        <w:t>153</w:t>
      </w:r>
      <w:r>
        <w:fldChar w:fldCharType="end"/>
      </w:r>
    </w:p>
    <w:p w14:paraId="472515EE" w14:textId="4EB00807"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DF4567">
        <w:rPr>
          <w:rFonts w:eastAsiaTheme="minorEastAsia"/>
          <w:lang w:eastAsia="zh-CN"/>
        </w:rPr>
        <w:t>Solution #23: Non-UE detectable IMS Emergency Calls for UE via NB-IoT GEO Access</w:t>
      </w:r>
      <w:r>
        <w:tab/>
      </w:r>
      <w:r>
        <w:fldChar w:fldCharType="begin"/>
      </w:r>
      <w:r>
        <w:instrText xml:space="preserve"> PAGEREF _Toc215122991 \h </w:instrText>
      </w:r>
      <w:r>
        <w:fldChar w:fldCharType="separate"/>
      </w:r>
      <w:r>
        <w:t>154</w:t>
      </w:r>
      <w:r>
        <w:fldChar w:fldCharType="end"/>
      </w:r>
    </w:p>
    <w:p w14:paraId="74C71EEE" w14:textId="0E3F0DB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rPr>
        <w:t>6.23.0</w:t>
      </w:r>
      <w:r>
        <w:rPr>
          <w:rFonts w:asciiTheme="minorHAnsi" w:eastAsiaTheme="minorEastAsia" w:hAnsiTheme="minorHAnsi" w:cstheme="minorBidi"/>
          <w:kern w:val="2"/>
          <w:sz w:val="24"/>
          <w:szCs w:val="24"/>
          <w14:ligatures w14:val="standardContextual"/>
        </w:rPr>
        <w:tab/>
      </w:r>
      <w:r w:rsidRPr="00DF4567">
        <w:rPr>
          <w:rFonts w:eastAsiaTheme="minorEastAsia"/>
          <w:lang w:eastAsia="zh-CN"/>
        </w:rPr>
        <w:t>High level principles</w:t>
      </w:r>
      <w:r>
        <w:tab/>
      </w:r>
      <w:r>
        <w:fldChar w:fldCharType="begin"/>
      </w:r>
      <w:r>
        <w:instrText xml:space="preserve"> PAGEREF _Toc215122992 \h </w:instrText>
      </w:r>
      <w:r>
        <w:fldChar w:fldCharType="separate"/>
      </w:r>
      <w:r>
        <w:t>154</w:t>
      </w:r>
      <w:r>
        <w:fldChar w:fldCharType="end"/>
      </w:r>
    </w:p>
    <w:p w14:paraId="15FA77A4" w14:textId="7E371483"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lang w:eastAsia="zh-CN"/>
        </w:rPr>
        <w:t>6.</w:t>
      </w:r>
      <w:r w:rsidRPr="00DF4567">
        <w:rPr>
          <w:rFonts w:eastAsiaTheme="minorEastAsia"/>
          <w:lang w:eastAsia="en-US"/>
        </w:rPr>
        <w:t>23.</w:t>
      </w:r>
      <w:r w:rsidRPr="00DF4567">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DF4567">
        <w:rPr>
          <w:rFonts w:eastAsiaTheme="minorEastAsia"/>
          <w:lang w:eastAsia="en-US"/>
        </w:rPr>
        <w:t>Description</w:t>
      </w:r>
      <w:r>
        <w:tab/>
      </w:r>
      <w:r>
        <w:fldChar w:fldCharType="begin"/>
      </w:r>
      <w:r>
        <w:instrText xml:space="preserve"> PAGEREF _Toc215122993 \h </w:instrText>
      </w:r>
      <w:r>
        <w:fldChar w:fldCharType="separate"/>
      </w:r>
      <w:r>
        <w:t>154</w:t>
      </w:r>
      <w:r>
        <w:fldChar w:fldCharType="end"/>
      </w:r>
    </w:p>
    <w:p w14:paraId="44CC86B3" w14:textId="6DB94AB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Theme="minorEastAsia"/>
        </w:rPr>
        <w:lastRenderedPageBreak/>
        <w:t>6.23.2</w:t>
      </w:r>
      <w:r>
        <w:rPr>
          <w:rFonts w:asciiTheme="minorHAnsi" w:eastAsiaTheme="minorEastAsia" w:hAnsiTheme="minorHAnsi" w:cstheme="minorBidi"/>
          <w:kern w:val="2"/>
          <w:sz w:val="24"/>
          <w:szCs w:val="24"/>
          <w14:ligatures w14:val="standardContextual"/>
        </w:rPr>
        <w:tab/>
      </w:r>
      <w:r w:rsidRPr="00DF4567">
        <w:rPr>
          <w:rFonts w:eastAsiaTheme="minorEastAsia"/>
        </w:rPr>
        <w:t>Procedures</w:t>
      </w:r>
      <w:r>
        <w:tab/>
      </w:r>
      <w:r>
        <w:fldChar w:fldCharType="begin"/>
      </w:r>
      <w:r>
        <w:instrText xml:space="preserve"> PAGEREF _Toc215122994 \h </w:instrText>
      </w:r>
      <w:r>
        <w:fldChar w:fldCharType="separate"/>
      </w:r>
      <w:r>
        <w:t>154</w:t>
      </w:r>
      <w:r>
        <w:fldChar w:fldCharType="end"/>
      </w:r>
    </w:p>
    <w:p w14:paraId="75585CBD" w14:textId="44FBF735"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Malgun Gothic"/>
        </w:rPr>
        <w:t>6.23.2.</w:t>
      </w:r>
      <w:r w:rsidRPr="00DF4567">
        <w:rPr>
          <w:rFonts w:eastAsia="SimSun"/>
        </w:rPr>
        <w:t>1</w:t>
      </w:r>
      <w:r>
        <w:rPr>
          <w:rFonts w:asciiTheme="minorHAnsi" w:eastAsiaTheme="minorEastAsia" w:hAnsiTheme="minorHAnsi" w:cstheme="minorBidi"/>
          <w:kern w:val="2"/>
          <w:sz w:val="24"/>
          <w:szCs w:val="24"/>
          <w14:ligatures w14:val="standardContextual"/>
        </w:rPr>
        <w:tab/>
      </w:r>
      <w:r w:rsidRPr="00DF4567">
        <w:rPr>
          <w:rFonts w:eastAsia="Malgun Gothic"/>
        </w:rPr>
        <w:t>Non-UE detectable IMS emergency session</w:t>
      </w:r>
      <w:r>
        <w:tab/>
      </w:r>
      <w:r>
        <w:fldChar w:fldCharType="begin"/>
      </w:r>
      <w:r>
        <w:instrText xml:space="preserve"> PAGEREF _Toc215122995 \h </w:instrText>
      </w:r>
      <w:r>
        <w:fldChar w:fldCharType="separate"/>
      </w:r>
      <w:r>
        <w:t>154</w:t>
      </w:r>
      <w:r>
        <w:fldChar w:fldCharType="end"/>
      </w:r>
    </w:p>
    <w:p w14:paraId="59EAA516" w14:textId="0F9D983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6.23.3</w:t>
      </w:r>
      <w:r>
        <w:rPr>
          <w:rFonts w:asciiTheme="minorHAnsi" w:eastAsiaTheme="minorEastAsia" w:hAnsiTheme="minorHAnsi" w:cstheme="minorBidi"/>
          <w:kern w:val="2"/>
          <w:sz w:val="24"/>
          <w:szCs w:val="24"/>
          <w14:ligatures w14:val="standardContextual"/>
        </w:rPr>
        <w:tab/>
      </w:r>
      <w:r w:rsidRPr="00DF4567">
        <w:rPr>
          <w:rFonts w:eastAsia="SimSun"/>
        </w:rPr>
        <w:t>Impacts on Services, Entities and Interfaces</w:t>
      </w:r>
      <w:r>
        <w:tab/>
      </w:r>
      <w:r>
        <w:fldChar w:fldCharType="begin"/>
      </w:r>
      <w:r>
        <w:instrText xml:space="preserve"> PAGEREF _Toc215122996 \h </w:instrText>
      </w:r>
      <w:r>
        <w:fldChar w:fldCharType="separate"/>
      </w:r>
      <w:r>
        <w:t>156</w:t>
      </w:r>
      <w:r>
        <w:fldChar w:fldCharType="end"/>
      </w:r>
    </w:p>
    <w:p w14:paraId="19CC2286" w14:textId="06FC0210"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SimSun"/>
        </w:rPr>
        <w:t>6.24</w:t>
      </w:r>
      <w:r>
        <w:rPr>
          <w:rFonts w:asciiTheme="minorHAnsi" w:eastAsiaTheme="minorEastAsia" w:hAnsiTheme="minorHAnsi" w:cstheme="minorBidi"/>
          <w:kern w:val="2"/>
          <w:sz w:val="24"/>
          <w:szCs w:val="24"/>
          <w14:ligatures w14:val="standardContextual"/>
        </w:rPr>
        <w:tab/>
      </w:r>
      <w:r w:rsidRPr="00DF4567">
        <w:rPr>
          <w:rFonts w:eastAsia="SimSun"/>
        </w:rPr>
        <w:t>Solution #24: IMS Emergency Call over GEO</w:t>
      </w:r>
      <w:r>
        <w:tab/>
      </w:r>
      <w:r>
        <w:fldChar w:fldCharType="begin"/>
      </w:r>
      <w:r>
        <w:instrText xml:space="preserve"> PAGEREF _Toc215122997 \h </w:instrText>
      </w:r>
      <w:r>
        <w:fldChar w:fldCharType="separate"/>
      </w:r>
      <w:r>
        <w:t>156</w:t>
      </w:r>
      <w:r>
        <w:fldChar w:fldCharType="end"/>
      </w:r>
    </w:p>
    <w:p w14:paraId="475526E0" w14:textId="4813A81F"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6.24.0</w:t>
      </w:r>
      <w:r>
        <w:rPr>
          <w:rFonts w:asciiTheme="minorHAnsi" w:eastAsiaTheme="minorEastAsia" w:hAnsiTheme="minorHAnsi" w:cstheme="minorBidi"/>
          <w:kern w:val="2"/>
          <w:sz w:val="24"/>
          <w:szCs w:val="24"/>
          <w14:ligatures w14:val="standardContextual"/>
        </w:rPr>
        <w:tab/>
      </w:r>
      <w:r w:rsidRPr="00DF4567">
        <w:rPr>
          <w:rFonts w:eastAsia="SimSun"/>
        </w:rPr>
        <w:t>High-level solution Principles</w:t>
      </w:r>
      <w:r>
        <w:tab/>
      </w:r>
      <w:r>
        <w:fldChar w:fldCharType="begin"/>
      </w:r>
      <w:r>
        <w:instrText xml:space="preserve"> PAGEREF _Toc215122998 \h </w:instrText>
      </w:r>
      <w:r>
        <w:fldChar w:fldCharType="separate"/>
      </w:r>
      <w:r>
        <w:t>156</w:t>
      </w:r>
      <w:r>
        <w:fldChar w:fldCharType="end"/>
      </w:r>
    </w:p>
    <w:p w14:paraId="28C1420F" w14:textId="626E2F68"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6.24.1</w:t>
      </w:r>
      <w:r>
        <w:rPr>
          <w:rFonts w:asciiTheme="minorHAnsi" w:eastAsiaTheme="minorEastAsia" w:hAnsiTheme="minorHAnsi" w:cstheme="minorBidi"/>
          <w:kern w:val="2"/>
          <w:sz w:val="24"/>
          <w:szCs w:val="24"/>
          <w14:ligatures w14:val="standardContextual"/>
        </w:rPr>
        <w:tab/>
      </w:r>
      <w:r w:rsidRPr="00DF4567">
        <w:rPr>
          <w:rFonts w:eastAsia="SimSun"/>
        </w:rPr>
        <w:t>Description</w:t>
      </w:r>
      <w:r>
        <w:tab/>
      </w:r>
      <w:r>
        <w:fldChar w:fldCharType="begin"/>
      </w:r>
      <w:r>
        <w:instrText xml:space="preserve"> PAGEREF _Toc215122999 \h </w:instrText>
      </w:r>
      <w:r>
        <w:fldChar w:fldCharType="separate"/>
      </w:r>
      <w:r>
        <w:t>157</w:t>
      </w:r>
      <w:r>
        <w:fldChar w:fldCharType="end"/>
      </w:r>
    </w:p>
    <w:p w14:paraId="190FF565" w14:textId="0C542D32"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6.24.2</w:t>
      </w:r>
      <w:r>
        <w:rPr>
          <w:rFonts w:asciiTheme="minorHAnsi" w:eastAsiaTheme="minorEastAsia" w:hAnsiTheme="minorHAnsi" w:cstheme="minorBidi"/>
          <w:kern w:val="2"/>
          <w:sz w:val="24"/>
          <w:szCs w:val="24"/>
          <w14:ligatures w14:val="standardContextual"/>
        </w:rPr>
        <w:tab/>
      </w:r>
      <w:r w:rsidRPr="00DF4567">
        <w:rPr>
          <w:rFonts w:eastAsia="SimSun"/>
        </w:rPr>
        <w:t>Procedures</w:t>
      </w:r>
      <w:r>
        <w:tab/>
      </w:r>
      <w:r>
        <w:fldChar w:fldCharType="begin"/>
      </w:r>
      <w:r>
        <w:instrText xml:space="preserve"> PAGEREF _Toc215123000 \h </w:instrText>
      </w:r>
      <w:r>
        <w:fldChar w:fldCharType="separate"/>
      </w:r>
      <w:r>
        <w:t>157</w:t>
      </w:r>
      <w:r>
        <w:fldChar w:fldCharType="end"/>
      </w:r>
    </w:p>
    <w:p w14:paraId="1445E329" w14:textId="7F8736F0" w:rsidR="00893A63" w:rsidRDefault="00893A63">
      <w:pPr>
        <w:pStyle w:val="TOC4"/>
        <w:rPr>
          <w:rFonts w:asciiTheme="minorHAnsi" w:eastAsiaTheme="minorEastAsia" w:hAnsiTheme="minorHAnsi" w:cstheme="minorBidi"/>
          <w:kern w:val="2"/>
          <w:sz w:val="24"/>
          <w:szCs w:val="24"/>
          <w14:ligatures w14:val="standardContextual"/>
        </w:rPr>
      </w:pPr>
      <w:r w:rsidRPr="00DF4567">
        <w:rPr>
          <w:rFonts w:eastAsia="SimSun"/>
        </w:rPr>
        <w:t>6.24.2.1</w:t>
      </w:r>
      <w:r>
        <w:rPr>
          <w:rFonts w:asciiTheme="minorHAnsi" w:eastAsiaTheme="minorEastAsia" w:hAnsiTheme="minorHAnsi" w:cstheme="minorBidi"/>
          <w:kern w:val="2"/>
          <w:sz w:val="24"/>
          <w:szCs w:val="24"/>
          <w14:ligatures w14:val="standardContextual"/>
        </w:rPr>
        <w:tab/>
      </w:r>
      <w:r w:rsidRPr="00DF4567">
        <w:rPr>
          <w:rFonts w:eastAsia="SimSun"/>
        </w:rPr>
        <w:t>IMS Emergency session via Gm*</w:t>
      </w:r>
      <w:r>
        <w:tab/>
      </w:r>
      <w:r>
        <w:fldChar w:fldCharType="begin"/>
      </w:r>
      <w:r>
        <w:instrText xml:space="preserve"> PAGEREF _Toc215123001 \h </w:instrText>
      </w:r>
      <w:r>
        <w:fldChar w:fldCharType="separate"/>
      </w:r>
      <w:r>
        <w:t>157</w:t>
      </w:r>
      <w:r>
        <w:fldChar w:fldCharType="end"/>
      </w:r>
    </w:p>
    <w:p w14:paraId="5828499A" w14:textId="7B144FB4"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SimSun"/>
        </w:rPr>
        <w:t>6.24.3</w:t>
      </w:r>
      <w:r>
        <w:rPr>
          <w:rFonts w:asciiTheme="minorHAnsi" w:eastAsiaTheme="minorEastAsia" w:hAnsiTheme="minorHAnsi" w:cstheme="minorBidi"/>
          <w:kern w:val="2"/>
          <w:sz w:val="24"/>
          <w:szCs w:val="24"/>
          <w14:ligatures w14:val="standardContextual"/>
        </w:rPr>
        <w:tab/>
      </w:r>
      <w:r w:rsidRPr="00DF4567">
        <w:rPr>
          <w:rFonts w:eastAsia="SimSun"/>
        </w:rPr>
        <w:t>Impacts on Services, Entities and Interfaces</w:t>
      </w:r>
      <w:r>
        <w:tab/>
      </w:r>
      <w:r>
        <w:fldChar w:fldCharType="begin"/>
      </w:r>
      <w:r>
        <w:instrText xml:space="preserve"> PAGEREF _Toc215123002 \h </w:instrText>
      </w:r>
      <w:r>
        <w:fldChar w:fldCharType="separate"/>
      </w:r>
      <w:r>
        <w:t>159</w:t>
      </w:r>
      <w:r>
        <w:fldChar w:fldCharType="end"/>
      </w:r>
    </w:p>
    <w:p w14:paraId="1C9C6B25" w14:textId="34EC2238" w:rsidR="00893A63" w:rsidRDefault="00893A63">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_Toc215123003 \h </w:instrText>
      </w:r>
      <w:r>
        <w:fldChar w:fldCharType="separate"/>
      </w:r>
      <w:r>
        <w:t>159</w:t>
      </w:r>
      <w:r>
        <w:fldChar w:fldCharType="end"/>
      </w:r>
    </w:p>
    <w:p w14:paraId="37C727E2" w14:textId="7E73CAC5" w:rsidR="00893A63" w:rsidRDefault="00893A63">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_Toc215123004 \h </w:instrText>
      </w:r>
      <w:r>
        <w:fldChar w:fldCharType="separate"/>
      </w:r>
      <w:r>
        <w:t>159</w:t>
      </w:r>
      <w:r>
        <w:fldChar w:fldCharType="end"/>
      </w:r>
    </w:p>
    <w:p w14:paraId="6E51E0D7" w14:textId="3A30E87E" w:rsidR="00893A63" w:rsidRDefault="00893A6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_Toc215123005 \h </w:instrText>
      </w:r>
      <w:r>
        <w:fldChar w:fldCharType="separate"/>
      </w:r>
      <w:r>
        <w:t>159</w:t>
      </w:r>
      <w:r>
        <w:fldChar w:fldCharType="end"/>
      </w:r>
    </w:p>
    <w:p w14:paraId="562B8CD8" w14:textId="053F3BDE" w:rsidR="00893A63" w:rsidRDefault="00893A6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_Toc215123006 \h </w:instrText>
      </w:r>
      <w:r>
        <w:fldChar w:fldCharType="separate"/>
      </w:r>
      <w:r>
        <w:t>159</w:t>
      </w:r>
      <w:r>
        <w:fldChar w:fldCharType="end"/>
      </w:r>
    </w:p>
    <w:p w14:paraId="5FC7144E" w14:textId="1E2434CA"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6.25.3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_Toc215123007 \h </w:instrText>
      </w:r>
      <w:r>
        <w:fldChar w:fldCharType="separate"/>
      </w:r>
      <w:r>
        <w:t>160</w:t>
      </w:r>
      <w:r>
        <w:fldChar w:fldCharType="end"/>
      </w:r>
    </w:p>
    <w:p w14:paraId="7362EC5E" w14:textId="5A234346" w:rsidR="00893A63" w:rsidRDefault="00893A63">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_Toc215123008 \h </w:instrText>
      </w:r>
      <w:r>
        <w:fldChar w:fldCharType="separate"/>
      </w:r>
      <w:r>
        <w:t>161</w:t>
      </w:r>
      <w:r>
        <w:fldChar w:fldCharType="end"/>
      </w:r>
    </w:p>
    <w:p w14:paraId="3512D1E7" w14:textId="41A50D4D" w:rsidR="00893A63" w:rsidRDefault="00893A63">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_Toc215123009 \h </w:instrText>
      </w:r>
      <w:r>
        <w:fldChar w:fldCharType="separate"/>
      </w:r>
      <w:r>
        <w:t>161</w:t>
      </w:r>
      <w:r>
        <w:fldChar w:fldCharType="end"/>
      </w:r>
    </w:p>
    <w:p w14:paraId="2E0B5938" w14:textId="43062774" w:rsidR="00893A63" w:rsidRDefault="00893A63">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_Toc215123010 \h </w:instrText>
      </w:r>
      <w:r>
        <w:fldChar w:fldCharType="separate"/>
      </w:r>
      <w:r>
        <w:t>161</w:t>
      </w:r>
      <w:r>
        <w:fldChar w:fldCharType="end"/>
      </w:r>
    </w:p>
    <w:p w14:paraId="046A8C12" w14:textId="2BD3312D" w:rsidR="00893A63" w:rsidRDefault="00893A63">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_Toc215123011 \h </w:instrText>
      </w:r>
      <w:r>
        <w:fldChar w:fldCharType="separate"/>
      </w:r>
      <w:r>
        <w:t>162</w:t>
      </w:r>
      <w:r>
        <w:fldChar w:fldCharType="end"/>
      </w:r>
    </w:p>
    <w:p w14:paraId="068C3009" w14:textId="286345B0" w:rsidR="00893A63" w:rsidRDefault="00893A63">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_Toc215123012 \h </w:instrText>
      </w:r>
      <w:r>
        <w:fldChar w:fldCharType="separate"/>
      </w:r>
      <w:r>
        <w:t>163</w:t>
      </w:r>
      <w:r>
        <w:fldChar w:fldCharType="end"/>
      </w:r>
    </w:p>
    <w:p w14:paraId="4B1B842A" w14:textId="70F43FAE"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rPr>
        <w:t>6.27</w:t>
      </w:r>
      <w:r>
        <w:rPr>
          <w:rFonts w:asciiTheme="minorHAnsi" w:eastAsiaTheme="minorEastAsia" w:hAnsiTheme="minorHAnsi" w:cstheme="minorBidi"/>
          <w:kern w:val="2"/>
          <w:sz w:val="24"/>
          <w:szCs w:val="24"/>
          <w14:ligatures w14:val="standardContextual"/>
        </w:rPr>
        <w:tab/>
      </w:r>
      <w:r w:rsidRPr="00DF4567">
        <w:rPr>
          <w:rFonts w:eastAsia="DengXian"/>
        </w:rPr>
        <w:t>Solution #27: Reselection of P-CSCF between GEO access and other access</w:t>
      </w:r>
      <w:r>
        <w:tab/>
      </w:r>
      <w:r>
        <w:fldChar w:fldCharType="begin"/>
      </w:r>
      <w:r>
        <w:instrText xml:space="preserve"> PAGEREF _Toc215123013 \h </w:instrText>
      </w:r>
      <w:r>
        <w:fldChar w:fldCharType="separate"/>
      </w:r>
      <w:r>
        <w:t>164</w:t>
      </w:r>
      <w:r>
        <w:fldChar w:fldCharType="end"/>
      </w:r>
    </w:p>
    <w:p w14:paraId="79AA1041" w14:textId="085D82CF" w:rsidR="00893A63" w:rsidRDefault="00893A63">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_Toc215123014 \h </w:instrText>
      </w:r>
      <w:r>
        <w:fldChar w:fldCharType="separate"/>
      </w:r>
      <w:r>
        <w:t>164</w:t>
      </w:r>
      <w:r>
        <w:fldChar w:fldCharType="end"/>
      </w:r>
    </w:p>
    <w:p w14:paraId="0C3E7505" w14:textId="4ADC10E4" w:rsidR="00893A63" w:rsidRDefault="00893A63">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_Toc215123015 \h </w:instrText>
      </w:r>
      <w:r>
        <w:fldChar w:fldCharType="separate"/>
      </w:r>
      <w:r>
        <w:t>164</w:t>
      </w:r>
      <w:r>
        <w:fldChar w:fldCharType="end"/>
      </w:r>
    </w:p>
    <w:p w14:paraId="531BE767" w14:textId="263EB71A" w:rsidR="00893A63" w:rsidRDefault="00893A63">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_Toc215123016 \h </w:instrText>
      </w:r>
      <w:r>
        <w:fldChar w:fldCharType="separate"/>
      </w:r>
      <w:r>
        <w:t>164</w:t>
      </w:r>
      <w:r>
        <w:fldChar w:fldCharType="end"/>
      </w:r>
    </w:p>
    <w:p w14:paraId="70894929" w14:textId="452A4469" w:rsidR="00893A63" w:rsidRDefault="00893A63">
      <w:pPr>
        <w:pStyle w:val="TOC3"/>
        <w:rPr>
          <w:rFonts w:asciiTheme="minorHAnsi" w:eastAsiaTheme="minorEastAsia" w:hAnsiTheme="minorHAnsi" w:cstheme="minorBidi"/>
          <w:kern w:val="2"/>
          <w:sz w:val="24"/>
          <w:szCs w:val="24"/>
          <w14:ligatures w14:val="standardContextual"/>
        </w:rPr>
      </w:pPr>
      <w:r w:rsidRPr="00DF4567">
        <w:rPr>
          <w:rFonts w:eastAsia="DengXian"/>
        </w:rPr>
        <w:t>6.27.3</w:t>
      </w:r>
      <w:r>
        <w:rPr>
          <w:rFonts w:asciiTheme="minorHAnsi" w:eastAsiaTheme="minorEastAsia" w:hAnsiTheme="minorHAnsi" w:cstheme="minorBidi"/>
          <w:kern w:val="2"/>
          <w:sz w:val="24"/>
          <w:szCs w:val="24"/>
          <w14:ligatures w14:val="standardContextual"/>
        </w:rPr>
        <w:tab/>
      </w:r>
      <w:r w:rsidRPr="00DF4567">
        <w:rPr>
          <w:rFonts w:eastAsia="DengXian"/>
        </w:rPr>
        <w:t>Impacts on Services, Entities and Interfaces</w:t>
      </w:r>
      <w:r>
        <w:tab/>
      </w:r>
      <w:r>
        <w:fldChar w:fldCharType="begin"/>
      </w:r>
      <w:r>
        <w:instrText xml:space="preserve"> PAGEREF _Toc215123017 \h </w:instrText>
      </w:r>
      <w:r>
        <w:fldChar w:fldCharType="separate"/>
      </w:r>
      <w:r>
        <w:t>164</w:t>
      </w:r>
      <w:r>
        <w:fldChar w:fldCharType="end"/>
      </w:r>
    </w:p>
    <w:p w14:paraId="5DC89591" w14:textId="6A2BFEDC" w:rsidR="00893A63" w:rsidRDefault="00893A63">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_Toc215123018 \h </w:instrText>
      </w:r>
      <w:r>
        <w:fldChar w:fldCharType="separate"/>
      </w:r>
      <w:r>
        <w:t>165</w:t>
      </w:r>
      <w:r>
        <w:fldChar w:fldCharType="end"/>
      </w:r>
    </w:p>
    <w:p w14:paraId="731EB643" w14:textId="5674B79B" w:rsidR="00893A63" w:rsidRDefault="00893A63">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_Toc215123019 \h </w:instrText>
      </w:r>
      <w:r>
        <w:fldChar w:fldCharType="separate"/>
      </w:r>
      <w:r>
        <w:t>165</w:t>
      </w:r>
      <w:r>
        <w:fldChar w:fldCharType="end"/>
      </w:r>
    </w:p>
    <w:p w14:paraId="7C431954" w14:textId="25029CCB" w:rsidR="00893A63" w:rsidRDefault="00893A63">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_Toc215123020 \h </w:instrText>
      </w:r>
      <w:r>
        <w:fldChar w:fldCharType="separate"/>
      </w:r>
      <w:r>
        <w:t>165</w:t>
      </w:r>
      <w:r>
        <w:fldChar w:fldCharType="end"/>
      </w:r>
    </w:p>
    <w:p w14:paraId="352FA86C" w14:textId="677225F9" w:rsidR="00893A63" w:rsidRDefault="00893A63">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_Toc215123021 \h </w:instrText>
      </w:r>
      <w:r>
        <w:fldChar w:fldCharType="separate"/>
      </w:r>
      <w:r>
        <w:t>166</w:t>
      </w:r>
      <w:r>
        <w:fldChar w:fldCharType="end"/>
      </w:r>
    </w:p>
    <w:p w14:paraId="005D0949" w14:textId="74EB4039" w:rsidR="00893A63" w:rsidRDefault="00893A63">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_Toc215123022 \h </w:instrText>
      </w:r>
      <w:r>
        <w:fldChar w:fldCharType="separate"/>
      </w:r>
      <w:r>
        <w:t>166</w:t>
      </w:r>
      <w:r>
        <w:fldChar w:fldCharType="end"/>
      </w:r>
    </w:p>
    <w:p w14:paraId="0C39E507" w14:textId="24A260FE" w:rsidR="00893A63" w:rsidRDefault="00893A63">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DF4567">
        <w:rPr>
          <w:rFonts w:eastAsia="Yu Mincho"/>
        </w:rPr>
        <w:t xml:space="preserve"> </w:t>
      </w:r>
      <w:r>
        <w:t xml:space="preserve">Non-IP transfer of voice media with a reduced RTP header for 1 PDN connection </w:t>
      </w:r>
      <w:r w:rsidRPr="00DF4567">
        <w:rPr>
          <w:rFonts w:eastAsia="Yu Mincho"/>
        </w:rPr>
        <w:t xml:space="preserve">and CP/UP </w:t>
      </w:r>
      <w:r>
        <w:t>scenario</w:t>
      </w:r>
      <w:r>
        <w:tab/>
      </w:r>
      <w:r>
        <w:fldChar w:fldCharType="begin"/>
      </w:r>
      <w:r>
        <w:instrText xml:space="preserve"> PAGEREF _Toc215123023 \h </w:instrText>
      </w:r>
      <w:r>
        <w:fldChar w:fldCharType="separate"/>
      </w:r>
      <w:r>
        <w:t>167</w:t>
      </w:r>
      <w:r>
        <w:fldChar w:fldCharType="end"/>
      </w:r>
    </w:p>
    <w:p w14:paraId="2413F72B" w14:textId="5FDAB944"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_Toc215123024 \h </w:instrText>
      </w:r>
      <w:r>
        <w:fldChar w:fldCharType="separate"/>
      </w:r>
      <w:r>
        <w:t>167</w:t>
      </w:r>
      <w:r>
        <w:fldChar w:fldCharType="end"/>
      </w:r>
    </w:p>
    <w:p w14:paraId="2CFDE243" w14:textId="0467181A"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_Toc215123025 \h </w:instrText>
      </w:r>
      <w:r>
        <w:fldChar w:fldCharType="separate"/>
      </w:r>
      <w:r>
        <w:t>167</w:t>
      </w:r>
      <w:r>
        <w:fldChar w:fldCharType="end"/>
      </w:r>
    </w:p>
    <w:p w14:paraId="22DDF108" w14:textId="0940CD85" w:rsidR="00893A63" w:rsidRDefault="00893A63">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_Toc215123026 \h </w:instrText>
      </w:r>
      <w:r>
        <w:fldChar w:fldCharType="separate"/>
      </w:r>
      <w:r>
        <w:t>167</w:t>
      </w:r>
      <w:r>
        <w:fldChar w:fldCharType="end"/>
      </w:r>
    </w:p>
    <w:p w14:paraId="37748315" w14:textId="12D6BD5D"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_Toc215123027 \h </w:instrText>
      </w:r>
      <w:r>
        <w:fldChar w:fldCharType="separate"/>
      </w:r>
      <w:r>
        <w:t>168</w:t>
      </w:r>
      <w:r>
        <w:fldChar w:fldCharType="end"/>
      </w:r>
    </w:p>
    <w:p w14:paraId="0BD57D2F" w14:textId="7BF467E8" w:rsidR="00893A63" w:rsidRDefault="00893A63">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DF4567">
        <w:rPr>
          <w:rFonts w:eastAsia="Yu Mincho"/>
        </w:rPr>
        <w:t xml:space="preserve">and the non-MMTEL part of UE </w:t>
      </w:r>
      <w:r>
        <w:t>performs the RTP header handling</w:t>
      </w:r>
      <w:r>
        <w:tab/>
      </w:r>
      <w:r>
        <w:fldChar w:fldCharType="begin"/>
      </w:r>
      <w:r>
        <w:instrText xml:space="preserve"> PAGEREF _Toc215123028 \h </w:instrText>
      </w:r>
      <w:r>
        <w:fldChar w:fldCharType="separate"/>
      </w:r>
      <w:r>
        <w:t>168</w:t>
      </w:r>
      <w:r>
        <w:fldChar w:fldCharType="end"/>
      </w:r>
    </w:p>
    <w:p w14:paraId="183026E1" w14:textId="3A11252B" w:rsidR="00893A63" w:rsidRDefault="00893A63">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_Toc215123029 \h </w:instrText>
      </w:r>
      <w:r>
        <w:fldChar w:fldCharType="separate"/>
      </w:r>
      <w:r>
        <w:t>168</w:t>
      </w:r>
      <w:r>
        <w:fldChar w:fldCharType="end"/>
      </w:r>
    </w:p>
    <w:p w14:paraId="0A503F10" w14:textId="0BB83ACE"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_Toc215123030 \h </w:instrText>
      </w:r>
      <w:r>
        <w:fldChar w:fldCharType="separate"/>
      </w:r>
      <w:r>
        <w:t>168</w:t>
      </w:r>
      <w:r>
        <w:fldChar w:fldCharType="end"/>
      </w:r>
    </w:p>
    <w:p w14:paraId="438FFA91" w14:textId="30983F0E" w:rsidR="00893A63" w:rsidRDefault="00893A63">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_Toc215123031 \h </w:instrText>
      </w:r>
      <w:r>
        <w:fldChar w:fldCharType="separate"/>
      </w:r>
      <w:r>
        <w:t>168</w:t>
      </w:r>
      <w:r>
        <w:fldChar w:fldCharType="end"/>
      </w:r>
    </w:p>
    <w:p w14:paraId="058C5788" w14:textId="4752ECB3" w:rsidR="00893A63" w:rsidRDefault="00893A63">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_Toc215123032 \h </w:instrText>
      </w:r>
      <w:r>
        <w:fldChar w:fldCharType="separate"/>
      </w:r>
      <w:r>
        <w:t>169</w:t>
      </w:r>
      <w:r>
        <w:fldChar w:fldCharType="end"/>
      </w:r>
    </w:p>
    <w:p w14:paraId="7406C17D" w14:textId="22376AE4"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DF4567">
        <w:rPr>
          <w:rFonts w:eastAsia="Yu Mincho"/>
        </w:rPr>
        <w:t>/IMS AGW</w:t>
      </w:r>
      <w:r>
        <w:t xml:space="preserve"> after the context for the dedicated bearer is set up</w:t>
      </w:r>
      <w:r>
        <w:tab/>
      </w:r>
      <w:r>
        <w:fldChar w:fldCharType="begin"/>
      </w:r>
      <w:r>
        <w:instrText xml:space="preserve"> PAGEREF _Toc215123033 \h </w:instrText>
      </w:r>
      <w:r>
        <w:fldChar w:fldCharType="separate"/>
      </w:r>
      <w:r>
        <w:t>170</w:t>
      </w:r>
      <w:r>
        <w:fldChar w:fldCharType="end"/>
      </w:r>
    </w:p>
    <w:p w14:paraId="4239C462" w14:textId="174C0397" w:rsidR="00893A63" w:rsidRDefault="00893A63">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DF4567">
        <w:rPr>
          <w:rFonts w:eastAsia="Yu Mincho"/>
        </w:rPr>
        <w:t xml:space="preserve">: </w:t>
      </w:r>
      <w:r>
        <w:t>P-GW performs the RTP header handling</w:t>
      </w:r>
      <w:r>
        <w:tab/>
      </w:r>
      <w:r>
        <w:fldChar w:fldCharType="begin"/>
      </w:r>
      <w:r>
        <w:instrText xml:space="preserve"> PAGEREF _Toc215123034 \h </w:instrText>
      </w:r>
      <w:r>
        <w:fldChar w:fldCharType="separate"/>
      </w:r>
      <w:r>
        <w:t>170</w:t>
      </w:r>
      <w:r>
        <w:fldChar w:fldCharType="end"/>
      </w:r>
    </w:p>
    <w:p w14:paraId="3D2FB3B3" w14:textId="58B6C7EB" w:rsidR="00893A63" w:rsidRDefault="00893A63">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_Toc215123035 \h </w:instrText>
      </w:r>
      <w:r>
        <w:fldChar w:fldCharType="separate"/>
      </w:r>
      <w:r>
        <w:t>170</w:t>
      </w:r>
      <w:r>
        <w:fldChar w:fldCharType="end"/>
      </w:r>
    </w:p>
    <w:p w14:paraId="6A0DBA88" w14:textId="638129DC" w:rsidR="00893A63" w:rsidRDefault="00893A63">
      <w:pPr>
        <w:pStyle w:val="TOC4"/>
        <w:rPr>
          <w:rFonts w:asciiTheme="minorHAnsi" w:eastAsiaTheme="minorEastAsia" w:hAnsiTheme="minorHAnsi" w:cstheme="minorBidi"/>
          <w:kern w:val="2"/>
          <w:sz w:val="24"/>
          <w:szCs w:val="24"/>
          <w14:ligatures w14:val="standardContextual"/>
        </w:rPr>
      </w:pPr>
      <w:r>
        <w:t>6.29.1.</w:t>
      </w:r>
      <w:r w:rsidRPr="00DF4567">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_Toc215123036 \h </w:instrText>
      </w:r>
      <w:r>
        <w:fldChar w:fldCharType="separate"/>
      </w:r>
      <w:r>
        <w:t>170</w:t>
      </w:r>
      <w:r>
        <w:fldChar w:fldCharType="end"/>
      </w:r>
    </w:p>
    <w:p w14:paraId="2BB9F1D0" w14:textId="31BC8FDA" w:rsidR="00893A63" w:rsidRDefault="00893A63">
      <w:pPr>
        <w:pStyle w:val="TOC5"/>
        <w:rPr>
          <w:rFonts w:asciiTheme="minorHAnsi" w:eastAsiaTheme="minorEastAsia" w:hAnsiTheme="minorHAnsi" w:cstheme="minorBidi"/>
          <w:kern w:val="2"/>
          <w:sz w:val="24"/>
          <w:szCs w:val="24"/>
          <w14:ligatures w14:val="standardContextual"/>
        </w:rPr>
      </w:pPr>
      <w:r>
        <w:t>6.29.1.</w:t>
      </w:r>
      <w:r w:rsidRPr="00DF4567">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DF4567">
        <w:rPr>
          <w:rFonts w:eastAsia="Yu Mincho"/>
        </w:rPr>
        <w:t xml:space="preserve"> The non-MMTEL part of UE </w:t>
      </w:r>
      <w:r>
        <w:t>performs the RTP header handling</w:t>
      </w:r>
      <w:r>
        <w:tab/>
      </w:r>
      <w:r>
        <w:fldChar w:fldCharType="begin"/>
      </w:r>
      <w:r>
        <w:instrText xml:space="preserve"> PAGEREF _Toc215123037 \h </w:instrText>
      </w:r>
      <w:r>
        <w:fldChar w:fldCharType="separate"/>
      </w:r>
      <w:r>
        <w:t>170</w:t>
      </w:r>
      <w:r>
        <w:fldChar w:fldCharType="end"/>
      </w:r>
    </w:p>
    <w:p w14:paraId="177E7C73" w14:textId="57FA8BB4" w:rsidR="00893A63" w:rsidRDefault="00893A63">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_Toc215123038 \h </w:instrText>
      </w:r>
      <w:r>
        <w:fldChar w:fldCharType="separate"/>
      </w:r>
      <w:r>
        <w:t>171</w:t>
      </w:r>
      <w:r>
        <w:fldChar w:fldCharType="end"/>
      </w:r>
    </w:p>
    <w:p w14:paraId="6A7910FB" w14:textId="091EDCFF" w:rsidR="00893A63" w:rsidRDefault="00893A63">
      <w:pPr>
        <w:pStyle w:val="TOC3"/>
        <w:rPr>
          <w:rFonts w:asciiTheme="minorHAnsi" w:eastAsiaTheme="minorEastAsia" w:hAnsiTheme="minorHAnsi" w:cstheme="minorBidi"/>
          <w:kern w:val="2"/>
          <w:sz w:val="24"/>
          <w:szCs w:val="24"/>
          <w14:ligatures w14:val="standardContextual"/>
        </w:rPr>
      </w:pPr>
      <w:r>
        <w:t>6.29.</w:t>
      </w:r>
      <w:r w:rsidRPr="00DF4567">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_Toc215123039 \h </w:instrText>
      </w:r>
      <w:r>
        <w:fldChar w:fldCharType="separate"/>
      </w:r>
      <w:r>
        <w:t>171</w:t>
      </w:r>
      <w:r>
        <w:fldChar w:fldCharType="end"/>
      </w:r>
    </w:p>
    <w:p w14:paraId="418D58C8" w14:textId="3D7B9180" w:rsidR="00893A63" w:rsidRDefault="00893A63">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_Toc215123040 \h </w:instrText>
      </w:r>
      <w:r>
        <w:fldChar w:fldCharType="separate"/>
      </w:r>
      <w:r>
        <w:t>171</w:t>
      </w:r>
      <w:r>
        <w:fldChar w:fldCharType="end"/>
      </w:r>
    </w:p>
    <w:p w14:paraId="6693C433" w14:textId="2C999688" w:rsidR="00893A63" w:rsidRDefault="00893A63">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_Toc215123041 \h </w:instrText>
      </w:r>
      <w:r>
        <w:fldChar w:fldCharType="separate"/>
      </w:r>
      <w:r>
        <w:t>173</w:t>
      </w:r>
      <w:r>
        <w:fldChar w:fldCharType="end"/>
      </w:r>
    </w:p>
    <w:p w14:paraId="4DDAC6AC" w14:textId="63ADC002" w:rsidR="00893A63" w:rsidRDefault="00893A63">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_Toc215123042 \h </w:instrText>
      </w:r>
      <w:r>
        <w:fldChar w:fldCharType="separate"/>
      </w:r>
      <w:r>
        <w:t>173</w:t>
      </w:r>
      <w:r>
        <w:fldChar w:fldCharType="end"/>
      </w:r>
    </w:p>
    <w:p w14:paraId="5D048EC6" w14:textId="1286810D" w:rsidR="00893A63" w:rsidRDefault="00893A63">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_Toc215123043 \h </w:instrText>
      </w:r>
      <w:r>
        <w:fldChar w:fldCharType="separate"/>
      </w:r>
      <w:r>
        <w:t>175</w:t>
      </w:r>
      <w:r>
        <w:fldChar w:fldCharType="end"/>
      </w:r>
    </w:p>
    <w:p w14:paraId="12E6170D" w14:textId="74FA1E70" w:rsidR="00893A63" w:rsidRDefault="00893A63">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_Toc215123044 \h </w:instrText>
      </w:r>
      <w:r>
        <w:fldChar w:fldCharType="separate"/>
      </w:r>
      <w:r>
        <w:t>175</w:t>
      </w:r>
      <w:r>
        <w:fldChar w:fldCharType="end"/>
      </w:r>
    </w:p>
    <w:p w14:paraId="200F0E63" w14:textId="7E1AEA46"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_Toc215123045 \h </w:instrText>
      </w:r>
      <w:r>
        <w:fldChar w:fldCharType="separate"/>
      </w:r>
      <w:r>
        <w:t>176</w:t>
      </w:r>
      <w:r>
        <w:fldChar w:fldCharType="end"/>
      </w:r>
    </w:p>
    <w:p w14:paraId="7CA7BC6F" w14:textId="1273BA93" w:rsidR="00893A63" w:rsidRDefault="00893A6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_Toc215123046 \h </w:instrText>
      </w:r>
      <w:r>
        <w:fldChar w:fldCharType="separate"/>
      </w:r>
      <w:r>
        <w:t>176</w:t>
      </w:r>
      <w:r>
        <w:fldChar w:fldCharType="end"/>
      </w:r>
    </w:p>
    <w:p w14:paraId="49F4F1AC" w14:textId="02F7D5A3" w:rsidR="00893A63" w:rsidRDefault="00893A63">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_Toc215123047 \h </w:instrText>
      </w:r>
      <w:r>
        <w:fldChar w:fldCharType="separate"/>
      </w:r>
      <w:r>
        <w:t>176</w:t>
      </w:r>
      <w:r>
        <w:fldChar w:fldCharType="end"/>
      </w:r>
    </w:p>
    <w:p w14:paraId="54E83D5B" w14:textId="793E4B44"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_Toc215123048 \h </w:instrText>
      </w:r>
      <w:r>
        <w:fldChar w:fldCharType="separate"/>
      </w:r>
      <w:r>
        <w:t>177</w:t>
      </w:r>
      <w:r>
        <w:fldChar w:fldCharType="end"/>
      </w:r>
    </w:p>
    <w:p w14:paraId="6C86BF25" w14:textId="6A16D00F"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DF4567">
        <w:rPr>
          <w:rFonts w:eastAsia="DengXian"/>
          <w:lang w:eastAsia="zh-CN"/>
        </w:rPr>
        <w:t xml:space="preserve">Interim conclusions for </w:t>
      </w:r>
      <w:r>
        <w:rPr>
          <w:lang w:eastAsia="zh-CN"/>
        </w:rPr>
        <w:t>Key Issue #1</w:t>
      </w:r>
      <w:r>
        <w:tab/>
      </w:r>
      <w:r>
        <w:fldChar w:fldCharType="begin"/>
      </w:r>
      <w:r>
        <w:instrText xml:space="preserve"> PAGEREF _Toc215123049 \h </w:instrText>
      </w:r>
      <w:r>
        <w:fldChar w:fldCharType="separate"/>
      </w:r>
      <w:r>
        <w:t>177</w:t>
      </w:r>
      <w:r>
        <w:fldChar w:fldCharType="end"/>
      </w:r>
    </w:p>
    <w:p w14:paraId="085FEEA6" w14:textId="7430AC76" w:rsidR="00893A63" w:rsidRDefault="00893A63">
      <w:pPr>
        <w:pStyle w:val="TOC2"/>
        <w:rPr>
          <w:rFonts w:asciiTheme="minorHAnsi" w:eastAsiaTheme="minorEastAsia" w:hAnsiTheme="minorHAnsi" w:cstheme="minorBidi"/>
          <w:kern w:val="2"/>
          <w:sz w:val="24"/>
          <w:szCs w:val="24"/>
          <w14:ligatures w14:val="standardContextual"/>
        </w:rPr>
      </w:pPr>
      <w:r w:rsidRPr="00DF4567">
        <w:rPr>
          <w:rFonts w:eastAsia="DengXian"/>
          <w:lang w:eastAsia="zh-CN"/>
        </w:rPr>
        <w:t>8.2</w:t>
      </w:r>
      <w:r>
        <w:rPr>
          <w:rFonts w:asciiTheme="minorHAnsi" w:eastAsiaTheme="minorEastAsia" w:hAnsiTheme="minorHAnsi" w:cstheme="minorBidi"/>
          <w:kern w:val="2"/>
          <w:sz w:val="24"/>
          <w:szCs w:val="24"/>
          <w14:ligatures w14:val="standardContextual"/>
        </w:rPr>
        <w:tab/>
      </w:r>
      <w:r w:rsidRPr="00DF4567">
        <w:rPr>
          <w:rFonts w:eastAsia="DengXian"/>
          <w:lang w:eastAsia="zh-CN"/>
        </w:rPr>
        <w:t>Conclusions for Key Issue #1</w:t>
      </w:r>
      <w:r>
        <w:tab/>
      </w:r>
      <w:r>
        <w:fldChar w:fldCharType="begin"/>
      </w:r>
      <w:r>
        <w:instrText xml:space="preserve"> PAGEREF _Toc215123050 \h </w:instrText>
      </w:r>
      <w:r>
        <w:fldChar w:fldCharType="separate"/>
      </w:r>
      <w:r>
        <w:t>178</w:t>
      </w:r>
      <w:r>
        <w:fldChar w:fldCharType="end"/>
      </w:r>
    </w:p>
    <w:p w14:paraId="635301B0" w14:textId="51BF66FC" w:rsidR="00893A63" w:rsidRDefault="00893A63">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_Toc215123051 \h </w:instrText>
      </w:r>
      <w:r>
        <w:fldChar w:fldCharType="separate"/>
      </w:r>
      <w:r>
        <w:t>179</w:t>
      </w:r>
      <w:r>
        <w:fldChar w:fldCharType="end"/>
      </w:r>
    </w:p>
    <w:p w14:paraId="02749D4D" w14:textId="31EC5824"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_Toc215123052 \h </w:instrText>
      </w:r>
      <w:r>
        <w:fldChar w:fldCharType="separate"/>
      </w:r>
      <w:r>
        <w:t>179</w:t>
      </w:r>
      <w:r>
        <w:fldChar w:fldCharType="end"/>
      </w:r>
    </w:p>
    <w:p w14:paraId="4EC336B6" w14:textId="01479D98"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_Toc215123053 \h </w:instrText>
      </w:r>
      <w:r>
        <w:fldChar w:fldCharType="separate"/>
      </w:r>
      <w:r>
        <w:t>179</w:t>
      </w:r>
      <w:r>
        <w:fldChar w:fldCharType="end"/>
      </w:r>
    </w:p>
    <w:p w14:paraId="3216D69C" w14:textId="21EB5FE1"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_Toc215123054 \h </w:instrText>
      </w:r>
      <w:r>
        <w:fldChar w:fldCharType="separate"/>
      </w:r>
      <w:r>
        <w:t>179</w:t>
      </w:r>
      <w:r>
        <w:fldChar w:fldCharType="end"/>
      </w:r>
    </w:p>
    <w:p w14:paraId="3133FE22" w14:textId="21288854"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_Toc215123055 \h </w:instrText>
      </w:r>
      <w:r>
        <w:fldChar w:fldCharType="separate"/>
      </w:r>
      <w:r>
        <w:t>179</w:t>
      </w:r>
      <w:r>
        <w:fldChar w:fldCharType="end"/>
      </w:r>
    </w:p>
    <w:p w14:paraId="32A92190" w14:textId="6E9C6A95" w:rsidR="00893A63" w:rsidRDefault="00893A63">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_Toc215123056 \h </w:instrText>
      </w:r>
      <w:r>
        <w:fldChar w:fldCharType="separate"/>
      </w:r>
      <w:r>
        <w:t>180</w:t>
      </w:r>
      <w:r>
        <w:fldChar w:fldCharType="end"/>
      </w:r>
    </w:p>
    <w:p w14:paraId="1D796888" w14:textId="263F2DB5"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_Toc215123057 \h </w:instrText>
      </w:r>
      <w:r>
        <w:fldChar w:fldCharType="separate"/>
      </w:r>
      <w:r>
        <w:t>180</w:t>
      </w:r>
      <w:r>
        <w:fldChar w:fldCharType="end"/>
      </w:r>
    </w:p>
    <w:p w14:paraId="55ABED5D" w14:textId="5508C267" w:rsidR="00893A63" w:rsidRDefault="00893A63">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_Toc215123058 \h </w:instrText>
      </w:r>
      <w:r>
        <w:fldChar w:fldCharType="separate"/>
      </w:r>
      <w:r>
        <w:t>181</w:t>
      </w:r>
      <w:r>
        <w:fldChar w:fldCharType="end"/>
      </w:r>
    </w:p>
    <w:p w14:paraId="3FBDFF52" w14:textId="71FC41DE" w:rsidR="00893A63" w:rsidRDefault="00893A63">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_Toc215123059 \h </w:instrText>
      </w:r>
      <w:r>
        <w:fldChar w:fldCharType="separate"/>
      </w:r>
      <w:r>
        <w:t>183</w:t>
      </w:r>
      <w:r>
        <w:fldChar w:fldCharType="end"/>
      </w:r>
    </w:p>
    <w:p w14:paraId="76F8D443" w14:textId="657C6F34" w:rsidR="00893A63" w:rsidRDefault="00893A63">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_Toc215123060 \h </w:instrText>
      </w:r>
      <w:r>
        <w:fldChar w:fldCharType="separate"/>
      </w:r>
      <w:r>
        <w:t>184</w:t>
      </w:r>
      <w:r>
        <w:fldChar w:fldCharType="end"/>
      </w:r>
    </w:p>
    <w:p w14:paraId="0B9E3498" w14:textId="42F4089F"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15122767"/>
      <w:bookmarkEnd w:id="14"/>
      <w:r w:rsidRPr="00886693">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 xml:space="preserve">Version </w:t>
      </w:r>
      <w:proofErr w:type="spellStart"/>
      <w:r w:rsidRPr="00886693">
        <w:t>x.y.z</w:t>
      </w:r>
      <w:proofErr w:type="spellEnd"/>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15122768"/>
      <w:bookmarkEnd w:id="19"/>
      <w:r w:rsidRPr="00732817">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15122769"/>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 xml:space="preserve">IETF RFC 5049: "Applying </w:t>
      </w:r>
      <w:proofErr w:type="spellStart"/>
      <w:r w:rsidRPr="00732817">
        <w:t>Signaling</w:t>
      </w:r>
      <w:proofErr w:type="spellEnd"/>
      <w:r w:rsidRPr="00732817">
        <w:t xml:space="preserve"> Compression (</w:t>
      </w:r>
      <w:proofErr w:type="spellStart"/>
      <w:r w:rsidRPr="00732817">
        <w:t>SigComp</w:t>
      </w:r>
      <w:proofErr w:type="spellEnd"/>
      <w:r w:rsidRPr="00732817">
        <w:t>)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15122770"/>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15122771"/>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15122772"/>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15122773"/>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15122774"/>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 xml:space="preserve">Only architecture options with data via </w:t>
      </w:r>
      <w:proofErr w:type="spellStart"/>
      <w:r w:rsidRPr="00732817">
        <w:t>SGi</w:t>
      </w:r>
      <w:proofErr w:type="spellEnd"/>
      <w:r w:rsidRPr="00732817">
        <w:t xml:space="preserve">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 xml:space="preserve">NR UE-Satellite-UE Communication for non-IMS assumes a </w:t>
      </w:r>
      <w:proofErr w:type="spellStart"/>
      <w:r w:rsidRPr="00732817">
        <w:t>gNB</w:t>
      </w:r>
      <w:proofErr w:type="spellEnd"/>
      <w:r w:rsidRPr="00732817">
        <w:t xml:space="preserve">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15122775"/>
      <w:bookmarkStart w:id="38" w:name="_Toc22214903"/>
      <w:bookmarkStart w:id="39" w:name="_Toc23254036"/>
      <w:bookmarkStart w:id="40" w:name="_Toc146636836"/>
      <w:r w:rsidRPr="00732817">
        <w:t>5</w:t>
      </w:r>
      <w:r w:rsidRPr="00732817">
        <w:tab/>
        <w:t>Key Issues</w:t>
      </w:r>
      <w:bookmarkEnd w:id="37"/>
    </w:p>
    <w:p w14:paraId="52E7923C" w14:textId="7947E810" w:rsidR="007C1076" w:rsidRPr="00732817" w:rsidRDefault="007C1076" w:rsidP="007C1076">
      <w:pPr>
        <w:pStyle w:val="Heading2"/>
      </w:pPr>
      <w:bookmarkStart w:id="41" w:name="_Toc215122776"/>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15122777"/>
      <w:r w:rsidRPr="00732817">
        <w:rPr>
          <w:lang w:eastAsia="ko-KR"/>
        </w:rPr>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15122778"/>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15122779"/>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215122780"/>
      <w:bookmarkStart w:id="60" w:name="_Toc117509218"/>
      <w:r w:rsidRPr="00732817">
        <w:t>5.5</w:t>
      </w:r>
      <w:r w:rsidRPr="00732817">
        <w:tab/>
        <w:t xml:space="preserve">Key Issue #5: </w:t>
      </w:r>
      <w:r w:rsidRPr="00732817">
        <w:rPr>
          <w:lang w:eastAsia="en-IN"/>
        </w:rPr>
        <w:t>UE-SAT-UE communication via UPF only onboard satellite for non-IMS services</w:t>
      </w:r>
      <w:bookmarkEnd w:id="59"/>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60"/>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15122781"/>
      <w:bookmarkEnd w:id="38"/>
      <w:bookmarkEnd w:id="39"/>
      <w:bookmarkEnd w:id="40"/>
      <w:r w:rsidRPr="00732817">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15122782"/>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15122783"/>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15122784"/>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15122785"/>
      <w:r w:rsidRPr="00732817">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215122786"/>
      <w:bookmarkStart w:id="86" w:name="_Toc101526149"/>
      <w:bookmarkStart w:id="87" w:name="_Toc104882847"/>
      <w:bookmarkStart w:id="88" w:name="_Toc113425995"/>
      <w:bookmarkStart w:id="89" w:name="_Toc117496420"/>
      <w:bookmarkStart w:id="90" w:name="_Toc122517642"/>
      <w:bookmarkEnd w:id="84"/>
      <w:r w:rsidRPr="00732817">
        <w:rPr>
          <w:lang w:eastAsia="zh-CN"/>
        </w:rPr>
        <w:t>6.1.2</w:t>
      </w:r>
      <w:r w:rsidRPr="00732817">
        <w:rPr>
          <w:lang w:eastAsia="zh-CN"/>
        </w:rPr>
        <w:tab/>
        <w:t>Procedures</w:t>
      </w:r>
      <w:bookmarkEnd w:id="85"/>
    </w:p>
    <w:p w14:paraId="2B3A9FFB" w14:textId="789C0646" w:rsidR="005465F0" w:rsidRPr="00732817" w:rsidRDefault="005465F0" w:rsidP="005019FE">
      <w:pPr>
        <w:pStyle w:val="Heading4"/>
      </w:pPr>
      <w:bookmarkStart w:id="91" w:name="_Toc215122787"/>
      <w:bookmarkEnd w:id="86"/>
      <w:bookmarkEnd w:id="87"/>
      <w:bookmarkEnd w:id="88"/>
      <w:bookmarkEnd w:id="89"/>
      <w:bookmarkEnd w:id="90"/>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15122788"/>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15122789"/>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15122790"/>
      <w:bookmarkStart w:id="95" w:name="_Toc250980595"/>
      <w:bookmarkStart w:id="96" w:name="_Toc326037266"/>
      <w:bookmarkStart w:id="97" w:name="_Toc510604411"/>
      <w:bookmarkStart w:id="98" w:name="_Toc22214912"/>
      <w:bookmarkStart w:id="99" w:name="_Toc310438366"/>
      <w:bookmarkStart w:id="100" w:name="_Toc324232216"/>
      <w:bookmarkStart w:id="101" w:name="_Toc326248735"/>
      <w:bookmarkStart w:id="102" w:name="_Toc510604412"/>
      <w:r w:rsidRPr="00732817">
        <w:t>6.2</w:t>
      </w:r>
      <w:r w:rsidRPr="00732817">
        <w:tab/>
        <w:t>Solution #2: Supporting establishing EPS bearers for IMS voice via user plane with IP type PDN connection</w:t>
      </w:r>
      <w:bookmarkEnd w:id="94"/>
    </w:p>
    <w:p w14:paraId="0F63B2D6" w14:textId="2E6BCB2F" w:rsidR="00DD3DA4" w:rsidRPr="00732817" w:rsidRDefault="00DD3DA4" w:rsidP="00DD3DA4">
      <w:pPr>
        <w:pStyle w:val="Heading3"/>
      </w:pPr>
      <w:bookmarkStart w:id="103" w:name="_Toc215122791"/>
      <w:bookmarkStart w:id="104" w:name="_Toc157596883"/>
      <w:bookmarkStart w:id="105" w:name="_Toc158028861"/>
      <w:bookmarkStart w:id="106" w:name="_Toc161138888"/>
      <w:bookmarkStart w:id="107" w:name="_Toc164700782"/>
      <w:bookmarkStart w:id="108"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3"/>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 xml:space="preserve">UE camps on an </w:t>
      </w:r>
      <w:proofErr w:type="spellStart"/>
      <w:r w:rsidRPr="00732817">
        <w:rPr>
          <w:lang w:eastAsia="zh-CN"/>
        </w:rPr>
        <w:t>eNB</w:t>
      </w:r>
      <w:proofErr w:type="spellEnd"/>
      <w:r w:rsidRPr="00732817">
        <w:rPr>
          <w:lang w:eastAsia="zh-CN"/>
        </w:rPr>
        <w:t xml:space="preserve">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15122792"/>
      <w:r w:rsidRPr="00732817">
        <w:t>6.2.</w:t>
      </w:r>
      <w:r w:rsidRPr="00732817">
        <w:rPr>
          <w:lang w:eastAsia="zh-CN"/>
        </w:rPr>
        <w:t>1</w:t>
      </w:r>
      <w:r w:rsidRPr="00732817">
        <w:tab/>
        <w:t>Description</w:t>
      </w:r>
      <w:bookmarkEnd w:id="104"/>
      <w:bookmarkEnd w:id="105"/>
      <w:bookmarkEnd w:id="106"/>
      <w:bookmarkEnd w:id="107"/>
      <w:bookmarkEnd w:id="108"/>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6121FF" w:rsidP="00D46179">
      <w:pPr>
        <w:pStyle w:val="TH"/>
      </w:pPr>
      <w:r>
        <w:pict w14:anchorId="31F19788">
          <v:shape id="_x0000_i1027" type="#_x0000_t75" style="width:472.75pt;height:74.7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6121FF" w:rsidP="00D46179">
      <w:pPr>
        <w:pStyle w:val="TH"/>
      </w:pPr>
      <w:r>
        <w:pict w14:anchorId="58A6D0C1">
          <v:shape id="_x0000_i1028" type="#_x0000_t75" style="width:481.6pt;height:120.9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6121FF" w:rsidP="00D46179">
      <w:pPr>
        <w:pStyle w:val="TH"/>
        <w:rPr>
          <w:lang w:eastAsia="zh-CN"/>
        </w:rPr>
      </w:pPr>
      <w:r>
        <w:pict w14:anchorId="749B660D">
          <v:shape id="_x0000_i1029" type="#_x0000_t75" style="width:481.6pt;height:135.85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15122793"/>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15122794"/>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6121FF" w:rsidP="00D46179">
      <w:pPr>
        <w:pStyle w:val="TH"/>
      </w:pPr>
      <w:r>
        <w:pict w14:anchorId="3AD4471C">
          <v:shape id="_x0000_i1030" type="#_x0000_t75" style="width:480.25pt;height:535.9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 xml:space="preserve">UE camps on a GEO </w:t>
      </w:r>
      <w:proofErr w:type="spellStart"/>
      <w:r w:rsidRPr="00732817">
        <w:t>eNB</w:t>
      </w:r>
      <w:proofErr w:type="spellEnd"/>
      <w:r w:rsidRPr="00732817">
        <w:t xml:space="preserve"> cell.</w:t>
      </w:r>
    </w:p>
    <w:p w14:paraId="18DBA8F0" w14:textId="432A9CF7" w:rsidR="00D46179" w:rsidRPr="00732817" w:rsidRDefault="00D46179" w:rsidP="00D46179">
      <w:pPr>
        <w:pStyle w:val="B1"/>
      </w:pPr>
      <w:r w:rsidRPr="00732817">
        <w:t>2.</w:t>
      </w:r>
      <w:r w:rsidRPr="00732817">
        <w:tab/>
      </w:r>
      <w:r w:rsidRPr="00732817">
        <w:tab/>
        <w:t xml:space="preserve">The UE sends Attach Request to the MME, where the </w:t>
      </w:r>
      <w:proofErr w:type="spellStart"/>
      <w:r w:rsidRPr="00732817">
        <w:t>eNB</w:t>
      </w:r>
      <w:proofErr w:type="spellEnd"/>
      <w:r w:rsidRPr="00732817">
        <w:t xml:space="preserve">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rsidRPr="00732817">
        <w:t>eNB</w:t>
      </w:r>
      <w:proofErr w:type="spellEnd"/>
      <w:r w:rsidRPr="00732817">
        <w:t>.</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 xml:space="preserve">5]) for updating the TFT. In this case two RRC messages (direct transfer) are used between UE and </w:t>
      </w:r>
      <w:proofErr w:type="spellStart"/>
      <w:r w:rsidRPr="00732817">
        <w:t>eNB</w:t>
      </w:r>
      <w:proofErr w:type="spellEnd"/>
      <w:r w:rsidRPr="00732817">
        <w:t>.</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w:t>
      </w:r>
      <w:proofErr w:type="spellStart"/>
      <w:r w:rsidRPr="00732817">
        <w:t>eNB</w:t>
      </w:r>
      <w:proofErr w:type="spellEnd"/>
      <w:r w:rsidRPr="00732817">
        <w:t xml:space="preserve">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15122795"/>
      <w:r w:rsidRPr="00732817">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6121FF" w:rsidP="008258FB">
      <w:pPr>
        <w:pStyle w:val="TH"/>
      </w:pPr>
      <w:r>
        <w:pict w14:anchorId="1CA97AD0">
          <v:shape id="_x0000_i1031" type="#_x0000_t75" style="width:481.6pt;height:366.1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 xml:space="preserve">The MO UE camps on the </w:t>
      </w:r>
      <w:proofErr w:type="spellStart"/>
      <w:r w:rsidRPr="00732817">
        <w:t>eNB</w:t>
      </w:r>
      <w:proofErr w:type="spellEnd"/>
      <w:r w:rsidRPr="00732817">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 xml:space="preserve">5], where 3 RRC messages (reconfiguration/complete/direct transfer) are used between UE and </w:t>
      </w:r>
      <w:proofErr w:type="spellStart"/>
      <w:r w:rsidRPr="00732817">
        <w:t>eNB</w:t>
      </w:r>
      <w:proofErr w:type="spellEnd"/>
      <w:r w:rsidRPr="00732817">
        <w:t>.</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15122796"/>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6121FF" w:rsidP="008258FB">
      <w:pPr>
        <w:pStyle w:val="TH"/>
        <w:rPr>
          <w:rFonts w:eastAsia="DengXian"/>
        </w:rPr>
      </w:pPr>
      <w:r>
        <w:pict w14:anchorId="4ADAFAFF">
          <v:shape id="_x0000_i1032" type="#_x0000_t75" style="width:482.25pt;height:367.4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15122797"/>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15122798"/>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15122799"/>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 xml:space="preserve">the PGW will translate the NIDD voice packets to IP/UDP/RTP packets before forwarding them to the IMS </w:t>
      </w:r>
      <w:proofErr w:type="spellStart"/>
      <w:r w:rsidRPr="00732817">
        <w:t>eneity</w:t>
      </w:r>
      <w:proofErr w:type="spellEnd"/>
      <w:r w:rsidRPr="00732817">
        <w:t xml:space="preserve">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15122800"/>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6121FF">
        <w:pict w14:anchorId="5D325BB6">
          <v:shape id="_x0000_i1033" type="#_x0000_t75" style="width:481.6pt;height:92.4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w:t>
      </w:r>
      <w:proofErr w:type="spellStart"/>
      <w:r w:rsidRPr="00732817">
        <w:t>ptime</w:t>
      </w:r>
      <w:proofErr w:type="spellEnd"/>
      <w:r w:rsidRPr="00732817">
        <w:t xml:space="preserv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15122801"/>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15122802"/>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15122803"/>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15122804"/>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15122805"/>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15122806"/>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w:t>
      </w:r>
      <w:proofErr w:type="spellStart"/>
      <w:r w:rsidRPr="00732817">
        <w:t>RoHC</w:t>
      </w:r>
      <w:proofErr w:type="spellEnd"/>
      <w:r w:rsidRPr="00732817">
        <w:t xml:space="preserve">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15122807"/>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15122808"/>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15122809"/>
      <w:r w:rsidRPr="00732817">
        <w:t>6.4.</w:t>
      </w:r>
      <w:r w:rsidR="009833DA" w:rsidRPr="00732817">
        <w:rPr>
          <w:lang w:eastAsia="zh-CN"/>
        </w:rPr>
        <w:t>1</w:t>
      </w:r>
      <w:r w:rsidRPr="00732817">
        <w:tab/>
        <w:t>Description</w:t>
      </w:r>
      <w:bookmarkEnd w:id="136"/>
    </w:p>
    <w:p w14:paraId="1AF89CB2" w14:textId="3F683845" w:rsidR="00926620" w:rsidRPr="00732817" w:rsidRDefault="00926620" w:rsidP="00893A63">
      <w:pPr>
        <w:pStyle w:val="Heading4"/>
        <w:rPr>
          <w:rStyle w:val="Strong"/>
          <w:b w:val="0"/>
          <w:bCs w:val="0"/>
        </w:rPr>
      </w:pPr>
      <w:bookmarkStart w:id="137" w:name="_Toc215122810"/>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93A63">
      <w:pPr>
        <w:pStyle w:val="Heading4"/>
        <w:rPr>
          <w:rStyle w:val="Strong"/>
          <w:rFonts w:eastAsia="Malgun Gothic"/>
          <w:b w:val="0"/>
          <w:bCs w:val="0"/>
          <w:lang w:eastAsia="ja-JP"/>
        </w:rPr>
      </w:pPr>
      <w:bookmarkStart w:id="138" w:name="_Toc215122811"/>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 xml:space="preserve">IP with </w:t>
            </w:r>
            <w:proofErr w:type="spellStart"/>
            <w:r w:rsidRPr="00732817">
              <w:t>RoHC</w:t>
            </w:r>
            <w:proofErr w:type="spellEnd"/>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 xml:space="preserve">IPv4 is not ideal in this context due to the relatively high overhead of protocol headers. IP with </w:t>
      </w:r>
      <w:proofErr w:type="spellStart"/>
      <w:r w:rsidRPr="00732817">
        <w:t>RoHC</w:t>
      </w:r>
      <w:proofErr w:type="spellEnd"/>
      <w:r w:rsidRPr="00732817">
        <w:t xml:space="preserve">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93A63">
      <w:pPr>
        <w:pStyle w:val="Heading4"/>
        <w:rPr>
          <w:b/>
        </w:rPr>
      </w:pPr>
      <w:bookmarkStart w:id="139" w:name="_Toc215122812"/>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2pt;height:182.05pt" o:ole="">
            <v:imagedata r:id="rId20" o:title=""/>
          </v:shape>
          <o:OLEObject Type="Embed" ProgID="Word.Picture.8" ShapeID="_x0000_i1034" DrawAspect="Content" ObjectID="_1826090391"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 xml:space="preserve">Transport &amp; Encapsulation: The IWF terminate the </w:t>
      </w:r>
      <w:proofErr w:type="spellStart"/>
      <w:r w:rsidRPr="00732817">
        <w:t>SGi</w:t>
      </w:r>
      <w:proofErr w:type="spellEnd"/>
      <w:r w:rsidRPr="00732817">
        <w:t xml:space="preserve"> </w:t>
      </w:r>
      <w:proofErr w:type="spellStart"/>
      <w:r w:rsidRPr="00732817">
        <w:t>PtP</w:t>
      </w:r>
      <w:proofErr w:type="spellEnd"/>
      <w:r w:rsidRPr="00732817">
        <w:t xml:space="preserve">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7pt;height:81.5pt" o:ole="">
            <v:imagedata r:id="rId22" o:title=""/>
          </v:shape>
          <o:OLEObject Type="Embed" ProgID="Word.Picture.8" ShapeID="_x0000_i1035" DrawAspect="Content" ObjectID="_1826090392"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w:t>
      </w:r>
    </w:p>
    <w:p w14:paraId="06391913" w14:textId="3B469F43" w:rsidR="00732817" w:rsidRPr="00732817" w:rsidRDefault="00732817" w:rsidP="00293D48">
      <w:r w:rsidRPr="00732817">
        <w:t xml:space="preserve">Specifically, upon receiving uplink Non-IP Data from the UE over the default bearer for media, the PGW uses pre-configured </w:t>
      </w:r>
      <w:proofErr w:type="spellStart"/>
      <w:r w:rsidRPr="00732817">
        <w:t>SGi</w:t>
      </w:r>
      <w:proofErr w:type="spellEnd"/>
      <w:r w:rsidRPr="00732817">
        <w:t xml:space="preserve"> </w:t>
      </w:r>
      <w:proofErr w:type="spellStart"/>
      <w:r w:rsidRPr="00732817">
        <w:t>PtP</w:t>
      </w:r>
      <w:proofErr w:type="spellEnd"/>
      <w:r w:rsidRPr="00732817">
        <w:t xml:space="preserve">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xml:space="preserve">.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w:t>
      </w:r>
      <w:proofErr w:type="spellStart"/>
      <w:r w:rsidRPr="00732817">
        <w:t>SGi</w:t>
      </w:r>
      <w:proofErr w:type="spellEnd"/>
      <w:r w:rsidRPr="00732817">
        <w:t xml:space="preserve"> </w:t>
      </w:r>
      <w:proofErr w:type="spellStart"/>
      <w:r w:rsidRPr="00732817">
        <w:t>PtP</w:t>
      </w:r>
      <w:proofErr w:type="spellEnd"/>
      <w:r w:rsidRPr="00732817">
        <w:t xml:space="preserve">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 xml:space="preserve">The security association between the UE and the SCC AS is hop-by-hop. Between UE and </w:t>
      </w:r>
      <w:proofErr w:type="spellStart"/>
      <w:r w:rsidRPr="00732817">
        <w:t>eNB</w:t>
      </w:r>
      <w:proofErr w:type="spellEnd"/>
      <w:r w:rsidRPr="00732817">
        <w:t xml:space="preserve">, the security is provided by the 3GPP UP access security mechanisms. The security between </w:t>
      </w:r>
      <w:proofErr w:type="spellStart"/>
      <w:r w:rsidRPr="00732817">
        <w:t>eNB</w:t>
      </w:r>
      <w:proofErr w:type="spellEnd"/>
      <w:r w:rsidRPr="00732817">
        <w:t xml:space="preserve">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w:t>
      </w:r>
      <w:proofErr w:type="spellStart"/>
      <w:r w:rsidRPr="00732817">
        <w:t>eNB</w:t>
      </w:r>
      <w:proofErr w:type="spellEnd"/>
      <w:r w:rsidRPr="00732817">
        <w:t xml:space="preserve">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93A63">
      <w:pPr>
        <w:pStyle w:val="Heading4"/>
        <w:rPr>
          <w:rStyle w:val="Strong"/>
          <w:b w:val="0"/>
          <w:bCs w:val="0"/>
        </w:rPr>
      </w:pPr>
      <w:bookmarkStart w:id="140" w:name="_Toc215122813"/>
      <w:r w:rsidRPr="00732817">
        <w:rPr>
          <w:rStyle w:val="Strong"/>
          <w:b w:val="0"/>
          <w:bCs w:val="0"/>
        </w:rPr>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140"/>
    </w:p>
    <w:p w14:paraId="30C85A4B" w14:textId="77777777" w:rsidR="00293D48" w:rsidRPr="00732817" w:rsidRDefault="00293D48" w:rsidP="00293D48">
      <w:r w:rsidRPr="00732817">
        <w:t xml:space="preserve">NB-IoT does not support dedicated bearer setup with Guaranteed Bit Rate (GBR), which is commonly used in </w:t>
      </w:r>
      <w:proofErr w:type="spellStart"/>
      <w:r w:rsidRPr="00732817">
        <w:t>eMBB</w:t>
      </w:r>
      <w:proofErr w:type="spellEnd"/>
      <w:r w:rsidRPr="00732817">
        <w:t xml:space="preserve">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15122814"/>
      <w:r w:rsidRPr="00732817">
        <w:t>6.4.</w:t>
      </w:r>
      <w:r w:rsidR="00297919" w:rsidRPr="00732817">
        <w:rPr>
          <w:lang w:eastAsia="zh-CN"/>
        </w:rPr>
        <w:t>2</w:t>
      </w:r>
      <w:r w:rsidRPr="00732817">
        <w:tab/>
        <w:t>Procedures</w:t>
      </w:r>
      <w:bookmarkEnd w:id="141"/>
    </w:p>
    <w:p w14:paraId="42317BFE" w14:textId="027C92DB" w:rsidR="00926620" w:rsidRPr="00732817" w:rsidRDefault="00926620" w:rsidP="00893A63">
      <w:pPr>
        <w:pStyle w:val="Heading4"/>
        <w:rPr>
          <w:b/>
        </w:rPr>
      </w:pPr>
      <w:bookmarkStart w:id="142" w:name="_Toc215122815"/>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95pt;height:312.45pt" o:ole="">
            <v:imagedata r:id="rId24" o:title=""/>
          </v:shape>
          <o:OLEObject Type="Embed" ProgID="Word.Picture.8" ShapeID="_x0000_i1036" DrawAspect="Content" ObjectID="_1826090393"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 And the EPS Attach procedure is completed with default bearer, with the DRB for IMS I1 signalling. "Delivery using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w:t>
      </w:r>
      <w:proofErr w:type="spellStart"/>
      <w:r w:rsidRPr="00732817">
        <w:t>SGi</w:t>
      </w:r>
      <w:proofErr w:type="spellEnd"/>
      <w:r w:rsidRPr="00732817">
        <w:t xml:space="preserve"> interface. Specifically, the tunnel parameters (i.e. destination IP addresses and UDP ports to the SCC AS or Media GW) for </w:t>
      </w:r>
      <w:proofErr w:type="spellStart"/>
      <w:r w:rsidRPr="00732817">
        <w:t>SGi</w:t>
      </w:r>
      <w:proofErr w:type="spellEnd"/>
      <w:r w:rsidRPr="00732817">
        <w:t xml:space="preserve"> </w:t>
      </w:r>
      <w:proofErr w:type="spellStart"/>
      <w:r w:rsidRPr="00732817">
        <w:t>PtP</w:t>
      </w:r>
      <w:proofErr w:type="spellEnd"/>
      <w:r w:rsidRPr="00732817">
        <w:t xml:space="preserve"> tunnelling based on UDP/IP are pre-configured on the P-GW. For uplink Non-IP data, the P-GW forwards the received data to the AS over the </w:t>
      </w:r>
      <w:proofErr w:type="spellStart"/>
      <w:r w:rsidRPr="00732817">
        <w:t>SGi</w:t>
      </w:r>
      <w:proofErr w:type="spellEnd"/>
      <w:r w:rsidRPr="00732817">
        <w:t xml:space="preserve"> </w:t>
      </w:r>
      <w:proofErr w:type="spellStart"/>
      <w:r w:rsidRPr="00732817">
        <w:t>PtP</w:t>
      </w:r>
      <w:proofErr w:type="spellEnd"/>
      <w:r w:rsidRPr="00732817">
        <w:t xml:space="preserve">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 xml:space="preserve">The </w:t>
      </w:r>
      <w:proofErr w:type="spellStart"/>
      <w:r w:rsidRPr="00732817">
        <w:t>PtP</w:t>
      </w:r>
      <w:proofErr w:type="spellEnd"/>
      <w:r w:rsidRPr="00732817">
        <w:t xml:space="preserve">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93A63">
      <w:pPr>
        <w:pStyle w:val="Heading4"/>
        <w:rPr>
          <w:rStyle w:val="Strong"/>
          <w:b w:val="0"/>
          <w:bCs w:val="0"/>
        </w:rPr>
      </w:pPr>
      <w:bookmarkStart w:id="143" w:name="_Toc215122816"/>
      <w:r w:rsidRPr="00732817">
        <w:rPr>
          <w:rStyle w:val="Strong"/>
          <w:b w:val="0"/>
          <w:bCs w:val="0"/>
        </w:rPr>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6pt;height:281.2pt" o:ole="">
            <v:imagedata r:id="rId26" o:title=""/>
          </v:shape>
          <o:OLEObject Type="Embed" ProgID="Word.Picture.8" ShapeID="_x0000_i1037" DrawAspect="Content" ObjectID="_1826090394"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93A63">
      <w:pPr>
        <w:pStyle w:val="Heading4"/>
        <w:rPr>
          <w:rStyle w:val="Strong"/>
          <w:b w:val="0"/>
          <w:bCs w:val="0"/>
        </w:rPr>
      </w:pPr>
      <w:bookmarkStart w:id="144" w:name="_Toc215122817"/>
      <w:r w:rsidRPr="00732817">
        <w:rPr>
          <w:rStyle w:val="Strong"/>
          <w:b w:val="0"/>
          <w:bCs w:val="0"/>
        </w:rPr>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 xml:space="preserve">If the emergency session is tagged with </w:t>
      </w:r>
      <w:proofErr w:type="spellStart"/>
      <w:r w:rsidRPr="00732817">
        <w:t>eCall</w:t>
      </w:r>
      <w:proofErr w:type="spellEnd"/>
      <w:r w:rsidRPr="00732817">
        <w:t xml:space="preserve"> indication from the UE (e.g. via a special I1 information element), the SCC-AS may include the IMS </w:t>
      </w:r>
      <w:proofErr w:type="spellStart"/>
      <w:r w:rsidRPr="00732817">
        <w:t>eCall</w:t>
      </w:r>
      <w:proofErr w:type="spellEnd"/>
      <w:r w:rsidRPr="00732817">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15122818"/>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15122819"/>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15122820"/>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15122821"/>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15122822"/>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15122823"/>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6121FF" w:rsidP="00293D48">
      <w:pPr>
        <w:pStyle w:val="TH"/>
      </w:pPr>
      <w:r>
        <w:pict w14:anchorId="380183BB">
          <v:shape id="_x0000_i1038" type="#_x0000_t75" style="width:482.25pt;height:80.15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15122824"/>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15122825"/>
      <w:r w:rsidRPr="00732817">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15122826"/>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rsidRPr="00732817">
        <w:t>SRBx</w:t>
      </w:r>
      <w:proofErr w:type="spellEnd"/>
      <w:r w:rsidRPr="00732817">
        <w:t>).</w:t>
      </w:r>
    </w:p>
    <w:p w14:paraId="681E9D5C" w14:textId="26A637ED" w:rsidR="00CB09B3" w:rsidRPr="00732817" w:rsidRDefault="006121FF" w:rsidP="00293D48">
      <w:pPr>
        <w:pStyle w:val="TH"/>
      </w:pPr>
      <w:r>
        <w:pict w14:anchorId="362438DD">
          <v:shape id="_x0000_i1039" type="#_x0000_t75" style="width:482.95pt;height:112.7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15122827"/>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 xml:space="preserve">5], depending on whether the Attach or PDN connection establishment procedure is used MME sends the S1-AP Initial Context Setup Request or S1-AP Bearer Setup Request message to the </w:t>
      </w:r>
      <w:proofErr w:type="spellStart"/>
      <w:r w:rsidRPr="00732817">
        <w:t>eNodeB</w:t>
      </w:r>
      <w:proofErr w:type="spellEnd"/>
      <w:r w:rsidRPr="00732817">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rsidRPr="00732817">
        <w:t>eNodeB</w:t>
      </w:r>
      <w:proofErr w:type="spellEnd"/>
      <w:r w:rsidRPr="00732817">
        <w:t xml:space="preserve">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 xml:space="preserve">They are though supported for UE, MME and </w:t>
      </w:r>
      <w:proofErr w:type="spellStart"/>
      <w:r w:rsidRPr="00732817">
        <w:t>eNodeB</w:t>
      </w:r>
      <w:proofErr w:type="spellEnd"/>
      <w:r w:rsidRPr="00732817">
        <w:t xml:space="preserve">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 xml:space="preserve">5], the "Initial Context Setup Request" or Bearer Setup Request from the MME to the </w:t>
      </w:r>
      <w:proofErr w:type="spellStart"/>
      <w:r w:rsidRPr="00732817">
        <w:t>eNodeB</w:t>
      </w:r>
      <w:proofErr w:type="spellEnd"/>
      <w:r w:rsidRPr="00732817">
        <w:t xml:space="preserve"> shall be able to indicate a request to establish dedicated SRB(s) and the associated EPS bearer id(s).</w:t>
      </w:r>
    </w:p>
    <w:p w14:paraId="73C74A84" w14:textId="61C9B531" w:rsidR="00293D48" w:rsidRPr="00732817" w:rsidRDefault="00293D48" w:rsidP="00A34999">
      <w:pPr>
        <w:pStyle w:val="B2"/>
      </w:pPr>
      <w:r w:rsidRPr="00732817">
        <w:t>-</w:t>
      </w:r>
      <w:r w:rsidRPr="00732817">
        <w:tab/>
        <w:t xml:space="preserve">The subsequent "RRC Connection Reconfiguration Request" from the </w:t>
      </w:r>
      <w:proofErr w:type="spellStart"/>
      <w:r w:rsidRPr="00732817">
        <w:t>eNodeB</w:t>
      </w:r>
      <w:proofErr w:type="spellEnd"/>
      <w:r w:rsidRPr="00732817">
        <w:t xml:space="preserve">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w:t>
      </w:r>
      <w:proofErr w:type="spellStart"/>
      <w:r w:rsidRPr="00732817">
        <w:t>srb</w:t>
      </w:r>
      <w:proofErr w:type="spellEnd"/>
      <w:r w:rsidRPr="00732817">
        <w:t>-Identity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15122828"/>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15122829"/>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w:t>
      </w:r>
      <w:proofErr w:type="spellStart"/>
      <w:r w:rsidRPr="00732817">
        <w:t>SRBx</w:t>
      </w:r>
      <w:proofErr w:type="spellEnd"/>
      <w:r w:rsidRPr="00732817">
        <w:t>)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 xml:space="preserve">The only overhead due to RRC encapsulation over </w:t>
      </w:r>
      <w:proofErr w:type="spellStart"/>
      <w:r w:rsidRPr="00732817">
        <w:t>SRBx</w:t>
      </w:r>
      <w:proofErr w:type="spellEnd"/>
      <w:r w:rsidRPr="00732817">
        <w:t xml:space="preserve">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 xml:space="preserve">Whether voice packets can be transported via </w:t>
      </w:r>
      <w:proofErr w:type="spellStart"/>
      <w:r w:rsidRPr="00732817">
        <w:t>SRBx</w:t>
      </w:r>
      <w:proofErr w:type="spellEnd"/>
      <w:r w:rsidRPr="00732817">
        <w:t xml:space="preserve">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 xml:space="preserve">For IP PDN type: </w:t>
      </w:r>
      <w:proofErr w:type="spellStart"/>
      <w:r w:rsidRPr="00732817">
        <w:t>RoHC</w:t>
      </w:r>
      <w:proofErr w:type="spellEnd"/>
      <w:r w:rsidRPr="00732817">
        <w:t xml:space="preserve"> overhead after </w:t>
      </w:r>
      <w:proofErr w:type="spellStart"/>
      <w:r w:rsidRPr="00732817">
        <w:t>RoHC</w:t>
      </w:r>
      <w:proofErr w:type="spellEnd"/>
      <w:r w:rsidRPr="00732817">
        <w:t xml:space="preserve"> context establishment (full compressed packet) is 3 bytes. However, the IP/UDP/RTP overhead without </w:t>
      </w:r>
      <w:proofErr w:type="spellStart"/>
      <w:r w:rsidRPr="00732817">
        <w:t>RoHC</w:t>
      </w:r>
      <w:proofErr w:type="spellEnd"/>
      <w:r w:rsidRPr="00732817">
        <w:t xml:space="preserve"> (e.g. during </w:t>
      </w:r>
      <w:proofErr w:type="spellStart"/>
      <w:r w:rsidRPr="00732817">
        <w:t>RoHC</w:t>
      </w:r>
      <w:proofErr w:type="spellEnd"/>
      <w:r w:rsidRPr="00732817">
        <w:t xml:space="preserve">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 xml:space="preserve">For IP PDN type: 3B for </w:t>
            </w:r>
            <w:proofErr w:type="spellStart"/>
            <w:r w:rsidRPr="00732817">
              <w:t>RoHC</w:t>
            </w:r>
            <w:proofErr w:type="spellEnd"/>
            <w:r w:rsidRPr="00732817">
              <w:t xml:space="preserve">. 30B during </w:t>
            </w:r>
            <w:proofErr w:type="spellStart"/>
            <w:r w:rsidRPr="00732817">
              <w:t>RoHC</w:t>
            </w:r>
            <w:proofErr w:type="spellEnd"/>
            <w:r w:rsidRPr="00732817">
              <w:t xml:space="preserve">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 xml:space="preserve">For IP PDN type: </w:t>
            </w:r>
            <w:proofErr w:type="spellStart"/>
            <w:r w:rsidRPr="00732817">
              <w:t>RoHC</w:t>
            </w:r>
            <w:proofErr w:type="spellEnd"/>
            <w:r w:rsidRPr="00732817">
              <w:t xml:space="preserve"> OH during </w:t>
            </w:r>
            <w:proofErr w:type="spellStart"/>
            <w:r w:rsidRPr="00732817">
              <w:t>RoHC</w:t>
            </w:r>
            <w:proofErr w:type="spellEnd"/>
            <w:r w:rsidRPr="00732817">
              <w:t xml:space="preserve">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w:t>
            </w:r>
            <w:proofErr w:type="spellStart"/>
            <w:r w:rsidRPr="00732817">
              <w:t>SRBx</w:t>
            </w:r>
            <w:proofErr w:type="spellEnd"/>
            <w:r w:rsidRPr="00732817">
              <w:t xml:space="preserve">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w:t>
      </w:r>
      <w:proofErr w:type="spellStart"/>
      <w:r w:rsidRPr="00732817">
        <w:t>ms</w:t>
      </w:r>
      <w:proofErr w:type="spellEnd"/>
      <w:r w:rsidRPr="00732817">
        <w:t>), the overhead data rate would be 1200 bps and 2400 bps, respectively.</w:t>
      </w:r>
    </w:p>
    <w:p w14:paraId="11218DDE" w14:textId="4D5048EF" w:rsidR="00CB09B3" w:rsidRPr="00732817" w:rsidRDefault="00CB09B3" w:rsidP="00CB09B3">
      <w:pPr>
        <w:pStyle w:val="Heading4"/>
      </w:pPr>
      <w:bookmarkStart w:id="160" w:name="_Toc215122830"/>
      <w:r w:rsidRPr="00732817">
        <w:t>6.</w:t>
      </w:r>
      <w:r w:rsidR="002E5A56" w:rsidRPr="00732817">
        <w:t>5</w:t>
      </w:r>
      <w:r w:rsidRPr="00732817">
        <w:t>.</w:t>
      </w:r>
      <w:r w:rsidR="00FC124E" w:rsidRPr="00732817">
        <w:t>1</w:t>
      </w:r>
      <w:r w:rsidRPr="00732817">
        <w:t>.6</w:t>
      </w:r>
      <w:r w:rsidRPr="00732817">
        <w:tab/>
        <w:t>Protocol overhead reduction for the voice packet flow</w:t>
      </w:r>
      <w:bookmarkEnd w:id="160"/>
    </w:p>
    <w:p w14:paraId="4F4C347F" w14:textId="41646CCF" w:rsidR="00CB09B3" w:rsidRPr="00732817" w:rsidRDefault="00CB09B3" w:rsidP="00CB09B3">
      <w:r w:rsidRPr="00732817">
        <w:t xml:space="preserve">It is possible to leverage the </w:t>
      </w:r>
      <w:proofErr w:type="spellStart"/>
      <w:r w:rsidRPr="00732817">
        <w:t>SRBx</w:t>
      </w:r>
      <w:proofErr w:type="spellEnd"/>
      <w:r w:rsidRPr="00732817">
        <w:t xml:space="preserve">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1" w:name="_Toc215122831"/>
      <w:r w:rsidRPr="00732817">
        <w:t>6.</w:t>
      </w:r>
      <w:r w:rsidR="002E5A56" w:rsidRPr="00732817">
        <w:t>5</w:t>
      </w:r>
      <w:r w:rsidRPr="00732817">
        <w:t>.</w:t>
      </w:r>
      <w:r w:rsidR="00FC124E" w:rsidRPr="00732817">
        <w:t>1</w:t>
      </w:r>
      <w:r w:rsidRPr="00732817">
        <w:t>.6.1</w:t>
      </w:r>
      <w:r w:rsidRPr="00732817">
        <w:tab/>
        <w:t>RRC overhead reduction</w:t>
      </w:r>
      <w:bookmarkEnd w:id="161"/>
    </w:p>
    <w:p w14:paraId="022C5C15" w14:textId="10C364AE" w:rsidR="00CB09B3" w:rsidRPr="00732817" w:rsidRDefault="00293D48" w:rsidP="00293D48">
      <w:r w:rsidRPr="00732817">
        <w:t xml:space="preserve">Since </w:t>
      </w:r>
      <w:proofErr w:type="spellStart"/>
      <w:r w:rsidRPr="00732817">
        <w:t>SRBx</w:t>
      </w:r>
      <w:proofErr w:type="spellEnd"/>
      <w:r w:rsidRPr="00732817">
        <w:t xml:space="preserve"> is dedicated to the transport of the voice SDF, no RRC messages are needed over </w:t>
      </w:r>
      <w:proofErr w:type="spellStart"/>
      <w:r w:rsidRPr="00732817">
        <w:t>SRBx</w:t>
      </w:r>
      <w:proofErr w:type="spellEnd"/>
      <w:r w:rsidRPr="00732817">
        <w:t xml:space="preserve">, i.e. </w:t>
      </w:r>
      <w:proofErr w:type="spellStart"/>
      <w:r w:rsidRPr="00732817">
        <w:t>SRBx</w:t>
      </w:r>
      <w:proofErr w:type="spellEnd"/>
      <w:r w:rsidRPr="00732817">
        <w:t xml:space="preserve"> can carry the </w:t>
      </w:r>
      <w:proofErr w:type="spellStart"/>
      <w:r w:rsidRPr="00732817">
        <w:t>DedicatedInfoNAS</w:t>
      </w:r>
      <w:proofErr w:type="spellEnd"/>
      <w:r w:rsidRPr="00732817">
        <w:t xml:space="preserve"> IE (NAS PDU) directly. This way, the RRC overhead could be reduced to zero. In other words, the voice packet </w:t>
      </w:r>
      <w:r w:rsidR="00661D17" w:rsidRPr="00732817">
        <w:t xml:space="preserve"> will</w:t>
      </w:r>
      <w:r w:rsidRPr="00732817">
        <w:t xml:space="preserve"> be identified over the air using the logical channel ID of the </w:t>
      </w:r>
      <w:proofErr w:type="spellStart"/>
      <w:r w:rsidRPr="00732817">
        <w:t>SRBx</w:t>
      </w:r>
      <w:proofErr w:type="spellEnd"/>
      <w:r w:rsidRPr="00732817">
        <w:t xml:space="preserve">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 xml:space="preserve">using the logical channel ID of the </w:t>
      </w:r>
      <w:proofErr w:type="spellStart"/>
      <w:r w:rsidRPr="00732817">
        <w:t>SRBx</w:t>
      </w:r>
      <w:proofErr w:type="spellEnd"/>
      <w:r w:rsidRPr="00732817">
        <w:t xml:space="preserve">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2" w:name="_Toc215122832"/>
      <w:r w:rsidRPr="00732817">
        <w:t>6.</w:t>
      </w:r>
      <w:r w:rsidR="002E5A56" w:rsidRPr="00732817">
        <w:t>5</w:t>
      </w:r>
      <w:r w:rsidRPr="00732817">
        <w:t>.</w:t>
      </w:r>
      <w:r w:rsidR="00FC124E" w:rsidRPr="00732817">
        <w:t>1</w:t>
      </w:r>
      <w:r w:rsidRPr="00732817">
        <w:t>.6.2</w:t>
      </w:r>
      <w:r w:rsidRPr="00732817">
        <w:tab/>
        <w:t>NAS layer overhead reduction</w:t>
      </w:r>
      <w:bookmarkEnd w:id="162"/>
    </w:p>
    <w:p w14:paraId="7DE8F37C" w14:textId="696FDE1A" w:rsidR="00CB09B3" w:rsidRPr="00732817" w:rsidRDefault="00293D48" w:rsidP="00293D48">
      <w:r w:rsidRPr="00732817">
        <w:t xml:space="preserve">Since </w:t>
      </w:r>
      <w:proofErr w:type="spellStart"/>
      <w:r w:rsidRPr="00732817">
        <w:t>SRBx</w:t>
      </w:r>
      <w:proofErr w:type="spellEnd"/>
      <w:r w:rsidRPr="00732817">
        <w:t xml:space="preserve"> is dedicated to the transport of voice pace SDF, any NAS PDU received by the MME over </w:t>
      </w:r>
      <w:proofErr w:type="spellStart"/>
      <w:r w:rsidRPr="00732817">
        <w:t>SRBx</w:t>
      </w:r>
      <w:proofErr w:type="spellEnd"/>
      <w:r w:rsidRPr="00732817">
        <w:t xml:space="preserve"> contains a voice packet. Therefore, NAS layer overhead is not needed to inform the MME about the content of the NAS PDU received over </w:t>
      </w:r>
      <w:proofErr w:type="spellStart"/>
      <w:r w:rsidRPr="00732817">
        <w:t>SRBx</w:t>
      </w:r>
      <w:proofErr w:type="spellEnd"/>
      <w:r w:rsidRPr="00732817">
        <w:t xml:space="preserve">. To associate the NAS PDU with </w:t>
      </w:r>
      <w:proofErr w:type="spellStart"/>
      <w:r w:rsidRPr="00732817">
        <w:t>SRBx</w:t>
      </w:r>
      <w:proofErr w:type="spellEnd"/>
      <w:r w:rsidRPr="00732817">
        <w:t xml:space="preserve">, the </w:t>
      </w:r>
      <w:proofErr w:type="spellStart"/>
      <w:r w:rsidRPr="00732817">
        <w:t>eNB</w:t>
      </w:r>
      <w:proofErr w:type="spellEnd"/>
      <w:r w:rsidRPr="00732817">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3" w:name="_Toc215122833"/>
      <w:r w:rsidRPr="00732817">
        <w:t>6.</w:t>
      </w:r>
      <w:r w:rsidR="002E5A56" w:rsidRPr="00732817">
        <w:t>5</w:t>
      </w:r>
      <w:r w:rsidRPr="00732817">
        <w:t>.</w:t>
      </w:r>
      <w:r w:rsidR="00FC124E" w:rsidRPr="00732817">
        <w:rPr>
          <w:lang w:eastAsia="zh-CN"/>
        </w:rPr>
        <w:t>2</w:t>
      </w:r>
      <w:r w:rsidRPr="00732817">
        <w:tab/>
        <w:t>Procedures</w:t>
      </w:r>
      <w:bookmarkEnd w:id="163"/>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4" w:name="_Toc215122834"/>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4"/>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proofErr w:type="spellStart"/>
      <w:r w:rsidRPr="00732817">
        <w:rPr>
          <w:b/>
          <w:bCs/>
        </w:rPr>
        <w:t>eNodeB</w:t>
      </w:r>
      <w:proofErr w:type="spellEnd"/>
      <w:r w:rsidRPr="00732817">
        <w:rPr>
          <w:b/>
          <w:bCs/>
        </w:rPr>
        <w:t>:</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5" w:name="_Toc215122835"/>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5"/>
    </w:p>
    <w:p w14:paraId="7969C37E" w14:textId="1436E916" w:rsidR="002D16A6" w:rsidRPr="00732817" w:rsidRDefault="002D16A6" w:rsidP="002D16A6">
      <w:pPr>
        <w:pStyle w:val="Heading3"/>
      </w:pPr>
      <w:bookmarkStart w:id="166" w:name="_Toc215122836"/>
      <w:r w:rsidRPr="00732817">
        <w:t>6.6.0</w:t>
      </w:r>
      <w:r w:rsidRPr="00732817">
        <w:tab/>
        <w:t>High</w:t>
      </w:r>
      <w:r w:rsidR="0025690B" w:rsidRPr="00732817">
        <w:t>-</w:t>
      </w:r>
      <w:r w:rsidRPr="00732817">
        <w:t xml:space="preserve">level </w:t>
      </w:r>
      <w:r w:rsidR="0025690B" w:rsidRPr="00732817">
        <w:t>solution P</w:t>
      </w:r>
      <w:r w:rsidRPr="00732817">
        <w:t>rinciples</w:t>
      </w:r>
      <w:bookmarkEnd w:id="166"/>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7" w:name="_Toc215122837"/>
      <w:r w:rsidRPr="00732817">
        <w:t>6.6.1</w:t>
      </w:r>
      <w:r w:rsidRPr="00732817">
        <w:tab/>
        <w:t>Description</w:t>
      </w:r>
      <w:bookmarkEnd w:id="167"/>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6121FF" w:rsidP="00293D48">
      <w:pPr>
        <w:pStyle w:val="TH"/>
      </w:pPr>
      <w:r>
        <w:pict w14:anchorId="1C81DF08">
          <v:shape id="_x0000_i1040" type="#_x0000_t75" style="width:481.6pt;height:65.2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6121FF" w:rsidP="00293D48">
      <w:pPr>
        <w:pStyle w:val="TH"/>
      </w:pPr>
      <w:r>
        <w:pict w14:anchorId="21A3BAE4">
          <v:shape id="_x0000_i1041" type="#_x0000_t75" style="width:481.6pt;height:146.7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6121FF" w:rsidP="00293D48">
      <w:pPr>
        <w:pStyle w:val="TH"/>
        <w:rPr>
          <w:lang w:eastAsia="zh-CN"/>
        </w:rPr>
      </w:pPr>
      <w:r>
        <w:pict w14:anchorId="238A7FA1">
          <v:shape id="_x0000_i1042" type="#_x0000_t75" style="width:481.6pt;height:158.25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68" w:name="_Toc215122838"/>
      <w:r w:rsidRPr="00732817">
        <w:t>6.6.2</w:t>
      </w:r>
      <w:r w:rsidRPr="00732817">
        <w:tab/>
        <w:t>Procedures</w:t>
      </w:r>
      <w:bookmarkEnd w:id="168"/>
    </w:p>
    <w:p w14:paraId="4B4B96E1" w14:textId="4A9B3E4B" w:rsidR="002D16A6" w:rsidRPr="00732817" w:rsidRDefault="006121FF" w:rsidP="00293D48">
      <w:pPr>
        <w:pStyle w:val="TH"/>
        <w:rPr>
          <w:rFonts w:eastAsia="Malgun Gothic"/>
          <w:lang w:eastAsia="ko-KR" w:bidi="ar"/>
        </w:rPr>
      </w:pPr>
      <w:r>
        <w:pict w14:anchorId="69A719F2">
          <v:shape id="_x0000_i1043" type="#_x0000_t75" style="width:481.6pt;height:432.7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 xml:space="preserve">The UE can initiate IMS signalling negotiation with remote UE by using CP CIoT EPS Optimisation as defined in clause 5.3.4B.2. The NAS PDU carries the encrypted uplink IMS signalling and EBI-1 to the </w:t>
      </w:r>
      <w:proofErr w:type="spellStart"/>
      <w:r>
        <w:t>eNodeB</w:t>
      </w:r>
      <w:proofErr w:type="spellEnd"/>
      <w:r>
        <w:t xml:space="preserve"> of the NB-IoT(GEO). The UE maps to NAS PDU carrying the IMS signalling to the </w:t>
      </w:r>
      <w:proofErr w:type="spellStart"/>
      <w:r>
        <w:t>SRBx</w:t>
      </w:r>
      <w:proofErr w:type="spellEnd"/>
      <w:r>
        <w:t>,</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 xml:space="preserve">The </w:t>
      </w:r>
      <w:proofErr w:type="spellStart"/>
      <w:r w:rsidRPr="00732817">
        <w:rPr>
          <w:lang w:eastAsia="zh-CN" w:bidi="ar"/>
        </w:rPr>
        <w:t>eNodeB</w:t>
      </w:r>
      <w:proofErr w:type="spellEnd"/>
      <w:r w:rsidRPr="00732817">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 xml:space="preserve">The NAS PDU sent in step 6 is relayed to the MME by the </w:t>
      </w:r>
      <w:proofErr w:type="spellStart"/>
      <w:r w:rsidRPr="00732817">
        <w:rPr>
          <w:lang w:eastAsia="zh-CN" w:bidi="ar"/>
        </w:rPr>
        <w:t>eNodeB</w:t>
      </w:r>
      <w:proofErr w:type="spellEnd"/>
      <w:r w:rsidRPr="00732817">
        <w:rPr>
          <w:lang w:eastAsia="zh-CN" w:bidi="ar"/>
        </w:rPr>
        <w:t xml:space="preserve">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w:t>
      </w:r>
      <w:proofErr w:type="spellStart"/>
      <w:r w:rsidRPr="00732817">
        <w:rPr>
          <w:lang w:eastAsia="zh-CN" w:bidi="ar"/>
        </w:rPr>
        <w:t>eNB</w:t>
      </w:r>
      <w:proofErr w:type="spellEnd"/>
      <w:r w:rsidRPr="00732817">
        <w:rPr>
          <w:lang w:eastAsia="zh-CN" w:bidi="ar"/>
        </w:rPr>
        <w:t xml:space="preserve"> maps the DL traffic carrying the IMS signalling to the </w:t>
      </w:r>
      <w:proofErr w:type="spellStart"/>
      <w:r w:rsidRPr="00732817">
        <w:rPr>
          <w:lang w:eastAsia="zh-CN" w:bidi="ar"/>
        </w:rPr>
        <w:t>SRBx</w:t>
      </w:r>
      <w:proofErr w:type="spellEnd"/>
      <w:r w:rsidRPr="00732817">
        <w:rPr>
          <w:lang w:eastAsia="zh-CN" w:bidi="ar"/>
        </w:rPr>
        <w:t>.</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t>15.</w:t>
      </w:r>
      <w:r w:rsidRPr="00732817">
        <w:rPr>
          <w:lang w:eastAsia="zh-CN" w:bidi="ar"/>
        </w:rPr>
        <w:tab/>
        <w:t xml:space="preserve">The MME sends the encrypt downlink IMS voice data along with EBI-2 using a NAS PDU carried by a Downlink S1-AP message. The </w:t>
      </w:r>
      <w:proofErr w:type="spellStart"/>
      <w:r w:rsidRPr="00732817">
        <w:rPr>
          <w:lang w:eastAsia="zh-CN" w:bidi="ar"/>
        </w:rPr>
        <w:t>eNB</w:t>
      </w:r>
      <w:proofErr w:type="spellEnd"/>
      <w:r w:rsidRPr="00732817">
        <w:rPr>
          <w:lang w:eastAsia="zh-CN" w:bidi="ar"/>
        </w:rPr>
        <w:t xml:space="preserve"> maps the DL traffic of IMS voice packet to the </w:t>
      </w:r>
      <w:proofErr w:type="spellStart"/>
      <w:r w:rsidRPr="00732817">
        <w:rPr>
          <w:lang w:eastAsia="zh-CN" w:bidi="ar"/>
        </w:rPr>
        <w:t>SRBy</w:t>
      </w:r>
      <w:proofErr w:type="spellEnd"/>
      <w:r w:rsidRPr="00732817">
        <w:rPr>
          <w:lang w:eastAsia="zh-CN" w:bidi="ar"/>
        </w:rPr>
        <w:t>.</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 xml:space="preserve">The NAS </w:t>
      </w:r>
      <w:proofErr w:type="spellStart"/>
      <w:r w:rsidRPr="00732817">
        <w:rPr>
          <w:lang w:eastAsia="zh-CN" w:bidi="ar"/>
        </w:rPr>
        <w:t>PDUwith</w:t>
      </w:r>
      <w:proofErr w:type="spellEnd"/>
      <w:r w:rsidRPr="00732817">
        <w:rPr>
          <w:lang w:eastAsia="zh-CN" w:bidi="ar"/>
        </w:rPr>
        <w:t xml:space="preserve">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UE maps to UL traffic of IMS voice packet to the </w:t>
      </w:r>
      <w:proofErr w:type="spellStart"/>
      <w:r w:rsidRPr="00732817">
        <w:rPr>
          <w:lang w:eastAsia="zh-CN" w:bidi="ar"/>
        </w:rPr>
        <w:t>SRBy</w:t>
      </w:r>
      <w:proofErr w:type="spellEnd"/>
      <w:r w:rsidRPr="00732817">
        <w:rPr>
          <w:lang w:eastAsia="zh-CN" w:bidi="ar"/>
        </w:rPr>
        <w:t>.</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69" w:name="_Toc215122839"/>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69"/>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proofErr w:type="spellStart"/>
      <w:r w:rsidRPr="00732817">
        <w:rPr>
          <w:b/>
          <w:bCs/>
        </w:rPr>
        <w:t>eNB</w:t>
      </w:r>
      <w:proofErr w:type="spellEnd"/>
      <w:r w:rsidRPr="00732817">
        <w:rPr>
          <w:b/>
          <w:bCs/>
        </w:rPr>
        <w:t>:</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0" w:name="_Toc215122840"/>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0"/>
    </w:p>
    <w:p w14:paraId="0F2D8C96" w14:textId="3FD50358" w:rsidR="0004333E" w:rsidRPr="00732817" w:rsidRDefault="0004333E" w:rsidP="0004333E">
      <w:pPr>
        <w:pStyle w:val="Heading3"/>
        <w:rPr>
          <w:lang w:eastAsia="ja-JP"/>
        </w:rPr>
      </w:pPr>
      <w:bookmarkStart w:id="171" w:name="_Toc215122841"/>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1"/>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2" w:name="_Toc215122842"/>
      <w:r w:rsidRPr="00732817">
        <w:rPr>
          <w:lang w:eastAsia="ja-JP"/>
        </w:rPr>
        <w:t>6.</w:t>
      </w:r>
      <w:r w:rsidRPr="00732817">
        <w:rPr>
          <w:lang w:eastAsia="zh-CN"/>
        </w:rPr>
        <w:t>7</w:t>
      </w:r>
      <w:r w:rsidRPr="00732817">
        <w:rPr>
          <w:lang w:eastAsia="ja-JP"/>
        </w:rPr>
        <w:t>.1</w:t>
      </w:r>
      <w:r w:rsidRPr="00732817">
        <w:rPr>
          <w:lang w:eastAsia="ja-JP"/>
        </w:rPr>
        <w:tab/>
        <w:t>Description</w:t>
      </w:r>
      <w:bookmarkEnd w:id="172"/>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3" w:name="_Toc215122843"/>
      <w:r w:rsidRPr="00732817">
        <w:rPr>
          <w:lang w:eastAsia="zh-CN"/>
        </w:rPr>
        <w:t>6.7.2</w:t>
      </w:r>
      <w:r w:rsidRPr="00732817">
        <w:rPr>
          <w:lang w:eastAsia="zh-CN"/>
        </w:rPr>
        <w:tab/>
        <w:t>Procedures</w:t>
      </w:r>
      <w:bookmarkEnd w:id="173"/>
    </w:p>
    <w:p w14:paraId="2DB81009" w14:textId="2DE3BFE2" w:rsidR="0004333E" w:rsidRPr="00732817" w:rsidRDefault="0004333E" w:rsidP="00C05765">
      <w:pPr>
        <w:pStyle w:val="Heading4"/>
      </w:pPr>
      <w:bookmarkStart w:id="174" w:name="_Toc215122844"/>
      <w:r w:rsidRPr="00732817">
        <w:rPr>
          <w:lang w:eastAsia="zh-CN"/>
        </w:rPr>
        <w:t>6.7.2.1</w:t>
      </w:r>
      <w:r w:rsidR="00C05765" w:rsidRPr="00732817">
        <w:rPr>
          <w:lang w:eastAsia="zh-CN"/>
        </w:rPr>
        <w:tab/>
      </w:r>
      <w:r w:rsidRPr="00732817">
        <w:t>Attach or TAU procedure negotiating Voice call support over NB-IoT(GEO)</w:t>
      </w:r>
      <w:bookmarkEnd w:id="174"/>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5" w:name="_Toc215122845"/>
      <w:r w:rsidRPr="00732817">
        <w:t>6.</w:t>
      </w:r>
      <w:r w:rsidR="00531493" w:rsidRPr="00732817">
        <w:t>7</w:t>
      </w:r>
      <w:r w:rsidRPr="00732817">
        <w:t>.2.2</w:t>
      </w:r>
      <w:r w:rsidRPr="00732817">
        <w:tab/>
        <w:t>Default EPS bearer for both IMS signalling and voice data</w:t>
      </w:r>
      <w:bookmarkEnd w:id="175"/>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6" w:name="_Toc215122846"/>
      <w:r w:rsidRPr="00732817">
        <w:rPr>
          <w:lang w:eastAsia="zh-CN"/>
        </w:rPr>
        <w:t>6.</w:t>
      </w:r>
      <w:r w:rsidR="00531493" w:rsidRPr="00732817">
        <w:rPr>
          <w:lang w:eastAsia="zh-CN"/>
        </w:rPr>
        <w:t>7</w:t>
      </w:r>
      <w:r w:rsidRPr="00732817">
        <w:rPr>
          <w:lang w:eastAsia="zh-CN"/>
        </w:rPr>
        <w:t>.2.3</w:t>
      </w:r>
      <w:r w:rsidRPr="00732817">
        <w:rPr>
          <w:lang w:eastAsia="zh-CN"/>
        </w:rPr>
        <w:tab/>
        <w:t>S1-U data transfer activation</w:t>
      </w:r>
      <w:bookmarkEnd w:id="176"/>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7" w:name="_Toc215122847"/>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7"/>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78" w:name="_Toc215122848"/>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78"/>
    </w:p>
    <w:p w14:paraId="3CACBC23" w14:textId="42DEE669" w:rsidR="009474B8" w:rsidRPr="00732817" w:rsidRDefault="009474B8" w:rsidP="009474B8">
      <w:pPr>
        <w:pStyle w:val="Heading3"/>
        <w:rPr>
          <w:lang w:eastAsia="zh-CN"/>
        </w:rPr>
      </w:pPr>
      <w:bookmarkStart w:id="179" w:name="_Toc215122849"/>
      <w:r w:rsidRPr="00732817">
        <w:t>6.8.0</w:t>
      </w:r>
      <w:r w:rsidRPr="00732817">
        <w:tab/>
      </w:r>
      <w:r w:rsidRPr="00732817">
        <w:rPr>
          <w:lang w:eastAsia="zh-CN"/>
        </w:rPr>
        <w:t>High-level solution Principles</w:t>
      </w:r>
      <w:bookmarkEnd w:id="179"/>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0" w:name="_Toc215122850"/>
      <w:r w:rsidRPr="00732817">
        <w:t>6.</w:t>
      </w:r>
      <w:r w:rsidR="007B248E" w:rsidRPr="00732817">
        <w:t>8</w:t>
      </w:r>
      <w:r w:rsidRPr="00732817">
        <w:t>.</w:t>
      </w:r>
      <w:r w:rsidRPr="00732817">
        <w:rPr>
          <w:lang w:eastAsia="zh-CN"/>
        </w:rPr>
        <w:t>1</w:t>
      </w:r>
      <w:r w:rsidRPr="00732817">
        <w:tab/>
        <w:t>Description</w:t>
      </w:r>
      <w:bookmarkEnd w:id="180"/>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1" w:name="_Toc215122851"/>
      <w:r w:rsidRPr="00732817">
        <w:t>6.</w:t>
      </w:r>
      <w:r w:rsidR="007B248E" w:rsidRPr="00732817">
        <w:t>8</w:t>
      </w:r>
      <w:r w:rsidRPr="00732817">
        <w:t>.</w:t>
      </w:r>
      <w:r w:rsidRPr="00732817">
        <w:rPr>
          <w:lang w:eastAsia="zh-CN"/>
        </w:rPr>
        <w:t>2</w:t>
      </w:r>
      <w:r w:rsidRPr="00732817">
        <w:tab/>
        <w:t>Procedures</w:t>
      </w:r>
      <w:bookmarkEnd w:id="181"/>
    </w:p>
    <w:p w14:paraId="064D0672" w14:textId="47065553" w:rsidR="009474B8" w:rsidRPr="00732817" w:rsidRDefault="009474B8" w:rsidP="009474B8">
      <w:pPr>
        <w:pStyle w:val="Heading4"/>
      </w:pPr>
      <w:bookmarkStart w:id="182" w:name="_Toc215122852"/>
      <w:r w:rsidRPr="00732817">
        <w:t>6.</w:t>
      </w:r>
      <w:r w:rsidR="007B248E" w:rsidRPr="00732817">
        <w:t>8</w:t>
      </w:r>
      <w:r w:rsidRPr="00732817">
        <w:t>.</w:t>
      </w:r>
      <w:r w:rsidRPr="00732817">
        <w:rPr>
          <w:lang w:eastAsia="zh-CN"/>
        </w:rPr>
        <w:t>2.1</w:t>
      </w:r>
      <w:r w:rsidRPr="00732817">
        <w:tab/>
        <w:t>Network architecture</w:t>
      </w:r>
      <w:bookmarkEnd w:id="182"/>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6121FF" w:rsidP="00C05765">
      <w:pPr>
        <w:pStyle w:val="TH"/>
      </w:pPr>
      <w:r>
        <w:pict w14:anchorId="17B8A05C">
          <v:shape id="_x0000_i1044" type="#_x0000_t75" style="width:481.6pt;height:110.05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 xml:space="preserve">Whether QCI=1 is sufficient or a new QCI (GBR or non-GBR) value needs to be introduced in order to express the difference between the usual voice media that assumes </w:t>
      </w:r>
      <w:proofErr w:type="spellStart"/>
      <w:r w:rsidRPr="00732817">
        <w:rPr>
          <w:lang w:eastAsia="zh-TW"/>
        </w:rPr>
        <w:t>ptime</w:t>
      </w:r>
      <w:proofErr w:type="spellEnd"/>
      <w:r w:rsidRPr="00732817">
        <w:rPr>
          <w:lang w:eastAsia="zh-TW"/>
        </w:rPr>
        <w:t xml:space="preserve">=20ms and the GEO voice media that assumes different longer </w:t>
      </w:r>
      <w:proofErr w:type="spellStart"/>
      <w:r w:rsidRPr="00732817">
        <w:rPr>
          <w:lang w:eastAsia="zh-TW"/>
        </w:rPr>
        <w:t>ptime</w:t>
      </w:r>
      <w:proofErr w:type="spellEnd"/>
      <w:r w:rsidRPr="00732817">
        <w:rPr>
          <w:lang w:eastAsia="zh-TW"/>
        </w:rPr>
        <w:t xml:space="preserve"> value.</w:t>
      </w:r>
    </w:p>
    <w:p w14:paraId="76A64F48" w14:textId="0949D859" w:rsidR="009474B8" w:rsidRPr="00732817" w:rsidRDefault="009474B8" w:rsidP="00C05765">
      <w:pPr>
        <w:pStyle w:val="Heading4"/>
        <w:rPr>
          <w:lang w:eastAsia="zh-CN"/>
        </w:rPr>
      </w:pPr>
      <w:bookmarkStart w:id="183" w:name="_Toc215122853"/>
      <w:r w:rsidRPr="00732817">
        <w:rPr>
          <w:lang w:eastAsia="zh-CN"/>
        </w:rPr>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3"/>
    </w:p>
    <w:p w14:paraId="653C8573" w14:textId="20788DCF" w:rsidR="009474B8" w:rsidRPr="00732817" w:rsidRDefault="006121FF" w:rsidP="00C05765">
      <w:pPr>
        <w:pStyle w:val="TH"/>
        <w:rPr>
          <w:lang w:eastAsia="zh-CN"/>
        </w:rPr>
      </w:pPr>
      <w:r>
        <w:pict w14:anchorId="3C9AFA13">
          <v:shape id="_x0000_i1045" type="#_x0000_t75" style="width:472.1pt;height:219.4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 xml:space="preserve">The MME sends Activate Default EPS Bearer request to UE. This message is contained in S1-AP Downlink NAS transport message to </w:t>
      </w:r>
      <w:proofErr w:type="spellStart"/>
      <w:r w:rsidRPr="00732817">
        <w:t>eNB</w:t>
      </w:r>
      <w:proofErr w:type="spellEnd"/>
      <w:r w:rsidRPr="00732817">
        <w:t>.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 xml:space="preserve">Activate dedicated EPS bearer context request message is contained in S1-AP Bearer Setup Request message to </w:t>
      </w:r>
      <w:proofErr w:type="spellStart"/>
      <w:r w:rsidRPr="00732817">
        <w:t>eNB</w:t>
      </w:r>
      <w:proofErr w:type="spellEnd"/>
      <w:r w:rsidRPr="00732817">
        <w:t xml:space="preserve">. The </w:t>
      </w:r>
      <w:proofErr w:type="spellStart"/>
      <w:r w:rsidRPr="00732817">
        <w:t>eNB</w:t>
      </w:r>
      <w:proofErr w:type="spellEnd"/>
      <w:r w:rsidRPr="00732817">
        <w:t xml:space="preserve">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 xml:space="preserve">The MME sends Create Bearer Response to SGW, including EPS Bearer ID and S1-U info for UP bearer from </w:t>
      </w:r>
      <w:proofErr w:type="spellStart"/>
      <w:r w:rsidRPr="00732817">
        <w:t>eNB</w:t>
      </w:r>
      <w:proofErr w:type="spellEnd"/>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4" w:name="_Toc215122854"/>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4"/>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proofErr w:type="spellStart"/>
      <w:r w:rsidRPr="00732817">
        <w:rPr>
          <w:b/>
          <w:bCs/>
          <w:lang w:eastAsia="ko-KR"/>
        </w:rPr>
        <w:t>eNB</w:t>
      </w:r>
      <w:proofErr w:type="spellEnd"/>
      <w:r w:rsidRPr="00732817">
        <w:rPr>
          <w:b/>
          <w:bCs/>
          <w:lang w:eastAsia="ko-KR"/>
        </w:rPr>
        <w:t>:</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5" w:name="_Toc215122855"/>
      <w:r w:rsidRPr="00732817">
        <w:t>6.9</w:t>
      </w:r>
      <w:r w:rsidRPr="00732817">
        <w:tab/>
        <w:t>Solution #9:</w:t>
      </w:r>
      <w:r w:rsidR="0026243E" w:rsidRPr="00732817">
        <w:t xml:space="preserve"> </w:t>
      </w:r>
      <w:r w:rsidRPr="00732817">
        <w:t>Optimisation of IMS voice call initiation over NB-IoT (GEO) when the UE is in Idle</w:t>
      </w:r>
      <w:bookmarkEnd w:id="185"/>
    </w:p>
    <w:p w14:paraId="3E88E56D" w14:textId="1DFFEED2" w:rsidR="002F4011" w:rsidRPr="00732817" w:rsidRDefault="002F4011" w:rsidP="0026243E">
      <w:pPr>
        <w:pStyle w:val="Heading3"/>
      </w:pPr>
      <w:bookmarkStart w:id="186" w:name="_Toc92875662"/>
      <w:bookmarkStart w:id="187" w:name="_Toc93070686"/>
      <w:bookmarkStart w:id="188" w:name="_Toc193391839"/>
      <w:bookmarkStart w:id="189" w:name="_Toc215122856"/>
      <w:r w:rsidRPr="00732817">
        <w:t>6.9.0</w:t>
      </w:r>
      <w:r w:rsidRPr="00732817">
        <w:tab/>
      </w:r>
      <w:bookmarkEnd w:id="186"/>
      <w:bookmarkEnd w:id="187"/>
      <w:bookmarkEnd w:id="188"/>
      <w:r w:rsidRPr="00732817">
        <w:t>High</w:t>
      </w:r>
      <w:r w:rsidR="00E41188" w:rsidRPr="00732817">
        <w:t>-l</w:t>
      </w:r>
      <w:r w:rsidRPr="00732817">
        <w:t xml:space="preserve">evel </w:t>
      </w:r>
      <w:r w:rsidR="00E41188" w:rsidRPr="00732817">
        <w:t xml:space="preserve">solution </w:t>
      </w:r>
      <w:r w:rsidRPr="00732817">
        <w:t>Principles</w:t>
      </w:r>
      <w:bookmarkEnd w:id="189"/>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0" w:name="_Toc215122857"/>
      <w:r w:rsidRPr="00732817">
        <w:t>6.9.1</w:t>
      </w:r>
      <w:r w:rsidRPr="00732817">
        <w:tab/>
        <w:t>Description</w:t>
      </w:r>
      <w:bookmarkEnd w:id="190"/>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 xml:space="preserve">After the voice call end the </w:t>
      </w:r>
      <w:proofErr w:type="spellStart"/>
      <w:r w:rsidRPr="00732817">
        <w:t>eNB</w:t>
      </w:r>
      <w:proofErr w:type="spellEnd"/>
      <w:r w:rsidRPr="00732817">
        <w:t xml:space="preserve"> may trigger the S1 release procedure (e.g. due to user inactivity), the MME releases UE context to the </w:t>
      </w:r>
      <w:proofErr w:type="spellStart"/>
      <w:r w:rsidRPr="00732817">
        <w:t>eNB</w:t>
      </w:r>
      <w:proofErr w:type="spellEnd"/>
      <w:r w:rsidRPr="00732817">
        <w:t xml:space="preserve">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1" w:name="_Toc215122858"/>
      <w:r w:rsidRPr="00732817">
        <w:t>6.9.</w:t>
      </w:r>
      <w:r w:rsidRPr="00732817">
        <w:rPr>
          <w:lang w:eastAsia="ko-KR"/>
        </w:rPr>
        <w:t>2</w:t>
      </w:r>
      <w:r w:rsidRPr="00732817">
        <w:tab/>
        <w:t>Procedures</w:t>
      </w:r>
      <w:bookmarkEnd w:id="191"/>
    </w:p>
    <w:p w14:paraId="589EE9CC" w14:textId="375925D2" w:rsidR="002F4011" w:rsidRPr="00732817" w:rsidRDefault="006121FF" w:rsidP="0026243E">
      <w:pPr>
        <w:pStyle w:val="TH"/>
        <w:rPr>
          <w:rFonts w:eastAsia="Malgun Gothic"/>
          <w:lang w:eastAsia="ko-KR"/>
        </w:rPr>
      </w:pPr>
      <w:bookmarkStart w:id="192" w:name="_Toc92875664"/>
      <w:bookmarkStart w:id="193" w:name="_Toc93070688"/>
      <w:bookmarkStart w:id="194" w:name="_Toc193391841"/>
      <w:r>
        <w:pict w14:anchorId="64875873">
          <v:shape id="_x0000_i1046" type="#_x0000_t75" style="width:481.6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 xml:space="preserve">Based on the Control Plane Service Request with active flag, the MME sends S1-AP Initial Context Setup Request message to the </w:t>
      </w:r>
      <w:proofErr w:type="spellStart"/>
      <w:r w:rsidRPr="00732817">
        <w:rPr>
          <w:lang w:eastAsia="ko-KR"/>
        </w:rPr>
        <w:t>eNodeB</w:t>
      </w:r>
      <w:proofErr w:type="spellEnd"/>
      <w:r w:rsidRPr="00732817">
        <w:rPr>
          <w:lang w:eastAsia="ko-KR"/>
        </w:rPr>
        <w:t xml:space="preserve">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2EA7C733" w14:textId="21530A7A" w:rsidR="002F4011" w:rsidRPr="00732817" w:rsidRDefault="002F4011" w:rsidP="0026243E">
      <w:pPr>
        <w:pStyle w:val="Heading3"/>
      </w:pPr>
      <w:bookmarkStart w:id="195" w:name="_Toc215122859"/>
      <w:r w:rsidRPr="00732817">
        <w:t>6.</w:t>
      </w:r>
      <w:r w:rsidR="008A795E" w:rsidRPr="00732817">
        <w:t>9</w:t>
      </w:r>
      <w:r w:rsidRPr="00732817">
        <w:t>.</w:t>
      </w:r>
      <w:r w:rsidRPr="00732817">
        <w:rPr>
          <w:lang w:eastAsia="ko-KR"/>
        </w:rPr>
        <w:t>3</w:t>
      </w:r>
      <w:r w:rsidRPr="00732817">
        <w:tab/>
      </w:r>
      <w:bookmarkEnd w:id="192"/>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3"/>
      <w:bookmarkEnd w:id="194"/>
      <w:bookmarkEnd w:id="195"/>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proofErr w:type="spellStart"/>
      <w:r w:rsidRPr="00732817">
        <w:rPr>
          <w:b/>
          <w:bCs/>
        </w:rPr>
        <w:t>eNB</w:t>
      </w:r>
      <w:proofErr w:type="spellEnd"/>
      <w:r w:rsidRPr="00732817">
        <w:rPr>
          <w:b/>
          <w:bCs/>
        </w:rPr>
        <w:t>:</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6" w:name="_Toc215122860"/>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6"/>
    </w:p>
    <w:p w14:paraId="0BB2D03A" w14:textId="2114E3FD" w:rsidR="00F67CCA" w:rsidRPr="00732817" w:rsidRDefault="00F67CCA" w:rsidP="00F67CCA">
      <w:pPr>
        <w:pStyle w:val="Heading3"/>
        <w:rPr>
          <w:rFonts w:eastAsia="Yu Mincho"/>
        </w:rPr>
      </w:pPr>
      <w:bookmarkStart w:id="197" w:name="_Toc215122861"/>
      <w:r w:rsidRPr="00732817">
        <w:t>6.10.</w:t>
      </w:r>
      <w:r w:rsidRPr="00732817">
        <w:rPr>
          <w:rFonts w:eastAsia="Yu Mincho"/>
        </w:rPr>
        <w:t>0</w:t>
      </w:r>
      <w:r w:rsidRPr="00732817">
        <w:tab/>
        <w:t>High-level solution Principles</w:t>
      </w:r>
      <w:bookmarkEnd w:id="197"/>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98" w:name="_Toc215122862"/>
      <w:r w:rsidRPr="00732817">
        <w:t>6.10.</w:t>
      </w:r>
      <w:r w:rsidRPr="00732817">
        <w:rPr>
          <w:rFonts w:eastAsia="Yu Mincho"/>
        </w:rPr>
        <w:t>1</w:t>
      </w:r>
      <w:r w:rsidRPr="00732817">
        <w:rPr>
          <w:rFonts w:eastAsia="Yu Mincho"/>
        </w:rPr>
        <w:tab/>
      </w:r>
      <w:r w:rsidRPr="00732817">
        <w:t>Description</w:t>
      </w:r>
      <w:bookmarkEnd w:id="198"/>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 xml:space="preserve">Consider that UE has established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and that the UE has become in the idle mode. When the UE has pending data for either of these </w:t>
      </w:r>
      <w:proofErr w:type="spellStart"/>
      <w:r w:rsidRPr="00732817">
        <w:t>SGi</w:t>
      </w:r>
      <w:proofErr w:type="spellEnd"/>
      <w:r w:rsidRPr="00732817">
        <w:t xml:space="preserve"> PDN connections, the UE triggers the RRC Connection Resume procedure that is used to resume the </w:t>
      </w:r>
      <w:proofErr w:type="spellStart"/>
      <w:r w:rsidRPr="00732817">
        <w:t>SGi</w:t>
      </w:r>
      <w:proofErr w:type="spellEnd"/>
      <w:r w:rsidRPr="00732817">
        <w:t xml:space="preserve"> PDN connection using S1-U. Upon reception of UE Context Resume Request, MME sends to S-GW both S1-U </w:t>
      </w:r>
      <w:proofErr w:type="spellStart"/>
      <w:r w:rsidRPr="00732817">
        <w:t>eNB</w:t>
      </w:r>
      <w:proofErr w:type="spellEnd"/>
      <w:r w:rsidRPr="00732817">
        <w:t xml:space="preserve"> TEID, which MME has received in Initial Context Setup response and stored</w:t>
      </w:r>
      <w:r w:rsidR="00C758A6">
        <w:t xml:space="preserve"> and</w:t>
      </w:r>
      <w:r w:rsidRPr="00732817">
        <w:t xml:space="preserve"> S11-U MME TEID, which MME reserves in itself, by using Modify Bearer Request. Then both these </w:t>
      </w:r>
      <w:proofErr w:type="spellStart"/>
      <w:r w:rsidRPr="00732817">
        <w:t>SGi</w:t>
      </w:r>
      <w:proofErr w:type="spellEnd"/>
      <w:r w:rsidRPr="00732817">
        <w:t xml:space="preserve"> PDN connections are activated. UE sends the pending data via the corresponding PDN connection. In order to allow UE to establish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MME is configured to allow establishing these </w:t>
      </w:r>
      <w:proofErr w:type="spellStart"/>
      <w:r w:rsidRPr="00732817">
        <w:t>SGi</w:t>
      </w:r>
      <w:proofErr w:type="spellEnd"/>
      <w:r w:rsidRPr="00732817">
        <w:t xml:space="preserve">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 xml:space="preserve">Whether QCI=1 is sufficient or a new QCI value needs to be introduced in order to express the difference between the usual voice media that assumes </w:t>
      </w:r>
      <w:proofErr w:type="spellStart"/>
      <w:r w:rsidRPr="00732817">
        <w:t>ptime</w:t>
      </w:r>
      <w:proofErr w:type="spellEnd"/>
      <w:r w:rsidRPr="00732817">
        <w:t xml:space="preserve">=20ms and the GEO voice media that assumes </w:t>
      </w:r>
      <w:proofErr w:type="spellStart"/>
      <w:r w:rsidRPr="00732817">
        <w:t>ptime</w:t>
      </w:r>
      <w:proofErr w:type="spellEnd"/>
      <w:r w:rsidRPr="00732817">
        <w:t>=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199" w:name="_Toc215122863"/>
      <w:r w:rsidRPr="00732817">
        <w:t>6.10.</w:t>
      </w:r>
      <w:r w:rsidRPr="00732817">
        <w:rPr>
          <w:rFonts w:eastAsia="Yu Mincho"/>
        </w:rPr>
        <w:t>2</w:t>
      </w:r>
      <w:r w:rsidRPr="00732817">
        <w:tab/>
        <w:t>Procedures</w:t>
      </w:r>
      <w:bookmarkEnd w:id="199"/>
    </w:p>
    <w:p w14:paraId="78935AC3" w14:textId="4300735D" w:rsidR="00F67CCA" w:rsidRPr="00732817" w:rsidRDefault="00F67CCA" w:rsidP="00F67CCA">
      <w:pPr>
        <w:pStyle w:val="Heading4"/>
      </w:pPr>
      <w:bookmarkStart w:id="200" w:name="_Toc215122864"/>
      <w:r w:rsidRPr="00732817">
        <w:t>6.10.</w:t>
      </w:r>
      <w:r w:rsidRPr="00732817">
        <w:rPr>
          <w:rFonts w:eastAsia="Yu Mincho"/>
        </w:rPr>
        <w:t>2</w:t>
      </w:r>
      <w:r w:rsidRPr="00732817">
        <w:t>.1</w:t>
      </w:r>
      <w:r w:rsidRPr="00732817">
        <w:tab/>
        <w:t>General</w:t>
      </w:r>
      <w:bookmarkEnd w:id="200"/>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1" w:name="_Toc215122865"/>
      <w:r w:rsidRPr="00732817">
        <w:t>6.10.</w:t>
      </w:r>
      <w:r w:rsidRPr="00732817">
        <w:rPr>
          <w:rFonts w:eastAsia="Yu Mincho"/>
        </w:rPr>
        <w:t>2</w:t>
      </w:r>
      <w:r w:rsidRPr="00732817">
        <w:t>.2</w:t>
      </w:r>
      <w:r w:rsidRPr="00732817">
        <w:tab/>
        <w:t>Establishment of PDN connection for SIP message exchange</w:t>
      </w:r>
      <w:bookmarkEnd w:id="201"/>
    </w:p>
    <w:p w14:paraId="12A1717B" w14:textId="2FC81BDB" w:rsidR="00F67CCA" w:rsidRPr="00732817" w:rsidRDefault="006121FF" w:rsidP="0026243E">
      <w:pPr>
        <w:pStyle w:val="TH"/>
      </w:pPr>
      <w:r>
        <w:pict w14:anchorId="01CCFB0F">
          <v:shape id="_x0000_i1047" type="#_x0000_t75" style="width:495.85pt;height:233.6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w:t>
      </w:r>
      <w:proofErr w:type="spellStart"/>
      <w:r w:rsidRPr="00732817">
        <w:t>ims</w:t>
      </w:r>
      <w:proofErr w:type="spellEnd"/>
      <w:r w:rsidRPr="00732817">
        <w:t xml:space="preserve"> and QCI=5 and for APN=</w:t>
      </w:r>
      <w:proofErr w:type="spellStart"/>
      <w:r w:rsidRPr="00732817">
        <w:t>ims_media</w:t>
      </w:r>
      <w:proofErr w:type="spellEnd"/>
      <w:r w:rsidRPr="00732817">
        <w:t xml:space="preserve">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rsidRPr="00732817">
        <w:t>ims</w:t>
      </w:r>
      <w:proofErr w:type="spellEnd"/>
      <w:r w:rsidRPr="00732817">
        <w:t>,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w:t>
      </w:r>
      <w:proofErr w:type="spellStart"/>
      <w:r w:rsidRPr="00732817">
        <w:t>ims</w:t>
      </w:r>
      <w:proofErr w:type="spellEnd"/>
      <w:r w:rsidRPr="00732817">
        <w:t>,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2" w:name="_Toc215122866"/>
      <w:r w:rsidRPr="00732817">
        <w:t>6.10.</w:t>
      </w:r>
      <w:r w:rsidRPr="00732817">
        <w:rPr>
          <w:rFonts w:eastAsia="Yu Mincho"/>
        </w:rPr>
        <w:t>2</w:t>
      </w:r>
      <w:r w:rsidRPr="00732817">
        <w:t>.3</w:t>
      </w:r>
      <w:r w:rsidRPr="00732817">
        <w:tab/>
        <w:t>IMS voice call setup</w:t>
      </w:r>
      <w:bookmarkEnd w:id="202"/>
    </w:p>
    <w:p w14:paraId="11AA1044" w14:textId="6A1E92FE" w:rsidR="00F67CCA" w:rsidRPr="00732817" w:rsidRDefault="00F67CCA" w:rsidP="00F67CCA">
      <w:pPr>
        <w:pStyle w:val="Heading5"/>
      </w:pPr>
      <w:bookmarkStart w:id="203" w:name="_Toc215122867"/>
      <w:r w:rsidRPr="00732817">
        <w:t>6.10.</w:t>
      </w:r>
      <w:r w:rsidRPr="00732817">
        <w:rPr>
          <w:rFonts w:eastAsia="Yu Mincho"/>
        </w:rPr>
        <w:t>2</w:t>
      </w:r>
      <w:r w:rsidRPr="00732817">
        <w:t>.3.1</w:t>
      </w:r>
      <w:r w:rsidRPr="00732817">
        <w:tab/>
        <w:t>MO procedure</w:t>
      </w:r>
      <w:bookmarkEnd w:id="203"/>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6121FF" w:rsidP="0026243E">
      <w:pPr>
        <w:pStyle w:val="TH"/>
      </w:pPr>
      <w:r>
        <w:pict w14:anchorId="3E543146">
          <v:shape id="_x0000_i1048" type="#_x0000_t75" style="width:480.25pt;height:459.8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w:t>
      </w:r>
      <w:proofErr w:type="spellStart"/>
      <w:r w:rsidRPr="00732817">
        <w:rPr>
          <w:lang w:eastAsia="ja-JP"/>
        </w:rPr>
        <w:t>ims_media</w:t>
      </w:r>
      <w:proofErr w:type="spellEnd"/>
      <w:r w:rsidRPr="00732817">
        <w:rPr>
          <w:lang w:eastAsia="ja-JP"/>
        </w:rPr>
        <w:t xml:space="preserve">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4" w:name="_Toc215122868"/>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4"/>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6121FF" w:rsidP="0026243E">
      <w:pPr>
        <w:pStyle w:val="TH"/>
      </w:pPr>
      <w:r>
        <w:pict w14:anchorId="2DB1B80D">
          <v:shape id="_x0000_i1049" type="#_x0000_t75" style="width:489.05pt;height:230.95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w:t>
      </w:r>
      <w:proofErr w:type="spellStart"/>
      <w:r w:rsidRPr="00732817">
        <w:t>ims_media</w:t>
      </w:r>
      <w:proofErr w:type="spellEnd"/>
      <w:r w:rsidRPr="00732817">
        <w:t xml:space="preserve">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5" w:name="_Toc215122869"/>
      <w:r w:rsidRPr="00732817">
        <w:t>6.10.</w:t>
      </w:r>
      <w:r w:rsidRPr="00732817">
        <w:rPr>
          <w:rFonts w:eastAsia="Yu Mincho"/>
        </w:rPr>
        <w:t>3</w:t>
      </w:r>
      <w:r w:rsidRPr="00732817">
        <w:rPr>
          <w:rFonts w:eastAsia="Yu Mincho"/>
        </w:rPr>
        <w:tab/>
      </w:r>
      <w:r w:rsidRPr="00732817">
        <w:t>Impacts on Services, Entities and Interfaces</w:t>
      </w:r>
      <w:bookmarkEnd w:id="205"/>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t>-</w:t>
      </w:r>
      <w:r w:rsidRPr="00732817">
        <w:tab/>
        <w:t xml:space="preserve">Handling of the order of activation of an </w:t>
      </w:r>
      <w:proofErr w:type="spellStart"/>
      <w:r w:rsidRPr="00732817">
        <w:t>SGi</w:t>
      </w:r>
      <w:proofErr w:type="spellEnd"/>
      <w:r w:rsidRPr="00732817">
        <w:t xml:space="preserve"> PDN connection using S1-U and activation of an </w:t>
      </w:r>
      <w:proofErr w:type="spellStart"/>
      <w:r w:rsidRPr="00732817">
        <w:t>SGi</w:t>
      </w:r>
      <w:proofErr w:type="spellEnd"/>
      <w:r w:rsidRPr="00732817">
        <w:t xml:space="preserve">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 xml:space="preserve">Making sure that S-GW receives all the necessary S1-U </w:t>
      </w:r>
      <w:proofErr w:type="spellStart"/>
      <w:r w:rsidRPr="00732817">
        <w:t>eNB</w:t>
      </w:r>
      <w:proofErr w:type="spellEnd"/>
      <w:r w:rsidRPr="00732817">
        <w:t xml:space="preserve"> TEID and S11-U MME TEID when </w:t>
      </w:r>
      <w:proofErr w:type="spellStart"/>
      <w:r w:rsidRPr="00732817">
        <w:t>SGi</w:t>
      </w:r>
      <w:proofErr w:type="spellEnd"/>
      <w:r w:rsidRPr="00732817">
        <w:t xml:space="preserve"> PDN connections are activated.</w:t>
      </w:r>
    </w:p>
    <w:p w14:paraId="040DB5A7" w14:textId="77777777" w:rsidR="00B467BC" w:rsidRPr="00732817" w:rsidRDefault="00B467BC" w:rsidP="00B467BC">
      <w:pPr>
        <w:pStyle w:val="B2"/>
      </w:pPr>
      <w:r w:rsidRPr="00732817">
        <w:t>-</w:t>
      </w:r>
      <w:r w:rsidRPr="00732817">
        <w:tab/>
        <w:t xml:space="preserve">Allowing coexistence of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6" w:name="_Toc215122870"/>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6"/>
    </w:p>
    <w:p w14:paraId="17FF404C" w14:textId="56CD2AE0" w:rsidR="00A4502F" w:rsidRPr="00732817" w:rsidRDefault="00A4502F" w:rsidP="00A4502F">
      <w:pPr>
        <w:pStyle w:val="Heading3"/>
        <w:rPr>
          <w:rFonts w:eastAsia="Yu Mincho"/>
        </w:rPr>
      </w:pPr>
      <w:bookmarkStart w:id="207" w:name="_Toc215122871"/>
      <w:r w:rsidRPr="00732817">
        <w:t>6.11.</w:t>
      </w:r>
      <w:r w:rsidRPr="00732817">
        <w:rPr>
          <w:rFonts w:eastAsia="Yu Mincho"/>
        </w:rPr>
        <w:t>0</w:t>
      </w:r>
      <w:r w:rsidRPr="00732817">
        <w:tab/>
        <w:t>High-level solution Principles</w:t>
      </w:r>
      <w:bookmarkEnd w:id="207"/>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08" w:name="_Toc215122872"/>
      <w:r w:rsidRPr="00732817">
        <w:t>6.11.</w:t>
      </w:r>
      <w:r w:rsidRPr="00732817">
        <w:rPr>
          <w:rFonts w:eastAsia="Yu Mincho"/>
        </w:rPr>
        <w:t>1</w:t>
      </w:r>
      <w:r w:rsidRPr="00732817">
        <w:rPr>
          <w:rFonts w:eastAsia="Yu Mincho"/>
        </w:rPr>
        <w:tab/>
      </w:r>
      <w:r w:rsidRPr="00732817">
        <w:t>Description</w:t>
      </w:r>
      <w:bookmarkEnd w:id="208"/>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09" w:name="_Toc215122873"/>
      <w:r w:rsidRPr="00732817">
        <w:t>6.11.</w:t>
      </w:r>
      <w:r w:rsidRPr="00732817">
        <w:rPr>
          <w:rFonts w:eastAsia="Yu Mincho"/>
        </w:rPr>
        <w:t>2</w:t>
      </w:r>
      <w:r w:rsidRPr="00732817">
        <w:tab/>
        <w:t>Procedures</w:t>
      </w:r>
      <w:bookmarkEnd w:id="209"/>
    </w:p>
    <w:p w14:paraId="5350A066" w14:textId="05C5ED52" w:rsidR="00A4502F" w:rsidRPr="00732817" w:rsidRDefault="00A4502F" w:rsidP="00A4502F">
      <w:pPr>
        <w:pStyle w:val="Heading4"/>
      </w:pPr>
      <w:bookmarkStart w:id="210" w:name="_Toc215122874"/>
      <w:r w:rsidRPr="00732817">
        <w:t>6.11.</w:t>
      </w:r>
      <w:r w:rsidRPr="00732817">
        <w:rPr>
          <w:rFonts w:eastAsia="Yu Mincho"/>
        </w:rPr>
        <w:t>2</w:t>
      </w:r>
      <w:r w:rsidRPr="00732817">
        <w:t>.1</w:t>
      </w:r>
      <w:r w:rsidRPr="00732817">
        <w:tab/>
        <w:t>General</w:t>
      </w:r>
      <w:bookmarkEnd w:id="210"/>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1" w:name="_Toc215122875"/>
      <w:r w:rsidRPr="00732817">
        <w:t>6.</w:t>
      </w:r>
      <w:r w:rsidR="001C358C" w:rsidRPr="00732817">
        <w:t>11</w:t>
      </w:r>
      <w:r w:rsidRPr="00732817">
        <w:t>.2.2</w:t>
      </w:r>
      <w:r w:rsidRPr="00732817">
        <w:tab/>
        <w:t>Establishment of PDN connection for SIP message exchange</w:t>
      </w:r>
      <w:bookmarkEnd w:id="211"/>
    </w:p>
    <w:p w14:paraId="1D750574" w14:textId="4445A3DF" w:rsidR="00A4502F" w:rsidRPr="00732817" w:rsidRDefault="006121FF" w:rsidP="00B467BC">
      <w:pPr>
        <w:pStyle w:val="TH"/>
      </w:pPr>
      <w:r>
        <w:pict w14:anchorId="7424D67E">
          <v:shape id="_x0000_i1050" type="#_x0000_t75" style="width:485.65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rsidRPr="00732817">
        <w:t>ims</w:t>
      </w:r>
      <w:proofErr w:type="spellEnd"/>
      <w:r w:rsidRPr="00732817">
        <w:t xml:space="preserve">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2" w:name="_Toc215122876"/>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2"/>
    </w:p>
    <w:p w14:paraId="295E6722" w14:textId="00C8C6E7" w:rsidR="00A4502F" w:rsidRPr="00732817" w:rsidRDefault="006121FF" w:rsidP="00B467BC">
      <w:pPr>
        <w:pStyle w:val="TH"/>
      </w:pPr>
      <w:r>
        <w:pict w14:anchorId="42D85885">
          <v:shape id="_x0000_i1051" type="#_x0000_t75" style="width:377.65pt;height:186.1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3" w:name="_Toc215122877"/>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3"/>
    </w:p>
    <w:p w14:paraId="27FA44FD" w14:textId="13F6E84F" w:rsidR="00A4502F" w:rsidRPr="00732817" w:rsidRDefault="00A4502F" w:rsidP="00A4502F">
      <w:pPr>
        <w:pStyle w:val="Heading5"/>
        <w:rPr>
          <w:rFonts w:eastAsia="Yu Mincho"/>
        </w:rPr>
      </w:pPr>
      <w:bookmarkStart w:id="214" w:name="_Toc215122878"/>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4"/>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6121FF" w:rsidP="00B467BC">
      <w:pPr>
        <w:pStyle w:val="TH"/>
      </w:pPr>
      <w:r>
        <w:pict w14:anchorId="4534CE53">
          <v:shape id="_x0000_i1052" type="#_x0000_t75" style="width:480.25pt;height:701pt">
            <v:imagedata r:id="rId42" o:title=""/>
          </v:shape>
        </w:pict>
      </w:r>
    </w:p>
    <w:p w14:paraId="7E98006E" w14:textId="3AA9FE70"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rsidRPr="00732817">
        <w:t>ims_media</w:t>
      </w:r>
      <w:proofErr w:type="spellEnd"/>
      <w:r w:rsidRPr="00732817">
        <w:t xml:space="preserve">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5" w:name="_Toc215122879"/>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5"/>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6121FF" w:rsidP="00B467BC">
      <w:pPr>
        <w:pStyle w:val="TH"/>
      </w:pPr>
      <w:r>
        <w:pict w14:anchorId="513B5BD8">
          <v:shape id="_x0000_i1053" type="#_x0000_t75" style="width:483.6pt;height:421.15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6" w:name="_Toc215122880"/>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6"/>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7" w:name="_Toc215122881"/>
      <w:r w:rsidRPr="00732817">
        <w:t>6.12</w:t>
      </w:r>
      <w:r w:rsidRPr="00732817">
        <w:tab/>
        <w:t>Solution #12: Reduce SIP message size and number during INVITE procedure, P-CSCF acts as B2BUA</w:t>
      </w:r>
      <w:bookmarkEnd w:id="217"/>
    </w:p>
    <w:p w14:paraId="2B58F8AF" w14:textId="6CF7A455" w:rsidR="00895DD7" w:rsidRPr="00732817" w:rsidRDefault="00895DD7" w:rsidP="00B467BC">
      <w:pPr>
        <w:pStyle w:val="Heading3"/>
      </w:pPr>
      <w:bookmarkStart w:id="218" w:name="_Toc215122882"/>
      <w:r w:rsidRPr="00732817">
        <w:t>6.12.</w:t>
      </w:r>
      <w:r w:rsidR="00E41188" w:rsidRPr="00732817">
        <w:t>0</w:t>
      </w:r>
      <w:r w:rsidRPr="00732817">
        <w:tab/>
        <w:t>High-level solution Principles</w:t>
      </w:r>
      <w:bookmarkEnd w:id="218"/>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w:t>
      </w:r>
      <w:proofErr w:type="spellStart"/>
      <w:r w:rsidRPr="00732817">
        <w:t>SigComp</w:t>
      </w:r>
      <w:proofErr w:type="spellEnd"/>
      <w:r w:rsidRPr="00732817">
        <w:t>) as specified in RFC 5049 [20] on the UE and P-CSCF.</w:t>
      </w:r>
    </w:p>
    <w:p w14:paraId="6C43AD7D" w14:textId="3A90E432" w:rsidR="00895DD7" w:rsidRPr="00732817" w:rsidRDefault="00895DD7" w:rsidP="00B467BC">
      <w:pPr>
        <w:pStyle w:val="Heading3"/>
      </w:pPr>
      <w:bookmarkStart w:id="219" w:name="_Toc215122883"/>
      <w:r w:rsidRPr="00732817">
        <w:t>6.12.</w:t>
      </w:r>
      <w:r w:rsidR="00E41188" w:rsidRPr="00732817">
        <w:rPr>
          <w:lang w:eastAsia="zh-CN"/>
        </w:rPr>
        <w:t>1</w:t>
      </w:r>
      <w:r w:rsidRPr="00732817">
        <w:tab/>
        <w:t>Description</w:t>
      </w:r>
      <w:bookmarkEnd w:id="219"/>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0" w:name="_Toc215122884"/>
      <w:r w:rsidRPr="00732817">
        <w:t>6.12.</w:t>
      </w:r>
      <w:r w:rsidR="00E41188" w:rsidRPr="00732817">
        <w:rPr>
          <w:lang w:eastAsia="zh-CN"/>
        </w:rPr>
        <w:t>2</w:t>
      </w:r>
      <w:r w:rsidRPr="00732817">
        <w:tab/>
        <w:t>Procedures</w:t>
      </w:r>
      <w:bookmarkEnd w:id="220"/>
    </w:p>
    <w:p w14:paraId="04BA2CAF" w14:textId="634066FD" w:rsidR="00895DD7" w:rsidRPr="00732817" w:rsidRDefault="00895DD7" w:rsidP="00B467BC">
      <w:pPr>
        <w:pStyle w:val="Heading4"/>
      </w:pPr>
      <w:bookmarkStart w:id="221" w:name="_Toc215122885"/>
      <w:r w:rsidRPr="00732817">
        <w:t>6.12.</w:t>
      </w:r>
      <w:r w:rsidR="00E41188" w:rsidRPr="00732817">
        <w:t>2</w:t>
      </w:r>
      <w:r w:rsidRPr="00732817">
        <w:t>.1</w:t>
      </w:r>
      <w:r w:rsidRPr="00732817">
        <w:tab/>
        <w:t>Registration</w:t>
      </w:r>
      <w:bookmarkEnd w:id="221"/>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w:t>
      </w:r>
      <w:proofErr w:type="spellStart"/>
      <w:r w:rsidRPr="00732817">
        <w:t>tel</w:t>
      </w:r>
      <w:proofErr w:type="spellEnd"/>
      <w:r w:rsidRPr="00732817">
        <w:t>:+8613512345678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proofErr w:type="spellStart"/>
      <w:r w:rsidRPr="00732817">
        <w:rPr>
          <w:i/>
          <w:iCs/>
        </w:rPr>
        <w:t>Authorization:Digest</w:t>
      </w:r>
      <w:proofErr w:type="spellEnd"/>
      <w:r w:rsidRPr="00732817">
        <w:rPr>
          <w:i/>
          <w:iCs/>
        </w:rPr>
        <w:t xml:space="preserve">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 xml:space="preserve">If the P-Access-Network-Info (PANI) indicates that the RAT type of the UE is </w:t>
      </w:r>
      <w:proofErr w:type="spellStart"/>
      <w:r w:rsidRPr="00732817">
        <w:t>NBIoT</w:t>
      </w:r>
      <w:proofErr w:type="spellEnd"/>
      <w:r w:rsidRPr="00732817">
        <w:t xml:space="preserve">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2" w:name="_Toc215122886"/>
      <w:r w:rsidRPr="00732817">
        <w:t>6.12.</w:t>
      </w:r>
      <w:r w:rsidR="00E41188" w:rsidRPr="00732817">
        <w:t>2</w:t>
      </w:r>
      <w:r w:rsidRPr="00732817">
        <w:t>.2</w:t>
      </w:r>
      <w:r w:rsidRPr="00732817">
        <w:tab/>
        <w:t>Mobile originating</w:t>
      </w:r>
      <w:bookmarkEnd w:id="222"/>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6121FF" w:rsidP="000C75DA">
      <w:pPr>
        <w:pStyle w:val="TH"/>
      </w:pPr>
      <w:r>
        <w:pict w14:anchorId="00ED4D50">
          <v:shape id="_x0000_i1054" type="#_x0000_t75" style="width:480.25pt;height:383.7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 xml:space="preserve">If RAT type is </w:t>
      </w:r>
      <w:proofErr w:type="spellStart"/>
      <w:r w:rsidRPr="00732817">
        <w:t>NBIoT</w:t>
      </w:r>
      <w:proofErr w:type="spellEnd"/>
      <w:r w:rsidRPr="00732817">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w:t>
      </w:r>
      <w:proofErr w:type="spellStart"/>
      <w:r w:rsidRPr="00732817">
        <w:rPr>
          <w:i/>
          <w:iCs/>
        </w:rPr>
        <w:t>tel</w:t>
      </w:r>
      <w:proofErr w:type="spellEnd"/>
      <w:r w:rsidRPr="00732817">
        <w:rPr>
          <w:i/>
          <w:iCs/>
        </w:rPr>
        <w:t>:+8613587654321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 xml:space="preserve">If, during the IMS registration procedure, the RAT type indicated in the PANI header field is </w:t>
      </w:r>
      <w:proofErr w:type="spellStart"/>
      <w:r w:rsidRPr="00732817">
        <w:t>NBIoT</w:t>
      </w:r>
      <w:proofErr w:type="spellEnd"/>
      <w:r w:rsidRPr="00732817">
        <w:t xml:space="preserve">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w:t>
      </w:r>
      <w:proofErr w:type="spellStart"/>
      <w:r w:rsidRPr="00732817">
        <w:t>NBIoT</w:t>
      </w:r>
      <w:proofErr w:type="spellEnd"/>
      <w:r w:rsidRPr="00732817">
        <w:t xml:space="preserve">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 xml:space="preserve">INVITE </w:t>
      </w:r>
      <w:proofErr w:type="spellStart"/>
      <w:r w:rsidRPr="00732817">
        <w:rPr>
          <w:i/>
          <w:iCs/>
        </w:rPr>
        <w:t>tel</w:t>
      </w:r>
      <w:proofErr w:type="spellEnd"/>
      <w:r w:rsidRPr="00732817">
        <w:rPr>
          <w:i/>
          <w:iCs/>
        </w:rPr>
        <w:t>:+8613587654321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86693" w:rsidRDefault="000C75DA" w:rsidP="00CB7A6B">
      <w:pPr>
        <w:pStyle w:val="B2"/>
        <w:rPr>
          <w:i/>
          <w:iCs/>
        </w:rPr>
      </w:pPr>
      <w:r w:rsidRPr="00732817">
        <w:rPr>
          <w:i/>
          <w:iCs/>
        </w:rPr>
        <w:tab/>
      </w:r>
      <w:r w:rsidRPr="00886693">
        <w:rPr>
          <w:i/>
          <w:iCs/>
        </w:rPr>
        <w:t xml:space="preserve">t: &lt;sip: </w:t>
      </w:r>
      <w:proofErr w:type="spellStart"/>
      <w:r w:rsidRPr="00886693">
        <w:rPr>
          <w:b/>
          <w:bCs/>
          <w:i/>
          <w:iCs/>
        </w:rPr>
        <w:t>tel</w:t>
      </w:r>
      <w:proofErr w:type="spellEnd"/>
      <w:r w:rsidRPr="00886693">
        <w:rPr>
          <w:b/>
          <w:bCs/>
          <w:i/>
          <w:iCs/>
        </w:rPr>
        <w:t>:+8613587654321</w:t>
      </w:r>
      <w:r w:rsidRPr="00886693">
        <w:rPr>
          <w:i/>
          <w:iCs/>
        </w:rPr>
        <w:t>&gt;; tag=702Krb82gIkv</w:t>
      </w:r>
    </w:p>
    <w:p w14:paraId="09024836" w14:textId="38C5BB1C" w:rsidR="000C75DA" w:rsidRPr="00886693" w:rsidRDefault="000C75DA" w:rsidP="00CB7A6B">
      <w:pPr>
        <w:pStyle w:val="B2"/>
        <w:rPr>
          <w:i/>
          <w:iCs/>
        </w:rPr>
      </w:pPr>
      <w:r w:rsidRPr="00886693">
        <w:rPr>
          <w:i/>
          <w:iCs/>
        </w:rPr>
        <w:tab/>
        <w:t>m: &lt;sip:</w:t>
      </w:r>
      <w:r w:rsidRPr="00886693">
        <w:rPr>
          <w:b/>
          <w:bCs/>
          <w:i/>
          <w:iCs/>
        </w:rPr>
        <w:t>+8613512345678@vs.ims.mno.3g.org</w:t>
      </w:r>
      <w:r w:rsidRPr="00886693">
        <w:rPr>
          <w:i/>
          <w:iCs/>
        </w:rPr>
        <w:t>&gt;</w:t>
      </w:r>
    </w:p>
    <w:p w14:paraId="0208ED84" w14:textId="6D850343" w:rsidR="000C75DA" w:rsidRPr="00732817" w:rsidRDefault="000C75DA" w:rsidP="00CB7A6B">
      <w:pPr>
        <w:pStyle w:val="B2"/>
        <w:rPr>
          <w:i/>
          <w:iCs/>
        </w:rPr>
      </w:pPr>
      <w:r w:rsidRPr="00886693">
        <w:rPr>
          <w:i/>
          <w:iCs/>
        </w:rPr>
        <w:tab/>
      </w:r>
      <w:r w:rsidRPr="00732817">
        <w:rPr>
          <w:i/>
          <w:iCs/>
        </w:rPr>
        <w:t>i: 9byT8XUwhL5k</w:t>
      </w:r>
    </w:p>
    <w:p w14:paraId="49CE2127" w14:textId="7F1F6A6D" w:rsidR="000C75DA" w:rsidRPr="00732817" w:rsidRDefault="000C75DA" w:rsidP="00CB7A6B">
      <w:pPr>
        <w:pStyle w:val="B2"/>
        <w:rPr>
          <w:i/>
          <w:iCs/>
        </w:rPr>
      </w:pPr>
      <w:r w:rsidRPr="00732817">
        <w:rPr>
          <w:i/>
          <w:iCs/>
        </w:rPr>
        <w:tab/>
      </w:r>
      <w:proofErr w:type="spellStart"/>
      <w:r w:rsidRPr="00732817">
        <w:rPr>
          <w:i/>
          <w:iCs/>
        </w:rPr>
        <w:t>CSeq</w:t>
      </w:r>
      <w:proofErr w:type="spellEnd"/>
      <w:r w:rsidRPr="00732817">
        <w:rPr>
          <w:i/>
          <w:iCs/>
        </w:rPr>
        <w:t>: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w:t>
      </w:r>
      <w:proofErr w:type="spellStart"/>
      <w:r w:rsidRPr="00732817">
        <w:rPr>
          <w:i/>
          <w:iCs/>
        </w:rPr>
        <w:t>sdp</w:t>
      </w:r>
      <w:proofErr w:type="spellEnd"/>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w:t>
      </w:r>
      <w:proofErr w:type="spellStart"/>
      <w:r w:rsidRPr="00732817">
        <w:rPr>
          <w:i/>
          <w:iCs/>
        </w:rPr>
        <w:t>cur:qoslocal</w:t>
      </w:r>
      <w:proofErr w:type="spellEnd"/>
      <w:r w:rsidRPr="00732817">
        <w:rPr>
          <w:i/>
          <w:iCs/>
        </w:rPr>
        <w:t xml:space="preserve"> none</w:t>
      </w:r>
    </w:p>
    <w:p w14:paraId="1D2FDA64" w14:textId="2CDE5444" w:rsidR="000C75DA" w:rsidRPr="00732817" w:rsidRDefault="000C75DA" w:rsidP="00CB7A6B">
      <w:pPr>
        <w:pStyle w:val="B2"/>
        <w:rPr>
          <w:i/>
          <w:iCs/>
        </w:rPr>
      </w:pPr>
      <w:r w:rsidRPr="00732817">
        <w:rPr>
          <w:i/>
          <w:iCs/>
        </w:rPr>
        <w:tab/>
        <w:t>a=</w:t>
      </w:r>
      <w:proofErr w:type="spellStart"/>
      <w:r w:rsidRPr="00732817">
        <w:rPr>
          <w:i/>
          <w:iCs/>
        </w:rPr>
        <w:t>cur:qosremote</w:t>
      </w:r>
      <w:proofErr w:type="spellEnd"/>
      <w:r w:rsidRPr="00732817">
        <w:rPr>
          <w:i/>
          <w:iCs/>
        </w:rPr>
        <w:t xml:space="preserve"> none</w:t>
      </w:r>
    </w:p>
    <w:p w14:paraId="741774BF" w14:textId="4799041B"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mandatory local </w:t>
      </w:r>
      <w:proofErr w:type="spellStart"/>
      <w:r w:rsidRPr="00732817">
        <w:rPr>
          <w:i/>
          <w:iCs/>
        </w:rPr>
        <w:t>sendrecv</w:t>
      </w:r>
      <w:proofErr w:type="spellEnd"/>
    </w:p>
    <w:p w14:paraId="29F00958" w14:textId="7D486E3C"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none remote </w:t>
      </w:r>
      <w:proofErr w:type="spellStart"/>
      <w:r w:rsidRPr="00732817">
        <w:rPr>
          <w:i/>
          <w:iCs/>
        </w:rPr>
        <w:t>sendrecv</w:t>
      </w:r>
      <w:proofErr w:type="spellEnd"/>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w:t>
      </w:r>
      <w:proofErr w:type="spellStart"/>
      <w:r w:rsidRPr="00732817">
        <w:rPr>
          <w:i/>
          <w:iCs/>
        </w:rPr>
        <w:t>tel</w:t>
      </w:r>
      <w:proofErr w:type="spellEnd"/>
      <w:r w:rsidRPr="00732817">
        <w:rPr>
          <w:i/>
          <w:iCs/>
        </w:rPr>
        <w:t>:+8613512345678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3" w:name="_Toc215122887"/>
      <w:r w:rsidRPr="00732817">
        <w:t>6.12.</w:t>
      </w:r>
      <w:r w:rsidR="00E41188" w:rsidRPr="00732817">
        <w:t>2</w:t>
      </w:r>
      <w:r w:rsidRPr="00732817">
        <w:t>.3</w:t>
      </w:r>
      <w:r w:rsidRPr="00732817">
        <w:tab/>
        <w:t>Mobile terminating</w:t>
      </w:r>
      <w:bookmarkEnd w:id="223"/>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6121FF" w:rsidP="00E52DF7">
      <w:pPr>
        <w:pStyle w:val="TH"/>
      </w:pPr>
      <w:r>
        <w:pict w14:anchorId="47BEF850">
          <v:shape id="_x0000_i1055" type="#_x0000_t75" style="width:481.6pt;height:404.8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 xml:space="preserve">If RAT type is </w:t>
      </w:r>
      <w:proofErr w:type="spellStart"/>
      <w:r w:rsidRPr="00732817">
        <w:t>NBIoT</w:t>
      </w:r>
      <w:proofErr w:type="spellEnd"/>
      <w:r w:rsidRPr="00732817">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 xml:space="preserve">INVITE </w:t>
      </w:r>
      <w:proofErr w:type="spellStart"/>
      <w:r w:rsidRPr="00732817">
        <w:rPr>
          <w:i/>
          <w:iCs/>
        </w:rPr>
        <w:t>tel</w:t>
      </w:r>
      <w:proofErr w:type="spellEnd"/>
      <w:r w:rsidRPr="00732817">
        <w:rPr>
          <w:i/>
          <w:iCs/>
        </w:rPr>
        <w:t>:+8613512345678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w:t>
      </w:r>
      <w:proofErr w:type="spellStart"/>
      <w:r w:rsidRPr="00732817">
        <w:rPr>
          <w:i/>
          <w:iCs/>
          <w:lang w:eastAsia="zh-CN"/>
        </w:rPr>
        <w:t>tel</w:t>
      </w:r>
      <w:proofErr w:type="spellEnd"/>
      <w:r w:rsidRPr="00732817">
        <w:rPr>
          <w:i/>
          <w:iCs/>
          <w:lang w:eastAsia="zh-CN"/>
        </w:rPr>
        <w:t>:+8613512345678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4" w:name="_Toc215122888"/>
      <w:r w:rsidRPr="00732817">
        <w:t>6.12.</w:t>
      </w:r>
      <w:r w:rsidR="00E41188" w:rsidRPr="00732817">
        <w:t>2</w:t>
      </w:r>
      <w:r w:rsidRPr="00732817">
        <w:t>.4</w:t>
      </w:r>
      <w:r w:rsidRPr="00732817">
        <w:tab/>
        <w:t>Information for call setup time evaluation</w:t>
      </w:r>
      <w:bookmarkEnd w:id="224"/>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 xml:space="preserve">The SIP message size is original before applying </w:t>
      </w:r>
      <w:proofErr w:type="spellStart"/>
      <w:r w:rsidRPr="00732817">
        <w:rPr>
          <w:lang w:eastAsia="zh-CN"/>
        </w:rPr>
        <w:t>sigcomp</w:t>
      </w:r>
      <w:proofErr w:type="spellEnd"/>
      <w:r w:rsidRPr="00732817">
        <w:rPr>
          <w:lang w:eastAsia="zh-CN"/>
        </w:rPr>
        <w:t>.</w:t>
      </w:r>
    </w:p>
    <w:p w14:paraId="1707B788" w14:textId="5EE8821B" w:rsidR="00895DD7" w:rsidRPr="00732817" w:rsidRDefault="00895DD7" w:rsidP="00E52DF7">
      <w:pPr>
        <w:pStyle w:val="Heading3"/>
        <w:rPr>
          <w:lang w:eastAsia="zh-CN"/>
        </w:rPr>
      </w:pPr>
      <w:bookmarkStart w:id="225" w:name="_Toc215122889"/>
      <w:r w:rsidRPr="00732817">
        <w:rPr>
          <w:lang w:eastAsia="zh-CN"/>
        </w:rPr>
        <w:t>6.12.</w:t>
      </w:r>
      <w:r w:rsidR="00E41188" w:rsidRPr="00732817">
        <w:rPr>
          <w:lang w:eastAsia="zh-CN"/>
        </w:rPr>
        <w:t>3</w:t>
      </w:r>
      <w:r w:rsidRPr="00732817">
        <w:rPr>
          <w:lang w:eastAsia="zh-CN"/>
        </w:rPr>
        <w:tab/>
        <w:t>Impacts on Services, Entities and Interfaces</w:t>
      </w:r>
      <w:bookmarkEnd w:id="225"/>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120E1613" w14:textId="7AB5035E" w:rsidR="00C54E99" w:rsidRPr="00732817" w:rsidRDefault="00C54E99" w:rsidP="00C54E99">
      <w:pPr>
        <w:pStyle w:val="Heading2"/>
        <w:rPr>
          <w:rFonts w:eastAsia="DengXian"/>
          <w:lang w:eastAsia="zh-CN"/>
        </w:rPr>
      </w:pPr>
      <w:bookmarkStart w:id="226" w:name="_Toc215122890"/>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w:t>
      </w:r>
      <w:proofErr w:type="spellStart"/>
      <w:r w:rsidRPr="00732817">
        <w:rPr>
          <w:rFonts w:eastAsia="DengXian"/>
        </w:rPr>
        <w:t>as</w:t>
      </w:r>
      <w:proofErr w:type="spellEnd"/>
      <w:r w:rsidRPr="00732817">
        <w:rPr>
          <w:rFonts w:eastAsia="DengXian"/>
        </w:rPr>
        <w:t xml:space="preserve"> B2BUA</w:t>
      </w:r>
      <w:bookmarkEnd w:id="226"/>
    </w:p>
    <w:p w14:paraId="41718A3A" w14:textId="65BF0362" w:rsidR="00C54E99" w:rsidRPr="00732817" w:rsidRDefault="00C54E99" w:rsidP="00C54E99">
      <w:pPr>
        <w:pStyle w:val="Heading3"/>
        <w:rPr>
          <w:rFonts w:eastAsia="DengXian"/>
        </w:rPr>
      </w:pPr>
      <w:bookmarkStart w:id="227" w:name="_Toc500949098"/>
      <w:bookmarkStart w:id="228" w:name="_Toc92875661"/>
      <w:bookmarkStart w:id="229" w:name="_Toc93070685"/>
      <w:bookmarkStart w:id="230" w:name="_Toc153818407"/>
      <w:bookmarkStart w:id="231" w:name="_Toc215122891"/>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7"/>
      <w:bookmarkEnd w:id="228"/>
      <w:bookmarkEnd w:id="229"/>
      <w:bookmarkEnd w:id="230"/>
      <w:r w:rsidRPr="00732817">
        <w:rPr>
          <w:rFonts w:eastAsia="DengXian"/>
        </w:rPr>
        <w:t>High-level solution Principles</w:t>
      </w:r>
      <w:bookmarkEnd w:id="231"/>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2" w:name="_Toc215122892"/>
      <w:r w:rsidRPr="00732817">
        <w:rPr>
          <w:rFonts w:eastAsia="DengXian"/>
        </w:rPr>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2"/>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r>
      <w:proofErr w:type="spellStart"/>
      <w:r w:rsidRPr="00732817">
        <w:t>SigComp</w:t>
      </w:r>
      <w:proofErr w:type="spellEnd"/>
      <w:r w:rsidRPr="00732817">
        <w:t xml:space="preserve">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 xml:space="preserve">B2BUA (B2B User Agent) can be used to support the interaction with normal MO/MT UEs. HSS provisions </w:t>
      </w:r>
      <w:proofErr w:type="spellStart"/>
      <w:r w:rsidRPr="00732817">
        <w:rPr>
          <w:lang w:eastAsia="zh-CN"/>
        </w:rPr>
        <w:t>iFC</w:t>
      </w:r>
      <w:proofErr w:type="spellEnd"/>
      <w:r w:rsidRPr="00732817">
        <w:rPr>
          <w:lang w:eastAsia="zh-CN"/>
        </w:rPr>
        <w:t xml:space="preserve">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w:t>
      </w:r>
      <w:proofErr w:type="spellStart"/>
      <w:r w:rsidRPr="00732817">
        <w:t>SigComp</w:t>
      </w:r>
      <w:proofErr w:type="spellEnd"/>
      <w:r w:rsidRPr="00732817">
        <w:t>"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 xml:space="preserve">Referring the 5QI=10 for satellite and the PDB (include AN and CN) is 1100 </w:t>
      </w:r>
      <w:proofErr w:type="spellStart"/>
      <w:r w:rsidRPr="00732817">
        <w:rPr>
          <w:lang w:eastAsia="zh-CN"/>
        </w:rPr>
        <w:t>ms</w:t>
      </w:r>
      <w:proofErr w:type="spellEnd"/>
      <w:r w:rsidRPr="00732817">
        <w:rPr>
          <w:lang w:eastAsia="zh-CN"/>
        </w:rPr>
        <w:t>.</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3" w:name="_Toc215122893"/>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3"/>
    </w:p>
    <w:p w14:paraId="08651CF1" w14:textId="75D8DC26" w:rsidR="00C54E99" w:rsidRPr="00732817" w:rsidRDefault="00C54E99" w:rsidP="00A25EF8">
      <w:pPr>
        <w:pStyle w:val="Heading4"/>
        <w:rPr>
          <w:lang w:eastAsia="zh-CN"/>
        </w:rPr>
      </w:pPr>
      <w:bookmarkStart w:id="234" w:name="_Toc215122894"/>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4"/>
    </w:p>
    <w:p w14:paraId="2A13FA41" w14:textId="77777777" w:rsidR="00C54E99" w:rsidRPr="00732817" w:rsidRDefault="00C54E99" w:rsidP="00A25EF8">
      <w:pPr>
        <w:pStyle w:val="TH"/>
      </w:pPr>
      <w:r w:rsidRPr="00732817">
        <w:object w:dxaOrig="7601" w:dyaOrig="4571" w14:anchorId="0344721D">
          <v:shape id="_x0000_i1056" type="#_x0000_t75" style="width:381.05pt;height:228.25pt" o:ole="">
            <v:imagedata r:id="rId46" o:title=""/>
          </v:shape>
          <o:OLEObject Type="Embed" ProgID="Visio.Drawing.15" ShapeID="_x0000_i1056" DrawAspect="Content" ObjectID="_1826090395"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w:t>
      </w:r>
      <w:proofErr w:type="spellStart"/>
      <w:r w:rsidRPr="00732817">
        <w:t>SigComp</w:t>
      </w:r>
      <w:proofErr w:type="spellEnd"/>
      <w:r w:rsidRPr="00732817">
        <w:t>"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 xml:space="preserve">S-CSCF sends Diameter message to HSS with the "GEO access" and "Capability of Optimized voice". The HSS downloads subscription data incl. service parameter and </w:t>
      </w:r>
      <w:proofErr w:type="spellStart"/>
      <w:r w:rsidRPr="00732817">
        <w:t>iFC</w:t>
      </w:r>
      <w:proofErr w:type="spellEnd"/>
      <w:r w:rsidRPr="00732817">
        <w:t xml:space="preserve"> to S-CSCF.</w:t>
      </w:r>
    </w:p>
    <w:p w14:paraId="72B723D0" w14:textId="386C0579" w:rsidR="00A25EF8" w:rsidRPr="00732817" w:rsidRDefault="00A25EF8" w:rsidP="00C54E99">
      <w:pPr>
        <w:rPr>
          <w:b/>
          <w:bCs/>
        </w:rPr>
      </w:pPr>
      <w:r w:rsidRPr="00732817">
        <w:rPr>
          <w:b/>
          <w:bCs/>
        </w:rPr>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w:t>
      </w:r>
      <w:proofErr w:type="spellStart"/>
      <w:r w:rsidRPr="00732817">
        <w:t>iFC</w:t>
      </w:r>
      <w:proofErr w:type="spellEnd"/>
      <w:r w:rsidRPr="00732817">
        <w:t xml:space="preserve">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 xml:space="preserve">The P-CSCF stored the "Confirm of GEO voice", based on which the P-CSCF may instruct AGW to perform transcoding actions described in the Call Setup procedure. Meanwhile, if the UE sends </w:t>
      </w:r>
      <w:proofErr w:type="spellStart"/>
      <w:r w:rsidRPr="00732817">
        <w:t>SigComp</w:t>
      </w:r>
      <w:proofErr w:type="spellEnd"/>
      <w:r w:rsidRPr="00732817">
        <w:t xml:space="preserve"> capability in step-1, the P-CSCF also needs to responds to indicate applying </w:t>
      </w:r>
      <w:proofErr w:type="spellStart"/>
      <w:r w:rsidRPr="00732817">
        <w:t>SigComp</w:t>
      </w:r>
      <w:proofErr w:type="spellEnd"/>
      <w:r w:rsidRPr="00732817">
        <w:t xml:space="preserve">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 xml:space="preserve">If the </w:t>
      </w:r>
      <w:proofErr w:type="spellStart"/>
      <w:r w:rsidRPr="00732817">
        <w:t>iFC</w:t>
      </w:r>
      <w:proofErr w:type="spellEnd"/>
      <w:r w:rsidRPr="00732817">
        <w:t xml:space="preserve">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5" w:name="_Toc215122895"/>
      <w:r w:rsidRPr="00732817">
        <w:rPr>
          <w:lang w:eastAsia="zh-CN"/>
        </w:rPr>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5"/>
    </w:p>
    <w:p w14:paraId="58017430" w14:textId="58EE344A" w:rsidR="00C54E99" w:rsidRPr="00732817" w:rsidRDefault="00C54E99" w:rsidP="00C54E99">
      <w:pPr>
        <w:pStyle w:val="Heading5"/>
        <w:rPr>
          <w:lang w:eastAsia="zh-CN"/>
        </w:rPr>
      </w:pPr>
      <w:bookmarkStart w:id="236" w:name="_Toc215122896"/>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6"/>
    </w:p>
    <w:p w14:paraId="4AD333B2" w14:textId="77777777" w:rsidR="00C54E99" w:rsidRPr="00732817" w:rsidRDefault="00C54E99" w:rsidP="00A25EF8">
      <w:pPr>
        <w:pStyle w:val="TH"/>
      </w:pPr>
      <w:r w:rsidRPr="00732817">
        <w:object w:dxaOrig="7280" w:dyaOrig="10820" w14:anchorId="73DA82BF">
          <v:shape id="_x0000_i1057" type="#_x0000_t75" style="width:363.4pt;height:540.7pt" o:ole="">
            <v:imagedata r:id="rId48" o:title=""/>
          </v:shape>
          <o:OLEObject Type="Embed" ProgID="Visio.Drawing.15" ShapeID="_x0000_i1057" DrawAspect="Content" ObjectID="_1826090396"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 xml:space="preserve">By checking </w:t>
      </w:r>
      <w:proofErr w:type="spellStart"/>
      <w:r w:rsidRPr="00732817">
        <w:t>iFC</w:t>
      </w:r>
      <w:proofErr w:type="spellEnd"/>
      <w:r w:rsidRPr="00732817">
        <w:t xml:space="preserve">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w:t>
      </w:r>
      <w:proofErr w:type="spellStart"/>
      <w:r w:rsidRPr="00732817">
        <w:t>curr</w:t>
      </w:r>
      <w:proofErr w:type="spellEnd"/>
      <w:r w:rsidRPr="00732817">
        <w:t>:",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 xml:space="preserve">Acting as B2BUA, the AS process the steps for media negotiation and resource reservation with the MT side. All the messages are transmitted via S-CSCF based on </w:t>
      </w:r>
      <w:proofErr w:type="spellStart"/>
      <w:r w:rsidRPr="00732817">
        <w:t>iFC</w:t>
      </w:r>
      <w:proofErr w:type="spellEnd"/>
      <w:r w:rsidRPr="00732817">
        <w:t>.</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7" w:name="_Toc215122897"/>
      <w:r w:rsidRPr="00732817">
        <w:rPr>
          <w:lang w:eastAsia="zh-CN"/>
        </w:rPr>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7"/>
    </w:p>
    <w:p w14:paraId="6B8B7005" w14:textId="77777777" w:rsidR="00C54E99" w:rsidRPr="00732817" w:rsidRDefault="00C54E99" w:rsidP="00A25EF8">
      <w:pPr>
        <w:pStyle w:val="TH"/>
      </w:pPr>
      <w:r w:rsidRPr="00732817">
        <w:object w:dxaOrig="7250" w:dyaOrig="10240" w14:anchorId="20D6CCC8">
          <v:shape id="_x0000_i1058" type="#_x0000_t75" style="width:362.05pt;height:512.15pt" o:ole="">
            <v:imagedata r:id="rId50" o:title=""/>
          </v:shape>
          <o:OLEObject Type="Embed" ProgID="Visio.Drawing.15" ShapeID="_x0000_i1058" DrawAspect="Content" ObjectID="_1826090397"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 xml:space="preserve">When receiving SIP INVITE (Legacy codecs in SDP offer, pre-condition setting) from MO, the S-CSCF forwards the INVITE to AS (B2BUA) based on </w:t>
      </w:r>
      <w:proofErr w:type="spellStart"/>
      <w:r w:rsidRPr="00732817">
        <w:t>iFC</w:t>
      </w:r>
      <w:proofErr w:type="spellEnd"/>
      <w:r w:rsidRPr="00732817">
        <w:t>.</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38" w:name="_Toc215122898"/>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38"/>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39" w:name="_Toc215122899"/>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39"/>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25pt;height:314.5pt" o:ole="">
            <v:imagedata r:id="rId52" o:title=""/>
          </v:shape>
          <o:OLEObject Type="Embed" ProgID="Visio.Drawing.15" ShapeID="_x0000_i1059" DrawAspect="Content" ObjectID="_1826090398"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w:t>
      </w:r>
      <w:proofErr w:type="spellStart"/>
      <w:r w:rsidRPr="00732817">
        <w:t>SigComp</w:t>
      </w:r>
      <w:proofErr w:type="spellEnd"/>
      <w:r w:rsidRPr="00732817">
        <w:t>'</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0" w:name="_Toc215122900"/>
      <w:r w:rsidRPr="00732817">
        <w:t>6.</w:t>
      </w:r>
      <w:r w:rsidR="007D1DE2" w:rsidRPr="00732817">
        <w:t>13</w:t>
      </w:r>
      <w:r w:rsidRPr="00732817">
        <w:t>.3.3.2</w:t>
      </w:r>
      <w:r w:rsidRPr="00732817">
        <w:tab/>
        <w:t>Only MO UE is accessing network via GEO satellite</w:t>
      </w:r>
      <w:bookmarkEnd w:id="240"/>
    </w:p>
    <w:p w14:paraId="7BA4DEB3" w14:textId="22AB67D4" w:rsidR="00C54E99" w:rsidRPr="00732817" w:rsidRDefault="00D072CA" w:rsidP="00D072CA">
      <w:r w:rsidRPr="00732817">
        <w:t>The Figure 6.13.3.3-2 shows the call setup procedures when only MO UE is accessing network via GEO satellite.</w:t>
      </w:r>
    </w:p>
    <w:bookmarkStart w:id="241" w:name="_MON_1817804519"/>
    <w:bookmarkEnd w:id="241"/>
    <w:p w14:paraId="7F0068BE" w14:textId="77777777" w:rsidR="00C54E99" w:rsidRPr="00732817" w:rsidRDefault="00C54E99" w:rsidP="00D072CA">
      <w:pPr>
        <w:pStyle w:val="TH"/>
      </w:pPr>
      <w:r w:rsidRPr="00732817">
        <w:object w:dxaOrig="13500" w:dyaOrig="9270" w14:anchorId="623F7C4B">
          <v:shape id="_x0000_i1060" type="#_x0000_t75" style="width:482.25pt;height:331.45pt" o:ole="">
            <v:imagedata r:id="rId54" o:title=""/>
          </v:shape>
          <o:OLEObject Type="Embed" ProgID="Visio.Drawing.15" ShapeID="_x0000_i1060" DrawAspect="Content" ObjectID="_1826090399"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2" w:name="_Toc215122901"/>
      <w:r w:rsidRPr="00732817">
        <w:t>6.</w:t>
      </w:r>
      <w:r w:rsidR="007D1DE2" w:rsidRPr="00732817">
        <w:t>13</w:t>
      </w:r>
      <w:r w:rsidRPr="00732817">
        <w:t>.3.3.3</w:t>
      </w:r>
      <w:r w:rsidRPr="00732817">
        <w:tab/>
        <w:t>Only MT UE is accessing network via GEO satellite</w:t>
      </w:r>
      <w:bookmarkEnd w:id="242"/>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4pt;height:408.25pt" o:ole="">
            <v:imagedata r:id="rId56" o:title=""/>
          </v:shape>
          <o:OLEObject Type="Embed" ProgID="Visio.Drawing.15" ShapeID="_x0000_i1061" DrawAspect="Content" ObjectID="_1826090400"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3" w:name="_Toc215122902"/>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3"/>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4" w:name="_Toc185876216"/>
      <w:bookmarkStart w:id="245" w:name="_Toc215122903"/>
      <w:r w:rsidRPr="00732817">
        <w:t>6.14</w:t>
      </w:r>
      <w:r w:rsidRPr="00732817">
        <w:tab/>
      </w:r>
      <w:bookmarkEnd w:id="244"/>
      <w:r w:rsidRPr="00732817">
        <w:t>Solution #14: Call Setup Procedure Optimization for Voice over GEO over NB-IoT</w:t>
      </w:r>
      <w:bookmarkEnd w:id="245"/>
    </w:p>
    <w:p w14:paraId="5A9ADB8B" w14:textId="4D64C054" w:rsidR="00AD0DC7" w:rsidRPr="00732817" w:rsidRDefault="00AD0DC7" w:rsidP="00AD0DC7">
      <w:pPr>
        <w:pStyle w:val="Heading3"/>
      </w:pPr>
      <w:bookmarkStart w:id="246" w:name="_Toc215122904"/>
      <w:bookmarkStart w:id="247" w:name="_Toc185876217"/>
      <w:r w:rsidRPr="00732817">
        <w:t>6.14.0</w:t>
      </w:r>
      <w:r w:rsidRPr="00732817">
        <w:tab/>
        <w:t>High-level solution Principles</w:t>
      </w:r>
      <w:bookmarkEnd w:id="246"/>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48" w:name="_Toc215122905"/>
      <w:r w:rsidRPr="00732817">
        <w:t>6.14.1</w:t>
      </w:r>
      <w:r w:rsidRPr="00732817">
        <w:tab/>
      </w:r>
      <w:bookmarkEnd w:id="247"/>
      <w:r w:rsidRPr="00732817">
        <w:t>Description</w:t>
      </w:r>
      <w:bookmarkEnd w:id="248"/>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w:t>
      </w:r>
      <w:proofErr w:type="spellStart"/>
      <w:r w:rsidRPr="00732817">
        <w:t>VoGoN</w:t>
      </w:r>
      <w:proofErr w:type="spellEnd"/>
      <w:r w:rsidRPr="00732817">
        <w:t>)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 xml:space="preserve">Case 1: UE A supports </w:t>
      </w:r>
      <w:proofErr w:type="spellStart"/>
      <w:r w:rsidRPr="00732817">
        <w:t>VoGoN</w:t>
      </w:r>
      <w:proofErr w:type="spellEnd"/>
      <w:r w:rsidRPr="00732817">
        <w:t xml:space="preserve"> and is accessing network via 3GPP-NB-IoT(GEO) while UE B does not support </w:t>
      </w:r>
      <w:proofErr w:type="spellStart"/>
      <w:r w:rsidRPr="00732817">
        <w:t>VoGoN</w:t>
      </w:r>
      <w:proofErr w:type="spellEnd"/>
      <w:r w:rsidRPr="00732817">
        <w:t>;</w:t>
      </w:r>
    </w:p>
    <w:p w14:paraId="1A416D94" w14:textId="36CAF915" w:rsidR="00D072CA" w:rsidRPr="00732817" w:rsidRDefault="00D072CA" w:rsidP="00D072CA">
      <w:pPr>
        <w:pStyle w:val="B1"/>
      </w:pPr>
      <w:r w:rsidRPr="00732817">
        <w:t>-</w:t>
      </w:r>
      <w:r w:rsidRPr="00732817">
        <w:tab/>
        <w:t xml:space="preserve">Case 2: UE B supports </w:t>
      </w:r>
      <w:proofErr w:type="spellStart"/>
      <w:r w:rsidRPr="00732817">
        <w:t>VoGoN</w:t>
      </w:r>
      <w:proofErr w:type="spellEnd"/>
      <w:r w:rsidRPr="00732817">
        <w:t xml:space="preserve"> and is accessing network via 3GPP-NB-IoT(GEO) while UE A does not support </w:t>
      </w:r>
      <w:proofErr w:type="spellStart"/>
      <w:r w:rsidRPr="00732817">
        <w:t>VoGoN</w:t>
      </w:r>
      <w:proofErr w:type="spellEnd"/>
      <w:r w:rsidRPr="00732817">
        <w:t>.</w:t>
      </w:r>
    </w:p>
    <w:p w14:paraId="030DAE64" w14:textId="0F334FFF" w:rsidR="00D072CA" w:rsidRPr="00732817" w:rsidRDefault="00D072CA" w:rsidP="00D072CA">
      <w:r w:rsidRPr="00732817">
        <w:t xml:space="preserve">For case 2, the simplified call setup procedure can be performed E2E between two UEs because UE B is capable of sending 180 Ringing with SDP answer due to it supports </w:t>
      </w:r>
      <w:proofErr w:type="spellStart"/>
      <w:r w:rsidRPr="00732817">
        <w:t>VoGoN</w:t>
      </w:r>
      <w:proofErr w:type="spellEnd"/>
      <w:r w:rsidRPr="00732817">
        <w:t xml:space="preserve">, while for case1, considering that UE B does not support </w:t>
      </w:r>
      <w:proofErr w:type="spellStart"/>
      <w:r w:rsidRPr="00732817">
        <w:t>VoGoN</w:t>
      </w:r>
      <w:proofErr w:type="spellEnd"/>
      <w:r w:rsidRPr="00732817">
        <w:t>,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49" w:name="_Toc215122906"/>
      <w:r w:rsidRPr="00732817">
        <w:t>6.14.2</w:t>
      </w:r>
      <w:r w:rsidRPr="00732817">
        <w:tab/>
        <w:t>Procedures</w:t>
      </w:r>
      <w:bookmarkEnd w:id="249"/>
    </w:p>
    <w:p w14:paraId="2A928438" w14:textId="53D76BB6" w:rsidR="00AD0DC7" w:rsidRPr="00732817" w:rsidRDefault="00AD0DC7" w:rsidP="00D072CA">
      <w:pPr>
        <w:pStyle w:val="Heading4"/>
        <w:rPr>
          <w:lang w:eastAsia="zh-CN"/>
        </w:rPr>
      </w:pPr>
      <w:bookmarkStart w:id="250" w:name="_Toc215122907"/>
      <w:r w:rsidRPr="00732817">
        <w:rPr>
          <w:lang w:eastAsia="zh-CN"/>
        </w:rPr>
        <w:t>6.14.2.1</w:t>
      </w:r>
      <w:r w:rsidRPr="00732817">
        <w:rPr>
          <w:lang w:eastAsia="zh-CN"/>
        </w:rPr>
        <w:tab/>
        <w:t>Case</w:t>
      </w:r>
      <w:r w:rsidR="00D072CA" w:rsidRPr="00732817">
        <w:rPr>
          <w:lang w:eastAsia="zh-CN"/>
        </w:rPr>
        <w:t xml:space="preserve"> </w:t>
      </w:r>
      <w:r w:rsidRPr="00732817">
        <w:rPr>
          <w:lang w:eastAsia="zh-CN"/>
        </w:rPr>
        <w:t xml:space="preserve">1: UE A Supports </w:t>
      </w:r>
      <w:proofErr w:type="spellStart"/>
      <w:r w:rsidRPr="00732817">
        <w:rPr>
          <w:lang w:eastAsia="zh-CN"/>
        </w:rPr>
        <w:t>VoGoN</w:t>
      </w:r>
      <w:proofErr w:type="spellEnd"/>
      <w:r w:rsidRPr="00732817">
        <w:rPr>
          <w:lang w:eastAsia="zh-CN"/>
        </w:rPr>
        <w:t xml:space="preserve"> and is Accessing the Network via 3GPP-NB-IoT(GEO)</w:t>
      </w:r>
      <w:bookmarkEnd w:id="250"/>
    </w:p>
    <w:p w14:paraId="51E72E5C" w14:textId="714B0043" w:rsidR="00AD0DC7" w:rsidRPr="00732817" w:rsidRDefault="00D072CA" w:rsidP="00D072CA">
      <w:r w:rsidRPr="00732817">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rsidRPr="00732817">
        <w:t>VoGoN</w:t>
      </w:r>
      <w:proofErr w:type="spellEnd"/>
      <w:r w:rsidRPr="00732817">
        <w:t>.</w:t>
      </w:r>
    </w:p>
    <w:p w14:paraId="3CFB23E4" w14:textId="77AF3E1B" w:rsidR="00D072CA" w:rsidRPr="00732817" w:rsidRDefault="00D072CA" w:rsidP="00C76F30">
      <w:pPr>
        <w:pStyle w:val="TH"/>
      </w:pPr>
      <w:r w:rsidRPr="00732817">
        <w:object w:dxaOrig="9642" w:dyaOrig="7561" w14:anchorId="4FEC72C1">
          <v:shape id="_x0000_i1062" type="#_x0000_t75" style="width:482.25pt;height:374.95pt" o:ole="">
            <v:imagedata r:id="rId58" o:title=""/>
          </v:shape>
          <o:OLEObject Type="Embed" ProgID="Word.Picture.8" ShapeID="_x0000_i1062" DrawAspect="Content" ObjectID="_1826090401" r:id="rId59"/>
        </w:object>
      </w:r>
    </w:p>
    <w:p w14:paraId="769A483F" w14:textId="6C7AC174" w:rsidR="00AD0DC7" w:rsidRPr="00732817" w:rsidRDefault="00AD0DC7" w:rsidP="00D072CA">
      <w:pPr>
        <w:pStyle w:val="TF"/>
      </w:pPr>
      <w:r w:rsidRPr="00732817">
        <w:t xml:space="preserve">Figure 6.14.2.1-1: Call procedure for Case1: UE-A supports </w:t>
      </w:r>
      <w:proofErr w:type="spellStart"/>
      <w:r w:rsidRPr="00732817">
        <w:t>VoGoN</w:t>
      </w:r>
      <w:proofErr w:type="spellEnd"/>
      <w:r w:rsidRPr="00732817">
        <w:t xml:space="preserve">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 xml:space="preserve">UE B generates and sends 183 Progress response with SDP answer to P-CSCF B due to UE B not supporting </w:t>
      </w:r>
      <w:proofErr w:type="spellStart"/>
      <w:r w:rsidRPr="00732817">
        <w:t>VoGoN</w:t>
      </w:r>
      <w:proofErr w:type="spellEnd"/>
      <w:r w:rsidRPr="00732817">
        <w:t>.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1" w:name="_Toc215122908"/>
      <w:r w:rsidRPr="00732817">
        <w:t>6.14.2.2</w:t>
      </w:r>
      <w:r w:rsidRPr="00732817">
        <w:tab/>
        <w:t xml:space="preserve">Case2: UE A does not support </w:t>
      </w:r>
      <w:proofErr w:type="spellStart"/>
      <w:r w:rsidRPr="00732817">
        <w:t>VoGoN</w:t>
      </w:r>
      <w:proofErr w:type="spellEnd"/>
      <w:r w:rsidRPr="00732817">
        <w:t xml:space="preserve">; UE B supports </w:t>
      </w:r>
      <w:proofErr w:type="spellStart"/>
      <w:r w:rsidRPr="00732817">
        <w:t>VoGoN</w:t>
      </w:r>
      <w:proofErr w:type="spellEnd"/>
      <w:r w:rsidRPr="00732817">
        <w:t xml:space="preserve"> and is accessing network via 3GPP-NB-IoT(GEO)</w:t>
      </w:r>
      <w:bookmarkEnd w:id="251"/>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95pt;height:374.25pt" o:ole="">
            <v:imagedata r:id="rId60" o:title=""/>
          </v:shape>
          <o:OLEObject Type="Embed" ProgID="Word.Picture.8" ShapeID="_x0000_i1063" DrawAspect="Content" ObjectID="_1826090402" r:id="rId61"/>
        </w:object>
      </w:r>
    </w:p>
    <w:p w14:paraId="38EE9914" w14:textId="4DFF64CB" w:rsidR="00AD0DC7" w:rsidRPr="00732817" w:rsidRDefault="00AD0DC7" w:rsidP="00D072CA">
      <w:pPr>
        <w:pStyle w:val="TF"/>
      </w:pPr>
      <w:r w:rsidRPr="00732817">
        <w:t xml:space="preserve">Figure 6.14.2.2-1: Call procedure for Case2: UE B supports </w:t>
      </w:r>
      <w:proofErr w:type="spellStart"/>
      <w:r w:rsidRPr="00732817">
        <w:t>VoGoN</w:t>
      </w:r>
      <w:proofErr w:type="spellEnd"/>
      <w:r w:rsidRPr="00732817">
        <w:t xml:space="preserve"> and is accessing network via NB-IoT over GEO but UE A does not support </w:t>
      </w:r>
      <w:proofErr w:type="spellStart"/>
      <w:r w:rsidRPr="00732817">
        <w:t>VoGoN</w:t>
      </w:r>
      <w:proofErr w:type="spellEnd"/>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2" w:name="_Toc215122909"/>
      <w:r w:rsidRPr="00732817">
        <w:t>6.14.3</w:t>
      </w:r>
      <w:r w:rsidRPr="00732817">
        <w:tab/>
        <w:t>Impacts on Services, Entities and Interfaces</w:t>
      </w:r>
      <w:bookmarkEnd w:id="252"/>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 xml:space="preserve">Acts as a B2B UA in case the originating UE is accessing network via 3GPP-NB-IoT(GEO), but terminating UE does not support </w:t>
      </w:r>
      <w:proofErr w:type="spellStart"/>
      <w:r w:rsidRPr="00732817">
        <w:t>VoGoN</w:t>
      </w:r>
      <w:proofErr w:type="spellEnd"/>
      <w:r w:rsidRPr="00732817">
        <w:t>.</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3" w:name="_Toc161138887"/>
      <w:bookmarkStart w:id="254" w:name="_Toc157596882"/>
      <w:bookmarkStart w:id="255" w:name="_Toc158028860"/>
      <w:bookmarkStart w:id="256" w:name="_Toc164701137"/>
      <w:bookmarkStart w:id="257" w:name="_Toc164700781"/>
      <w:bookmarkStart w:id="258" w:name="_Toc215122910"/>
      <w:r w:rsidRPr="00732817">
        <w:t>6.15</w:t>
      </w:r>
      <w:r w:rsidRPr="00732817">
        <w:tab/>
        <w:t xml:space="preserve">Solution #15: </w:t>
      </w:r>
      <w:bookmarkEnd w:id="253"/>
      <w:bookmarkEnd w:id="254"/>
      <w:bookmarkEnd w:id="255"/>
      <w:bookmarkEnd w:id="256"/>
      <w:bookmarkEnd w:id="257"/>
      <w:r w:rsidRPr="00732817">
        <w:t>IMS Enhancement Solution for GEO NB-IoT NTN Access with Rate and Call Setup Time Constraints</w:t>
      </w:r>
      <w:bookmarkEnd w:id="258"/>
    </w:p>
    <w:p w14:paraId="59EE5627" w14:textId="411EEC55" w:rsidR="002B138A" w:rsidRPr="00732817" w:rsidRDefault="002B138A" w:rsidP="0016271F">
      <w:pPr>
        <w:pStyle w:val="Heading3"/>
        <w:rPr>
          <w:lang w:eastAsia="zh-CN"/>
        </w:rPr>
      </w:pPr>
      <w:bookmarkStart w:id="259" w:name="_Toc23254042"/>
      <w:bookmarkStart w:id="260" w:name="_Toc500949099"/>
      <w:bookmarkStart w:id="261" w:name="_Toc146636842"/>
      <w:bookmarkStart w:id="262" w:name="_Toc22214909"/>
      <w:bookmarkStart w:id="263" w:name="_Toc195779108"/>
      <w:bookmarkStart w:id="264" w:name="_Toc215122911"/>
      <w:bookmarkStart w:id="265" w:name="_Toc195779109"/>
      <w:r w:rsidRPr="00732817">
        <w:t>6.15.</w:t>
      </w:r>
      <w:r w:rsidR="007412E3" w:rsidRPr="00732817">
        <w:t>0</w:t>
      </w:r>
      <w:r w:rsidRPr="00732817">
        <w:tab/>
      </w:r>
      <w:bookmarkEnd w:id="259"/>
      <w:bookmarkEnd w:id="260"/>
      <w:bookmarkEnd w:id="261"/>
      <w:bookmarkEnd w:id="262"/>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3"/>
      <w:bookmarkEnd w:id="264"/>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6" w:name="_Toc215122912"/>
      <w:r w:rsidRPr="00732817">
        <w:t>6.15.</w:t>
      </w:r>
      <w:r w:rsidR="007412E3" w:rsidRPr="00732817">
        <w:rPr>
          <w:lang w:eastAsia="zh-CN"/>
        </w:rPr>
        <w:t>1</w:t>
      </w:r>
      <w:r w:rsidRPr="00732817">
        <w:tab/>
        <w:t>Description</w:t>
      </w:r>
      <w:bookmarkEnd w:id="265"/>
      <w:bookmarkEnd w:id="266"/>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7" w:name="_Toc215122913"/>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7"/>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68" w:name="_Toc215122914"/>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68"/>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 xml:space="preserve">Retain </w:t>
            </w:r>
            <w:proofErr w:type="spellStart"/>
            <w:r w:rsidRPr="00732817">
              <w:rPr>
                <w:lang w:eastAsia="zh-CN"/>
              </w:rPr>
              <w:t>hostport</w:t>
            </w:r>
            <w:proofErr w:type="spellEnd"/>
            <w:r w:rsidRPr="00732817">
              <w:rPr>
                <w:lang w:eastAsia="zh-CN"/>
              </w:rPr>
              <w: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69" w:name="_Toc215122915"/>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69"/>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t xml:space="preserve">The following SIP header parameters can be delivered to the UE without any simplification: Call-ID, From-tag, To-tag, </w:t>
      </w:r>
      <w:proofErr w:type="spellStart"/>
      <w:r w:rsidRPr="00732817">
        <w:rPr>
          <w:lang w:eastAsia="zh-CN"/>
        </w:rPr>
        <w:t>CSeq</w:t>
      </w:r>
      <w:proofErr w:type="spellEnd"/>
      <w:r w:rsidRPr="00732817">
        <w:rPr>
          <w:lang w:eastAsia="zh-CN"/>
        </w:rPr>
        <w:t>,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0" w:name="_Toc215122916"/>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0"/>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1" w:name="_Toc215122917"/>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1"/>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 xml:space="preserve">If a </w:t>
            </w:r>
            <w:proofErr w:type="spellStart"/>
            <w:r w:rsidRPr="00732817">
              <w:rPr>
                <w:lang w:eastAsia="zh-CN"/>
              </w:rPr>
              <w:t>tel</w:t>
            </w:r>
            <w:proofErr w:type="spellEnd"/>
            <w:r w:rsidRPr="00732817">
              <w:rPr>
                <w:lang w:eastAsia="zh-CN"/>
              </w:rPr>
              <w:t xml:space="preserve">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 xml:space="preserve">The following SIP header parameters can be delivered to the UE without any simplification: Call-ID, From-tag, To-tag, </w:t>
      </w:r>
      <w:proofErr w:type="spellStart"/>
      <w:r w:rsidRPr="00732817">
        <w:t>CSeq</w:t>
      </w:r>
      <w:proofErr w:type="spellEnd"/>
      <w:r w:rsidRPr="00732817">
        <w:t xml:space="preserve">, Route, Record-Route, Min-SE, </w:t>
      </w:r>
      <w:proofErr w:type="spellStart"/>
      <w:r w:rsidRPr="00732817">
        <w:t>RSeq</w:t>
      </w:r>
      <w:proofErr w:type="spellEnd"/>
      <w:r w:rsidRPr="00732817">
        <w:t>, Rack, Privacy, Reason.</w:t>
      </w:r>
    </w:p>
    <w:p w14:paraId="311A03C0" w14:textId="65600B72" w:rsidR="00FA7648" w:rsidRPr="00732817" w:rsidRDefault="00FA7648" w:rsidP="00FA7648">
      <w:pPr>
        <w:pStyle w:val="Heading5"/>
        <w:rPr>
          <w:lang w:eastAsia="zh-CN"/>
        </w:rPr>
      </w:pPr>
      <w:bookmarkStart w:id="272" w:name="_Toc215122918"/>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2"/>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w:t>
            </w:r>
            <w:proofErr w:type="spellStart"/>
            <w:r w:rsidRPr="00732817">
              <w:t>sendrecv</w:t>
            </w:r>
            <w:proofErr w:type="spellEnd"/>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3" w:name="_Toc215122919"/>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3"/>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w:t>
            </w:r>
            <w:proofErr w:type="spellStart"/>
            <w:r w:rsidRPr="00732817">
              <w:t>sendrecv</w:t>
            </w:r>
            <w:proofErr w:type="spellEnd"/>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4" w:name="_Toc215122920"/>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4"/>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5" w:name="_Toc215122921"/>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5"/>
    </w:p>
    <w:p w14:paraId="06AB2D6E" w14:textId="2E95C51B" w:rsidR="00FA7648" w:rsidRPr="00732817" w:rsidRDefault="00FA7648" w:rsidP="007A402A">
      <w:pPr>
        <w:pStyle w:val="Heading5"/>
        <w:rPr>
          <w:lang w:eastAsia="zh-CN"/>
        </w:rPr>
      </w:pPr>
      <w:bookmarkStart w:id="276" w:name="_Toc215122922"/>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6"/>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7" w:name="_Toc215122923"/>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7"/>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78" w:name="_Toc215122924"/>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78"/>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 xml:space="preserve">22] clause 6.1.7.2: 1100 </w:t>
      </w:r>
      <w:proofErr w:type="spellStart"/>
      <w:r w:rsidRPr="00732817">
        <w:rPr>
          <w:lang w:eastAsia="zh-CN"/>
        </w:rPr>
        <w:t>ms</w:t>
      </w:r>
      <w:proofErr w:type="spellEnd"/>
      <w:r w:rsidRPr="00732817">
        <w:rPr>
          <w:lang w:eastAsia="zh-CN"/>
        </w:rPr>
        <w:t>.</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79" w:name="_Toc195779110"/>
      <w:bookmarkStart w:id="280" w:name="_Toc146636843"/>
      <w:bookmarkStart w:id="281" w:name="_Toc23254043"/>
      <w:bookmarkStart w:id="282" w:name="_Toc215122925"/>
      <w:r w:rsidRPr="00732817">
        <w:t>6.</w:t>
      </w:r>
      <w:r w:rsidR="007412E3" w:rsidRPr="00732817">
        <w:t>15</w:t>
      </w:r>
      <w:r w:rsidRPr="00732817">
        <w:t>.</w:t>
      </w:r>
      <w:r w:rsidR="007412E3" w:rsidRPr="00732817">
        <w:rPr>
          <w:lang w:eastAsia="zh-CN"/>
        </w:rPr>
        <w:t>2</w:t>
      </w:r>
      <w:r w:rsidRPr="00732817">
        <w:tab/>
        <w:t>Procedures</w:t>
      </w:r>
      <w:bookmarkEnd w:id="279"/>
      <w:bookmarkEnd w:id="280"/>
      <w:bookmarkEnd w:id="281"/>
      <w:bookmarkEnd w:id="282"/>
    </w:p>
    <w:p w14:paraId="579CDE7E" w14:textId="0FC6EAF7" w:rsidR="00FA7648" w:rsidRPr="00732817" w:rsidRDefault="00FA7648" w:rsidP="0072153A">
      <w:pPr>
        <w:pStyle w:val="Heading4"/>
      </w:pPr>
      <w:bookmarkStart w:id="283" w:name="_Toc215122926"/>
      <w:r w:rsidRPr="00732817">
        <w:t>6.</w:t>
      </w:r>
      <w:r w:rsidR="007412E3" w:rsidRPr="00732817">
        <w:t>15</w:t>
      </w:r>
      <w:r w:rsidRPr="00732817">
        <w:t>.</w:t>
      </w:r>
      <w:r w:rsidR="007412E3" w:rsidRPr="00732817">
        <w:t>2</w:t>
      </w:r>
      <w:r w:rsidRPr="00732817">
        <w:t>.1</w:t>
      </w:r>
      <w:r w:rsidRPr="00732817">
        <w:tab/>
        <w:t>SIP Registration Procedure</w:t>
      </w:r>
      <w:bookmarkEnd w:id="283"/>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25pt;height:256.75pt" o:ole="">
            <v:imagedata r:id="rId62" o:title=""/>
          </v:shape>
          <o:OLEObject Type="Embed" ProgID="Word.Picture.8" ShapeID="_x0000_i1064" DrawAspect="Content" ObjectID="_1826090403"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4" w:name="_Toc215122927"/>
      <w:bookmarkStart w:id="285" w:name="_Toc326248711"/>
      <w:bookmarkStart w:id="286" w:name="_Toc510604409"/>
      <w:bookmarkStart w:id="287"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4"/>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88" w:name="_MON_1818482359"/>
    <w:bookmarkEnd w:id="288"/>
    <w:p w14:paraId="2E35FFF9" w14:textId="74774B95" w:rsidR="0072153A" w:rsidRPr="00732817" w:rsidRDefault="0072153A" w:rsidP="0072153A">
      <w:pPr>
        <w:pStyle w:val="TH"/>
      </w:pPr>
      <w:r w:rsidRPr="00732817">
        <w:object w:dxaOrig="8308" w:dyaOrig="6934" w14:anchorId="6C0F9E3A">
          <v:shape id="_x0000_i1065" type="#_x0000_t75" style="width:415pt;height:344.4pt" o:ole="">
            <v:imagedata r:id="rId64" o:title=""/>
          </v:shape>
          <o:OLEObject Type="Embed" ProgID="Word.Picture.8" ShapeID="_x0000_i1065" DrawAspect="Content" ObjectID="_1826090404"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89" w:name="_Toc215122928"/>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89"/>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0" w:name="_MON_1818482398"/>
    <w:bookmarkEnd w:id="290"/>
    <w:p w14:paraId="5D26FE5D" w14:textId="5563C551" w:rsidR="0072153A" w:rsidRPr="00732817" w:rsidRDefault="0072153A" w:rsidP="0072153A">
      <w:pPr>
        <w:pStyle w:val="TH"/>
      </w:pPr>
      <w:r w:rsidRPr="00732817">
        <w:object w:dxaOrig="8578" w:dyaOrig="6615" w14:anchorId="5E6B8054">
          <v:shape id="_x0000_i1066" type="#_x0000_t75" style="width:428.6pt;height:328.1pt" o:ole="">
            <v:imagedata r:id="rId66" o:title=""/>
          </v:shape>
          <o:OLEObject Type="Embed" ProgID="Word.Picture.8" ShapeID="_x0000_i1066" DrawAspect="Content" ObjectID="_1826090405"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 xml:space="preserve">The principles and handling procedures for IMS </w:t>
      </w:r>
      <w:proofErr w:type="spellStart"/>
      <w:r w:rsidRPr="00732817">
        <w:t>signaling</w:t>
      </w:r>
      <w:proofErr w:type="spellEnd"/>
      <w:r w:rsidRPr="00732817">
        <w:t xml:space="preserve">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1" w:name="_Toc23254044"/>
      <w:bookmarkStart w:id="292" w:name="_Toc146636844"/>
      <w:bookmarkStart w:id="293" w:name="_Toc195779111"/>
      <w:bookmarkStart w:id="294" w:name="_Toc215122929"/>
      <w:r w:rsidRPr="00732817">
        <w:t>6.</w:t>
      </w:r>
      <w:r w:rsidR="007412E3" w:rsidRPr="00732817">
        <w:t>15</w:t>
      </w:r>
      <w:r w:rsidRPr="00732817">
        <w:t>.</w:t>
      </w:r>
      <w:r w:rsidR="007412E3" w:rsidRPr="00732817">
        <w:t>3</w:t>
      </w:r>
      <w:r w:rsidRPr="00732817">
        <w:tab/>
      </w:r>
      <w:bookmarkEnd w:id="285"/>
      <w:r w:rsidRPr="00732817">
        <w:t xml:space="preserve">Impacts </w:t>
      </w:r>
      <w:r w:rsidR="007412E3" w:rsidRPr="00732817">
        <w:t>on</w:t>
      </w:r>
      <w:r w:rsidRPr="00732817">
        <w:t xml:space="preserve"> Services, Entities and Interfaces</w:t>
      </w:r>
      <w:bookmarkEnd w:id="286"/>
      <w:bookmarkEnd w:id="287"/>
      <w:bookmarkEnd w:id="291"/>
      <w:bookmarkEnd w:id="292"/>
      <w:bookmarkEnd w:id="293"/>
      <w:bookmarkEnd w:id="294"/>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5" w:name="_Toc215122930"/>
      <w:r w:rsidRPr="00732817">
        <w:t>6.16</w:t>
      </w:r>
      <w:r w:rsidRPr="00732817">
        <w:tab/>
        <w:t>Solution #16: CST reduction by pre-configuring SDP parameters</w:t>
      </w:r>
      <w:bookmarkEnd w:id="295"/>
    </w:p>
    <w:p w14:paraId="74B76BAD" w14:textId="3C994D69" w:rsidR="00A978A7" w:rsidRPr="00732817" w:rsidRDefault="00A978A7" w:rsidP="00A978A7">
      <w:pPr>
        <w:pStyle w:val="Heading3"/>
      </w:pPr>
      <w:bookmarkStart w:id="296" w:name="_Toc215122931"/>
      <w:r w:rsidRPr="00732817">
        <w:t>6.16.0</w:t>
      </w:r>
      <w:r w:rsidRPr="00732817">
        <w:tab/>
        <w:t>High-level solution Principles</w:t>
      </w:r>
      <w:bookmarkEnd w:id="296"/>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7" w:name="_Toc215122932"/>
      <w:r w:rsidRPr="00732817">
        <w:t>6.16.1</w:t>
      </w:r>
      <w:r w:rsidRPr="00732817">
        <w:tab/>
        <w:t>Description</w:t>
      </w:r>
      <w:bookmarkEnd w:id="297"/>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98" w:name="_Toc215122933"/>
      <w:r w:rsidRPr="00732817">
        <w:t>6.16.2</w:t>
      </w:r>
      <w:r w:rsidRPr="00732817">
        <w:tab/>
        <w:t>Procedures</w:t>
      </w:r>
      <w:bookmarkEnd w:id="298"/>
    </w:p>
    <w:p w14:paraId="6CA3F9FB" w14:textId="62524229" w:rsidR="00A978A7" w:rsidRPr="00732817" w:rsidRDefault="00A978A7" w:rsidP="00A978A7">
      <w:pPr>
        <w:pStyle w:val="Heading4"/>
      </w:pPr>
      <w:bookmarkStart w:id="299" w:name="_Toc215122934"/>
      <w:r w:rsidRPr="00732817">
        <w:t>6.16.2.1</w:t>
      </w:r>
      <w:r w:rsidRPr="00732817">
        <w:tab/>
        <w:t>Option 1: Pre-configuration during SIP registration</w:t>
      </w:r>
      <w:bookmarkEnd w:id="299"/>
    </w:p>
    <w:p w14:paraId="69B9F34A" w14:textId="77777777" w:rsidR="00A978A7" w:rsidRPr="00732817" w:rsidRDefault="00A978A7" w:rsidP="0072153A">
      <w:pPr>
        <w:pStyle w:val="TH"/>
      </w:pPr>
      <w:r w:rsidRPr="00732817">
        <w:object w:dxaOrig="7660" w:dyaOrig="7620" w14:anchorId="24A11004">
          <v:shape id="_x0000_i1067" type="#_x0000_t75" style="width:383.1pt;height:382.4pt" o:ole="">
            <v:imagedata r:id="rId68" o:title=""/>
          </v:shape>
          <o:OLEObject Type="Embed" ProgID="Visio.Drawing.15" ShapeID="_x0000_i1067" DrawAspect="Content" ObjectID="_1826090406"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 xml:space="preserve">The P-CSCF supports "SDP pre-configuration" and determines to use the "SDP pre-configuration" mechanism and responds with a 401 Unauthorized message that also includes </w:t>
      </w:r>
      <w:proofErr w:type="spellStart"/>
      <w:r w:rsidRPr="00732817">
        <w:t>the"SDP</w:t>
      </w:r>
      <w:proofErr w:type="spellEnd"/>
      <w:r w:rsidRPr="00732817">
        <w:t xml:space="preserve">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2pt;height:423.85pt" o:ole="">
            <v:imagedata r:id="rId70" o:title=""/>
          </v:shape>
          <o:OLEObject Type="Embed" ProgID="Visio.Drawing.15" ShapeID="_x0000_i1068" DrawAspect="Content" ObjectID="_1826090407"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0" w:name="_Toc215122935"/>
      <w:r w:rsidRPr="00732817">
        <w:rPr>
          <w:lang w:eastAsia="zh-TW"/>
        </w:rPr>
        <w:t>6.16.2.2</w:t>
      </w:r>
      <w:r w:rsidRPr="00732817">
        <w:rPr>
          <w:lang w:eastAsia="zh-TW"/>
        </w:rPr>
        <w:tab/>
        <w:t xml:space="preserve">Option 2: Pre-configuration with </w:t>
      </w:r>
      <w:r w:rsidRPr="00732817">
        <w:rPr>
          <w:lang w:eastAsia="zh-CN"/>
        </w:rPr>
        <w:t>pre-call SIP message flow</w:t>
      </w:r>
      <w:bookmarkEnd w:id="300"/>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2" o:title="" cropbottom="7083f"/>
          </v:shape>
          <o:OLEObject Type="Embed" ProgID="Visio.Drawing.15" ShapeID="_x0000_i1069" DrawAspect="Content" ObjectID="_1826090408"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6pt;height:4in" o:ole="">
            <v:imagedata r:id="rId74" o:title="" cropbottom="17534f"/>
          </v:shape>
          <o:OLEObject Type="Embed" ProgID="Visio.Drawing.15" ShapeID="_x0000_i1070" DrawAspect="Content" ObjectID="_1826090409"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1" w:name="_Toc215122936"/>
      <w:r w:rsidRPr="00732817">
        <w:rPr>
          <w:lang w:eastAsia="zh-TW"/>
        </w:rPr>
        <w:t>6.16.2.3</w:t>
      </w:r>
      <w:r w:rsidRPr="00732817">
        <w:rPr>
          <w:lang w:eastAsia="zh-TW"/>
        </w:rPr>
        <w:tab/>
        <w:t>Option 3: Using pre-define SDP parameters</w:t>
      </w:r>
      <w:bookmarkEnd w:id="301"/>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2" w:name="_Toc215122937"/>
      <w:r w:rsidRPr="00732817">
        <w:t>6.16.2.4</w:t>
      </w:r>
      <w:r w:rsidRPr="00732817">
        <w:tab/>
        <w:t>Call Set Up Procedure after SDP pre-configuration procedure</w:t>
      </w:r>
      <w:bookmarkEnd w:id="302"/>
    </w:p>
    <w:p w14:paraId="209D823C" w14:textId="67FAF69E" w:rsidR="00A978A7" w:rsidRPr="00732817" w:rsidRDefault="000543C9" w:rsidP="000543C9">
      <w:pPr>
        <w:pStyle w:val="TH"/>
      </w:pPr>
      <w:r w:rsidRPr="00732817">
        <w:object w:dxaOrig="9650" w:dyaOrig="7600" w14:anchorId="0BA37B84">
          <v:shape id="_x0000_i1071" type="#_x0000_t75" style="width:480.25pt;height:381.05pt" o:ole="">
            <v:imagedata r:id="rId76" o:title="" cropbottom="18678f"/>
          </v:shape>
          <o:OLEObject Type="Embed" ProgID="Visio.Drawing.15" ShapeID="_x0000_i1071" DrawAspect="Content" ObjectID="_1826090410"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1.9pt;height:390.55pt" o:ole="">
            <v:imagedata r:id="rId78" o:title="" cropbottom="21068f"/>
          </v:shape>
          <o:OLEObject Type="Embed" ProgID="Visio.Drawing.15" ShapeID="_x0000_i1072" DrawAspect="Content" ObjectID="_1826090411"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3" w:name="_Toc215122938"/>
      <w:r w:rsidRPr="00732817">
        <w:t>6.16.2.5</w:t>
      </w:r>
      <w:r w:rsidRPr="00732817">
        <w:tab/>
        <w:t>Message size estimation of existing flow and SDP Pre-configuration flow</w:t>
      </w:r>
      <w:bookmarkEnd w:id="303"/>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w:t>
            </w:r>
            <w:proofErr w:type="spellStart"/>
            <w:r w:rsidRPr="00732817">
              <w:t>header+SDP</w:t>
            </w:r>
            <w:proofErr w:type="spellEnd"/>
            <w:r w:rsidRPr="00732817">
              <w:t>)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sidRPr="00732817">
        <w:rPr>
          <w:lang w:eastAsia="zh-TW"/>
        </w:rPr>
        <w:t>SigComp</w:t>
      </w:r>
      <w:proofErr w:type="spellEnd"/>
      <w:r w:rsidRPr="00732817">
        <w:rPr>
          <w:lang w:eastAsia="zh-TW"/>
        </w:rPr>
        <w:t>",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 xml:space="preserve">It's FFS whether to use other compression method, e.g. </w:t>
      </w:r>
      <w:proofErr w:type="spellStart"/>
      <w:r w:rsidRPr="00732817">
        <w:rPr>
          <w:lang w:eastAsia="zh-TW"/>
        </w:rPr>
        <w:t>SigComp</w:t>
      </w:r>
      <w:proofErr w:type="spellEnd"/>
      <w:r w:rsidRPr="00732817">
        <w:rPr>
          <w:lang w:eastAsia="zh-TW"/>
        </w:rPr>
        <w:t>,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4" w:name="_Toc215122939"/>
      <w:r w:rsidRPr="00732817">
        <w:rPr>
          <w:lang w:eastAsia="zh-CN"/>
        </w:rPr>
        <w:t>6.16.3</w:t>
      </w:r>
      <w:r w:rsidRPr="00732817">
        <w:rPr>
          <w:lang w:eastAsia="zh-CN"/>
        </w:rPr>
        <w:tab/>
      </w:r>
      <w:r w:rsidRPr="00732817">
        <w:t>Impacts on Services, Entities and Interfaces</w:t>
      </w:r>
      <w:bookmarkEnd w:id="304"/>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5" w:name="_Toc215122940"/>
      <w:r w:rsidRPr="00732817">
        <w:t>6.17</w:t>
      </w:r>
      <w:r w:rsidRPr="00732817">
        <w:tab/>
        <w:t>Solution #17: IMS signalling performance optimization based on SIP message compression</w:t>
      </w:r>
      <w:bookmarkEnd w:id="305"/>
    </w:p>
    <w:p w14:paraId="11183CA4" w14:textId="24AE25FA" w:rsidR="00931952" w:rsidRPr="00732817" w:rsidRDefault="00931952" w:rsidP="00931952">
      <w:pPr>
        <w:pStyle w:val="Heading3"/>
      </w:pPr>
      <w:bookmarkStart w:id="306" w:name="_Toc195603245"/>
      <w:bookmarkStart w:id="307" w:name="_Toc215122941"/>
      <w:r w:rsidRPr="00732817">
        <w:t>6.17.0</w:t>
      </w:r>
      <w:r w:rsidRPr="00732817">
        <w:tab/>
        <w:t>High-level solution Principles</w:t>
      </w:r>
      <w:bookmarkEnd w:id="306"/>
      <w:bookmarkEnd w:id="307"/>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 xml:space="preserve">This solution is based on the usage of </w:t>
      </w:r>
      <w:proofErr w:type="spellStart"/>
      <w:r w:rsidRPr="00732817">
        <w:t>SigComp</w:t>
      </w:r>
      <w:proofErr w:type="spellEnd"/>
      <w:r w:rsidRPr="00732817">
        <w:t xml:space="preserve"> for IMS signalling message delivery between UE and IMS network.</w:t>
      </w:r>
    </w:p>
    <w:p w14:paraId="7155CC88" w14:textId="77777777" w:rsidR="00E70FB9" w:rsidRPr="00732817" w:rsidRDefault="00E70FB9" w:rsidP="00E70FB9">
      <w:r w:rsidRPr="00732817">
        <w:t>If SIP/</w:t>
      </w:r>
      <w:proofErr w:type="spellStart"/>
      <w:r w:rsidRPr="00732817">
        <w:t>SigComp</w:t>
      </w:r>
      <w:proofErr w:type="spellEnd"/>
      <w:r w:rsidRPr="00732817">
        <w:t xml:space="preserve">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08" w:name="_Toc195603246"/>
      <w:bookmarkStart w:id="309" w:name="_Toc215122942"/>
      <w:r w:rsidRPr="00732817">
        <w:t>6.17.1</w:t>
      </w:r>
      <w:r w:rsidRPr="00732817">
        <w:tab/>
        <w:t>Description</w:t>
      </w:r>
      <w:bookmarkEnd w:id="308"/>
      <w:bookmarkEnd w:id="309"/>
    </w:p>
    <w:p w14:paraId="587213C7" w14:textId="085750C4" w:rsidR="00931952" w:rsidRPr="00732817" w:rsidRDefault="00931952" w:rsidP="00E70FB9">
      <w:pPr>
        <w:pStyle w:val="Heading4"/>
      </w:pPr>
      <w:bookmarkStart w:id="310" w:name="_Toc215122943"/>
      <w:r w:rsidRPr="00732817">
        <w:t>6.17.1.1</w:t>
      </w:r>
      <w:r w:rsidRPr="00732817">
        <w:tab/>
        <w:t>Requirements</w:t>
      </w:r>
      <w:bookmarkEnd w:id="310"/>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1" w:name="_Toc215122944"/>
      <w:r w:rsidRPr="00732817">
        <w:t>6.17.1.2</w:t>
      </w:r>
      <w:r w:rsidRPr="00732817">
        <w:tab/>
        <w:t>Uncompressed SIP message</w:t>
      </w:r>
      <w:bookmarkEnd w:id="311"/>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2" w:name="_Toc215122945"/>
      <w:r w:rsidRPr="00732817">
        <w:t>6.17.1.3</w:t>
      </w:r>
      <w:r w:rsidRPr="00732817">
        <w:tab/>
        <w:t xml:space="preserve">SIP </w:t>
      </w:r>
      <w:proofErr w:type="spellStart"/>
      <w:r w:rsidRPr="00732817">
        <w:t>Signaling</w:t>
      </w:r>
      <w:proofErr w:type="spellEnd"/>
      <w:r w:rsidRPr="00732817">
        <w:t xml:space="preserve"> Compression</w:t>
      </w:r>
      <w:bookmarkEnd w:id="312"/>
    </w:p>
    <w:p w14:paraId="239035AB" w14:textId="558BCA16" w:rsidR="00266862" w:rsidRPr="00732817" w:rsidRDefault="00266862" w:rsidP="00266862">
      <w:proofErr w:type="spellStart"/>
      <w:r w:rsidRPr="00732817">
        <w:t>SigComp</w:t>
      </w:r>
      <w:proofErr w:type="spellEnd"/>
      <w:r w:rsidRPr="00732817">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 xml:space="preserve">As an example, the SIP INVITE message presented in clause 6.17.1.2 can be compressed to 285 Bytes with </w:t>
      </w:r>
      <w:proofErr w:type="spellStart"/>
      <w:r w:rsidRPr="00732817">
        <w:t>SigComp</w:t>
      </w:r>
      <w:proofErr w:type="spellEnd"/>
      <w:r w:rsidRPr="00732817">
        <w:t xml:space="preserve"> (processed by toolkit of </w:t>
      </w:r>
      <w:proofErr w:type="spellStart"/>
      <w:r w:rsidRPr="00732817">
        <w:t>Doubangou</w:t>
      </w:r>
      <w:proofErr w:type="spellEnd"/>
      <w:r w:rsidRPr="00732817">
        <w:t xml:space="preserve"> + </w:t>
      </w:r>
      <w:proofErr w:type="spellStart"/>
      <w:r w:rsidRPr="00732817">
        <w:t>zlib</w:t>
      </w:r>
      <w:proofErr w:type="spellEnd"/>
      <w:r w:rsidRPr="00732817">
        <w:t xml:space="preserve">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3" w:name="_Toc195603247"/>
      <w:bookmarkStart w:id="314" w:name="_Toc215122946"/>
      <w:r w:rsidRPr="00732817">
        <w:t>6.17.2</w:t>
      </w:r>
      <w:r w:rsidRPr="00732817">
        <w:tab/>
        <w:t>Procedures</w:t>
      </w:r>
      <w:bookmarkEnd w:id="313"/>
      <w:bookmarkEnd w:id="314"/>
    </w:p>
    <w:p w14:paraId="2614C7A4" w14:textId="3334A172" w:rsidR="00931952" w:rsidRPr="00732817" w:rsidRDefault="00931952" w:rsidP="00D517C8">
      <w:pPr>
        <w:pStyle w:val="Heading4"/>
      </w:pPr>
      <w:bookmarkStart w:id="315" w:name="_Toc215122947"/>
      <w:r w:rsidRPr="00732817">
        <w:t>6.17.2.1</w:t>
      </w:r>
      <w:r w:rsidRPr="00732817">
        <w:tab/>
        <w:t>General</w:t>
      </w:r>
      <w:bookmarkEnd w:id="315"/>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5pt;height:372.9pt" o:ole="">
            <v:imagedata r:id="rId80" o:title=""/>
          </v:shape>
          <o:OLEObject Type="Embed" ProgID="Word.Picture.8" ShapeID="_x0000_i1073" DrawAspect="Content" ObjectID="_1826090412"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6" w:name="_Toc215122948"/>
      <w:r w:rsidRPr="00732817">
        <w:t>6.17.2.2</w:t>
      </w:r>
      <w:r w:rsidRPr="00732817">
        <w:tab/>
        <w:t>Satellite UE originated session</w:t>
      </w:r>
      <w:bookmarkEnd w:id="316"/>
    </w:p>
    <w:p w14:paraId="533E747E" w14:textId="5AF151BE" w:rsidR="00931952" w:rsidRPr="00732817" w:rsidRDefault="00266862" w:rsidP="00266862">
      <w:pPr>
        <w:pStyle w:val="TH"/>
      </w:pPr>
      <w:r w:rsidRPr="00732817">
        <w:object w:dxaOrig="13440" w:dyaOrig="8900" w14:anchorId="194ED496">
          <v:shape id="_x0000_i1074" type="#_x0000_t75" style="width:479.55pt;height:320.6pt" o:ole="">
            <v:imagedata r:id="rId82" o:title=""/>
          </v:shape>
          <o:OLEObject Type="Embed" ProgID="Mscgen.Chart" ShapeID="_x0000_i1074" DrawAspect="Content" ObjectID="_1826090413" r:id="rId83"/>
        </w:object>
      </w:r>
    </w:p>
    <w:p w14:paraId="1E07E6F5" w14:textId="5C2175B1" w:rsidR="00931952" w:rsidRPr="00732817" w:rsidRDefault="00931952" w:rsidP="00931952">
      <w:pPr>
        <w:pStyle w:val="TF"/>
      </w:pPr>
      <w:bookmarkStart w:id="317" w:name="_CRFigure5_19"/>
      <w:r w:rsidRPr="00732817">
        <w:t xml:space="preserve">Figure </w:t>
      </w:r>
      <w:bookmarkEnd w:id="317"/>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18" w:name="_Toc215122949"/>
      <w:r w:rsidRPr="00732817">
        <w:t>6.</w:t>
      </w:r>
      <w:r w:rsidR="00403B61" w:rsidRPr="00732817">
        <w:t>17</w:t>
      </w:r>
      <w:r w:rsidRPr="00732817">
        <w:t>.</w:t>
      </w:r>
      <w:r w:rsidR="00403B61" w:rsidRPr="00732817">
        <w:t>2</w:t>
      </w:r>
      <w:r w:rsidRPr="00732817">
        <w:t>.3</w:t>
      </w:r>
      <w:r w:rsidRPr="00732817">
        <w:tab/>
        <w:t>Satellite UE terminated session</w:t>
      </w:r>
      <w:bookmarkEnd w:id="318"/>
    </w:p>
    <w:p w14:paraId="19B591F6" w14:textId="77777777" w:rsidR="00266862" w:rsidRPr="00732817" w:rsidRDefault="00931952" w:rsidP="00266862">
      <w:pPr>
        <w:pStyle w:val="TH"/>
      </w:pPr>
      <w:r w:rsidRPr="00732817">
        <w:object w:dxaOrig="13380" w:dyaOrig="11130" w14:anchorId="65C4F63D">
          <v:shape id="_x0000_i1075" type="#_x0000_t75" style="width:479.55pt;height:399.4pt" o:ole="">
            <v:imagedata r:id="rId84" o:title=""/>
          </v:shape>
          <o:OLEObject Type="Embed" ProgID="Mscgen.Chart" ShapeID="_x0000_i1075" DrawAspect="Content" ObjectID="_1826090414"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19" w:name="_Toc195603248"/>
      <w:bookmarkStart w:id="320" w:name="_Toc215122950"/>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19"/>
      <w:bookmarkEnd w:id="320"/>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1" w:name="_Toc215122951"/>
      <w:r w:rsidRPr="00732817">
        <w:t>6.18</w:t>
      </w:r>
      <w:r w:rsidRPr="00732817">
        <w:tab/>
        <w:t>Solution #18: Using extended I1 over IP/UDP between UE and AS for call setup signalling</w:t>
      </w:r>
      <w:bookmarkEnd w:id="321"/>
    </w:p>
    <w:p w14:paraId="3EBB9881" w14:textId="4D385061" w:rsidR="00F26136" w:rsidRPr="00732817" w:rsidRDefault="00F26136" w:rsidP="00266862">
      <w:pPr>
        <w:pStyle w:val="Heading3"/>
      </w:pPr>
      <w:bookmarkStart w:id="322" w:name="_Toc215122952"/>
      <w:r w:rsidRPr="00732817">
        <w:t>6.18.0</w:t>
      </w:r>
      <w:r w:rsidRPr="00732817">
        <w:tab/>
        <w:t>High-level solution Principles</w:t>
      </w:r>
      <w:bookmarkEnd w:id="322"/>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 xml:space="preserve">Include supported codecs/selected codec and </w:t>
      </w:r>
      <w:proofErr w:type="spellStart"/>
      <w:r w:rsidRPr="00732817">
        <w:t>PTime</w:t>
      </w:r>
      <w:proofErr w:type="spellEnd"/>
      <w:r w:rsidRPr="00732817">
        <w:t>.</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3" w:name="_Toc215122953"/>
      <w:r w:rsidRPr="00732817">
        <w:t>6.18.1</w:t>
      </w:r>
      <w:r w:rsidRPr="00732817">
        <w:tab/>
        <w:t>Description</w:t>
      </w:r>
      <w:bookmarkEnd w:id="323"/>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4" w:name="_Toc215122954"/>
      <w:r w:rsidRPr="00732817">
        <w:t>6.18.2</w:t>
      </w:r>
      <w:r w:rsidRPr="00732817">
        <w:tab/>
        <w:t>Procedures</w:t>
      </w:r>
      <w:bookmarkEnd w:id="324"/>
    </w:p>
    <w:p w14:paraId="0B4240DE" w14:textId="7C0AA55D" w:rsidR="00F26136" w:rsidRPr="00732817" w:rsidRDefault="00F26136" w:rsidP="001F176B">
      <w:pPr>
        <w:pStyle w:val="Heading4"/>
      </w:pPr>
      <w:bookmarkStart w:id="325" w:name="_Toc215122955"/>
      <w:r w:rsidRPr="00732817">
        <w:t>6.18.2.1</w:t>
      </w:r>
      <w:r w:rsidRPr="00732817">
        <w:tab/>
        <w:t>Registration</w:t>
      </w:r>
      <w:bookmarkEnd w:id="325"/>
    </w:p>
    <w:p w14:paraId="1DC7F609" w14:textId="77777777" w:rsidR="001F176B" w:rsidRPr="00732817" w:rsidRDefault="001F176B" w:rsidP="00F26136">
      <w:r w:rsidRPr="00732817">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rsidRPr="00732817">
        <w:t>NBIoT</w:t>
      </w:r>
      <w:proofErr w:type="spellEnd"/>
      <w:r w:rsidRPr="00732817">
        <w:t xml:space="preserve">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 xml:space="preserve">In the example, if the P-Access-Network-Info (PANI) indicates that the RAT type of the UE is </w:t>
      </w:r>
      <w:proofErr w:type="spellStart"/>
      <w:r w:rsidRPr="00732817">
        <w:t>NBIoT</w:t>
      </w:r>
      <w:proofErr w:type="spellEnd"/>
      <w:r w:rsidRPr="00732817">
        <w:t xml:space="preserve"> (GEO), when </w:t>
      </w:r>
      <w:proofErr w:type="spellStart"/>
      <w:r w:rsidRPr="00732817">
        <w:t>NBIoT</w:t>
      </w:r>
      <w:proofErr w:type="spellEnd"/>
      <w:r w:rsidRPr="00732817">
        <w:t xml:space="preserve"> voice feature-tag is presented (in this example, UE indicates support of extended I1 protocol), the AS sends response to UE with </w:t>
      </w:r>
      <w:proofErr w:type="spellStart"/>
      <w:r w:rsidRPr="00732817">
        <w:t>NBIoT</w:t>
      </w:r>
      <w:proofErr w:type="spellEnd"/>
      <w:r w:rsidRPr="00732817">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6" w:name="_Toc215122956"/>
      <w:r w:rsidRPr="00732817">
        <w:t>6.18.2.2</w:t>
      </w:r>
      <w:r w:rsidRPr="00732817">
        <w:tab/>
        <w:t>Mobile originating</w:t>
      </w:r>
      <w:bookmarkEnd w:id="326"/>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0.9pt;height:358.65pt" o:ole="">
            <v:imagedata r:id="rId86" o:title=""/>
          </v:shape>
          <o:OLEObject Type="Embed" ProgID="Visio.Drawing.15" ShapeID="_x0000_i1076" DrawAspect="Content" ObjectID="_1826090415"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proofErr w:type="spellStart"/>
            <w:r w:rsidRPr="00732817">
              <w:t>ERAccept</w:t>
            </w:r>
            <w:proofErr w:type="spellEnd"/>
            <w:r w:rsidRPr="00732817">
              <w:t xml:space="preserve"> Contact</w:t>
            </w:r>
          </w:p>
        </w:tc>
        <w:tc>
          <w:tcPr>
            <w:tcW w:w="3096" w:type="dxa"/>
            <w:tcBorders>
              <w:bottom w:val="single" w:sz="4" w:space="0" w:color="auto"/>
            </w:tcBorders>
          </w:tcPr>
          <w:p w14:paraId="4FF7EC31" w14:textId="282211DE" w:rsidR="001F176B" w:rsidRPr="00732817" w:rsidRDefault="001F176B" w:rsidP="001F176B">
            <w:pPr>
              <w:pStyle w:val="TAL"/>
            </w:pPr>
            <w:proofErr w:type="spellStart"/>
            <w:r w:rsidRPr="00732817">
              <w:t>ERAccept</w:t>
            </w:r>
            <w:proofErr w:type="spellEnd"/>
            <w:r w:rsidRPr="00732817">
              <w:t xml:space="preserve">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48338A97" w14:textId="397D0198"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w:t>
            </w:r>
          </w:p>
          <w:p w14:paraId="5A216157" w14:textId="011B161D"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 xml:space="preserve">14]) indicating ringing, which includes </w:t>
      </w:r>
      <w:proofErr w:type="spellStart"/>
      <w:r w:rsidRPr="00732817">
        <w:t>PTime</w:t>
      </w:r>
      <w:proofErr w:type="spellEnd"/>
      <w:r w:rsidRPr="00732817">
        <w:t>,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this IE is omitted because of no CS domain.</w:t>
            </w:r>
          </w:p>
          <w:p w14:paraId="2306E102" w14:textId="71444696"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 xml:space="preserve">. The followings are the example </w:t>
            </w:r>
            <w:proofErr w:type="spellStart"/>
            <w:r w:rsidRPr="00732817">
              <w:t>PTimes</w:t>
            </w:r>
            <w:proofErr w:type="spellEnd"/>
            <w:r w:rsidRPr="00732817">
              <w:t>:</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7" w:name="_Toc215122957"/>
      <w:r w:rsidRPr="00732817">
        <w:t>6.18.2.3</w:t>
      </w:r>
      <w:r w:rsidRPr="00732817">
        <w:tab/>
        <w:t>Mobile terminating</w:t>
      </w:r>
      <w:bookmarkEnd w:id="327"/>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0.9pt;height:375.6pt" o:ole="">
            <v:imagedata r:id="rId88" o:title=""/>
          </v:shape>
          <o:OLEObject Type="Embed" ProgID="Visio.Drawing.15" ShapeID="_x0000_i1077" DrawAspect="Content" ObjectID="_1826090416"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2004AE20" w14:textId="364E716D" w:rsidR="00EA0169" w:rsidRPr="00732817" w:rsidRDefault="00EA0169" w:rsidP="00EA0169">
            <w:pPr>
              <w:pStyle w:val="TAN"/>
            </w:pPr>
            <w:r w:rsidRPr="00732817">
              <w:t>NOTE 2:</w:t>
            </w:r>
            <w:r w:rsidRPr="00732817">
              <w:tab/>
              <w:t xml:space="preserve">For voice over </w:t>
            </w:r>
            <w:proofErr w:type="spellStart"/>
            <w:r w:rsidRPr="00732817">
              <w:t>NBIoT</w:t>
            </w:r>
            <w:proofErr w:type="spellEnd"/>
            <w:r w:rsidRPr="00732817">
              <w:t xml:space="preserve"> usage, this IE is omitted because of no CS domain.</w:t>
            </w:r>
          </w:p>
          <w:p w14:paraId="077197F3" w14:textId="41602836" w:rsidR="00EA0169" w:rsidRPr="00732817" w:rsidRDefault="00EA0169" w:rsidP="00EA0169">
            <w:pPr>
              <w:pStyle w:val="TAN"/>
            </w:pPr>
            <w:r w:rsidRPr="00732817">
              <w:t>NOTE 3:</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 xml:space="preserve">Extended for voice over </w:t>
            </w:r>
            <w:proofErr w:type="spellStart"/>
            <w:r w:rsidRPr="00732817">
              <w:t>NBIoT</w:t>
            </w:r>
            <w:proofErr w:type="spellEnd"/>
            <w:r w:rsidRPr="00732817">
              <w:t xml:space="preserve">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 xml:space="preserve">14]) indicating ringing with </w:t>
      </w:r>
      <w:proofErr w:type="spellStart"/>
      <w:r w:rsidRPr="00732817">
        <w:t>PTime</w:t>
      </w:r>
      <w:proofErr w:type="spellEnd"/>
      <w:r w:rsidRPr="00732817">
        <w:t>,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 xml:space="preserve">Extended for voice over </w:t>
            </w:r>
            <w:proofErr w:type="spellStart"/>
            <w:r w:rsidRPr="00732817">
              <w:t>NBIoT</w:t>
            </w:r>
            <w:proofErr w:type="spellEnd"/>
            <w:r w:rsidRPr="00732817">
              <w:t xml:space="preserve"> usage.</w:t>
            </w:r>
          </w:p>
          <w:p w14:paraId="66717081" w14:textId="45D60A47" w:rsidR="00EA0169" w:rsidRPr="00732817" w:rsidRDefault="00EA0169" w:rsidP="00EA0169">
            <w:pPr>
              <w:pStyle w:val="TAN"/>
            </w:pPr>
            <w:r w:rsidRPr="00732817">
              <w:t>NOTE 2:</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 xml:space="preserve">AS requests MRF to configure the resources for UE side based on the </w:t>
      </w:r>
      <w:proofErr w:type="spellStart"/>
      <w:r w:rsidRPr="00732817">
        <w:t>PTime</w:t>
      </w:r>
      <w:proofErr w:type="spellEnd"/>
      <w:r w:rsidRPr="00732817">
        <w:t>,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8" w:name="_Toc215122958"/>
      <w:r w:rsidRPr="00732817">
        <w:t>6.18.2.4</w:t>
      </w:r>
      <w:r w:rsidRPr="00732817">
        <w:tab/>
        <w:t>Information for call setup time evaluation-</w:t>
      </w:r>
      <w:bookmarkEnd w:id="328"/>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29" w:name="_Toc215122959"/>
      <w:r w:rsidRPr="00732817">
        <w:rPr>
          <w:rFonts w:eastAsia="DengXian"/>
        </w:rPr>
        <w:t>6.18.3</w:t>
      </w:r>
      <w:r w:rsidRPr="00732817">
        <w:rPr>
          <w:rFonts w:eastAsia="DengXian"/>
        </w:rPr>
        <w:tab/>
        <w:t>Impacts on Services, Entities and Interfaces</w:t>
      </w:r>
      <w:bookmarkEnd w:id="329"/>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0" w:name="_Toc215122960"/>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0"/>
    </w:p>
    <w:p w14:paraId="09938C86" w14:textId="4F37E1B3" w:rsidR="00F028AA" w:rsidRPr="00732817" w:rsidRDefault="00F028AA" w:rsidP="00F028AA">
      <w:pPr>
        <w:pStyle w:val="Heading3"/>
      </w:pPr>
      <w:bookmarkStart w:id="331" w:name="_Toc215122961"/>
      <w:r w:rsidRPr="00732817">
        <w:t>6.19.0</w:t>
      </w:r>
      <w:r w:rsidRPr="00732817">
        <w:tab/>
        <w:t>High-level solution Principles</w:t>
      </w:r>
      <w:bookmarkEnd w:id="331"/>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2" w:name="_Toc215122962"/>
      <w:r w:rsidRPr="00732817">
        <w:t>6.19.1</w:t>
      </w:r>
      <w:r w:rsidRPr="00732817">
        <w:tab/>
        <w:t>Description</w:t>
      </w:r>
      <w:bookmarkEnd w:id="332"/>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3" w:name="_Toc215122963"/>
      <w:r w:rsidRPr="00732817">
        <w:t>6.19.2</w:t>
      </w:r>
      <w:r w:rsidRPr="00732817">
        <w:tab/>
        <w:t>Procedures</w:t>
      </w:r>
      <w:bookmarkEnd w:id="333"/>
    </w:p>
    <w:p w14:paraId="016BBAB8" w14:textId="50F82C2C" w:rsidR="00F028AA" w:rsidRPr="00732817" w:rsidRDefault="00F028AA" w:rsidP="001C3207">
      <w:pPr>
        <w:pStyle w:val="Heading4"/>
      </w:pPr>
      <w:bookmarkStart w:id="334" w:name="_Toc215122964"/>
      <w:r w:rsidRPr="00732817">
        <w:t>6.19.2.1</w:t>
      </w:r>
      <w:r w:rsidRPr="00732817">
        <w:tab/>
        <w:t>IMS Registration</w:t>
      </w:r>
      <w:bookmarkEnd w:id="334"/>
    </w:p>
    <w:p w14:paraId="5CDACC6C" w14:textId="77777777" w:rsidR="00F028AA" w:rsidRPr="00732817" w:rsidRDefault="00F028AA" w:rsidP="001C3207">
      <w:pPr>
        <w:pStyle w:val="TH"/>
      </w:pPr>
      <w:r w:rsidRPr="00732817">
        <w:object w:dxaOrig="10740" w:dyaOrig="5481" w14:anchorId="0EF6031E">
          <v:shape id="_x0000_i1078" type="#_x0000_t75" style="width:481.6pt;height:245.9pt" o:ole="">
            <v:imagedata r:id="rId90" o:title=""/>
          </v:shape>
          <o:OLEObject Type="Embed" ProgID="Visio.Drawing.15" ShapeID="_x0000_i1078" DrawAspect="Content" ObjectID="_1826090417"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5" w:name="_Toc215122965"/>
      <w:r w:rsidRPr="00732817">
        <w:t>6.19.2.2</w:t>
      </w:r>
      <w:r w:rsidRPr="00732817">
        <w:tab/>
        <w:t>MO Call Setup</w:t>
      </w:r>
      <w:bookmarkEnd w:id="335"/>
    </w:p>
    <w:p w14:paraId="69880BDC" w14:textId="77777777" w:rsidR="00F028AA" w:rsidRPr="00732817" w:rsidRDefault="00F028AA" w:rsidP="001C3207">
      <w:pPr>
        <w:pStyle w:val="TH"/>
      </w:pPr>
      <w:r w:rsidRPr="00732817">
        <w:object w:dxaOrig="9471" w:dyaOrig="9121" w14:anchorId="0EE2500C">
          <v:shape id="_x0000_i1079" type="#_x0000_t75" style="width:472.75pt;height:455.1pt" o:ole="">
            <v:imagedata r:id="rId92" o:title=""/>
          </v:shape>
          <o:OLEObject Type="Embed" ProgID="Visio.Drawing.15" ShapeID="_x0000_i1079" DrawAspect="Content" ObjectID="_1826090418"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 xml:space="preserve">creates relevant SIP Headers such as Call Id, </w:t>
      </w:r>
      <w:proofErr w:type="spellStart"/>
      <w:r w:rsidRPr="00732817">
        <w:t>CSeq</w:t>
      </w:r>
      <w:proofErr w:type="spellEnd"/>
      <w:r w:rsidRPr="00732817">
        <w:t>,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6" w:name="_Toc215122966"/>
      <w:r w:rsidRPr="00732817">
        <w:rPr>
          <w:lang w:eastAsia="zh-CN"/>
        </w:rPr>
        <w:t>6.19.2.3</w:t>
      </w:r>
      <w:r w:rsidRPr="00732817">
        <w:rPr>
          <w:lang w:eastAsia="zh-CN"/>
        </w:rPr>
        <w:tab/>
      </w:r>
      <w:r w:rsidRPr="00732817">
        <w:t>MT Call Setup</w:t>
      </w:r>
      <w:bookmarkEnd w:id="336"/>
    </w:p>
    <w:p w14:paraId="21F1D8C2" w14:textId="77777777" w:rsidR="00F028AA" w:rsidRPr="00732817" w:rsidRDefault="00F028AA" w:rsidP="001C3207">
      <w:pPr>
        <w:pStyle w:val="TH"/>
      </w:pPr>
      <w:r w:rsidRPr="00732817">
        <w:object w:dxaOrig="9471" w:dyaOrig="7961" w14:anchorId="1B258E0A">
          <v:shape id="_x0000_i1080" type="#_x0000_t75" style="width:472.75pt;height:398.05pt" o:ole="">
            <v:imagedata r:id="rId94" o:title=""/>
          </v:shape>
          <o:OLEObject Type="Embed" ProgID="Visio.Drawing.15" ShapeID="_x0000_i1080" DrawAspect="Content" ObjectID="_1826090419"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rsidRPr="00732817">
        <w:t>CSeq</w:t>
      </w:r>
      <w:proofErr w:type="spellEnd"/>
      <w:r w:rsidRPr="00732817">
        <w:t>,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 xml:space="preserve">adds a Call Id, a </w:t>
      </w:r>
      <w:proofErr w:type="spellStart"/>
      <w:r w:rsidRPr="00732817">
        <w:t>CSeq</w:t>
      </w:r>
      <w:proofErr w:type="spellEnd"/>
      <w:r w:rsidRPr="00732817">
        <w:t>.</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7" w:name="_Toc215122967"/>
      <w:r w:rsidRPr="00732817">
        <w:rPr>
          <w:lang w:eastAsia="zh-CN"/>
        </w:rPr>
        <w:t>6.19.2.4</w:t>
      </w:r>
      <w:r w:rsidRPr="00732817">
        <w:rPr>
          <w:lang w:eastAsia="zh-CN"/>
        </w:rPr>
        <w:tab/>
      </w:r>
      <w:r w:rsidRPr="00732817">
        <w:t>Usage of Non-IP PDN</w:t>
      </w:r>
      <w:bookmarkEnd w:id="337"/>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 xml:space="preserve">When the UE sends any media (RTP), it shall not include any UDP/IP header. The PGW will add the UDP/IP (i.e. UDP </w:t>
      </w:r>
      <w:proofErr w:type="spellStart"/>
      <w:r w:rsidRPr="00732817">
        <w:t>Src</w:t>
      </w:r>
      <w:proofErr w:type="spellEnd"/>
      <w:r w:rsidRPr="00732817">
        <w:t xml:space="preserve">=UE allocated port, UDP </w:t>
      </w:r>
      <w:proofErr w:type="spellStart"/>
      <w:r w:rsidRPr="00732817">
        <w:t>Dst</w:t>
      </w:r>
      <w:proofErr w:type="spellEnd"/>
      <w:r w:rsidRPr="00732817">
        <w: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8" w:name="_Toc215122968"/>
      <w:r w:rsidRPr="00732817">
        <w:rPr>
          <w:lang w:eastAsia="zh-CN"/>
        </w:rPr>
        <w:t>6.19.2.4</w:t>
      </w:r>
      <w:r w:rsidRPr="00732817">
        <w:rPr>
          <w:lang w:eastAsia="zh-CN"/>
        </w:rPr>
        <w:tab/>
        <w:t xml:space="preserve">Performance Gains of </w:t>
      </w:r>
      <w:r w:rsidRPr="00732817">
        <w:t>Gm* interface</w:t>
      </w:r>
      <w:bookmarkEnd w:id="338"/>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w:t>
            </w:r>
            <w:proofErr w:type="spellStart"/>
            <w:r w:rsidRPr="00732817">
              <w:t>Cseq</w:t>
            </w:r>
            <w:proofErr w:type="spellEnd"/>
            <w:r w:rsidRPr="00732817">
              <w:t>",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39" w:name="_Toc215122969"/>
      <w:r w:rsidRPr="00732817">
        <w:rPr>
          <w:lang w:eastAsia="zh-CN"/>
        </w:rPr>
        <w:t>6.19.3</w:t>
      </w:r>
      <w:r w:rsidRPr="00732817">
        <w:rPr>
          <w:lang w:eastAsia="zh-CN"/>
        </w:rPr>
        <w:tab/>
      </w:r>
      <w:r w:rsidRPr="00732817">
        <w:t>Impacts on Services, Entities and Interfaces</w:t>
      </w:r>
      <w:bookmarkEnd w:id="339"/>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0" w:name="_Toc215122970"/>
      <w:bookmarkStart w:id="341" w:name="_Toc146539440"/>
      <w:bookmarkStart w:id="342"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0"/>
    </w:p>
    <w:p w14:paraId="224B691F" w14:textId="050BD0CF" w:rsidR="008C14DF" w:rsidRPr="00732817" w:rsidRDefault="008C14DF" w:rsidP="002E5304">
      <w:pPr>
        <w:pStyle w:val="Heading3"/>
      </w:pPr>
      <w:bookmarkStart w:id="343" w:name="_Toc215122971"/>
      <w:r w:rsidRPr="00732817">
        <w:t>6.20.0</w:t>
      </w:r>
      <w:r w:rsidRPr="00732817">
        <w:tab/>
        <w:t>High-level solution Principles</w:t>
      </w:r>
      <w:bookmarkEnd w:id="343"/>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4" w:name="_Toc215122972"/>
      <w:r w:rsidRPr="00732817">
        <w:t>6.20.1</w:t>
      </w:r>
      <w:r w:rsidRPr="00732817">
        <w:tab/>
        <w:t>Description</w:t>
      </w:r>
      <w:bookmarkEnd w:id="341"/>
      <w:bookmarkEnd w:id="344"/>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5pt;height:178.65pt" o:ole="">
            <v:imagedata r:id="rId96" o:title=""/>
          </v:shape>
          <o:OLEObject Type="Embed" ProgID="Visio.Drawing.15" ShapeID="_x0000_i1081" DrawAspect="Content" ObjectID="_1826090420"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proofErr w:type="spellStart"/>
            <w:r w:rsidRPr="00732817">
              <w:t>Rseq</w:t>
            </w:r>
            <w:proofErr w:type="spellEnd"/>
            <w:r w:rsidRPr="00732817">
              <w:t xml:space="preserve">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proofErr w:type="spellStart"/>
            <w:r w:rsidRPr="00732817">
              <w:t>Rseq</w:t>
            </w:r>
            <w:proofErr w:type="spellEnd"/>
            <w:r w:rsidRPr="00732817">
              <w:t xml:space="preserve">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w:t>
            </w:r>
            <w:proofErr w:type="spellStart"/>
            <w:r w:rsidRPr="00732817">
              <w:t>MediaIPAddress</w:t>
            </w:r>
            <w:proofErr w:type="spellEnd"/>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w:t>
            </w:r>
            <w:proofErr w:type="spellStart"/>
            <w:r w:rsidRPr="00732817">
              <w:t>MediaPort</w:t>
            </w:r>
            <w:proofErr w:type="spellEnd"/>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 xml:space="preserve">UE </w:t>
            </w:r>
            <w:proofErr w:type="spellStart"/>
            <w:r w:rsidRPr="00732817">
              <w:t>MediaPort</w:t>
            </w:r>
            <w:proofErr w:type="spellEnd"/>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5" w:name="_Toc146539441"/>
      <w:bookmarkStart w:id="346" w:name="_Toc215122973"/>
      <w:bookmarkEnd w:id="342"/>
      <w:r w:rsidRPr="00732817">
        <w:t>6.20.2</w:t>
      </w:r>
      <w:r w:rsidRPr="00732817">
        <w:tab/>
        <w:t>Procedures</w:t>
      </w:r>
      <w:bookmarkEnd w:id="345"/>
      <w:bookmarkEnd w:id="346"/>
    </w:p>
    <w:p w14:paraId="2A7554B2" w14:textId="10CA66CD" w:rsidR="008C14DF" w:rsidRPr="00732817" w:rsidRDefault="008C14DF" w:rsidP="006301AB">
      <w:pPr>
        <w:pStyle w:val="Heading4"/>
      </w:pPr>
      <w:bookmarkStart w:id="347" w:name="_Toc215122974"/>
      <w:r w:rsidRPr="00732817">
        <w:t>6.20.2.1</w:t>
      </w:r>
      <w:r w:rsidR="006301AB" w:rsidRPr="00732817">
        <w:tab/>
      </w:r>
      <w:r w:rsidRPr="00732817">
        <w:t>IMS Session Initiation with preconditions and 100rel</w:t>
      </w:r>
      <w:bookmarkEnd w:id="347"/>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5pt;height:527.1pt" o:ole="">
            <v:imagedata r:id="rId98" o:title="" cropbottom="7219f"/>
          </v:shape>
          <o:OLEObject Type="Embed" ProgID="Visio.Drawing.15" ShapeID="_x0000_i1082" DrawAspect="Content" ObjectID="_1826090421"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t>-</w:t>
      </w:r>
      <w:r w:rsidRPr="00732817">
        <w:tab/>
        <w:t xml:space="preserve">In step 3, the P-CSCF receives a GEO Gm INVITE that includes the information in Table 6.20.2.1-1 per the column entitled "IE included in Geo Gm" under the INVITE UL banner. The P-CSCF stores the received call ID, </w:t>
      </w:r>
      <w:proofErr w:type="spellStart"/>
      <w:r w:rsidRPr="00732817">
        <w:t>Cseq</w:t>
      </w:r>
      <w:proofErr w:type="spellEnd"/>
      <w:r w:rsidRPr="00732817">
        <w:t>,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w:t>
      </w:r>
      <w:proofErr w:type="spellStart"/>
      <w:r w:rsidRPr="00732817">
        <w:t>Cseq</w:t>
      </w:r>
      <w:proofErr w:type="spellEnd"/>
      <w:r w:rsidRPr="00732817">
        <w:t>.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w:t>
            </w:r>
            <w:proofErr w:type="spellStart"/>
            <w:r w:rsidRPr="00732817">
              <w:rPr>
                <w:sz w:val="16"/>
                <w:szCs w:val="16"/>
              </w:rPr>
              <w:t>provisoined</w:t>
            </w:r>
            <w:proofErr w:type="spellEnd"/>
            <w:r w:rsidRPr="00732817">
              <w:rPr>
                <w:sz w:val="16"/>
                <w:szCs w:val="16"/>
              </w:rPr>
              <w:t xml:space="preserve"> or </w:t>
            </w:r>
            <w:proofErr w:type="spellStart"/>
            <w:r w:rsidRPr="00732817">
              <w:rPr>
                <w:sz w:val="16"/>
                <w:szCs w:val="16"/>
              </w:rPr>
              <w:t>copued</w:t>
            </w:r>
            <w:proofErr w:type="spellEnd"/>
            <w:r w:rsidRPr="00732817">
              <w:rPr>
                <w:sz w:val="16"/>
                <w:szCs w:val="16"/>
              </w:rPr>
              <w:t xml:space="preserve">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proofErr w:type="spellStart"/>
            <w:r w:rsidRPr="00732817">
              <w:rPr>
                <w:sz w:val="16"/>
                <w:szCs w:val="16"/>
              </w:rPr>
              <w:t>preprovisoned</w:t>
            </w:r>
            <w:proofErr w:type="spellEnd"/>
            <w:r w:rsidRPr="00732817">
              <w:rPr>
                <w:sz w:val="16"/>
                <w:szCs w:val="16"/>
              </w:rPr>
              <w:t xml:space="preserve">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 xml:space="preserve">SDP </w:t>
            </w:r>
            <w:proofErr w:type="spellStart"/>
            <w:r w:rsidRPr="00732817">
              <w:rPr>
                <w:sz w:val="16"/>
                <w:szCs w:val="16"/>
              </w:rPr>
              <w:t>Preconditio</w:t>
            </w:r>
            <w:proofErr w:type="spellEnd"/>
            <w:r w:rsidRPr="00732817">
              <w:rPr>
                <w:sz w:val="16"/>
                <w:szCs w:val="16"/>
              </w:rPr>
              <w:t>/Codec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proofErr w:type="spellStart"/>
            <w:r w:rsidRPr="00732817">
              <w:rPr>
                <w:sz w:val="16"/>
                <w:szCs w:val="16"/>
              </w:rPr>
              <w:t>Cseq</w:t>
            </w:r>
            <w:proofErr w:type="spellEnd"/>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proofErr w:type="spellStart"/>
            <w:r w:rsidRPr="00732817">
              <w:rPr>
                <w:sz w:val="16"/>
                <w:szCs w:val="16"/>
              </w:rPr>
              <w:t>RseqRack</w:t>
            </w:r>
            <w:proofErr w:type="spellEnd"/>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48" w:name="_Toc215122975"/>
      <w:r w:rsidRPr="00732817">
        <w:t>6.20.2.2</w:t>
      </w:r>
      <w:r w:rsidRPr="00732817">
        <w:tab/>
        <w:t>Terminating IMS Session with preconditions and 100rel</w:t>
      </w:r>
      <w:bookmarkEnd w:id="348"/>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 xml:space="preserve">Use the corresponding one stored in P-CSCF </w:t>
            </w:r>
            <w:proofErr w:type="spellStart"/>
            <w:r w:rsidRPr="00732817">
              <w:rPr>
                <w:sz w:val="16"/>
                <w:szCs w:val="16"/>
              </w:rPr>
              <w:t>fpr</w:t>
            </w:r>
            <w:proofErr w:type="spellEnd"/>
            <w:r w:rsidRPr="00732817">
              <w:rPr>
                <w:sz w:val="16"/>
                <w:szCs w:val="16"/>
              </w:rPr>
              <w:t xml:space="preserve">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49" w:name="_Toc215122976"/>
      <w:r w:rsidRPr="00732817">
        <w:t>6.20.2.3</w:t>
      </w:r>
      <w:r w:rsidR="00E708B1" w:rsidRPr="00732817">
        <w:tab/>
      </w:r>
      <w:r w:rsidRPr="00732817">
        <w:t>Support for IP PDN connection for IMS Voice</w:t>
      </w:r>
      <w:bookmarkEnd w:id="349"/>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0" w:name="_Toc215122977"/>
      <w:r w:rsidRPr="00732817">
        <w:t>6.20.2.4</w:t>
      </w:r>
      <w:r w:rsidRPr="00732817">
        <w:tab/>
        <w:t>IMS Session Setup Time calculation</w:t>
      </w:r>
      <w:bookmarkEnd w:id="350"/>
    </w:p>
    <w:p w14:paraId="261A4326" w14:textId="77777777" w:rsidR="00667BA5" w:rsidRPr="00732817" w:rsidRDefault="00667BA5" w:rsidP="00667BA5">
      <w:pPr>
        <w:pStyle w:val="Heading5"/>
      </w:pPr>
      <w:bookmarkStart w:id="351" w:name="_Toc215122978"/>
      <w:r w:rsidRPr="00732817">
        <w:t>6.20.2.4.1</w:t>
      </w:r>
      <w:r w:rsidRPr="00732817">
        <w:tab/>
        <w:t>IMS session setup time in case of NIDD for IMS Voice</w:t>
      </w:r>
      <w:bookmarkEnd w:id="351"/>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2" w:name="_Toc215122979"/>
      <w:r w:rsidRPr="00732817">
        <w:t>6.20.2.4.2</w:t>
      </w:r>
      <w:r w:rsidRPr="00732817">
        <w:tab/>
        <w:t>IMS session setup time in case of IP transport for IMS voice</w:t>
      </w:r>
      <w:bookmarkEnd w:id="352"/>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3" w:name="_Toc215122980"/>
      <w:r w:rsidRPr="00732817">
        <w:rPr>
          <w:rFonts w:eastAsia="DengXian"/>
          <w:lang w:eastAsia="zh-CN"/>
        </w:rPr>
        <w:t>6.20.3</w:t>
      </w:r>
      <w:r w:rsidRPr="00732817">
        <w:rPr>
          <w:rFonts w:eastAsia="DengXian"/>
          <w:lang w:eastAsia="zh-CN"/>
        </w:rPr>
        <w:tab/>
        <w:t>Impacts to Services, Entities and Interfaces</w:t>
      </w:r>
      <w:bookmarkEnd w:id="353"/>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4" w:name="_Toc215122981"/>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4"/>
    </w:p>
    <w:p w14:paraId="1F204CCE" w14:textId="1DC35D7F" w:rsidR="0093164B" w:rsidRPr="00732817" w:rsidRDefault="0093164B" w:rsidP="0093164B">
      <w:pPr>
        <w:pStyle w:val="Heading3"/>
        <w:rPr>
          <w:lang w:eastAsia="zh-CN"/>
        </w:rPr>
      </w:pPr>
      <w:bookmarkStart w:id="355" w:name="_Toc215122982"/>
      <w:r w:rsidRPr="00732817">
        <w:t>6.21.</w:t>
      </w:r>
      <w:r w:rsidR="00C75950" w:rsidRPr="00732817">
        <w:t>0</w:t>
      </w:r>
      <w:r w:rsidRPr="00732817">
        <w:tab/>
      </w:r>
      <w:r w:rsidRPr="00732817">
        <w:rPr>
          <w:lang w:eastAsia="zh-CN"/>
        </w:rPr>
        <w:t>High level principles</w:t>
      </w:r>
      <w:bookmarkEnd w:id="355"/>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w:t>
      </w:r>
      <w:proofErr w:type="spellStart"/>
      <w:r>
        <w:t>UTRAN,or</w:t>
      </w:r>
      <w:proofErr w:type="spellEnd"/>
      <w:r>
        <w:t xml:space="preserve">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6" w:name="_Toc215122983"/>
      <w:bookmarkStart w:id="357" w:name="_Toc22214910"/>
      <w:r w:rsidRPr="00732817">
        <w:t>6.21.</w:t>
      </w:r>
      <w:r w:rsidR="00C75950" w:rsidRPr="00732817">
        <w:rPr>
          <w:lang w:eastAsia="zh-CN"/>
        </w:rPr>
        <w:t>1</w:t>
      </w:r>
      <w:r w:rsidRPr="00732817">
        <w:tab/>
        <w:t>Description</w:t>
      </w:r>
      <w:bookmarkEnd w:id="356"/>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58" w:name="_Toc215122984"/>
      <w:r w:rsidRPr="006D5275">
        <w:t>6.21.</w:t>
      </w:r>
      <w:r w:rsidR="00C75950" w:rsidRPr="006D5275">
        <w:t>2</w:t>
      </w:r>
      <w:r w:rsidRPr="006D5275">
        <w:tab/>
        <w:t>Procedures</w:t>
      </w:r>
      <w:bookmarkEnd w:id="357"/>
      <w:bookmarkEnd w:id="358"/>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59" w:name="_Toc215122985"/>
      <w:r w:rsidRPr="00732817">
        <w:rPr>
          <w:lang w:eastAsia="zh-CN"/>
        </w:rPr>
        <w:t>6.21.</w:t>
      </w:r>
      <w:r w:rsidR="00C75950" w:rsidRPr="00732817">
        <w:rPr>
          <w:lang w:eastAsia="zh-CN"/>
        </w:rPr>
        <w:t>3</w:t>
      </w:r>
      <w:r w:rsidRPr="00732817">
        <w:rPr>
          <w:lang w:eastAsia="zh-CN"/>
        </w:rPr>
        <w:tab/>
        <w:t>Impacts to Services, Entities and Interfaces</w:t>
      </w:r>
      <w:bookmarkEnd w:id="359"/>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proofErr w:type="spellStart"/>
      <w:r w:rsidRPr="006D5275">
        <w:rPr>
          <w:b/>
          <w:bCs/>
        </w:rPr>
        <w:t>eNB</w:t>
      </w:r>
      <w:proofErr w:type="spellEnd"/>
      <w:r w:rsidRPr="006D5275">
        <w:rPr>
          <w:b/>
          <w:bCs/>
        </w:rPr>
        <w:t xml:space="preserve">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0" w:name="_Toc215122986"/>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0"/>
    </w:p>
    <w:p w14:paraId="160D3806" w14:textId="6F6DDB6E" w:rsidR="00C75950" w:rsidRPr="00732817" w:rsidRDefault="00C75950" w:rsidP="00C75950">
      <w:pPr>
        <w:pStyle w:val="Heading3"/>
      </w:pPr>
      <w:bookmarkStart w:id="361" w:name="_Toc215122987"/>
      <w:r w:rsidRPr="00732817">
        <w:t>6.22.0</w:t>
      </w:r>
      <w:r w:rsidRPr="00732817">
        <w:tab/>
        <w:t>High-level solution Principles</w:t>
      </w:r>
      <w:bookmarkEnd w:id="361"/>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2" w:name="_Toc215122988"/>
      <w:r w:rsidRPr="00732817">
        <w:t>6.22.1</w:t>
      </w:r>
      <w:r w:rsidRPr="00732817">
        <w:tab/>
        <w:t>Description</w:t>
      </w:r>
      <w:bookmarkEnd w:id="362"/>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When UE has sufficient credentials to register on the IMS of the serving network, it will perform EPS AKA authentication during EPS emergency attach procedure. The UE also will perform IMS AKA authentication during IMS 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3" w:name="_Toc215122989"/>
      <w:r w:rsidRPr="006D5275">
        <w:t>6.22.2</w:t>
      </w:r>
      <w:r w:rsidRPr="006D5275">
        <w:tab/>
        <w:t>Procedures</w:t>
      </w:r>
      <w:bookmarkEnd w:id="363"/>
    </w:p>
    <w:p w14:paraId="643DF46B" w14:textId="77777777" w:rsidR="00C75950" w:rsidRPr="00732817" w:rsidRDefault="00C75950" w:rsidP="006D5275">
      <w:pPr>
        <w:pStyle w:val="TH"/>
      </w:pPr>
      <w:r w:rsidRPr="00732817">
        <w:object w:dxaOrig="16813" w:dyaOrig="7452" w14:anchorId="1CCF7A6D">
          <v:shape id="_x0000_i1083" type="#_x0000_t75" style="width:481.6pt;height:213.3pt" o:ole="">
            <v:imagedata r:id="rId102" o:title=""/>
          </v:shape>
          <o:OLEObject Type="Embed" ProgID="Visio.Drawing.15" ShapeID="_x0000_i1083" DrawAspect="Content" ObjectID="_1826090422" r:id="rId103"/>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4" w:name="_Toc215122990"/>
      <w:r w:rsidRPr="00732817">
        <w:rPr>
          <w:lang w:eastAsia="zh-CN"/>
        </w:rPr>
        <w:t>6.22.3</w:t>
      </w:r>
      <w:r w:rsidRPr="00732817">
        <w:rPr>
          <w:lang w:eastAsia="zh-CN"/>
        </w:rPr>
        <w:tab/>
        <w:t>Impacts to Services, Entities and Interfaces</w:t>
      </w:r>
      <w:bookmarkEnd w:id="364"/>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5" w:name="_Toc500949097"/>
      <w:bookmarkStart w:id="366" w:name="_Toc146636841"/>
      <w:bookmarkStart w:id="367" w:name="_Toc22214908"/>
      <w:bookmarkStart w:id="368" w:name="_Toc23254041"/>
      <w:bookmarkStart w:id="369" w:name="_Toc195779107"/>
      <w:bookmarkStart w:id="370" w:name="_Toc215122991"/>
      <w:r w:rsidRPr="00732817">
        <w:rPr>
          <w:rFonts w:eastAsiaTheme="minorEastAsia"/>
          <w:lang w:eastAsia="zh-CN"/>
        </w:rPr>
        <w:t>6.23</w:t>
      </w:r>
      <w:r w:rsidRPr="00732817">
        <w:rPr>
          <w:rFonts w:eastAsiaTheme="minorEastAsia"/>
          <w:lang w:eastAsia="ko-KR"/>
        </w:rPr>
        <w:tab/>
      </w:r>
      <w:r w:rsidRPr="00732817">
        <w:rPr>
          <w:rFonts w:eastAsiaTheme="minorEastAsia"/>
          <w:lang w:eastAsia="zh-CN"/>
        </w:rPr>
        <w:t xml:space="preserve">Solution #23: </w:t>
      </w:r>
      <w:bookmarkEnd w:id="365"/>
      <w:r w:rsidRPr="00732817">
        <w:rPr>
          <w:rFonts w:eastAsiaTheme="minorEastAsia"/>
          <w:lang w:eastAsia="zh-CN"/>
        </w:rPr>
        <w:t>Non-UE detectable IMS Emergency Calls for UE via NB-IoT GEO Access</w:t>
      </w:r>
      <w:bookmarkEnd w:id="366"/>
      <w:bookmarkEnd w:id="367"/>
      <w:bookmarkEnd w:id="368"/>
      <w:bookmarkEnd w:id="369"/>
      <w:bookmarkEnd w:id="370"/>
    </w:p>
    <w:p w14:paraId="7B1EB2BE" w14:textId="090261C6" w:rsidR="00623A16" w:rsidRPr="00732817" w:rsidRDefault="00623A16" w:rsidP="00623A16">
      <w:pPr>
        <w:pStyle w:val="Heading3"/>
        <w:rPr>
          <w:rFonts w:eastAsiaTheme="minorEastAsia"/>
          <w:lang w:eastAsia="zh-CN"/>
        </w:rPr>
      </w:pPr>
      <w:bookmarkStart w:id="371" w:name="_Toc215122992"/>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1"/>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2" w:name="_Toc215122993"/>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2"/>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3" w:name="_Toc215122994"/>
      <w:r w:rsidRPr="006D5275">
        <w:rPr>
          <w:rFonts w:eastAsiaTheme="minorEastAsia"/>
        </w:rPr>
        <w:t>6.23.2</w:t>
      </w:r>
      <w:r w:rsidRPr="006D5275">
        <w:rPr>
          <w:rFonts w:eastAsiaTheme="minorEastAsia"/>
        </w:rPr>
        <w:tab/>
        <w:t>Procedures</w:t>
      </w:r>
      <w:bookmarkEnd w:id="373"/>
    </w:p>
    <w:p w14:paraId="4A1D5424" w14:textId="33A42A49" w:rsidR="00623A16" w:rsidRPr="006D5275" w:rsidRDefault="00623A16" w:rsidP="006D5275">
      <w:pPr>
        <w:pStyle w:val="Heading4"/>
        <w:rPr>
          <w:rFonts w:eastAsia="Malgun Gothic"/>
        </w:rPr>
      </w:pPr>
      <w:bookmarkStart w:id="374" w:name="_Toc215122995"/>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4"/>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5pt;height:290.7pt" o:ole="">
            <v:imagedata r:id="rId104" o:title=""/>
          </v:shape>
          <o:OLEObject Type="Embed" ProgID="Visio.Drawing.11" ShapeID="_x0000_i1084" DrawAspect="Content" ObjectID="_1826090423"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4pt;height:284.6pt" o:ole="">
            <v:imagedata r:id="rId106" o:title=""/>
          </v:shape>
          <o:OLEObject Type="Embed" ProgID="Visio.Drawing.11" ShapeID="_x0000_i1085" DrawAspect="Content" ObjectID="_1826090424"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5" w:name="_Toc215122996"/>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5"/>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6" w:name="_Toc215122997"/>
      <w:r w:rsidRPr="006D5275">
        <w:rPr>
          <w:rFonts w:eastAsia="SimSun"/>
        </w:rPr>
        <w:t>6.24</w:t>
      </w:r>
      <w:r w:rsidRPr="006D5275">
        <w:tab/>
      </w:r>
      <w:r w:rsidRPr="006D5275">
        <w:rPr>
          <w:rFonts w:eastAsia="SimSun"/>
        </w:rPr>
        <w:t>Solution #24: IMS Emergency Call over GEO</w:t>
      </w:r>
      <w:bookmarkEnd w:id="376"/>
    </w:p>
    <w:p w14:paraId="4038DB28" w14:textId="60F399FD" w:rsidR="00966610" w:rsidRPr="006D5275" w:rsidRDefault="00966610" w:rsidP="00966610">
      <w:pPr>
        <w:pStyle w:val="Heading3"/>
        <w:rPr>
          <w:rFonts w:eastAsia="SimSun"/>
        </w:rPr>
      </w:pPr>
      <w:bookmarkStart w:id="377" w:name="_Toc215122998"/>
      <w:r w:rsidRPr="006D5275">
        <w:rPr>
          <w:rFonts w:eastAsia="SimSun"/>
        </w:rPr>
        <w:t>6.24.0</w:t>
      </w:r>
      <w:r w:rsidRPr="006D5275">
        <w:tab/>
      </w:r>
      <w:r w:rsidRPr="006D5275">
        <w:rPr>
          <w:rFonts w:eastAsia="SimSun"/>
        </w:rPr>
        <w:t>High-level solution Principles</w:t>
      </w:r>
      <w:bookmarkEnd w:id="377"/>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78" w:name="_Toc215122999"/>
      <w:r w:rsidRPr="006D5275">
        <w:rPr>
          <w:rFonts w:eastAsia="SimSun"/>
        </w:rPr>
        <w:t>6.24.1</w:t>
      </w:r>
      <w:r w:rsidRPr="006D5275">
        <w:tab/>
      </w:r>
      <w:r w:rsidRPr="006D5275">
        <w:rPr>
          <w:rFonts w:eastAsia="SimSun"/>
        </w:rPr>
        <w:t>Description</w:t>
      </w:r>
      <w:bookmarkEnd w:id="378"/>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79" w:name="_Toc215123000"/>
      <w:r w:rsidRPr="00732817">
        <w:rPr>
          <w:rFonts w:eastAsia="SimSun"/>
        </w:rPr>
        <w:t>6.24.2</w:t>
      </w:r>
      <w:r w:rsidRPr="00732817">
        <w:tab/>
      </w:r>
      <w:r w:rsidRPr="00732817">
        <w:rPr>
          <w:rFonts w:eastAsia="SimSun"/>
        </w:rPr>
        <w:t>Procedures</w:t>
      </w:r>
      <w:bookmarkEnd w:id="379"/>
    </w:p>
    <w:p w14:paraId="3AD323E6" w14:textId="58087C1D" w:rsidR="00966610" w:rsidRPr="00732817" w:rsidRDefault="00966610" w:rsidP="00966610">
      <w:pPr>
        <w:pStyle w:val="Heading4"/>
        <w:rPr>
          <w:rFonts w:eastAsia="SimSun"/>
          <w:i/>
          <w:iCs/>
        </w:rPr>
      </w:pPr>
      <w:bookmarkStart w:id="380" w:name="_Toc215123001"/>
      <w:r w:rsidRPr="00732817">
        <w:rPr>
          <w:rFonts w:eastAsia="SimSun"/>
        </w:rPr>
        <w:t>6.24.2.1</w:t>
      </w:r>
      <w:r w:rsidRPr="00732817">
        <w:tab/>
      </w:r>
      <w:r w:rsidRPr="00732817">
        <w:rPr>
          <w:rFonts w:eastAsia="SimSun"/>
        </w:rPr>
        <w:t>IMS Emergency session via Gm*</w:t>
      </w:r>
      <w:bookmarkEnd w:id="380"/>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7.15pt" o:ole="">
            <v:imagedata r:id="rId108" o:title=""/>
          </v:shape>
          <o:OLEObject Type="Embed" ProgID="Visio.Drawing.15" ShapeID="_x0000_i1086" DrawAspect="Content" ObjectID="_1826090425"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 xml:space="preserve">The P-CSCF converts the Gm* INVITE into the SIP INVITE (UserID-4, </w:t>
      </w:r>
      <w:proofErr w:type="spellStart"/>
      <w:r>
        <w:t>CallBackPar</w:t>
      </w:r>
      <w:proofErr w:type="spellEnd"/>
      <w:r>
        <w:t xml:space="preserve">) and forwards it towards the PSAP. UserID-4 is derived from one of the EPS-level identities received in step 7. </w:t>
      </w:r>
      <w:proofErr w:type="spellStart"/>
      <w:r>
        <w:t>CallBackPar</w:t>
      </w:r>
      <w:proofErr w:type="spellEnd"/>
      <w:r>
        <w:t xml:space="preserve"> in the form of TEL-URI is derived from the MSISDN received in step 7.</w:t>
      </w:r>
    </w:p>
    <w:p w14:paraId="4A1181AA" w14:textId="1C50E0E5" w:rsidR="00966610" w:rsidRPr="00C758A6" w:rsidRDefault="00966610" w:rsidP="00C758A6">
      <w:pPr>
        <w:pStyle w:val="Heading3"/>
        <w:rPr>
          <w:rFonts w:eastAsia="SimSun"/>
        </w:rPr>
      </w:pPr>
      <w:bookmarkStart w:id="381" w:name="_Toc215123002"/>
      <w:r w:rsidRPr="00C758A6">
        <w:rPr>
          <w:rFonts w:eastAsia="SimSun"/>
        </w:rPr>
        <w:t>6.24.3</w:t>
      </w:r>
      <w:r w:rsidRPr="00C758A6">
        <w:rPr>
          <w:rFonts w:eastAsia="SimSun"/>
        </w:rPr>
        <w:tab/>
        <w:t>Impacts on Services, Entities and Interfaces</w:t>
      </w:r>
      <w:bookmarkEnd w:id="381"/>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2" w:name="_Toc215123003"/>
      <w:r w:rsidRPr="00C758A6">
        <w:t>6.25</w:t>
      </w:r>
      <w:r w:rsidRPr="00C758A6">
        <w:tab/>
        <w:t>Solution #25: Emergency number provision for UE access to NB-IoT GEO based on UE location</w:t>
      </w:r>
      <w:bookmarkEnd w:id="382"/>
    </w:p>
    <w:p w14:paraId="5D1D5302" w14:textId="0FA9F4A9" w:rsidR="00B71205" w:rsidRPr="00C758A6" w:rsidRDefault="00B71205" w:rsidP="00B71205">
      <w:pPr>
        <w:pStyle w:val="Heading3"/>
      </w:pPr>
      <w:bookmarkStart w:id="383" w:name="_Toc215123004"/>
      <w:r w:rsidRPr="00C758A6">
        <w:t>6.25.0</w:t>
      </w:r>
      <w:r w:rsidRPr="00C758A6">
        <w:tab/>
        <w:t>High level solution Principles</w:t>
      </w:r>
      <w:bookmarkEnd w:id="383"/>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4" w:name="_Toc215123005"/>
      <w:r w:rsidRPr="00C758A6">
        <w:t>6.25.1</w:t>
      </w:r>
      <w:r w:rsidRPr="00C758A6">
        <w:tab/>
        <w:t>Description</w:t>
      </w:r>
      <w:bookmarkEnd w:id="384"/>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5" w:name="_Toc215123006"/>
      <w:r w:rsidRPr="00C758A6">
        <w:t>6.25.2</w:t>
      </w:r>
      <w:r w:rsidRPr="00C758A6">
        <w:tab/>
        <w:t>Procedures</w:t>
      </w:r>
      <w:bookmarkEnd w:id="385"/>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4pt;height:201.75pt" o:ole="">
            <v:imagedata r:id="rId110" o:title="" cropbottom="8042f"/>
          </v:shape>
          <o:OLEObject Type="Embed" ProgID="Visio.Drawing.15" ShapeID="_x0000_i1087" DrawAspect="Content" ObjectID="_1826090426" r:id="rId111"/>
        </w:object>
      </w:r>
    </w:p>
    <w:p w14:paraId="23471E69" w14:textId="78CCD7BD" w:rsidR="00B71205" w:rsidRPr="00C758A6" w:rsidRDefault="00B71205" w:rsidP="00B71205">
      <w:pPr>
        <w:pStyle w:val="TF"/>
      </w:pPr>
      <w:bookmarkStart w:id="386" w:name="_CRFigure9_20"/>
      <w:r w:rsidRPr="00C758A6">
        <w:t xml:space="preserve">Figure </w:t>
      </w:r>
      <w:bookmarkEnd w:id="386"/>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7" w:name="_Toc215123007"/>
      <w:r w:rsidRPr="00C758A6">
        <w:rPr>
          <w:rFonts w:eastAsia="DengXian"/>
        </w:rPr>
        <w:t>6.25.3</w:t>
      </w:r>
      <w:r w:rsidRPr="00C758A6">
        <w:rPr>
          <w:rFonts w:eastAsia="DengXian"/>
        </w:rPr>
        <w:tab/>
        <w:t>Impacts on Services, Entities and Interfaces</w:t>
      </w:r>
      <w:bookmarkEnd w:id="387"/>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88" w:name="_Toc215123008"/>
      <w:r w:rsidRPr="00C758A6">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88"/>
    </w:p>
    <w:p w14:paraId="199FD168" w14:textId="04204C8C" w:rsidR="00ED3398" w:rsidRPr="00C758A6" w:rsidRDefault="00ED3398" w:rsidP="00ED3398">
      <w:pPr>
        <w:pStyle w:val="Heading3"/>
      </w:pPr>
      <w:bookmarkStart w:id="389" w:name="_Toc215123009"/>
      <w:r w:rsidRPr="00C758A6">
        <w:t>6.26.0</w:t>
      </w:r>
      <w:r w:rsidRPr="00C758A6">
        <w:rPr>
          <w:rFonts w:hint="eastAsia"/>
        </w:rPr>
        <w:tab/>
        <w:t>High level principles</w:t>
      </w:r>
      <w:bookmarkEnd w:id="389"/>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 xml:space="preserve">When initiating emergency call over NB-IoT NTN, the UE reports its location information to the IMS Core during session establishment. The ECGI provided in the location information by the UE can differ from the ECGI provided by </w:t>
      </w:r>
      <w:proofErr w:type="spellStart"/>
      <w:r>
        <w:t>eNB</w:t>
      </w:r>
      <w:proofErr w:type="spellEnd"/>
      <w:r>
        <w:t>.</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0" w:name="_Toc215123010"/>
      <w:r w:rsidRPr="00C758A6">
        <w:t>6.26.1</w:t>
      </w:r>
      <w:r w:rsidRPr="00C758A6">
        <w:rPr>
          <w:rFonts w:hint="eastAsia"/>
        </w:rPr>
        <w:tab/>
        <w:t>Description</w:t>
      </w:r>
      <w:bookmarkEnd w:id="390"/>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1" w:name="_Toc215123011"/>
      <w:r w:rsidRPr="00C758A6">
        <w:t>6.26.2</w:t>
      </w:r>
      <w:r w:rsidRPr="00C758A6">
        <w:tab/>
        <w:t>Procedures</w:t>
      </w:r>
      <w:bookmarkEnd w:id="391"/>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6pt;height:281.9pt" o:ole="">
            <v:imagedata r:id="rId112" o:title=""/>
          </v:shape>
          <o:OLEObject Type="Embed" ProgID="Mscgen.Chart" ShapeID="_x0000_i1088" DrawAspect="Content" ObjectID="_1826090427"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2" w:name="_Toc215123012"/>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2"/>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3" w:name="_Toc215123013"/>
      <w:r w:rsidRPr="00BC303D">
        <w:rPr>
          <w:rFonts w:eastAsia="DengXian"/>
        </w:rPr>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3"/>
    </w:p>
    <w:p w14:paraId="391AA31B" w14:textId="00A20D9B" w:rsidR="00FA327E" w:rsidRPr="00BC303D" w:rsidRDefault="00FA327E" w:rsidP="00FA327E">
      <w:pPr>
        <w:pStyle w:val="Heading3"/>
      </w:pPr>
      <w:bookmarkStart w:id="394" w:name="_Toc215123014"/>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4"/>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5" w:name="_Toc215123015"/>
      <w:r w:rsidRPr="00BC303D">
        <w:t>6.</w:t>
      </w:r>
      <w:r w:rsidR="00B703AB" w:rsidRPr="00BC303D">
        <w:t>27</w:t>
      </w:r>
      <w:r w:rsidRPr="00BC303D">
        <w:t>.1</w:t>
      </w:r>
      <w:r w:rsidRPr="00BC303D">
        <w:rPr>
          <w:rFonts w:hint="eastAsia"/>
        </w:rPr>
        <w:tab/>
        <w:t>Description</w:t>
      </w:r>
      <w:bookmarkEnd w:id="395"/>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6" w:name="_Toc215123016"/>
      <w:r w:rsidRPr="00BC303D">
        <w:t>6.</w:t>
      </w:r>
      <w:r w:rsidR="00B703AB" w:rsidRPr="00BC303D">
        <w:t>27</w:t>
      </w:r>
      <w:r w:rsidRPr="00BC303D">
        <w:t>.2</w:t>
      </w:r>
      <w:r w:rsidRPr="00BC303D">
        <w:tab/>
        <w:t>Procedures</w:t>
      </w:r>
      <w:bookmarkEnd w:id="396"/>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7" w:name="_Toc215123017"/>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7"/>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98" w:name="_Toc197067445"/>
      <w:bookmarkStart w:id="399" w:name="_Toc199771155"/>
      <w:bookmarkStart w:id="400" w:name="_Toc215123018"/>
      <w:r w:rsidRPr="00BC303D">
        <w:t>6.28</w:t>
      </w:r>
      <w:r w:rsidRPr="00BC303D">
        <w:tab/>
        <w:t>Solution #28: Non-IP/UDP transport for IMS voice media using IP-type PDN Connection</w:t>
      </w:r>
      <w:bookmarkEnd w:id="398"/>
      <w:bookmarkEnd w:id="399"/>
      <w:bookmarkEnd w:id="400"/>
    </w:p>
    <w:p w14:paraId="10C0890B" w14:textId="227E23D6" w:rsidR="00A41A26" w:rsidRPr="00BC303D" w:rsidRDefault="00A41A26" w:rsidP="00A41A26">
      <w:pPr>
        <w:pStyle w:val="Heading3"/>
      </w:pPr>
      <w:bookmarkStart w:id="401" w:name="_Toc197067446"/>
      <w:bookmarkStart w:id="402" w:name="_Toc199771156"/>
      <w:bookmarkStart w:id="403" w:name="_Toc215123019"/>
      <w:r w:rsidRPr="00BC303D">
        <w:t>6.28.0</w:t>
      </w:r>
      <w:r w:rsidRPr="00BC303D">
        <w:tab/>
        <w:t>High-level solution Principles</w:t>
      </w:r>
      <w:bookmarkEnd w:id="401"/>
      <w:bookmarkEnd w:id="402"/>
      <w:bookmarkEnd w:id="403"/>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4" w:name="_Toc197067447"/>
      <w:bookmarkStart w:id="405" w:name="_Toc199771157"/>
      <w:bookmarkStart w:id="406" w:name="_Toc92875663"/>
      <w:bookmarkStart w:id="407"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75pt;height:75.4pt" o:ole="">
            <v:imagedata r:id="rId114" o:title=""/>
          </v:shape>
          <o:OLEObject Type="Embed" ProgID="Visio.Drawing.15" ShapeID="_x0000_i1089" DrawAspect="Content" ObjectID="_1826090428"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08" w:name="_Toc215123020"/>
      <w:r w:rsidRPr="00BC303D">
        <w:t>6.28.1</w:t>
      </w:r>
      <w:r w:rsidRPr="00BC303D">
        <w:tab/>
        <w:t>Description</w:t>
      </w:r>
      <w:bookmarkEnd w:id="404"/>
      <w:bookmarkEnd w:id="405"/>
      <w:bookmarkEnd w:id="408"/>
    </w:p>
    <w:p w14:paraId="7964ACA8" w14:textId="528389DD" w:rsidR="00A41A26" w:rsidRPr="00732817" w:rsidRDefault="00BC303D" w:rsidP="00BC303D">
      <w:bookmarkStart w:id="409" w:name="_Toc197067448"/>
      <w:bookmarkStart w:id="410"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1" w:name="_Toc215123021"/>
      <w:r w:rsidRPr="00732817">
        <w:t>6.28.2</w:t>
      </w:r>
      <w:r w:rsidRPr="00732817">
        <w:tab/>
        <w:t>Procedures</w:t>
      </w:r>
      <w:bookmarkEnd w:id="406"/>
      <w:bookmarkEnd w:id="407"/>
      <w:bookmarkEnd w:id="409"/>
      <w:bookmarkEnd w:id="410"/>
      <w:bookmarkEnd w:id="411"/>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 xml:space="preserve">MME indicates to </w:t>
      </w:r>
      <w:proofErr w:type="spellStart"/>
      <w:r>
        <w:t>eNB</w:t>
      </w:r>
      <w:proofErr w:type="spellEnd"/>
      <w:r>
        <w:t xml:space="preserve"> that the bearer is of </w:t>
      </w:r>
      <w:proofErr w:type="spellStart"/>
      <w:r>
        <w:t>nonIP</w:t>
      </w:r>
      <w:proofErr w:type="spellEnd"/>
      <w:r>
        <w:t xml:space="preserve">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1pt;height:59.1pt" o:ole="">
            <v:imagedata r:id="rId116" o:title=""/>
          </v:shape>
          <o:OLEObject Type="Embed" ProgID="Visio.Drawing.15" ShapeID="_x0000_i1090" DrawAspect="Content" ObjectID="_1826090429"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2" w:name="_Toc197067449"/>
      <w:bookmarkStart w:id="413" w:name="_Toc199771159"/>
      <w:bookmarkStart w:id="414" w:name="_Toc215123022"/>
      <w:r w:rsidRPr="00BC303D">
        <w:t>6.28.3</w:t>
      </w:r>
      <w:r w:rsidRPr="00BC303D">
        <w:tab/>
        <w:t>Impacts on Services, Entities and Interfaces</w:t>
      </w:r>
      <w:bookmarkEnd w:id="412"/>
      <w:bookmarkEnd w:id="413"/>
      <w:bookmarkEnd w:id="414"/>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 xml:space="preserve">PGW-U performs IP/UDP header removal/addition when receiving and sending data from/to </w:t>
      </w:r>
      <w:proofErr w:type="spellStart"/>
      <w:r>
        <w:t>SGi</w:t>
      </w:r>
      <w:proofErr w:type="spellEnd"/>
      <w:r>
        <w:t xml:space="preserve">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5" w:name="_Toc215123023"/>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5"/>
    </w:p>
    <w:p w14:paraId="0350C700" w14:textId="5B6D8B7F" w:rsidR="003B584B" w:rsidRPr="00BC303D" w:rsidRDefault="003B584B" w:rsidP="00BC303D">
      <w:pPr>
        <w:pStyle w:val="Heading3"/>
      </w:pPr>
      <w:bookmarkStart w:id="416" w:name="_Toc215123024"/>
      <w:r w:rsidRPr="00BC303D">
        <w:t>6.29.</w:t>
      </w:r>
      <w:r w:rsidRPr="00BC303D">
        <w:rPr>
          <w:rFonts w:eastAsia="Yu Mincho" w:hint="eastAsia"/>
        </w:rPr>
        <w:t>0</w:t>
      </w:r>
      <w:r w:rsidRPr="00BC303D">
        <w:rPr>
          <w:rFonts w:eastAsia="Yu Mincho"/>
        </w:rPr>
        <w:tab/>
      </w:r>
      <w:r w:rsidRPr="00BC303D">
        <w:t>High-level solution Principles</w:t>
      </w:r>
      <w:bookmarkEnd w:id="416"/>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7" w:name="_Toc215123025"/>
      <w:r w:rsidRPr="00BC303D">
        <w:t>6.29.</w:t>
      </w:r>
      <w:r w:rsidRPr="00BC303D">
        <w:rPr>
          <w:rFonts w:eastAsia="Yu Mincho" w:hint="eastAsia"/>
        </w:rPr>
        <w:t>1</w:t>
      </w:r>
      <w:r w:rsidRPr="00BC303D">
        <w:rPr>
          <w:rFonts w:eastAsia="Yu Mincho"/>
        </w:rPr>
        <w:tab/>
      </w:r>
      <w:r w:rsidRPr="00BC303D">
        <w:t>Description</w:t>
      </w:r>
      <w:bookmarkEnd w:id="417"/>
    </w:p>
    <w:p w14:paraId="4D45A359" w14:textId="4B886A62" w:rsidR="003B584B" w:rsidRDefault="003B584B" w:rsidP="003B584B">
      <w:pPr>
        <w:pStyle w:val="Heading4"/>
      </w:pPr>
      <w:bookmarkStart w:id="418" w:name="_Toc215123026"/>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18"/>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 xml:space="preserve">ROHC is deactivated in UE and </w:t>
      </w:r>
      <w:proofErr w:type="spellStart"/>
      <w:r>
        <w:t>eNB</w:t>
      </w:r>
      <w:proofErr w:type="spellEnd"/>
      <w:r>
        <w:t xml:space="preserve">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19" w:name="_Toc215123027"/>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19"/>
    </w:p>
    <w:p w14:paraId="489E7776" w14:textId="033F4967" w:rsidR="003B584B" w:rsidRPr="00886693" w:rsidRDefault="003B584B" w:rsidP="003B584B">
      <w:pPr>
        <w:pStyle w:val="Heading5"/>
      </w:pPr>
      <w:bookmarkStart w:id="420" w:name="_Toc215123028"/>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0"/>
    </w:p>
    <w:p w14:paraId="7FBE9598" w14:textId="67F7E23E" w:rsidR="00300B02" w:rsidRDefault="00300B02" w:rsidP="00300B02">
      <w:pPr>
        <w:rPr>
          <w:rFonts w:eastAsia="Yu Mincho"/>
        </w:rPr>
      </w:pPr>
      <w:r>
        <w:rPr>
          <w:rFonts w:eastAsia="Yu Mincho"/>
        </w:rPr>
        <w:t>P-CSCF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w:t>
      </w:r>
      <w:proofErr w:type="spellStart"/>
      <w:r w:rsidR="0047341E" w:rsidRPr="006B2BD1">
        <w:rPr>
          <w:rFonts w:eastAsia="Yu Mincho"/>
        </w:rPr>
        <w:t>rtpmap</w:t>
      </w:r>
      <w:proofErr w:type="spellEnd"/>
      <w:r w:rsidR="0047341E" w:rsidRPr="006B2BD1">
        <w:rPr>
          <w:rFonts w:eastAsia="Yu Mincho"/>
        </w:rPr>
        <w:t xml:space="preserve">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w:t>
      </w:r>
      <w:proofErr w:type="spellStart"/>
      <w:r w:rsidR="00687F14" w:rsidRPr="00340239">
        <w:rPr>
          <w:rFonts w:eastAsia="Yu Mincho"/>
        </w:rPr>
        <w:t>rtpmap</w:t>
      </w:r>
      <w:proofErr w:type="spellEnd"/>
      <w:r w:rsidR="00687F14" w:rsidRPr="00340239">
        <w:rPr>
          <w:rFonts w:eastAsia="Yu Mincho"/>
        </w:rPr>
        <w:t xml:space="preserve"> exist, the non-MMTEL part of UE recognizes the first entry is for speech and the second for DTMF.</w:t>
      </w:r>
    </w:p>
    <w:p w14:paraId="275869A9" w14:textId="77777777" w:rsidR="00687F14" w:rsidRPr="00886693" w:rsidRDefault="00687F14" w:rsidP="00687F14">
      <w:pPr>
        <w:pStyle w:val="Heading5"/>
      </w:pPr>
      <w:bookmarkStart w:id="421" w:name="_Toc215123029"/>
      <w:r w:rsidRPr="00886693">
        <w:t>6.29.1.2.2</w:t>
      </w:r>
      <w:r w:rsidRPr="00886693">
        <w:tab/>
        <w:t>Option 2: IMS AGW instead of P-GW performs the RTP header handling</w:t>
      </w:r>
      <w:bookmarkEnd w:id="421"/>
    </w:p>
    <w:p w14:paraId="05DA3BD5" w14:textId="77777777" w:rsidR="00687F14" w:rsidRPr="001F4186" w:rsidRDefault="00687F14" w:rsidP="00687F14">
      <w:pPr>
        <w:rPr>
          <w:rFonts w:eastAsia="Yu Mincho"/>
        </w:rPr>
      </w:pPr>
      <w:r w:rsidRPr="001F4186">
        <w:rPr>
          <w:rFonts w:eastAsia="Yu Mincho"/>
        </w:rPr>
        <w:t>P-CSCF obtains 5tuples of UL/DL and RTP description (i.e. a=</w:t>
      </w:r>
      <w:proofErr w:type="spellStart"/>
      <w:r w:rsidRPr="001F4186">
        <w:rPr>
          <w:rFonts w:eastAsia="Yu Mincho"/>
        </w:rPr>
        <w:t>rtpmap</w:t>
      </w:r>
      <w:proofErr w:type="spellEnd"/>
      <w:r w:rsidRPr="001F4186">
        <w:rPr>
          <w:rFonts w:eastAsia="Yu Mincho"/>
        </w:rPr>
        <w:t>, a=</w:t>
      </w:r>
      <w:proofErr w:type="spellStart"/>
      <w:r w:rsidRPr="001F4186">
        <w:rPr>
          <w:rFonts w:eastAsia="Yu Mincho"/>
        </w:rPr>
        <w:t>ptime</w:t>
      </w:r>
      <w:proofErr w:type="spellEnd"/>
      <w:r w:rsidRPr="001F4186">
        <w:rPr>
          <w:rFonts w:eastAsia="Yu Mincho"/>
        </w:rPr>
        <w:t>)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w:t>
      </w:r>
      <w:proofErr w:type="spellStart"/>
      <w:r w:rsidRPr="001F4186">
        <w:rPr>
          <w:rFonts w:eastAsia="Yu Mincho"/>
        </w:rPr>
        <w:t>rtpmap</w:t>
      </w:r>
      <w:proofErr w:type="spellEnd"/>
      <w:r w:rsidRPr="001F4186">
        <w:rPr>
          <w:rFonts w:eastAsia="Yu Mincho"/>
        </w:rPr>
        <w:t xml:space="preserve">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2" w:name="_Toc215123030"/>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2"/>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3" w:name="_Toc215123031"/>
      <w:r w:rsidRPr="003364B8">
        <w:t>6.29.1.3.1</w:t>
      </w:r>
      <w:r>
        <w:rPr>
          <w:rFonts w:eastAsia="Yu Mincho"/>
        </w:rPr>
        <w:tab/>
      </w:r>
      <w:r w:rsidRPr="003364B8">
        <w:t>General</w:t>
      </w:r>
      <w:bookmarkEnd w:id="423"/>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4" w:name="_MON_1684549432"/>
    <w:bookmarkEnd w:id="424"/>
    <w:p w14:paraId="164BD511" w14:textId="6ACC6B15" w:rsidR="00300B02" w:rsidRDefault="00300B02" w:rsidP="00C76F30">
      <w:pPr>
        <w:pStyle w:val="TH"/>
      </w:pPr>
      <w:r>
        <w:object w:dxaOrig="5030" w:dyaOrig="2511" w14:anchorId="7DC5549C">
          <v:shape id="_x0000_i1091" type="#_x0000_t75" style="width:252pt;height:124.3pt" o:ole="">
            <v:imagedata r:id="rId118" o:title=""/>
          </v:shape>
          <o:OLEObject Type="Embed" ProgID="Word.Picture.8" ShapeID="_x0000_i1091" DrawAspect="Content" ObjectID="_1826090430" r:id="rId119"/>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5" w:name="_Toc215123032"/>
      <w:r w:rsidRPr="00886693">
        <w:t>6.29.1.3.2</w:t>
      </w:r>
      <w:r w:rsidRPr="00886693">
        <w:rPr>
          <w:rFonts w:eastAsia="Yu Mincho"/>
        </w:rPr>
        <w:tab/>
      </w:r>
      <w:r w:rsidRPr="00886693">
        <w:t>Extension for HOLD/CW/DTMF</w:t>
      </w:r>
      <w:bookmarkEnd w:id="425"/>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6" w:name="_Toc215123033"/>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6"/>
    </w:p>
    <w:p w14:paraId="13332C4A" w14:textId="7FB26EF2" w:rsidR="003B584B" w:rsidRPr="00300B02" w:rsidRDefault="003B584B" w:rsidP="003B584B">
      <w:pPr>
        <w:pStyle w:val="Heading5"/>
      </w:pPr>
      <w:bookmarkStart w:id="427" w:name="_Toc215123034"/>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7"/>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w:t>
      </w:r>
      <w:proofErr w:type="spellStart"/>
      <w:r w:rsidRPr="00B706C1">
        <w:rPr>
          <w:rFonts w:eastAsia="Yu Mincho"/>
        </w:rPr>
        <w:t>rtpmap</w:t>
      </w:r>
      <w:proofErr w:type="spellEnd"/>
      <w:r w:rsidRPr="00B706C1">
        <w:rPr>
          <w:rFonts w:eastAsia="Yu Mincho"/>
        </w:rPr>
        <w:t>,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w:t>
      </w:r>
      <w:proofErr w:type="spellStart"/>
      <w:r w:rsidRPr="00B706C1">
        <w:rPr>
          <w:rFonts w:eastAsia="Yu Mincho"/>
        </w:rPr>
        <w:t>rtpmap</w:t>
      </w:r>
      <w:proofErr w:type="spellEnd"/>
      <w:r w:rsidRPr="00B706C1">
        <w:rPr>
          <w:rFonts w:eastAsia="Yu Mincho"/>
        </w:rPr>
        <w:t>, a=</w:t>
      </w:r>
      <w:proofErr w:type="spellStart"/>
      <w:r w:rsidRPr="00B706C1">
        <w:rPr>
          <w:rFonts w:eastAsia="Yu Mincho"/>
        </w:rPr>
        <w:t>ptime</w:t>
      </w:r>
      <w:proofErr w:type="spellEnd"/>
      <w:r w:rsidRPr="00B706C1">
        <w:rPr>
          <w:rFonts w:eastAsia="Yu Mincho"/>
        </w:rPr>
        <w:t>) and SSRC to apply.</w:t>
      </w:r>
    </w:p>
    <w:p w14:paraId="1B462668" w14:textId="77777777" w:rsidR="003C6B4E" w:rsidRPr="00B706C1" w:rsidRDefault="003C6B4E" w:rsidP="003C6B4E">
      <w:pPr>
        <w:pStyle w:val="Heading5"/>
      </w:pPr>
      <w:bookmarkStart w:id="428" w:name="_Toc215123035"/>
      <w:r w:rsidRPr="00B706C1">
        <w:t>6.29.1.4.2</w:t>
      </w:r>
      <w:r w:rsidRPr="00B706C1">
        <w:tab/>
        <w:t>Option 2: IMS AGW instead of P-GW performs the RTP header handling</w:t>
      </w:r>
      <w:bookmarkEnd w:id="428"/>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w:t>
      </w:r>
      <w:proofErr w:type="spellStart"/>
      <w:r w:rsidRPr="00B706C1">
        <w:rPr>
          <w:rFonts w:eastAsia="Yu Mincho"/>
        </w:rPr>
        <w:t>rtpmap</w:t>
      </w:r>
      <w:proofErr w:type="spellEnd"/>
      <w:r w:rsidRPr="00B706C1">
        <w:rPr>
          <w:rFonts w:eastAsia="Yu Mincho"/>
        </w:rPr>
        <w:t>,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29" w:name="_Toc215123036"/>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29"/>
    </w:p>
    <w:p w14:paraId="42E3115A" w14:textId="77A54F18" w:rsidR="003B584B" w:rsidRPr="00300B02" w:rsidRDefault="003B584B" w:rsidP="003B584B">
      <w:pPr>
        <w:pStyle w:val="Heading5"/>
      </w:pPr>
      <w:bookmarkStart w:id="430" w:name="_Toc215123037"/>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0"/>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w:t>
      </w:r>
      <w:proofErr w:type="spellStart"/>
      <w:r w:rsidRPr="003375E1">
        <w:rPr>
          <w:rFonts w:eastAsia="Yu Mincho"/>
        </w:rPr>
        <w:t>rtpmap</w:t>
      </w:r>
      <w:proofErr w:type="spellEnd"/>
      <w:r w:rsidRPr="003375E1">
        <w:rPr>
          <w:rFonts w:eastAsia="Yu Mincho"/>
        </w:rPr>
        <w:t>,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w:t>
      </w:r>
      <w:proofErr w:type="spellStart"/>
      <w:r w:rsidRPr="00B31A1E">
        <w:rPr>
          <w:rFonts w:eastAsia="Yu Mincho"/>
        </w:rPr>
        <w:t>rtpmap</w:t>
      </w:r>
      <w:proofErr w:type="spellEnd"/>
      <w:r w:rsidRPr="00B31A1E">
        <w:rPr>
          <w:rFonts w:eastAsia="Yu Mincho"/>
        </w:rPr>
        <w:t>, a=</w:t>
      </w:r>
      <w:proofErr w:type="spellStart"/>
      <w:r w:rsidRPr="00B31A1E">
        <w:rPr>
          <w:rFonts w:eastAsia="Yu Mincho"/>
        </w:rPr>
        <w:t>ptime</w:t>
      </w:r>
      <w:proofErr w:type="spellEnd"/>
      <w:r w:rsidRPr="00B31A1E">
        <w:rPr>
          <w:rFonts w:eastAsia="Yu Mincho"/>
        </w:rPr>
        <w:t>) and SSRC to apply.</w:t>
      </w:r>
    </w:p>
    <w:p w14:paraId="7BA10812" w14:textId="77777777" w:rsidR="003C6B4E" w:rsidRPr="00B31A1E" w:rsidRDefault="003C6B4E" w:rsidP="003C6B4E">
      <w:pPr>
        <w:pStyle w:val="Heading5"/>
      </w:pPr>
      <w:bookmarkStart w:id="431" w:name="_Toc215123038"/>
      <w:r w:rsidRPr="00B31A1E">
        <w:t>6.29.1.5.2</w:t>
      </w:r>
      <w:r w:rsidRPr="00B31A1E">
        <w:tab/>
        <w:t>Option 2</w:t>
      </w:r>
      <w:bookmarkEnd w:id="431"/>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2" w:name="_Toc215123039"/>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2"/>
    </w:p>
    <w:p w14:paraId="08C4E16D" w14:textId="4F476CDA" w:rsidR="003B584B" w:rsidRPr="00300B02" w:rsidRDefault="003B584B" w:rsidP="003B584B">
      <w:pPr>
        <w:pStyle w:val="Heading4"/>
      </w:pPr>
      <w:bookmarkStart w:id="433" w:name="_Toc215123040"/>
      <w:r w:rsidRPr="00300B02">
        <w:t>6.</w:t>
      </w:r>
      <w:r w:rsidR="006B2F57" w:rsidRPr="00300B02">
        <w:t>29</w:t>
      </w:r>
      <w:r w:rsidRPr="00300B02">
        <w:t>.2.1</w:t>
      </w:r>
      <w:r w:rsidRPr="00300B02">
        <w:rPr>
          <w:rFonts w:eastAsia="Yu Mincho"/>
        </w:rPr>
        <w:tab/>
      </w:r>
      <w:r w:rsidRPr="00300B02">
        <w:t>Attach procedure</w:t>
      </w:r>
      <w:bookmarkEnd w:id="433"/>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5pt;height:277.8pt;mso-position-horizontal:absolute;mso-position-horizontal-relative:text;mso-position-vertical:absolute;mso-position-vertical-relative:text" o:ole="">
            <v:imagedata r:id="rId120" o:title=""/>
          </v:shape>
          <o:OLEObject Type="Embed" ProgID="Visio.Drawing.15" ShapeID="_x0000_i1092" DrawAspect="Content" ObjectID="_1826090431"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 xml:space="preserve">UE sends to MME the Attach request containing PDN type=IPv6, Header compression configuration= supported </w:t>
      </w:r>
      <w:proofErr w:type="spellStart"/>
      <w:r>
        <w:t>RoHC</w:t>
      </w:r>
      <w:proofErr w:type="spellEnd"/>
      <w:r>
        <w:t xml:space="preserve">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 xml:space="preserve">MME sends to </w:t>
      </w:r>
      <w:proofErr w:type="spellStart"/>
      <w:r>
        <w:t>eNB</w:t>
      </w:r>
      <w:proofErr w:type="spellEnd"/>
      <w:r>
        <w:t xml:space="preserve">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 xml:space="preserve">supported </w:t>
      </w:r>
      <w:proofErr w:type="spellStart"/>
      <w:r w:rsidR="003C6B4E" w:rsidRPr="00111283">
        <w:t>RoHC</w:t>
      </w:r>
      <w:proofErr w:type="spellEnd"/>
      <w:r w:rsidR="003C6B4E" w:rsidRPr="00111283">
        <w:t xml:space="preserve">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w:t>
      </w:r>
      <w:proofErr w:type="spellStart"/>
      <w:r>
        <w:t>eNB</w:t>
      </w:r>
      <w:proofErr w:type="spellEnd"/>
      <w:r>
        <w:t xml:space="preserve"> for the dedicated bearer.</w:t>
      </w:r>
    </w:p>
    <w:p w14:paraId="245AEC97" w14:textId="3A2B37B2" w:rsidR="00300B02" w:rsidRDefault="00300B02" w:rsidP="00300B02">
      <w:pPr>
        <w:pStyle w:val="B1"/>
      </w:pPr>
      <w:r>
        <w:t>9.</w:t>
      </w:r>
      <w:r>
        <w:tab/>
      </w:r>
      <w:proofErr w:type="spellStart"/>
      <w:r>
        <w:t>eNB</w:t>
      </w:r>
      <w:proofErr w:type="spellEnd"/>
      <w:r>
        <w:t xml:space="preserve"> sends to UE the </w:t>
      </w:r>
      <w:proofErr w:type="spellStart"/>
      <w:r>
        <w:t>RRCConnectionReconfiguration</w:t>
      </w:r>
      <w:proofErr w:type="spellEnd"/>
      <w:r>
        <w:t xml:space="preserve"> containing the Attach accept and the Activate Dedicated EPS Bearer Context Request</w:t>
      </w:r>
      <w:r w:rsidR="00095B49">
        <w:rPr>
          <w:rFonts w:eastAsia="Yu Mincho" w:hint="eastAsia"/>
        </w:rPr>
        <w:t xml:space="preserve">, </w:t>
      </w:r>
      <w:r w:rsidR="00095B49" w:rsidRPr="0048405C">
        <w:t xml:space="preserve">and </w:t>
      </w:r>
      <w:proofErr w:type="spellStart"/>
      <w:r w:rsidR="00095B49" w:rsidRPr="0048405C">
        <w:t>pdcp</w:t>
      </w:r>
      <w:proofErr w:type="spellEnd"/>
      <w:r w:rsidR="00095B49" w:rsidRPr="0048405C">
        <w:t xml:space="preserve">-Config of </w:t>
      </w:r>
      <w:proofErr w:type="spellStart"/>
      <w:r w:rsidR="00095B49" w:rsidRPr="0048405C">
        <w:t>headerCompression</w:t>
      </w:r>
      <w:proofErr w:type="spellEnd"/>
      <w:r w:rsidR="00095B49" w:rsidRPr="0048405C">
        <w:t>=</w:t>
      </w:r>
      <w:proofErr w:type="spellStart"/>
      <w:r w:rsidR="00095B49" w:rsidRPr="0048405C">
        <w:t>notUsed</w:t>
      </w:r>
      <w:proofErr w:type="spellEnd"/>
      <w:r w:rsidR="00095B49" w:rsidRPr="0048405C">
        <w:t xml:space="preserve">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4" w:name="_Toc215123041"/>
      <w:r w:rsidRPr="00300B02">
        <w:t>6.</w:t>
      </w:r>
      <w:r w:rsidR="00B91567" w:rsidRPr="00300B02">
        <w:t>29</w:t>
      </w:r>
      <w:r w:rsidRPr="00300B02">
        <w:t>.2.2</w:t>
      </w:r>
      <w:r w:rsidRPr="00300B02">
        <w:rPr>
          <w:rFonts w:eastAsia="Yu Mincho"/>
        </w:rPr>
        <w:tab/>
      </w:r>
      <w:r w:rsidRPr="00300B02">
        <w:t>Voice call procedure</w:t>
      </w:r>
      <w:bookmarkEnd w:id="434"/>
    </w:p>
    <w:p w14:paraId="3B5547A9" w14:textId="1F01BCB1" w:rsidR="003B584B" w:rsidRPr="00300B02" w:rsidRDefault="003B584B" w:rsidP="003B584B">
      <w:pPr>
        <w:pStyle w:val="Heading5"/>
      </w:pPr>
      <w:bookmarkStart w:id="435" w:name="_Toc215123042"/>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5"/>
    </w:p>
    <w:p w14:paraId="51AAE6B3" w14:textId="77777777" w:rsidR="003B584B" w:rsidRPr="00732817" w:rsidRDefault="003B584B" w:rsidP="00300B02">
      <w:pPr>
        <w:pStyle w:val="TH"/>
      </w:pPr>
      <w:r w:rsidRPr="00732817">
        <w:object w:dxaOrig="14651" w:dyaOrig="18700" w14:anchorId="56D4CCD1">
          <v:shape id="_x0000_i1093" type="#_x0000_t75" style="width:478.2pt;height:606.55pt;mso-position-horizontal:absolute;mso-position-horizontal-relative:text;mso-position-vertical:absolute;mso-position-vertical-relative:text" o:ole="">
            <v:imagedata r:id="rId122" o:title=""/>
          </v:shape>
          <o:OLEObject Type="Embed" ProgID="Visio.Drawing.15" ShapeID="_x0000_i1093" DrawAspect="Content" ObjectID="_1826090432"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 xml:space="preserve">UE/non-MMTEL sends the voice media packet without 5tuple and RTP header and with the reduced RTP header by using U-plane via </w:t>
      </w:r>
      <w:proofErr w:type="spellStart"/>
      <w:r>
        <w:rPr>
          <w:rFonts w:eastAsia="Yu Mincho"/>
        </w:rPr>
        <w:t>eNB</w:t>
      </w:r>
      <w:proofErr w:type="spellEnd"/>
      <w:r>
        <w:rPr>
          <w:rFonts w:eastAsia="Yu Mincho"/>
        </w:rPr>
        <w:t xml:space="preserve"> and S-GW to P-GW. ROHC in UE and </w:t>
      </w:r>
      <w:proofErr w:type="spellStart"/>
      <w:r>
        <w:rPr>
          <w:rFonts w:eastAsia="Yu Mincho"/>
        </w:rPr>
        <w:t>eNB</w:t>
      </w:r>
      <w:proofErr w:type="spellEnd"/>
      <w:r>
        <w:rPr>
          <w:rFonts w:eastAsia="Yu Mincho"/>
        </w:rPr>
        <w:t xml:space="preserve">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 xml:space="preserve">P-GW sends the voice media packet without 5tuple and RTP header and with the reduced RTP header by using U-plane via S-GW and </w:t>
      </w:r>
      <w:proofErr w:type="spellStart"/>
      <w:r>
        <w:rPr>
          <w:rFonts w:eastAsia="Yu Mincho"/>
        </w:rPr>
        <w:t>eNB</w:t>
      </w:r>
      <w:proofErr w:type="spellEnd"/>
      <w:r>
        <w:rPr>
          <w:rFonts w:eastAsia="Yu Mincho"/>
        </w:rPr>
        <w:t xml:space="preserve"> to UE. ROHC in UE and </w:t>
      </w:r>
      <w:proofErr w:type="spellStart"/>
      <w:r>
        <w:rPr>
          <w:rFonts w:eastAsia="Yu Mincho"/>
        </w:rPr>
        <w:t>eNB</w:t>
      </w:r>
      <w:proofErr w:type="spellEnd"/>
      <w:r>
        <w:rPr>
          <w:rFonts w:eastAsia="Yu Mincho"/>
        </w:rPr>
        <w:t xml:space="preserve">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6" w:name="_Toc215123043"/>
      <w:r w:rsidRPr="002D6BC2">
        <w:t>6.29.2.2.2</w:t>
      </w:r>
      <w:r w:rsidRPr="002D6BC2">
        <w:tab/>
        <w:t>Option 2: IMS AGW instead of P-GW performs the RTP header handling</w:t>
      </w:r>
      <w:bookmarkEnd w:id="436"/>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 xml:space="preserve">SDP offer additionally contains an offer for the use of the reduced RTP header, which may be expressed as a=tcap:1 </w:t>
      </w:r>
      <w:proofErr w:type="spellStart"/>
      <w:r>
        <w:t>reducedRTP</w:t>
      </w:r>
      <w:proofErr w:type="spellEnd"/>
      <w:r>
        <w:t>/AVP, a=pcfg:1 t=1. (</w:t>
      </w:r>
      <w:proofErr w:type="spellStart"/>
      <w:r>
        <w:t>reducedRTP</w:t>
      </w:r>
      <w:proofErr w:type="spellEnd"/>
      <w:r>
        <w:t>/AVP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7" w:name="_Toc215123044"/>
      <w:r w:rsidRPr="005459B8">
        <w:t>6.</w:t>
      </w:r>
      <w:r w:rsidR="00B91567" w:rsidRPr="005459B8">
        <w:t>29</w:t>
      </w:r>
      <w:r w:rsidRPr="005459B8">
        <w:t>.3</w:t>
      </w:r>
      <w:r w:rsidRPr="005459B8">
        <w:tab/>
        <w:t>Impacts to Services, Entities and Interfaces</w:t>
      </w:r>
      <w:bookmarkEnd w:id="437"/>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w:t>
      </w:r>
      <w:proofErr w:type="spellStart"/>
      <w:r>
        <w:t>eNB</w:t>
      </w:r>
      <w:proofErr w:type="spellEnd"/>
      <w:r>
        <w:t xml:space="preserve">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 xml:space="preserve">Providing S-GW with both S1-U </w:t>
      </w:r>
      <w:proofErr w:type="spellStart"/>
      <w:r>
        <w:t>eNB</w:t>
      </w:r>
      <w:proofErr w:type="spellEnd"/>
      <w:r>
        <w:t xml:space="preserve">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38" w:name="_Toc195603249"/>
      <w:bookmarkStart w:id="439" w:name="_Toc215123045"/>
      <w:bookmarkStart w:id="440" w:name="_Toc22214914"/>
      <w:bookmarkStart w:id="441" w:name="_Toc23254047"/>
      <w:bookmarkStart w:id="442" w:name="_Toc146636846"/>
      <w:bookmarkEnd w:id="95"/>
      <w:bookmarkEnd w:id="96"/>
      <w:bookmarkEnd w:id="97"/>
      <w:bookmarkEnd w:id="98"/>
      <w:r w:rsidRPr="00732817">
        <w:rPr>
          <w:lang w:eastAsia="zh-CN"/>
        </w:rPr>
        <w:t>7</w:t>
      </w:r>
      <w:r w:rsidRPr="00732817">
        <w:tab/>
      </w:r>
      <w:r w:rsidRPr="00732817">
        <w:rPr>
          <w:lang w:eastAsia="zh-CN"/>
        </w:rPr>
        <w:t>Interim Agreements</w:t>
      </w:r>
      <w:bookmarkEnd w:id="438"/>
      <w:bookmarkEnd w:id="439"/>
    </w:p>
    <w:p w14:paraId="6EAACC1D" w14:textId="77777777" w:rsidR="00F17C88" w:rsidRPr="00732817" w:rsidRDefault="00E91EB0" w:rsidP="00377259">
      <w:pPr>
        <w:pStyle w:val="Heading2"/>
      </w:pPr>
      <w:bookmarkStart w:id="443" w:name="_Toc215123046"/>
      <w:r w:rsidRPr="00732817">
        <w:t>7.1</w:t>
      </w:r>
      <w:r w:rsidRPr="00732817">
        <w:tab/>
        <w:t>Agreed Principles</w:t>
      </w:r>
      <w:bookmarkEnd w:id="443"/>
    </w:p>
    <w:p w14:paraId="21637F0F" w14:textId="1302FBB3" w:rsidR="00E91EB0" w:rsidRPr="00732817" w:rsidRDefault="00F17C88" w:rsidP="00377259">
      <w:pPr>
        <w:pStyle w:val="Heading3"/>
        <w:rPr>
          <w:lang w:eastAsia="en-IN"/>
        </w:rPr>
      </w:pPr>
      <w:bookmarkStart w:id="444" w:name="_Toc215123047"/>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4"/>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5" w:name="_Toc215123048"/>
      <w:r w:rsidRPr="00732817">
        <w:rPr>
          <w:lang w:eastAsia="zh-CN"/>
        </w:rPr>
        <w:t>8</w:t>
      </w:r>
      <w:r w:rsidR="00555DA5" w:rsidRPr="00732817">
        <w:rPr>
          <w:lang w:eastAsia="zh-CN"/>
        </w:rPr>
        <w:tab/>
      </w:r>
      <w:r w:rsidR="00EB1FCF" w:rsidRPr="00732817">
        <w:t>Conclusions</w:t>
      </w:r>
      <w:bookmarkEnd w:id="99"/>
      <w:bookmarkEnd w:id="100"/>
      <w:bookmarkEnd w:id="101"/>
      <w:bookmarkEnd w:id="102"/>
      <w:bookmarkEnd w:id="440"/>
      <w:bookmarkEnd w:id="441"/>
      <w:bookmarkEnd w:id="442"/>
      <w:bookmarkEnd w:id="445"/>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6" w:name="_Toc215123049"/>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6"/>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w:t>
      </w:r>
      <w:proofErr w:type="spellStart"/>
      <w:r w:rsidRPr="00FC0E80">
        <w:t>RoHC</w:t>
      </w:r>
      <w:proofErr w:type="spellEnd"/>
      <w:r w:rsidRPr="00FC0E80">
        <w:t>)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 xml:space="preserve">How RAN will disable </w:t>
      </w:r>
      <w:proofErr w:type="spellStart"/>
      <w:r>
        <w:rPr>
          <w:lang w:eastAsia="ko-KR"/>
        </w:rPr>
        <w:t>RoHC</w:t>
      </w:r>
      <w:proofErr w:type="spellEnd"/>
      <w:r>
        <w:rPr>
          <w:lang w:eastAsia="ko-KR"/>
        </w:rPr>
        <w:t xml:space="preserve">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46647958" w14:textId="2C488979" w:rsidR="00724A7E" w:rsidRPr="00893A63" w:rsidRDefault="00893A63" w:rsidP="00893A63">
      <w:pPr>
        <w:pStyle w:val="EditorsNote"/>
      </w:pPr>
      <w:r>
        <w:t>Editor's note:</w:t>
      </w:r>
      <w:r>
        <w:tab/>
        <w:t>How the support and use of "non-IP" mechanism is negotiated between the UE and network is FFS.</w:t>
      </w:r>
    </w:p>
    <w:p w14:paraId="3F450FD8" w14:textId="05B5366A" w:rsidR="00036827" w:rsidRPr="00036827" w:rsidRDefault="00036827" w:rsidP="00036827">
      <w:pPr>
        <w:pStyle w:val="Heading2"/>
        <w:rPr>
          <w:rFonts w:eastAsia="DengXian"/>
          <w:lang w:eastAsia="zh-CN"/>
        </w:rPr>
      </w:pPr>
      <w:bookmarkStart w:id="447" w:name="_Toc215123050"/>
      <w:r w:rsidRPr="00036827">
        <w:rPr>
          <w:rFonts w:eastAsia="DengXian"/>
          <w:lang w:eastAsia="zh-CN"/>
        </w:rPr>
        <w:t>8.2</w:t>
      </w:r>
      <w:r w:rsidRPr="00036827">
        <w:rPr>
          <w:rFonts w:eastAsia="DengXian"/>
          <w:lang w:eastAsia="zh-CN"/>
        </w:rPr>
        <w:tab/>
        <w:t>Conclusions for Key Issue #1</w:t>
      </w:r>
      <w:bookmarkEnd w:id="447"/>
    </w:p>
    <w:p w14:paraId="577DB7AB" w14:textId="77777777" w:rsidR="00036827" w:rsidRPr="00036827" w:rsidRDefault="00036827" w:rsidP="00036827">
      <w:pPr>
        <w:pStyle w:val="EditorsNote"/>
        <w:rPr>
          <w:rFonts w:eastAsia="DengXian"/>
          <w:lang w:eastAsia="zh-CN"/>
        </w:rPr>
      </w:pPr>
      <w:r w:rsidRPr="00036827">
        <w:rPr>
          <w:lang w:eastAsia="zh-CN"/>
        </w:rPr>
        <w:t>Editor's note:</w:t>
      </w:r>
      <w:r w:rsidRPr="00036827">
        <w:tab/>
      </w:r>
      <w:r w:rsidRPr="00036827">
        <w:rPr>
          <w:lang w:eastAsia="zh-CN"/>
        </w:rPr>
        <w:t>Other conclusions for Key Issue#1 are FFS.</w:t>
      </w:r>
    </w:p>
    <w:p w14:paraId="0CFC1209" w14:textId="77777777" w:rsidR="00036827" w:rsidRDefault="00036827" w:rsidP="00036827">
      <w:r w:rsidRPr="00036827">
        <w:t>The following conclusions for Key Issue #1 Support of IMS voice call over NB-IoT via GEO satellite connecting to EPC are made:</w:t>
      </w:r>
    </w:p>
    <w:p w14:paraId="3DF2F84A" w14:textId="77777777" w:rsidR="00893A63" w:rsidRDefault="00893A63" w:rsidP="00893A63">
      <w:pPr>
        <w:pStyle w:val="B1"/>
        <w:rPr>
          <w:lang w:eastAsia="ja-JP"/>
        </w:rPr>
      </w:pPr>
      <w:r>
        <w:rPr>
          <w:lang w:eastAsia="ja-JP"/>
        </w:rPr>
        <w:t>-</w:t>
      </w:r>
      <w:r>
        <w:rPr>
          <w:lang w:eastAsia="ja-JP"/>
        </w:rPr>
        <w:tab/>
        <w:t>The voice packets shall be transported over the NB-IoT (GEO) user plane, i.e. using DRB and S1-U.</w:t>
      </w:r>
    </w:p>
    <w:p w14:paraId="0B943E31" w14:textId="77777777" w:rsidR="00893A63" w:rsidRDefault="00893A63" w:rsidP="00893A63">
      <w:pPr>
        <w:pStyle w:val="B1"/>
        <w:rPr>
          <w:lang w:eastAsia="ja-JP"/>
        </w:rPr>
      </w:pPr>
      <w:r>
        <w:rPr>
          <w:lang w:eastAsia="ja-JP"/>
        </w:rPr>
        <w:t>-</w:t>
      </w:r>
      <w:r>
        <w:rPr>
          <w:lang w:eastAsia="ja-JP"/>
        </w:rPr>
        <w:tab/>
        <w:t>The IMS signalling shall be transported over the NB-IoT (GEO) user plane, i.e. using DRB and S1-U.</w:t>
      </w:r>
    </w:p>
    <w:p w14:paraId="6849F60C" w14:textId="77777777" w:rsidR="00893A63" w:rsidRDefault="00893A63" w:rsidP="00893A63">
      <w:pPr>
        <w:pStyle w:val="B1"/>
        <w:rPr>
          <w:lang w:eastAsia="ja-JP"/>
        </w:rPr>
      </w:pPr>
      <w:r>
        <w:rPr>
          <w:lang w:eastAsia="ja-JP"/>
        </w:rPr>
        <w:t>-</w:t>
      </w:r>
      <w:r>
        <w:rPr>
          <w:lang w:eastAsia="ja-JP"/>
        </w:rPr>
        <w:tab/>
        <w:t>A single PDN connection shall be used to transport both IMS signalling and IMS voice.</w:t>
      </w:r>
    </w:p>
    <w:p w14:paraId="2E4CCEF0" w14:textId="77777777" w:rsidR="00893A63" w:rsidRDefault="00893A63">
      <w:pPr>
        <w:overflowPunct/>
        <w:autoSpaceDE/>
        <w:autoSpaceDN/>
        <w:adjustRightInd/>
        <w:spacing w:after="0"/>
        <w:textAlignment w:val="auto"/>
        <w:rPr>
          <w:rFonts w:ascii="Arial" w:hAnsi="Arial"/>
          <w:sz w:val="36"/>
        </w:rPr>
      </w:pPr>
      <w:r>
        <w:br w:type="page"/>
      </w:r>
    </w:p>
    <w:p w14:paraId="1AA56208" w14:textId="0CA84431" w:rsidR="0012005D" w:rsidRPr="00732817" w:rsidRDefault="0012005D" w:rsidP="00094ED4">
      <w:pPr>
        <w:pStyle w:val="Heading9"/>
      </w:pPr>
      <w:bookmarkStart w:id="448" w:name="_Toc215123051"/>
      <w:r w:rsidRPr="00732817">
        <w:t xml:space="preserve">Annex </w:t>
      </w:r>
      <w:r w:rsidR="00C11B1F" w:rsidRPr="00732817">
        <w:t>A</w:t>
      </w:r>
      <w:r w:rsidRPr="00732817">
        <w:t>:</w:t>
      </w:r>
      <w:r w:rsidRPr="00732817">
        <w:br/>
        <w:t>Methodology for estimating call setup time</w:t>
      </w:r>
      <w:bookmarkEnd w:id="448"/>
    </w:p>
    <w:p w14:paraId="55AE93DD" w14:textId="04B81C61" w:rsidR="0012005D" w:rsidRPr="00732817" w:rsidRDefault="00C11B1F" w:rsidP="005019FE">
      <w:pPr>
        <w:pStyle w:val="Heading1"/>
        <w:rPr>
          <w:lang w:eastAsia="zh-CN"/>
        </w:rPr>
      </w:pPr>
      <w:bookmarkStart w:id="449" w:name="_Toc148441192"/>
      <w:bookmarkStart w:id="450" w:name="_Toc151176058"/>
      <w:bookmarkStart w:id="451" w:name="_Toc151701866"/>
      <w:bookmarkStart w:id="452" w:name="_Toc157596881"/>
      <w:bookmarkStart w:id="453" w:name="_Toc158028859"/>
      <w:bookmarkStart w:id="454" w:name="_Toc161138886"/>
      <w:bookmarkStart w:id="455" w:name="_Toc164700780"/>
      <w:bookmarkStart w:id="456" w:name="_Toc164701136"/>
      <w:bookmarkStart w:id="457" w:name="_Toc215123052"/>
      <w:r w:rsidRPr="00732817">
        <w:rPr>
          <w:lang w:eastAsia="zh-CN"/>
        </w:rPr>
        <w:t>A.</w:t>
      </w:r>
      <w:r w:rsidR="0012005D" w:rsidRPr="00732817">
        <w:rPr>
          <w:lang w:eastAsia="zh-CN"/>
        </w:rPr>
        <w:t>1</w:t>
      </w:r>
      <w:r w:rsidR="0012005D" w:rsidRPr="00732817">
        <w:rPr>
          <w:lang w:eastAsia="zh-CN"/>
        </w:rPr>
        <w:tab/>
      </w:r>
      <w:bookmarkEnd w:id="449"/>
      <w:bookmarkEnd w:id="450"/>
      <w:bookmarkEnd w:id="451"/>
      <w:bookmarkEnd w:id="452"/>
      <w:bookmarkEnd w:id="453"/>
      <w:bookmarkEnd w:id="454"/>
      <w:bookmarkEnd w:id="455"/>
      <w:bookmarkEnd w:id="456"/>
      <w:r w:rsidR="0012005D" w:rsidRPr="00732817">
        <w:rPr>
          <w:lang w:eastAsia="zh-CN"/>
        </w:rPr>
        <w:t>Formula for estimated call setup time calculation</w:t>
      </w:r>
      <w:bookmarkEnd w:id="457"/>
    </w:p>
    <w:p w14:paraId="256B5FA7" w14:textId="7F9FE4DE" w:rsidR="0012005D" w:rsidRPr="00732817" w:rsidRDefault="00C11B1F" w:rsidP="005019FE">
      <w:pPr>
        <w:pStyle w:val="Heading2"/>
        <w:rPr>
          <w:lang w:eastAsia="zh-CN"/>
        </w:rPr>
      </w:pPr>
      <w:bookmarkStart w:id="458" w:name="_Toc215123053"/>
      <w:r w:rsidRPr="00732817">
        <w:rPr>
          <w:lang w:eastAsia="zh-CN"/>
        </w:rPr>
        <w:t>A.</w:t>
      </w:r>
      <w:r w:rsidR="0012005D" w:rsidRPr="00732817">
        <w:rPr>
          <w:lang w:eastAsia="zh-CN"/>
        </w:rPr>
        <w:t>1.1</w:t>
      </w:r>
      <w:r w:rsidR="0012005D" w:rsidRPr="00732817">
        <w:rPr>
          <w:lang w:eastAsia="zh-CN"/>
        </w:rPr>
        <w:tab/>
        <w:t>General</w:t>
      </w:r>
      <w:bookmarkEnd w:id="458"/>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0F2268B0"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FF7CE38" w:rsidR="0012005D" w:rsidRPr="00732817" w:rsidRDefault="005459B8" w:rsidP="00893A63">
      <w:pPr>
        <w:pStyle w:val="EQ"/>
        <w:ind w:left="567" w:hanging="567"/>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2DD715E8" w:rsidR="0012005D" w:rsidRPr="00732817" w:rsidRDefault="0012005D" w:rsidP="00893A63">
      <w:pPr>
        <w:rPr>
          <w:rFonts w:eastAsia="DengXian"/>
          <w:lang w:eastAsia="zh-CN"/>
        </w:rPr>
      </w:pPr>
      <w:r w:rsidRPr="00893A63">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93A63">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93A63">
        <w:rPr>
          <w:rFonts w:eastAsia="DengXian"/>
          <w:i/>
        </w:rPr>
        <w:t xml:space="preserve"> </w:t>
      </w:r>
      <w:r w:rsidRPr="00893A63">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93A63">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59" w:name="_Toc215123054"/>
      <w:r w:rsidRPr="00732817">
        <w:rPr>
          <w:lang w:eastAsia="zh-CN"/>
        </w:rPr>
        <w:t>A.</w:t>
      </w:r>
      <w:r w:rsidR="0012005D" w:rsidRPr="00732817">
        <w:rPr>
          <w:lang w:eastAsia="zh-CN"/>
        </w:rPr>
        <w:t>1.2</w:t>
      </w:r>
      <w:r w:rsidR="0012005D" w:rsidRPr="00732817">
        <w:rPr>
          <w:lang w:eastAsia="zh-CN"/>
        </w:rPr>
        <w:tab/>
        <w:t>Estimated time of IMS procedure for call setup</w:t>
      </w:r>
      <w:bookmarkEnd w:id="459"/>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78D6D94E" w:rsidR="0012005D" w:rsidRPr="00732817" w:rsidRDefault="005459B8" w:rsidP="00893A63">
      <w:pPr>
        <w:pStyle w:val="EQ"/>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981C23F" w:rsidR="0012005D" w:rsidRPr="00732817" w:rsidRDefault="0012005D" w:rsidP="00893A63">
      <w:pPr>
        <w:pStyle w:val="NO"/>
        <w:rPr>
          <w:lang w:eastAsia="zh-CN"/>
        </w:rPr>
      </w:pPr>
      <w:r w:rsidRPr="00893A63">
        <w:t>NOTE</w:t>
      </w:r>
      <w:r w:rsidR="00D517C8" w:rsidRPr="00893A63">
        <w:t> </w:t>
      </w:r>
      <w:r w:rsidRPr="00893A63">
        <w:t>2:</w:t>
      </w:r>
      <w:r w:rsidRPr="00893A63">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t xml:space="preserve"> can be used for evaluation.</w:t>
      </w:r>
    </w:p>
    <w:p w14:paraId="6812B656" w14:textId="0B057EEF"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93A63">
        <w:rPr>
          <w:rFonts w:eastAsia="DengXian"/>
        </w:rPr>
        <w:t xml:space="preserve"> is the size of IMS signalling, e.g</w:t>
      </w:r>
      <w:r w:rsidR="008258FB" w:rsidRPr="00893A63">
        <w:rPr>
          <w:rFonts w:eastAsia="DengXian"/>
        </w:rPr>
        <w:t>.</w:t>
      </w:r>
      <w:r w:rsidRPr="00893A63">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93A63">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93A63">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93A63">
        <w:rPr>
          <w:rFonts w:eastAsia="DengXian"/>
        </w:rPr>
        <w:t xml:space="preserve"> are the number of UL and DL IMS messages respectively.</w:t>
      </w:r>
    </w:p>
    <w:p w14:paraId="30EA01F9" w14:textId="79F239D7" w:rsidR="0012005D" w:rsidRPr="00732817" w:rsidRDefault="0012005D" w:rsidP="00893A63">
      <w:pPr>
        <w:rPr>
          <w:rFonts w:eastAsia="DengXian"/>
          <w:lang w:eastAsia="zh-CN"/>
        </w:rPr>
      </w:pPr>
      <w:r w:rsidRPr="00893A63">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93A63">
        <w:rPr>
          <w:rFonts w:eastAsia="DengXian"/>
        </w:rPr>
        <w:t xml:space="preserve"> is 0.28s according to clause 7.4.1 of </w:t>
      </w:r>
      <w:r w:rsidR="00893A63" w:rsidRPr="00893A63">
        <w:rPr>
          <w:rFonts w:eastAsia="DengXian"/>
        </w:rPr>
        <w:t>TS</w:t>
      </w:r>
      <w:r w:rsidR="00893A63">
        <w:rPr>
          <w:rFonts w:eastAsia="DengXian"/>
        </w:rPr>
        <w:t> </w:t>
      </w:r>
      <w:r w:rsidR="00893A63" w:rsidRPr="00893A63">
        <w:rPr>
          <w:rFonts w:eastAsia="DengXian"/>
        </w:rPr>
        <w:t>22.261</w:t>
      </w:r>
      <w:r w:rsidR="00893A63">
        <w:rPr>
          <w:rFonts w:eastAsia="DengXian"/>
        </w:rPr>
        <w:t> </w:t>
      </w:r>
      <w:r w:rsidR="00893A63" w:rsidRPr="00893A63">
        <w:rPr>
          <w:rFonts w:eastAsia="DengXian"/>
        </w:rPr>
        <w:t>[</w:t>
      </w:r>
      <w:r w:rsidRPr="00893A63">
        <w:rPr>
          <w:rFonts w:eastAsia="DengXian"/>
        </w:rPr>
        <w:t>8].</w:t>
      </w:r>
    </w:p>
    <w:p w14:paraId="1C5A6EA6" w14:textId="0EB6A0A4" w:rsidR="0012005D" w:rsidRPr="00732817" w:rsidRDefault="00C11B1F" w:rsidP="005019FE">
      <w:pPr>
        <w:pStyle w:val="Heading2"/>
        <w:rPr>
          <w:lang w:eastAsia="zh-CN"/>
        </w:rPr>
      </w:pPr>
      <w:bookmarkStart w:id="460" w:name="_Toc215123055"/>
      <w:r w:rsidRPr="00732817">
        <w:rPr>
          <w:lang w:eastAsia="zh-CN"/>
        </w:rPr>
        <w:t>A.</w:t>
      </w:r>
      <w:r w:rsidR="0012005D" w:rsidRPr="00732817">
        <w:rPr>
          <w:lang w:eastAsia="zh-CN"/>
        </w:rPr>
        <w:t>1.3</w:t>
      </w:r>
      <w:r w:rsidR="0012005D" w:rsidRPr="00732817">
        <w:rPr>
          <w:lang w:eastAsia="zh-CN"/>
        </w:rPr>
        <w:tab/>
        <w:t>Estimated time of EPS procedure during call setup</w:t>
      </w:r>
      <w:bookmarkEnd w:id="460"/>
    </w:p>
    <w:p w14:paraId="54538AD4" w14:textId="2F6A941E"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013FBFFE"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93A63">
        <w:rPr>
          <w:rFonts w:eastAsia="DengXian"/>
        </w:rPr>
        <w:t xml:space="preserve"> is the size of EPS signalling, e.g</w:t>
      </w:r>
      <w:r w:rsidR="008258FB" w:rsidRPr="00893A63">
        <w:rPr>
          <w:rFonts w:eastAsia="DengXian"/>
        </w:rPr>
        <w:t>.</w:t>
      </w:r>
      <w:r w:rsidRPr="00893A63">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93A63">
        <w:rPr>
          <w:rFonts w:eastAsia="DengXian"/>
        </w:rPr>
        <w:t xml:space="preserve"> is the size of protocol overhead (i.e</w:t>
      </w:r>
      <w:r w:rsidR="008258FB" w:rsidRPr="00893A63">
        <w:rPr>
          <w:rFonts w:eastAsia="DengXian"/>
        </w:rPr>
        <w:t>.</w:t>
      </w:r>
      <w:r w:rsidRPr="00893A63">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93A63">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61" w:name="_Toc215123056"/>
      <w:r w:rsidRPr="00732817">
        <w:rPr>
          <w:lang w:eastAsia="zh-CN"/>
        </w:rPr>
        <w:t>A.</w:t>
      </w:r>
      <w:r w:rsidR="0012005D" w:rsidRPr="00732817">
        <w:rPr>
          <w:lang w:eastAsia="zh-CN"/>
        </w:rPr>
        <w:t>1.4</w:t>
      </w:r>
      <w:r w:rsidR="0012005D" w:rsidRPr="00732817">
        <w:rPr>
          <w:lang w:eastAsia="zh-CN"/>
        </w:rPr>
        <w:tab/>
        <w:t>Estimated time of state transition</w:t>
      </w:r>
      <w:bookmarkEnd w:id="461"/>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62" w:name="_Toc215123057"/>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62"/>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6121FF" w:rsidP="005019FE">
      <w:pPr>
        <w:pStyle w:val="TH"/>
        <w:rPr>
          <w:lang w:eastAsia="zh-CN"/>
        </w:rPr>
      </w:pPr>
      <w:r>
        <w:rPr>
          <w:lang w:eastAsia="zh-CN"/>
        </w:rPr>
        <w:pict w14:anchorId="7352B9B3">
          <v:shape id="_x0000_i1094" type="#_x0000_t75" style="width:435.4pt;height:306.3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proofErr w:type="spellStart"/>
            <w:r w:rsidRPr="00732817">
              <w:t>RRCConnectionReconfiguration</w:t>
            </w:r>
            <w:proofErr w:type="spellEnd"/>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proofErr w:type="spellStart"/>
            <w:r w:rsidRPr="00732817">
              <w:t>RRCConnectionReconfigurationComplete</w:t>
            </w:r>
            <w:proofErr w:type="spellEnd"/>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63" w:name="_Toc215123058"/>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63"/>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1.9pt" o:ole="">
            <v:imagedata r:id="rId125" o:title=""/>
          </v:shape>
          <o:OLEObject Type="Embed" ProgID="Word.Picture.8" ShapeID="_x0000_i1095" DrawAspect="Content" ObjectID="_1826090433"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64" w:name="_MON_1818557773"/>
    <w:bookmarkEnd w:id="464"/>
    <w:p w14:paraId="4BDEA1A1" w14:textId="17C41786" w:rsidR="00377259" w:rsidRPr="00732817" w:rsidRDefault="00377259" w:rsidP="00377259">
      <w:pPr>
        <w:pStyle w:val="TH"/>
      </w:pPr>
      <w:r w:rsidRPr="00732817">
        <w:object w:dxaOrig="8287" w:dyaOrig="5280" w14:anchorId="04FBD31D">
          <v:shape id="_x0000_i1096" type="#_x0000_t75" style="width:414.35pt;height:261.5pt" o:ole="">
            <v:imagedata r:id="rId127" o:title=""/>
          </v:shape>
          <o:OLEObject Type="Embed" ProgID="Word.Picture.8" ShapeID="_x0000_i1096" DrawAspect="Content" ObjectID="_1826090434"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65" w:name="_Toc215123059"/>
      <w:r w:rsidRPr="00732817">
        <w:t xml:space="preserve">Annex </w:t>
      </w:r>
      <w:r w:rsidR="00C11B1F" w:rsidRPr="00732817">
        <w:t>B</w:t>
      </w:r>
      <w:r w:rsidRPr="00732817">
        <w:t>:</w:t>
      </w:r>
      <w:r w:rsidRPr="00732817">
        <w:br/>
        <w:t>Mandatory parameters for SIP and SDP</w:t>
      </w:r>
      <w:bookmarkEnd w:id="465"/>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proofErr w:type="spellStart"/>
            <w:r w:rsidRPr="00732817">
              <w:t>CSeq</w:t>
            </w:r>
            <w:proofErr w:type="spellEnd"/>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proofErr w:type="spellStart"/>
            <w:r w:rsidRPr="00732817">
              <w:t>rc</w:t>
            </w:r>
            <w:proofErr w:type="spellEnd"/>
            <w:r w:rsidRPr="00732817">
              <w:t>(1)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 xml:space="preserve">Some header fields (e.g. Allow, Supported) are recommended to be included in SIP messages related to call setup (e.g. INVITE request, 2xx response), but in voice over </w:t>
      </w:r>
      <w:proofErr w:type="spellStart"/>
      <w:r w:rsidRPr="00732817">
        <w:t>NBIoT</w:t>
      </w:r>
      <w:proofErr w:type="spellEnd"/>
      <w:r w:rsidRPr="00732817">
        <w:t xml:space="preserve">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66" w:name="historyclause"/>
      <w:bookmarkStart w:id="467" w:name="_Toc215123060"/>
      <w:bookmarkEnd w:id="466"/>
      <w:r w:rsidRPr="00732817">
        <w:t>Annex C:</w:t>
      </w:r>
      <w:r w:rsidRPr="00732817">
        <w:br/>
        <w:t>Change history</w:t>
      </w:r>
      <w:bookmarkEnd w:id="4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proofErr w:type="spellStart"/>
            <w:r w:rsidRPr="00732817">
              <w:rPr>
                <w:sz w:val="16"/>
                <w:szCs w:val="16"/>
              </w:rPr>
              <w:t>TDoc</w:t>
            </w:r>
            <w:proofErr w:type="spellEnd"/>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5459B8" w:rsidRPr="00732817" w14:paraId="5B707C9D" w14:textId="77777777" w:rsidTr="00AF174C">
        <w:tc>
          <w:tcPr>
            <w:tcW w:w="800" w:type="dxa"/>
            <w:shd w:val="solid" w:color="FFFFFF" w:fill="auto"/>
          </w:tcPr>
          <w:p w14:paraId="183591FF" w14:textId="3BBCCD34" w:rsidR="005459B8" w:rsidRPr="00732817" w:rsidRDefault="005459B8" w:rsidP="005459B8">
            <w:pPr>
              <w:pStyle w:val="TAC"/>
              <w:rPr>
                <w:color w:val="0000FF"/>
                <w:sz w:val="16"/>
                <w:szCs w:val="16"/>
              </w:rPr>
            </w:pPr>
            <w:r w:rsidRPr="00A81526">
              <w:rPr>
                <w:color w:val="0000FF"/>
                <w:sz w:val="16"/>
                <w:szCs w:val="16"/>
              </w:rPr>
              <w:t>2025-09</w:t>
            </w:r>
          </w:p>
        </w:tc>
        <w:tc>
          <w:tcPr>
            <w:tcW w:w="901" w:type="dxa"/>
            <w:shd w:val="solid" w:color="FFFFFF" w:fill="auto"/>
          </w:tcPr>
          <w:p w14:paraId="5A2E929E" w14:textId="3CB96196" w:rsidR="005459B8" w:rsidRPr="00732817" w:rsidRDefault="005459B8" w:rsidP="005459B8">
            <w:pPr>
              <w:pStyle w:val="TAC"/>
              <w:rPr>
                <w:color w:val="0000FF"/>
                <w:sz w:val="16"/>
                <w:szCs w:val="16"/>
              </w:rPr>
            </w:pPr>
            <w:r w:rsidRPr="00A81526">
              <w:rPr>
                <w:color w:val="0000FF"/>
                <w:sz w:val="16"/>
                <w:szCs w:val="16"/>
              </w:rPr>
              <w:t>SA#109</w:t>
            </w:r>
          </w:p>
        </w:tc>
        <w:tc>
          <w:tcPr>
            <w:tcW w:w="1134" w:type="dxa"/>
            <w:shd w:val="solid" w:color="FFFFFF" w:fill="auto"/>
          </w:tcPr>
          <w:p w14:paraId="47BB8CF7" w14:textId="1B02048D" w:rsidR="005459B8" w:rsidRPr="00732817" w:rsidRDefault="005459B8" w:rsidP="005459B8">
            <w:pPr>
              <w:pStyle w:val="TAC"/>
              <w:rPr>
                <w:color w:val="0000FF"/>
                <w:sz w:val="16"/>
                <w:szCs w:val="16"/>
              </w:rPr>
            </w:pPr>
            <w:r w:rsidRPr="00A81526">
              <w:rPr>
                <w:color w:val="0000FF"/>
                <w:sz w:val="16"/>
                <w:szCs w:val="16"/>
              </w:rPr>
              <w:t>SP-250967</w:t>
            </w:r>
          </w:p>
        </w:tc>
        <w:tc>
          <w:tcPr>
            <w:tcW w:w="567" w:type="dxa"/>
            <w:shd w:val="solid" w:color="FFFFFF" w:fill="auto"/>
          </w:tcPr>
          <w:p w14:paraId="011BCA35" w14:textId="29AF29FC" w:rsidR="005459B8" w:rsidRPr="00732817" w:rsidRDefault="005459B8" w:rsidP="005459B8">
            <w:pPr>
              <w:pStyle w:val="TAC"/>
              <w:rPr>
                <w:color w:val="0000FF"/>
                <w:sz w:val="16"/>
                <w:szCs w:val="16"/>
              </w:rPr>
            </w:pPr>
            <w:r w:rsidRPr="00A81526">
              <w:rPr>
                <w:color w:val="0000FF"/>
                <w:sz w:val="16"/>
                <w:szCs w:val="16"/>
              </w:rPr>
              <w:t>-</w:t>
            </w:r>
          </w:p>
        </w:tc>
        <w:tc>
          <w:tcPr>
            <w:tcW w:w="426" w:type="dxa"/>
            <w:shd w:val="solid" w:color="FFFFFF" w:fill="auto"/>
          </w:tcPr>
          <w:p w14:paraId="22290B01" w14:textId="210F135B" w:rsidR="005459B8" w:rsidRPr="00732817" w:rsidRDefault="005459B8" w:rsidP="005459B8">
            <w:pPr>
              <w:pStyle w:val="TAC"/>
              <w:rPr>
                <w:color w:val="0000FF"/>
                <w:sz w:val="16"/>
                <w:szCs w:val="16"/>
              </w:rPr>
            </w:pPr>
            <w:r w:rsidRPr="00A81526">
              <w:rPr>
                <w:color w:val="0000FF"/>
                <w:sz w:val="16"/>
                <w:szCs w:val="16"/>
              </w:rPr>
              <w:t>-</w:t>
            </w:r>
          </w:p>
        </w:tc>
        <w:tc>
          <w:tcPr>
            <w:tcW w:w="425" w:type="dxa"/>
            <w:shd w:val="solid" w:color="FFFFFF" w:fill="auto"/>
          </w:tcPr>
          <w:p w14:paraId="1B97DE3D" w14:textId="236133C2" w:rsidR="005459B8" w:rsidRPr="00732817" w:rsidRDefault="005459B8" w:rsidP="005459B8">
            <w:pPr>
              <w:pStyle w:val="TAC"/>
              <w:rPr>
                <w:color w:val="0000FF"/>
                <w:sz w:val="16"/>
                <w:szCs w:val="16"/>
              </w:rPr>
            </w:pPr>
            <w:r w:rsidRPr="00A81526">
              <w:rPr>
                <w:color w:val="0000FF"/>
                <w:sz w:val="16"/>
                <w:szCs w:val="16"/>
              </w:rPr>
              <w:t>-</w:t>
            </w:r>
          </w:p>
        </w:tc>
        <w:tc>
          <w:tcPr>
            <w:tcW w:w="4678" w:type="dxa"/>
            <w:shd w:val="solid" w:color="FFFFFF" w:fill="auto"/>
          </w:tcPr>
          <w:p w14:paraId="2C3583F8" w14:textId="44C7907A" w:rsidR="005459B8" w:rsidRPr="00732817" w:rsidRDefault="005459B8" w:rsidP="005459B8">
            <w:pPr>
              <w:pStyle w:val="TAL"/>
              <w:rPr>
                <w:color w:val="0000FF"/>
                <w:sz w:val="16"/>
                <w:szCs w:val="16"/>
              </w:rPr>
            </w:pPr>
            <w:r w:rsidRPr="00A81526">
              <w:rPr>
                <w:rFonts w:cs="Arial"/>
                <w:color w:val="0000FF"/>
              </w:rPr>
              <w:t>MCC Update for presentation to TSG SA#109 for information</w:t>
            </w:r>
          </w:p>
        </w:tc>
        <w:tc>
          <w:tcPr>
            <w:tcW w:w="708" w:type="dxa"/>
            <w:shd w:val="solid" w:color="FFFFFF" w:fill="auto"/>
          </w:tcPr>
          <w:p w14:paraId="1C148CF6" w14:textId="5785E210" w:rsidR="005459B8" w:rsidRPr="00732817" w:rsidRDefault="005459B8" w:rsidP="005459B8">
            <w:pPr>
              <w:pStyle w:val="TAC"/>
              <w:rPr>
                <w:color w:val="0000FF"/>
                <w:sz w:val="16"/>
                <w:szCs w:val="16"/>
              </w:rPr>
            </w:pPr>
            <w:r w:rsidRPr="00A81526">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 xml:space="preserve">New Solution for UE detectable IMS emergency </w:t>
            </w:r>
            <w:proofErr w:type="spellStart"/>
            <w:r w:rsidRPr="005459B8">
              <w:rPr>
                <w:sz w:val="16"/>
                <w:szCs w:val="16"/>
              </w:rPr>
              <w:t>cal</w:t>
            </w:r>
            <w:proofErr w:type="spellEnd"/>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r w:rsidR="00B90B57" w:rsidRPr="005459B8" w14:paraId="67455BF0" w14:textId="77777777" w:rsidTr="00D72928">
        <w:tc>
          <w:tcPr>
            <w:tcW w:w="800" w:type="dxa"/>
            <w:shd w:val="solid" w:color="FFFFFF" w:fill="auto"/>
          </w:tcPr>
          <w:p w14:paraId="5E3973FC" w14:textId="40A6261E" w:rsidR="00B90B57" w:rsidRPr="005459B8" w:rsidRDefault="00B90B57" w:rsidP="005459B8">
            <w:pPr>
              <w:pStyle w:val="TAC"/>
              <w:rPr>
                <w:sz w:val="16"/>
                <w:szCs w:val="16"/>
              </w:rPr>
            </w:pPr>
            <w:r>
              <w:rPr>
                <w:sz w:val="16"/>
                <w:szCs w:val="16"/>
              </w:rPr>
              <w:t>2025-11</w:t>
            </w:r>
          </w:p>
        </w:tc>
        <w:tc>
          <w:tcPr>
            <w:tcW w:w="901" w:type="dxa"/>
            <w:shd w:val="solid" w:color="FFFFFF" w:fill="auto"/>
          </w:tcPr>
          <w:p w14:paraId="5D236BA7" w14:textId="10C3F40C" w:rsidR="00B90B57" w:rsidRPr="005459B8" w:rsidRDefault="00B90B57" w:rsidP="005459B8">
            <w:pPr>
              <w:pStyle w:val="TAC"/>
              <w:rPr>
                <w:sz w:val="16"/>
                <w:szCs w:val="16"/>
              </w:rPr>
            </w:pPr>
            <w:r>
              <w:rPr>
                <w:sz w:val="16"/>
                <w:szCs w:val="16"/>
              </w:rPr>
              <w:t>SA2#172</w:t>
            </w:r>
          </w:p>
        </w:tc>
        <w:tc>
          <w:tcPr>
            <w:tcW w:w="1134" w:type="dxa"/>
            <w:shd w:val="solid" w:color="FFFFFF" w:fill="auto"/>
          </w:tcPr>
          <w:p w14:paraId="32E5CF18" w14:textId="2992AA95" w:rsidR="00B90B57" w:rsidRPr="005459B8" w:rsidRDefault="00B90B57" w:rsidP="005459B8">
            <w:pPr>
              <w:pStyle w:val="TAC"/>
              <w:rPr>
                <w:sz w:val="16"/>
                <w:szCs w:val="16"/>
              </w:rPr>
            </w:pPr>
            <w:r w:rsidRPr="00B90B57">
              <w:rPr>
                <w:sz w:val="16"/>
                <w:szCs w:val="16"/>
              </w:rPr>
              <w:t>S2-2510962</w:t>
            </w:r>
          </w:p>
        </w:tc>
        <w:tc>
          <w:tcPr>
            <w:tcW w:w="567" w:type="dxa"/>
            <w:shd w:val="solid" w:color="FFFFFF" w:fill="auto"/>
          </w:tcPr>
          <w:p w14:paraId="35469500" w14:textId="5E8EF0F7" w:rsidR="00B90B57" w:rsidRPr="005459B8" w:rsidRDefault="00B90B57" w:rsidP="005459B8">
            <w:pPr>
              <w:pStyle w:val="TAC"/>
              <w:rPr>
                <w:sz w:val="16"/>
                <w:szCs w:val="16"/>
              </w:rPr>
            </w:pPr>
            <w:r>
              <w:rPr>
                <w:sz w:val="16"/>
                <w:szCs w:val="16"/>
              </w:rPr>
              <w:t>-</w:t>
            </w:r>
          </w:p>
        </w:tc>
        <w:tc>
          <w:tcPr>
            <w:tcW w:w="426" w:type="dxa"/>
            <w:shd w:val="solid" w:color="FFFFFF" w:fill="auto"/>
          </w:tcPr>
          <w:p w14:paraId="6FCEED33" w14:textId="3B299D48" w:rsidR="00B90B57" w:rsidRPr="005459B8" w:rsidRDefault="00B90B57" w:rsidP="005459B8">
            <w:pPr>
              <w:pStyle w:val="TAC"/>
              <w:rPr>
                <w:sz w:val="16"/>
                <w:szCs w:val="16"/>
              </w:rPr>
            </w:pPr>
            <w:r>
              <w:rPr>
                <w:sz w:val="16"/>
                <w:szCs w:val="16"/>
              </w:rPr>
              <w:t>-</w:t>
            </w:r>
          </w:p>
        </w:tc>
        <w:tc>
          <w:tcPr>
            <w:tcW w:w="425" w:type="dxa"/>
            <w:shd w:val="solid" w:color="FFFFFF" w:fill="auto"/>
          </w:tcPr>
          <w:p w14:paraId="706EB350" w14:textId="13FB3D96" w:rsidR="00B90B57" w:rsidRPr="005459B8" w:rsidRDefault="00B90B57" w:rsidP="005459B8">
            <w:pPr>
              <w:pStyle w:val="TAC"/>
              <w:rPr>
                <w:sz w:val="16"/>
                <w:szCs w:val="16"/>
              </w:rPr>
            </w:pPr>
            <w:r>
              <w:rPr>
                <w:sz w:val="16"/>
                <w:szCs w:val="16"/>
              </w:rPr>
              <w:t>-</w:t>
            </w:r>
          </w:p>
        </w:tc>
        <w:tc>
          <w:tcPr>
            <w:tcW w:w="4678" w:type="dxa"/>
            <w:shd w:val="solid" w:color="FFFFFF" w:fill="auto"/>
          </w:tcPr>
          <w:p w14:paraId="61E1F294" w14:textId="3A1AD2E4" w:rsidR="00B90B57" w:rsidRPr="005459B8" w:rsidRDefault="00B90B57" w:rsidP="005459B8">
            <w:pPr>
              <w:pStyle w:val="TAL"/>
              <w:rPr>
                <w:sz w:val="16"/>
                <w:szCs w:val="16"/>
              </w:rPr>
            </w:pPr>
            <w:r>
              <w:rPr>
                <w:sz w:val="16"/>
                <w:szCs w:val="16"/>
              </w:rPr>
              <w:t>Interim c</w:t>
            </w:r>
            <w:r w:rsidRPr="00B90B57">
              <w:rPr>
                <w:sz w:val="16"/>
                <w:szCs w:val="16"/>
              </w:rPr>
              <w:t>onclusion</w:t>
            </w:r>
            <w:r>
              <w:rPr>
                <w:sz w:val="16"/>
                <w:szCs w:val="16"/>
              </w:rPr>
              <w:t>s</w:t>
            </w:r>
            <w:r w:rsidRPr="00B90B57">
              <w:rPr>
                <w:sz w:val="16"/>
                <w:szCs w:val="16"/>
              </w:rPr>
              <w:t xml:space="preserve"> for KI#1</w:t>
            </w:r>
          </w:p>
        </w:tc>
        <w:tc>
          <w:tcPr>
            <w:tcW w:w="708" w:type="dxa"/>
            <w:shd w:val="solid" w:color="FFFFFF" w:fill="auto"/>
          </w:tcPr>
          <w:p w14:paraId="342414F9" w14:textId="24A67FAA" w:rsidR="00B90B57" w:rsidRDefault="00B90B57" w:rsidP="005459B8">
            <w:pPr>
              <w:pStyle w:val="TAC"/>
              <w:rPr>
                <w:sz w:val="16"/>
                <w:szCs w:val="16"/>
              </w:rPr>
            </w:pPr>
            <w:r>
              <w:rPr>
                <w:sz w:val="16"/>
                <w:szCs w:val="16"/>
              </w:rPr>
              <w:t>1.2.0</w:t>
            </w:r>
          </w:p>
        </w:tc>
      </w:tr>
      <w:tr w:rsidR="00B90B57" w:rsidRPr="005459B8" w14:paraId="2E5C374A" w14:textId="77777777" w:rsidTr="00D72928">
        <w:tc>
          <w:tcPr>
            <w:tcW w:w="800" w:type="dxa"/>
            <w:shd w:val="solid" w:color="FFFFFF" w:fill="auto"/>
          </w:tcPr>
          <w:p w14:paraId="2C9438A6" w14:textId="05A74CC4"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4D4E1344" w14:textId="7AA64895" w:rsidR="00B90B57" w:rsidRPr="005459B8" w:rsidRDefault="00B90B57" w:rsidP="00B90B57">
            <w:pPr>
              <w:pStyle w:val="TAC"/>
              <w:rPr>
                <w:sz w:val="16"/>
                <w:szCs w:val="16"/>
              </w:rPr>
            </w:pPr>
            <w:r>
              <w:rPr>
                <w:sz w:val="16"/>
                <w:szCs w:val="16"/>
              </w:rPr>
              <w:t>SA2#172</w:t>
            </w:r>
          </w:p>
        </w:tc>
        <w:tc>
          <w:tcPr>
            <w:tcW w:w="1134" w:type="dxa"/>
            <w:shd w:val="solid" w:color="FFFFFF" w:fill="auto"/>
          </w:tcPr>
          <w:p w14:paraId="4746052C" w14:textId="0DB8C63F" w:rsidR="00B90B57" w:rsidRPr="005459B8" w:rsidRDefault="00036827" w:rsidP="00B90B57">
            <w:pPr>
              <w:pStyle w:val="TAC"/>
              <w:rPr>
                <w:sz w:val="16"/>
                <w:szCs w:val="16"/>
              </w:rPr>
            </w:pPr>
            <w:r w:rsidRPr="00036827">
              <w:rPr>
                <w:sz w:val="16"/>
                <w:szCs w:val="16"/>
              </w:rPr>
              <w:t>S2-2511304</w:t>
            </w:r>
          </w:p>
        </w:tc>
        <w:tc>
          <w:tcPr>
            <w:tcW w:w="567" w:type="dxa"/>
            <w:shd w:val="solid" w:color="FFFFFF" w:fill="auto"/>
          </w:tcPr>
          <w:p w14:paraId="64415148" w14:textId="0786C067" w:rsidR="00B90B57" w:rsidRPr="005459B8" w:rsidRDefault="00B90B57" w:rsidP="00B90B57">
            <w:pPr>
              <w:pStyle w:val="TAC"/>
              <w:rPr>
                <w:sz w:val="16"/>
                <w:szCs w:val="16"/>
              </w:rPr>
            </w:pPr>
            <w:r>
              <w:rPr>
                <w:sz w:val="16"/>
                <w:szCs w:val="16"/>
              </w:rPr>
              <w:t>-</w:t>
            </w:r>
          </w:p>
        </w:tc>
        <w:tc>
          <w:tcPr>
            <w:tcW w:w="426" w:type="dxa"/>
            <w:shd w:val="solid" w:color="FFFFFF" w:fill="auto"/>
          </w:tcPr>
          <w:p w14:paraId="38D8315D" w14:textId="578FE690" w:rsidR="00B90B57" w:rsidRPr="005459B8" w:rsidRDefault="00B90B57" w:rsidP="00B90B57">
            <w:pPr>
              <w:pStyle w:val="TAC"/>
              <w:rPr>
                <w:sz w:val="16"/>
                <w:szCs w:val="16"/>
              </w:rPr>
            </w:pPr>
            <w:r>
              <w:rPr>
                <w:sz w:val="16"/>
                <w:szCs w:val="16"/>
              </w:rPr>
              <w:t>-</w:t>
            </w:r>
          </w:p>
        </w:tc>
        <w:tc>
          <w:tcPr>
            <w:tcW w:w="425" w:type="dxa"/>
            <w:shd w:val="solid" w:color="FFFFFF" w:fill="auto"/>
          </w:tcPr>
          <w:p w14:paraId="58EAA070" w14:textId="468D1687" w:rsidR="00B90B57" w:rsidRPr="005459B8" w:rsidRDefault="00B90B57" w:rsidP="00B90B57">
            <w:pPr>
              <w:pStyle w:val="TAC"/>
              <w:rPr>
                <w:sz w:val="16"/>
                <w:szCs w:val="16"/>
              </w:rPr>
            </w:pPr>
            <w:r>
              <w:rPr>
                <w:sz w:val="16"/>
                <w:szCs w:val="16"/>
              </w:rPr>
              <w:t>-</w:t>
            </w:r>
          </w:p>
        </w:tc>
        <w:tc>
          <w:tcPr>
            <w:tcW w:w="4678" w:type="dxa"/>
            <w:shd w:val="solid" w:color="FFFFFF" w:fill="auto"/>
          </w:tcPr>
          <w:p w14:paraId="3C19D8DB" w14:textId="56324120" w:rsidR="00B90B57" w:rsidRPr="005459B8" w:rsidRDefault="00036827" w:rsidP="00B90B57">
            <w:pPr>
              <w:pStyle w:val="TAL"/>
              <w:rPr>
                <w:sz w:val="16"/>
                <w:szCs w:val="16"/>
              </w:rPr>
            </w:pPr>
            <w:r>
              <w:rPr>
                <w:sz w:val="16"/>
                <w:szCs w:val="16"/>
              </w:rPr>
              <w:t>Conclusions for KI#1</w:t>
            </w:r>
          </w:p>
        </w:tc>
        <w:tc>
          <w:tcPr>
            <w:tcW w:w="708" w:type="dxa"/>
            <w:shd w:val="solid" w:color="FFFFFF" w:fill="auto"/>
          </w:tcPr>
          <w:p w14:paraId="46A1202D" w14:textId="259DF0B3" w:rsidR="00B90B57" w:rsidRDefault="00B90B57" w:rsidP="00B90B57">
            <w:pPr>
              <w:pStyle w:val="TAC"/>
              <w:rPr>
                <w:sz w:val="16"/>
                <w:szCs w:val="16"/>
              </w:rPr>
            </w:pPr>
            <w:r w:rsidRPr="00F175FA">
              <w:rPr>
                <w:sz w:val="16"/>
                <w:szCs w:val="16"/>
              </w:rPr>
              <w:t>1.2.0</w:t>
            </w:r>
          </w:p>
        </w:tc>
      </w:tr>
      <w:tr w:rsidR="00B90B57" w:rsidRPr="005459B8" w14:paraId="7EED6757" w14:textId="77777777" w:rsidTr="00D72928">
        <w:tc>
          <w:tcPr>
            <w:tcW w:w="800" w:type="dxa"/>
            <w:shd w:val="solid" w:color="FFFFFF" w:fill="auto"/>
          </w:tcPr>
          <w:p w14:paraId="22C8CEA7" w14:textId="7E38B7F7"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0CACA6DA" w14:textId="583B7C08" w:rsidR="00B90B57" w:rsidRPr="005459B8" w:rsidRDefault="00B90B57" w:rsidP="00B90B57">
            <w:pPr>
              <w:pStyle w:val="TAC"/>
              <w:rPr>
                <w:sz w:val="16"/>
                <w:szCs w:val="16"/>
              </w:rPr>
            </w:pPr>
            <w:r>
              <w:rPr>
                <w:sz w:val="16"/>
                <w:szCs w:val="16"/>
              </w:rPr>
              <w:t>SA2#172</w:t>
            </w:r>
          </w:p>
        </w:tc>
        <w:tc>
          <w:tcPr>
            <w:tcW w:w="1134" w:type="dxa"/>
            <w:shd w:val="solid" w:color="FFFFFF" w:fill="auto"/>
          </w:tcPr>
          <w:p w14:paraId="5689A5ED" w14:textId="3B082B79" w:rsidR="00B90B57" w:rsidRPr="005459B8" w:rsidRDefault="00AD5A09" w:rsidP="00B90B57">
            <w:pPr>
              <w:pStyle w:val="TAC"/>
              <w:rPr>
                <w:sz w:val="16"/>
                <w:szCs w:val="16"/>
              </w:rPr>
            </w:pPr>
            <w:r w:rsidRPr="00AD5A09">
              <w:rPr>
                <w:sz w:val="16"/>
                <w:szCs w:val="16"/>
              </w:rPr>
              <w:t>S2-2511305</w:t>
            </w:r>
          </w:p>
        </w:tc>
        <w:tc>
          <w:tcPr>
            <w:tcW w:w="567" w:type="dxa"/>
            <w:shd w:val="solid" w:color="FFFFFF" w:fill="auto"/>
          </w:tcPr>
          <w:p w14:paraId="79AF5FCB" w14:textId="2DA60852" w:rsidR="00B90B57" w:rsidRPr="005459B8" w:rsidRDefault="00B90B57" w:rsidP="00B90B57">
            <w:pPr>
              <w:pStyle w:val="TAC"/>
              <w:rPr>
                <w:sz w:val="16"/>
                <w:szCs w:val="16"/>
              </w:rPr>
            </w:pPr>
            <w:r>
              <w:rPr>
                <w:sz w:val="16"/>
                <w:szCs w:val="16"/>
              </w:rPr>
              <w:t>-</w:t>
            </w:r>
          </w:p>
        </w:tc>
        <w:tc>
          <w:tcPr>
            <w:tcW w:w="426" w:type="dxa"/>
            <w:shd w:val="solid" w:color="FFFFFF" w:fill="auto"/>
          </w:tcPr>
          <w:p w14:paraId="57FAE1C3" w14:textId="5599EC02" w:rsidR="00B90B57" w:rsidRPr="005459B8" w:rsidRDefault="00B90B57" w:rsidP="00B90B57">
            <w:pPr>
              <w:pStyle w:val="TAC"/>
              <w:rPr>
                <w:sz w:val="16"/>
                <w:szCs w:val="16"/>
              </w:rPr>
            </w:pPr>
            <w:r>
              <w:rPr>
                <w:sz w:val="16"/>
                <w:szCs w:val="16"/>
              </w:rPr>
              <w:t>-</w:t>
            </w:r>
          </w:p>
        </w:tc>
        <w:tc>
          <w:tcPr>
            <w:tcW w:w="425" w:type="dxa"/>
            <w:shd w:val="solid" w:color="FFFFFF" w:fill="auto"/>
          </w:tcPr>
          <w:p w14:paraId="4EB3C8C9" w14:textId="0CFFE7BD" w:rsidR="00B90B57" w:rsidRPr="005459B8" w:rsidRDefault="00B90B57" w:rsidP="00B90B57">
            <w:pPr>
              <w:pStyle w:val="TAC"/>
              <w:rPr>
                <w:sz w:val="16"/>
                <w:szCs w:val="16"/>
              </w:rPr>
            </w:pPr>
            <w:r>
              <w:rPr>
                <w:sz w:val="16"/>
                <w:szCs w:val="16"/>
              </w:rPr>
              <w:t>-</w:t>
            </w:r>
          </w:p>
        </w:tc>
        <w:tc>
          <w:tcPr>
            <w:tcW w:w="4678" w:type="dxa"/>
            <w:shd w:val="solid" w:color="FFFFFF" w:fill="auto"/>
          </w:tcPr>
          <w:p w14:paraId="622AA3C7" w14:textId="29CA4B1A" w:rsidR="00B90B57" w:rsidRPr="005459B8" w:rsidRDefault="00AD5A09" w:rsidP="00B90B57">
            <w:pPr>
              <w:pStyle w:val="TAL"/>
              <w:rPr>
                <w:sz w:val="16"/>
                <w:szCs w:val="16"/>
              </w:rPr>
            </w:pPr>
            <w:r>
              <w:rPr>
                <w:sz w:val="16"/>
                <w:szCs w:val="16"/>
              </w:rPr>
              <w:t>Conclusions for KI#1</w:t>
            </w:r>
          </w:p>
        </w:tc>
        <w:tc>
          <w:tcPr>
            <w:tcW w:w="708" w:type="dxa"/>
            <w:shd w:val="solid" w:color="FFFFFF" w:fill="auto"/>
          </w:tcPr>
          <w:p w14:paraId="18DA048D" w14:textId="3727C7E3" w:rsidR="00B90B57" w:rsidRDefault="00B90B57" w:rsidP="00B90B57">
            <w:pPr>
              <w:pStyle w:val="TAC"/>
              <w:rPr>
                <w:sz w:val="16"/>
                <w:szCs w:val="16"/>
              </w:rPr>
            </w:pPr>
            <w:r w:rsidRPr="00F175FA">
              <w:rPr>
                <w:sz w:val="16"/>
                <w:szCs w:val="16"/>
              </w:rPr>
              <w:t>1.2.0</w:t>
            </w:r>
          </w:p>
        </w:tc>
      </w:tr>
      <w:tr w:rsidR="00B90B57" w:rsidRPr="005459B8" w14:paraId="1D0D0B14" w14:textId="77777777" w:rsidTr="00D72928">
        <w:tc>
          <w:tcPr>
            <w:tcW w:w="800" w:type="dxa"/>
            <w:shd w:val="solid" w:color="FFFFFF" w:fill="auto"/>
          </w:tcPr>
          <w:p w14:paraId="191FE116" w14:textId="60F68AD8"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770ADB1C" w14:textId="7D121B24" w:rsidR="00B90B57" w:rsidRPr="005459B8" w:rsidRDefault="00B90B57" w:rsidP="00B90B57">
            <w:pPr>
              <w:pStyle w:val="TAC"/>
              <w:rPr>
                <w:sz w:val="16"/>
                <w:szCs w:val="16"/>
              </w:rPr>
            </w:pPr>
            <w:r>
              <w:rPr>
                <w:sz w:val="16"/>
                <w:szCs w:val="16"/>
              </w:rPr>
              <w:t>SA2#172</w:t>
            </w:r>
          </w:p>
        </w:tc>
        <w:tc>
          <w:tcPr>
            <w:tcW w:w="1134" w:type="dxa"/>
            <w:shd w:val="solid" w:color="FFFFFF" w:fill="auto"/>
          </w:tcPr>
          <w:p w14:paraId="7684C45E" w14:textId="02A98907" w:rsidR="00B90B57" w:rsidRPr="005459B8" w:rsidRDefault="00E57F02" w:rsidP="00B90B57">
            <w:pPr>
              <w:pStyle w:val="TAC"/>
              <w:rPr>
                <w:sz w:val="16"/>
                <w:szCs w:val="16"/>
              </w:rPr>
            </w:pPr>
            <w:r w:rsidRPr="00E57F02">
              <w:rPr>
                <w:sz w:val="16"/>
                <w:szCs w:val="16"/>
              </w:rPr>
              <w:t>S2-2510621</w:t>
            </w:r>
          </w:p>
        </w:tc>
        <w:tc>
          <w:tcPr>
            <w:tcW w:w="567" w:type="dxa"/>
            <w:shd w:val="solid" w:color="FFFFFF" w:fill="auto"/>
          </w:tcPr>
          <w:p w14:paraId="5E6E4C72" w14:textId="5069FD6C" w:rsidR="00B90B57" w:rsidRPr="005459B8" w:rsidRDefault="00B90B57" w:rsidP="00B90B57">
            <w:pPr>
              <w:pStyle w:val="TAC"/>
              <w:rPr>
                <w:sz w:val="16"/>
                <w:szCs w:val="16"/>
              </w:rPr>
            </w:pPr>
            <w:r>
              <w:rPr>
                <w:sz w:val="16"/>
                <w:szCs w:val="16"/>
              </w:rPr>
              <w:t>-</w:t>
            </w:r>
          </w:p>
        </w:tc>
        <w:tc>
          <w:tcPr>
            <w:tcW w:w="426" w:type="dxa"/>
            <w:shd w:val="solid" w:color="FFFFFF" w:fill="auto"/>
          </w:tcPr>
          <w:p w14:paraId="4877ACD2" w14:textId="0D2C082E" w:rsidR="00B90B57" w:rsidRPr="005459B8" w:rsidRDefault="00B90B57" w:rsidP="00B90B57">
            <w:pPr>
              <w:pStyle w:val="TAC"/>
              <w:rPr>
                <w:sz w:val="16"/>
                <w:szCs w:val="16"/>
              </w:rPr>
            </w:pPr>
            <w:r>
              <w:rPr>
                <w:sz w:val="16"/>
                <w:szCs w:val="16"/>
              </w:rPr>
              <w:t>-</w:t>
            </w:r>
          </w:p>
        </w:tc>
        <w:tc>
          <w:tcPr>
            <w:tcW w:w="425" w:type="dxa"/>
            <w:shd w:val="solid" w:color="FFFFFF" w:fill="auto"/>
          </w:tcPr>
          <w:p w14:paraId="322DD459" w14:textId="6D428E6C" w:rsidR="00B90B57" w:rsidRPr="005459B8" w:rsidRDefault="00B90B57" w:rsidP="00B90B57">
            <w:pPr>
              <w:pStyle w:val="TAC"/>
              <w:rPr>
                <w:sz w:val="16"/>
                <w:szCs w:val="16"/>
              </w:rPr>
            </w:pPr>
            <w:r>
              <w:rPr>
                <w:sz w:val="16"/>
                <w:szCs w:val="16"/>
              </w:rPr>
              <w:t>-</w:t>
            </w:r>
          </w:p>
        </w:tc>
        <w:tc>
          <w:tcPr>
            <w:tcW w:w="4678" w:type="dxa"/>
            <w:shd w:val="solid" w:color="FFFFFF" w:fill="auto"/>
          </w:tcPr>
          <w:p w14:paraId="23382EEE" w14:textId="6E323BDB" w:rsidR="00B90B57" w:rsidRPr="005459B8" w:rsidRDefault="00E57F02" w:rsidP="00B90B57">
            <w:pPr>
              <w:pStyle w:val="TAL"/>
              <w:rPr>
                <w:sz w:val="16"/>
                <w:szCs w:val="16"/>
              </w:rPr>
            </w:pPr>
            <w:r w:rsidRPr="00E57F02">
              <w:rPr>
                <w:sz w:val="16"/>
                <w:szCs w:val="16"/>
              </w:rPr>
              <w:t>KI#1: Update Sol#29 Additional aspects of RTP handling (HOLD/CW, DTMF, RTCP, IMS AGW) and others</w:t>
            </w:r>
          </w:p>
        </w:tc>
        <w:tc>
          <w:tcPr>
            <w:tcW w:w="708" w:type="dxa"/>
            <w:shd w:val="solid" w:color="FFFFFF" w:fill="auto"/>
          </w:tcPr>
          <w:p w14:paraId="3D6D16B6" w14:textId="0C2C2689" w:rsidR="00B90B57" w:rsidRDefault="00B90B57" w:rsidP="00B90B57">
            <w:pPr>
              <w:pStyle w:val="TAC"/>
              <w:rPr>
                <w:sz w:val="16"/>
                <w:szCs w:val="16"/>
              </w:rPr>
            </w:pPr>
            <w:r w:rsidRPr="00F175FA">
              <w:rPr>
                <w:sz w:val="16"/>
                <w:szCs w:val="16"/>
              </w:rPr>
              <w:t>1.2.0</w:t>
            </w:r>
          </w:p>
        </w:tc>
      </w:tr>
      <w:tr w:rsidR="00B90B57" w:rsidRPr="005459B8" w14:paraId="29392581" w14:textId="77777777" w:rsidTr="00D72928">
        <w:tc>
          <w:tcPr>
            <w:tcW w:w="800" w:type="dxa"/>
            <w:shd w:val="solid" w:color="FFFFFF" w:fill="auto"/>
          </w:tcPr>
          <w:p w14:paraId="186EB245" w14:textId="6D397415"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69B9B6CA" w14:textId="3AA824EC" w:rsidR="00B90B57" w:rsidRPr="005459B8" w:rsidRDefault="00B90B57" w:rsidP="00B90B57">
            <w:pPr>
              <w:pStyle w:val="TAC"/>
              <w:rPr>
                <w:sz w:val="16"/>
                <w:szCs w:val="16"/>
              </w:rPr>
            </w:pPr>
            <w:r>
              <w:rPr>
                <w:sz w:val="16"/>
                <w:szCs w:val="16"/>
              </w:rPr>
              <w:t>SA2#172</w:t>
            </w:r>
          </w:p>
        </w:tc>
        <w:tc>
          <w:tcPr>
            <w:tcW w:w="1134" w:type="dxa"/>
            <w:shd w:val="solid" w:color="FFFFFF" w:fill="auto"/>
          </w:tcPr>
          <w:p w14:paraId="14A6464B" w14:textId="49360513" w:rsidR="00B90B57" w:rsidRPr="005459B8" w:rsidRDefault="004D5A60" w:rsidP="00B90B57">
            <w:pPr>
              <w:pStyle w:val="TAC"/>
              <w:rPr>
                <w:sz w:val="16"/>
                <w:szCs w:val="16"/>
              </w:rPr>
            </w:pPr>
            <w:r w:rsidRPr="004D5A60">
              <w:rPr>
                <w:sz w:val="16"/>
                <w:szCs w:val="16"/>
              </w:rPr>
              <w:t>S2-2510961</w:t>
            </w:r>
          </w:p>
        </w:tc>
        <w:tc>
          <w:tcPr>
            <w:tcW w:w="567" w:type="dxa"/>
            <w:shd w:val="solid" w:color="FFFFFF" w:fill="auto"/>
          </w:tcPr>
          <w:p w14:paraId="49E355BB" w14:textId="2D5EAA8A" w:rsidR="00B90B57" w:rsidRPr="005459B8" w:rsidRDefault="00B90B57" w:rsidP="00B90B57">
            <w:pPr>
              <w:pStyle w:val="TAC"/>
              <w:rPr>
                <w:sz w:val="16"/>
                <w:szCs w:val="16"/>
              </w:rPr>
            </w:pPr>
            <w:r>
              <w:rPr>
                <w:sz w:val="16"/>
                <w:szCs w:val="16"/>
              </w:rPr>
              <w:t>-</w:t>
            </w:r>
          </w:p>
        </w:tc>
        <w:tc>
          <w:tcPr>
            <w:tcW w:w="426" w:type="dxa"/>
            <w:shd w:val="solid" w:color="FFFFFF" w:fill="auto"/>
          </w:tcPr>
          <w:p w14:paraId="315CC066" w14:textId="23C139CA" w:rsidR="00B90B57" w:rsidRPr="005459B8" w:rsidRDefault="00B90B57" w:rsidP="00B90B57">
            <w:pPr>
              <w:pStyle w:val="TAC"/>
              <w:rPr>
                <w:sz w:val="16"/>
                <w:szCs w:val="16"/>
              </w:rPr>
            </w:pPr>
            <w:r>
              <w:rPr>
                <w:sz w:val="16"/>
                <w:szCs w:val="16"/>
              </w:rPr>
              <w:t>-</w:t>
            </w:r>
          </w:p>
        </w:tc>
        <w:tc>
          <w:tcPr>
            <w:tcW w:w="425" w:type="dxa"/>
            <w:shd w:val="solid" w:color="FFFFFF" w:fill="auto"/>
          </w:tcPr>
          <w:p w14:paraId="4E4DDE3F" w14:textId="46D2C310" w:rsidR="00B90B57" w:rsidRPr="005459B8" w:rsidRDefault="00B90B57" w:rsidP="00B90B57">
            <w:pPr>
              <w:pStyle w:val="TAC"/>
              <w:rPr>
                <w:sz w:val="16"/>
                <w:szCs w:val="16"/>
              </w:rPr>
            </w:pPr>
            <w:r>
              <w:rPr>
                <w:sz w:val="16"/>
                <w:szCs w:val="16"/>
              </w:rPr>
              <w:t>-</w:t>
            </w:r>
          </w:p>
        </w:tc>
        <w:tc>
          <w:tcPr>
            <w:tcW w:w="4678" w:type="dxa"/>
            <w:shd w:val="solid" w:color="FFFFFF" w:fill="auto"/>
          </w:tcPr>
          <w:p w14:paraId="1C5404E2" w14:textId="6C1C919B" w:rsidR="00B90B57" w:rsidRPr="005459B8" w:rsidRDefault="004D5A60" w:rsidP="00B90B57">
            <w:pPr>
              <w:pStyle w:val="TAL"/>
              <w:rPr>
                <w:sz w:val="16"/>
                <w:szCs w:val="16"/>
              </w:rPr>
            </w:pPr>
            <w:r w:rsidRPr="004D5A60">
              <w:rPr>
                <w:sz w:val="16"/>
                <w:szCs w:val="16"/>
              </w:rPr>
              <w:t>Compromise proposal for KI#1</w:t>
            </w:r>
          </w:p>
        </w:tc>
        <w:tc>
          <w:tcPr>
            <w:tcW w:w="708" w:type="dxa"/>
            <w:shd w:val="solid" w:color="FFFFFF" w:fill="auto"/>
          </w:tcPr>
          <w:p w14:paraId="5E4C1E74" w14:textId="14CF0BCC" w:rsidR="00B90B57" w:rsidRDefault="00B90B57" w:rsidP="00B90B57">
            <w:pPr>
              <w:pStyle w:val="TAC"/>
              <w:rPr>
                <w:sz w:val="16"/>
                <w:szCs w:val="16"/>
              </w:rPr>
            </w:pPr>
            <w:r w:rsidRPr="00F175FA">
              <w:rPr>
                <w:sz w:val="16"/>
                <w:szCs w:val="16"/>
              </w:rPr>
              <w:t>1.2.0</w:t>
            </w:r>
          </w:p>
        </w:tc>
      </w:tr>
      <w:tr w:rsidR="006121FF" w:rsidRPr="00732817" w14:paraId="58EB45AC" w14:textId="77777777" w:rsidTr="00960398">
        <w:tc>
          <w:tcPr>
            <w:tcW w:w="800" w:type="dxa"/>
            <w:shd w:val="solid" w:color="FFFFFF" w:fill="auto"/>
          </w:tcPr>
          <w:p w14:paraId="6EA42CCD" w14:textId="77777777" w:rsidR="006121FF" w:rsidRPr="00732817" w:rsidRDefault="006121FF" w:rsidP="00960398">
            <w:pPr>
              <w:pStyle w:val="TAC"/>
              <w:rPr>
                <w:color w:val="0000FF"/>
                <w:sz w:val="16"/>
                <w:szCs w:val="16"/>
              </w:rPr>
            </w:pPr>
            <w:r w:rsidRPr="00A81526">
              <w:rPr>
                <w:color w:val="0000FF"/>
                <w:sz w:val="16"/>
                <w:szCs w:val="16"/>
              </w:rPr>
              <w:t>2025-09</w:t>
            </w:r>
          </w:p>
        </w:tc>
        <w:tc>
          <w:tcPr>
            <w:tcW w:w="901" w:type="dxa"/>
            <w:shd w:val="solid" w:color="FFFFFF" w:fill="auto"/>
          </w:tcPr>
          <w:p w14:paraId="2B57B68D" w14:textId="6A332849" w:rsidR="006121FF" w:rsidRPr="00732817" w:rsidRDefault="006121FF" w:rsidP="00960398">
            <w:pPr>
              <w:pStyle w:val="TAC"/>
              <w:rPr>
                <w:color w:val="0000FF"/>
                <w:sz w:val="16"/>
                <w:szCs w:val="16"/>
              </w:rPr>
            </w:pPr>
            <w:r w:rsidRPr="00A81526">
              <w:rPr>
                <w:color w:val="0000FF"/>
                <w:sz w:val="16"/>
                <w:szCs w:val="16"/>
              </w:rPr>
              <w:t>SA#1</w:t>
            </w:r>
            <w:r>
              <w:rPr>
                <w:color w:val="0000FF"/>
                <w:sz w:val="16"/>
                <w:szCs w:val="16"/>
              </w:rPr>
              <w:t>10</w:t>
            </w:r>
          </w:p>
        </w:tc>
        <w:tc>
          <w:tcPr>
            <w:tcW w:w="1134" w:type="dxa"/>
            <w:shd w:val="solid" w:color="FFFFFF" w:fill="auto"/>
          </w:tcPr>
          <w:p w14:paraId="5F02FF49" w14:textId="41D665C2" w:rsidR="006121FF" w:rsidRPr="00732817" w:rsidRDefault="006121FF" w:rsidP="00960398">
            <w:pPr>
              <w:pStyle w:val="TAC"/>
              <w:rPr>
                <w:color w:val="0000FF"/>
                <w:sz w:val="16"/>
                <w:szCs w:val="16"/>
              </w:rPr>
            </w:pPr>
            <w:r w:rsidRPr="00A81526">
              <w:rPr>
                <w:color w:val="0000FF"/>
                <w:sz w:val="16"/>
                <w:szCs w:val="16"/>
              </w:rPr>
              <w:t>SP-25</w:t>
            </w:r>
            <w:r>
              <w:rPr>
                <w:color w:val="0000FF"/>
                <w:sz w:val="16"/>
                <w:szCs w:val="16"/>
              </w:rPr>
              <w:t>134</w:t>
            </w:r>
            <w:r w:rsidRPr="00A81526">
              <w:rPr>
                <w:color w:val="0000FF"/>
                <w:sz w:val="16"/>
                <w:szCs w:val="16"/>
              </w:rPr>
              <w:t>7</w:t>
            </w:r>
          </w:p>
        </w:tc>
        <w:tc>
          <w:tcPr>
            <w:tcW w:w="567" w:type="dxa"/>
            <w:shd w:val="solid" w:color="FFFFFF" w:fill="auto"/>
          </w:tcPr>
          <w:p w14:paraId="110878FA" w14:textId="77777777" w:rsidR="006121FF" w:rsidRPr="00732817" w:rsidRDefault="006121FF" w:rsidP="00960398">
            <w:pPr>
              <w:pStyle w:val="TAC"/>
              <w:rPr>
                <w:color w:val="0000FF"/>
                <w:sz w:val="16"/>
                <w:szCs w:val="16"/>
              </w:rPr>
            </w:pPr>
            <w:r w:rsidRPr="00A81526">
              <w:rPr>
                <w:color w:val="0000FF"/>
                <w:sz w:val="16"/>
                <w:szCs w:val="16"/>
              </w:rPr>
              <w:t>-</w:t>
            </w:r>
          </w:p>
        </w:tc>
        <w:tc>
          <w:tcPr>
            <w:tcW w:w="426" w:type="dxa"/>
            <w:shd w:val="solid" w:color="FFFFFF" w:fill="auto"/>
          </w:tcPr>
          <w:p w14:paraId="0D15C00D" w14:textId="77777777" w:rsidR="006121FF" w:rsidRPr="00732817" w:rsidRDefault="006121FF" w:rsidP="00960398">
            <w:pPr>
              <w:pStyle w:val="TAC"/>
              <w:rPr>
                <w:color w:val="0000FF"/>
                <w:sz w:val="16"/>
                <w:szCs w:val="16"/>
              </w:rPr>
            </w:pPr>
            <w:r w:rsidRPr="00A81526">
              <w:rPr>
                <w:color w:val="0000FF"/>
                <w:sz w:val="16"/>
                <w:szCs w:val="16"/>
              </w:rPr>
              <w:t>-</w:t>
            </w:r>
          </w:p>
        </w:tc>
        <w:tc>
          <w:tcPr>
            <w:tcW w:w="425" w:type="dxa"/>
            <w:shd w:val="solid" w:color="FFFFFF" w:fill="auto"/>
          </w:tcPr>
          <w:p w14:paraId="1675732A" w14:textId="77777777" w:rsidR="006121FF" w:rsidRPr="00732817" w:rsidRDefault="006121FF" w:rsidP="00960398">
            <w:pPr>
              <w:pStyle w:val="TAC"/>
              <w:rPr>
                <w:color w:val="0000FF"/>
                <w:sz w:val="16"/>
                <w:szCs w:val="16"/>
              </w:rPr>
            </w:pPr>
            <w:r w:rsidRPr="00A81526">
              <w:rPr>
                <w:color w:val="0000FF"/>
                <w:sz w:val="16"/>
                <w:szCs w:val="16"/>
              </w:rPr>
              <w:t>-</w:t>
            </w:r>
          </w:p>
        </w:tc>
        <w:tc>
          <w:tcPr>
            <w:tcW w:w="4678" w:type="dxa"/>
            <w:shd w:val="solid" w:color="FFFFFF" w:fill="auto"/>
          </w:tcPr>
          <w:p w14:paraId="32CFCDD4" w14:textId="20551CDA" w:rsidR="006121FF" w:rsidRPr="00732817" w:rsidRDefault="006121FF" w:rsidP="00960398">
            <w:pPr>
              <w:pStyle w:val="TAL"/>
              <w:rPr>
                <w:color w:val="0000FF"/>
                <w:sz w:val="16"/>
                <w:szCs w:val="16"/>
              </w:rPr>
            </w:pPr>
            <w:r>
              <w:rPr>
                <w:rFonts w:cs="Arial"/>
                <w:color w:val="0000FF"/>
              </w:rPr>
              <w:t>P</w:t>
            </w:r>
            <w:r w:rsidRPr="00A81526">
              <w:rPr>
                <w:rFonts w:cs="Arial"/>
                <w:color w:val="0000FF"/>
              </w:rPr>
              <w:t>resentation</w:t>
            </w:r>
            <w:r>
              <w:rPr>
                <w:rFonts w:cs="Arial"/>
                <w:color w:val="0000FF"/>
              </w:rPr>
              <w:t xml:space="preserve"> to TSG SA#110</w:t>
            </w:r>
            <w:r w:rsidRPr="00A81526">
              <w:rPr>
                <w:rFonts w:cs="Arial"/>
                <w:color w:val="0000FF"/>
              </w:rPr>
              <w:t xml:space="preserve"> for information</w:t>
            </w:r>
            <w:r>
              <w:rPr>
                <w:rFonts w:cs="Arial"/>
                <w:color w:val="0000FF"/>
              </w:rPr>
              <w:t xml:space="preserve"> (second presentation)</w:t>
            </w:r>
          </w:p>
        </w:tc>
        <w:tc>
          <w:tcPr>
            <w:tcW w:w="708" w:type="dxa"/>
            <w:shd w:val="solid" w:color="FFFFFF" w:fill="auto"/>
          </w:tcPr>
          <w:p w14:paraId="69180100" w14:textId="57F24532" w:rsidR="006121FF" w:rsidRPr="00732817" w:rsidRDefault="006121FF" w:rsidP="00960398">
            <w:pPr>
              <w:pStyle w:val="TAC"/>
              <w:rPr>
                <w:color w:val="0000FF"/>
                <w:sz w:val="16"/>
                <w:szCs w:val="16"/>
              </w:rPr>
            </w:pPr>
            <w:r w:rsidRPr="00A81526">
              <w:rPr>
                <w:color w:val="0000FF"/>
                <w:sz w:val="16"/>
                <w:szCs w:val="16"/>
              </w:rPr>
              <w:t>1.</w:t>
            </w:r>
            <w:r>
              <w:rPr>
                <w:color w:val="0000FF"/>
                <w:sz w:val="16"/>
                <w:szCs w:val="16"/>
              </w:rPr>
              <w:t>2</w:t>
            </w:r>
            <w:r w:rsidRPr="00A81526">
              <w:rPr>
                <w:color w:val="0000FF"/>
                <w:sz w:val="16"/>
                <w:szCs w:val="16"/>
              </w:rPr>
              <w:t>.0</w:t>
            </w:r>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9617E" w14:textId="77777777" w:rsidR="009179D7" w:rsidRDefault="009179D7">
      <w:r>
        <w:separator/>
      </w:r>
    </w:p>
  </w:endnote>
  <w:endnote w:type="continuationSeparator" w:id="0">
    <w:p w14:paraId="40617F4E" w14:textId="77777777" w:rsidR="009179D7" w:rsidRDefault="009179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93A63" w:rsidRDefault="00597B11" w:rsidP="00893A63">
    <w:pPr>
      <w:pStyle w:val="Footer"/>
      <w:rPr>
        <w:rFonts w:cs="Arial"/>
        <w:sz w:val="20"/>
      </w:rPr>
    </w:pPr>
    <w:r w:rsidRPr="00893A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B0045" w14:textId="77777777" w:rsidR="009179D7" w:rsidRDefault="009179D7">
      <w:r>
        <w:separator/>
      </w:r>
    </w:p>
  </w:footnote>
  <w:footnote w:type="continuationSeparator" w:id="0">
    <w:p w14:paraId="3889E3B3" w14:textId="77777777" w:rsidR="009179D7" w:rsidRDefault="009179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9BD9390" w:rsidR="00597B11" w:rsidRDefault="00597B11">
    <w:pPr>
      <w:framePr w:h="284" w:hRule="exact" w:wrap="around" w:vAnchor="text" w:hAnchor="margin" w:xAlign="right" w:y="1"/>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ZA </w:instrText>
    </w:r>
    <w:r w:rsidRPr="00893A63">
      <w:rPr>
        <w:rFonts w:ascii="Arial" w:hAnsi="Arial" w:cs="Arial"/>
        <w:b/>
        <w:szCs w:val="18"/>
      </w:rPr>
      <w:fldChar w:fldCharType="separate"/>
    </w:r>
    <w:r w:rsidR="006121FF">
      <w:rPr>
        <w:rFonts w:ascii="Arial" w:hAnsi="Arial" w:cs="Arial"/>
        <w:b/>
        <w:noProof/>
        <w:szCs w:val="18"/>
      </w:rPr>
      <w:t>3GPP TR 23.700-19 V1.2.0 (2025-11)</w:t>
    </w:r>
    <w:r w:rsidRPr="00893A6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PAGE </w:instrText>
    </w:r>
    <w:r w:rsidRPr="00893A63">
      <w:rPr>
        <w:rFonts w:ascii="Arial" w:hAnsi="Arial" w:cs="Arial"/>
        <w:b/>
        <w:szCs w:val="18"/>
      </w:rPr>
      <w:fldChar w:fldCharType="separate"/>
    </w:r>
    <w:r w:rsidR="000A0271" w:rsidRPr="00893A63">
      <w:rPr>
        <w:rFonts w:ascii="Arial" w:hAnsi="Arial" w:cs="Arial"/>
        <w:b/>
        <w:noProof/>
        <w:szCs w:val="18"/>
      </w:rPr>
      <w:t>2</w:t>
    </w:r>
    <w:r w:rsidRPr="00893A63">
      <w:rPr>
        <w:rFonts w:ascii="Arial" w:hAnsi="Arial" w:cs="Arial"/>
        <w:b/>
        <w:szCs w:val="18"/>
      </w:rPr>
      <w:fldChar w:fldCharType="end"/>
    </w:r>
  </w:p>
  <w:p w14:paraId="13C538E8" w14:textId="411BE7B8" w:rsidR="00597B11" w:rsidRDefault="00597B11">
    <w:pPr>
      <w:framePr w:h="284" w:hRule="exact" w:wrap="around" w:vAnchor="text" w:hAnchor="margin"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ZGSM </w:instrText>
    </w:r>
    <w:r w:rsidRPr="00893A63">
      <w:rPr>
        <w:rFonts w:ascii="Arial" w:hAnsi="Arial" w:cs="Arial"/>
        <w:b/>
        <w:szCs w:val="18"/>
      </w:rPr>
      <w:fldChar w:fldCharType="separate"/>
    </w:r>
    <w:r w:rsidR="006121FF">
      <w:rPr>
        <w:rFonts w:ascii="Arial" w:hAnsi="Arial" w:cs="Arial"/>
        <w:b/>
        <w:noProof/>
        <w:szCs w:val="18"/>
      </w:rPr>
      <w:t>Release 20</w:t>
    </w:r>
    <w:r w:rsidRPr="00893A6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2"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4"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5"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7"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2"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5"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8"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2"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3"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4"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5"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7"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8"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59"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0"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0"/>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49"/>
  </w:num>
  <w:num w:numId="16" w16cid:durableId="1269118316">
    <w:abstractNumId w:val="36"/>
  </w:num>
  <w:num w:numId="17" w16cid:durableId="645747346">
    <w:abstractNumId w:val="42"/>
  </w:num>
  <w:num w:numId="18" w16cid:durableId="1479154033">
    <w:abstractNumId w:val="32"/>
  </w:num>
  <w:num w:numId="19" w16cid:durableId="2049528048">
    <w:abstractNumId w:val="25"/>
  </w:num>
  <w:num w:numId="20" w16cid:durableId="1118646032">
    <w:abstractNumId w:val="17"/>
  </w:num>
  <w:num w:numId="21" w16cid:durableId="93015639">
    <w:abstractNumId w:val="20"/>
  </w:num>
  <w:num w:numId="22" w16cid:durableId="1572349041">
    <w:abstractNumId w:val="27"/>
  </w:num>
  <w:num w:numId="23" w16cid:durableId="1964995719">
    <w:abstractNumId w:val="48"/>
  </w:num>
  <w:num w:numId="24" w16cid:durableId="1615400032">
    <w:abstractNumId w:val="46"/>
  </w:num>
  <w:num w:numId="25" w16cid:durableId="279335640">
    <w:abstractNumId w:val="39"/>
  </w:num>
  <w:num w:numId="26" w16cid:durableId="294720885">
    <w:abstractNumId w:val="24"/>
  </w:num>
  <w:num w:numId="27" w16cid:durableId="1951235569">
    <w:abstractNumId w:val="58"/>
  </w:num>
  <w:num w:numId="28" w16cid:durableId="1917595515">
    <w:abstractNumId w:val="53"/>
  </w:num>
  <w:num w:numId="29" w16cid:durableId="2108842237">
    <w:abstractNumId w:val="14"/>
  </w:num>
  <w:num w:numId="30" w16cid:durableId="1127428125">
    <w:abstractNumId w:val="60"/>
  </w:num>
  <w:num w:numId="31" w16cid:durableId="1333677248">
    <w:abstractNumId w:val="30"/>
  </w:num>
  <w:num w:numId="32" w16cid:durableId="1070736618">
    <w:abstractNumId w:val="54"/>
  </w:num>
  <w:num w:numId="33" w16cid:durableId="1481387264">
    <w:abstractNumId w:val="19"/>
  </w:num>
  <w:num w:numId="34" w16cid:durableId="1803771512">
    <w:abstractNumId w:val="52"/>
  </w:num>
  <w:num w:numId="35" w16cid:durableId="1805418459">
    <w:abstractNumId w:val="44"/>
  </w:num>
  <w:num w:numId="36" w16cid:durableId="454256949">
    <w:abstractNumId w:val="37"/>
  </w:num>
  <w:num w:numId="37" w16cid:durableId="1618832632">
    <w:abstractNumId w:val="29"/>
  </w:num>
  <w:num w:numId="38" w16cid:durableId="1868985614">
    <w:abstractNumId w:val="28"/>
  </w:num>
  <w:num w:numId="39" w16cid:durableId="1634288935">
    <w:abstractNumId w:val="41"/>
  </w:num>
  <w:num w:numId="40" w16cid:durableId="789935135">
    <w:abstractNumId w:val="31"/>
  </w:num>
  <w:num w:numId="41" w16cid:durableId="730153925">
    <w:abstractNumId w:val="38"/>
  </w:num>
  <w:num w:numId="42" w16cid:durableId="884753451">
    <w:abstractNumId w:val="35"/>
  </w:num>
  <w:num w:numId="43" w16cid:durableId="593054495">
    <w:abstractNumId w:val="22"/>
  </w:num>
  <w:num w:numId="44" w16cid:durableId="920219041">
    <w:abstractNumId w:val="23"/>
  </w:num>
  <w:num w:numId="45" w16cid:durableId="1101878772">
    <w:abstractNumId w:val="47"/>
  </w:num>
  <w:num w:numId="46" w16cid:durableId="363989367">
    <w:abstractNumId w:val="40"/>
  </w:num>
  <w:num w:numId="47" w16cid:durableId="921447530">
    <w:abstractNumId w:val="0"/>
  </w:num>
  <w:num w:numId="48" w16cid:durableId="2014184315">
    <w:abstractNumId w:val="1"/>
  </w:num>
  <w:num w:numId="49" w16cid:durableId="587277450">
    <w:abstractNumId w:val="18"/>
  </w:num>
  <w:num w:numId="50" w16cid:durableId="1138303393">
    <w:abstractNumId w:val="43"/>
  </w:num>
  <w:num w:numId="51" w16cid:durableId="1678339648">
    <w:abstractNumId w:val="51"/>
  </w:num>
  <w:num w:numId="52" w16cid:durableId="1127503523">
    <w:abstractNumId w:val="59"/>
  </w:num>
  <w:num w:numId="53" w16cid:durableId="1155101286">
    <w:abstractNumId w:val="21"/>
  </w:num>
  <w:num w:numId="54" w16cid:durableId="1477868396">
    <w:abstractNumId w:val="26"/>
  </w:num>
  <w:num w:numId="55" w16cid:durableId="1115708488">
    <w:abstractNumId w:val="45"/>
  </w:num>
  <w:num w:numId="56" w16cid:durableId="1834373397">
    <w:abstractNumId w:val="55"/>
  </w:num>
  <w:num w:numId="57" w16cid:durableId="564335214">
    <w:abstractNumId w:val="33"/>
  </w:num>
  <w:num w:numId="58" w16cid:durableId="1417167356">
    <w:abstractNumId w:val="16"/>
  </w:num>
  <w:num w:numId="59" w16cid:durableId="1969238044">
    <w:abstractNumId w:val="57"/>
  </w:num>
  <w:num w:numId="60" w16cid:durableId="625813379">
    <w:abstractNumId w:val="34"/>
  </w:num>
  <w:num w:numId="61" w16cid:durableId="841313527">
    <w:abstractNumId w:val="15"/>
  </w:num>
  <w:num w:numId="62" w16cid:durableId="1811285825">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584B"/>
    <w:rsid w:val="003B773F"/>
    <w:rsid w:val="003C3971"/>
    <w:rsid w:val="003C6B4E"/>
    <w:rsid w:val="003D1615"/>
    <w:rsid w:val="003E01D1"/>
    <w:rsid w:val="003E2920"/>
    <w:rsid w:val="003F0845"/>
    <w:rsid w:val="003F1122"/>
    <w:rsid w:val="00403B61"/>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8"/>
    <w:rsid w:val="005465F0"/>
    <w:rsid w:val="005516AF"/>
    <w:rsid w:val="00553700"/>
    <w:rsid w:val="00554FC4"/>
    <w:rsid w:val="00555DA5"/>
    <w:rsid w:val="00556440"/>
    <w:rsid w:val="00565087"/>
    <w:rsid w:val="00566F8A"/>
    <w:rsid w:val="00567B6C"/>
    <w:rsid w:val="00574487"/>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AEA"/>
    <w:rsid w:val="006053E7"/>
    <w:rsid w:val="006121FF"/>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D2A4D"/>
    <w:rsid w:val="006D3BD3"/>
    <w:rsid w:val="006D5275"/>
    <w:rsid w:val="006D6080"/>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1200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5E90"/>
    <w:rsid w:val="008C1049"/>
    <w:rsid w:val="008C14DF"/>
    <w:rsid w:val="008C18E9"/>
    <w:rsid w:val="008C384C"/>
    <w:rsid w:val="008C7B64"/>
    <w:rsid w:val="008D64AA"/>
    <w:rsid w:val="008D7077"/>
    <w:rsid w:val="008E2D68"/>
    <w:rsid w:val="008E6756"/>
    <w:rsid w:val="008E6E89"/>
    <w:rsid w:val="0090271F"/>
    <w:rsid w:val="00902E23"/>
    <w:rsid w:val="00902FBF"/>
    <w:rsid w:val="00906744"/>
    <w:rsid w:val="009114D7"/>
    <w:rsid w:val="0091348E"/>
    <w:rsid w:val="009179D7"/>
    <w:rsid w:val="00917CCB"/>
    <w:rsid w:val="009203A0"/>
    <w:rsid w:val="0092370D"/>
    <w:rsid w:val="00926620"/>
    <w:rsid w:val="009308A8"/>
    <w:rsid w:val="0093164B"/>
    <w:rsid w:val="00931952"/>
    <w:rsid w:val="00933FB0"/>
    <w:rsid w:val="00942EC2"/>
    <w:rsid w:val="009474B8"/>
    <w:rsid w:val="00966610"/>
    <w:rsid w:val="00975DAE"/>
    <w:rsid w:val="009833DA"/>
    <w:rsid w:val="0099347F"/>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65FD"/>
    <w:rsid w:val="00B00840"/>
    <w:rsid w:val="00B03FBF"/>
    <w:rsid w:val="00B11544"/>
    <w:rsid w:val="00B137BA"/>
    <w:rsid w:val="00B15449"/>
    <w:rsid w:val="00B24479"/>
    <w:rsid w:val="00B430DF"/>
    <w:rsid w:val="00B467BC"/>
    <w:rsid w:val="00B617B3"/>
    <w:rsid w:val="00B643FA"/>
    <w:rsid w:val="00B65EE9"/>
    <w:rsid w:val="00B703AB"/>
    <w:rsid w:val="00B706C1"/>
    <w:rsid w:val="00B71205"/>
    <w:rsid w:val="00B81236"/>
    <w:rsid w:val="00B8386D"/>
    <w:rsid w:val="00B83F9C"/>
    <w:rsid w:val="00B90B57"/>
    <w:rsid w:val="00B91567"/>
    <w:rsid w:val="00B93086"/>
    <w:rsid w:val="00BA19ED"/>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809D5"/>
    <w:rsid w:val="00C80F1D"/>
    <w:rsid w:val="00C84271"/>
    <w:rsid w:val="00C91962"/>
    <w:rsid w:val="00C93F40"/>
    <w:rsid w:val="00C97BA2"/>
    <w:rsid w:val="00CA1205"/>
    <w:rsid w:val="00CA3D0C"/>
    <w:rsid w:val="00CB09B3"/>
    <w:rsid w:val="00CB7A6B"/>
    <w:rsid w:val="00CD20D6"/>
    <w:rsid w:val="00CE353D"/>
    <w:rsid w:val="00CE525E"/>
    <w:rsid w:val="00CF08FD"/>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7645"/>
    <w:rsid w:val="00E90189"/>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3A6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93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93A63"/>
    <w:pPr>
      <w:pBdr>
        <w:top w:val="none" w:sz="0" w:space="0" w:color="auto"/>
      </w:pBdr>
      <w:spacing w:before="180"/>
      <w:outlineLvl w:val="1"/>
    </w:pPr>
    <w:rPr>
      <w:sz w:val="32"/>
    </w:rPr>
  </w:style>
  <w:style w:type="paragraph" w:styleId="Heading3">
    <w:name w:val="heading 3"/>
    <w:basedOn w:val="Heading2"/>
    <w:next w:val="Normal"/>
    <w:link w:val="Heading3Char"/>
    <w:qFormat/>
    <w:rsid w:val="00893A63"/>
    <w:pPr>
      <w:spacing w:before="120"/>
      <w:outlineLvl w:val="2"/>
    </w:pPr>
    <w:rPr>
      <w:sz w:val="28"/>
    </w:rPr>
  </w:style>
  <w:style w:type="paragraph" w:styleId="Heading4">
    <w:name w:val="heading 4"/>
    <w:basedOn w:val="Heading3"/>
    <w:next w:val="Normal"/>
    <w:link w:val="Heading4Char"/>
    <w:qFormat/>
    <w:rsid w:val="00893A63"/>
    <w:pPr>
      <w:ind w:left="1418" w:hanging="1418"/>
      <w:outlineLvl w:val="3"/>
    </w:pPr>
    <w:rPr>
      <w:sz w:val="24"/>
    </w:rPr>
  </w:style>
  <w:style w:type="paragraph" w:styleId="Heading5">
    <w:name w:val="heading 5"/>
    <w:basedOn w:val="Heading4"/>
    <w:next w:val="Normal"/>
    <w:link w:val="Heading5Char"/>
    <w:qFormat/>
    <w:rsid w:val="00893A63"/>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893A63"/>
    <w:pPr>
      <w:ind w:left="0" w:firstLine="0"/>
      <w:outlineLvl w:val="7"/>
    </w:pPr>
  </w:style>
  <w:style w:type="paragraph" w:styleId="Heading9">
    <w:name w:val="heading 9"/>
    <w:basedOn w:val="Heading8"/>
    <w:next w:val="Normal"/>
    <w:qFormat/>
    <w:rsid w:val="00893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3A63"/>
    <w:pPr>
      <w:ind w:left="1985" w:hanging="1985"/>
      <w:outlineLvl w:val="9"/>
    </w:pPr>
    <w:rPr>
      <w:sz w:val="20"/>
    </w:rPr>
  </w:style>
  <w:style w:type="paragraph" w:styleId="TOC9">
    <w:name w:val="toc 9"/>
    <w:basedOn w:val="TOC8"/>
    <w:uiPriority w:val="39"/>
    <w:rsid w:val="00893A63"/>
    <w:pPr>
      <w:ind w:left="1418" w:hanging="1418"/>
    </w:pPr>
  </w:style>
  <w:style w:type="paragraph" w:styleId="TOC8">
    <w:name w:val="toc 8"/>
    <w:basedOn w:val="TOC1"/>
    <w:uiPriority w:val="39"/>
    <w:rsid w:val="00893A63"/>
    <w:pPr>
      <w:spacing w:before="180"/>
      <w:ind w:left="2693" w:hanging="2693"/>
    </w:pPr>
    <w:rPr>
      <w:b/>
    </w:rPr>
  </w:style>
  <w:style w:type="paragraph" w:styleId="TOC1">
    <w:name w:val="toc 1"/>
    <w:uiPriority w:val="39"/>
    <w:rsid w:val="00893A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93A63"/>
    <w:pPr>
      <w:keepLines/>
      <w:tabs>
        <w:tab w:val="center" w:pos="4536"/>
        <w:tab w:val="right" w:pos="9072"/>
      </w:tabs>
    </w:pPr>
    <w:rPr>
      <w:noProof/>
    </w:rPr>
  </w:style>
  <w:style w:type="character" w:customStyle="1" w:styleId="ZGSM">
    <w:name w:val="ZGSM"/>
    <w:rsid w:val="00893A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3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93A63"/>
    <w:pPr>
      <w:ind w:left="1701" w:hanging="1701"/>
    </w:pPr>
  </w:style>
  <w:style w:type="paragraph" w:styleId="TOC4">
    <w:name w:val="toc 4"/>
    <w:basedOn w:val="TOC3"/>
    <w:uiPriority w:val="39"/>
    <w:rsid w:val="00893A63"/>
    <w:pPr>
      <w:ind w:left="1418" w:hanging="1418"/>
    </w:pPr>
  </w:style>
  <w:style w:type="paragraph" w:styleId="TOC3">
    <w:name w:val="toc 3"/>
    <w:basedOn w:val="TOC2"/>
    <w:uiPriority w:val="39"/>
    <w:rsid w:val="00893A63"/>
    <w:pPr>
      <w:ind w:left="1134" w:hanging="1134"/>
    </w:pPr>
  </w:style>
  <w:style w:type="paragraph" w:styleId="TOC2">
    <w:name w:val="toc 2"/>
    <w:basedOn w:val="TOC1"/>
    <w:uiPriority w:val="39"/>
    <w:rsid w:val="00893A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3A63"/>
    <w:pPr>
      <w:outlineLvl w:val="9"/>
    </w:pPr>
  </w:style>
  <w:style w:type="paragraph" w:customStyle="1" w:styleId="NF">
    <w:name w:val="NF"/>
    <w:basedOn w:val="NO"/>
    <w:rsid w:val="00893A63"/>
    <w:pPr>
      <w:keepNext/>
      <w:spacing w:after="0"/>
    </w:pPr>
    <w:rPr>
      <w:rFonts w:ascii="Arial" w:hAnsi="Arial"/>
      <w:sz w:val="18"/>
    </w:rPr>
  </w:style>
  <w:style w:type="paragraph" w:customStyle="1" w:styleId="NO">
    <w:name w:val="NO"/>
    <w:basedOn w:val="Normal"/>
    <w:link w:val="NOZchn"/>
    <w:rsid w:val="00893A63"/>
    <w:pPr>
      <w:keepLines/>
      <w:ind w:left="1135" w:hanging="851"/>
    </w:pPr>
  </w:style>
  <w:style w:type="paragraph" w:customStyle="1" w:styleId="PL">
    <w:name w:val="PL"/>
    <w:rsid w:val="00893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93A63"/>
    <w:pPr>
      <w:jc w:val="right"/>
    </w:pPr>
  </w:style>
  <w:style w:type="paragraph" w:customStyle="1" w:styleId="TAL">
    <w:name w:val="TAL"/>
    <w:basedOn w:val="Normal"/>
    <w:link w:val="TALChar"/>
    <w:rsid w:val="00893A63"/>
    <w:pPr>
      <w:keepNext/>
      <w:keepLines/>
      <w:spacing w:after="0"/>
    </w:pPr>
    <w:rPr>
      <w:rFonts w:ascii="Arial" w:hAnsi="Arial"/>
      <w:sz w:val="18"/>
    </w:rPr>
  </w:style>
  <w:style w:type="paragraph" w:customStyle="1" w:styleId="TAH">
    <w:name w:val="TAH"/>
    <w:basedOn w:val="TAC"/>
    <w:link w:val="TAHCar"/>
    <w:rsid w:val="00893A63"/>
    <w:rPr>
      <w:b/>
    </w:rPr>
  </w:style>
  <w:style w:type="paragraph" w:customStyle="1" w:styleId="TAC">
    <w:name w:val="TAC"/>
    <w:basedOn w:val="TAL"/>
    <w:link w:val="TACChar"/>
    <w:rsid w:val="00893A63"/>
    <w:pPr>
      <w:jc w:val="center"/>
    </w:pPr>
  </w:style>
  <w:style w:type="paragraph" w:customStyle="1" w:styleId="LD">
    <w:name w:val="LD"/>
    <w:rsid w:val="00893A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93A63"/>
    <w:pPr>
      <w:keepLines/>
      <w:ind w:left="1702" w:hanging="1418"/>
    </w:pPr>
  </w:style>
  <w:style w:type="paragraph" w:customStyle="1" w:styleId="FP">
    <w:name w:val="FP"/>
    <w:basedOn w:val="Normal"/>
    <w:rsid w:val="00893A63"/>
    <w:pPr>
      <w:spacing w:after="0"/>
    </w:pPr>
  </w:style>
  <w:style w:type="paragraph" w:customStyle="1" w:styleId="NW">
    <w:name w:val="NW"/>
    <w:basedOn w:val="NO"/>
    <w:rsid w:val="00893A63"/>
    <w:pPr>
      <w:spacing w:after="0"/>
    </w:pPr>
  </w:style>
  <w:style w:type="paragraph" w:customStyle="1" w:styleId="EW">
    <w:name w:val="EW"/>
    <w:basedOn w:val="EX"/>
    <w:rsid w:val="00893A63"/>
    <w:pPr>
      <w:spacing w:after="0"/>
    </w:pPr>
  </w:style>
  <w:style w:type="paragraph" w:customStyle="1" w:styleId="B1">
    <w:name w:val="B1"/>
    <w:basedOn w:val="List"/>
    <w:link w:val="B1Char"/>
    <w:rsid w:val="00893A63"/>
    <w:pPr>
      <w:ind w:left="568" w:hanging="284"/>
      <w:contextualSpacing w:val="0"/>
    </w:pPr>
  </w:style>
  <w:style w:type="paragraph" w:styleId="TOC6">
    <w:name w:val="toc 6"/>
    <w:basedOn w:val="TOC5"/>
    <w:next w:val="Normal"/>
    <w:uiPriority w:val="39"/>
    <w:rsid w:val="00893A63"/>
    <w:pPr>
      <w:ind w:left="1985" w:hanging="1985"/>
    </w:pPr>
  </w:style>
  <w:style w:type="paragraph" w:styleId="TOC7">
    <w:name w:val="toc 7"/>
    <w:basedOn w:val="TOC6"/>
    <w:next w:val="Normal"/>
    <w:uiPriority w:val="39"/>
    <w:rsid w:val="00893A63"/>
    <w:pPr>
      <w:ind w:left="2268" w:hanging="2268"/>
    </w:pPr>
  </w:style>
  <w:style w:type="paragraph" w:customStyle="1" w:styleId="EditorsNote">
    <w:name w:val="Editor's Note"/>
    <w:basedOn w:val="NO"/>
    <w:link w:val="EditorsNoteChar"/>
    <w:rsid w:val="00893A63"/>
    <w:pPr>
      <w:ind w:left="1559" w:hanging="1276"/>
    </w:pPr>
    <w:rPr>
      <w:color w:val="FF0000"/>
    </w:rPr>
  </w:style>
  <w:style w:type="paragraph" w:customStyle="1" w:styleId="TH">
    <w:name w:val="TH"/>
    <w:basedOn w:val="Normal"/>
    <w:link w:val="THChar"/>
    <w:rsid w:val="00893A63"/>
    <w:pPr>
      <w:keepNext/>
      <w:keepLines/>
      <w:spacing w:before="60"/>
      <w:jc w:val="center"/>
    </w:pPr>
    <w:rPr>
      <w:rFonts w:ascii="Arial" w:hAnsi="Arial"/>
      <w:b/>
    </w:rPr>
  </w:style>
  <w:style w:type="paragraph" w:customStyle="1" w:styleId="ZA">
    <w:name w:val="ZA"/>
    <w:rsid w:val="00893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93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93A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93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93A63"/>
    <w:pPr>
      <w:ind w:left="851" w:hanging="851"/>
    </w:pPr>
  </w:style>
  <w:style w:type="paragraph" w:customStyle="1" w:styleId="ZH">
    <w:name w:val="ZH"/>
    <w:rsid w:val="00893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93A63"/>
    <w:pPr>
      <w:keepNext w:val="0"/>
      <w:spacing w:before="0" w:after="240"/>
    </w:pPr>
  </w:style>
  <w:style w:type="paragraph" w:customStyle="1" w:styleId="ZG">
    <w:name w:val="ZG"/>
    <w:rsid w:val="00893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93A63"/>
    <w:pPr>
      <w:ind w:left="851" w:hanging="284"/>
      <w:contextualSpacing w:val="0"/>
    </w:pPr>
  </w:style>
  <w:style w:type="paragraph" w:customStyle="1" w:styleId="B3">
    <w:name w:val="B3"/>
    <w:basedOn w:val="List3"/>
    <w:rsid w:val="00893A63"/>
    <w:pPr>
      <w:ind w:left="1135" w:hanging="284"/>
      <w:contextualSpacing w:val="0"/>
    </w:pPr>
  </w:style>
  <w:style w:type="paragraph" w:customStyle="1" w:styleId="B4">
    <w:name w:val="B4"/>
    <w:basedOn w:val="List4"/>
    <w:rsid w:val="00893A63"/>
    <w:pPr>
      <w:ind w:left="1418" w:hanging="284"/>
      <w:contextualSpacing w:val="0"/>
    </w:pPr>
  </w:style>
  <w:style w:type="paragraph" w:customStyle="1" w:styleId="B5">
    <w:name w:val="B5"/>
    <w:basedOn w:val="List5"/>
    <w:rsid w:val="00893A63"/>
    <w:pPr>
      <w:ind w:left="1702" w:hanging="284"/>
      <w:contextualSpacing w:val="0"/>
    </w:pPr>
  </w:style>
  <w:style w:type="paragraph" w:customStyle="1" w:styleId="ZTD">
    <w:name w:val="ZTD"/>
    <w:basedOn w:val="ZB"/>
    <w:rsid w:val="00893A63"/>
    <w:pPr>
      <w:framePr w:hRule="auto" w:wrap="notBeside" w:y="852"/>
    </w:pPr>
    <w:rPr>
      <w:i w:val="0"/>
      <w:sz w:val="40"/>
    </w:rPr>
  </w:style>
  <w:style w:type="paragraph" w:customStyle="1" w:styleId="ZV">
    <w:name w:val="ZV"/>
    <w:basedOn w:val="ZU"/>
    <w:rsid w:val="00893A63"/>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6.bin"/><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3.emf"/><Relationship Id="rId56" Type="http://schemas.openxmlformats.org/officeDocument/2006/relationships/image" Target="media/image37.emf"/><Relationship Id="rId64" Type="http://schemas.openxmlformats.org/officeDocument/2006/relationships/image" Target="media/image41.emf"/><Relationship Id="rId69" Type="http://schemas.openxmlformats.org/officeDocument/2006/relationships/package" Target="embeddings/Microsoft_Visio_Drawing6.vsdx"/><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13" Type="http://schemas.openxmlformats.org/officeDocument/2006/relationships/oleObject" Target="embeddings/oleObject20.bin"/><Relationship Id="rId118" Type="http://schemas.openxmlformats.org/officeDocument/2006/relationships/image" Target="media/image67.emf"/><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oleObject" Target="embeddings/oleObject14.bin"/><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oleObject" Target="embeddings/oleObject17.bin"/><Relationship Id="rId108" Type="http://schemas.openxmlformats.org/officeDocument/2006/relationships/image" Target="media/image62.emf"/><Relationship Id="rId116" Type="http://schemas.openxmlformats.org/officeDocument/2006/relationships/image" Target="media/image66.emf"/><Relationship Id="rId124" Type="http://schemas.openxmlformats.org/officeDocument/2006/relationships/image" Target="media/image70.emf"/><Relationship Id="rId129"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36.emf"/><Relationship Id="rId62" Type="http://schemas.openxmlformats.org/officeDocument/2006/relationships/image" Target="media/image40.emf"/><Relationship Id="rId70" Type="http://schemas.openxmlformats.org/officeDocument/2006/relationships/image" Target="media/image44.emf"/><Relationship Id="rId75" Type="http://schemas.openxmlformats.org/officeDocument/2006/relationships/package" Target="embeddings/Microsoft_Visio_Drawing39.vsdx"/><Relationship Id="rId83" Type="http://schemas.openxmlformats.org/officeDocument/2006/relationships/oleObject" Target="embeddings/oleObject13.bin"/><Relationship Id="rId88" Type="http://schemas.openxmlformats.org/officeDocument/2006/relationships/image" Target="media/image53.emf"/><Relationship Id="rId91" Type="http://schemas.openxmlformats.org/officeDocument/2006/relationships/package" Target="embeddings/Microsoft_Visio_Drawing12.vsdx"/><Relationship Id="rId96" Type="http://schemas.openxmlformats.org/officeDocument/2006/relationships/image" Target="media/image57.emf"/><Relationship Id="rId11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package" Target="embeddings/Microsoft_Visio_Drawing1.vsdx"/><Relationship Id="rId57" Type="http://schemas.openxmlformats.org/officeDocument/2006/relationships/package" Target="embeddings/Microsoft_Visio_Drawing5.vsdx"/><Relationship Id="rId106" Type="http://schemas.openxmlformats.org/officeDocument/2006/relationships/image" Target="media/image61.emf"/><Relationship Id="rId114" Type="http://schemas.openxmlformats.org/officeDocument/2006/relationships/image" Target="media/image65.emf"/><Relationship Id="rId119" Type="http://schemas.openxmlformats.org/officeDocument/2006/relationships/oleObject" Target="embeddings/oleObject21.bin"/><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image" Target="media/image39.emf"/><Relationship Id="rId65" Type="http://schemas.openxmlformats.org/officeDocument/2006/relationships/oleObject" Target="embeddings/oleObject10.bin"/><Relationship Id="rId73" Type="http://schemas.openxmlformats.org/officeDocument/2006/relationships/package" Target="embeddings/Microsoft_Visio_Drawing28.vsdx"/><Relationship Id="rId78" Type="http://schemas.openxmlformats.org/officeDocument/2006/relationships/image" Target="media/image48.emf"/><Relationship Id="rId81" Type="http://schemas.openxmlformats.org/officeDocument/2006/relationships/oleObject" Target="embeddings/oleObject12.bin"/><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61" Type="http://schemas.openxmlformats.org/officeDocument/2006/relationships/oleObject" Target="embeddings/oleObject8.bin"/><Relationship Id="rId82"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Pages>
  <Words>62848</Words>
  <Characters>316755</Characters>
  <Application>Microsoft Office Word</Application>
  <DocSecurity>0</DocSecurity>
  <Lines>12182</Lines>
  <Paragraphs>7908</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371695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MCC</cp:lastModifiedBy>
  <cp:revision>2</cp:revision>
  <cp:lastPrinted>2019-02-25T14:05:00Z</cp:lastPrinted>
  <dcterms:created xsi:type="dcterms:W3CDTF">2025-12-01T09:28:00Z</dcterms:created>
  <dcterms:modified xsi:type="dcterms:W3CDTF">2025-12-01T09:28:00Z</dcterms:modified>
</cp:coreProperties>
</file>